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8612" w14:textId="7777777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9E50B0">
        <w:rPr>
          <w:rFonts w:hint="eastAsia"/>
          <w:lang w:eastAsia="zh-CN"/>
        </w:rPr>
        <w:t>0</w:t>
      </w:r>
      <w:r w:rsidR="00004AE0">
        <w:t>.</w:t>
      </w:r>
      <w:r w:rsidR="00285ED0">
        <w:rPr>
          <w:rFonts w:hint="eastAsia"/>
          <w:lang w:eastAsia="zh-CN"/>
        </w:rPr>
        <w:t>1</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9E50B0">
        <w:rPr>
          <w:rFonts w:hint="eastAsia"/>
          <w:sz w:val="32"/>
          <w:lang w:eastAsia="zh-CN"/>
        </w:rPr>
        <w:t>12</w:t>
      </w:r>
      <w:r w:rsidRPr="00235394">
        <w:rPr>
          <w:sz w:val="32"/>
        </w:rPr>
        <w:t>)</w:t>
      </w:r>
    </w:p>
    <w:p w14:paraId="21198613" w14:textId="77777777" w:rsidR="00E8629F" w:rsidRPr="00235394" w:rsidRDefault="00E8629F">
      <w:pPr>
        <w:pStyle w:val="ZB"/>
        <w:framePr w:wrap="notBeside"/>
      </w:pPr>
      <w:r w:rsidRPr="00235394">
        <w:t>Technical Report</w:t>
      </w:r>
    </w:p>
    <w:p w14:paraId="21198614" w14:textId="77777777" w:rsidR="00E8629F" w:rsidRPr="00235394" w:rsidRDefault="00E8629F">
      <w:pPr>
        <w:pStyle w:val="ZT"/>
        <w:framePr w:wrap="notBeside"/>
      </w:pPr>
      <w:r w:rsidRPr="00235394">
        <w:t>3rd Generation Partnership Project;</w:t>
      </w:r>
    </w:p>
    <w:p w14:paraId="21198615" w14:textId="77777777" w:rsidR="00E8629F" w:rsidRPr="00235394" w:rsidRDefault="00E8629F">
      <w:pPr>
        <w:pStyle w:val="ZT"/>
        <w:framePr w:wrap="notBeside"/>
      </w:pPr>
      <w:r w:rsidRPr="00235394">
        <w:t xml:space="preserve">Technical Specification Group </w:t>
      </w:r>
      <w:r w:rsidR="000F58B5" w:rsidRPr="000F58B5">
        <w:t>Radio Access Networks;</w:t>
      </w:r>
    </w:p>
    <w:p w14:paraId="21198616" w14:textId="77777777"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14:paraId="21198617" w14:textId="77777777"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14:paraId="21198618"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1198619"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14:paraId="2119861A" w14:textId="77777777"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21198DB2" wp14:editId="21198DB3">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21198DB4" wp14:editId="21198DB5">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2119861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119861C" w14:textId="77777777" w:rsidR="00E8629F" w:rsidRPr="00235394" w:rsidRDefault="00E8629F">
      <w:pPr>
        <w:pStyle w:val="ZV"/>
        <w:framePr w:wrap="notBeside"/>
      </w:pPr>
    </w:p>
    <w:p w14:paraId="2119861D" w14:textId="77777777" w:rsidR="00E8629F" w:rsidRPr="00235394" w:rsidRDefault="00E8629F"/>
    <w:bookmarkEnd w:id="0"/>
    <w:p w14:paraId="2119861E"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119861F" w14:textId="77777777" w:rsidR="00E8629F" w:rsidRPr="00235394" w:rsidRDefault="001A08AA">
      <w:pPr>
        <w:pStyle w:val="Guidance"/>
      </w:pPr>
      <w:bookmarkStart w:id="1" w:name="page2"/>
      <w:r w:rsidRPr="00235394">
        <w:lastRenderedPageBreak/>
        <w:br/>
      </w:r>
    </w:p>
    <w:p w14:paraId="21198620"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1198621"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1198622" w14:textId="77777777" w:rsidR="00E8629F" w:rsidRPr="00235394" w:rsidRDefault="00E8629F">
      <w:pPr>
        <w:pStyle w:val="FP"/>
        <w:framePr w:wrap="notBeside" w:hAnchor="margin" w:yAlign="center"/>
        <w:ind w:left="2835" w:right="2835"/>
        <w:jc w:val="center"/>
        <w:rPr>
          <w:rFonts w:ascii="Arial" w:hAnsi="Arial"/>
          <w:sz w:val="18"/>
        </w:rPr>
      </w:pPr>
    </w:p>
    <w:p w14:paraId="2119862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119862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119862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1986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119862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1198628"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1198629" w14:textId="77777777" w:rsidR="00E8629F" w:rsidRPr="00235394" w:rsidRDefault="00E8629F"/>
    <w:p w14:paraId="2119862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119862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119862C" w14:textId="77777777" w:rsidR="00E8629F" w:rsidRPr="00235394" w:rsidRDefault="00E8629F">
      <w:pPr>
        <w:pStyle w:val="FP"/>
        <w:framePr w:h="3057" w:hRule="exact" w:wrap="notBeside" w:vAnchor="page" w:hAnchor="margin" w:y="12605"/>
        <w:jc w:val="center"/>
        <w:rPr>
          <w:noProof/>
        </w:rPr>
      </w:pPr>
    </w:p>
    <w:p w14:paraId="2119862D"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8200F3" w:rsidRPr="00235394">
        <w:rPr>
          <w:noProof/>
          <w:sz w:val="18"/>
        </w:rPr>
        <w:t>20</w:t>
      </w:r>
      <w:r w:rsidR="008200F3">
        <w:rPr>
          <w:rFonts w:hint="eastAsia"/>
          <w:noProof/>
          <w:sz w:val="18"/>
          <w:lang w:eastAsia="zh-CN"/>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119862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119862F" w14:textId="77777777" w:rsidR="00983910" w:rsidRPr="00235394" w:rsidRDefault="00983910">
      <w:pPr>
        <w:pStyle w:val="FP"/>
        <w:framePr w:h="3057" w:hRule="exact" w:wrap="notBeside" w:vAnchor="page" w:hAnchor="margin" w:y="12605"/>
        <w:rPr>
          <w:noProof/>
          <w:sz w:val="18"/>
        </w:rPr>
      </w:pPr>
    </w:p>
    <w:p w14:paraId="2119863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119863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11986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198633" w14:textId="77777777" w:rsidR="00E8629F" w:rsidRPr="00235394" w:rsidRDefault="00E8629F"/>
    <w:bookmarkEnd w:id="1"/>
    <w:p w14:paraId="21198634" w14:textId="77777777" w:rsidR="00E8629F" w:rsidRPr="00235394" w:rsidRDefault="00E8629F">
      <w:pPr>
        <w:pStyle w:val="TT"/>
      </w:pPr>
      <w:r w:rsidRPr="00235394">
        <w:br w:type="page"/>
      </w:r>
      <w:r w:rsidRPr="00235394">
        <w:lastRenderedPageBreak/>
        <w:t>Contents</w:t>
      </w:r>
    </w:p>
    <w:p w14:paraId="21198635" w14:textId="77777777" w:rsidR="008936D1" w:rsidRDefault="0023539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DF25F1">
        <w:t>4</w:t>
      </w:r>
      <w:r w:rsidR="008936D1">
        <w:fldChar w:fldCharType="end"/>
      </w:r>
    </w:p>
    <w:p w14:paraId="21198636" w14:textId="77777777" w:rsidR="008936D1" w:rsidRDefault="008936D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DF25F1">
        <w:t>6</w:t>
      </w:r>
      <w:r>
        <w:fldChar w:fldCharType="end"/>
      </w:r>
    </w:p>
    <w:p w14:paraId="21198637" w14:textId="77777777" w:rsidR="008936D1" w:rsidRDefault="008936D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DF25F1">
        <w:t>6</w:t>
      </w:r>
      <w:r>
        <w:fldChar w:fldCharType="end"/>
      </w:r>
    </w:p>
    <w:p w14:paraId="21198638" w14:textId="77777777" w:rsidR="008936D1" w:rsidRDefault="008936D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DF25F1">
        <w:t>6</w:t>
      </w:r>
      <w:r>
        <w:fldChar w:fldCharType="end"/>
      </w:r>
    </w:p>
    <w:p w14:paraId="21198639" w14:textId="77777777" w:rsidR="008936D1" w:rsidRDefault="008936D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DF25F1">
        <w:t>6</w:t>
      </w:r>
      <w:r>
        <w:fldChar w:fldCharType="end"/>
      </w:r>
    </w:p>
    <w:p w14:paraId="2119863A" w14:textId="77777777" w:rsidR="008936D1" w:rsidRDefault="008936D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DF25F1">
        <w:t>7</w:t>
      </w:r>
      <w:r>
        <w:fldChar w:fldCharType="end"/>
      </w:r>
    </w:p>
    <w:p w14:paraId="2119863B" w14:textId="77777777" w:rsidR="008936D1" w:rsidRDefault="008936D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DF25F1">
        <w:t>7</w:t>
      </w:r>
      <w:r>
        <w:fldChar w:fldCharType="end"/>
      </w:r>
    </w:p>
    <w:p w14:paraId="2119863C" w14:textId="77777777" w:rsidR="008936D1" w:rsidRDefault="008936D1">
      <w:pPr>
        <w:pStyle w:val="TOC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DF25F1">
        <w:t>7</w:t>
      </w:r>
      <w:r>
        <w:fldChar w:fldCharType="end"/>
      </w:r>
    </w:p>
    <w:p w14:paraId="2119863D"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DF25F1">
        <w:t>7</w:t>
      </w:r>
      <w:r>
        <w:fldChar w:fldCharType="end"/>
      </w:r>
    </w:p>
    <w:p w14:paraId="2119863E"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DF25F1">
        <w:t>7</w:t>
      </w:r>
      <w:r>
        <w:fldChar w:fldCharType="end"/>
      </w:r>
    </w:p>
    <w:p w14:paraId="2119863F"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DF25F1">
        <w:t>10</w:t>
      </w:r>
      <w:r>
        <w:fldChar w:fldCharType="end"/>
      </w:r>
    </w:p>
    <w:p w14:paraId="21198640"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DF25F1">
        <w:t>10</w:t>
      </w:r>
      <w:r>
        <w:fldChar w:fldCharType="end"/>
      </w:r>
    </w:p>
    <w:p w14:paraId="21198641"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DF25F1">
        <w:t>10</w:t>
      </w:r>
      <w:r>
        <w:fldChar w:fldCharType="end"/>
      </w:r>
    </w:p>
    <w:p w14:paraId="21198642"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DF25F1">
        <w:t>11</w:t>
      </w:r>
      <w:r>
        <w:fldChar w:fldCharType="end"/>
      </w:r>
    </w:p>
    <w:p w14:paraId="21198643"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DF25F1">
        <w:t>11</w:t>
      </w:r>
      <w:r>
        <w:fldChar w:fldCharType="end"/>
      </w:r>
    </w:p>
    <w:p w14:paraId="21198644"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DF25F1">
        <w:t>11</w:t>
      </w:r>
      <w:r>
        <w:fldChar w:fldCharType="end"/>
      </w:r>
    </w:p>
    <w:p w14:paraId="21198645"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DF25F1">
        <w:t>12</w:t>
      </w:r>
      <w:r>
        <w:fldChar w:fldCharType="end"/>
      </w:r>
    </w:p>
    <w:p w14:paraId="21198646"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DF25F1">
        <w:t>12</w:t>
      </w:r>
      <w:r>
        <w:fldChar w:fldCharType="end"/>
      </w:r>
    </w:p>
    <w:p w14:paraId="21198647"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DF25F1">
        <w:t>15</w:t>
      </w:r>
      <w:r>
        <w:fldChar w:fldCharType="end"/>
      </w:r>
    </w:p>
    <w:p w14:paraId="21198648"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DF25F1">
        <w:t>18</w:t>
      </w:r>
      <w:r>
        <w:fldChar w:fldCharType="end"/>
      </w:r>
    </w:p>
    <w:p w14:paraId="21198649" w14:textId="77777777" w:rsidR="008936D1" w:rsidRDefault="008936D1">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DF25F1">
        <w:t>19</w:t>
      </w:r>
      <w:r>
        <w:fldChar w:fldCharType="end"/>
      </w:r>
    </w:p>
    <w:p w14:paraId="2119864A"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DF25F1">
        <w:t>19</w:t>
      </w:r>
      <w:r>
        <w:fldChar w:fldCharType="end"/>
      </w:r>
    </w:p>
    <w:p w14:paraId="2119864B"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DF25F1">
        <w:t>19</w:t>
      </w:r>
      <w:r>
        <w:fldChar w:fldCharType="end"/>
      </w:r>
    </w:p>
    <w:p w14:paraId="2119864C"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DF25F1">
        <w:t>20</w:t>
      </w:r>
      <w:r>
        <w:fldChar w:fldCharType="end"/>
      </w:r>
    </w:p>
    <w:p w14:paraId="2119864D"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DF25F1">
        <w:t>21</w:t>
      </w:r>
      <w:r>
        <w:fldChar w:fldCharType="end"/>
      </w:r>
    </w:p>
    <w:p w14:paraId="2119864E" w14:textId="77777777" w:rsidR="008936D1" w:rsidRDefault="008936D1">
      <w:pPr>
        <w:pStyle w:val="TOC3"/>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DF25F1">
        <w:t>21</w:t>
      </w:r>
      <w:r>
        <w:fldChar w:fldCharType="end"/>
      </w:r>
    </w:p>
    <w:p w14:paraId="2119864F" w14:textId="77777777" w:rsidR="008936D1" w:rsidRDefault="008936D1">
      <w:pPr>
        <w:pStyle w:val="TOC3"/>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DF25F1">
        <w:t>21</w:t>
      </w:r>
      <w:r>
        <w:fldChar w:fldCharType="end"/>
      </w:r>
    </w:p>
    <w:p w14:paraId="21198650" w14:textId="77777777" w:rsidR="008936D1" w:rsidRDefault="008936D1">
      <w:pPr>
        <w:pStyle w:val="TOC3"/>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DF25F1">
        <w:t>21</w:t>
      </w:r>
      <w:r>
        <w:fldChar w:fldCharType="end"/>
      </w:r>
    </w:p>
    <w:p w14:paraId="21198651"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DF25F1">
        <w:t>22</w:t>
      </w:r>
      <w:r>
        <w:fldChar w:fldCharType="end"/>
      </w:r>
    </w:p>
    <w:p w14:paraId="21198652"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DF25F1">
        <w:t>22</w:t>
      </w:r>
      <w:r>
        <w:fldChar w:fldCharType="end"/>
      </w:r>
    </w:p>
    <w:p w14:paraId="21198653" w14:textId="77777777" w:rsidR="008936D1" w:rsidRDefault="008936D1">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DF25F1">
        <w:t>22</w:t>
      </w:r>
      <w:r>
        <w:fldChar w:fldCharType="end"/>
      </w:r>
    </w:p>
    <w:p w14:paraId="21198654" w14:textId="77777777" w:rsidR="008936D1" w:rsidRDefault="008936D1">
      <w:pPr>
        <w:pStyle w:val="TOC4"/>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DF25F1">
        <w:t>22</w:t>
      </w:r>
      <w:r>
        <w:fldChar w:fldCharType="end"/>
      </w:r>
    </w:p>
    <w:p w14:paraId="21198655" w14:textId="77777777" w:rsidR="008936D1" w:rsidRDefault="008936D1">
      <w:pPr>
        <w:pStyle w:val="TOC4"/>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DF25F1">
        <w:t>22</w:t>
      </w:r>
      <w:r>
        <w:fldChar w:fldCharType="end"/>
      </w:r>
    </w:p>
    <w:p w14:paraId="21198656" w14:textId="77777777" w:rsidR="008936D1" w:rsidRDefault="008936D1">
      <w:pPr>
        <w:pStyle w:val="TOC4"/>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DF25F1">
        <w:t>23</w:t>
      </w:r>
      <w:r>
        <w:fldChar w:fldCharType="end"/>
      </w:r>
    </w:p>
    <w:p w14:paraId="21198657"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DF25F1">
        <w:t>23</w:t>
      </w:r>
      <w:r>
        <w:fldChar w:fldCharType="end"/>
      </w:r>
    </w:p>
    <w:p w14:paraId="21198658"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DF25F1">
        <w:t>23</w:t>
      </w:r>
      <w:r>
        <w:fldChar w:fldCharType="end"/>
      </w:r>
    </w:p>
    <w:p w14:paraId="21198659"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DF25F1">
        <w:t>24</w:t>
      </w:r>
      <w:r>
        <w:fldChar w:fldCharType="end"/>
      </w:r>
    </w:p>
    <w:p w14:paraId="2119865A"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DF25F1">
        <w:t>24</w:t>
      </w:r>
      <w:r>
        <w:fldChar w:fldCharType="end"/>
      </w:r>
    </w:p>
    <w:p w14:paraId="2119865B"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DF25F1">
        <w:t>25</w:t>
      </w:r>
      <w:r>
        <w:fldChar w:fldCharType="end"/>
      </w:r>
    </w:p>
    <w:p w14:paraId="2119865C"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DF25F1">
        <w:t>26</w:t>
      </w:r>
      <w:r>
        <w:fldChar w:fldCharType="end"/>
      </w:r>
    </w:p>
    <w:p w14:paraId="2119865D" w14:textId="77777777" w:rsidR="008936D1" w:rsidRDefault="008936D1">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DF25F1">
        <w:t>26</w:t>
      </w:r>
      <w:r>
        <w:fldChar w:fldCharType="end"/>
      </w:r>
    </w:p>
    <w:p w14:paraId="2119865E"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DF25F1">
        <w:t>26</w:t>
      </w:r>
      <w:r>
        <w:fldChar w:fldCharType="end"/>
      </w:r>
    </w:p>
    <w:p w14:paraId="2119865F"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DF25F1">
        <w:t>27</w:t>
      </w:r>
      <w:r>
        <w:fldChar w:fldCharType="end"/>
      </w:r>
    </w:p>
    <w:p w14:paraId="21198660" w14:textId="77777777" w:rsidR="008936D1" w:rsidRDefault="008936D1">
      <w:pPr>
        <w:pStyle w:val="TOC9"/>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DF25F1">
        <w:t>29</w:t>
      </w:r>
      <w:r>
        <w:fldChar w:fldCharType="end"/>
      </w:r>
    </w:p>
    <w:p w14:paraId="21198661" w14:textId="77777777" w:rsidR="00E8629F" w:rsidRPr="00235394" w:rsidRDefault="00235394">
      <w:r>
        <w:rPr>
          <w:noProof/>
          <w:sz w:val="22"/>
        </w:rPr>
        <w:fldChar w:fldCharType="end"/>
      </w:r>
    </w:p>
    <w:p w14:paraId="21198662" w14:textId="77777777" w:rsidR="00E8629F" w:rsidRPr="00235394" w:rsidRDefault="00E8629F">
      <w:pPr>
        <w:pStyle w:val="Heading1"/>
      </w:pPr>
      <w:r w:rsidRPr="00235394">
        <w:br w:type="page"/>
      </w:r>
      <w:bookmarkStart w:id="3" w:name="_Toc87880779"/>
      <w:r w:rsidRPr="00235394">
        <w:lastRenderedPageBreak/>
        <w:t>Foreword</w:t>
      </w:r>
      <w:bookmarkEnd w:id="3"/>
    </w:p>
    <w:p w14:paraId="21198663" w14:textId="77777777" w:rsidR="00A659AD" w:rsidRPr="00A659AD" w:rsidRDefault="00A659AD" w:rsidP="00A659AD">
      <w:pPr>
        <w:rPr>
          <w:rFonts w:eastAsia="DengXian"/>
        </w:rPr>
      </w:pPr>
      <w:r w:rsidRPr="00A659AD">
        <w:rPr>
          <w:rFonts w:eastAsia="DengXian"/>
        </w:rPr>
        <w:t xml:space="preserve">This Technical </w:t>
      </w:r>
      <w:bookmarkStart w:id="4" w:name="spectype3"/>
      <w:r w:rsidRPr="00A659AD">
        <w:rPr>
          <w:rFonts w:eastAsia="DengXian"/>
        </w:rPr>
        <w:t>Report</w:t>
      </w:r>
      <w:bookmarkEnd w:id="4"/>
      <w:r w:rsidRPr="00A659AD">
        <w:rPr>
          <w:rFonts w:eastAsia="DengXian"/>
        </w:rPr>
        <w:t xml:space="preserve"> has been produced by the 3rd Generation Partnership Project (3GPP).</w:t>
      </w:r>
    </w:p>
    <w:p w14:paraId="21198664"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198665" w14:textId="77777777" w:rsidR="00A659AD" w:rsidRPr="00A659AD" w:rsidRDefault="00A659AD" w:rsidP="00A659AD">
      <w:pPr>
        <w:ind w:left="568" w:hanging="284"/>
        <w:rPr>
          <w:rFonts w:eastAsia="DengXian"/>
        </w:rPr>
      </w:pPr>
      <w:r w:rsidRPr="00A659AD">
        <w:rPr>
          <w:rFonts w:eastAsia="DengXian"/>
        </w:rPr>
        <w:t>Version x.y.z</w:t>
      </w:r>
    </w:p>
    <w:p w14:paraId="21198666" w14:textId="77777777" w:rsidR="00A659AD" w:rsidRPr="00A659AD" w:rsidRDefault="00A659AD" w:rsidP="00A659AD">
      <w:pPr>
        <w:ind w:left="568" w:hanging="284"/>
        <w:rPr>
          <w:rFonts w:eastAsia="DengXian"/>
        </w:rPr>
      </w:pPr>
      <w:r w:rsidRPr="00A659AD">
        <w:rPr>
          <w:rFonts w:eastAsia="DengXian"/>
        </w:rPr>
        <w:t>where:</w:t>
      </w:r>
    </w:p>
    <w:p w14:paraId="21198667"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21198668"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21198669"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2119866A"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2119866B"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2119866C"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2119866D" w14:textId="77777777" w:rsidR="00A659AD" w:rsidRPr="00A659AD" w:rsidRDefault="00A659AD" w:rsidP="00A659AD">
      <w:pPr>
        <w:rPr>
          <w:rFonts w:eastAsia="DengXian"/>
        </w:rPr>
      </w:pPr>
      <w:r w:rsidRPr="00A659AD">
        <w:rPr>
          <w:rFonts w:eastAsia="DengXian"/>
        </w:rPr>
        <w:t>In the present document, modal verbs have the following meanings:</w:t>
      </w:r>
    </w:p>
    <w:p w14:paraId="2119866E"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2119866F"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21198670"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21198671"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198672"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1198673"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2119867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21198675"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21198676"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21198677"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21198678"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21198679"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2119867A"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2119867B"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2119867C"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2119867D"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2119867E" w14:textId="77777777" w:rsidR="00A659AD" w:rsidRPr="00A659AD" w:rsidRDefault="00A659AD" w:rsidP="00A659AD">
      <w:pPr>
        <w:rPr>
          <w:rFonts w:eastAsia="DengXian"/>
        </w:rPr>
      </w:pPr>
      <w:r w:rsidRPr="00A659AD">
        <w:rPr>
          <w:rFonts w:eastAsia="DengXian"/>
        </w:rPr>
        <w:t>In addition:</w:t>
      </w:r>
    </w:p>
    <w:p w14:paraId="2119867F"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21198680"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21198681" w14:textId="77777777" w:rsidR="00A659AD" w:rsidRPr="00A659AD" w:rsidRDefault="00A659AD" w:rsidP="00A659AD">
      <w:pPr>
        <w:rPr>
          <w:rFonts w:eastAsia="DengXian"/>
        </w:rPr>
      </w:pPr>
      <w:r w:rsidRPr="00A659AD">
        <w:rPr>
          <w:rFonts w:eastAsia="DengXian"/>
        </w:rPr>
        <w:t>The constructions "is" and "is not" do not indicate requirements.</w:t>
      </w:r>
    </w:p>
    <w:p w14:paraId="21198682"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1198683" w14:textId="77777777" w:rsidR="00E8629F" w:rsidRPr="00235394" w:rsidRDefault="00E8629F" w:rsidP="00DA3D49">
      <w:pPr>
        <w:pStyle w:val="Heading1"/>
        <w:ind w:left="0" w:firstLine="0"/>
      </w:pPr>
      <w:bookmarkStart w:id="5" w:name="_Toc87880780"/>
      <w:r w:rsidRPr="00235394">
        <w:lastRenderedPageBreak/>
        <w:t>1</w:t>
      </w:r>
      <w:r w:rsidRPr="00235394">
        <w:tab/>
        <w:t>Scope</w:t>
      </w:r>
      <w:bookmarkEnd w:id="5"/>
    </w:p>
    <w:p w14:paraId="21198684" w14:textId="77777777"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14:paraId="21198685" w14:textId="77777777" w:rsidR="00A608B8" w:rsidRPr="00DD1F62"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DD1F62">
        <w:rPr>
          <w:rFonts w:eastAsia="Yu Mincho" w:hint="eastAsia"/>
          <w:lang w:eastAsia="zh-CN"/>
        </w:rPr>
        <w:t xml:space="preserve">MMSE-IRC receiver for suppressing intra-cell </w:t>
      </w:r>
      <w:r w:rsidRPr="00DD1F62">
        <w:rPr>
          <w:rFonts w:eastAsia="Yu Mincho"/>
          <w:lang w:eastAsia="zh-CN"/>
        </w:rPr>
        <w:t>inter-user interference</w:t>
      </w:r>
    </w:p>
    <w:p w14:paraId="21198686" w14:textId="77777777"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14:paraId="21198687"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Identify practical</w:t>
      </w:r>
      <w:r w:rsidRPr="00DD1F62">
        <w:rPr>
          <w:rFonts w:eastAsia="Yu Mincho" w:hint="eastAsia"/>
          <w:lang w:eastAsia="zh-CN" w:bidi="hi-IN"/>
        </w:rPr>
        <w:t xml:space="preserve"> </w:t>
      </w:r>
      <w:r w:rsidRPr="00DD1F62">
        <w:rPr>
          <w:rFonts w:eastAsia="Yu Mincho"/>
          <w:lang w:eastAsia="zh-CN" w:bidi="hi-IN"/>
        </w:rPr>
        <w:t>MU</w:t>
      </w:r>
      <w:r w:rsidRPr="00DD1F62">
        <w:rPr>
          <w:rFonts w:eastAsia="Yu Mincho" w:hint="eastAsia"/>
          <w:lang w:eastAsia="zh-CN" w:bidi="hi-IN"/>
        </w:rPr>
        <w:t>-</w:t>
      </w:r>
      <w:r w:rsidRPr="00DD1F62">
        <w:rPr>
          <w:rFonts w:eastAsia="Yu Mincho"/>
          <w:lang w:eastAsia="zh-CN" w:bidi="hi-IN"/>
        </w:rPr>
        <w:t>MIMO interference modelling methodology</w:t>
      </w:r>
      <w:r w:rsidRPr="00DD1F62">
        <w:rPr>
          <w:rFonts w:eastAsia="Yu Mincho" w:hint="eastAsia"/>
          <w:lang w:eastAsia="zh-CN" w:bidi="hi-IN"/>
        </w:rPr>
        <w:t xml:space="preserve"> </w:t>
      </w:r>
    </w:p>
    <w:p w14:paraId="21198688"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R</w:t>
      </w:r>
      <w:r w:rsidRPr="00DD1F62">
        <w:rPr>
          <w:rFonts w:eastAsia="Yu Mincho" w:hint="eastAsia"/>
          <w:lang w:eastAsia="zh-CN" w:bidi="hi-IN"/>
        </w:rPr>
        <w:t>eference receiver</w:t>
      </w:r>
      <w:r w:rsidRPr="00DD1F62">
        <w:rPr>
          <w:rFonts w:eastAsia="Yu Mincho"/>
          <w:lang w:eastAsia="zh-CN" w:bidi="hi-IN"/>
        </w:rPr>
        <w:t>:</w:t>
      </w:r>
      <w:r w:rsidRPr="00DD1F62">
        <w:rPr>
          <w:rFonts w:eastAsia="Yu Mincho" w:hint="eastAsia"/>
          <w:lang w:eastAsia="zh-CN" w:bidi="hi-IN"/>
        </w:rPr>
        <w:t xml:space="preserve"> MMSE-IRC receiver</w:t>
      </w:r>
      <w:r w:rsidRPr="00DD1F62">
        <w:rPr>
          <w:rFonts w:eastAsia="Yu Mincho"/>
          <w:lang w:eastAsia="zh-CN" w:bidi="hi-IN"/>
        </w:rPr>
        <w:t xml:space="preserve">. </w:t>
      </w:r>
      <w:r w:rsidRPr="00DD1F62">
        <w:rPr>
          <w:rFonts w:eastAsia="Yu Mincho" w:hint="eastAsia"/>
          <w:lang w:eastAsia="zh-CN" w:bidi="hi-IN"/>
        </w:rPr>
        <w:t>Use the</w:t>
      </w:r>
      <w:r w:rsidRPr="00DD1F62">
        <w:rPr>
          <w:rFonts w:hint="eastAsia"/>
          <w:lang w:eastAsia="en-GB"/>
        </w:rPr>
        <w:t xml:space="preserve"> DMRS-based </w:t>
      </w:r>
      <w:r w:rsidRPr="00DD1F62">
        <w:rPr>
          <w:rFonts w:eastAsia="Yu Mincho" w:hint="eastAsia"/>
          <w:lang w:eastAsia="zh-CN" w:bidi="hi-IN"/>
        </w:rPr>
        <w:t xml:space="preserve"> i</w:t>
      </w:r>
      <w:r w:rsidRPr="00DD1F62">
        <w:rPr>
          <w:rFonts w:eastAsia="Yu Mincho"/>
          <w:lang w:eastAsia="zh-CN" w:bidi="hi-IN"/>
        </w:rPr>
        <w:t xml:space="preserve">nterference covariance estimation method </w:t>
      </w:r>
      <w:r w:rsidRPr="00DD1F62">
        <w:rPr>
          <w:rFonts w:eastAsia="Yu Mincho" w:hint="eastAsia"/>
          <w:lang w:eastAsia="zh-CN" w:bidi="hi-IN"/>
        </w:rPr>
        <w:t>as a starting point</w:t>
      </w:r>
    </w:p>
    <w:p w14:paraId="21198689"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14:paraId="2119868A" w14:textId="77777777" w:rsidR="00A608B8" w:rsidRPr="00CB1628"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CB1628">
        <w:rPr>
          <w:rFonts w:eastAsia="Yu Mincho"/>
          <w:lang w:eastAsia="zh-CN"/>
        </w:rPr>
        <w:t>Evaluate techniques to cope with CRS interference in scenarios with overlapping spectrum for LTE and NR</w:t>
      </w:r>
    </w:p>
    <w:p w14:paraId="2119868B"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14:paraId="2119868C"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14:paraId="2119868D"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14:paraId="2119868E"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14:paraId="2119868F"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14:paraId="21198690" w14:textId="77777777"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14:paraId="21198691" w14:textId="77777777" w:rsidR="00E8629F" w:rsidRPr="00235394" w:rsidRDefault="00E8629F">
      <w:pPr>
        <w:pStyle w:val="Heading1"/>
      </w:pPr>
      <w:bookmarkStart w:id="6" w:name="_Toc87880781"/>
      <w:r w:rsidRPr="00235394">
        <w:t>2</w:t>
      </w:r>
      <w:r w:rsidRPr="00235394">
        <w:tab/>
        <w:t>References</w:t>
      </w:r>
      <w:bookmarkEnd w:id="6"/>
    </w:p>
    <w:p w14:paraId="21198692" w14:textId="77777777" w:rsidR="00E8629F" w:rsidRPr="00235394" w:rsidRDefault="00E8629F">
      <w:r w:rsidRPr="00235394">
        <w:t>The following documents contain provisions which, through reference in this text, constitute provisions of the present document.</w:t>
      </w:r>
    </w:p>
    <w:p w14:paraId="21198693"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1198694" w14:textId="77777777" w:rsidR="00E8629F" w:rsidRPr="00235394" w:rsidRDefault="00E8629F">
      <w:pPr>
        <w:pStyle w:val="B1"/>
      </w:pPr>
      <w:r w:rsidRPr="00235394">
        <w:t>-</w:t>
      </w:r>
      <w:r w:rsidRPr="00235394">
        <w:tab/>
        <w:t>For a specific reference, subsequent revisions do not apply.</w:t>
      </w:r>
    </w:p>
    <w:p w14:paraId="21198695"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1198696"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1198697" w14:textId="77777777" w:rsidR="006D40C0" w:rsidRDefault="006D40C0" w:rsidP="006D40C0">
      <w:pPr>
        <w:pStyle w:val="EX"/>
        <w:rPr>
          <w:lang w:eastAsia="zh-CN"/>
        </w:rPr>
      </w:pPr>
      <w:r>
        <w:rPr>
          <w:lang w:eastAsia="zh-CN"/>
        </w:rPr>
        <w:t xml:space="preserve">[2]  </w:t>
      </w:r>
      <w:r>
        <w:rPr>
          <w:lang w:eastAsia="zh-CN"/>
        </w:rPr>
        <w:tab/>
        <w:t>3GPP TS 38.214: “NR: Physical layer procedures for data”.</w:t>
      </w:r>
    </w:p>
    <w:p w14:paraId="21198698" w14:textId="77777777" w:rsidR="00105131" w:rsidRDefault="00105131" w:rsidP="00314F55">
      <w:pPr>
        <w:pStyle w:val="Guidance"/>
        <w:rPr>
          <w:lang w:eastAsia="zh-CN"/>
        </w:rPr>
      </w:pPr>
    </w:p>
    <w:p w14:paraId="21198699" w14:textId="77777777" w:rsidR="00E8629F" w:rsidRPr="00235394" w:rsidRDefault="00E8629F">
      <w:pPr>
        <w:pStyle w:val="Heading1"/>
      </w:pPr>
      <w:bookmarkStart w:id="7" w:name="_Toc87880782"/>
      <w:r w:rsidRPr="00235394">
        <w:t>3</w:t>
      </w:r>
      <w:r w:rsidRPr="00235394">
        <w:tab/>
      </w:r>
      <w:r w:rsidR="00367724" w:rsidRPr="00235394">
        <w:t>Definitions, symbols and abbreviations</w:t>
      </w:r>
      <w:bookmarkEnd w:id="7"/>
    </w:p>
    <w:p w14:paraId="2119869A" w14:textId="77777777" w:rsidR="004C065C" w:rsidRDefault="004C065C" w:rsidP="004C065C">
      <w:pPr>
        <w:pStyle w:val="Heading2"/>
      </w:pPr>
      <w:bookmarkStart w:id="8" w:name="_Toc2086438"/>
      <w:bookmarkStart w:id="9" w:name="_Toc87880783"/>
      <w:r>
        <w:t>3.1</w:t>
      </w:r>
      <w:r>
        <w:tab/>
        <w:t>Terms</w:t>
      </w:r>
      <w:bookmarkEnd w:id="8"/>
      <w:bookmarkEnd w:id="9"/>
    </w:p>
    <w:p w14:paraId="2119869B"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2119869C" w14:textId="77777777" w:rsidR="004C065C" w:rsidRDefault="004C065C" w:rsidP="004C065C">
      <w:pPr>
        <w:pStyle w:val="Heading2"/>
      </w:pPr>
      <w:bookmarkStart w:id="10" w:name="_Toc2086439"/>
      <w:bookmarkStart w:id="11" w:name="_Toc87880784"/>
      <w:r>
        <w:lastRenderedPageBreak/>
        <w:t>3.2</w:t>
      </w:r>
      <w:r>
        <w:tab/>
        <w:t>Symbols</w:t>
      </w:r>
      <w:bookmarkEnd w:id="10"/>
      <w:bookmarkEnd w:id="11"/>
    </w:p>
    <w:p w14:paraId="2119869D" w14:textId="77777777" w:rsidR="004C065C" w:rsidRDefault="004C065C" w:rsidP="004C065C">
      <w:pPr>
        <w:keepNext/>
      </w:pPr>
      <w:r>
        <w:t>For the purposes of the present document, the following symbols apply:</w:t>
      </w:r>
    </w:p>
    <w:p w14:paraId="2119869E" w14:textId="77777777" w:rsidR="004C065C" w:rsidRDefault="004C065C" w:rsidP="004C065C">
      <w:pPr>
        <w:pStyle w:val="EW"/>
      </w:pPr>
      <w:r>
        <w:t>&lt;symbol&gt;</w:t>
      </w:r>
      <w:r>
        <w:tab/>
        <w:t>&lt;Explanation&gt;</w:t>
      </w:r>
    </w:p>
    <w:p w14:paraId="2119869F" w14:textId="77777777" w:rsidR="004C065C" w:rsidRDefault="004C065C" w:rsidP="004C065C">
      <w:pPr>
        <w:pStyle w:val="Heading2"/>
      </w:pPr>
      <w:bookmarkStart w:id="12" w:name="_Toc2086440"/>
      <w:bookmarkStart w:id="13" w:name="_Toc87880785"/>
      <w:r>
        <w:t>3.3</w:t>
      </w:r>
      <w:r>
        <w:tab/>
        <w:t>Abbreviations</w:t>
      </w:r>
      <w:bookmarkEnd w:id="12"/>
      <w:bookmarkEnd w:id="13"/>
    </w:p>
    <w:p w14:paraId="211986A0"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1986A1" w14:textId="77777777" w:rsidR="004C065C" w:rsidRDefault="004C065C" w:rsidP="004C065C">
      <w:pPr>
        <w:pStyle w:val="EW"/>
      </w:pPr>
      <w:r>
        <w:t>&lt;ABBREVIATION&gt;</w:t>
      </w:r>
      <w:r>
        <w:tab/>
        <w:t>&lt;Expansion&gt;</w:t>
      </w:r>
    </w:p>
    <w:p w14:paraId="211986A2" w14:textId="77777777" w:rsidR="00E36C52" w:rsidRDefault="00434F1E" w:rsidP="00434F1E">
      <w:pPr>
        <w:pStyle w:val="Heading1"/>
        <w:rPr>
          <w:lang w:eastAsia="zh-CN"/>
        </w:rPr>
      </w:pPr>
      <w:bookmarkStart w:id="14" w:name="_Toc87880786"/>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14:paraId="211986A3" w14:textId="77777777" w:rsidR="00434F1E" w:rsidRDefault="00E36C52" w:rsidP="00E36C52">
      <w:pPr>
        <w:pStyle w:val="Heading2"/>
        <w:rPr>
          <w:lang w:eastAsia="zh-CN"/>
        </w:rPr>
      </w:pPr>
      <w:bookmarkStart w:id="19"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14:paraId="211986A4" w14:textId="77777777" w:rsidR="00ED1BDB" w:rsidRDefault="00ED1BDB" w:rsidP="00ED1BDB">
      <w:pPr>
        <w:pStyle w:val="Heading3"/>
        <w:rPr>
          <w:lang w:eastAsia="zh-CN"/>
        </w:rPr>
      </w:pPr>
      <w:bookmarkStart w:id="20" w:name="_Toc87880788"/>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14:paraId="211986A5" w14:textId="77777777"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211986A6" w14:textId="77777777" w:rsidR="00A40FCB" w:rsidRDefault="00A40FCB" w:rsidP="00A40FCB">
      <w:pPr>
        <w:jc w:val="center"/>
        <w:rPr>
          <w:lang w:val="en-US" w:eastAsia="zh-TW"/>
        </w:rPr>
      </w:pPr>
      <w:r>
        <w:rPr>
          <w:noProof/>
          <w:lang w:val="en-US" w:eastAsia="zh-CN"/>
        </w:rPr>
        <w:drawing>
          <wp:inline distT="0" distB="0" distL="0" distR="0" wp14:anchorId="21198DB6" wp14:editId="21198DB7">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211986A7" w14:textId="77777777"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14:paraId="211986A8" w14:textId="77777777"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14:paraId="211986A9" w14:textId="77777777"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14:paraId="211986AA"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14:paraId="211986AB" w14:textId="77777777"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14:paraId="211986AC"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14:paraId="211986AD"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14:paraId="211986AE"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14:paraId="211986AF"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14:paraId="211986B0" w14:textId="77777777"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14:paraId="211986B1"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14:paraId="211986B2"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lastRenderedPageBreak/>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14:paraId="211986B3"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14:paraId="211986B4"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14:paraId="211986B5" w14:textId="77777777" w:rsidR="00A40FCB" w:rsidRDefault="00A40FCB" w:rsidP="00A40FCB">
      <w:pPr>
        <w:jc w:val="center"/>
        <w:rPr>
          <w:lang w:val="en-US" w:eastAsia="zh-TW"/>
        </w:rPr>
      </w:pPr>
      <w:r w:rsidRPr="00B77FB8">
        <w:rPr>
          <w:noProof/>
          <w:lang w:val="en-US" w:eastAsia="zh-CN"/>
        </w:rPr>
        <w:drawing>
          <wp:inline distT="0" distB="0" distL="0" distR="0" wp14:anchorId="21198DB8" wp14:editId="21198DB9">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211986B6" w14:textId="77777777"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14:paraId="211986B7" w14:textId="77777777" w:rsidR="00A40FCB" w:rsidRDefault="00A40FCB" w:rsidP="00A40FCB">
      <w:pPr>
        <w:jc w:val="center"/>
        <w:rPr>
          <w:lang w:val="en-US" w:eastAsia="zh-TW"/>
        </w:rPr>
      </w:pPr>
      <w:r w:rsidRPr="00B77FB8">
        <w:rPr>
          <w:noProof/>
          <w:lang w:val="en-US" w:eastAsia="zh-CN"/>
        </w:rPr>
        <w:drawing>
          <wp:inline distT="0" distB="0" distL="0" distR="0" wp14:anchorId="21198DBA" wp14:editId="21198DBB">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211986B8"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14:paraId="211986B9" w14:textId="77777777" w:rsidR="00A40FCB" w:rsidRDefault="00A40FCB" w:rsidP="00A40FCB">
      <w:pPr>
        <w:rPr>
          <w:lang w:val="en-US" w:eastAsia="zh-TW"/>
        </w:rPr>
      </w:pPr>
    </w:p>
    <w:p w14:paraId="211986BA"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21198DBC" wp14:editId="21198DBD">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211986BB"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14:paraId="211986BC" w14:textId="77777777" w:rsidR="00A40FCB" w:rsidRDefault="00A40FCB" w:rsidP="00A40FCB">
      <w:pPr>
        <w:rPr>
          <w:lang w:val="en-US" w:eastAsia="zh-TW"/>
        </w:rPr>
      </w:pPr>
    </w:p>
    <w:p w14:paraId="211986BD" w14:textId="77777777" w:rsidR="00A40FCB" w:rsidRDefault="00A40FCB" w:rsidP="00A40FCB">
      <w:pPr>
        <w:jc w:val="center"/>
        <w:rPr>
          <w:lang w:val="en-US" w:eastAsia="zh-TW"/>
        </w:rPr>
      </w:pPr>
      <w:r w:rsidRPr="00B77FB8">
        <w:rPr>
          <w:noProof/>
          <w:lang w:val="en-US" w:eastAsia="zh-CN"/>
        </w:rPr>
        <w:drawing>
          <wp:inline distT="0" distB="0" distL="0" distR="0" wp14:anchorId="21198DBE" wp14:editId="21198DBF">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211986BE"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14:paraId="211986BF" w14:textId="77777777" w:rsidR="00A40FCB" w:rsidRPr="007464E9" w:rsidRDefault="00A40FCB" w:rsidP="00A40FCB">
      <w:pPr>
        <w:pStyle w:val="ListParagraph"/>
        <w:ind w:left="1080"/>
        <w:rPr>
          <w:lang w:eastAsia="zh-TW"/>
        </w:rPr>
      </w:pPr>
    </w:p>
    <w:p w14:paraId="211986C0"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21198DC0" wp14:editId="21198DC1">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211986C1" w14:textId="77777777"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14:paraId="211986C2" w14:textId="77777777" w:rsidR="00ED1BDB" w:rsidRDefault="00ED1BDB" w:rsidP="00ED1BDB">
      <w:pPr>
        <w:pStyle w:val="Heading3"/>
        <w:rPr>
          <w:lang w:eastAsia="zh-CN"/>
        </w:rPr>
      </w:pPr>
      <w:bookmarkStart w:id="27"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14:paraId="211986C3" w14:textId="77777777"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11986C4" w14:textId="77777777" w:rsidR="006D40C0" w:rsidRDefault="00AD3F3F"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14:paraId="211986C5" w14:textId="77777777"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14:paraId="211986C6" w14:textId="77777777"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14:paraId="211986C7" w14:textId="77777777"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11986C8" w14:textId="77777777"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211986C9" w14:textId="77777777" w:rsidR="006D40C0" w:rsidRDefault="00AD3F3F"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211986CA" w14:textId="77777777" w:rsidR="00D167C7" w:rsidRDefault="00E36C52" w:rsidP="00E36C52">
      <w:pPr>
        <w:pStyle w:val="Heading2"/>
        <w:rPr>
          <w:lang w:eastAsia="ja-JP"/>
        </w:rPr>
      </w:pPr>
      <w:bookmarkStart w:id="28"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8"/>
    </w:p>
    <w:p w14:paraId="211986CB" w14:textId="77777777" w:rsidR="00ED1BDB" w:rsidRPr="00ED1BDB" w:rsidRDefault="00ED1BDB" w:rsidP="00ED1BDB">
      <w:pPr>
        <w:pStyle w:val="Heading3"/>
        <w:rPr>
          <w:lang w:eastAsia="zh-CN"/>
        </w:rPr>
      </w:pPr>
      <w:bookmarkStart w:id="29" w:name="_Toc87880791"/>
      <w:bookmarkStart w:id="30" w:name="historyclause"/>
      <w:r w:rsidRPr="00ED1BDB">
        <w:rPr>
          <w:lang w:eastAsia="zh-CN"/>
        </w:rPr>
        <w:t>4.2.1</w:t>
      </w:r>
      <w:r w:rsidRPr="00ED1BDB">
        <w:rPr>
          <w:lang w:eastAsia="zh-CN"/>
        </w:rPr>
        <w:tab/>
      </w:r>
      <w:r w:rsidRPr="00ED1BDB">
        <w:rPr>
          <w:rFonts w:hint="eastAsia"/>
          <w:lang w:eastAsia="zh-CN"/>
        </w:rPr>
        <w:t>General</w:t>
      </w:r>
      <w:bookmarkEnd w:id="29"/>
    </w:p>
    <w:p w14:paraId="211986CC" w14:textId="77777777"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14:paraId="211986CD" w14:textId="77777777" w:rsidR="00180F30" w:rsidRDefault="00180F30" w:rsidP="00D80BA1">
      <w:r>
        <w:lastRenderedPageBreak/>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211986CE" w14:textId="77777777"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211986CF" w14:textId="77777777" w:rsidR="00180F30" w:rsidRPr="00DC1C5D" w:rsidRDefault="00180F30" w:rsidP="00D80BA1">
      <w:r w:rsidRPr="00DC1C5D">
        <w:t xml:space="preserve">Where, </w:t>
      </w:r>
    </w:p>
    <w:p w14:paraId="211986D0" w14:textId="77777777" w:rsidR="00180F30" w:rsidRPr="00DC1C5D" w:rsidRDefault="00AD3F3F"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14:paraId="211986D1" w14:textId="77777777" w:rsidR="00180F30" w:rsidRPr="00DC1C5D" w:rsidRDefault="00AD3F3F"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14:paraId="211986D2" w14:textId="77777777"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14:paraId="211986D3" w14:textId="77777777" w:rsidR="00180F30" w:rsidRDefault="00AD3F3F"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211986D4" w14:textId="77777777" w:rsidR="00180F30" w:rsidRPr="00ED1BDB" w:rsidRDefault="00180F30" w:rsidP="00180F30">
      <w:pPr>
        <w:pStyle w:val="Heading3"/>
        <w:rPr>
          <w:lang w:eastAsia="zh-CN"/>
        </w:rPr>
      </w:pPr>
      <w:bookmarkStart w:id="31" w:name="_Toc87880792"/>
      <w:r w:rsidRPr="00ED1BDB">
        <w:rPr>
          <w:lang w:eastAsia="zh-CN"/>
        </w:rPr>
        <w:t>4.2.2</w:t>
      </w:r>
      <w:r w:rsidRPr="00ED1BDB">
        <w:rPr>
          <w:lang w:eastAsia="zh-CN"/>
        </w:rPr>
        <w:tab/>
        <w:t>MMSE IRC receiver</w:t>
      </w:r>
      <w:bookmarkEnd w:id="31"/>
    </w:p>
    <w:p w14:paraId="211986D5" w14:textId="77777777"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211986D6" w14:textId="77777777" w:rsidR="00180F30" w:rsidRPr="00D30592" w:rsidRDefault="00AD3F3F"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211986D7" w14:textId="77777777"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211986D8" w14:textId="77777777" w:rsidR="00180F30" w:rsidRPr="00F53B32" w:rsidRDefault="00AD3F3F"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14:paraId="211986D9" w14:textId="77777777" w:rsidR="00180F30" w:rsidRPr="00033256" w:rsidRDefault="00AD3F3F"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14:paraId="211986DA" w14:textId="77777777" w:rsidR="00180F30" w:rsidRPr="00B37A56" w:rsidRDefault="00180F30" w:rsidP="00D80BA1">
      <w:r w:rsidRPr="006B4162">
        <w:t>W</w:t>
      </w:r>
      <w:r w:rsidRPr="00C46B04">
        <w:t>here</w:t>
      </w:r>
      <w:r w:rsidRPr="00B37A56">
        <w:t>,</w:t>
      </w:r>
    </w:p>
    <w:p w14:paraId="211986DB" w14:textId="77777777" w:rsidR="00180F30" w:rsidRDefault="00AD3F3F"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14:paraId="211986DC" w14:textId="77777777" w:rsidR="00180F30" w:rsidRDefault="00AD3F3F"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14:paraId="211986DD" w14:textId="77777777"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14:paraId="211986DE" w14:textId="77777777" w:rsidR="00180F30" w:rsidRPr="00ED1BDB" w:rsidRDefault="00180F30" w:rsidP="00180F30">
      <w:pPr>
        <w:pStyle w:val="Heading3"/>
        <w:rPr>
          <w:lang w:eastAsia="zh-CN"/>
        </w:rPr>
      </w:pPr>
      <w:bookmarkStart w:id="32" w:name="_Toc87880793"/>
      <w:r w:rsidRPr="00ED1BDB">
        <w:rPr>
          <w:lang w:eastAsia="zh-CN"/>
        </w:rPr>
        <w:t>[4.2.3</w:t>
      </w:r>
      <w:r w:rsidRPr="00ED1BDB">
        <w:rPr>
          <w:lang w:eastAsia="zh-CN"/>
        </w:rPr>
        <w:tab/>
        <w:t>Network assistance information]</w:t>
      </w:r>
      <w:bookmarkEnd w:id="32"/>
    </w:p>
    <w:p w14:paraId="211986DF" w14:textId="77777777"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14:paraId="211986E0" w14:textId="77777777"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14:paraId="211986E1" w14:textId="77777777" w:rsidR="00180F30" w:rsidRPr="00ED1BDB" w:rsidRDefault="00180F30" w:rsidP="00180F30">
      <w:pPr>
        <w:pStyle w:val="Heading3"/>
        <w:rPr>
          <w:lang w:eastAsia="zh-CN"/>
        </w:rPr>
      </w:pPr>
      <w:bookmarkStart w:id="33" w:name="_Toc87880794"/>
      <w:r w:rsidRPr="00ED1BDB">
        <w:rPr>
          <w:lang w:eastAsia="zh-CN"/>
        </w:rPr>
        <w:t>[4.2.4</w:t>
      </w:r>
      <w:r w:rsidRPr="00ED1BDB">
        <w:rPr>
          <w:lang w:eastAsia="zh-CN"/>
        </w:rPr>
        <w:tab/>
        <w:t>QCL information]</w:t>
      </w:r>
      <w:bookmarkEnd w:id="33"/>
    </w:p>
    <w:p w14:paraId="211986E2" w14:textId="77777777"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14:paraId="211986E3" w14:textId="77777777" w:rsidR="00EA111D" w:rsidRDefault="00E36C52" w:rsidP="00E36C52">
      <w:pPr>
        <w:pStyle w:val="Heading2"/>
        <w:rPr>
          <w:lang w:eastAsia="zh-CN"/>
        </w:rPr>
      </w:pPr>
      <w:bookmarkStart w:id="34" w:name="_Toc305080714"/>
      <w:bookmarkStart w:id="35"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4"/>
      <w:bookmarkEnd w:id="35"/>
    </w:p>
    <w:p w14:paraId="211986E4" w14:textId="77777777" w:rsidR="008C79DB" w:rsidRDefault="00E36C52" w:rsidP="00E36C52">
      <w:pPr>
        <w:pStyle w:val="Heading3"/>
        <w:rPr>
          <w:lang w:eastAsia="zh-CN"/>
        </w:rPr>
      </w:pPr>
      <w:bookmarkStart w:id="36" w:name="_Toc452557934"/>
      <w:bookmarkStart w:id="37" w:name="_Toc452619549"/>
      <w:bookmarkStart w:id="38" w:name="_Toc452716136"/>
      <w:bookmarkStart w:id="39"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6"/>
      <w:bookmarkEnd w:id="37"/>
      <w:bookmarkEnd w:id="38"/>
      <w:bookmarkEnd w:id="39"/>
    </w:p>
    <w:p w14:paraId="211986E5" w14:textId="77777777" w:rsidR="00F311BA" w:rsidRPr="00F311BA" w:rsidRDefault="00F311BA" w:rsidP="00F311BA">
      <w:pPr>
        <w:rPr>
          <w:rFonts w:cs="SimSun"/>
          <w:lang w:eastAsia="zh-CN"/>
        </w:rPr>
      </w:pPr>
      <w:r w:rsidRPr="00F311BA">
        <w:rPr>
          <w:rFonts w:cs="SimSun"/>
          <w:lang w:eastAsia="zh-CN"/>
        </w:rPr>
        <w:t xml:space="preserve">General simulation assumptions are listed in </w:t>
      </w:r>
      <w:bookmarkStart w:id="40" w:name="OLE_LINK103"/>
      <w:r w:rsidRPr="00F311BA">
        <w:rPr>
          <w:rFonts w:cs="SimSun"/>
          <w:lang w:eastAsia="zh-CN"/>
        </w:rPr>
        <w:t>Table 4.3.1-1</w:t>
      </w:r>
      <w:bookmarkEnd w:id="40"/>
      <w:r w:rsidRPr="00F311BA">
        <w:rPr>
          <w:rFonts w:cs="SimSun"/>
          <w:lang w:eastAsia="zh-CN"/>
        </w:rPr>
        <w:t xml:space="preserve"> and detail simulation assumptions are listed in Table 4.3.1-2</w:t>
      </w:r>
      <w:r w:rsidR="00AA54E4">
        <w:rPr>
          <w:rFonts w:cs="SimSun" w:hint="eastAsia"/>
          <w:lang w:eastAsia="zh-CN"/>
        </w:rPr>
        <w:t>.</w:t>
      </w:r>
    </w:p>
    <w:p w14:paraId="211986E6" w14:textId="77777777" w:rsidR="00F311BA" w:rsidRPr="00B77FB8" w:rsidRDefault="00F311BA" w:rsidP="00B77FB8">
      <w:pPr>
        <w:pStyle w:val="TH"/>
        <w:rPr>
          <w:b w:val="0"/>
        </w:rPr>
      </w:pPr>
      <w:bookmarkStart w:id="41" w:name="OLE_LINK104"/>
      <w:r w:rsidRPr="00B77FB8">
        <w:lastRenderedPageBreak/>
        <w:t>Table 4.3.1-1: General simulation assumptions</w:t>
      </w:r>
      <w:bookmarkEnd w:id="41"/>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14:paraId="211986EA"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6E7" w14:textId="77777777"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14:paraId="211986E8" w14:textId="77777777"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14:paraId="211986E9" w14:textId="77777777" w:rsidR="00F311BA" w:rsidRPr="00F311BA" w:rsidRDefault="00F311BA" w:rsidP="00B77FB8">
            <w:pPr>
              <w:pStyle w:val="TAH"/>
            </w:pPr>
            <w:r w:rsidRPr="00F311BA">
              <w:t>Value</w:t>
            </w:r>
          </w:p>
        </w:tc>
      </w:tr>
      <w:tr w:rsidR="00F311BA" w:rsidRPr="00F311BA" w14:paraId="211986EE"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6EB" w14:textId="77777777"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14:paraId="211986E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14:paraId="211986ED" w14:textId="77777777" w:rsidR="00F311BA" w:rsidRPr="00F311BA" w:rsidRDefault="00F311BA" w:rsidP="00B77FB8">
            <w:pPr>
              <w:pStyle w:val="TAC"/>
              <w:rPr>
                <w:b/>
                <w:sz w:val="24"/>
              </w:rPr>
            </w:pPr>
            <w:r w:rsidRPr="00F311BA">
              <w:t>Transmission scheme 1</w:t>
            </w:r>
          </w:p>
        </w:tc>
      </w:tr>
      <w:tr w:rsidR="00F311BA" w:rsidRPr="00F311BA" w14:paraId="211986F3"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6EF" w14:textId="77777777"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6F0" w14:textId="77777777"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14:paraId="211986F1"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211986F2" w14:textId="77777777" w:rsidR="00F311BA" w:rsidRPr="00F311BA" w:rsidRDefault="00F311BA" w:rsidP="00B77FB8">
            <w:pPr>
              <w:pStyle w:val="TAC"/>
              <w:rPr>
                <w:b/>
                <w:sz w:val="24"/>
              </w:rPr>
            </w:pPr>
            <w:r w:rsidRPr="00F311BA">
              <w:t>0</w:t>
            </w:r>
          </w:p>
        </w:tc>
      </w:tr>
      <w:tr w:rsidR="00F311BA" w:rsidRPr="00F311BA" w14:paraId="211986F8" w14:textId="77777777" w:rsidTr="00F311BA">
        <w:trPr>
          <w:jc w:val="center"/>
        </w:trPr>
        <w:tc>
          <w:tcPr>
            <w:tcW w:w="2194" w:type="dxa"/>
            <w:tcBorders>
              <w:top w:val="nil"/>
              <w:left w:val="single" w:sz="4" w:space="0" w:color="auto"/>
              <w:bottom w:val="single" w:sz="4" w:space="0" w:color="auto"/>
              <w:right w:val="single" w:sz="4" w:space="0" w:color="auto"/>
            </w:tcBorders>
          </w:tcPr>
          <w:p w14:paraId="211986F4" w14:textId="77777777"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6F5" w14:textId="77777777"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14:paraId="211986F6" w14:textId="77777777"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14:paraId="211986F7" w14:textId="77777777" w:rsidR="00F311BA" w:rsidRPr="00F311BA" w:rsidRDefault="00F311BA" w:rsidP="00B77FB8">
            <w:pPr>
              <w:pStyle w:val="TAC"/>
              <w:rPr>
                <w:b/>
                <w:sz w:val="24"/>
              </w:rPr>
            </w:pPr>
            <w:r w:rsidRPr="00F311BA">
              <w:t>15 or 30</w:t>
            </w:r>
          </w:p>
        </w:tc>
      </w:tr>
      <w:tr w:rsidR="00F311BA" w:rsidRPr="00F311BA" w14:paraId="211986FD"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6F9" w14:textId="77777777"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6FA" w14:textId="77777777"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14:paraId="211986F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6FC" w14:textId="77777777" w:rsidR="00F311BA" w:rsidRPr="00F311BA" w:rsidRDefault="00F311BA" w:rsidP="00B77FB8">
            <w:pPr>
              <w:pStyle w:val="TAC"/>
              <w:rPr>
                <w:b/>
                <w:sz w:val="24"/>
              </w:rPr>
            </w:pPr>
            <w:r w:rsidRPr="00F311BA">
              <w:t>Normal</w:t>
            </w:r>
          </w:p>
        </w:tc>
      </w:tr>
      <w:tr w:rsidR="00F311BA" w:rsidRPr="00F311BA" w14:paraId="21198702" w14:textId="77777777" w:rsidTr="00F311BA">
        <w:trPr>
          <w:jc w:val="center"/>
        </w:trPr>
        <w:tc>
          <w:tcPr>
            <w:tcW w:w="2194" w:type="dxa"/>
            <w:tcBorders>
              <w:top w:val="nil"/>
              <w:left w:val="single" w:sz="4" w:space="0" w:color="auto"/>
              <w:bottom w:val="nil"/>
              <w:right w:val="single" w:sz="4" w:space="0" w:color="auto"/>
            </w:tcBorders>
          </w:tcPr>
          <w:p w14:paraId="211986F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6FF" w14:textId="77777777"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14:paraId="21198700"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21198701" w14:textId="77777777" w:rsidR="00F311BA" w:rsidRPr="00F311BA" w:rsidRDefault="00F311BA" w:rsidP="00B77FB8">
            <w:pPr>
              <w:pStyle w:val="TAC"/>
              <w:rPr>
                <w:b/>
                <w:sz w:val="24"/>
              </w:rPr>
            </w:pPr>
            <w:r w:rsidRPr="00F311BA">
              <w:t>0</w:t>
            </w:r>
          </w:p>
        </w:tc>
      </w:tr>
      <w:tr w:rsidR="00F311BA" w:rsidRPr="00F311BA" w14:paraId="21198707" w14:textId="77777777" w:rsidTr="00F311BA">
        <w:trPr>
          <w:jc w:val="center"/>
        </w:trPr>
        <w:tc>
          <w:tcPr>
            <w:tcW w:w="2194" w:type="dxa"/>
            <w:tcBorders>
              <w:top w:val="nil"/>
              <w:left w:val="single" w:sz="4" w:space="0" w:color="auto"/>
              <w:bottom w:val="single" w:sz="4" w:space="0" w:color="auto"/>
              <w:right w:val="single" w:sz="4" w:space="0" w:color="auto"/>
            </w:tcBorders>
          </w:tcPr>
          <w:p w14:paraId="2119870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04" w14:textId="77777777"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14:paraId="21198705" w14:textId="77777777"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14:paraId="21198706" w14:textId="77777777"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14:paraId="2119870C"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08" w14:textId="77777777"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709" w14:textId="77777777"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14:paraId="2119870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0B" w14:textId="77777777" w:rsidR="00F311BA" w:rsidRPr="00F311BA" w:rsidRDefault="00F311BA" w:rsidP="00B77FB8">
            <w:pPr>
              <w:pStyle w:val="TAC"/>
              <w:rPr>
                <w:b/>
                <w:sz w:val="24"/>
              </w:rPr>
            </w:pPr>
            <w:r w:rsidRPr="00F311BA">
              <w:t>0</w:t>
            </w:r>
          </w:p>
        </w:tc>
      </w:tr>
      <w:tr w:rsidR="00F311BA" w:rsidRPr="00F311BA" w14:paraId="21198711" w14:textId="77777777" w:rsidTr="00F311BA">
        <w:trPr>
          <w:jc w:val="center"/>
        </w:trPr>
        <w:tc>
          <w:tcPr>
            <w:tcW w:w="2194" w:type="dxa"/>
            <w:tcBorders>
              <w:top w:val="nil"/>
              <w:left w:val="single" w:sz="4" w:space="0" w:color="auto"/>
              <w:bottom w:val="nil"/>
              <w:right w:val="single" w:sz="4" w:space="0" w:color="auto"/>
            </w:tcBorders>
          </w:tcPr>
          <w:p w14:paraId="2119870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0E" w14:textId="77777777"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14:paraId="2119870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10" w14:textId="77777777" w:rsidR="00F311BA" w:rsidRPr="00F311BA" w:rsidRDefault="00F311BA" w:rsidP="00B77FB8">
            <w:pPr>
              <w:pStyle w:val="TAC"/>
              <w:rPr>
                <w:b/>
                <w:sz w:val="24"/>
              </w:rPr>
            </w:pPr>
            <w:r w:rsidRPr="00F311BA">
              <w:t>First SSB in Slot #0</w:t>
            </w:r>
          </w:p>
        </w:tc>
      </w:tr>
      <w:tr w:rsidR="00F311BA" w:rsidRPr="00F311BA" w14:paraId="21198716" w14:textId="77777777" w:rsidTr="00F311BA">
        <w:trPr>
          <w:jc w:val="center"/>
        </w:trPr>
        <w:tc>
          <w:tcPr>
            <w:tcW w:w="2194" w:type="dxa"/>
            <w:tcBorders>
              <w:top w:val="nil"/>
              <w:left w:val="single" w:sz="4" w:space="0" w:color="auto"/>
              <w:bottom w:val="single" w:sz="4" w:space="0" w:color="auto"/>
              <w:right w:val="single" w:sz="4" w:space="0" w:color="auto"/>
            </w:tcBorders>
          </w:tcPr>
          <w:p w14:paraId="2119871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13" w14:textId="77777777"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14:paraId="21198714" w14:textId="77777777"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14:paraId="21198715" w14:textId="77777777" w:rsidR="00F311BA" w:rsidRPr="00F311BA" w:rsidRDefault="00F311BA" w:rsidP="00B77FB8">
            <w:pPr>
              <w:pStyle w:val="TAC"/>
              <w:rPr>
                <w:b/>
                <w:sz w:val="24"/>
              </w:rPr>
            </w:pPr>
            <w:r w:rsidRPr="00F311BA">
              <w:t>20</w:t>
            </w:r>
          </w:p>
        </w:tc>
      </w:tr>
      <w:tr w:rsidR="00F311BA" w:rsidRPr="00F311BA" w14:paraId="2119871B"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17" w14:textId="77777777"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718" w14:textId="77777777"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14:paraId="2119871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1A" w14:textId="77777777" w:rsidR="00F311BA" w:rsidRPr="00F311BA" w:rsidRDefault="00F311BA" w:rsidP="00B77FB8">
            <w:pPr>
              <w:pStyle w:val="TAC"/>
              <w:rPr>
                <w:b/>
                <w:sz w:val="24"/>
              </w:rPr>
            </w:pPr>
            <w:r w:rsidRPr="00F311BA">
              <w:t>Each slot</w:t>
            </w:r>
          </w:p>
        </w:tc>
      </w:tr>
      <w:tr w:rsidR="00F311BA" w:rsidRPr="00F311BA" w14:paraId="21198720" w14:textId="77777777" w:rsidTr="00F311BA">
        <w:trPr>
          <w:trHeight w:val="165"/>
          <w:jc w:val="center"/>
        </w:trPr>
        <w:tc>
          <w:tcPr>
            <w:tcW w:w="2194" w:type="dxa"/>
            <w:tcBorders>
              <w:top w:val="nil"/>
              <w:left w:val="single" w:sz="4" w:space="0" w:color="auto"/>
              <w:bottom w:val="nil"/>
              <w:right w:val="single" w:sz="4" w:space="0" w:color="auto"/>
            </w:tcBorders>
          </w:tcPr>
          <w:p w14:paraId="2119871C"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1D" w14:textId="77777777"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14:paraId="2119871E" w14:textId="77777777"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14:paraId="2119871F" w14:textId="77777777" w:rsidR="00F311BA" w:rsidRPr="00F311BA" w:rsidRDefault="00F311BA" w:rsidP="00B77FB8">
            <w:pPr>
              <w:pStyle w:val="TAC"/>
              <w:rPr>
                <w:b/>
                <w:sz w:val="24"/>
              </w:rPr>
            </w:pPr>
            <w:r w:rsidRPr="00F311BA">
              <w:t>0, 1</w:t>
            </w:r>
          </w:p>
        </w:tc>
      </w:tr>
      <w:tr w:rsidR="00F311BA" w:rsidRPr="00F311BA" w14:paraId="21198725" w14:textId="77777777" w:rsidTr="00F311BA">
        <w:trPr>
          <w:trHeight w:val="165"/>
          <w:jc w:val="center"/>
        </w:trPr>
        <w:tc>
          <w:tcPr>
            <w:tcW w:w="2194" w:type="dxa"/>
            <w:tcBorders>
              <w:top w:val="nil"/>
              <w:left w:val="single" w:sz="4" w:space="0" w:color="auto"/>
              <w:bottom w:val="nil"/>
              <w:right w:val="single" w:sz="4" w:space="0" w:color="auto"/>
            </w:tcBorders>
          </w:tcPr>
          <w:p w14:paraId="21198721"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22" w14:textId="77777777"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14:paraId="2119872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24" w14:textId="77777777" w:rsidR="00F311BA" w:rsidRPr="00F311BA" w:rsidRDefault="00F311BA" w:rsidP="00B77FB8">
            <w:pPr>
              <w:pStyle w:val="TAC"/>
              <w:rPr>
                <w:b/>
                <w:sz w:val="24"/>
              </w:rPr>
            </w:pPr>
            <w:r w:rsidRPr="00F311BA">
              <w:t>Table 5.2-2 of TS 38.101-4 for tested channel bandwidth and subcarrier spacing</w:t>
            </w:r>
          </w:p>
        </w:tc>
      </w:tr>
      <w:tr w:rsidR="00F311BA" w:rsidRPr="00F311BA" w14:paraId="2119872A" w14:textId="77777777" w:rsidTr="00F311BA">
        <w:trPr>
          <w:jc w:val="center"/>
        </w:trPr>
        <w:tc>
          <w:tcPr>
            <w:tcW w:w="2194" w:type="dxa"/>
            <w:tcBorders>
              <w:top w:val="nil"/>
              <w:left w:val="single" w:sz="4" w:space="0" w:color="auto"/>
              <w:bottom w:val="nil"/>
              <w:right w:val="single" w:sz="4" w:space="0" w:color="auto"/>
            </w:tcBorders>
          </w:tcPr>
          <w:p w14:paraId="21198726"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27" w14:textId="77777777"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14:paraId="2119872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29" w14:textId="77777777" w:rsidR="00F311BA" w:rsidRPr="00F311BA" w:rsidRDefault="00F311BA" w:rsidP="00B77FB8">
            <w:pPr>
              <w:pStyle w:val="TAC"/>
              <w:rPr>
                <w:b/>
                <w:sz w:val="24"/>
                <w:lang w:eastAsia="zh-CN"/>
              </w:rPr>
            </w:pPr>
            <w:r w:rsidRPr="00F311BA">
              <w:t>1/AL8</w:t>
            </w:r>
          </w:p>
        </w:tc>
      </w:tr>
      <w:tr w:rsidR="00F311BA" w:rsidRPr="00F311BA" w14:paraId="2119872F" w14:textId="77777777" w:rsidTr="00F311BA">
        <w:trPr>
          <w:jc w:val="center"/>
        </w:trPr>
        <w:tc>
          <w:tcPr>
            <w:tcW w:w="2194" w:type="dxa"/>
            <w:tcBorders>
              <w:top w:val="nil"/>
              <w:left w:val="single" w:sz="4" w:space="0" w:color="auto"/>
              <w:bottom w:val="nil"/>
              <w:right w:val="single" w:sz="4" w:space="0" w:color="auto"/>
            </w:tcBorders>
          </w:tcPr>
          <w:p w14:paraId="2119872B"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2C" w14:textId="77777777"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14:paraId="2119872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2E" w14:textId="77777777" w:rsidR="00F311BA" w:rsidRPr="00F311BA" w:rsidRDefault="00F311BA" w:rsidP="00B77FB8">
            <w:pPr>
              <w:pStyle w:val="TAC"/>
              <w:rPr>
                <w:b/>
                <w:sz w:val="24"/>
              </w:rPr>
            </w:pPr>
            <w:r w:rsidRPr="00F311BA">
              <w:t>Non-interleaved</w:t>
            </w:r>
          </w:p>
        </w:tc>
      </w:tr>
      <w:tr w:rsidR="00F311BA" w:rsidRPr="00F311BA" w14:paraId="21198734" w14:textId="77777777" w:rsidTr="00F311BA">
        <w:trPr>
          <w:jc w:val="center"/>
        </w:trPr>
        <w:tc>
          <w:tcPr>
            <w:tcW w:w="2194" w:type="dxa"/>
            <w:tcBorders>
              <w:top w:val="nil"/>
              <w:left w:val="single" w:sz="4" w:space="0" w:color="auto"/>
              <w:bottom w:val="nil"/>
              <w:right w:val="single" w:sz="4" w:space="0" w:color="auto"/>
            </w:tcBorders>
          </w:tcPr>
          <w:p w14:paraId="21198730"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31" w14:textId="77777777"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14:paraId="2119873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33" w14:textId="77777777" w:rsidR="00F311BA" w:rsidRPr="00F311BA" w:rsidRDefault="00F311BA" w:rsidP="00B77FB8">
            <w:pPr>
              <w:pStyle w:val="TAC"/>
              <w:rPr>
                <w:b/>
                <w:sz w:val="24"/>
              </w:rPr>
            </w:pPr>
            <w:r w:rsidRPr="00F311BA">
              <w:t>1_1</w:t>
            </w:r>
          </w:p>
        </w:tc>
      </w:tr>
      <w:tr w:rsidR="00F311BA" w:rsidRPr="00F311BA" w14:paraId="21198739" w14:textId="77777777" w:rsidTr="00F311BA">
        <w:trPr>
          <w:jc w:val="center"/>
        </w:trPr>
        <w:tc>
          <w:tcPr>
            <w:tcW w:w="2194" w:type="dxa"/>
            <w:tcBorders>
              <w:top w:val="nil"/>
              <w:left w:val="single" w:sz="4" w:space="0" w:color="auto"/>
              <w:bottom w:val="nil"/>
              <w:right w:val="single" w:sz="4" w:space="0" w:color="auto"/>
            </w:tcBorders>
          </w:tcPr>
          <w:p w14:paraId="21198735"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36" w14:textId="77777777"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14:paraId="2119873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38" w14:textId="77777777" w:rsidR="00F311BA" w:rsidRPr="00F311BA" w:rsidRDefault="00F311BA" w:rsidP="00B77FB8">
            <w:pPr>
              <w:pStyle w:val="TAC"/>
              <w:rPr>
                <w:b/>
                <w:sz w:val="24"/>
              </w:rPr>
            </w:pPr>
            <w:r w:rsidRPr="00F311BA">
              <w:t>TCI state #1</w:t>
            </w:r>
          </w:p>
        </w:tc>
      </w:tr>
      <w:tr w:rsidR="00F311BA" w:rsidRPr="00F311BA" w14:paraId="2119873E" w14:textId="77777777" w:rsidTr="00F311BA">
        <w:trPr>
          <w:jc w:val="center"/>
        </w:trPr>
        <w:tc>
          <w:tcPr>
            <w:tcW w:w="2194" w:type="dxa"/>
            <w:tcBorders>
              <w:top w:val="nil"/>
              <w:left w:val="single" w:sz="4" w:space="0" w:color="auto"/>
              <w:bottom w:val="single" w:sz="4" w:space="0" w:color="auto"/>
              <w:right w:val="single" w:sz="4" w:space="0" w:color="auto"/>
            </w:tcBorders>
          </w:tcPr>
          <w:p w14:paraId="2119873A"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3B" w14:textId="77777777"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14:paraId="2119873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3D" w14:textId="77777777"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14:paraId="21198742"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73F" w14:textId="77777777"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14:paraId="2119874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41" w14:textId="77777777" w:rsidR="00F311BA" w:rsidRPr="00F311BA" w:rsidRDefault="00F311BA" w:rsidP="00B77FB8">
            <w:pPr>
              <w:pStyle w:val="TAC"/>
              <w:rPr>
                <w:b/>
                <w:sz w:val="24"/>
              </w:rPr>
            </w:pPr>
            <w:r w:rsidRPr="00F311BA">
              <w:t>Not configured</w:t>
            </w:r>
          </w:p>
        </w:tc>
      </w:tr>
      <w:tr w:rsidR="00F311BA" w:rsidRPr="00F311BA" w14:paraId="2119874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43" w14:textId="77777777"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744"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119874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46" w14:textId="77777777"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14:paraId="2119874D" w14:textId="77777777" w:rsidTr="00F311BA">
        <w:trPr>
          <w:jc w:val="center"/>
        </w:trPr>
        <w:tc>
          <w:tcPr>
            <w:tcW w:w="2194" w:type="dxa"/>
            <w:tcBorders>
              <w:top w:val="nil"/>
              <w:left w:val="single" w:sz="4" w:space="0" w:color="auto"/>
              <w:bottom w:val="nil"/>
              <w:right w:val="single" w:sz="4" w:space="0" w:color="auto"/>
            </w:tcBorders>
          </w:tcPr>
          <w:p w14:paraId="2119874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49"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2119874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4B" w14:textId="77777777"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14:paraId="2119874C" w14:textId="77777777"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14:paraId="21198752" w14:textId="77777777" w:rsidTr="00F311BA">
        <w:trPr>
          <w:jc w:val="center"/>
        </w:trPr>
        <w:tc>
          <w:tcPr>
            <w:tcW w:w="2194" w:type="dxa"/>
            <w:tcBorders>
              <w:top w:val="nil"/>
              <w:left w:val="single" w:sz="4" w:space="0" w:color="auto"/>
              <w:bottom w:val="nil"/>
              <w:right w:val="single" w:sz="4" w:space="0" w:color="auto"/>
            </w:tcBorders>
          </w:tcPr>
          <w:p w14:paraId="2119874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4F"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2119875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51" w14:textId="77777777" w:rsidR="00F311BA" w:rsidRPr="00F311BA" w:rsidRDefault="00F311BA" w:rsidP="00B77FB8">
            <w:pPr>
              <w:pStyle w:val="TAC"/>
              <w:rPr>
                <w:b/>
                <w:sz w:val="24"/>
              </w:rPr>
            </w:pPr>
            <w:r w:rsidRPr="00F311BA">
              <w:t>1 for CSI-RS resource 1,2,3,4</w:t>
            </w:r>
          </w:p>
        </w:tc>
      </w:tr>
      <w:tr w:rsidR="00F311BA" w:rsidRPr="00F311BA" w14:paraId="21198757" w14:textId="77777777" w:rsidTr="00F311BA">
        <w:trPr>
          <w:jc w:val="center"/>
        </w:trPr>
        <w:tc>
          <w:tcPr>
            <w:tcW w:w="2194" w:type="dxa"/>
            <w:tcBorders>
              <w:top w:val="nil"/>
              <w:left w:val="single" w:sz="4" w:space="0" w:color="auto"/>
              <w:bottom w:val="nil"/>
              <w:right w:val="single" w:sz="4" w:space="0" w:color="auto"/>
            </w:tcBorders>
          </w:tcPr>
          <w:p w14:paraId="2119875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54"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2119875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56" w14:textId="77777777" w:rsidR="00F311BA" w:rsidRPr="00F311BA" w:rsidRDefault="00F311BA" w:rsidP="00B77FB8">
            <w:pPr>
              <w:pStyle w:val="TAC"/>
              <w:rPr>
                <w:b/>
                <w:sz w:val="24"/>
              </w:rPr>
            </w:pPr>
            <w:r w:rsidRPr="00F311BA">
              <w:t>'No CDM’ for CSI-RS resource 1,2,3,4</w:t>
            </w:r>
          </w:p>
        </w:tc>
      </w:tr>
      <w:tr w:rsidR="00F311BA" w:rsidRPr="00F311BA" w14:paraId="2119875C" w14:textId="77777777" w:rsidTr="00F311BA">
        <w:trPr>
          <w:jc w:val="center"/>
        </w:trPr>
        <w:tc>
          <w:tcPr>
            <w:tcW w:w="2194" w:type="dxa"/>
            <w:tcBorders>
              <w:top w:val="nil"/>
              <w:left w:val="single" w:sz="4" w:space="0" w:color="auto"/>
              <w:bottom w:val="nil"/>
              <w:right w:val="single" w:sz="4" w:space="0" w:color="auto"/>
            </w:tcBorders>
          </w:tcPr>
          <w:p w14:paraId="2119875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59"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2119875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5B" w14:textId="77777777" w:rsidR="00F311BA" w:rsidRPr="00F311BA" w:rsidRDefault="00F311BA" w:rsidP="00B77FB8">
            <w:pPr>
              <w:pStyle w:val="TAC"/>
              <w:rPr>
                <w:b/>
                <w:sz w:val="24"/>
              </w:rPr>
            </w:pPr>
            <w:r w:rsidRPr="00F311BA">
              <w:t>3 for CSI-RS resource 1,2,3,4</w:t>
            </w:r>
          </w:p>
        </w:tc>
      </w:tr>
      <w:tr w:rsidR="00F311BA" w:rsidRPr="00F311BA" w14:paraId="21198762" w14:textId="77777777" w:rsidTr="00F311BA">
        <w:trPr>
          <w:jc w:val="center"/>
        </w:trPr>
        <w:tc>
          <w:tcPr>
            <w:tcW w:w="2194" w:type="dxa"/>
            <w:tcBorders>
              <w:top w:val="nil"/>
              <w:left w:val="single" w:sz="4" w:space="0" w:color="auto"/>
              <w:bottom w:val="nil"/>
              <w:right w:val="single" w:sz="4" w:space="0" w:color="auto"/>
            </w:tcBorders>
          </w:tcPr>
          <w:p w14:paraId="2119875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5E"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119875F"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21198760" w14:textId="77777777" w:rsidR="00F311BA" w:rsidRPr="00F311BA" w:rsidRDefault="00F311BA" w:rsidP="00B77FB8">
            <w:pPr>
              <w:pStyle w:val="TAC"/>
              <w:rPr>
                <w:b/>
                <w:sz w:val="24"/>
              </w:rPr>
            </w:pPr>
            <w:r w:rsidRPr="00F311BA">
              <w:t>15 kHz SCS: 20 for CSI-RS resource 1,2,3,4</w:t>
            </w:r>
          </w:p>
          <w:p w14:paraId="21198761" w14:textId="77777777" w:rsidR="00F311BA" w:rsidRPr="00F311BA" w:rsidRDefault="00F311BA" w:rsidP="00B77FB8">
            <w:pPr>
              <w:pStyle w:val="TAC"/>
              <w:rPr>
                <w:b/>
                <w:sz w:val="24"/>
              </w:rPr>
            </w:pPr>
            <w:r w:rsidRPr="00F311BA">
              <w:t>30 kHz SCS: 40 for CSI-RS resource 1,2,3,4</w:t>
            </w:r>
          </w:p>
        </w:tc>
      </w:tr>
      <w:tr w:rsidR="00F311BA" w:rsidRPr="00F311BA" w14:paraId="2119876C" w14:textId="77777777" w:rsidTr="00F311BA">
        <w:trPr>
          <w:jc w:val="center"/>
        </w:trPr>
        <w:tc>
          <w:tcPr>
            <w:tcW w:w="2194" w:type="dxa"/>
            <w:tcBorders>
              <w:top w:val="nil"/>
              <w:left w:val="single" w:sz="4" w:space="0" w:color="auto"/>
              <w:bottom w:val="nil"/>
              <w:right w:val="single" w:sz="4" w:space="0" w:color="auto"/>
            </w:tcBorders>
          </w:tcPr>
          <w:p w14:paraId="2119876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64"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1198765"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21198766" w14:textId="77777777" w:rsidR="00F311BA" w:rsidRPr="00F311BA" w:rsidRDefault="00F311BA" w:rsidP="00B77FB8">
            <w:pPr>
              <w:pStyle w:val="TAC"/>
              <w:rPr>
                <w:b/>
                <w:sz w:val="24"/>
              </w:rPr>
            </w:pPr>
            <w:r w:rsidRPr="00F311BA">
              <w:t>15 kHz SCS:</w:t>
            </w:r>
          </w:p>
          <w:p w14:paraId="21198767" w14:textId="77777777" w:rsidR="00F311BA" w:rsidRPr="00F311BA" w:rsidRDefault="00F311BA" w:rsidP="00B77FB8">
            <w:pPr>
              <w:pStyle w:val="TAC"/>
              <w:rPr>
                <w:b/>
                <w:sz w:val="24"/>
              </w:rPr>
            </w:pPr>
            <w:r w:rsidRPr="00F311BA">
              <w:t>10 for CSI-RS resource 1 and 2</w:t>
            </w:r>
          </w:p>
          <w:p w14:paraId="21198768" w14:textId="77777777" w:rsidR="00F311BA" w:rsidRPr="00F311BA" w:rsidRDefault="00F311BA" w:rsidP="00B77FB8">
            <w:pPr>
              <w:pStyle w:val="TAC"/>
              <w:rPr>
                <w:b/>
                <w:sz w:val="24"/>
              </w:rPr>
            </w:pPr>
            <w:r w:rsidRPr="00F311BA">
              <w:t>11 for CSI-RS resource 3 and 4</w:t>
            </w:r>
          </w:p>
          <w:p w14:paraId="21198769" w14:textId="77777777" w:rsidR="00F311BA" w:rsidRPr="00F311BA" w:rsidRDefault="00F311BA" w:rsidP="00B77FB8">
            <w:pPr>
              <w:pStyle w:val="TAC"/>
              <w:rPr>
                <w:b/>
                <w:sz w:val="24"/>
              </w:rPr>
            </w:pPr>
            <w:r w:rsidRPr="00F311BA">
              <w:t>30 kHz SCS:</w:t>
            </w:r>
          </w:p>
          <w:p w14:paraId="2119876A" w14:textId="77777777" w:rsidR="00F311BA" w:rsidRPr="00F311BA" w:rsidRDefault="00F311BA" w:rsidP="00B77FB8">
            <w:pPr>
              <w:pStyle w:val="TAC"/>
              <w:rPr>
                <w:b/>
                <w:sz w:val="24"/>
              </w:rPr>
            </w:pPr>
            <w:r w:rsidRPr="00F311BA">
              <w:t>20 for CSI-RS resource 1 and 2</w:t>
            </w:r>
          </w:p>
          <w:p w14:paraId="2119876B" w14:textId="77777777" w:rsidR="00F311BA" w:rsidRPr="00F311BA" w:rsidRDefault="00F311BA" w:rsidP="00B77FB8">
            <w:pPr>
              <w:pStyle w:val="TAC"/>
              <w:rPr>
                <w:b/>
                <w:sz w:val="24"/>
              </w:rPr>
            </w:pPr>
            <w:r w:rsidRPr="00F311BA">
              <w:t>21 for CSI-RS resource 3 and 4</w:t>
            </w:r>
          </w:p>
        </w:tc>
      </w:tr>
      <w:tr w:rsidR="00F311BA" w:rsidRPr="00F311BA" w14:paraId="21198772" w14:textId="77777777" w:rsidTr="00F311BA">
        <w:trPr>
          <w:jc w:val="center"/>
        </w:trPr>
        <w:tc>
          <w:tcPr>
            <w:tcW w:w="2194" w:type="dxa"/>
            <w:tcBorders>
              <w:top w:val="nil"/>
              <w:left w:val="single" w:sz="4" w:space="0" w:color="auto"/>
              <w:bottom w:val="nil"/>
              <w:right w:val="single" w:sz="4" w:space="0" w:color="auto"/>
            </w:tcBorders>
          </w:tcPr>
          <w:p w14:paraId="2119876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6E"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2119876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70" w14:textId="77777777" w:rsidR="00F311BA" w:rsidRPr="00F311BA" w:rsidRDefault="00F311BA" w:rsidP="00B77FB8">
            <w:pPr>
              <w:pStyle w:val="TAC"/>
              <w:rPr>
                <w:b/>
                <w:sz w:val="24"/>
              </w:rPr>
            </w:pPr>
            <w:r w:rsidRPr="00F311BA">
              <w:t>Start PRB 0</w:t>
            </w:r>
          </w:p>
          <w:p w14:paraId="21198771" w14:textId="77777777" w:rsidR="00F311BA" w:rsidRPr="00F311BA" w:rsidRDefault="00F311BA" w:rsidP="00B77FB8">
            <w:pPr>
              <w:pStyle w:val="TAC"/>
              <w:rPr>
                <w:b/>
                <w:sz w:val="24"/>
              </w:rPr>
            </w:pPr>
            <w:r w:rsidRPr="00F311BA">
              <w:t>Number of PRB = BWP size</w:t>
            </w:r>
          </w:p>
        </w:tc>
      </w:tr>
      <w:tr w:rsidR="00F311BA" w:rsidRPr="00F311BA" w14:paraId="21198777" w14:textId="77777777" w:rsidTr="00F311BA">
        <w:trPr>
          <w:jc w:val="center"/>
        </w:trPr>
        <w:tc>
          <w:tcPr>
            <w:tcW w:w="2194" w:type="dxa"/>
            <w:tcBorders>
              <w:top w:val="nil"/>
              <w:left w:val="single" w:sz="4" w:space="0" w:color="auto"/>
              <w:bottom w:val="single" w:sz="4" w:space="0" w:color="auto"/>
              <w:right w:val="single" w:sz="4" w:space="0" w:color="auto"/>
            </w:tcBorders>
          </w:tcPr>
          <w:p w14:paraId="2119877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74"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2119877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76" w14:textId="77777777" w:rsidR="00F311BA" w:rsidRPr="00F311BA" w:rsidRDefault="00F311BA" w:rsidP="00B77FB8">
            <w:pPr>
              <w:pStyle w:val="TAC"/>
              <w:rPr>
                <w:b/>
                <w:sz w:val="24"/>
              </w:rPr>
            </w:pPr>
            <w:r w:rsidRPr="00F311BA">
              <w:t>TCI state #0</w:t>
            </w:r>
          </w:p>
        </w:tc>
      </w:tr>
      <w:tr w:rsidR="00F311BA" w:rsidRPr="00F311BA" w14:paraId="2119877C"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78" w14:textId="77777777"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779"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119877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7B" w14:textId="77777777"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14:paraId="21198781" w14:textId="77777777" w:rsidTr="00F311BA">
        <w:trPr>
          <w:jc w:val="center"/>
        </w:trPr>
        <w:tc>
          <w:tcPr>
            <w:tcW w:w="2194" w:type="dxa"/>
            <w:tcBorders>
              <w:top w:val="nil"/>
              <w:left w:val="single" w:sz="4" w:space="0" w:color="auto"/>
              <w:bottom w:val="nil"/>
              <w:right w:val="single" w:sz="4" w:space="0" w:color="auto"/>
            </w:tcBorders>
          </w:tcPr>
          <w:p w14:paraId="2119877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7E"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2119877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80"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21198786" w14:textId="77777777" w:rsidTr="00F311BA">
        <w:trPr>
          <w:jc w:val="center"/>
        </w:trPr>
        <w:tc>
          <w:tcPr>
            <w:tcW w:w="2194" w:type="dxa"/>
            <w:tcBorders>
              <w:top w:val="nil"/>
              <w:left w:val="single" w:sz="4" w:space="0" w:color="auto"/>
              <w:bottom w:val="nil"/>
              <w:right w:val="single" w:sz="4" w:space="0" w:color="auto"/>
            </w:tcBorders>
          </w:tcPr>
          <w:p w14:paraId="2119878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83"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2119878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85" w14:textId="77777777" w:rsidR="00F311BA" w:rsidRPr="00F311BA" w:rsidRDefault="00F311BA" w:rsidP="00B77FB8">
            <w:pPr>
              <w:pStyle w:val="TAC"/>
              <w:rPr>
                <w:b/>
                <w:sz w:val="24"/>
              </w:rPr>
            </w:pPr>
            <w:r w:rsidRPr="00F311BA">
              <w:t>Same as number of transmit antenna</w:t>
            </w:r>
          </w:p>
        </w:tc>
      </w:tr>
      <w:tr w:rsidR="00F311BA" w:rsidRPr="00F311BA" w14:paraId="2119878C" w14:textId="77777777" w:rsidTr="00F311BA">
        <w:trPr>
          <w:jc w:val="center"/>
        </w:trPr>
        <w:tc>
          <w:tcPr>
            <w:tcW w:w="2194" w:type="dxa"/>
            <w:tcBorders>
              <w:top w:val="nil"/>
              <w:left w:val="single" w:sz="4" w:space="0" w:color="auto"/>
              <w:bottom w:val="nil"/>
              <w:right w:val="single" w:sz="4" w:space="0" w:color="auto"/>
            </w:tcBorders>
          </w:tcPr>
          <w:p w14:paraId="2119878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88"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2119878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8A" w14:textId="77777777" w:rsidR="00F311BA" w:rsidRPr="00F311BA" w:rsidRDefault="00F311BA" w:rsidP="00B77FB8">
            <w:pPr>
              <w:pStyle w:val="TAC"/>
              <w:rPr>
                <w:b/>
                <w:sz w:val="24"/>
                <w:lang w:eastAsia="zh-CN"/>
              </w:rPr>
            </w:pPr>
            <w:r w:rsidRPr="00F311BA">
              <w:t>'No CDM' for 1 transmit antenna</w:t>
            </w:r>
          </w:p>
          <w:p w14:paraId="2119878B" w14:textId="77777777"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14:paraId="21198791" w14:textId="77777777" w:rsidTr="00F311BA">
        <w:trPr>
          <w:jc w:val="center"/>
        </w:trPr>
        <w:tc>
          <w:tcPr>
            <w:tcW w:w="2194" w:type="dxa"/>
            <w:tcBorders>
              <w:top w:val="nil"/>
              <w:left w:val="single" w:sz="4" w:space="0" w:color="auto"/>
              <w:bottom w:val="nil"/>
              <w:right w:val="single" w:sz="4" w:space="0" w:color="auto"/>
            </w:tcBorders>
          </w:tcPr>
          <w:p w14:paraId="2119878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8E"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2119878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90" w14:textId="77777777" w:rsidR="00F311BA" w:rsidRPr="00F311BA" w:rsidRDefault="00F311BA" w:rsidP="00B77FB8">
            <w:pPr>
              <w:pStyle w:val="TAC"/>
              <w:rPr>
                <w:b/>
                <w:sz w:val="24"/>
              </w:rPr>
            </w:pPr>
            <w:r w:rsidRPr="00F311BA">
              <w:t>1</w:t>
            </w:r>
          </w:p>
        </w:tc>
      </w:tr>
      <w:tr w:rsidR="00F311BA" w:rsidRPr="00F311BA" w14:paraId="21198797" w14:textId="77777777" w:rsidTr="00F311BA">
        <w:trPr>
          <w:jc w:val="center"/>
        </w:trPr>
        <w:tc>
          <w:tcPr>
            <w:tcW w:w="2194" w:type="dxa"/>
            <w:tcBorders>
              <w:top w:val="nil"/>
              <w:left w:val="single" w:sz="4" w:space="0" w:color="auto"/>
              <w:bottom w:val="nil"/>
              <w:right w:val="single" w:sz="4" w:space="0" w:color="auto"/>
            </w:tcBorders>
          </w:tcPr>
          <w:p w14:paraId="2119879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93"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1198794"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1198795" w14:textId="77777777" w:rsidR="00F311BA" w:rsidRPr="00F311BA" w:rsidRDefault="00F311BA" w:rsidP="00B77FB8">
            <w:pPr>
              <w:pStyle w:val="TAC"/>
              <w:rPr>
                <w:b/>
                <w:sz w:val="24"/>
              </w:rPr>
            </w:pPr>
            <w:r w:rsidRPr="00F311BA">
              <w:t>15 kHz SCS: 20</w:t>
            </w:r>
          </w:p>
          <w:p w14:paraId="21198796" w14:textId="77777777" w:rsidR="00F311BA" w:rsidRPr="00F311BA" w:rsidRDefault="00F311BA" w:rsidP="00B77FB8">
            <w:pPr>
              <w:pStyle w:val="TAC"/>
              <w:rPr>
                <w:b/>
                <w:sz w:val="24"/>
              </w:rPr>
            </w:pPr>
            <w:r w:rsidRPr="00F311BA">
              <w:t>30 kHz SCS: 40</w:t>
            </w:r>
          </w:p>
        </w:tc>
      </w:tr>
      <w:tr w:rsidR="00F311BA" w:rsidRPr="00F311BA" w14:paraId="2119879C" w14:textId="77777777" w:rsidTr="00F311BA">
        <w:trPr>
          <w:jc w:val="center"/>
        </w:trPr>
        <w:tc>
          <w:tcPr>
            <w:tcW w:w="2194" w:type="dxa"/>
            <w:tcBorders>
              <w:top w:val="nil"/>
              <w:left w:val="single" w:sz="4" w:space="0" w:color="auto"/>
              <w:bottom w:val="nil"/>
              <w:right w:val="single" w:sz="4" w:space="0" w:color="auto"/>
            </w:tcBorders>
          </w:tcPr>
          <w:p w14:paraId="2119879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99"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119879A"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119879B" w14:textId="77777777" w:rsidR="00F311BA" w:rsidRPr="00F311BA" w:rsidRDefault="00F311BA" w:rsidP="00B77FB8">
            <w:pPr>
              <w:pStyle w:val="TAC"/>
              <w:rPr>
                <w:b/>
                <w:sz w:val="24"/>
              </w:rPr>
            </w:pPr>
            <w:r w:rsidRPr="00F311BA">
              <w:t>0</w:t>
            </w:r>
          </w:p>
        </w:tc>
      </w:tr>
      <w:tr w:rsidR="00F311BA" w:rsidRPr="00F311BA" w14:paraId="211987A2" w14:textId="77777777" w:rsidTr="00F311BA">
        <w:trPr>
          <w:jc w:val="center"/>
        </w:trPr>
        <w:tc>
          <w:tcPr>
            <w:tcW w:w="2194" w:type="dxa"/>
            <w:tcBorders>
              <w:top w:val="nil"/>
              <w:left w:val="single" w:sz="4" w:space="0" w:color="auto"/>
              <w:bottom w:val="nil"/>
              <w:right w:val="single" w:sz="4" w:space="0" w:color="auto"/>
            </w:tcBorders>
          </w:tcPr>
          <w:p w14:paraId="2119879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9E"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2119879F"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A0" w14:textId="77777777" w:rsidR="00F311BA" w:rsidRPr="00F311BA" w:rsidRDefault="00F311BA" w:rsidP="00B77FB8">
            <w:pPr>
              <w:pStyle w:val="TAC"/>
              <w:rPr>
                <w:b/>
                <w:sz w:val="24"/>
              </w:rPr>
            </w:pPr>
            <w:r w:rsidRPr="00F311BA">
              <w:t>Start PRB 0</w:t>
            </w:r>
          </w:p>
          <w:p w14:paraId="211987A1" w14:textId="77777777" w:rsidR="00F311BA" w:rsidRPr="00F311BA" w:rsidRDefault="00F311BA" w:rsidP="00B77FB8">
            <w:pPr>
              <w:pStyle w:val="TAC"/>
              <w:rPr>
                <w:b/>
                <w:sz w:val="24"/>
              </w:rPr>
            </w:pPr>
            <w:r w:rsidRPr="00F311BA">
              <w:t>Number of PRB = BWP size</w:t>
            </w:r>
          </w:p>
        </w:tc>
      </w:tr>
      <w:tr w:rsidR="00F311BA" w:rsidRPr="00F311BA" w14:paraId="211987A7" w14:textId="77777777" w:rsidTr="00F311BA">
        <w:trPr>
          <w:jc w:val="center"/>
        </w:trPr>
        <w:tc>
          <w:tcPr>
            <w:tcW w:w="2194" w:type="dxa"/>
            <w:tcBorders>
              <w:top w:val="nil"/>
              <w:left w:val="single" w:sz="4" w:space="0" w:color="auto"/>
              <w:bottom w:val="single" w:sz="4" w:space="0" w:color="auto"/>
              <w:right w:val="single" w:sz="4" w:space="0" w:color="auto"/>
            </w:tcBorders>
          </w:tcPr>
          <w:p w14:paraId="211987A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A4"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211987A5"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A6" w14:textId="77777777"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14:paraId="211987AC"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A8" w14:textId="77777777"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11987A9"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11987A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AB" w14:textId="77777777"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14:paraId="211987B1" w14:textId="77777777" w:rsidTr="00F311BA">
        <w:trPr>
          <w:jc w:val="center"/>
        </w:trPr>
        <w:tc>
          <w:tcPr>
            <w:tcW w:w="2194" w:type="dxa"/>
            <w:tcBorders>
              <w:top w:val="nil"/>
              <w:left w:val="single" w:sz="4" w:space="0" w:color="auto"/>
              <w:bottom w:val="nil"/>
              <w:right w:val="single" w:sz="4" w:space="0" w:color="auto"/>
            </w:tcBorders>
          </w:tcPr>
          <w:p w14:paraId="211987A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AE"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211987A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B0"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211987B6" w14:textId="77777777" w:rsidTr="00F311BA">
        <w:trPr>
          <w:jc w:val="center"/>
        </w:trPr>
        <w:tc>
          <w:tcPr>
            <w:tcW w:w="2194" w:type="dxa"/>
            <w:tcBorders>
              <w:top w:val="nil"/>
              <w:left w:val="single" w:sz="4" w:space="0" w:color="auto"/>
              <w:bottom w:val="nil"/>
              <w:right w:val="single" w:sz="4" w:space="0" w:color="auto"/>
            </w:tcBorders>
          </w:tcPr>
          <w:p w14:paraId="211987B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B3"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211987B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B5" w14:textId="77777777" w:rsidR="00F311BA" w:rsidRPr="00F311BA" w:rsidRDefault="00F311BA" w:rsidP="00B77FB8">
            <w:pPr>
              <w:pStyle w:val="TAC"/>
              <w:rPr>
                <w:b/>
                <w:sz w:val="24"/>
              </w:rPr>
            </w:pPr>
            <w:r w:rsidRPr="00F311BA">
              <w:t>4</w:t>
            </w:r>
          </w:p>
        </w:tc>
      </w:tr>
      <w:tr w:rsidR="00F311BA" w:rsidRPr="00F311BA" w14:paraId="211987BB" w14:textId="77777777" w:rsidTr="00F311BA">
        <w:trPr>
          <w:jc w:val="center"/>
        </w:trPr>
        <w:tc>
          <w:tcPr>
            <w:tcW w:w="2194" w:type="dxa"/>
            <w:tcBorders>
              <w:top w:val="nil"/>
              <w:left w:val="single" w:sz="4" w:space="0" w:color="auto"/>
              <w:bottom w:val="nil"/>
              <w:right w:val="single" w:sz="4" w:space="0" w:color="auto"/>
            </w:tcBorders>
          </w:tcPr>
          <w:p w14:paraId="211987B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B8"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211987B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BA" w14:textId="77777777" w:rsidR="00F311BA" w:rsidRPr="00F311BA" w:rsidRDefault="00F311BA" w:rsidP="00B77FB8">
            <w:pPr>
              <w:pStyle w:val="TAC"/>
              <w:rPr>
                <w:b/>
                <w:sz w:val="24"/>
              </w:rPr>
            </w:pPr>
            <w:r w:rsidRPr="00F311BA">
              <w:t>'FD-CDM2'</w:t>
            </w:r>
          </w:p>
        </w:tc>
      </w:tr>
      <w:tr w:rsidR="00F311BA" w:rsidRPr="00F311BA" w14:paraId="211987C0" w14:textId="77777777" w:rsidTr="00F311BA">
        <w:trPr>
          <w:jc w:val="center"/>
        </w:trPr>
        <w:tc>
          <w:tcPr>
            <w:tcW w:w="2194" w:type="dxa"/>
            <w:tcBorders>
              <w:top w:val="nil"/>
              <w:left w:val="single" w:sz="4" w:space="0" w:color="auto"/>
              <w:bottom w:val="nil"/>
              <w:right w:val="single" w:sz="4" w:space="0" w:color="auto"/>
            </w:tcBorders>
          </w:tcPr>
          <w:p w14:paraId="211987B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BD"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211987B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7BF" w14:textId="77777777" w:rsidR="00F311BA" w:rsidRPr="00F311BA" w:rsidRDefault="00F311BA" w:rsidP="00B77FB8">
            <w:pPr>
              <w:pStyle w:val="TAC"/>
              <w:rPr>
                <w:b/>
                <w:sz w:val="24"/>
              </w:rPr>
            </w:pPr>
            <w:r w:rsidRPr="00F311BA">
              <w:t>1</w:t>
            </w:r>
          </w:p>
        </w:tc>
      </w:tr>
      <w:tr w:rsidR="00F311BA" w:rsidRPr="00F311BA" w14:paraId="211987C6" w14:textId="77777777" w:rsidTr="00F311BA">
        <w:trPr>
          <w:trHeight w:val="53"/>
          <w:jc w:val="center"/>
        </w:trPr>
        <w:tc>
          <w:tcPr>
            <w:tcW w:w="2194" w:type="dxa"/>
            <w:tcBorders>
              <w:top w:val="nil"/>
              <w:left w:val="single" w:sz="4" w:space="0" w:color="auto"/>
              <w:bottom w:val="nil"/>
              <w:right w:val="single" w:sz="4" w:space="0" w:color="auto"/>
            </w:tcBorders>
          </w:tcPr>
          <w:p w14:paraId="211987C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C2"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11987C3"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11987C4" w14:textId="77777777" w:rsidR="00F311BA" w:rsidRPr="00F311BA" w:rsidRDefault="00F311BA" w:rsidP="00B77FB8">
            <w:pPr>
              <w:pStyle w:val="TAC"/>
              <w:rPr>
                <w:b/>
                <w:sz w:val="24"/>
              </w:rPr>
            </w:pPr>
            <w:r w:rsidRPr="00F311BA">
              <w:t>15 kHz SCS: 20</w:t>
            </w:r>
          </w:p>
          <w:p w14:paraId="211987C5" w14:textId="77777777" w:rsidR="00F311BA" w:rsidRPr="00F311BA" w:rsidRDefault="00F311BA" w:rsidP="00B77FB8">
            <w:pPr>
              <w:pStyle w:val="TAC"/>
              <w:rPr>
                <w:b/>
                <w:sz w:val="24"/>
              </w:rPr>
            </w:pPr>
            <w:r w:rsidRPr="00F311BA">
              <w:t>30 kHz SCS: 40</w:t>
            </w:r>
          </w:p>
        </w:tc>
      </w:tr>
      <w:tr w:rsidR="00F311BA" w:rsidRPr="00F311BA" w14:paraId="211987CB" w14:textId="77777777" w:rsidTr="00F311BA">
        <w:trPr>
          <w:jc w:val="center"/>
        </w:trPr>
        <w:tc>
          <w:tcPr>
            <w:tcW w:w="2194" w:type="dxa"/>
            <w:tcBorders>
              <w:top w:val="nil"/>
              <w:left w:val="single" w:sz="4" w:space="0" w:color="auto"/>
              <w:bottom w:val="nil"/>
              <w:right w:val="single" w:sz="4" w:space="0" w:color="auto"/>
            </w:tcBorders>
          </w:tcPr>
          <w:p w14:paraId="211987C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C8"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11987C9"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11987CA" w14:textId="77777777" w:rsidR="00F311BA" w:rsidRPr="00F311BA" w:rsidRDefault="00F311BA" w:rsidP="00B77FB8">
            <w:pPr>
              <w:pStyle w:val="TAC"/>
              <w:rPr>
                <w:b/>
                <w:sz w:val="24"/>
              </w:rPr>
            </w:pPr>
            <w:r w:rsidRPr="00F311BA">
              <w:t>0</w:t>
            </w:r>
          </w:p>
        </w:tc>
      </w:tr>
      <w:tr w:rsidR="00F311BA" w:rsidRPr="00F311BA" w14:paraId="211987D1" w14:textId="77777777" w:rsidTr="00F311BA">
        <w:trPr>
          <w:jc w:val="center"/>
        </w:trPr>
        <w:tc>
          <w:tcPr>
            <w:tcW w:w="2194" w:type="dxa"/>
            <w:tcBorders>
              <w:top w:val="nil"/>
              <w:left w:val="single" w:sz="4" w:space="0" w:color="auto"/>
              <w:bottom w:val="single" w:sz="4" w:space="0" w:color="auto"/>
              <w:right w:val="single" w:sz="4" w:space="0" w:color="auto"/>
            </w:tcBorders>
          </w:tcPr>
          <w:p w14:paraId="211987C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11987CD"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211987CE"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CF" w14:textId="77777777" w:rsidR="00F311BA" w:rsidRPr="00F311BA" w:rsidRDefault="00F311BA" w:rsidP="00B77FB8">
            <w:pPr>
              <w:pStyle w:val="TAC"/>
              <w:rPr>
                <w:b/>
                <w:sz w:val="24"/>
              </w:rPr>
            </w:pPr>
            <w:r w:rsidRPr="00F311BA">
              <w:t>Start PRB 0</w:t>
            </w:r>
          </w:p>
          <w:p w14:paraId="211987D0" w14:textId="77777777" w:rsidR="00F311BA" w:rsidRPr="00F311BA" w:rsidRDefault="00F311BA" w:rsidP="00B77FB8">
            <w:pPr>
              <w:pStyle w:val="TAC"/>
              <w:rPr>
                <w:b/>
                <w:sz w:val="24"/>
              </w:rPr>
            </w:pPr>
            <w:r w:rsidRPr="00F311BA">
              <w:t>Number of PRB = BWP size</w:t>
            </w:r>
          </w:p>
        </w:tc>
      </w:tr>
      <w:tr w:rsidR="00F311BA" w:rsidRPr="00F311BA" w14:paraId="211987D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D2" w14:textId="77777777"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14:paraId="211987D3"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211987D4"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211987D5"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D6" w14:textId="77777777" w:rsidR="00F311BA" w:rsidRPr="00F311BA" w:rsidRDefault="00F311BA" w:rsidP="00B77FB8">
            <w:pPr>
              <w:pStyle w:val="TAC"/>
              <w:rPr>
                <w:b/>
                <w:sz w:val="24"/>
              </w:rPr>
            </w:pPr>
            <w:r w:rsidRPr="00F311BA">
              <w:t>SSB #0</w:t>
            </w:r>
          </w:p>
        </w:tc>
      </w:tr>
      <w:tr w:rsidR="00F311BA" w:rsidRPr="00F311BA" w14:paraId="211987DD" w14:textId="77777777" w:rsidTr="00F311BA">
        <w:trPr>
          <w:jc w:val="center"/>
        </w:trPr>
        <w:tc>
          <w:tcPr>
            <w:tcW w:w="2194" w:type="dxa"/>
            <w:tcBorders>
              <w:top w:val="nil"/>
              <w:left w:val="single" w:sz="4" w:space="0" w:color="auto"/>
              <w:bottom w:val="nil"/>
              <w:right w:val="single" w:sz="4" w:space="0" w:color="auto"/>
            </w:tcBorders>
          </w:tcPr>
          <w:p w14:paraId="211987D8"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11987D9"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11987DA"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11987DB"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DC" w14:textId="77777777" w:rsidR="00F311BA" w:rsidRPr="00F311BA" w:rsidRDefault="00F311BA" w:rsidP="00B77FB8">
            <w:pPr>
              <w:pStyle w:val="TAC"/>
              <w:rPr>
                <w:b/>
                <w:sz w:val="24"/>
              </w:rPr>
            </w:pPr>
            <w:r w:rsidRPr="00F311BA">
              <w:t>Type C</w:t>
            </w:r>
          </w:p>
        </w:tc>
      </w:tr>
      <w:tr w:rsidR="00F311BA" w:rsidRPr="00F311BA" w14:paraId="211987E3" w14:textId="77777777" w:rsidTr="00F311BA">
        <w:trPr>
          <w:jc w:val="center"/>
        </w:trPr>
        <w:tc>
          <w:tcPr>
            <w:tcW w:w="2194" w:type="dxa"/>
            <w:tcBorders>
              <w:top w:val="nil"/>
              <w:left w:val="single" w:sz="4" w:space="0" w:color="auto"/>
              <w:bottom w:val="nil"/>
              <w:right w:val="single" w:sz="4" w:space="0" w:color="auto"/>
            </w:tcBorders>
          </w:tcPr>
          <w:p w14:paraId="211987DE"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211987DF"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211987E0"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211987E1"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E2" w14:textId="77777777" w:rsidR="00F311BA" w:rsidRPr="00F311BA" w:rsidRDefault="00F311BA" w:rsidP="00B77FB8">
            <w:pPr>
              <w:pStyle w:val="TAC"/>
              <w:rPr>
                <w:b/>
                <w:sz w:val="24"/>
              </w:rPr>
            </w:pPr>
            <w:r w:rsidRPr="00F311BA">
              <w:t>N/A</w:t>
            </w:r>
          </w:p>
        </w:tc>
      </w:tr>
      <w:tr w:rsidR="00F311BA" w:rsidRPr="00F311BA" w14:paraId="211987E9" w14:textId="77777777" w:rsidTr="00F311BA">
        <w:trPr>
          <w:jc w:val="center"/>
        </w:trPr>
        <w:tc>
          <w:tcPr>
            <w:tcW w:w="2194" w:type="dxa"/>
            <w:tcBorders>
              <w:top w:val="nil"/>
              <w:left w:val="single" w:sz="4" w:space="0" w:color="auto"/>
              <w:bottom w:val="single" w:sz="4" w:space="0" w:color="auto"/>
              <w:right w:val="single" w:sz="4" w:space="0" w:color="auto"/>
            </w:tcBorders>
          </w:tcPr>
          <w:p w14:paraId="211987E4"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11987E5"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11987E6"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11987E7"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E8" w14:textId="77777777" w:rsidR="00F311BA" w:rsidRPr="00F311BA" w:rsidRDefault="00F311BA" w:rsidP="00B77FB8">
            <w:pPr>
              <w:pStyle w:val="TAC"/>
              <w:rPr>
                <w:b/>
                <w:sz w:val="24"/>
              </w:rPr>
            </w:pPr>
            <w:r w:rsidRPr="00F311BA">
              <w:t>N/A</w:t>
            </w:r>
          </w:p>
        </w:tc>
      </w:tr>
      <w:tr w:rsidR="00F311BA" w:rsidRPr="00F311BA" w14:paraId="211987EF"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11987EA" w14:textId="77777777"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14:paraId="211987EB"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211987EC"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211987ED"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EE" w14:textId="77777777" w:rsidR="00F311BA" w:rsidRPr="00F311BA" w:rsidRDefault="00F311BA" w:rsidP="00B77FB8">
            <w:pPr>
              <w:pStyle w:val="TAC"/>
              <w:rPr>
                <w:b/>
                <w:sz w:val="24"/>
              </w:rPr>
            </w:pPr>
            <w:r w:rsidRPr="00F311BA">
              <w:t>CSI-RS resource 1 from 'CSI-RS for tracking' configuration</w:t>
            </w:r>
          </w:p>
        </w:tc>
      </w:tr>
      <w:tr w:rsidR="00F311BA" w:rsidRPr="00F311BA" w14:paraId="211987F5" w14:textId="77777777" w:rsidTr="00F311BA">
        <w:trPr>
          <w:jc w:val="center"/>
        </w:trPr>
        <w:tc>
          <w:tcPr>
            <w:tcW w:w="2194" w:type="dxa"/>
            <w:tcBorders>
              <w:top w:val="nil"/>
              <w:left w:val="single" w:sz="4" w:space="0" w:color="auto"/>
              <w:bottom w:val="nil"/>
              <w:right w:val="single" w:sz="4" w:space="0" w:color="auto"/>
            </w:tcBorders>
          </w:tcPr>
          <w:p w14:paraId="211987F0"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11987F1"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11987F2"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11987F3"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F4" w14:textId="77777777" w:rsidR="00F311BA" w:rsidRPr="00F311BA" w:rsidRDefault="00F311BA" w:rsidP="00B77FB8">
            <w:pPr>
              <w:pStyle w:val="TAC"/>
              <w:rPr>
                <w:b/>
                <w:sz w:val="24"/>
              </w:rPr>
            </w:pPr>
            <w:r w:rsidRPr="00F311BA">
              <w:t>Type A</w:t>
            </w:r>
          </w:p>
        </w:tc>
      </w:tr>
      <w:tr w:rsidR="00F311BA" w:rsidRPr="00F311BA" w14:paraId="211987FB" w14:textId="77777777" w:rsidTr="00F311BA">
        <w:trPr>
          <w:trHeight w:val="48"/>
          <w:jc w:val="center"/>
        </w:trPr>
        <w:tc>
          <w:tcPr>
            <w:tcW w:w="2194" w:type="dxa"/>
            <w:tcBorders>
              <w:top w:val="nil"/>
              <w:left w:val="single" w:sz="4" w:space="0" w:color="auto"/>
              <w:bottom w:val="nil"/>
              <w:right w:val="single" w:sz="4" w:space="0" w:color="auto"/>
            </w:tcBorders>
          </w:tcPr>
          <w:p w14:paraId="211987F6"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211987F7"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211987F8"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211987F9"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7FA" w14:textId="77777777" w:rsidR="00F311BA" w:rsidRPr="00F311BA" w:rsidRDefault="00F311BA" w:rsidP="00B77FB8">
            <w:pPr>
              <w:pStyle w:val="TAC"/>
              <w:rPr>
                <w:b/>
                <w:sz w:val="24"/>
              </w:rPr>
            </w:pPr>
            <w:r w:rsidRPr="00F311BA">
              <w:t>N/A</w:t>
            </w:r>
          </w:p>
        </w:tc>
      </w:tr>
      <w:tr w:rsidR="00F311BA" w:rsidRPr="00F311BA" w14:paraId="21198801" w14:textId="77777777" w:rsidTr="00F311BA">
        <w:trPr>
          <w:jc w:val="center"/>
        </w:trPr>
        <w:tc>
          <w:tcPr>
            <w:tcW w:w="2194" w:type="dxa"/>
            <w:tcBorders>
              <w:top w:val="nil"/>
              <w:left w:val="single" w:sz="4" w:space="0" w:color="auto"/>
              <w:bottom w:val="single" w:sz="4" w:space="0" w:color="auto"/>
              <w:right w:val="single" w:sz="4" w:space="0" w:color="auto"/>
            </w:tcBorders>
          </w:tcPr>
          <w:p w14:paraId="211987FC"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11987FD"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11987FE"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11987FF"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1198800" w14:textId="77777777" w:rsidR="00F311BA" w:rsidRPr="00F311BA" w:rsidRDefault="00F311BA" w:rsidP="00B77FB8">
            <w:pPr>
              <w:pStyle w:val="TAC"/>
              <w:rPr>
                <w:b/>
                <w:sz w:val="24"/>
              </w:rPr>
            </w:pPr>
            <w:r w:rsidRPr="00F311BA">
              <w:t>N/A</w:t>
            </w:r>
          </w:p>
        </w:tc>
      </w:tr>
      <w:tr w:rsidR="00F311BA" w:rsidRPr="00F311BA" w14:paraId="21198805"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02" w14:textId="77777777"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14:paraId="2119880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04" w14:textId="77777777"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14:paraId="21198809"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06" w14:textId="77777777"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14:paraId="2119880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08" w14:textId="77777777" w:rsidR="00F311BA" w:rsidRPr="00F311BA" w:rsidRDefault="00F311BA" w:rsidP="00B77FB8">
            <w:pPr>
              <w:pStyle w:val="TAC"/>
              <w:rPr>
                <w:b/>
                <w:sz w:val="24"/>
              </w:rPr>
            </w:pPr>
            <w:r w:rsidRPr="00F311BA">
              <w:t>1</w:t>
            </w:r>
          </w:p>
        </w:tc>
      </w:tr>
      <w:tr w:rsidR="00F311BA" w:rsidRPr="00F311BA" w14:paraId="2119880D"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0A" w14:textId="77777777"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14:paraId="2119880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0C" w14:textId="77777777" w:rsidR="00F311BA" w:rsidRPr="00F311BA" w:rsidRDefault="00F311BA" w:rsidP="00B77FB8">
            <w:pPr>
              <w:pStyle w:val="TAC"/>
              <w:rPr>
                <w:b/>
                <w:sz w:val="24"/>
              </w:rPr>
            </w:pPr>
            <w:r w:rsidRPr="00F311BA">
              <w:t>4</w:t>
            </w:r>
          </w:p>
        </w:tc>
      </w:tr>
      <w:tr w:rsidR="00F311BA" w:rsidRPr="00F311BA" w14:paraId="21198811"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0E" w14:textId="77777777"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14:paraId="2119880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10" w14:textId="77777777" w:rsidR="00F311BA" w:rsidRPr="00F311BA" w:rsidRDefault="00F311BA" w:rsidP="00B77FB8">
            <w:pPr>
              <w:pStyle w:val="TAC"/>
              <w:rPr>
                <w:b/>
                <w:sz w:val="24"/>
              </w:rPr>
            </w:pPr>
            <w:r w:rsidRPr="00F311BA">
              <w:t>Multiplexed</w:t>
            </w:r>
          </w:p>
        </w:tc>
      </w:tr>
      <w:tr w:rsidR="00F311BA" w:rsidRPr="00F311BA" w14:paraId="21198815"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12" w14:textId="77777777"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14:paraId="2119881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14" w14:textId="77777777" w:rsidR="00F311BA" w:rsidRPr="00F311BA" w:rsidRDefault="00F311BA" w:rsidP="00B77FB8">
            <w:pPr>
              <w:pStyle w:val="TAC"/>
              <w:rPr>
                <w:b/>
                <w:sz w:val="24"/>
              </w:rPr>
            </w:pPr>
            <w:r w:rsidRPr="00F311BA">
              <w:t>{0,2,3,1}</w:t>
            </w:r>
          </w:p>
        </w:tc>
      </w:tr>
      <w:tr w:rsidR="00F311BA" w:rsidRPr="00F311BA" w14:paraId="2119881A"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16" w14:textId="77777777"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14:paraId="2119881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18" w14:textId="77777777" w:rsidR="00F311BA" w:rsidRPr="00F311BA" w:rsidRDefault="00F311BA" w:rsidP="00B77FB8">
            <w:pPr>
              <w:pStyle w:val="TAC"/>
              <w:rPr>
                <w:b/>
                <w:sz w:val="24"/>
              </w:rPr>
            </w:pPr>
            <w:r w:rsidRPr="00F311BA">
              <w:t xml:space="preserve">OP.1 FDD as defined in Annex A.5.1.1 of </w:t>
            </w:r>
            <w:bookmarkStart w:id="42" w:name="OLE_LINK106"/>
            <w:r w:rsidRPr="00F311BA">
              <w:t>TS 38.101-4</w:t>
            </w:r>
            <w:bookmarkEnd w:id="42"/>
          </w:p>
          <w:p w14:paraId="21198819" w14:textId="77777777" w:rsidR="00F311BA" w:rsidRPr="00F311BA" w:rsidRDefault="00F311BA" w:rsidP="00B77FB8">
            <w:pPr>
              <w:pStyle w:val="TAC"/>
              <w:rPr>
                <w:b/>
                <w:sz w:val="24"/>
              </w:rPr>
            </w:pPr>
            <w:r w:rsidRPr="00F311BA">
              <w:t>OP.1 TDD as defined in Annex A.5.2.1 of TS 38.101-4</w:t>
            </w:r>
          </w:p>
        </w:tc>
      </w:tr>
      <w:tr w:rsidR="00F311BA" w:rsidRPr="00F311BA" w14:paraId="2119881E"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119881B" w14:textId="77777777"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14:paraId="2119881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119881D" w14:textId="77777777"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14:paraId="21198821" w14:textId="77777777"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14:paraId="2119881F" w14:textId="77777777"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14:paraId="21198820" w14:textId="77777777"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14:paraId="21198822" w14:textId="77777777" w:rsidR="00F311BA" w:rsidRPr="00F311BA" w:rsidRDefault="00F311BA" w:rsidP="00F311BA">
      <w:pPr>
        <w:rPr>
          <w:rFonts w:cs="SimSun"/>
          <w:lang w:eastAsia="zh-CN"/>
        </w:rPr>
      </w:pPr>
    </w:p>
    <w:p w14:paraId="21198823" w14:textId="77777777" w:rsidR="00F311BA" w:rsidRPr="00B77FB8" w:rsidRDefault="00F311BA" w:rsidP="00B77FB8">
      <w:pPr>
        <w:pStyle w:val="TH"/>
        <w:rPr>
          <w:b w:val="0"/>
        </w:rPr>
      </w:pPr>
      <w:r w:rsidRPr="00B77FB8">
        <w:lastRenderedPageBreak/>
        <w:t>Table 4.3.1-2: Detailed simulation assumptions</w:t>
      </w:r>
    </w:p>
    <w:tbl>
      <w:tblPr>
        <w:tblStyle w:val="1"/>
        <w:tblW w:w="11052" w:type="dxa"/>
        <w:jc w:val="center"/>
        <w:tblLook w:val="04A0" w:firstRow="1" w:lastRow="0" w:firstColumn="1" w:lastColumn="0" w:noHBand="0" w:noVBand="1"/>
      </w:tblPr>
      <w:tblGrid>
        <w:gridCol w:w="2755"/>
        <w:gridCol w:w="1943"/>
        <w:gridCol w:w="1061"/>
        <w:gridCol w:w="2335"/>
        <w:gridCol w:w="2958"/>
      </w:tblGrid>
      <w:tr w:rsidR="00F311BA" w:rsidRPr="00F311BA" w14:paraId="21198827" w14:textId="77777777"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14:paraId="21198824" w14:textId="77777777" w:rsidR="00F311BA" w:rsidRPr="00F311BA" w:rsidRDefault="00F311BA" w:rsidP="00B77FB8">
            <w:pPr>
              <w:pStyle w:val="TAH"/>
              <w:rPr>
                <w:rFonts w:ascii="Times New Roman" w:eastAsia="SimSun" w:hAnsi="Times New Roman" w:cs="Times New Roman"/>
                <w:lang w:eastAsia="zh-CN"/>
              </w:rPr>
            </w:pPr>
            <w:bookmarkStart w:id="43"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1198825"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14:paraId="21198826"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Value</w:t>
            </w:r>
          </w:p>
        </w:tc>
      </w:tr>
      <w:tr w:rsidR="00F311BA" w:rsidRPr="00F311BA" w14:paraId="2119882C" w14:textId="77777777"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198828" w14:textId="77777777" w:rsidR="00F311BA" w:rsidRPr="00F311BA" w:rsidRDefault="00F311BA" w:rsidP="00B77FB8">
            <w:pPr>
              <w:pStyle w:val="TAH"/>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882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2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14:paraId="2119882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Co-scheduled UE</w:t>
            </w:r>
          </w:p>
        </w:tc>
      </w:tr>
      <w:tr w:rsidR="00F311BA" w:rsidRPr="00F311BA" w14:paraId="2119883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2D" w14:textId="77777777" w:rsidR="00F311BA" w:rsidRPr="00F311BA" w:rsidRDefault="00F311BA" w:rsidP="00B77FB8">
            <w:pPr>
              <w:pStyle w:val="TAL"/>
              <w:rPr>
                <w:rFonts w:ascii="Times New Roman" w:eastAsia="SimSun"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2119882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14:paraId="2119882F" w14:textId="77777777" w:rsidR="00F311BA" w:rsidRPr="00F311BA" w:rsidRDefault="00F311BA" w:rsidP="00B77FB8">
            <w:pPr>
              <w:pStyle w:val="TAC"/>
              <w:rPr>
                <w:rFonts w:ascii="Times New Roman" w:eastAsia="SimSun" w:hAnsi="Times New Roman" w:cs="Times New Roman"/>
                <w:b/>
                <w:sz w:val="24"/>
              </w:rPr>
            </w:pPr>
            <w:r w:rsidRPr="00F311BA">
              <w:t>10/15 for FDD and 40/30 for TDD</w:t>
            </w:r>
          </w:p>
        </w:tc>
      </w:tr>
      <w:tr w:rsidR="00F311BA" w:rsidRPr="00F311BA" w14:paraId="2119883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3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2119883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3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FDD,TDD</w:t>
            </w:r>
          </w:p>
        </w:tc>
      </w:tr>
      <w:tr w:rsidR="00F311BA" w:rsidRPr="00F311BA" w14:paraId="2119883A"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3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14:paraId="21198836"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3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1: 4,13</w:t>
            </w:r>
          </w:p>
          <w:p w14:paraId="2119883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14:paraId="2119883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16 QAM random symbols</w:t>
            </w:r>
          </w:p>
        </w:tc>
      </w:tr>
      <w:tr w:rsidR="00F311BA" w:rsidRPr="00F311BA" w14:paraId="21198840" w14:textId="77777777"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119883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2119883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2119883D"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3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14:paraId="2119883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1198846"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41"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8842"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21198843"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4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21198845"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119884C"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47"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8848"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2119884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4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2119884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r>
      <w:tr w:rsidR="00F311BA" w:rsidRPr="00F311BA" w14:paraId="21198857" w14:textId="77777777"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4D"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4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14:paraId="2119884F"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5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 Port 1000</w:t>
            </w:r>
          </w:p>
          <w:p w14:paraId="2119885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14:paraId="2119885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w:t>
            </w:r>
          </w:p>
          <w:p w14:paraId="21198853"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Port 1001</w:t>
            </w:r>
          </w:p>
          <w:p w14:paraId="21198854"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Port 1002</w:t>
            </w:r>
          </w:p>
          <w:p w14:paraId="21198855" w14:textId="77777777" w:rsidR="00F311BA" w:rsidRPr="00F311BA" w:rsidRDefault="00F311BA" w:rsidP="00B77FB8">
            <w:pPr>
              <w:pStyle w:val="TAC"/>
              <w:rPr>
                <w:rFonts w:ascii="Times New Roman" w:eastAsia="SimSun" w:hAnsi="Times New Roman" w:cs="Times New Roman"/>
                <w:b/>
                <w:sz w:val="24"/>
                <w:lang w:eastAsia="zh-CN"/>
              </w:rPr>
            </w:pPr>
            <w:r w:rsidRPr="00F311BA">
              <w:t>For rank 2+1: Port 1002</w:t>
            </w:r>
          </w:p>
          <w:p w14:paraId="21198856"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For rank 2+2: Port 1002 and 1003</w:t>
            </w:r>
          </w:p>
        </w:tc>
      </w:tr>
      <w:tr w:rsidR="00F311BA" w:rsidRPr="00F311BA" w14:paraId="2119885B"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5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1198859"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5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14:paraId="2119886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5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2119885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5E"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 xml:space="preserve">Option 1: 1 </w:t>
            </w:r>
          </w:p>
          <w:p w14:paraId="2119885F"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2</w:t>
            </w:r>
          </w:p>
        </w:tc>
      </w:tr>
      <w:tr w:rsidR="00F311BA" w:rsidRPr="00F311BA" w14:paraId="2119886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6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2119886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6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4</w:t>
            </w:r>
          </w:p>
        </w:tc>
      </w:tr>
      <w:tr w:rsidR="00F311BA" w:rsidRPr="00F311BA" w14:paraId="2119886B" w14:textId="77777777"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14:paraId="2119886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2119886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1198867"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68" w14:textId="77777777" w:rsidR="00F311BA" w:rsidRPr="00F311BA" w:rsidRDefault="00F311BA" w:rsidP="00B77FB8">
            <w:pPr>
              <w:pStyle w:val="TAC"/>
              <w:rPr>
                <w:rFonts w:ascii="Times New Roman" w:eastAsia="SimSun"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14:paraId="21198869"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Select the precoding matrix to ensure orthogonality with target UE</w:t>
            </w:r>
          </w:p>
          <w:p w14:paraId="2119886A"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14:paraId="21198870" w14:textId="77777777"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119886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119886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2119886E"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6F" w14:textId="77777777" w:rsidR="00F311BA" w:rsidRPr="00F311BA" w:rsidRDefault="00F311BA" w:rsidP="00B77FB8">
            <w:pPr>
              <w:pStyle w:val="TAC"/>
              <w:rPr>
                <w:rFonts w:ascii="Times New Roman" w:eastAsia="SimSun" w:hAnsi="Times New Roman" w:cs="Times New Roman"/>
                <w:b/>
                <w:sz w:val="24"/>
                <w:lang w:val="en-US" w:eastAsia="zh-CN"/>
              </w:rPr>
            </w:pPr>
            <w:r w:rsidRPr="00F311BA">
              <w:t>Type A</w:t>
            </w:r>
          </w:p>
        </w:tc>
      </w:tr>
      <w:tr w:rsidR="00F311BA" w:rsidRPr="00F311BA" w14:paraId="21198875" w14:textId="77777777"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71"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72"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21198873"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74"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2119887A" w14:textId="77777777"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76"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7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21198878"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79" w14:textId="77777777" w:rsidR="00F311BA" w:rsidRPr="00F311BA" w:rsidRDefault="00F311BA" w:rsidP="00B77FB8">
            <w:pPr>
              <w:pStyle w:val="TAC"/>
              <w:rPr>
                <w:rFonts w:ascii="Times New Roman" w:eastAsia="SimSun" w:hAnsi="Times New Roman" w:cs="Times New Roman"/>
                <w:b/>
                <w:sz w:val="24"/>
              </w:rPr>
            </w:pPr>
            <w:r w:rsidRPr="00F311BA">
              <w:t>12</w:t>
            </w:r>
          </w:p>
        </w:tc>
      </w:tr>
      <w:tr w:rsidR="00F311BA" w:rsidRPr="00F311BA" w14:paraId="2119887F"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7B"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7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2119887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7E"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21198884"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80"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8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2119888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83" w14:textId="77777777" w:rsidR="00F311BA" w:rsidRPr="00F311BA" w:rsidRDefault="00F311BA" w:rsidP="00B77FB8">
            <w:pPr>
              <w:pStyle w:val="TAC"/>
              <w:rPr>
                <w:rFonts w:ascii="Times New Roman" w:eastAsia="SimSun" w:hAnsi="Times New Roman" w:cs="Times New Roman"/>
                <w:b/>
                <w:sz w:val="24"/>
              </w:rPr>
            </w:pPr>
            <w:r w:rsidRPr="00F311BA">
              <w:t>Static</w:t>
            </w:r>
          </w:p>
        </w:tc>
      </w:tr>
      <w:tr w:rsidR="00F311BA" w:rsidRPr="00F311BA" w14:paraId="21198889" w14:textId="77777777"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119888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2119888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21198887"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88"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DMRS Type 1</w:t>
            </w:r>
          </w:p>
        </w:tc>
      </w:tr>
      <w:tr w:rsidR="00F311BA" w:rsidRPr="00F311BA" w14:paraId="2119888E" w14:textId="77777777"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8A"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8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2119888C"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8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1198893" w14:textId="77777777"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888F"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1198890" w14:textId="77777777" w:rsidR="00F311BA" w:rsidRPr="00F311BA" w:rsidRDefault="00F311BA" w:rsidP="00B77FB8">
            <w:pPr>
              <w:pStyle w:val="TAL"/>
              <w:rPr>
                <w:rFonts w:ascii="Times New Roman" w:eastAsia="SimSun"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2119889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9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1198897"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9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2119889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119889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TDLA30-10, TDLC300-100</w:t>
            </w:r>
          </w:p>
        </w:tc>
      </w:tr>
      <w:tr w:rsidR="00F311BA" w:rsidRPr="00F311BA" w14:paraId="2119889C"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9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14:paraId="2119889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9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14:paraId="2119889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211988A1"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19889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2119889E"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19889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14:paraId="211988A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211988A3" w14:textId="77777777"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14:paraId="211988A2" w14:textId="77777777" w:rsidR="00F311BA" w:rsidRPr="00F311BA" w:rsidRDefault="00F311BA" w:rsidP="00B77FB8">
            <w:pPr>
              <w:pStyle w:val="TAN"/>
              <w:snapToGrid w:val="0"/>
              <w:ind w:left="0" w:firstLine="0"/>
              <w:rPr>
                <w:rFonts w:ascii="Times New Roman" w:eastAsia="SimSun"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43"/>
    </w:tbl>
    <w:p w14:paraId="211988A4" w14:textId="77777777" w:rsidR="00601D8B" w:rsidRPr="00F311BA" w:rsidRDefault="00601D8B" w:rsidP="00601D8B">
      <w:pPr>
        <w:rPr>
          <w:lang w:eastAsia="zh-CN"/>
        </w:rPr>
      </w:pPr>
    </w:p>
    <w:p w14:paraId="211988A5" w14:textId="77777777" w:rsidR="008C79DB" w:rsidRDefault="00E36C52" w:rsidP="00E36C52">
      <w:pPr>
        <w:pStyle w:val="Heading3"/>
        <w:rPr>
          <w:lang w:eastAsia="zh-CN"/>
        </w:rPr>
      </w:pPr>
      <w:bookmarkStart w:id="44" w:name="_Toc452557935"/>
      <w:bookmarkStart w:id="45" w:name="_Toc452619550"/>
      <w:bookmarkStart w:id="46" w:name="_Toc452716137"/>
      <w:bookmarkStart w:id="47"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4"/>
      <w:bookmarkEnd w:id="45"/>
      <w:bookmarkEnd w:id="46"/>
      <w:bookmarkEnd w:id="47"/>
    </w:p>
    <w:p w14:paraId="211988A6" w14:textId="77777777"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14:paraId="211988A7" w14:textId="77777777"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14:paraId="211988A8"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14:paraId="211988A9"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provide the summary of simulation results from different companies for scenarios with 2 Tx antenna and </w:t>
      </w:r>
      <w:r w:rsidRPr="005310EE">
        <w:rPr>
          <w:lang w:val="en-US"/>
        </w:rPr>
        <w:lastRenderedPageBreak/>
        <w:t>TDL-C channel model.</w:t>
      </w:r>
    </w:p>
    <w:p w14:paraId="211988AA"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14:paraId="211988AB"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14:paraId="211988AC"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
        <w:tblW w:w="5000" w:type="pct"/>
        <w:tblLayout w:type="fixed"/>
        <w:tblLook w:val="04A0" w:firstRow="1" w:lastRow="0" w:firstColumn="1" w:lastColumn="0" w:noHBand="0" w:noVBand="1"/>
      </w:tblPr>
      <w:tblGrid>
        <w:gridCol w:w="793"/>
        <w:gridCol w:w="815"/>
        <w:gridCol w:w="979"/>
        <w:gridCol w:w="936"/>
        <w:gridCol w:w="1223"/>
        <w:gridCol w:w="1223"/>
        <w:gridCol w:w="1223"/>
        <w:gridCol w:w="1229"/>
        <w:gridCol w:w="1210"/>
      </w:tblGrid>
      <w:tr w:rsidR="005310EE" w:rsidRPr="005310EE" w14:paraId="211988B0" w14:textId="77777777" w:rsidTr="00121F1E">
        <w:trPr>
          <w:trHeight w:val="315"/>
        </w:trPr>
        <w:tc>
          <w:tcPr>
            <w:tcW w:w="1829" w:type="pct"/>
            <w:gridSpan w:val="4"/>
            <w:vMerge w:val="restart"/>
            <w:shd w:val="clear" w:color="auto" w:fill="DAEEF3" w:themeFill="accent5" w:themeFillTint="33"/>
            <w:noWrap/>
            <w:vAlign w:val="center"/>
          </w:tcPr>
          <w:p w14:paraId="211988AD" w14:textId="77777777"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14:paraId="211988AE" w14:textId="77777777"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14:paraId="211988AF"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11988B5" w14:textId="77777777" w:rsidTr="00121F1E">
        <w:trPr>
          <w:trHeight w:val="315"/>
        </w:trPr>
        <w:tc>
          <w:tcPr>
            <w:tcW w:w="1829" w:type="pct"/>
            <w:gridSpan w:val="4"/>
            <w:vMerge/>
            <w:shd w:val="clear" w:color="auto" w:fill="DAEEF3" w:themeFill="accent5" w:themeFillTint="33"/>
            <w:noWrap/>
            <w:vAlign w:val="center"/>
          </w:tcPr>
          <w:p w14:paraId="211988B1" w14:textId="77777777"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14:paraId="211988B2" w14:textId="77777777"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14:paraId="211988B3" w14:textId="77777777"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14:paraId="211988B4"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211988BF" w14:textId="77777777" w:rsidTr="00121F1E">
        <w:trPr>
          <w:trHeight w:val="315"/>
        </w:trPr>
        <w:tc>
          <w:tcPr>
            <w:tcW w:w="412" w:type="pct"/>
            <w:shd w:val="clear" w:color="auto" w:fill="DAEEF3" w:themeFill="accent5" w:themeFillTint="33"/>
            <w:noWrap/>
            <w:vAlign w:val="center"/>
            <w:hideMark/>
          </w:tcPr>
          <w:p w14:paraId="211988B6"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14:paraId="211988B7"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14:paraId="211988B8"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14:paraId="211988B9"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14:paraId="211988BA"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14:paraId="211988BB" w14:textId="77777777"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14:paraId="211988BC"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14:paraId="211988BD" w14:textId="77777777"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14:paraId="211988BE"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14:paraId="211988C9" w14:textId="77777777" w:rsidTr="00121F1E">
        <w:trPr>
          <w:trHeight w:val="145"/>
        </w:trPr>
        <w:tc>
          <w:tcPr>
            <w:tcW w:w="412" w:type="pct"/>
            <w:vMerge w:val="restart"/>
            <w:shd w:val="clear" w:color="auto" w:fill="DAEEF3" w:themeFill="accent5" w:themeFillTint="33"/>
            <w:noWrap/>
            <w:vAlign w:val="center"/>
            <w:hideMark/>
          </w:tcPr>
          <w:p w14:paraId="211988C0" w14:textId="77777777"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14:paraId="211988C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211988C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11988C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8C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14:paraId="211988C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14:paraId="211988C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14:paraId="211988C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14:paraId="211988C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14:paraId="211988D3" w14:textId="77777777" w:rsidTr="00121F1E">
        <w:trPr>
          <w:trHeight w:val="205"/>
        </w:trPr>
        <w:tc>
          <w:tcPr>
            <w:tcW w:w="412" w:type="pct"/>
            <w:vMerge/>
            <w:shd w:val="clear" w:color="auto" w:fill="DAEEF3" w:themeFill="accent5" w:themeFillTint="33"/>
            <w:noWrap/>
          </w:tcPr>
          <w:p w14:paraId="211988CA"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8CB"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211988CC"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8C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8C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14:paraId="211988C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14:paraId="211988D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14:paraId="211988D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14:paraId="211988D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14:paraId="211988DD" w14:textId="77777777" w:rsidTr="00121F1E">
        <w:trPr>
          <w:trHeight w:val="209"/>
        </w:trPr>
        <w:tc>
          <w:tcPr>
            <w:tcW w:w="412" w:type="pct"/>
            <w:vMerge/>
            <w:shd w:val="clear" w:color="auto" w:fill="DAEEF3" w:themeFill="accent5" w:themeFillTint="33"/>
            <w:noWrap/>
          </w:tcPr>
          <w:p w14:paraId="211988D4"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8D5"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11988D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11988D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8D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211988D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211988D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14:paraId="211988D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14:paraId="211988D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r>
      <w:tr w:rsidR="005310EE" w:rsidRPr="005310EE" w14:paraId="211988E7" w14:textId="77777777" w:rsidTr="00121F1E">
        <w:trPr>
          <w:trHeight w:val="227"/>
        </w:trPr>
        <w:tc>
          <w:tcPr>
            <w:tcW w:w="412" w:type="pct"/>
            <w:vMerge/>
            <w:shd w:val="clear" w:color="auto" w:fill="DAEEF3" w:themeFill="accent5" w:themeFillTint="33"/>
            <w:noWrap/>
          </w:tcPr>
          <w:p w14:paraId="211988DE"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8DF"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11988E0"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8E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8E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211988E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211988E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14:paraId="211988E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14:paraId="211988E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r>
      <w:tr w:rsidR="005310EE" w:rsidRPr="005310EE" w14:paraId="211988F1" w14:textId="77777777" w:rsidTr="00121F1E">
        <w:trPr>
          <w:trHeight w:val="300"/>
        </w:trPr>
        <w:tc>
          <w:tcPr>
            <w:tcW w:w="412" w:type="pct"/>
            <w:vMerge/>
            <w:shd w:val="clear" w:color="auto" w:fill="DAEEF3" w:themeFill="accent5" w:themeFillTint="33"/>
            <w:noWrap/>
          </w:tcPr>
          <w:p w14:paraId="211988E8"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211988E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211988E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11988E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8E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14:paraId="211988E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14:paraId="211988E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14:paraId="211988E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14:paraId="211988F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14:paraId="211988FB" w14:textId="77777777" w:rsidTr="00121F1E">
        <w:trPr>
          <w:trHeight w:val="153"/>
        </w:trPr>
        <w:tc>
          <w:tcPr>
            <w:tcW w:w="412" w:type="pct"/>
            <w:vMerge/>
            <w:shd w:val="clear" w:color="auto" w:fill="DAEEF3" w:themeFill="accent5" w:themeFillTint="33"/>
            <w:noWrap/>
          </w:tcPr>
          <w:p w14:paraId="211988F2"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8F3"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211988F4"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8F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8F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14:paraId="211988F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14:paraId="211988F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14:paraId="211988F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14:paraId="211988F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14:paraId="21198905" w14:textId="77777777" w:rsidTr="00121F1E">
        <w:trPr>
          <w:trHeight w:val="300"/>
        </w:trPr>
        <w:tc>
          <w:tcPr>
            <w:tcW w:w="412" w:type="pct"/>
            <w:vMerge/>
            <w:shd w:val="clear" w:color="auto" w:fill="DAEEF3" w:themeFill="accent5" w:themeFillTint="33"/>
            <w:noWrap/>
          </w:tcPr>
          <w:p w14:paraId="211988FC"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8FD"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11988F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11988F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900"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01"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02" w14:textId="77777777"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14:paraId="21198903" w14:textId="77777777"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14:paraId="21198904"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14:paraId="2119890F" w14:textId="77777777" w:rsidTr="00121F1E">
        <w:trPr>
          <w:trHeight w:val="315"/>
        </w:trPr>
        <w:tc>
          <w:tcPr>
            <w:tcW w:w="412" w:type="pct"/>
            <w:vMerge/>
            <w:shd w:val="clear" w:color="auto" w:fill="DAEEF3" w:themeFill="accent5" w:themeFillTint="33"/>
            <w:noWrap/>
          </w:tcPr>
          <w:p w14:paraId="21198906"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07"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1198908"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90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90A"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0B"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0C" w14:textId="77777777"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14:paraId="2119890D" w14:textId="77777777"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14:paraId="2119890E"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14:paraId="21198919" w14:textId="77777777" w:rsidTr="00121F1E">
        <w:trPr>
          <w:trHeight w:val="300"/>
        </w:trPr>
        <w:tc>
          <w:tcPr>
            <w:tcW w:w="412" w:type="pct"/>
            <w:vMerge w:val="restart"/>
            <w:shd w:val="clear" w:color="auto" w:fill="DAEEF3" w:themeFill="accent5" w:themeFillTint="33"/>
            <w:noWrap/>
            <w:vAlign w:val="center"/>
            <w:hideMark/>
          </w:tcPr>
          <w:p w14:paraId="2119891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14:paraId="2119891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2119891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119891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91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14:paraId="2119891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14:paraId="2119891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14:paraId="2119891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14:paraId="21198918"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14:paraId="21198923" w14:textId="77777777" w:rsidTr="00121F1E">
        <w:trPr>
          <w:trHeight w:val="300"/>
        </w:trPr>
        <w:tc>
          <w:tcPr>
            <w:tcW w:w="412" w:type="pct"/>
            <w:vMerge/>
            <w:shd w:val="clear" w:color="auto" w:fill="DAEEF3" w:themeFill="accent5" w:themeFillTint="33"/>
            <w:noWrap/>
          </w:tcPr>
          <w:p w14:paraId="2119891A"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1B"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119891C"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91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91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14:paraId="2119891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14:paraId="2119892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14:paraId="2119892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14:paraId="21198922"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14:paraId="2119892D" w14:textId="77777777" w:rsidTr="00121F1E">
        <w:trPr>
          <w:trHeight w:val="300"/>
        </w:trPr>
        <w:tc>
          <w:tcPr>
            <w:tcW w:w="412" w:type="pct"/>
            <w:vMerge/>
            <w:shd w:val="clear" w:color="auto" w:fill="DAEEF3" w:themeFill="accent5" w:themeFillTint="33"/>
            <w:noWrap/>
          </w:tcPr>
          <w:p w14:paraId="21198924"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25"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119892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119892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92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2119892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2119892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14:paraId="2119892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14:paraId="2119892C"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[Inf]</w:t>
            </w:r>
          </w:p>
        </w:tc>
      </w:tr>
      <w:tr w:rsidR="005310EE" w:rsidRPr="005310EE" w14:paraId="21198937" w14:textId="77777777" w:rsidTr="00121F1E">
        <w:trPr>
          <w:trHeight w:val="300"/>
        </w:trPr>
        <w:tc>
          <w:tcPr>
            <w:tcW w:w="412" w:type="pct"/>
            <w:vMerge/>
            <w:shd w:val="clear" w:color="auto" w:fill="DAEEF3" w:themeFill="accent5" w:themeFillTint="33"/>
            <w:noWrap/>
          </w:tcPr>
          <w:p w14:paraId="2119892E"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2F"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1198930"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93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93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2119893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2119893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14:paraId="2119893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14:paraId="21198936"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[Inf]</w:t>
            </w:r>
          </w:p>
        </w:tc>
      </w:tr>
      <w:tr w:rsidR="005310EE" w:rsidRPr="005310EE" w14:paraId="21198941" w14:textId="77777777" w:rsidTr="00121F1E">
        <w:trPr>
          <w:trHeight w:val="300"/>
        </w:trPr>
        <w:tc>
          <w:tcPr>
            <w:tcW w:w="412" w:type="pct"/>
            <w:vMerge/>
            <w:shd w:val="clear" w:color="auto" w:fill="DAEEF3" w:themeFill="accent5" w:themeFillTint="33"/>
            <w:noWrap/>
          </w:tcPr>
          <w:p w14:paraId="21198938"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2119893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2119893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119893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93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14:paraId="2119893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14:paraId="2119893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14:paraId="2119893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14:paraId="21198940"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14:paraId="2119894B" w14:textId="77777777" w:rsidTr="00121F1E">
        <w:trPr>
          <w:trHeight w:val="300"/>
        </w:trPr>
        <w:tc>
          <w:tcPr>
            <w:tcW w:w="412" w:type="pct"/>
            <w:vMerge/>
            <w:shd w:val="clear" w:color="auto" w:fill="DAEEF3" w:themeFill="accent5" w:themeFillTint="33"/>
            <w:noWrap/>
          </w:tcPr>
          <w:p w14:paraId="21198942"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43"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1198944"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94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94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14:paraId="2119894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14:paraId="2119894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14:paraId="2119894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14:paraId="2119894A"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14:paraId="21198955" w14:textId="77777777" w:rsidTr="00121F1E">
        <w:trPr>
          <w:trHeight w:val="300"/>
        </w:trPr>
        <w:tc>
          <w:tcPr>
            <w:tcW w:w="412" w:type="pct"/>
            <w:vMerge/>
            <w:shd w:val="clear" w:color="auto" w:fill="DAEEF3" w:themeFill="accent5" w:themeFillTint="33"/>
            <w:noWrap/>
          </w:tcPr>
          <w:p w14:paraId="2119894C"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4D"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119894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119894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21198950"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51"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52"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14:paraId="21198953"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14:paraId="21198954"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14:paraId="2119895F" w14:textId="77777777" w:rsidTr="00121F1E">
        <w:trPr>
          <w:trHeight w:val="315"/>
        </w:trPr>
        <w:tc>
          <w:tcPr>
            <w:tcW w:w="412" w:type="pct"/>
            <w:vMerge/>
            <w:shd w:val="clear" w:color="auto" w:fill="DAEEF3" w:themeFill="accent5" w:themeFillTint="33"/>
            <w:noWrap/>
          </w:tcPr>
          <w:p w14:paraId="21198956"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1198957"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1198958"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119895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119895A"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5B"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2119895C"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14:paraId="2119895D"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14:paraId="2119895E"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14:paraId="21198960"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21198961"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
        <w:tblW w:w="5000" w:type="pct"/>
        <w:tblLook w:val="04A0" w:firstRow="1" w:lastRow="0" w:firstColumn="1" w:lastColumn="0" w:noHBand="0" w:noVBand="1"/>
      </w:tblPr>
      <w:tblGrid>
        <w:gridCol w:w="795"/>
        <w:gridCol w:w="837"/>
        <w:gridCol w:w="994"/>
        <w:gridCol w:w="950"/>
        <w:gridCol w:w="1237"/>
        <w:gridCol w:w="1237"/>
        <w:gridCol w:w="1237"/>
        <w:gridCol w:w="1242"/>
        <w:gridCol w:w="1102"/>
      </w:tblGrid>
      <w:tr w:rsidR="005310EE" w:rsidRPr="005310EE" w14:paraId="21198965" w14:textId="77777777" w:rsidTr="00204797">
        <w:trPr>
          <w:trHeight w:val="315"/>
        </w:trPr>
        <w:tc>
          <w:tcPr>
            <w:tcW w:w="1857" w:type="pct"/>
            <w:gridSpan w:val="4"/>
            <w:vMerge w:val="restart"/>
            <w:shd w:val="clear" w:color="auto" w:fill="DAEEF3" w:themeFill="accent5" w:themeFillTint="33"/>
            <w:noWrap/>
            <w:vAlign w:val="center"/>
          </w:tcPr>
          <w:p w14:paraId="21198962" w14:textId="77777777"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14:paraId="21198963" w14:textId="77777777"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14:paraId="21198964" w14:textId="77777777" w:rsidR="005310EE" w:rsidRPr="005310EE" w:rsidRDefault="005310EE" w:rsidP="00B77FB8">
            <w:pPr>
              <w:pStyle w:val="TAH"/>
              <w:snapToGrid w:val="0"/>
              <w:rPr>
                <w:rFonts w:ascii="Times New Roman" w:hAnsi="Times New Roman"/>
              </w:rPr>
            </w:pPr>
            <w:r w:rsidRPr="005310EE">
              <w:t>MMSE-IRC SNR gain, [dB]</w:t>
            </w:r>
          </w:p>
        </w:tc>
      </w:tr>
      <w:tr w:rsidR="005310EE" w:rsidRPr="005310EE" w14:paraId="2119896A" w14:textId="77777777" w:rsidTr="00204797">
        <w:trPr>
          <w:trHeight w:val="315"/>
        </w:trPr>
        <w:tc>
          <w:tcPr>
            <w:tcW w:w="1857" w:type="pct"/>
            <w:gridSpan w:val="4"/>
            <w:vMerge/>
            <w:shd w:val="clear" w:color="auto" w:fill="DAEEF3" w:themeFill="accent5" w:themeFillTint="33"/>
            <w:noWrap/>
            <w:vAlign w:val="center"/>
          </w:tcPr>
          <w:p w14:paraId="21198966" w14:textId="77777777"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14:paraId="21198967" w14:textId="77777777"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14:paraId="21198968" w14:textId="77777777"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14:paraId="21198969"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21198974" w14:textId="77777777" w:rsidTr="00204797">
        <w:trPr>
          <w:trHeight w:val="315"/>
        </w:trPr>
        <w:tc>
          <w:tcPr>
            <w:tcW w:w="413" w:type="pct"/>
            <w:shd w:val="clear" w:color="auto" w:fill="DAEEF3" w:themeFill="accent5" w:themeFillTint="33"/>
            <w:noWrap/>
            <w:vAlign w:val="center"/>
            <w:hideMark/>
          </w:tcPr>
          <w:p w14:paraId="2119896B"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14:paraId="2119896C"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14:paraId="2119896D"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14:paraId="2119896E"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14:paraId="2119896F"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14:paraId="21198970" w14:textId="77777777"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14:paraId="21198971"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14:paraId="21198972" w14:textId="77777777"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14:paraId="21198973"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14:paraId="2119897E" w14:textId="77777777" w:rsidTr="00204797">
        <w:trPr>
          <w:trHeight w:val="300"/>
        </w:trPr>
        <w:tc>
          <w:tcPr>
            <w:tcW w:w="413" w:type="pct"/>
            <w:vMerge w:val="restart"/>
            <w:shd w:val="clear" w:color="auto" w:fill="DAEEF3" w:themeFill="accent5" w:themeFillTint="33"/>
            <w:noWrap/>
            <w:vAlign w:val="center"/>
            <w:hideMark/>
          </w:tcPr>
          <w:p w14:paraId="21198975" w14:textId="77777777"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14:paraId="21198976"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21198977"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1198978"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979" w14:textId="77777777"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14:paraId="2119897A" w14:textId="77777777"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14:paraId="2119897B" w14:textId="77777777"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14:paraId="2119897C" w14:textId="77777777"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14:paraId="2119897D" w14:textId="77777777"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14:paraId="21198988" w14:textId="77777777" w:rsidTr="00204797">
        <w:trPr>
          <w:trHeight w:val="300"/>
        </w:trPr>
        <w:tc>
          <w:tcPr>
            <w:tcW w:w="413" w:type="pct"/>
            <w:vMerge/>
            <w:shd w:val="clear" w:color="auto" w:fill="DAEEF3" w:themeFill="accent5" w:themeFillTint="33"/>
            <w:noWrap/>
          </w:tcPr>
          <w:p w14:paraId="2119897F"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80"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21198981"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82"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83" w14:textId="77777777"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14:paraId="21198984" w14:textId="77777777"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14:paraId="21198985" w14:textId="77777777"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14:paraId="21198986" w14:textId="77777777"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14:paraId="21198987" w14:textId="77777777"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14:paraId="21198992" w14:textId="77777777" w:rsidTr="00204797">
        <w:trPr>
          <w:trHeight w:val="300"/>
        </w:trPr>
        <w:tc>
          <w:tcPr>
            <w:tcW w:w="413" w:type="pct"/>
            <w:vMerge/>
            <w:shd w:val="clear" w:color="auto" w:fill="DAEEF3" w:themeFill="accent5" w:themeFillTint="33"/>
            <w:noWrap/>
          </w:tcPr>
          <w:p w14:paraId="21198989"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8A"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119898B"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119898C"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98D"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14:paraId="2119898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c>
          <w:tcPr>
            <w:tcW w:w="642" w:type="pct"/>
            <w:vAlign w:val="center"/>
          </w:tcPr>
          <w:p w14:paraId="2119898F" w14:textId="77777777"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14:paraId="21198990" w14:textId="77777777"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14:paraId="21198991"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r>
      <w:tr w:rsidR="005310EE" w:rsidRPr="005310EE" w14:paraId="2119899C" w14:textId="77777777" w:rsidTr="00204797">
        <w:trPr>
          <w:trHeight w:val="300"/>
        </w:trPr>
        <w:tc>
          <w:tcPr>
            <w:tcW w:w="413" w:type="pct"/>
            <w:vMerge/>
            <w:shd w:val="clear" w:color="auto" w:fill="DAEEF3" w:themeFill="accent5" w:themeFillTint="33"/>
            <w:noWrap/>
          </w:tcPr>
          <w:p w14:paraId="21198993"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94"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1198995"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96"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97"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14:paraId="21198998"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c>
          <w:tcPr>
            <w:tcW w:w="642" w:type="pct"/>
            <w:vAlign w:val="center"/>
          </w:tcPr>
          <w:p w14:paraId="21198999" w14:textId="77777777"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14:paraId="2119899A" w14:textId="77777777"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14:paraId="2119899B"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r>
      <w:tr w:rsidR="005310EE" w:rsidRPr="005310EE" w14:paraId="211989A6" w14:textId="77777777" w:rsidTr="00204797">
        <w:trPr>
          <w:trHeight w:val="300"/>
        </w:trPr>
        <w:tc>
          <w:tcPr>
            <w:tcW w:w="413" w:type="pct"/>
            <w:vMerge/>
            <w:shd w:val="clear" w:color="auto" w:fill="DAEEF3" w:themeFill="accent5" w:themeFillTint="33"/>
            <w:noWrap/>
          </w:tcPr>
          <w:p w14:paraId="2119899D"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2119899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2119899F"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11989A0"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9A1" w14:textId="77777777"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14:paraId="211989A2" w14:textId="77777777"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14:paraId="211989A3" w14:textId="77777777"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14:paraId="211989A4" w14:textId="77777777"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14:paraId="211989A5" w14:textId="77777777"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14:paraId="211989B0" w14:textId="77777777" w:rsidTr="00204797">
        <w:trPr>
          <w:trHeight w:val="300"/>
        </w:trPr>
        <w:tc>
          <w:tcPr>
            <w:tcW w:w="413" w:type="pct"/>
            <w:vMerge/>
            <w:shd w:val="clear" w:color="auto" w:fill="DAEEF3" w:themeFill="accent5" w:themeFillTint="33"/>
            <w:noWrap/>
          </w:tcPr>
          <w:p w14:paraId="211989A7"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A8"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211989A9"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AA"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AB" w14:textId="77777777"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14:paraId="211989AC" w14:textId="77777777"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14:paraId="211989AD" w14:textId="77777777"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14:paraId="211989AE" w14:textId="77777777"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14:paraId="211989AF" w14:textId="77777777"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14:paraId="211989BA" w14:textId="77777777" w:rsidTr="00204797">
        <w:trPr>
          <w:trHeight w:val="300"/>
        </w:trPr>
        <w:tc>
          <w:tcPr>
            <w:tcW w:w="413" w:type="pct"/>
            <w:vMerge/>
            <w:shd w:val="clear" w:color="auto" w:fill="DAEEF3" w:themeFill="accent5" w:themeFillTint="33"/>
            <w:noWrap/>
          </w:tcPr>
          <w:p w14:paraId="211989B1"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B2"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11989B3"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11989B4"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9B5"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9B6"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9B7" w14:textId="77777777"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14:paraId="211989B8" w14:textId="77777777"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14:paraId="211989B9"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211989C4" w14:textId="77777777" w:rsidTr="00204797">
        <w:trPr>
          <w:trHeight w:val="315"/>
        </w:trPr>
        <w:tc>
          <w:tcPr>
            <w:tcW w:w="413" w:type="pct"/>
            <w:vMerge/>
            <w:shd w:val="clear" w:color="auto" w:fill="DAEEF3" w:themeFill="accent5" w:themeFillTint="33"/>
            <w:noWrap/>
          </w:tcPr>
          <w:p w14:paraId="211989BB"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BC"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11989BD"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B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BF"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9C0"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9C1" w14:textId="77777777"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14:paraId="211989C2" w14:textId="77777777"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14:paraId="211989C3"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211989CE" w14:textId="77777777" w:rsidTr="00204797">
        <w:trPr>
          <w:trHeight w:val="300"/>
        </w:trPr>
        <w:tc>
          <w:tcPr>
            <w:tcW w:w="413" w:type="pct"/>
            <w:vMerge w:val="restart"/>
            <w:shd w:val="clear" w:color="auto" w:fill="DAEEF3" w:themeFill="accent5" w:themeFillTint="33"/>
            <w:noWrap/>
            <w:vAlign w:val="center"/>
            <w:hideMark/>
          </w:tcPr>
          <w:p w14:paraId="211989C5"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14:paraId="211989C6"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211989C7"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11989C8"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9C9" w14:textId="77777777"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14:paraId="211989CA" w14:textId="77777777"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14:paraId="211989CB" w14:textId="77777777" w:rsidR="005310EE" w:rsidRPr="00B77FB8" w:rsidRDefault="005310EE" w:rsidP="00B77FB8">
            <w:pPr>
              <w:pStyle w:val="TAC"/>
              <w:snapToGrid w:val="0"/>
              <w:spacing w:before="40" w:after="40"/>
              <w:rPr>
                <w:lang w:val="en-US"/>
              </w:rPr>
            </w:pPr>
            <w:r w:rsidRPr="00B77FB8">
              <w:t>[2.2]</w:t>
            </w:r>
          </w:p>
        </w:tc>
        <w:tc>
          <w:tcPr>
            <w:tcW w:w="645" w:type="pct"/>
            <w:vAlign w:val="center"/>
          </w:tcPr>
          <w:p w14:paraId="211989CC" w14:textId="77777777" w:rsidR="005310EE" w:rsidRPr="00B77FB8" w:rsidRDefault="005310EE" w:rsidP="00B77FB8">
            <w:pPr>
              <w:pStyle w:val="TAC"/>
              <w:snapToGrid w:val="0"/>
              <w:spacing w:before="40" w:after="40"/>
              <w:rPr>
                <w:lang w:val="en-US"/>
              </w:rPr>
            </w:pPr>
            <w:r w:rsidRPr="00B77FB8">
              <w:t>[2.0]</w:t>
            </w:r>
          </w:p>
        </w:tc>
        <w:tc>
          <w:tcPr>
            <w:tcW w:w="572" w:type="pct"/>
            <w:vAlign w:val="center"/>
          </w:tcPr>
          <w:p w14:paraId="211989CD" w14:textId="77777777" w:rsidR="005310EE" w:rsidRPr="00B77FB8" w:rsidRDefault="005310EE" w:rsidP="00B77FB8">
            <w:pPr>
              <w:pStyle w:val="TAC"/>
              <w:snapToGrid w:val="0"/>
              <w:spacing w:before="40" w:after="40"/>
              <w:rPr>
                <w:lang w:val="en-US"/>
              </w:rPr>
            </w:pPr>
            <w:r w:rsidRPr="00B77FB8">
              <w:t>[0.6]</w:t>
            </w:r>
          </w:p>
        </w:tc>
      </w:tr>
      <w:tr w:rsidR="005310EE" w:rsidRPr="005310EE" w14:paraId="211989D8" w14:textId="77777777" w:rsidTr="00204797">
        <w:trPr>
          <w:trHeight w:val="300"/>
        </w:trPr>
        <w:tc>
          <w:tcPr>
            <w:tcW w:w="413" w:type="pct"/>
            <w:vMerge/>
            <w:shd w:val="clear" w:color="auto" w:fill="DAEEF3" w:themeFill="accent5" w:themeFillTint="33"/>
            <w:noWrap/>
          </w:tcPr>
          <w:p w14:paraId="211989CF"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D0"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11989D1"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D2"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D3" w14:textId="77777777"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14:paraId="211989D4" w14:textId="77777777"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14:paraId="211989D5" w14:textId="77777777" w:rsidR="005310EE" w:rsidRPr="00B77FB8" w:rsidRDefault="005310EE" w:rsidP="00B77FB8">
            <w:pPr>
              <w:pStyle w:val="TAC"/>
              <w:snapToGrid w:val="0"/>
              <w:spacing w:before="40" w:after="40"/>
              <w:rPr>
                <w:lang w:val="en-US"/>
              </w:rPr>
            </w:pPr>
            <w:r w:rsidRPr="00B77FB8">
              <w:t>[2.8]</w:t>
            </w:r>
          </w:p>
        </w:tc>
        <w:tc>
          <w:tcPr>
            <w:tcW w:w="645" w:type="pct"/>
            <w:vAlign w:val="center"/>
          </w:tcPr>
          <w:p w14:paraId="211989D6" w14:textId="77777777" w:rsidR="005310EE" w:rsidRPr="00B77FB8" w:rsidRDefault="005310EE" w:rsidP="00B77FB8">
            <w:pPr>
              <w:pStyle w:val="TAC"/>
              <w:snapToGrid w:val="0"/>
              <w:spacing w:before="40" w:after="40"/>
              <w:rPr>
                <w:lang w:val="en-US"/>
              </w:rPr>
            </w:pPr>
            <w:r w:rsidRPr="00B77FB8">
              <w:t>[1.3]</w:t>
            </w:r>
          </w:p>
        </w:tc>
        <w:tc>
          <w:tcPr>
            <w:tcW w:w="572" w:type="pct"/>
            <w:vAlign w:val="center"/>
          </w:tcPr>
          <w:p w14:paraId="211989D7" w14:textId="77777777" w:rsidR="005310EE" w:rsidRPr="00B77FB8" w:rsidRDefault="005310EE" w:rsidP="00B77FB8">
            <w:pPr>
              <w:pStyle w:val="TAC"/>
              <w:snapToGrid w:val="0"/>
              <w:spacing w:before="40" w:after="40"/>
              <w:rPr>
                <w:lang w:val="en-US"/>
              </w:rPr>
            </w:pPr>
            <w:r w:rsidRPr="00B77FB8">
              <w:t>[0.4]</w:t>
            </w:r>
          </w:p>
        </w:tc>
      </w:tr>
      <w:tr w:rsidR="005310EE" w:rsidRPr="005310EE" w14:paraId="211989E2" w14:textId="77777777" w:rsidTr="00204797">
        <w:trPr>
          <w:trHeight w:val="300"/>
        </w:trPr>
        <w:tc>
          <w:tcPr>
            <w:tcW w:w="413" w:type="pct"/>
            <w:vMerge/>
            <w:shd w:val="clear" w:color="auto" w:fill="DAEEF3" w:themeFill="accent5" w:themeFillTint="33"/>
            <w:noWrap/>
          </w:tcPr>
          <w:p w14:paraId="211989D9"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DA"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11989DB"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11989DC"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9DD" w14:textId="77777777"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14:paraId="211989DE" w14:textId="77777777"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[Inf]</w:t>
            </w:r>
          </w:p>
        </w:tc>
        <w:tc>
          <w:tcPr>
            <w:tcW w:w="642" w:type="pct"/>
            <w:vAlign w:val="center"/>
          </w:tcPr>
          <w:p w14:paraId="211989DF" w14:textId="77777777"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14:paraId="211989E0" w14:textId="77777777" w:rsidR="005310EE" w:rsidRPr="00B77FB8" w:rsidRDefault="005310EE" w:rsidP="00B77FB8">
            <w:pPr>
              <w:pStyle w:val="TAC"/>
              <w:snapToGrid w:val="0"/>
              <w:spacing w:before="40" w:after="40"/>
              <w:rPr>
                <w:lang w:val="en-US"/>
              </w:rPr>
            </w:pPr>
            <w:r w:rsidRPr="00B77FB8">
              <w:t>[14.8]</w:t>
            </w:r>
          </w:p>
        </w:tc>
        <w:tc>
          <w:tcPr>
            <w:tcW w:w="572" w:type="pct"/>
            <w:vAlign w:val="center"/>
          </w:tcPr>
          <w:p w14:paraId="211989E1" w14:textId="77777777" w:rsidR="005310EE" w:rsidRPr="00B77FB8" w:rsidRDefault="005310EE" w:rsidP="00B77FB8">
            <w:pPr>
              <w:pStyle w:val="TAC"/>
              <w:snapToGrid w:val="0"/>
              <w:spacing w:before="40" w:after="40"/>
              <w:rPr>
                <w:lang w:val="en-US"/>
              </w:rPr>
            </w:pPr>
            <w:r w:rsidRPr="00B77FB8">
              <w:rPr>
                <w:lang w:val="en-US"/>
              </w:rPr>
              <w:t>[Inf]</w:t>
            </w:r>
          </w:p>
        </w:tc>
      </w:tr>
      <w:tr w:rsidR="005310EE" w:rsidRPr="005310EE" w14:paraId="211989EC" w14:textId="77777777" w:rsidTr="00204797">
        <w:trPr>
          <w:trHeight w:val="300"/>
        </w:trPr>
        <w:tc>
          <w:tcPr>
            <w:tcW w:w="413" w:type="pct"/>
            <w:vMerge/>
            <w:shd w:val="clear" w:color="auto" w:fill="DAEEF3" w:themeFill="accent5" w:themeFillTint="33"/>
            <w:noWrap/>
          </w:tcPr>
          <w:p w14:paraId="211989E3"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E4"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11989E5"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E6"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E7" w14:textId="77777777"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14:paraId="211989E8" w14:textId="77777777"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[Inf]</w:t>
            </w:r>
          </w:p>
        </w:tc>
        <w:tc>
          <w:tcPr>
            <w:tcW w:w="642" w:type="pct"/>
            <w:vAlign w:val="center"/>
          </w:tcPr>
          <w:p w14:paraId="211989E9" w14:textId="77777777"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14:paraId="211989EA" w14:textId="77777777" w:rsidR="005310EE" w:rsidRPr="00B77FB8" w:rsidRDefault="005310EE" w:rsidP="00B77FB8">
            <w:pPr>
              <w:pStyle w:val="TAC"/>
              <w:snapToGrid w:val="0"/>
              <w:spacing w:before="40" w:after="40"/>
              <w:rPr>
                <w:lang w:val="en-US"/>
              </w:rPr>
            </w:pPr>
            <w:r w:rsidRPr="00B77FB8">
              <w:t>[12.7]</w:t>
            </w:r>
          </w:p>
        </w:tc>
        <w:tc>
          <w:tcPr>
            <w:tcW w:w="572" w:type="pct"/>
            <w:vAlign w:val="center"/>
          </w:tcPr>
          <w:p w14:paraId="211989EB" w14:textId="77777777" w:rsidR="005310EE" w:rsidRPr="00B77FB8" w:rsidRDefault="005310EE" w:rsidP="00B77FB8">
            <w:pPr>
              <w:pStyle w:val="TAC"/>
              <w:snapToGrid w:val="0"/>
              <w:spacing w:before="40" w:after="40"/>
              <w:rPr>
                <w:lang w:val="en-US"/>
              </w:rPr>
            </w:pPr>
            <w:r w:rsidRPr="00B77FB8">
              <w:rPr>
                <w:lang w:val="en-US"/>
              </w:rPr>
              <w:t>[Inf]</w:t>
            </w:r>
          </w:p>
        </w:tc>
      </w:tr>
      <w:tr w:rsidR="005310EE" w:rsidRPr="005310EE" w14:paraId="211989F6" w14:textId="77777777" w:rsidTr="00204797">
        <w:trPr>
          <w:trHeight w:val="300"/>
        </w:trPr>
        <w:tc>
          <w:tcPr>
            <w:tcW w:w="413" w:type="pct"/>
            <w:vMerge/>
            <w:shd w:val="clear" w:color="auto" w:fill="DAEEF3" w:themeFill="accent5" w:themeFillTint="33"/>
            <w:noWrap/>
          </w:tcPr>
          <w:p w14:paraId="211989ED"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211989E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211989EF"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11989F0"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14:paraId="211989F1" w14:textId="77777777"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14:paraId="211989F2" w14:textId="77777777"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14:paraId="211989F3" w14:textId="77777777"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14:paraId="211989F4" w14:textId="77777777"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14:paraId="211989F5" w14:textId="77777777" w:rsidR="005310EE" w:rsidRPr="00B77FB8" w:rsidRDefault="005310EE" w:rsidP="00B77FB8">
            <w:pPr>
              <w:pStyle w:val="TAC"/>
              <w:snapToGrid w:val="0"/>
              <w:spacing w:before="40" w:after="40"/>
              <w:rPr>
                <w:lang w:val="en-US"/>
              </w:rPr>
            </w:pPr>
            <w:r w:rsidRPr="00B77FB8">
              <w:rPr>
                <w:lang w:val="en-US"/>
              </w:rPr>
              <w:t>[0.1]</w:t>
            </w:r>
          </w:p>
        </w:tc>
      </w:tr>
      <w:tr w:rsidR="005310EE" w:rsidRPr="005310EE" w14:paraId="21198A00" w14:textId="77777777" w:rsidTr="00204797">
        <w:trPr>
          <w:trHeight w:val="300"/>
        </w:trPr>
        <w:tc>
          <w:tcPr>
            <w:tcW w:w="413" w:type="pct"/>
            <w:vMerge/>
            <w:shd w:val="clear" w:color="auto" w:fill="DAEEF3" w:themeFill="accent5" w:themeFillTint="33"/>
            <w:noWrap/>
          </w:tcPr>
          <w:p w14:paraId="211989F7"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9F8"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11989F9"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9FA"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9FB"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9FC"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9FD" w14:textId="77777777"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14:paraId="211989FE" w14:textId="77777777"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14:paraId="211989FF"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21198A0A" w14:textId="77777777" w:rsidTr="00204797">
        <w:trPr>
          <w:trHeight w:val="300"/>
        </w:trPr>
        <w:tc>
          <w:tcPr>
            <w:tcW w:w="413" w:type="pct"/>
            <w:vMerge/>
            <w:shd w:val="clear" w:color="auto" w:fill="DAEEF3" w:themeFill="accent5" w:themeFillTint="33"/>
            <w:noWrap/>
          </w:tcPr>
          <w:p w14:paraId="21198A01"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A02"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1198A03"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1198A04"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21198A05"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A06"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A07" w14:textId="77777777"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14:paraId="21198A08" w14:textId="77777777"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14:paraId="21198A09"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21198A14" w14:textId="77777777" w:rsidTr="00204797">
        <w:trPr>
          <w:trHeight w:val="315"/>
        </w:trPr>
        <w:tc>
          <w:tcPr>
            <w:tcW w:w="413" w:type="pct"/>
            <w:vMerge/>
            <w:shd w:val="clear" w:color="auto" w:fill="DAEEF3" w:themeFill="accent5" w:themeFillTint="33"/>
            <w:noWrap/>
          </w:tcPr>
          <w:p w14:paraId="21198A0B"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1198A0C"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1198A0D"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1198A0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1198A0F"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A10"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21198A11" w14:textId="77777777"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14:paraId="21198A12" w14:textId="77777777"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14:paraId="21198A13" w14:textId="77777777" w:rsidR="005310EE" w:rsidRPr="00B77FB8" w:rsidRDefault="005310EE" w:rsidP="00B77FB8">
            <w:pPr>
              <w:pStyle w:val="TAC"/>
              <w:snapToGrid w:val="0"/>
              <w:spacing w:before="40" w:after="40"/>
              <w:rPr>
                <w:lang w:val="en-US"/>
              </w:rPr>
            </w:pPr>
            <w:r w:rsidRPr="00B77FB8">
              <w:rPr>
                <w:lang w:val="en-US"/>
              </w:rPr>
              <w:t>TBA</w:t>
            </w:r>
          </w:p>
        </w:tc>
      </w:tr>
    </w:tbl>
    <w:p w14:paraId="21198A15"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21198A16"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
        <w:tblW w:w="5000" w:type="pct"/>
        <w:tblLook w:val="04A0" w:firstRow="1" w:lastRow="0" w:firstColumn="1" w:lastColumn="0" w:noHBand="0" w:noVBand="1"/>
      </w:tblPr>
      <w:tblGrid>
        <w:gridCol w:w="817"/>
        <w:gridCol w:w="801"/>
        <w:gridCol w:w="811"/>
        <w:gridCol w:w="807"/>
        <w:gridCol w:w="988"/>
        <w:gridCol w:w="1071"/>
        <w:gridCol w:w="1073"/>
        <w:gridCol w:w="1071"/>
        <w:gridCol w:w="1079"/>
        <w:gridCol w:w="1113"/>
      </w:tblGrid>
      <w:tr w:rsidR="005310EE" w:rsidRPr="005310EE" w14:paraId="21198A1A" w14:textId="77777777" w:rsidTr="00204797">
        <w:trPr>
          <w:trHeight w:val="315"/>
        </w:trPr>
        <w:tc>
          <w:tcPr>
            <w:tcW w:w="2193" w:type="pct"/>
            <w:gridSpan w:val="5"/>
            <w:vMerge w:val="restart"/>
            <w:shd w:val="clear" w:color="auto" w:fill="DAEEF3" w:themeFill="accent5" w:themeFillTint="33"/>
            <w:noWrap/>
            <w:vAlign w:val="center"/>
          </w:tcPr>
          <w:p w14:paraId="21198A17"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21198A18"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14:paraId="21198A19"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1198A1F" w14:textId="77777777" w:rsidTr="00204797">
        <w:trPr>
          <w:trHeight w:val="315"/>
        </w:trPr>
        <w:tc>
          <w:tcPr>
            <w:tcW w:w="2193" w:type="pct"/>
            <w:gridSpan w:val="5"/>
            <w:vMerge/>
            <w:shd w:val="clear" w:color="auto" w:fill="DAEEF3" w:themeFill="accent5" w:themeFillTint="33"/>
            <w:noWrap/>
            <w:vAlign w:val="center"/>
          </w:tcPr>
          <w:p w14:paraId="21198A1B"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21198A1C"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21198A1D"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14:paraId="21198A1E"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21198A2A" w14:textId="77777777" w:rsidTr="00204797">
        <w:trPr>
          <w:trHeight w:val="315"/>
        </w:trPr>
        <w:tc>
          <w:tcPr>
            <w:tcW w:w="424" w:type="pct"/>
            <w:shd w:val="clear" w:color="auto" w:fill="DAEEF3" w:themeFill="accent5" w:themeFillTint="33"/>
            <w:noWrap/>
            <w:vAlign w:val="center"/>
            <w:hideMark/>
          </w:tcPr>
          <w:p w14:paraId="21198A20"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21198A21"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21198A22"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21198A23"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21198A24"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21198A25"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21198A26"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21198A27"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21198A28"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AEEF3" w:themeFill="accent5" w:themeFillTint="33"/>
            <w:vAlign w:val="center"/>
          </w:tcPr>
          <w:p w14:paraId="21198A29"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21198A35" w14:textId="77777777" w:rsidTr="00204797">
        <w:trPr>
          <w:trHeight w:val="300"/>
        </w:trPr>
        <w:tc>
          <w:tcPr>
            <w:tcW w:w="424" w:type="pct"/>
            <w:vMerge w:val="restart"/>
            <w:shd w:val="clear" w:color="auto" w:fill="DAEEF3" w:themeFill="accent5" w:themeFillTint="33"/>
            <w:noWrap/>
            <w:vAlign w:val="center"/>
          </w:tcPr>
          <w:p w14:paraId="21198A2B" w14:textId="77777777"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21198A2C"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21198A2D" w14:textId="77777777"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21198A2E"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1198A2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30" w14:textId="77777777" w:rsidR="005310EE" w:rsidRPr="00B77FB8" w:rsidRDefault="005310EE" w:rsidP="00B77FB8">
            <w:pPr>
              <w:pStyle w:val="TAC"/>
              <w:snapToGrid w:val="0"/>
              <w:spacing w:before="40" w:after="40"/>
            </w:pPr>
            <w:r w:rsidRPr="00B77FB8">
              <w:t>TBA</w:t>
            </w:r>
          </w:p>
        </w:tc>
        <w:tc>
          <w:tcPr>
            <w:tcW w:w="557" w:type="pct"/>
            <w:noWrap/>
            <w:vAlign w:val="center"/>
          </w:tcPr>
          <w:p w14:paraId="21198A31" w14:textId="77777777" w:rsidR="005310EE" w:rsidRPr="00B77FB8" w:rsidRDefault="005310EE" w:rsidP="00B77FB8">
            <w:pPr>
              <w:pStyle w:val="TAC"/>
              <w:snapToGrid w:val="0"/>
              <w:spacing w:before="40" w:after="40"/>
            </w:pPr>
            <w:r w:rsidRPr="00B77FB8">
              <w:t>TBA</w:t>
            </w:r>
          </w:p>
        </w:tc>
        <w:tc>
          <w:tcPr>
            <w:tcW w:w="556" w:type="pct"/>
            <w:vAlign w:val="center"/>
          </w:tcPr>
          <w:p w14:paraId="21198A32" w14:textId="77777777"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14:paraId="21198A33" w14:textId="77777777"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14:paraId="21198A34" w14:textId="77777777"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14:paraId="21198A40" w14:textId="77777777" w:rsidTr="00204797">
        <w:trPr>
          <w:trHeight w:val="300"/>
        </w:trPr>
        <w:tc>
          <w:tcPr>
            <w:tcW w:w="424" w:type="pct"/>
            <w:vMerge/>
            <w:shd w:val="clear" w:color="auto" w:fill="DAEEF3" w:themeFill="accent5" w:themeFillTint="33"/>
            <w:noWrap/>
            <w:vAlign w:val="center"/>
          </w:tcPr>
          <w:p w14:paraId="21198A36"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37"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38"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39"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3A"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3B" w14:textId="77777777" w:rsidR="005310EE" w:rsidRPr="00B77FB8" w:rsidRDefault="005310EE" w:rsidP="00B77FB8">
            <w:pPr>
              <w:pStyle w:val="TAC"/>
              <w:snapToGrid w:val="0"/>
              <w:spacing w:before="40" w:after="40"/>
            </w:pPr>
            <w:r w:rsidRPr="00B77FB8">
              <w:t>TBA</w:t>
            </w:r>
          </w:p>
        </w:tc>
        <w:tc>
          <w:tcPr>
            <w:tcW w:w="557" w:type="pct"/>
            <w:noWrap/>
            <w:vAlign w:val="center"/>
          </w:tcPr>
          <w:p w14:paraId="21198A3C" w14:textId="77777777" w:rsidR="005310EE" w:rsidRPr="00B77FB8" w:rsidRDefault="005310EE" w:rsidP="00B77FB8">
            <w:pPr>
              <w:pStyle w:val="TAC"/>
              <w:snapToGrid w:val="0"/>
              <w:spacing w:before="40" w:after="40"/>
            </w:pPr>
            <w:r w:rsidRPr="00B77FB8">
              <w:t>TBA</w:t>
            </w:r>
          </w:p>
        </w:tc>
        <w:tc>
          <w:tcPr>
            <w:tcW w:w="556" w:type="pct"/>
            <w:vAlign w:val="center"/>
          </w:tcPr>
          <w:p w14:paraId="21198A3D" w14:textId="77777777" w:rsidR="005310EE" w:rsidRPr="00B77FB8" w:rsidRDefault="005310EE" w:rsidP="00B77FB8">
            <w:pPr>
              <w:pStyle w:val="TAC"/>
              <w:snapToGrid w:val="0"/>
              <w:spacing w:before="40" w:after="40"/>
            </w:pPr>
            <w:r w:rsidRPr="00B77FB8">
              <w:t>TBA</w:t>
            </w:r>
          </w:p>
        </w:tc>
        <w:tc>
          <w:tcPr>
            <w:tcW w:w="560" w:type="pct"/>
            <w:vAlign w:val="center"/>
          </w:tcPr>
          <w:p w14:paraId="21198A3E" w14:textId="77777777" w:rsidR="005310EE" w:rsidRPr="00B77FB8" w:rsidRDefault="005310EE" w:rsidP="00B77FB8">
            <w:pPr>
              <w:pStyle w:val="TAC"/>
              <w:snapToGrid w:val="0"/>
              <w:spacing w:before="40" w:after="40"/>
            </w:pPr>
            <w:r w:rsidRPr="00B77FB8">
              <w:t>TBA</w:t>
            </w:r>
          </w:p>
        </w:tc>
        <w:tc>
          <w:tcPr>
            <w:tcW w:w="578" w:type="pct"/>
            <w:vAlign w:val="center"/>
          </w:tcPr>
          <w:p w14:paraId="21198A3F" w14:textId="77777777" w:rsidR="005310EE" w:rsidRPr="00B77FB8" w:rsidRDefault="005310EE" w:rsidP="00B77FB8">
            <w:pPr>
              <w:pStyle w:val="TAC"/>
              <w:snapToGrid w:val="0"/>
              <w:spacing w:before="40" w:after="40"/>
            </w:pPr>
            <w:r w:rsidRPr="00B77FB8">
              <w:t>TBA</w:t>
            </w:r>
          </w:p>
        </w:tc>
      </w:tr>
      <w:tr w:rsidR="005310EE" w:rsidRPr="005310EE" w14:paraId="21198A4B" w14:textId="77777777" w:rsidTr="00204797">
        <w:trPr>
          <w:trHeight w:val="300"/>
        </w:trPr>
        <w:tc>
          <w:tcPr>
            <w:tcW w:w="424" w:type="pct"/>
            <w:vMerge/>
            <w:shd w:val="clear" w:color="auto" w:fill="DAEEF3" w:themeFill="accent5" w:themeFillTint="33"/>
            <w:noWrap/>
            <w:vAlign w:val="center"/>
          </w:tcPr>
          <w:p w14:paraId="21198A41"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42"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43"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1198A44"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1198A45"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46"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21198A47"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vAlign w:val="center"/>
          </w:tcPr>
          <w:p w14:paraId="21198A48" w14:textId="77777777" w:rsidR="005310EE" w:rsidRPr="00B77FB8" w:rsidRDefault="005310EE" w:rsidP="00B77FB8">
            <w:pPr>
              <w:pStyle w:val="TAC"/>
              <w:snapToGrid w:val="0"/>
              <w:spacing w:before="40" w:after="40"/>
            </w:pPr>
            <w:r w:rsidRPr="00B77FB8">
              <w:t>[1.8]</w:t>
            </w:r>
          </w:p>
        </w:tc>
        <w:tc>
          <w:tcPr>
            <w:tcW w:w="560" w:type="pct"/>
            <w:vAlign w:val="center"/>
          </w:tcPr>
          <w:p w14:paraId="21198A49" w14:textId="77777777" w:rsidR="005310EE" w:rsidRPr="00B77FB8" w:rsidRDefault="005310EE" w:rsidP="00B77FB8">
            <w:pPr>
              <w:pStyle w:val="TAC"/>
              <w:snapToGrid w:val="0"/>
              <w:spacing w:before="40" w:after="40"/>
            </w:pPr>
            <w:r w:rsidRPr="00B77FB8">
              <w:t>[16.8]</w:t>
            </w:r>
          </w:p>
        </w:tc>
        <w:tc>
          <w:tcPr>
            <w:tcW w:w="578" w:type="pct"/>
            <w:vAlign w:val="center"/>
          </w:tcPr>
          <w:p w14:paraId="21198A4A"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21198A56" w14:textId="77777777" w:rsidTr="00204797">
        <w:trPr>
          <w:trHeight w:val="315"/>
        </w:trPr>
        <w:tc>
          <w:tcPr>
            <w:tcW w:w="424" w:type="pct"/>
            <w:vMerge/>
            <w:shd w:val="clear" w:color="auto" w:fill="DAEEF3" w:themeFill="accent5" w:themeFillTint="33"/>
            <w:noWrap/>
            <w:vAlign w:val="center"/>
          </w:tcPr>
          <w:p w14:paraId="21198A4C"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4D"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4E"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4F"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50"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51"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21198A52"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vAlign w:val="center"/>
          </w:tcPr>
          <w:p w14:paraId="21198A53" w14:textId="77777777" w:rsidR="005310EE" w:rsidRPr="00B77FB8" w:rsidRDefault="005310EE" w:rsidP="00B77FB8">
            <w:pPr>
              <w:pStyle w:val="TAC"/>
              <w:snapToGrid w:val="0"/>
              <w:spacing w:before="40" w:after="40"/>
            </w:pPr>
            <w:r w:rsidRPr="00B77FB8">
              <w:t>[0.9]</w:t>
            </w:r>
          </w:p>
        </w:tc>
        <w:tc>
          <w:tcPr>
            <w:tcW w:w="560" w:type="pct"/>
            <w:vAlign w:val="center"/>
          </w:tcPr>
          <w:p w14:paraId="21198A54" w14:textId="77777777" w:rsidR="005310EE" w:rsidRPr="00B77FB8" w:rsidRDefault="005310EE" w:rsidP="00B77FB8">
            <w:pPr>
              <w:pStyle w:val="TAC"/>
              <w:snapToGrid w:val="0"/>
              <w:spacing w:before="40" w:after="40"/>
            </w:pPr>
            <w:r w:rsidRPr="00B77FB8">
              <w:t>[13.4]</w:t>
            </w:r>
          </w:p>
        </w:tc>
        <w:tc>
          <w:tcPr>
            <w:tcW w:w="578" w:type="pct"/>
            <w:vAlign w:val="center"/>
          </w:tcPr>
          <w:p w14:paraId="21198A55"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21198A61" w14:textId="77777777" w:rsidTr="00204797">
        <w:trPr>
          <w:trHeight w:val="300"/>
        </w:trPr>
        <w:tc>
          <w:tcPr>
            <w:tcW w:w="424" w:type="pct"/>
            <w:vMerge/>
            <w:shd w:val="clear" w:color="auto" w:fill="DAEEF3" w:themeFill="accent5" w:themeFillTint="33"/>
            <w:noWrap/>
            <w:vAlign w:val="center"/>
          </w:tcPr>
          <w:p w14:paraId="21198A57"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58" w14:textId="77777777"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21198A59"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21198A5A"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1198A5B"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5C"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21198A5D"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tcPr>
          <w:p w14:paraId="21198A5E" w14:textId="77777777" w:rsidR="005310EE" w:rsidRPr="00B77FB8" w:rsidRDefault="005310EE" w:rsidP="00B77FB8">
            <w:pPr>
              <w:pStyle w:val="TAC"/>
              <w:snapToGrid w:val="0"/>
              <w:spacing w:before="40" w:after="40"/>
            </w:pPr>
            <w:r w:rsidRPr="00B77FB8">
              <w:rPr>
                <w:lang w:val="en-US"/>
              </w:rPr>
              <w:t>[</w:t>
            </w:r>
            <w:r w:rsidRPr="00B77FB8">
              <w:t>2.5]</w:t>
            </w:r>
          </w:p>
        </w:tc>
        <w:tc>
          <w:tcPr>
            <w:tcW w:w="560" w:type="pct"/>
          </w:tcPr>
          <w:p w14:paraId="21198A5F" w14:textId="77777777" w:rsidR="005310EE" w:rsidRPr="00B77FB8" w:rsidRDefault="005310EE" w:rsidP="00B77FB8">
            <w:pPr>
              <w:pStyle w:val="TAC"/>
              <w:snapToGrid w:val="0"/>
              <w:spacing w:before="40" w:after="40"/>
            </w:pPr>
            <w:r w:rsidRPr="00B77FB8">
              <w:t>[16.8]</w:t>
            </w:r>
          </w:p>
        </w:tc>
        <w:tc>
          <w:tcPr>
            <w:tcW w:w="578" w:type="pct"/>
            <w:vAlign w:val="center"/>
          </w:tcPr>
          <w:p w14:paraId="21198A60"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21198A6C" w14:textId="77777777" w:rsidTr="00204797">
        <w:trPr>
          <w:trHeight w:val="300"/>
        </w:trPr>
        <w:tc>
          <w:tcPr>
            <w:tcW w:w="424" w:type="pct"/>
            <w:vMerge/>
            <w:shd w:val="clear" w:color="auto" w:fill="DAEEF3" w:themeFill="accent5" w:themeFillTint="33"/>
            <w:noWrap/>
            <w:vAlign w:val="center"/>
          </w:tcPr>
          <w:p w14:paraId="21198A62"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63"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64"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65"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66"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67"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21198A68"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tcPr>
          <w:p w14:paraId="21198A69" w14:textId="77777777" w:rsidR="005310EE" w:rsidRPr="00B77FB8" w:rsidRDefault="005310EE" w:rsidP="00B77FB8">
            <w:pPr>
              <w:pStyle w:val="TAC"/>
              <w:snapToGrid w:val="0"/>
              <w:spacing w:before="40" w:after="40"/>
            </w:pPr>
            <w:r w:rsidRPr="00B77FB8">
              <w:t>[2.5]</w:t>
            </w:r>
          </w:p>
        </w:tc>
        <w:tc>
          <w:tcPr>
            <w:tcW w:w="560" w:type="pct"/>
          </w:tcPr>
          <w:p w14:paraId="21198A6A" w14:textId="77777777" w:rsidR="005310EE" w:rsidRPr="00B77FB8" w:rsidRDefault="005310EE" w:rsidP="00B77FB8">
            <w:pPr>
              <w:pStyle w:val="TAC"/>
              <w:snapToGrid w:val="0"/>
              <w:spacing w:before="40" w:after="40"/>
            </w:pPr>
            <w:r w:rsidRPr="00B77FB8">
              <w:t>[12.9]</w:t>
            </w:r>
          </w:p>
        </w:tc>
        <w:tc>
          <w:tcPr>
            <w:tcW w:w="578" w:type="pct"/>
            <w:vAlign w:val="center"/>
          </w:tcPr>
          <w:p w14:paraId="21198A6B"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21198A77" w14:textId="77777777" w:rsidTr="00204797">
        <w:trPr>
          <w:trHeight w:val="300"/>
        </w:trPr>
        <w:tc>
          <w:tcPr>
            <w:tcW w:w="424" w:type="pct"/>
            <w:vMerge/>
            <w:shd w:val="clear" w:color="auto" w:fill="DAEEF3" w:themeFill="accent5" w:themeFillTint="33"/>
            <w:noWrap/>
            <w:vAlign w:val="center"/>
          </w:tcPr>
          <w:p w14:paraId="21198A6D"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6E"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6F"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1198A70"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1198A7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72" w14:textId="77777777" w:rsidR="005310EE" w:rsidRPr="00B77FB8" w:rsidRDefault="005310EE" w:rsidP="00B77FB8">
            <w:pPr>
              <w:pStyle w:val="TAC"/>
              <w:snapToGrid w:val="0"/>
              <w:spacing w:before="40" w:after="40"/>
            </w:pPr>
            <w:r w:rsidRPr="00B77FB8">
              <w:t>TBA</w:t>
            </w:r>
          </w:p>
        </w:tc>
        <w:tc>
          <w:tcPr>
            <w:tcW w:w="557" w:type="pct"/>
            <w:noWrap/>
            <w:vAlign w:val="center"/>
          </w:tcPr>
          <w:p w14:paraId="21198A73" w14:textId="77777777" w:rsidR="005310EE" w:rsidRPr="00B77FB8" w:rsidRDefault="005310EE" w:rsidP="00B77FB8">
            <w:pPr>
              <w:pStyle w:val="TAC"/>
              <w:snapToGrid w:val="0"/>
              <w:spacing w:before="40" w:after="40"/>
            </w:pPr>
            <w:r w:rsidRPr="00B77FB8">
              <w:t>TBA</w:t>
            </w:r>
          </w:p>
        </w:tc>
        <w:tc>
          <w:tcPr>
            <w:tcW w:w="556" w:type="pct"/>
            <w:vAlign w:val="center"/>
          </w:tcPr>
          <w:p w14:paraId="21198A74" w14:textId="77777777" w:rsidR="005310EE" w:rsidRPr="00B77FB8" w:rsidRDefault="005310EE" w:rsidP="00B77FB8">
            <w:pPr>
              <w:pStyle w:val="TAC"/>
              <w:snapToGrid w:val="0"/>
              <w:spacing w:before="40" w:after="40"/>
            </w:pPr>
            <w:r w:rsidRPr="00B77FB8">
              <w:t>TBA</w:t>
            </w:r>
          </w:p>
        </w:tc>
        <w:tc>
          <w:tcPr>
            <w:tcW w:w="560" w:type="pct"/>
            <w:vAlign w:val="center"/>
          </w:tcPr>
          <w:p w14:paraId="21198A75" w14:textId="77777777" w:rsidR="005310EE" w:rsidRPr="00B77FB8" w:rsidRDefault="005310EE" w:rsidP="00B77FB8">
            <w:pPr>
              <w:pStyle w:val="TAC"/>
              <w:snapToGrid w:val="0"/>
              <w:spacing w:before="40" w:after="40"/>
            </w:pPr>
            <w:r w:rsidRPr="00B77FB8">
              <w:t>TBA</w:t>
            </w:r>
          </w:p>
        </w:tc>
        <w:tc>
          <w:tcPr>
            <w:tcW w:w="578" w:type="pct"/>
            <w:vAlign w:val="center"/>
          </w:tcPr>
          <w:p w14:paraId="21198A76" w14:textId="77777777" w:rsidR="005310EE" w:rsidRPr="00B77FB8" w:rsidRDefault="005310EE" w:rsidP="00B77FB8">
            <w:pPr>
              <w:pStyle w:val="TAC"/>
              <w:snapToGrid w:val="0"/>
              <w:spacing w:before="40" w:after="40"/>
            </w:pPr>
            <w:r w:rsidRPr="00B77FB8">
              <w:t>TBA</w:t>
            </w:r>
          </w:p>
        </w:tc>
      </w:tr>
      <w:tr w:rsidR="005310EE" w:rsidRPr="005310EE" w14:paraId="21198A82" w14:textId="77777777" w:rsidTr="00204797">
        <w:trPr>
          <w:trHeight w:val="315"/>
        </w:trPr>
        <w:tc>
          <w:tcPr>
            <w:tcW w:w="424" w:type="pct"/>
            <w:vMerge/>
            <w:shd w:val="clear" w:color="auto" w:fill="DAEEF3" w:themeFill="accent5" w:themeFillTint="33"/>
            <w:noWrap/>
            <w:vAlign w:val="center"/>
          </w:tcPr>
          <w:p w14:paraId="21198A78"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79"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7A"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7B"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7C"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7D"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7E"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21198A7F" w14:textId="77777777"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14:paraId="21198A80" w14:textId="77777777"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14:paraId="21198A8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bl>
    <w:p w14:paraId="21198A83"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21198A84"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
        <w:tblW w:w="5000" w:type="pct"/>
        <w:tblLook w:val="04A0" w:firstRow="1" w:lastRow="0" w:firstColumn="1" w:lastColumn="0" w:noHBand="0" w:noVBand="1"/>
      </w:tblPr>
      <w:tblGrid>
        <w:gridCol w:w="817"/>
        <w:gridCol w:w="801"/>
        <w:gridCol w:w="811"/>
        <w:gridCol w:w="807"/>
        <w:gridCol w:w="988"/>
        <w:gridCol w:w="1071"/>
        <w:gridCol w:w="1073"/>
        <w:gridCol w:w="1071"/>
        <w:gridCol w:w="1079"/>
        <w:gridCol w:w="1113"/>
      </w:tblGrid>
      <w:tr w:rsidR="005310EE" w:rsidRPr="005310EE" w14:paraId="21198A88" w14:textId="77777777" w:rsidTr="00204797">
        <w:trPr>
          <w:trHeight w:val="315"/>
        </w:trPr>
        <w:tc>
          <w:tcPr>
            <w:tcW w:w="2193" w:type="pct"/>
            <w:gridSpan w:val="5"/>
            <w:vMerge w:val="restart"/>
            <w:shd w:val="clear" w:color="auto" w:fill="DAEEF3" w:themeFill="accent5" w:themeFillTint="33"/>
            <w:noWrap/>
            <w:vAlign w:val="center"/>
          </w:tcPr>
          <w:p w14:paraId="21198A85"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21198A86"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14:paraId="21198A87"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1198A8D" w14:textId="77777777" w:rsidTr="00204797">
        <w:trPr>
          <w:trHeight w:val="315"/>
        </w:trPr>
        <w:tc>
          <w:tcPr>
            <w:tcW w:w="2193" w:type="pct"/>
            <w:gridSpan w:val="5"/>
            <w:vMerge/>
            <w:shd w:val="clear" w:color="auto" w:fill="DAEEF3" w:themeFill="accent5" w:themeFillTint="33"/>
            <w:noWrap/>
            <w:vAlign w:val="center"/>
          </w:tcPr>
          <w:p w14:paraId="21198A89"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21198A8A"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21198A8B"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14:paraId="21198A8C"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21198A98" w14:textId="77777777" w:rsidTr="00204797">
        <w:trPr>
          <w:trHeight w:val="315"/>
        </w:trPr>
        <w:tc>
          <w:tcPr>
            <w:tcW w:w="424" w:type="pct"/>
            <w:shd w:val="clear" w:color="auto" w:fill="DAEEF3" w:themeFill="accent5" w:themeFillTint="33"/>
            <w:noWrap/>
            <w:vAlign w:val="center"/>
            <w:hideMark/>
          </w:tcPr>
          <w:p w14:paraId="21198A8E"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21198A8F"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21198A90"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21198A91"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21198A92"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21198A93"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21198A94"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21198A95"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21198A96"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AEEF3" w:themeFill="accent5" w:themeFillTint="33"/>
            <w:vAlign w:val="center"/>
          </w:tcPr>
          <w:p w14:paraId="21198A97"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21198AA3" w14:textId="77777777" w:rsidTr="00204797">
        <w:trPr>
          <w:trHeight w:val="300"/>
        </w:trPr>
        <w:tc>
          <w:tcPr>
            <w:tcW w:w="424" w:type="pct"/>
            <w:vMerge w:val="restart"/>
            <w:shd w:val="clear" w:color="auto" w:fill="DAEEF3" w:themeFill="accent5" w:themeFillTint="33"/>
            <w:noWrap/>
            <w:vAlign w:val="center"/>
          </w:tcPr>
          <w:p w14:paraId="21198A99" w14:textId="77777777"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21198A9A"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21198A9B" w14:textId="77777777"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21198A9C"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1198A9D"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9E"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9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21198AA0" w14:textId="77777777"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14:paraId="21198AA1" w14:textId="77777777"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14:paraId="21198AA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21198AAE" w14:textId="77777777" w:rsidTr="00204797">
        <w:trPr>
          <w:trHeight w:val="300"/>
        </w:trPr>
        <w:tc>
          <w:tcPr>
            <w:tcW w:w="424" w:type="pct"/>
            <w:vMerge/>
            <w:shd w:val="clear" w:color="auto" w:fill="DAEEF3" w:themeFill="accent5" w:themeFillTint="33"/>
            <w:noWrap/>
            <w:vAlign w:val="center"/>
          </w:tcPr>
          <w:p w14:paraId="21198AA4"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A5"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A6"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A7"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A8"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A9" w14:textId="77777777" w:rsidR="005310EE" w:rsidRPr="00B77FB8" w:rsidRDefault="005310EE" w:rsidP="00B77FB8">
            <w:pPr>
              <w:pStyle w:val="TAC"/>
              <w:snapToGrid w:val="0"/>
              <w:spacing w:before="40" w:after="40"/>
            </w:pPr>
            <w:r w:rsidRPr="00B77FB8">
              <w:t>TBA</w:t>
            </w:r>
          </w:p>
        </w:tc>
        <w:tc>
          <w:tcPr>
            <w:tcW w:w="557" w:type="pct"/>
            <w:noWrap/>
            <w:vAlign w:val="center"/>
          </w:tcPr>
          <w:p w14:paraId="21198AAA" w14:textId="77777777" w:rsidR="005310EE" w:rsidRPr="00B77FB8" w:rsidRDefault="005310EE" w:rsidP="00B77FB8">
            <w:pPr>
              <w:pStyle w:val="TAC"/>
              <w:snapToGrid w:val="0"/>
              <w:spacing w:before="40" w:after="40"/>
            </w:pPr>
            <w:r w:rsidRPr="00B77FB8">
              <w:t>TBA</w:t>
            </w:r>
          </w:p>
        </w:tc>
        <w:tc>
          <w:tcPr>
            <w:tcW w:w="556" w:type="pct"/>
            <w:vAlign w:val="center"/>
          </w:tcPr>
          <w:p w14:paraId="21198AAB" w14:textId="77777777" w:rsidR="005310EE" w:rsidRPr="00B77FB8" w:rsidRDefault="005310EE" w:rsidP="00B77FB8">
            <w:pPr>
              <w:pStyle w:val="TAC"/>
              <w:snapToGrid w:val="0"/>
              <w:spacing w:before="40" w:after="40"/>
            </w:pPr>
            <w:r w:rsidRPr="00B77FB8">
              <w:t>TBA</w:t>
            </w:r>
          </w:p>
        </w:tc>
        <w:tc>
          <w:tcPr>
            <w:tcW w:w="560" w:type="pct"/>
            <w:vAlign w:val="center"/>
          </w:tcPr>
          <w:p w14:paraId="21198AAC" w14:textId="77777777" w:rsidR="005310EE" w:rsidRPr="00B77FB8" w:rsidRDefault="005310EE" w:rsidP="00B77FB8">
            <w:pPr>
              <w:pStyle w:val="TAC"/>
              <w:snapToGrid w:val="0"/>
              <w:spacing w:before="40" w:after="40"/>
            </w:pPr>
            <w:r w:rsidRPr="00B77FB8">
              <w:t>TBA</w:t>
            </w:r>
          </w:p>
        </w:tc>
        <w:tc>
          <w:tcPr>
            <w:tcW w:w="578" w:type="pct"/>
            <w:vAlign w:val="center"/>
          </w:tcPr>
          <w:p w14:paraId="21198AAD" w14:textId="77777777" w:rsidR="005310EE" w:rsidRPr="00B77FB8" w:rsidRDefault="005310EE" w:rsidP="00B77FB8">
            <w:pPr>
              <w:pStyle w:val="TAC"/>
              <w:snapToGrid w:val="0"/>
              <w:spacing w:before="40" w:after="40"/>
            </w:pPr>
            <w:r w:rsidRPr="00B77FB8">
              <w:t>TBA</w:t>
            </w:r>
          </w:p>
        </w:tc>
      </w:tr>
      <w:tr w:rsidR="005310EE" w:rsidRPr="005310EE" w14:paraId="21198AB9" w14:textId="77777777" w:rsidTr="00204797">
        <w:trPr>
          <w:trHeight w:val="300"/>
        </w:trPr>
        <w:tc>
          <w:tcPr>
            <w:tcW w:w="424" w:type="pct"/>
            <w:vMerge/>
            <w:shd w:val="clear" w:color="auto" w:fill="DAEEF3" w:themeFill="accent5" w:themeFillTint="33"/>
            <w:noWrap/>
            <w:vAlign w:val="center"/>
          </w:tcPr>
          <w:p w14:paraId="21198AAF"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B0"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B1"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1198AB2"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1198AB3"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B4"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B5"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tcPr>
          <w:p w14:paraId="21198AB6" w14:textId="77777777"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14:paraId="21198AB7" w14:textId="77777777"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14:paraId="21198AB8"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21198AC4" w14:textId="77777777" w:rsidTr="00204797">
        <w:trPr>
          <w:trHeight w:val="315"/>
        </w:trPr>
        <w:tc>
          <w:tcPr>
            <w:tcW w:w="424" w:type="pct"/>
            <w:vMerge/>
            <w:shd w:val="clear" w:color="auto" w:fill="DAEEF3" w:themeFill="accent5" w:themeFillTint="33"/>
            <w:noWrap/>
            <w:vAlign w:val="center"/>
          </w:tcPr>
          <w:p w14:paraId="21198ABA"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BB"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BC"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BD"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BE"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B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C0"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tcPr>
          <w:p w14:paraId="21198AC1" w14:textId="77777777"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14:paraId="21198AC2" w14:textId="77777777"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14:paraId="21198AC3"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21198ACF" w14:textId="77777777" w:rsidTr="00204797">
        <w:trPr>
          <w:trHeight w:val="300"/>
        </w:trPr>
        <w:tc>
          <w:tcPr>
            <w:tcW w:w="424" w:type="pct"/>
            <w:vMerge/>
            <w:shd w:val="clear" w:color="auto" w:fill="DAEEF3" w:themeFill="accent5" w:themeFillTint="33"/>
            <w:noWrap/>
            <w:vAlign w:val="center"/>
          </w:tcPr>
          <w:p w14:paraId="21198AC5"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C6" w14:textId="77777777"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21198AC7"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21198AC8"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1198AC9"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CA"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14:paraId="21198ACB"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14:paraId="21198ACC"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14:paraId="21198ACD"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14:paraId="21198ACE" w14:textId="77777777"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14:paraId="21198ADA" w14:textId="77777777" w:rsidTr="00204797">
        <w:trPr>
          <w:trHeight w:val="300"/>
        </w:trPr>
        <w:tc>
          <w:tcPr>
            <w:tcW w:w="424" w:type="pct"/>
            <w:vMerge/>
            <w:shd w:val="clear" w:color="auto" w:fill="DAEEF3" w:themeFill="accent5" w:themeFillTint="33"/>
            <w:noWrap/>
            <w:vAlign w:val="center"/>
          </w:tcPr>
          <w:p w14:paraId="21198AD0"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D1"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D2"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D3"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D4"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D5"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D6"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21198AD7" w14:textId="77777777"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14:paraId="21198AD8" w14:textId="77777777"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14:paraId="21198AD9"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21198AE5" w14:textId="77777777" w:rsidTr="00204797">
        <w:trPr>
          <w:trHeight w:val="300"/>
        </w:trPr>
        <w:tc>
          <w:tcPr>
            <w:tcW w:w="424" w:type="pct"/>
            <w:vMerge/>
            <w:shd w:val="clear" w:color="auto" w:fill="DAEEF3" w:themeFill="accent5" w:themeFillTint="33"/>
            <w:noWrap/>
            <w:vAlign w:val="center"/>
          </w:tcPr>
          <w:p w14:paraId="21198ADB"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DC"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DD"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1198ADE"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1198AD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21198AE0"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E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21198AE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14:paraId="21198AE3"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78" w:type="pct"/>
            <w:vAlign w:val="center"/>
          </w:tcPr>
          <w:p w14:paraId="21198AE4"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14:paraId="21198AF0" w14:textId="77777777" w:rsidTr="00204797">
        <w:trPr>
          <w:trHeight w:val="315"/>
        </w:trPr>
        <w:tc>
          <w:tcPr>
            <w:tcW w:w="424" w:type="pct"/>
            <w:vMerge/>
            <w:shd w:val="clear" w:color="auto" w:fill="DAEEF3" w:themeFill="accent5" w:themeFillTint="33"/>
            <w:noWrap/>
            <w:vAlign w:val="center"/>
          </w:tcPr>
          <w:p w14:paraId="21198AE6"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1198AE7"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1198AE8"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198AE9"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1198AEA"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1198AEB"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21198AEC"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21198AED"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14:paraId="21198AEE"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78" w:type="pct"/>
            <w:vAlign w:val="center"/>
          </w:tcPr>
          <w:p w14:paraId="21198AE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14:paraId="21198AF1" w14:textId="77777777" w:rsidR="00601D8B" w:rsidRPr="00601D8B" w:rsidRDefault="00601D8B" w:rsidP="00601D8B">
      <w:pPr>
        <w:rPr>
          <w:lang w:eastAsia="zh-CN"/>
        </w:rPr>
      </w:pPr>
    </w:p>
    <w:p w14:paraId="21198AF2" w14:textId="77777777" w:rsidR="008C79DB" w:rsidRPr="002E1F0D" w:rsidRDefault="00E36C52" w:rsidP="00E36C52">
      <w:pPr>
        <w:pStyle w:val="Heading3"/>
        <w:rPr>
          <w:lang w:eastAsia="zh-CN"/>
        </w:rPr>
      </w:pPr>
      <w:bookmarkStart w:id="48" w:name="_Toc452557936"/>
      <w:bookmarkStart w:id="49" w:name="_Toc452619551"/>
      <w:bookmarkStart w:id="50" w:name="_Toc452716138"/>
      <w:bookmarkStart w:id="51"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8"/>
      <w:bookmarkEnd w:id="49"/>
      <w:bookmarkEnd w:id="50"/>
      <w:bookmarkEnd w:id="51"/>
    </w:p>
    <w:p w14:paraId="21198AF3" w14:textId="77777777"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14:paraId="21198AF4" w14:textId="77777777" w:rsidR="006715ED" w:rsidRPr="00EB0B06" w:rsidRDefault="006715ED" w:rsidP="00EB0B06">
      <w:pPr>
        <w:snapToGrid w:val="0"/>
        <w:jc w:val="both"/>
        <w:rPr>
          <w:rFonts w:eastAsiaTheme="minorEastAsia"/>
        </w:rPr>
      </w:pPr>
      <w:r w:rsidRPr="00EB0B06">
        <w:rPr>
          <w:rFonts w:eastAsiaTheme="minorEastAsia"/>
        </w:rPr>
        <w:t>For FDD 10MHz/15kHz scenario</w:t>
      </w:r>
    </w:p>
    <w:p w14:paraId="21198AF5" w14:textId="77777777"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14:paraId="21198AF6"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14:paraId="21198AF7"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14:paraId="21198AF8"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14:paraId="21198AF9"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14:paraId="21198AFA"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14:paraId="21198AFB"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14:paraId="21198AFC"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14:paraId="21198AFD"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14:paraId="21198AFE"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14:paraId="21198AFF"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14:paraId="21198B00"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14:paraId="21198B01"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14:paraId="21198B02" w14:textId="77777777"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14:paraId="21198B03" w14:textId="77777777"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14:paraId="21198B04"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14:paraId="21198B05"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14:paraId="21198B06"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14:paraId="21198B07" w14:textId="77777777"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14:paraId="21198B08"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14:paraId="21198B09"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14:paraId="21198B0A"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14:paraId="21198B0B"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14:paraId="21198B0C"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14:paraId="21198B0D"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21198B0E"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21198B0F"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14:paraId="21198B10"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21198B11"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21198B12" w14:textId="77777777"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14:paraId="21198B13" w14:textId="77777777"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14:paraId="21198B14"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14:paraId="21198B15"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21198B16"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21198B17"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14:paraId="21198B18"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14:paraId="21198B19" w14:textId="77777777"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14:paraId="21198B1A"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14:paraId="21198B1B"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21198B1C"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21198B1D"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14:paraId="21198B1E"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21198B1F" w14:textId="77777777" w:rsidR="00EA111D" w:rsidRPr="008C79DB" w:rsidRDefault="00EA111D" w:rsidP="00EA111D">
      <w:pPr>
        <w:pStyle w:val="Guidance"/>
        <w:rPr>
          <w:lang w:eastAsia="zh-CN"/>
        </w:rPr>
      </w:pPr>
    </w:p>
    <w:p w14:paraId="21198B20" w14:textId="77777777" w:rsidR="007E3922" w:rsidRDefault="007E3922" w:rsidP="007E3922">
      <w:pPr>
        <w:pStyle w:val="Heading1"/>
        <w:rPr>
          <w:lang w:eastAsia="zh-CN"/>
        </w:rPr>
      </w:pPr>
      <w:bookmarkStart w:id="52" w:name="_Toc87880799"/>
      <w:bookmarkStart w:id="53"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2"/>
    </w:p>
    <w:p w14:paraId="21198B21" w14:textId="77777777" w:rsidR="007E3922" w:rsidRDefault="007E3922" w:rsidP="007E3922">
      <w:pPr>
        <w:pStyle w:val="Heading2"/>
        <w:rPr>
          <w:lang w:eastAsia="zh-CN"/>
        </w:rPr>
      </w:pPr>
      <w:bookmarkStart w:id="54"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4"/>
    </w:p>
    <w:p w14:paraId="21198B22" w14:textId="77777777" w:rsidR="007E3922" w:rsidRDefault="007E3922" w:rsidP="007E3922">
      <w:pPr>
        <w:pStyle w:val="Heading3"/>
        <w:rPr>
          <w:lang w:eastAsia="zh-CN"/>
        </w:rPr>
      </w:pPr>
      <w:bookmarkStart w:id="55"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5"/>
    </w:p>
    <w:p w14:paraId="21198B23"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21198B24"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21198B25"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21198B26" w14:textId="77777777"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14:paraId="21198B27" w14:textId="77777777"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21198B2A" w14:textId="77777777" w:rsidTr="00266F96">
        <w:tc>
          <w:tcPr>
            <w:tcW w:w="4936" w:type="dxa"/>
            <w:shd w:val="clear" w:color="auto" w:fill="auto"/>
          </w:tcPr>
          <w:p w14:paraId="21198B28"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21198B29"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21198B2D" w14:textId="77777777" w:rsidTr="00266F96">
        <w:tc>
          <w:tcPr>
            <w:tcW w:w="4936" w:type="dxa"/>
            <w:shd w:val="clear" w:color="auto" w:fill="auto"/>
          </w:tcPr>
          <w:p w14:paraId="21198B2B"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21198DC2" wp14:editId="21198DC3">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21198B2C"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21198DC4" wp14:editId="21198DC5">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21198B2E"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21198B2F"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21198B30" w14:textId="77777777" w:rsidR="00625A78" w:rsidRDefault="00625A78" w:rsidP="001F1CA3">
      <w:pPr>
        <w:pStyle w:val="Heading3"/>
        <w:rPr>
          <w:lang w:eastAsia="zh-CN"/>
        </w:rPr>
      </w:pPr>
      <w:bookmarkStart w:id="56"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6"/>
    </w:p>
    <w:p w14:paraId="21198B31"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21198B32"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21198B33"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21198B34"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w14:anchorId="21198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9.4pt" o:ole="">
            <v:imagedata r:id="rId21" o:title=""/>
          </v:shape>
          <o:OLEObject Type="Embed" ProgID="Equation.3" ShapeID="_x0000_i1025" DrawAspect="Content" ObjectID="_1710401878" r:id="rId22"/>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21198DC7">
          <v:shape id="_x0000_i1026" type="#_x0000_t75" style="width:28.8pt;height:14.4pt" o:ole="">
            <v:imagedata r:id="rId23" o:title=""/>
          </v:shape>
          <o:OLEObject Type="Embed" ProgID="Equation.3" ShapeID="_x0000_i1026" DrawAspect="Content" ObjectID="_1710401879" r:id="rId24"/>
        </w:object>
      </w:r>
      <w:r>
        <w:rPr>
          <w:rFonts w:eastAsia="Times New Roman"/>
          <w:lang w:eastAsia="en-GB"/>
        </w:rPr>
        <w:t>.</w:t>
      </w:r>
    </w:p>
    <w:p w14:paraId="21198B35"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21198B36"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21198B37"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21198B38" w14:textId="77777777" w:rsidR="007E3922" w:rsidRDefault="007E3922" w:rsidP="007E3922">
      <w:pPr>
        <w:pStyle w:val="Heading2"/>
        <w:rPr>
          <w:lang w:eastAsia="ja-JP"/>
        </w:rPr>
      </w:pPr>
      <w:bookmarkStart w:id="57"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7"/>
    </w:p>
    <w:p w14:paraId="21198B39" w14:textId="77777777" w:rsidR="005348F0" w:rsidRPr="00ED1BDB" w:rsidRDefault="005348F0" w:rsidP="005348F0">
      <w:pPr>
        <w:pStyle w:val="Heading3"/>
        <w:rPr>
          <w:sz w:val="32"/>
          <w:lang w:eastAsia="zh-CN"/>
        </w:rPr>
      </w:pPr>
      <w:bookmarkStart w:id="58" w:name="_Toc483502818"/>
      <w:bookmarkStart w:id="59" w:name="_Toc87880804"/>
      <w:r w:rsidRPr="00ED1BDB">
        <w:rPr>
          <w:rFonts w:hint="eastAsia"/>
          <w:lang w:val="en-US" w:eastAsia="zh-CN"/>
        </w:rPr>
        <w:t>5</w:t>
      </w:r>
      <w:r w:rsidRPr="00ED1BDB">
        <w:rPr>
          <w:lang w:val="en-US"/>
        </w:rPr>
        <w:t>.2.1</w:t>
      </w:r>
      <w:r w:rsidRPr="00ED1BDB">
        <w:rPr>
          <w:lang w:val="en-US"/>
        </w:rPr>
        <w:tab/>
      </w:r>
      <w:bookmarkEnd w:id="58"/>
      <w:r w:rsidRPr="00ED1BDB">
        <w:rPr>
          <w:rFonts w:hint="eastAsia"/>
          <w:lang w:val="en-US" w:eastAsia="zh-CN"/>
        </w:rPr>
        <w:t>General</w:t>
      </w:r>
      <w:bookmarkEnd w:id="59"/>
    </w:p>
    <w:p w14:paraId="21198B3A"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21198B3B" w14:textId="77777777"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14:paraId="21198B3C" w14:textId="77777777"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14:paraId="21198B3D" w14:textId="77777777" w:rsidR="005348F0" w:rsidRPr="00ED1BDB" w:rsidRDefault="005348F0" w:rsidP="005348F0">
      <w:pPr>
        <w:pStyle w:val="Heading3"/>
        <w:rPr>
          <w:sz w:val="32"/>
          <w:lang w:eastAsia="zh-CN"/>
        </w:rPr>
      </w:pPr>
      <w:bookmarkStart w:id="60" w:name="_Toc483502819"/>
      <w:bookmarkStart w:id="61"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60"/>
      <w:bookmarkEnd w:id="61"/>
    </w:p>
    <w:p w14:paraId="21198B3E" w14:textId="77777777"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21198B3F"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14:paraId="21198B40"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14:paraId="21198B41" w14:textId="77777777"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14:paraId="21198B42"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14:paraId="21198B43"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14:paraId="21198B44" w14:textId="77777777" w:rsidR="005348F0" w:rsidRPr="00164DD6" w:rsidRDefault="005348F0" w:rsidP="00164DD6">
      <w:pPr>
        <w:snapToGrid w:val="0"/>
      </w:pPr>
      <w:r w:rsidRPr="00164DD6">
        <w:t>In particular, the following CRS-IM receiver assumptions are used for the evaluation:</w:t>
      </w:r>
    </w:p>
    <w:p w14:paraId="21198B45"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14:paraId="21198B46"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14:paraId="21198B47"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14:paraId="21198B48" w14:textId="77777777"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2" w:name="_Toc483502820"/>
    </w:p>
    <w:p w14:paraId="21198B49" w14:textId="77777777" w:rsidR="005348F0" w:rsidRPr="00ED1BDB" w:rsidRDefault="005348F0" w:rsidP="005348F0">
      <w:pPr>
        <w:pStyle w:val="Heading3"/>
        <w:rPr>
          <w:sz w:val="32"/>
          <w:lang w:eastAsia="zh-CN"/>
        </w:rPr>
      </w:pPr>
      <w:bookmarkStart w:id="63" w:name="_Toc87880806"/>
      <w:r w:rsidRPr="00ED1BDB">
        <w:rPr>
          <w:rFonts w:hint="eastAsia"/>
          <w:lang w:val="en-US" w:eastAsia="zh-CN"/>
        </w:rPr>
        <w:t>5</w:t>
      </w:r>
      <w:r w:rsidRPr="00ED1BDB">
        <w:rPr>
          <w:lang w:val="en-US"/>
        </w:rPr>
        <w:t>.2.3</w:t>
      </w:r>
      <w:r w:rsidRPr="00ED1BDB">
        <w:rPr>
          <w:lang w:val="en-US"/>
        </w:rPr>
        <w:tab/>
        <w:t xml:space="preserve">LTE cell configuration </w:t>
      </w:r>
      <w:bookmarkEnd w:id="62"/>
      <w:r w:rsidRPr="00ED1BDB">
        <w:rPr>
          <w:lang w:val="en-US"/>
        </w:rPr>
        <w:t>detection</w:t>
      </w:r>
      <w:bookmarkEnd w:id="63"/>
    </w:p>
    <w:p w14:paraId="21198B4A"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21198B4B"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21198B4C" w14:textId="77777777" w:rsidR="007E3922" w:rsidRDefault="007E3922" w:rsidP="007E3922">
      <w:pPr>
        <w:pStyle w:val="Heading2"/>
        <w:rPr>
          <w:lang w:eastAsia="zh-CN"/>
        </w:rPr>
      </w:pPr>
      <w:bookmarkStart w:id="64" w:name="_Toc87880807"/>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4"/>
    </w:p>
    <w:p w14:paraId="21198B4D" w14:textId="77777777" w:rsidR="007E3922" w:rsidRDefault="007E3922" w:rsidP="007E3922">
      <w:pPr>
        <w:pStyle w:val="Heading3"/>
        <w:rPr>
          <w:lang w:eastAsia="zh-CN"/>
        </w:rPr>
      </w:pPr>
      <w:bookmarkStart w:id="65"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5"/>
    </w:p>
    <w:p w14:paraId="21198B4E" w14:textId="77777777" w:rsidR="00320253" w:rsidRPr="00090208" w:rsidRDefault="00320253" w:rsidP="00090208">
      <w:pPr>
        <w:pStyle w:val="Heading4"/>
      </w:pPr>
      <w:bookmarkStart w:id="66" w:name="_Toc87880809"/>
      <w:r w:rsidRPr="00090208">
        <w:t>5.3.1.1</w:t>
      </w:r>
      <w:r w:rsidR="009A78FB" w:rsidRPr="002E1F0D">
        <w:rPr>
          <w:lang w:eastAsia="zh-CN"/>
        </w:rPr>
        <w:tab/>
      </w:r>
      <w:r w:rsidRPr="00090208">
        <w:t>General</w:t>
      </w:r>
      <w:bookmarkEnd w:id="66"/>
    </w:p>
    <w:p w14:paraId="21198B4F"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21198B50" w14:textId="77777777" w:rsidR="00320253" w:rsidRPr="009A78FB" w:rsidRDefault="00320253" w:rsidP="009A78FB">
      <w:pPr>
        <w:pStyle w:val="Heading4"/>
      </w:pPr>
      <w:bookmarkStart w:id="67" w:name="_Toc87880810"/>
      <w:bookmarkStart w:id="68" w:name="OLE_LINK66"/>
      <w:bookmarkStart w:id="69" w:name="OLE_LINK67"/>
      <w:bookmarkStart w:id="70" w:name="OLE_LINK29"/>
      <w:r w:rsidRPr="009A78FB">
        <w:t>5.3.1.2</w:t>
      </w:r>
      <w:r w:rsidR="009A78FB" w:rsidRPr="009A78FB">
        <w:tab/>
      </w:r>
      <w:r w:rsidRPr="009A78FB">
        <w:t>Serving cell PDSCH parameters</w:t>
      </w:r>
      <w:bookmarkEnd w:id="67"/>
    </w:p>
    <w:p w14:paraId="21198B51" w14:textId="77777777" w:rsidR="00320253" w:rsidRPr="00320253" w:rsidRDefault="00320253" w:rsidP="00164DD6">
      <w:pPr>
        <w:rPr>
          <w:lang w:eastAsia="zh-CN"/>
        </w:rPr>
      </w:pPr>
      <w:bookmarkStart w:id="71"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21198B52" w14:textId="77777777" w:rsidR="00C956B0" w:rsidRPr="00C956B0" w:rsidRDefault="00320253" w:rsidP="00C956B0">
      <w:pPr>
        <w:pStyle w:val="TH"/>
        <w:rPr>
          <w:lang w:eastAsia="zh-CN"/>
        </w:rPr>
      </w:pPr>
      <w:bookmarkStart w:id="72" w:name="OLE_LINK33"/>
      <w:bookmarkEnd w:id="71"/>
      <w:r w:rsidRPr="00C956B0">
        <w:rPr>
          <w:rFonts w:hint="eastAsia"/>
        </w:rPr>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18"/>
        <w:gridCol w:w="2925"/>
        <w:gridCol w:w="586"/>
        <w:gridCol w:w="3802"/>
      </w:tblGrid>
      <w:tr w:rsidR="00320253" w14:paraId="21198B56" w14:textId="77777777" w:rsidTr="00266F96">
        <w:trPr>
          <w:jc w:val="center"/>
        </w:trPr>
        <w:tc>
          <w:tcPr>
            <w:tcW w:w="0" w:type="auto"/>
            <w:gridSpan w:val="2"/>
          </w:tcPr>
          <w:bookmarkEnd w:id="72"/>
          <w:p w14:paraId="21198B53"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21198B54" w14:textId="77777777" w:rsidR="00320253" w:rsidRPr="00320253" w:rsidRDefault="00320253" w:rsidP="00025241">
            <w:pPr>
              <w:pStyle w:val="TAC"/>
              <w:rPr>
                <w:lang w:eastAsia="zh-CN"/>
              </w:rPr>
            </w:pPr>
            <w:r w:rsidRPr="00320253">
              <w:rPr>
                <w:lang w:eastAsia="zh-CN"/>
              </w:rPr>
              <w:t>Unit</w:t>
            </w:r>
          </w:p>
        </w:tc>
        <w:tc>
          <w:tcPr>
            <w:tcW w:w="0" w:type="auto"/>
          </w:tcPr>
          <w:p w14:paraId="21198B55"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21198B5A" w14:textId="77777777" w:rsidTr="00266F96">
        <w:trPr>
          <w:jc w:val="center"/>
        </w:trPr>
        <w:tc>
          <w:tcPr>
            <w:tcW w:w="0" w:type="auto"/>
            <w:gridSpan w:val="2"/>
          </w:tcPr>
          <w:p w14:paraId="21198B57"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21198B58"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21198B59"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21198B5E" w14:textId="77777777" w:rsidTr="00266F96">
        <w:trPr>
          <w:jc w:val="center"/>
        </w:trPr>
        <w:tc>
          <w:tcPr>
            <w:tcW w:w="0" w:type="auto"/>
            <w:gridSpan w:val="2"/>
          </w:tcPr>
          <w:p w14:paraId="21198B5B"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21198B5C"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21198B5D" w14:textId="77777777" w:rsidR="00320253" w:rsidRPr="00320253" w:rsidRDefault="00320253" w:rsidP="00025241">
            <w:pPr>
              <w:pStyle w:val="TAC"/>
              <w:rPr>
                <w:lang w:eastAsia="zh-CN"/>
              </w:rPr>
            </w:pPr>
            <w:r w:rsidRPr="00320253">
              <w:rPr>
                <w:rFonts w:hint="eastAsia"/>
                <w:lang w:eastAsia="zh-CN"/>
              </w:rPr>
              <w:t>15</w:t>
            </w:r>
          </w:p>
        </w:tc>
      </w:tr>
      <w:tr w:rsidR="00320253" w14:paraId="21198B62" w14:textId="77777777" w:rsidTr="00266F96">
        <w:trPr>
          <w:jc w:val="center"/>
        </w:trPr>
        <w:tc>
          <w:tcPr>
            <w:tcW w:w="0" w:type="auto"/>
            <w:gridSpan w:val="2"/>
          </w:tcPr>
          <w:p w14:paraId="21198B5F"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21198B60" w14:textId="77777777" w:rsidR="00320253" w:rsidRPr="00320253" w:rsidRDefault="00320253" w:rsidP="00266F96">
            <w:pPr>
              <w:spacing w:after="0"/>
              <w:jc w:val="center"/>
              <w:rPr>
                <w:lang w:eastAsia="zh-CN"/>
              </w:rPr>
            </w:pPr>
          </w:p>
        </w:tc>
        <w:tc>
          <w:tcPr>
            <w:tcW w:w="0" w:type="auto"/>
          </w:tcPr>
          <w:p w14:paraId="21198B61"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21198B66" w14:textId="77777777" w:rsidTr="00266F96">
        <w:trPr>
          <w:jc w:val="center"/>
        </w:trPr>
        <w:tc>
          <w:tcPr>
            <w:tcW w:w="0" w:type="auto"/>
            <w:gridSpan w:val="2"/>
          </w:tcPr>
          <w:p w14:paraId="21198B63"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21198B64" w14:textId="77777777" w:rsidR="00320253" w:rsidRPr="00320253" w:rsidRDefault="00320253" w:rsidP="00266F96">
            <w:pPr>
              <w:spacing w:after="0"/>
              <w:jc w:val="center"/>
              <w:rPr>
                <w:lang w:eastAsia="zh-CN"/>
              </w:rPr>
            </w:pPr>
          </w:p>
        </w:tc>
        <w:tc>
          <w:tcPr>
            <w:tcW w:w="0" w:type="auto"/>
          </w:tcPr>
          <w:p w14:paraId="21198B65"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21198B6A" w14:textId="77777777" w:rsidTr="00266F96">
        <w:trPr>
          <w:jc w:val="center"/>
        </w:trPr>
        <w:tc>
          <w:tcPr>
            <w:tcW w:w="0" w:type="auto"/>
            <w:gridSpan w:val="2"/>
          </w:tcPr>
          <w:p w14:paraId="21198B67"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21198B68" w14:textId="77777777" w:rsidR="00320253" w:rsidRPr="00320253" w:rsidRDefault="00320253" w:rsidP="00266F96">
            <w:pPr>
              <w:spacing w:after="0"/>
              <w:jc w:val="center"/>
              <w:rPr>
                <w:lang w:eastAsia="zh-CN"/>
              </w:rPr>
            </w:pPr>
          </w:p>
        </w:tc>
        <w:tc>
          <w:tcPr>
            <w:tcW w:w="0" w:type="auto"/>
          </w:tcPr>
          <w:p w14:paraId="21198B69"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21198B6E" w14:textId="77777777" w:rsidTr="00266F96">
        <w:trPr>
          <w:jc w:val="center"/>
        </w:trPr>
        <w:tc>
          <w:tcPr>
            <w:tcW w:w="0" w:type="auto"/>
            <w:gridSpan w:val="2"/>
          </w:tcPr>
          <w:p w14:paraId="21198B6B"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21198B6C" w14:textId="77777777" w:rsidR="00320253" w:rsidRPr="00320253" w:rsidRDefault="00320253" w:rsidP="00266F96">
            <w:pPr>
              <w:spacing w:after="0"/>
              <w:jc w:val="center"/>
              <w:rPr>
                <w:lang w:eastAsia="zh-CN"/>
              </w:rPr>
            </w:pPr>
          </w:p>
        </w:tc>
        <w:tc>
          <w:tcPr>
            <w:tcW w:w="0" w:type="auto"/>
          </w:tcPr>
          <w:p w14:paraId="21198B6D" w14:textId="77777777" w:rsidR="00320253" w:rsidRPr="00320253" w:rsidRDefault="00320253" w:rsidP="00025241">
            <w:pPr>
              <w:pStyle w:val="TAC"/>
              <w:rPr>
                <w:lang w:eastAsia="zh-CN"/>
              </w:rPr>
            </w:pPr>
            <w:r w:rsidRPr="00320253">
              <w:rPr>
                <w:rFonts w:hint="eastAsia"/>
                <w:lang w:eastAsia="zh-CN"/>
              </w:rPr>
              <w:t>4</w:t>
            </w:r>
          </w:p>
        </w:tc>
      </w:tr>
      <w:tr w:rsidR="00320253" w14:paraId="21198B72" w14:textId="77777777" w:rsidTr="00266F96">
        <w:trPr>
          <w:jc w:val="center"/>
        </w:trPr>
        <w:tc>
          <w:tcPr>
            <w:tcW w:w="0" w:type="auto"/>
            <w:gridSpan w:val="2"/>
          </w:tcPr>
          <w:p w14:paraId="21198B6F"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21198B70" w14:textId="77777777" w:rsidR="00320253" w:rsidRPr="00320253" w:rsidRDefault="00320253" w:rsidP="00266F96">
            <w:pPr>
              <w:spacing w:after="0"/>
              <w:jc w:val="center"/>
              <w:rPr>
                <w:lang w:eastAsia="zh-CN"/>
              </w:rPr>
            </w:pPr>
          </w:p>
        </w:tc>
        <w:tc>
          <w:tcPr>
            <w:tcW w:w="0" w:type="auto"/>
          </w:tcPr>
          <w:p w14:paraId="21198B71" w14:textId="77777777" w:rsidR="00320253" w:rsidRPr="00320253" w:rsidRDefault="00320253" w:rsidP="00025241">
            <w:pPr>
              <w:pStyle w:val="TAC"/>
              <w:rPr>
                <w:lang w:eastAsia="zh-CN"/>
              </w:rPr>
            </w:pPr>
            <w:r w:rsidRPr="00320253">
              <w:rPr>
                <w:rFonts w:hint="eastAsia"/>
                <w:lang w:eastAsia="zh-CN"/>
              </w:rPr>
              <w:t>1</w:t>
            </w:r>
          </w:p>
        </w:tc>
      </w:tr>
      <w:tr w:rsidR="00320253" w14:paraId="21198B77" w14:textId="77777777" w:rsidTr="00266F96">
        <w:trPr>
          <w:trHeight w:val="70"/>
          <w:jc w:val="center"/>
        </w:trPr>
        <w:tc>
          <w:tcPr>
            <w:tcW w:w="0" w:type="auto"/>
            <w:vMerge w:val="restart"/>
          </w:tcPr>
          <w:p w14:paraId="21198B73" w14:textId="77777777" w:rsidR="00320253" w:rsidRPr="005B0AA1" w:rsidRDefault="00320253" w:rsidP="005B0AA1">
            <w:pPr>
              <w:pStyle w:val="TAL"/>
              <w:rPr>
                <w:rFonts w:eastAsia="SimSun"/>
                <w:bCs/>
                <w:lang w:eastAsia="zh-CN"/>
              </w:rPr>
            </w:pPr>
            <w:bookmarkStart w:id="73"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21198B74"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21198B75" w14:textId="77777777" w:rsidR="00320253" w:rsidRPr="00320253" w:rsidRDefault="00320253" w:rsidP="00266F96">
            <w:pPr>
              <w:spacing w:after="0"/>
              <w:jc w:val="center"/>
              <w:rPr>
                <w:lang w:eastAsia="zh-CN"/>
              </w:rPr>
            </w:pPr>
          </w:p>
        </w:tc>
        <w:tc>
          <w:tcPr>
            <w:tcW w:w="0" w:type="auto"/>
          </w:tcPr>
          <w:p w14:paraId="21198B76" w14:textId="77777777" w:rsidR="00320253" w:rsidRPr="00320253" w:rsidRDefault="00320253" w:rsidP="00025241">
            <w:pPr>
              <w:pStyle w:val="TAC"/>
              <w:rPr>
                <w:lang w:val="en-US" w:eastAsia="zh-CN"/>
              </w:rPr>
            </w:pPr>
            <w:r w:rsidRPr="00320253">
              <w:t>Type A</w:t>
            </w:r>
          </w:p>
        </w:tc>
      </w:tr>
      <w:tr w:rsidR="00320253" w14:paraId="21198B7C" w14:textId="77777777" w:rsidTr="00266F96">
        <w:trPr>
          <w:trHeight w:val="70"/>
          <w:jc w:val="center"/>
        </w:trPr>
        <w:tc>
          <w:tcPr>
            <w:tcW w:w="0" w:type="auto"/>
            <w:vMerge/>
          </w:tcPr>
          <w:p w14:paraId="21198B78" w14:textId="77777777" w:rsidR="00320253" w:rsidRPr="005B0AA1" w:rsidRDefault="00320253" w:rsidP="005B0AA1">
            <w:pPr>
              <w:pStyle w:val="TAL"/>
              <w:rPr>
                <w:rFonts w:eastAsia="SimSun"/>
                <w:bCs/>
                <w:lang w:eastAsia="zh-CN"/>
              </w:rPr>
            </w:pPr>
          </w:p>
        </w:tc>
        <w:tc>
          <w:tcPr>
            <w:tcW w:w="0" w:type="auto"/>
          </w:tcPr>
          <w:p w14:paraId="21198B79"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21198B7A" w14:textId="77777777" w:rsidR="00320253" w:rsidRPr="00320253" w:rsidRDefault="00320253" w:rsidP="00266F96">
            <w:pPr>
              <w:spacing w:after="0"/>
              <w:jc w:val="center"/>
              <w:rPr>
                <w:lang w:eastAsia="zh-CN"/>
              </w:rPr>
            </w:pPr>
          </w:p>
        </w:tc>
        <w:tc>
          <w:tcPr>
            <w:tcW w:w="0" w:type="auto"/>
          </w:tcPr>
          <w:p w14:paraId="21198B7B" w14:textId="77777777" w:rsidR="00320253" w:rsidRPr="00320253" w:rsidRDefault="00320253" w:rsidP="00025241">
            <w:pPr>
              <w:pStyle w:val="TAC"/>
            </w:pPr>
            <w:bookmarkStart w:id="74"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4"/>
          </w:p>
        </w:tc>
      </w:tr>
      <w:tr w:rsidR="00320253" w14:paraId="21198B82" w14:textId="77777777" w:rsidTr="00266F96">
        <w:trPr>
          <w:trHeight w:val="451"/>
          <w:jc w:val="center"/>
        </w:trPr>
        <w:tc>
          <w:tcPr>
            <w:tcW w:w="0" w:type="auto"/>
            <w:vMerge/>
          </w:tcPr>
          <w:p w14:paraId="21198B7D" w14:textId="77777777" w:rsidR="00320253" w:rsidRPr="005B0AA1" w:rsidRDefault="00320253" w:rsidP="005B0AA1">
            <w:pPr>
              <w:pStyle w:val="TAL"/>
              <w:rPr>
                <w:rFonts w:eastAsia="SimSun"/>
                <w:bCs/>
                <w:lang w:eastAsia="zh-CN"/>
              </w:rPr>
            </w:pPr>
          </w:p>
        </w:tc>
        <w:tc>
          <w:tcPr>
            <w:tcW w:w="0" w:type="auto"/>
          </w:tcPr>
          <w:p w14:paraId="21198B7E"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21198B7F" w14:textId="77777777" w:rsidR="00320253" w:rsidRPr="00320253" w:rsidRDefault="00320253" w:rsidP="00266F96">
            <w:pPr>
              <w:spacing w:after="0"/>
              <w:jc w:val="center"/>
              <w:rPr>
                <w:lang w:eastAsia="zh-CN"/>
              </w:rPr>
            </w:pPr>
          </w:p>
        </w:tc>
        <w:tc>
          <w:tcPr>
            <w:tcW w:w="0" w:type="auto"/>
          </w:tcPr>
          <w:p w14:paraId="21198B80" w14:textId="77777777" w:rsidR="00320253" w:rsidRPr="00320253" w:rsidRDefault="00320253" w:rsidP="00025241">
            <w:pPr>
              <w:pStyle w:val="TAC"/>
            </w:pPr>
            <w:r w:rsidRPr="00320253">
              <w:t>For scenario 1: 9</w:t>
            </w:r>
          </w:p>
          <w:p w14:paraId="21198B81" w14:textId="77777777" w:rsidR="00320253" w:rsidRPr="00320253" w:rsidRDefault="00320253" w:rsidP="00025241">
            <w:pPr>
              <w:pStyle w:val="TAC"/>
            </w:pPr>
            <w:r w:rsidRPr="00320253">
              <w:t xml:space="preserve">For scenario 2: L=9, [11] if RM is configured,         12 otherwise. </w:t>
            </w:r>
          </w:p>
        </w:tc>
      </w:tr>
      <w:tr w:rsidR="00320253" w14:paraId="21198B87" w14:textId="77777777" w:rsidTr="00266F96">
        <w:trPr>
          <w:trHeight w:val="155"/>
          <w:jc w:val="center"/>
        </w:trPr>
        <w:tc>
          <w:tcPr>
            <w:tcW w:w="0" w:type="auto"/>
            <w:vMerge/>
          </w:tcPr>
          <w:p w14:paraId="21198B83" w14:textId="77777777" w:rsidR="00320253" w:rsidRPr="005B0AA1" w:rsidRDefault="00320253" w:rsidP="005B0AA1">
            <w:pPr>
              <w:pStyle w:val="TAL"/>
              <w:rPr>
                <w:rFonts w:eastAsia="SimSun"/>
                <w:bCs/>
                <w:lang w:eastAsia="zh-CN"/>
              </w:rPr>
            </w:pPr>
            <w:bookmarkStart w:id="75" w:name="_Hlk78538787"/>
          </w:p>
        </w:tc>
        <w:tc>
          <w:tcPr>
            <w:tcW w:w="0" w:type="auto"/>
          </w:tcPr>
          <w:p w14:paraId="21198B84" w14:textId="77777777" w:rsidR="00320253" w:rsidRPr="005B0AA1" w:rsidRDefault="00320253" w:rsidP="005B0AA1">
            <w:pPr>
              <w:pStyle w:val="TAL"/>
              <w:rPr>
                <w:rFonts w:eastAsia="SimSun"/>
                <w:bCs/>
                <w:lang w:eastAsia="zh-CN"/>
              </w:rPr>
            </w:pPr>
            <w:bookmarkStart w:id="76" w:name="OLE_LINK53"/>
            <w:r w:rsidRPr="005B0AA1">
              <w:rPr>
                <w:rFonts w:eastAsia="SimSun"/>
                <w:bCs/>
                <w:lang w:eastAsia="zh-CN"/>
              </w:rPr>
              <w:t>PRB bundling size</w:t>
            </w:r>
            <w:bookmarkEnd w:id="76"/>
          </w:p>
        </w:tc>
        <w:tc>
          <w:tcPr>
            <w:tcW w:w="0" w:type="auto"/>
          </w:tcPr>
          <w:p w14:paraId="21198B85" w14:textId="77777777" w:rsidR="00320253" w:rsidRPr="00320253" w:rsidRDefault="00320253" w:rsidP="00266F96">
            <w:pPr>
              <w:spacing w:after="0"/>
              <w:jc w:val="center"/>
              <w:rPr>
                <w:lang w:eastAsia="zh-CN"/>
              </w:rPr>
            </w:pPr>
          </w:p>
        </w:tc>
        <w:tc>
          <w:tcPr>
            <w:tcW w:w="0" w:type="auto"/>
          </w:tcPr>
          <w:p w14:paraId="21198B86" w14:textId="77777777" w:rsidR="00320253" w:rsidRPr="00320253" w:rsidRDefault="00320253" w:rsidP="00025241">
            <w:pPr>
              <w:pStyle w:val="TAC"/>
            </w:pPr>
            <w:r w:rsidRPr="00320253">
              <w:t>2</w:t>
            </w:r>
          </w:p>
        </w:tc>
      </w:tr>
      <w:tr w:rsidR="00320253" w14:paraId="21198B8C" w14:textId="77777777" w:rsidTr="00266F96">
        <w:trPr>
          <w:trHeight w:val="155"/>
          <w:jc w:val="center"/>
        </w:trPr>
        <w:tc>
          <w:tcPr>
            <w:tcW w:w="0" w:type="auto"/>
            <w:vMerge/>
          </w:tcPr>
          <w:p w14:paraId="21198B88" w14:textId="77777777" w:rsidR="00320253" w:rsidRPr="005B0AA1" w:rsidRDefault="00320253" w:rsidP="005B0AA1">
            <w:pPr>
              <w:pStyle w:val="TAL"/>
              <w:rPr>
                <w:rFonts w:eastAsia="SimSun"/>
                <w:bCs/>
                <w:lang w:eastAsia="zh-CN"/>
              </w:rPr>
            </w:pPr>
          </w:p>
        </w:tc>
        <w:tc>
          <w:tcPr>
            <w:tcW w:w="0" w:type="auto"/>
          </w:tcPr>
          <w:p w14:paraId="21198B89"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21198B8A" w14:textId="77777777" w:rsidR="00320253" w:rsidRPr="00320253" w:rsidRDefault="00320253" w:rsidP="00266F96">
            <w:pPr>
              <w:spacing w:after="0"/>
              <w:jc w:val="center"/>
              <w:rPr>
                <w:lang w:eastAsia="zh-CN"/>
              </w:rPr>
            </w:pPr>
          </w:p>
        </w:tc>
        <w:tc>
          <w:tcPr>
            <w:tcW w:w="0" w:type="auto"/>
          </w:tcPr>
          <w:p w14:paraId="21198B8B" w14:textId="77777777" w:rsidR="00320253" w:rsidRPr="00320253" w:rsidRDefault="00320253" w:rsidP="00025241">
            <w:pPr>
              <w:pStyle w:val="TAC"/>
            </w:pPr>
            <w:r w:rsidRPr="00320253">
              <w:t>Static</w:t>
            </w:r>
          </w:p>
        </w:tc>
      </w:tr>
      <w:tr w:rsidR="00320253" w14:paraId="21198B91" w14:textId="77777777" w:rsidTr="00266F96">
        <w:trPr>
          <w:trHeight w:val="155"/>
          <w:jc w:val="center"/>
        </w:trPr>
        <w:tc>
          <w:tcPr>
            <w:tcW w:w="0" w:type="auto"/>
            <w:vMerge/>
          </w:tcPr>
          <w:p w14:paraId="21198B8D" w14:textId="77777777" w:rsidR="00320253" w:rsidRPr="005B0AA1" w:rsidRDefault="00320253" w:rsidP="005B0AA1">
            <w:pPr>
              <w:pStyle w:val="TAL"/>
              <w:rPr>
                <w:rFonts w:eastAsia="SimSun"/>
                <w:bCs/>
                <w:lang w:eastAsia="zh-CN"/>
              </w:rPr>
            </w:pPr>
          </w:p>
        </w:tc>
        <w:tc>
          <w:tcPr>
            <w:tcW w:w="0" w:type="auto"/>
          </w:tcPr>
          <w:p w14:paraId="21198B8E"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21198B8F" w14:textId="77777777" w:rsidR="00320253" w:rsidRPr="00320253" w:rsidRDefault="00320253" w:rsidP="00266F96">
            <w:pPr>
              <w:spacing w:after="0"/>
              <w:jc w:val="center"/>
              <w:rPr>
                <w:lang w:eastAsia="zh-CN"/>
              </w:rPr>
            </w:pPr>
          </w:p>
        </w:tc>
        <w:tc>
          <w:tcPr>
            <w:tcW w:w="0" w:type="auto"/>
          </w:tcPr>
          <w:p w14:paraId="21198B90" w14:textId="77777777" w:rsidR="00320253" w:rsidRPr="00320253" w:rsidRDefault="00320253" w:rsidP="00025241">
            <w:pPr>
              <w:pStyle w:val="TAC"/>
            </w:pPr>
            <w:r w:rsidRPr="00320253">
              <w:t>Random precoding with Single panel Type 1 per PRB bundling size per slot</w:t>
            </w:r>
          </w:p>
        </w:tc>
      </w:tr>
      <w:tr w:rsidR="00320253" w14:paraId="21198B96" w14:textId="77777777" w:rsidTr="00266F96">
        <w:trPr>
          <w:trHeight w:val="454"/>
          <w:jc w:val="center"/>
        </w:trPr>
        <w:tc>
          <w:tcPr>
            <w:tcW w:w="0" w:type="auto"/>
            <w:vMerge/>
          </w:tcPr>
          <w:p w14:paraId="21198B92" w14:textId="77777777" w:rsidR="00320253" w:rsidRPr="005B0AA1" w:rsidRDefault="00320253" w:rsidP="005B0AA1">
            <w:pPr>
              <w:pStyle w:val="TAL"/>
              <w:rPr>
                <w:rFonts w:eastAsia="SimSun"/>
                <w:bCs/>
                <w:lang w:eastAsia="zh-CN"/>
              </w:rPr>
            </w:pPr>
          </w:p>
        </w:tc>
        <w:tc>
          <w:tcPr>
            <w:tcW w:w="0" w:type="auto"/>
          </w:tcPr>
          <w:p w14:paraId="21198B93"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21198B94" w14:textId="77777777" w:rsidR="00320253" w:rsidRPr="00320253" w:rsidRDefault="00320253" w:rsidP="00266F96">
            <w:pPr>
              <w:spacing w:after="0"/>
              <w:jc w:val="center"/>
              <w:rPr>
                <w:lang w:eastAsia="zh-CN"/>
              </w:rPr>
            </w:pPr>
          </w:p>
        </w:tc>
        <w:tc>
          <w:tcPr>
            <w:tcW w:w="0" w:type="auto"/>
          </w:tcPr>
          <w:p w14:paraId="21198B95"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3"/>
      <w:bookmarkEnd w:id="75"/>
      <w:tr w:rsidR="00320253" w14:paraId="21198B9B" w14:textId="77777777" w:rsidTr="00266F96">
        <w:trPr>
          <w:trHeight w:val="144"/>
          <w:jc w:val="center"/>
        </w:trPr>
        <w:tc>
          <w:tcPr>
            <w:tcW w:w="0" w:type="auto"/>
            <w:vMerge w:val="restart"/>
          </w:tcPr>
          <w:p w14:paraId="21198B97"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21198B98"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21198B99" w14:textId="77777777" w:rsidR="00320253" w:rsidRPr="00320253" w:rsidRDefault="00320253" w:rsidP="00266F96">
            <w:pPr>
              <w:spacing w:after="0"/>
              <w:rPr>
                <w:lang w:eastAsia="zh-CN"/>
              </w:rPr>
            </w:pPr>
          </w:p>
        </w:tc>
        <w:tc>
          <w:tcPr>
            <w:tcW w:w="0" w:type="auto"/>
          </w:tcPr>
          <w:p w14:paraId="21198B9A" w14:textId="77777777" w:rsidR="00320253" w:rsidRPr="00320253" w:rsidRDefault="00320253" w:rsidP="00025241">
            <w:pPr>
              <w:pStyle w:val="TAC"/>
              <w:rPr>
                <w:lang w:val="en-US" w:eastAsia="zh-CN"/>
              </w:rPr>
            </w:pPr>
            <w:r w:rsidRPr="00320253">
              <w:rPr>
                <w:lang w:eastAsia="zh-CN"/>
              </w:rPr>
              <w:t>DMRS Type 1</w:t>
            </w:r>
          </w:p>
        </w:tc>
      </w:tr>
      <w:tr w:rsidR="00320253" w14:paraId="21198BA0" w14:textId="77777777" w:rsidTr="00266F96">
        <w:trPr>
          <w:trHeight w:val="143"/>
          <w:jc w:val="center"/>
        </w:trPr>
        <w:tc>
          <w:tcPr>
            <w:tcW w:w="0" w:type="auto"/>
            <w:vMerge/>
          </w:tcPr>
          <w:p w14:paraId="21198B9C" w14:textId="77777777" w:rsidR="00320253" w:rsidRPr="005B0AA1" w:rsidRDefault="00320253" w:rsidP="005B0AA1">
            <w:pPr>
              <w:pStyle w:val="TAL"/>
              <w:rPr>
                <w:rFonts w:eastAsia="SimSun"/>
                <w:bCs/>
                <w:lang w:eastAsia="zh-CN"/>
              </w:rPr>
            </w:pPr>
          </w:p>
        </w:tc>
        <w:tc>
          <w:tcPr>
            <w:tcW w:w="0" w:type="auto"/>
          </w:tcPr>
          <w:p w14:paraId="21198B9D"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21198B9E" w14:textId="77777777" w:rsidR="00320253" w:rsidRPr="00320253" w:rsidRDefault="00320253" w:rsidP="00266F96">
            <w:pPr>
              <w:spacing w:after="0"/>
              <w:rPr>
                <w:lang w:eastAsia="zh-CN"/>
              </w:rPr>
            </w:pPr>
          </w:p>
        </w:tc>
        <w:tc>
          <w:tcPr>
            <w:tcW w:w="0" w:type="auto"/>
          </w:tcPr>
          <w:p w14:paraId="21198B9F" w14:textId="77777777" w:rsidR="00320253" w:rsidRPr="00320253" w:rsidRDefault="00320253" w:rsidP="00025241">
            <w:pPr>
              <w:pStyle w:val="TAC"/>
              <w:rPr>
                <w:lang w:eastAsia="zh-CN"/>
              </w:rPr>
            </w:pPr>
            <w:r w:rsidRPr="00320253">
              <w:rPr>
                <w:rFonts w:hint="eastAsia"/>
                <w:lang w:eastAsia="zh-CN"/>
              </w:rPr>
              <w:t>1</w:t>
            </w:r>
          </w:p>
        </w:tc>
      </w:tr>
      <w:tr w:rsidR="00320253" w14:paraId="21198BA5" w14:textId="77777777" w:rsidTr="00266F96">
        <w:trPr>
          <w:trHeight w:val="442"/>
          <w:jc w:val="center"/>
        </w:trPr>
        <w:tc>
          <w:tcPr>
            <w:tcW w:w="0" w:type="auto"/>
            <w:vMerge/>
          </w:tcPr>
          <w:p w14:paraId="21198BA1" w14:textId="77777777" w:rsidR="00320253" w:rsidRPr="005B0AA1" w:rsidRDefault="00320253" w:rsidP="005B0AA1">
            <w:pPr>
              <w:pStyle w:val="TAL"/>
              <w:rPr>
                <w:rFonts w:eastAsia="SimSun"/>
                <w:bCs/>
                <w:lang w:eastAsia="zh-CN"/>
              </w:rPr>
            </w:pPr>
          </w:p>
        </w:tc>
        <w:tc>
          <w:tcPr>
            <w:tcW w:w="0" w:type="auto"/>
          </w:tcPr>
          <w:p w14:paraId="21198BA2"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21198BA3" w14:textId="77777777" w:rsidR="00320253" w:rsidRPr="00320253" w:rsidRDefault="00320253" w:rsidP="00266F96">
            <w:pPr>
              <w:spacing w:after="0"/>
              <w:rPr>
                <w:lang w:eastAsia="zh-CN"/>
              </w:rPr>
            </w:pPr>
          </w:p>
        </w:tc>
        <w:tc>
          <w:tcPr>
            <w:tcW w:w="0" w:type="auto"/>
          </w:tcPr>
          <w:p w14:paraId="21198BA4" w14:textId="77777777" w:rsidR="00320253" w:rsidRPr="00320253" w:rsidRDefault="00320253" w:rsidP="00025241">
            <w:pPr>
              <w:pStyle w:val="TAC"/>
              <w:rPr>
                <w:lang w:eastAsia="zh-CN"/>
              </w:rPr>
            </w:pPr>
            <w:r w:rsidRPr="00320253">
              <w:rPr>
                <w:rFonts w:hint="eastAsia"/>
                <w:lang w:eastAsia="zh-CN"/>
              </w:rPr>
              <w:t>1</w:t>
            </w:r>
          </w:p>
        </w:tc>
      </w:tr>
      <w:tr w:rsidR="00320253" w14:paraId="21198BAA" w14:textId="77777777" w:rsidTr="00266F96">
        <w:trPr>
          <w:trHeight w:val="442"/>
          <w:jc w:val="center"/>
        </w:trPr>
        <w:tc>
          <w:tcPr>
            <w:tcW w:w="0" w:type="auto"/>
            <w:vMerge/>
          </w:tcPr>
          <w:p w14:paraId="21198BA6" w14:textId="77777777" w:rsidR="00320253" w:rsidRPr="005B0AA1" w:rsidRDefault="00320253" w:rsidP="005B0AA1">
            <w:pPr>
              <w:pStyle w:val="TAL"/>
              <w:rPr>
                <w:rFonts w:eastAsia="SimSun"/>
                <w:bCs/>
                <w:lang w:eastAsia="zh-CN"/>
              </w:rPr>
            </w:pPr>
          </w:p>
        </w:tc>
        <w:tc>
          <w:tcPr>
            <w:tcW w:w="0" w:type="auto"/>
          </w:tcPr>
          <w:p w14:paraId="21198BA7"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21198BA8" w14:textId="77777777" w:rsidR="00320253" w:rsidRPr="00320253" w:rsidRDefault="00320253" w:rsidP="00266F96">
            <w:pPr>
              <w:spacing w:after="0"/>
              <w:rPr>
                <w:lang w:eastAsia="zh-CN"/>
              </w:rPr>
            </w:pPr>
          </w:p>
        </w:tc>
        <w:tc>
          <w:tcPr>
            <w:tcW w:w="0" w:type="auto"/>
          </w:tcPr>
          <w:p w14:paraId="21198BA9"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21198BAF" w14:textId="77777777" w:rsidTr="00106562">
        <w:trPr>
          <w:trHeight w:val="265"/>
          <w:jc w:val="center"/>
        </w:trPr>
        <w:tc>
          <w:tcPr>
            <w:tcW w:w="0" w:type="auto"/>
            <w:vMerge w:val="restart"/>
            <w:vAlign w:val="center"/>
          </w:tcPr>
          <w:p w14:paraId="21198BAB"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21198BAC"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21198BAD"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21198BAE"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21198BB4" w14:textId="77777777" w:rsidTr="00266F96">
        <w:trPr>
          <w:trHeight w:val="45"/>
          <w:jc w:val="center"/>
        </w:trPr>
        <w:tc>
          <w:tcPr>
            <w:tcW w:w="0" w:type="auto"/>
            <w:vMerge/>
            <w:vAlign w:val="center"/>
          </w:tcPr>
          <w:p w14:paraId="21198BB0" w14:textId="77777777" w:rsidR="00320253" w:rsidRPr="005B0AA1" w:rsidRDefault="00320253" w:rsidP="005B0AA1">
            <w:pPr>
              <w:pStyle w:val="TAL"/>
              <w:rPr>
                <w:rFonts w:eastAsia="SimSun"/>
                <w:bCs/>
                <w:lang w:eastAsia="zh-CN"/>
              </w:rPr>
            </w:pPr>
          </w:p>
        </w:tc>
        <w:tc>
          <w:tcPr>
            <w:tcW w:w="0" w:type="auto"/>
            <w:vAlign w:val="center"/>
          </w:tcPr>
          <w:p w14:paraId="21198BB1"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21198BB2" w14:textId="77777777" w:rsidR="00320253" w:rsidRPr="00320253" w:rsidRDefault="00320253" w:rsidP="00025241">
            <w:pPr>
              <w:pStyle w:val="TAC"/>
              <w:rPr>
                <w:lang w:eastAsia="zh-CN"/>
              </w:rPr>
            </w:pPr>
            <w:r w:rsidRPr="00320253">
              <w:rPr>
                <w:lang w:eastAsia="zh-CN"/>
              </w:rPr>
              <w:t>MHz</w:t>
            </w:r>
          </w:p>
        </w:tc>
        <w:tc>
          <w:tcPr>
            <w:tcW w:w="0" w:type="auto"/>
          </w:tcPr>
          <w:p w14:paraId="21198BB3" w14:textId="77777777" w:rsidR="00320253" w:rsidRPr="00320253" w:rsidRDefault="00320253" w:rsidP="00025241">
            <w:pPr>
              <w:pStyle w:val="TAC"/>
              <w:rPr>
                <w:lang w:eastAsia="zh-CN"/>
              </w:rPr>
            </w:pPr>
            <w:r w:rsidRPr="00320253">
              <w:rPr>
                <w:lang w:eastAsia="zh-CN"/>
              </w:rPr>
              <w:t>10</w:t>
            </w:r>
          </w:p>
        </w:tc>
      </w:tr>
      <w:tr w:rsidR="00320253" w:rsidRPr="00624B83" w14:paraId="21198BB9" w14:textId="77777777" w:rsidTr="00266F96">
        <w:trPr>
          <w:trHeight w:val="178"/>
          <w:jc w:val="center"/>
        </w:trPr>
        <w:tc>
          <w:tcPr>
            <w:tcW w:w="0" w:type="auto"/>
            <w:vMerge/>
            <w:vAlign w:val="center"/>
          </w:tcPr>
          <w:p w14:paraId="21198BB5" w14:textId="77777777" w:rsidR="00320253" w:rsidRPr="005B0AA1" w:rsidRDefault="00320253" w:rsidP="005B0AA1">
            <w:pPr>
              <w:pStyle w:val="TAL"/>
              <w:rPr>
                <w:rFonts w:eastAsia="SimSun"/>
                <w:bCs/>
                <w:lang w:eastAsia="zh-CN"/>
              </w:rPr>
            </w:pPr>
          </w:p>
        </w:tc>
        <w:tc>
          <w:tcPr>
            <w:tcW w:w="0" w:type="auto"/>
            <w:vAlign w:val="center"/>
          </w:tcPr>
          <w:p w14:paraId="21198BB6"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21198BB7" w14:textId="77777777" w:rsidR="00320253" w:rsidRPr="00320253" w:rsidRDefault="00320253" w:rsidP="00266F96">
            <w:pPr>
              <w:spacing w:after="0"/>
              <w:rPr>
                <w:lang w:eastAsia="zh-CN"/>
              </w:rPr>
            </w:pPr>
          </w:p>
        </w:tc>
        <w:tc>
          <w:tcPr>
            <w:tcW w:w="0" w:type="auto"/>
          </w:tcPr>
          <w:p w14:paraId="21198BB8" w14:textId="77777777" w:rsidR="00320253" w:rsidRPr="00320253" w:rsidRDefault="00320253" w:rsidP="00025241">
            <w:pPr>
              <w:pStyle w:val="TAC"/>
              <w:rPr>
                <w:lang w:eastAsia="zh-CN"/>
              </w:rPr>
            </w:pPr>
            <w:r w:rsidRPr="00320253">
              <w:rPr>
                <w:lang w:eastAsia="zh-CN"/>
              </w:rPr>
              <w:t>4</w:t>
            </w:r>
          </w:p>
        </w:tc>
      </w:tr>
      <w:tr w:rsidR="00320253" w:rsidRPr="00624B83" w14:paraId="21198BBE" w14:textId="77777777" w:rsidTr="00266F96">
        <w:trPr>
          <w:trHeight w:val="225"/>
          <w:jc w:val="center"/>
        </w:trPr>
        <w:tc>
          <w:tcPr>
            <w:tcW w:w="0" w:type="auto"/>
            <w:vMerge/>
            <w:vAlign w:val="center"/>
          </w:tcPr>
          <w:p w14:paraId="21198BBA" w14:textId="77777777" w:rsidR="00320253" w:rsidRPr="005B0AA1" w:rsidRDefault="00320253" w:rsidP="005B0AA1">
            <w:pPr>
              <w:pStyle w:val="TAL"/>
              <w:rPr>
                <w:rFonts w:eastAsia="SimSun"/>
                <w:bCs/>
                <w:lang w:eastAsia="zh-CN"/>
              </w:rPr>
            </w:pPr>
          </w:p>
        </w:tc>
        <w:tc>
          <w:tcPr>
            <w:tcW w:w="0" w:type="auto"/>
            <w:vAlign w:val="center"/>
          </w:tcPr>
          <w:p w14:paraId="21198BBB"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21198BBC" w14:textId="77777777" w:rsidR="00320253" w:rsidRPr="00320253" w:rsidRDefault="00320253" w:rsidP="00266F96">
            <w:pPr>
              <w:spacing w:after="0"/>
              <w:rPr>
                <w:lang w:eastAsia="zh-CN"/>
              </w:rPr>
            </w:pPr>
          </w:p>
        </w:tc>
        <w:tc>
          <w:tcPr>
            <w:tcW w:w="0" w:type="auto"/>
          </w:tcPr>
          <w:p w14:paraId="21198BBD" w14:textId="77777777" w:rsidR="00320253" w:rsidRPr="00320253" w:rsidRDefault="00320253" w:rsidP="00025241">
            <w:pPr>
              <w:pStyle w:val="TAC"/>
              <w:rPr>
                <w:lang w:eastAsia="zh-CN"/>
              </w:rPr>
            </w:pPr>
            <w:r w:rsidRPr="00320253">
              <w:rPr>
                <w:lang w:eastAsia="zh-CN"/>
              </w:rPr>
              <w:t>0</w:t>
            </w:r>
          </w:p>
        </w:tc>
      </w:tr>
      <w:tr w:rsidR="00320253" w14:paraId="21198BC2" w14:textId="77777777" w:rsidTr="00266F96">
        <w:trPr>
          <w:jc w:val="center"/>
        </w:trPr>
        <w:tc>
          <w:tcPr>
            <w:tcW w:w="0" w:type="auto"/>
            <w:gridSpan w:val="2"/>
          </w:tcPr>
          <w:p w14:paraId="21198BBF"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21198BC0" w14:textId="77777777" w:rsidR="00320253" w:rsidRPr="00320253" w:rsidRDefault="00320253" w:rsidP="00266F96">
            <w:pPr>
              <w:spacing w:after="0"/>
              <w:rPr>
                <w:lang w:eastAsia="zh-CN"/>
              </w:rPr>
            </w:pPr>
          </w:p>
        </w:tc>
        <w:tc>
          <w:tcPr>
            <w:tcW w:w="0" w:type="auto"/>
          </w:tcPr>
          <w:p w14:paraId="21198BC1"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21198BC6" w14:textId="77777777" w:rsidTr="00266F96">
        <w:trPr>
          <w:jc w:val="center"/>
        </w:trPr>
        <w:tc>
          <w:tcPr>
            <w:tcW w:w="0" w:type="auto"/>
            <w:gridSpan w:val="2"/>
          </w:tcPr>
          <w:p w14:paraId="21198BC3" w14:textId="77777777" w:rsidR="00320253" w:rsidRPr="00320253" w:rsidRDefault="00320253" w:rsidP="005B0AA1">
            <w:pPr>
              <w:pStyle w:val="TAL"/>
              <w:rPr>
                <w:lang w:eastAsia="zh-CN"/>
              </w:rPr>
            </w:pPr>
            <w:bookmarkStart w:id="77" w:name="_Hlk78537861"/>
            <w:r w:rsidRPr="00320253">
              <w:rPr>
                <w:rFonts w:hint="eastAsia"/>
                <w:lang w:eastAsia="zh-CN"/>
              </w:rPr>
              <w:t>P</w:t>
            </w:r>
            <w:r w:rsidRPr="00320253">
              <w:rPr>
                <w:lang w:eastAsia="zh-CN"/>
              </w:rPr>
              <w:t>ropagation conditions and MIMO correlation</w:t>
            </w:r>
          </w:p>
        </w:tc>
        <w:tc>
          <w:tcPr>
            <w:tcW w:w="0" w:type="auto"/>
          </w:tcPr>
          <w:p w14:paraId="21198BC4" w14:textId="77777777" w:rsidR="00320253" w:rsidRPr="00320253" w:rsidRDefault="00320253" w:rsidP="00266F96">
            <w:pPr>
              <w:spacing w:after="0"/>
              <w:rPr>
                <w:lang w:eastAsia="zh-CN"/>
              </w:rPr>
            </w:pPr>
          </w:p>
        </w:tc>
        <w:tc>
          <w:tcPr>
            <w:tcW w:w="0" w:type="auto"/>
          </w:tcPr>
          <w:p w14:paraId="21198BC5"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7"/>
      <w:tr w:rsidR="00320253" w14:paraId="21198BC9" w14:textId="77777777" w:rsidTr="00266F96">
        <w:trPr>
          <w:jc w:val="center"/>
        </w:trPr>
        <w:tc>
          <w:tcPr>
            <w:tcW w:w="0" w:type="auto"/>
            <w:gridSpan w:val="4"/>
          </w:tcPr>
          <w:p w14:paraId="21198BC7" w14:textId="77777777" w:rsidR="00320253" w:rsidRPr="00A63F50" w:rsidRDefault="00320253" w:rsidP="00A63F50">
            <w:pPr>
              <w:pStyle w:val="TAN"/>
            </w:pPr>
            <w:r w:rsidRPr="00A63F50">
              <w:t xml:space="preserve">Note 1:   No MBSFN is configured on LTE carrier </w:t>
            </w:r>
          </w:p>
          <w:p w14:paraId="21198BC8" w14:textId="77777777" w:rsidR="00320253" w:rsidRPr="00320253" w:rsidRDefault="00320253" w:rsidP="00A63F50">
            <w:pPr>
              <w:pStyle w:val="TAN"/>
              <w:rPr>
                <w:lang w:eastAsia="zh-CN"/>
              </w:rPr>
            </w:pPr>
            <w:r w:rsidRPr="00A63F50">
              <w:t>Note 2:  The additional DMRS is alternated for scenario 2 rate-matching with L=11</w:t>
            </w:r>
          </w:p>
        </w:tc>
      </w:tr>
    </w:tbl>
    <w:p w14:paraId="21198BCA" w14:textId="77777777" w:rsidR="00320253" w:rsidRPr="00320253" w:rsidRDefault="00320253" w:rsidP="00320253">
      <w:pPr>
        <w:rPr>
          <w:lang w:eastAsia="zh-CN"/>
        </w:rPr>
      </w:pPr>
    </w:p>
    <w:p w14:paraId="21198BCB" w14:textId="77777777" w:rsidR="00320253" w:rsidRPr="009A78FB" w:rsidRDefault="00320253" w:rsidP="009A78FB">
      <w:pPr>
        <w:pStyle w:val="Heading4"/>
      </w:pPr>
      <w:bookmarkStart w:id="78" w:name="_Toc87880811"/>
      <w:r w:rsidRPr="009A78FB">
        <w:t>5.3.1.3</w:t>
      </w:r>
      <w:r w:rsidR="009A78FB" w:rsidRPr="002E1F0D">
        <w:rPr>
          <w:lang w:eastAsia="zh-CN"/>
        </w:rPr>
        <w:tab/>
      </w:r>
      <w:r w:rsidRPr="009A78FB">
        <w:t>Interference cell parameters</w:t>
      </w:r>
      <w:bookmarkEnd w:id="78"/>
    </w:p>
    <w:p w14:paraId="21198BCC"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21198BCD"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55"/>
        <w:gridCol w:w="2118"/>
        <w:gridCol w:w="825"/>
        <w:gridCol w:w="2747"/>
        <w:gridCol w:w="2986"/>
      </w:tblGrid>
      <w:tr w:rsidR="00320253" w14:paraId="21198BD2" w14:textId="77777777" w:rsidTr="00266F96">
        <w:tc>
          <w:tcPr>
            <w:tcW w:w="3308" w:type="dxa"/>
            <w:gridSpan w:val="2"/>
          </w:tcPr>
          <w:p w14:paraId="21198BCE"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21198BCF"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21198BD0" w14:textId="77777777" w:rsidR="00320253" w:rsidRPr="00320253" w:rsidRDefault="00320253" w:rsidP="00E8428B">
            <w:pPr>
              <w:pStyle w:val="TAH"/>
              <w:rPr>
                <w:lang w:eastAsia="zh-CN"/>
              </w:rPr>
            </w:pPr>
            <w:r w:rsidRPr="00320253">
              <w:rPr>
                <w:lang w:eastAsia="zh-CN"/>
              </w:rPr>
              <w:t>Interference Cell #1</w:t>
            </w:r>
          </w:p>
        </w:tc>
        <w:tc>
          <w:tcPr>
            <w:tcW w:w="3306" w:type="dxa"/>
          </w:tcPr>
          <w:p w14:paraId="21198BD1" w14:textId="77777777" w:rsidR="00320253" w:rsidRPr="00320253" w:rsidRDefault="00320253" w:rsidP="00E8428B">
            <w:pPr>
              <w:pStyle w:val="TAH"/>
              <w:rPr>
                <w:lang w:eastAsia="zh-CN"/>
              </w:rPr>
            </w:pPr>
            <w:r w:rsidRPr="00320253">
              <w:rPr>
                <w:lang w:eastAsia="zh-CN"/>
              </w:rPr>
              <w:t>Interference Cell #2</w:t>
            </w:r>
          </w:p>
        </w:tc>
      </w:tr>
      <w:tr w:rsidR="00320253" w14:paraId="21198BD7" w14:textId="77777777" w:rsidTr="00266F96">
        <w:tc>
          <w:tcPr>
            <w:tcW w:w="3308" w:type="dxa"/>
            <w:gridSpan w:val="2"/>
          </w:tcPr>
          <w:p w14:paraId="21198BD3"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21198BD4"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21198BD5"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21198BD6"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21198BDD" w14:textId="77777777" w:rsidTr="00266F96">
        <w:tc>
          <w:tcPr>
            <w:tcW w:w="988" w:type="dxa"/>
            <w:vMerge w:val="restart"/>
            <w:vAlign w:val="center"/>
          </w:tcPr>
          <w:p w14:paraId="21198BD8"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21198BD9"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21198BDA" w14:textId="77777777" w:rsidR="00320253" w:rsidRPr="00320253" w:rsidRDefault="00320253" w:rsidP="00106562">
            <w:pPr>
              <w:pStyle w:val="TAC"/>
              <w:rPr>
                <w:lang w:eastAsia="zh-CN"/>
              </w:rPr>
            </w:pPr>
          </w:p>
        </w:tc>
        <w:tc>
          <w:tcPr>
            <w:tcW w:w="2994" w:type="dxa"/>
          </w:tcPr>
          <w:p w14:paraId="21198BDB"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21198BDC"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21198BE3" w14:textId="77777777" w:rsidTr="00266F96">
        <w:tc>
          <w:tcPr>
            <w:tcW w:w="988" w:type="dxa"/>
            <w:vMerge/>
          </w:tcPr>
          <w:p w14:paraId="21198BDE" w14:textId="77777777" w:rsidR="00320253" w:rsidRPr="00320253" w:rsidRDefault="00320253" w:rsidP="005B0AA1">
            <w:pPr>
              <w:pStyle w:val="TAL"/>
              <w:rPr>
                <w:lang w:eastAsia="zh-CN"/>
              </w:rPr>
            </w:pPr>
          </w:p>
        </w:tc>
        <w:tc>
          <w:tcPr>
            <w:tcW w:w="2320" w:type="dxa"/>
            <w:vAlign w:val="center"/>
          </w:tcPr>
          <w:p w14:paraId="21198BDF"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21198BE0"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21198BE1" w14:textId="77777777" w:rsidR="00320253" w:rsidRPr="00320253" w:rsidDel="0011692E" w:rsidRDefault="00320253" w:rsidP="00106562">
            <w:pPr>
              <w:pStyle w:val="TAC"/>
              <w:rPr>
                <w:lang w:eastAsia="zh-CN"/>
              </w:rPr>
            </w:pPr>
            <w:r w:rsidRPr="00320253">
              <w:rPr>
                <w:lang w:eastAsia="zh-CN"/>
              </w:rPr>
              <w:t>10</w:t>
            </w:r>
          </w:p>
        </w:tc>
        <w:tc>
          <w:tcPr>
            <w:tcW w:w="3306" w:type="dxa"/>
          </w:tcPr>
          <w:p w14:paraId="21198BE2" w14:textId="77777777" w:rsidR="00320253" w:rsidRPr="00320253" w:rsidDel="0011692E" w:rsidRDefault="00320253" w:rsidP="00106562">
            <w:pPr>
              <w:pStyle w:val="TAC"/>
              <w:rPr>
                <w:lang w:eastAsia="zh-CN"/>
              </w:rPr>
            </w:pPr>
            <w:r w:rsidRPr="00320253">
              <w:rPr>
                <w:lang w:eastAsia="zh-CN"/>
              </w:rPr>
              <w:t>10</w:t>
            </w:r>
          </w:p>
        </w:tc>
      </w:tr>
      <w:tr w:rsidR="00320253" w14:paraId="21198BE9" w14:textId="77777777" w:rsidTr="00266F96">
        <w:tc>
          <w:tcPr>
            <w:tcW w:w="988" w:type="dxa"/>
            <w:vMerge/>
          </w:tcPr>
          <w:p w14:paraId="21198BE4" w14:textId="77777777" w:rsidR="00320253" w:rsidRPr="00320253" w:rsidRDefault="00320253" w:rsidP="005B0AA1">
            <w:pPr>
              <w:pStyle w:val="TAL"/>
              <w:rPr>
                <w:lang w:eastAsia="zh-CN"/>
              </w:rPr>
            </w:pPr>
          </w:p>
        </w:tc>
        <w:tc>
          <w:tcPr>
            <w:tcW w:w="2320" w:type="dxa"/>
            <w:vAlign w:val="center"/>
          </w:tcPr>
          <w:p w14:paraId="21198BE5"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21198BE6" w14:textId="77777777" w:rsidR="00320253" w:rsidRPr="00320253" w:rsidRDefault="00320253" w:rsidP="00106562">
            <w:pPr>
              <w:pStyle w:val="TAC"/>
              <w:rPr>
                <w:lang w:eastAsia="zh-CN"/>
              </w:rPr>
            </w:pPr>
          </w:p>
        </w:tc>
        <w:tc>
          <w:tcPr>
            <w:tcW w:w="2994" w:type="dxa"/>
          </w:tcPr>
          <w:p w14:paraId="21198BE7" w14:textId="77777777" w:rsidR="00320253" w:rsidRPr="00320253" w:rsidDel="0011692E" w:rsidRDefault="00320253" w:rsidP="00106562">
            <w:pPr>
              <w:pStyle w:val="TAC"/>
              <w:rPr>
                <w:lang w:eastAsia="zh-CN"/>
              </w:rPr>
            </w:pPr>
            <w:r w:rsidRPr="00320253">
              <w:rPr>
                <w:lang w:eastAsia="zh-CN"/>
              </w:rPr>
              <w:t>4</w:t>
            </w:r>
          </w:p>
        </w:tc>
        <w:tc>
          <w:tcPr>
            <w:tcW w:w="3306" w:type="dxa"/>
          </w:tcPr>
          <w:p w14:paraId="21198BE8" w14:textId="77777777" w:rsidR="00320253" w:rsidRPr="00320253" w:rsidDel="0011692E" w:rsidRDefault="00320253" w:rsidP="00106562">
            <w:pPr>
              <w:pStyle w:val="TAC"/>
              <w:rPr>
                <w:lang w:eastAsia="zh-CN"/>
              </w:rPr>
            </w:pPr>
            <w:r w:rsidRPr="00320253">
              <w:rPr>
                <w:lang w:eastAsia="zh-CN"/>
              </w:rPr>
              <w:t>4</w:t>
            </w:r>
          </w:p>
        </w:tc>
      </w:tr>
      <w:tr w:rsidR="00320253" w14:paraId="21198BEF" w14:textId="77777777" w:rsidTr="00266F96">
        <w:tc>
          <w:tcPr>
            <w:tcW w:w="988" w:type="dxa"/>
            <w:vMerge/>
          </w:tcPr>
          <w:p w14:paraId="21198BEA" w14:textId="77777777" w:rsidR="00320253" w:rsidRPr="00320253" w:rsidRDefault="00320253" w:rsidP="005B0AA1">
            <w:pPr>
              <w:pStyle w:val="TAL"/>
              <w:rPr>
                <w:lang w:eastAsia="zh-CN"/>
              </w:rPr>
            </w:pPr>
          </w:p>
        </w:tc>
        <w:tc>
          <w:tcPr>
            <w:tcW w:w="2320" w:type="dxa"/>
            <w:vAlign w:val="center"/>
          </w:tcPr>
          <w:p w14:paraId="21198BEB"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21198BEC" w14:textId="77777777" w:rsidR="00320253" w:rsidRPr="00320253" w:rsidRDefault="00320253" w:rsidP="00106562">
            <w:pPr>
              <w:pStyle w:val="TAC"/>
              <w:rPr>
                <w:lang w:eastAsia="zh-CN"/>
              </w:rPr>
            </w:pPr>
          </w:p>
        </w:tc>
        <w:tc>
          <w:tcPr>
            <w:tcW w:w="2994" w:type="dxa"/>
          </w:tcPr>
          <w:p w14:paraId="21198BED" w14:textId="77777777" w:rsidR="00320253" w:rsidRPr="00320253" w:rsidDel="0011692E" w:rsidRDefault="00320253" w:rsidP="00106562">
            <w:pPr>
              <w:pStyle w:val="TAC"/>
              <w:rPr>
                <w:lang w:eastAsia="zh-CN"/>
              </w:rPr>
            </w:pPr>
            <w:r w:rsidRPr="00320253">
              <w:rPr>
                <w:lang w:eastAsia="zh-CN"/>
              </w:rPr>
              <w:t>1</w:t>
            </w:r>
          </w:p>
        </w:tc>
        <w:tc>
          <w:tcPr>
            <w:tcW w:w="3306" w:type="dxa"/>
          </w:tcPr>
          <w:p w14:paraId="21198BEE" w14:textId="77777777" w:rsidR="00320253" w:rsidRPr="00320253" w:rsidDel="0011692E" w:rsidRDefault="00320253" w:rsidP="00106562">
            <w:pPr>
              <w:pStyle w:val="TAC"/>
              <w:rPr>
                <w:lang w:eastAsia="zh-CN"/>
              </w:rPr>
            </w:pPr>
            <w:r w:rsidRPr="00320253">
              <w:rPr>
                <w:lang w:eastAsia="zh-CN"/>
              </w:rPr>
              <w:t>2</w:t>
            </w:r>
          </w:p>
        </w:tc>
      </w:tr>
      <w:tr w:rsidR="00320253" w14:paraId="21198BF4" w14:textId="77777777" w:rsidTr="00266F96">
        <w:tc>
          <w:tcPr>
            <w:tcW w:w="3308" w:type="dxa"/>
            <w:gridSpan w:val="2"/>
          </w:tcPr>
          <w:p w14:paraId="21198BF0"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21198BF1" w14:textId="77777777" w:rsidR="00320253" w:rsidRPr="00320253" w:rsidRDefault="00320253" w:rsidP="00106562">
            <w:pPr>
              <w:pStyle w:val="TAC"/>
              <w:rPr>
                <w:lang w:eastAsia="zh-CN"/>
              </w:rPr>
            </w:pPr>
          </w:p>
        </w:tc>
        <w:tc>
          <w:tcPr>
            <w:tcW w:w="2994" w:type="dxa"/>
          </w:tcPr>
          <w:p w14:paraId="21198BF2"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21198BF3"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21198BF9" w14:textId="77777777" w:rsidTr="00266F96">
        <w:tc>
          <w:tcPr>
            <w:tcW w:w="3308" w:type="dxa"/>
            <w:gridSpan w:val="2"/>
          </w:tcPr>
          <w:p w14:paraId="21198BF5"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21198BF6" w14:textId="77777777" w:rsidR="00320253" w:rsidRPr="00320253" w:rsidRDefault="00320253" w:rsidP="00106562">
            <w:pPr>
              <w:pStyle w:val="TAC"/>
              <w:rPr>
                <w:lang w:eastAsia="zh-CN"/>
              </w:rPr>
            </w:pPr>
          </w:p>
        </w:tc>
        <w:tc>
          <w:tcPr>
            <w:tcW w:w="2994" w:type="dxa"/>
          </w:tcPr>
          <w:p w14:paraId="21198BF7"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21198BF8" w14:textId="77777777" w:rsidR="00320253" w:rsidRPr="00320253" w:rsidRDefault="00320253" w:rsidP="00106562">
            <w:pPr>
              <w:pStyle w:val="TAC"/>
              <w:rPr>
                <w:lang w:eastAsia="zh-CN"/>
              </w:rPr>
            </w:pPr>
            <w:r w:rsidRPr="00320253">
              <w:rPr>
                <w:lang w:eastAsia="zh-CN"/>
              </w:rPr>
              <w:t>16 QAM randomly modulated symbols</w:t>
            </w:r>
          </w:p>
        </w:tc>
      </w:tr>
      <w:tr w:rsidR="00320253" w14:paraId="21198BFE" w14:textId="77777777" w:rsidTr="00266F96">
        <w:tc>
          <w:tcPr>
            <w:tcW w:w="3308" w:type="dxa"/>
            <w:gridSpan w:val="2"/>
          </w:tcPr>
          <w:p w14:paraId="21198BFA"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21198BFB" w14:textId="77777777" w:rsidR="00320253" w:rsidRPr="00320253" w:rsidRDefault="00320253" w:rsidP="00106562">
            <w:pPr>
              <w:pStyle w:val="TAC"/>
              <w:rPr>
                <w:lang w:eastAsia="zh-CN"/>
              </w:rPr>
            </w:pPr>
            <w:r w:rsidRPr="00320253">
              <w:rPr>
                <w:lang w:eastAsia="zh-CN"/>
              </w:rPr>
              <w:t>us</w:t>
            </w:r>
          </w:p>
        </w:tc>
        <w:tc>
          <w:tcPr>
            <w:tcW w:w="2994" w:type="dxa"/>
          </w:tcPr>
          <w:p w14:paraId="21198BFC"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21198BFD" w14:textId="77777777" w:rsidR="00320253" w:rsidRPr="00320253" w:rsidRDefault="00320253" w:rsidP="00106562">
            <w:pPr>
              <w:pStyle w:val="TAC"/>
              <w:rPr>
                <w:lang w:eastAsia="zh-CN"/>
              </w:rPr>
            </w:pPr>
            <w:r w:rsidRPr="00320253">
              <w:rPr>
                <w:rFonts w:hint="eastAsia"/>
                <w:lang w:eastAsia="zh-CN"/>
              </w:rPr>
              <w:t>-1</w:t>
            </w:r>
          </w:p>
        </w:tc>
      </w:tr>
      <w:tr w:rsidR="00320253" w14:paraId="21198C03" w14:textId="77777777" w:rsidTr="00266F96">
        <w:tc>
          <w:tcPr>
            <w:tcW w:w="3308" w:type="dxa"/>
            <w:gridSpan w:val="2"/>
          </w:tcPr>
          <w:p w14:paraId="21198BFF" w14:textId="77777777" w:rsidR="00320253" w:rsidRPr="00320253" w:rsidRDefault="00320253" w:rsidP="005B0AA1">
            <w:pPr>
              <w:pStyle w:val="TAL"/>
              <w:rPr>
                <w:lang w:eastAsia="zh-CN"/>
              </w:rPr>
            </w:pPr>
            <w:bookmarkStart w:id="79" w:name="OLE_LINK32"/>
            <w:r w:rsidRPr="00320253">
              <w:rPr>
                <w:rFonts w:hint="eastAsia"/>
                <w:lang w:eastAsia="zh-CN"/>
              </w:rPr>
              <w:t>F</w:t>
            </w:r>
            <w:r w:rsidRPr="00320253">
              <w:rPr>
                <w:lang w:eastAsia="zh-CN"/>
              </w:rPr>
              <w:t>requency offset</w:t>
            </w:r>
          </w:p>
        </w:tc>
        <w:tc>
          <w:tcPr>
            <w:tcW w:w="849" w:type="dxa"/>
          </w:tcPr>
          <w:p w14:paraId="21198C00"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21198C01"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21198C02"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79"/>
      <w:tr w:rsidR="00320253" w14:paraId="21198C08" w14:textId="77777777" w:rsidTr="00266F96">
        <w:tc>
          <w:tcPr>
            <w:tcW w:w="3308" w:type="dxa"/>
            <w:gridSpan w:val="2"/>
          </w:tcPr>
          <w:p w14:paraId="21198C04"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21198C05" w14:textId="77777777" w:rsidR="00320253" w:rsidRPr="00320253" w:rsidRDefault="00320253" w:rsidP="00106562">
            <w:pPr>
              <w:pStyle w:val="TAC"/>
              <w:rPr>
                <w:lang w:eastAsia="zh-CN"/>
              </w:rPr>
            </w:pPr>
          </w:p>
        </w:tc>
        <w:tc>
          <w:tcPr>
            <w:tcW w:w="2994" w:type="dxa"/>
          </w:tcPr>
          <w:p w14:paraId="21198C06"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21198C07"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21198C0D" w14:textId="77777777" w:rsidTr="00266F96">
        <w:tc>
          <w:tcPr>
            <w:tcW w:w="3308" w:type="dxa"/>
            <w:gridSpan w:val="2"/>
          </w:tcPr>
          <w:p w14:paraId="21198C09"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21198C0A" w14:textId="77777777" w:rsidR="00320253" w:rsidRPr="00320253" w:rsidRDefault="00320253" w:rsidP="00106562">
            <w:pPr>
              <w:pStyle w:val="TAC"/>
              <w:rPr>
                <w:lang w:eastAsia="zh-CN"/>
              </w:rPr>
            </w:pPr>
          </w:p>
        </w:tc>
        <w:tc>
          <w:tcPr>
            <w:tcW w:w="2994" w:type="dxa"/>
          </w:tcPr>
          <w:p w14:paraId="21198C0B" w14:textId="77777777" w:rsidR="00320253" w:rsidRPr="00320253" w:rsidRDefault="00320253" w:rsidP="00106562">
            <w:pPr>
              <w:pStyle w:val="TAC"/>
              <w:rPr>
                <w:lang w:eastAsia="zh-CN"/>
              </w:rPr>
            </w:pPr>
            <w:bookmarkStart w:id="80" w:name="OLE_LINK36"/>
            <w:bookmarkStart w:id="81" w:name="OLE_LINK37"/>
            <w:r w:rsidRPr="00320253">
              <w:rPr>
                <w:rFonts w:hint="eastAsia"/>
                <w:lang w:eastAsia="zh-CN"/>
              </w:rPr>
              <w:t>T</w:t>
            </w:r>
            <w:r w:rsidRPr="00320253">
              <w:rPr>
                <w:lang w:eastAsia="zh-CN"/>
              </w:rPr>
              <w:t>DLA30-10 ULA Low</w:t>
            </w:r>
            <w:bookmarkEnd w:id="80"/>
            <w:bookmarkEnd w:id="81"/>
          </w:p>
        </w:tc>
        <w:tc>
          <w:tcPr>
            <w:tcW w:w="3306" w:type="dxa"/>
          </w:tcPr>
          <w:p w14:paraId="21198C0C"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21198C0F" w14:textId="77777777" w:rsidTr="00266F96">
        <w:tc>
          <w:tcPr>
            <w:tcW w:w="10457" w:type="dxa"/>
            <w:gridSpan w:val="5"/>
          </w:tcPr>
          <w:p w14:paraId="21198C0E"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21198C10" w14:textId="77777777" w:rsidR="00320253" w:rsidRPr="00320253" w:rsidRDefault="00320253" w:rsidP="00320253">
      <w:pPr>
        <w:rPr>
          <w:lang w:eastAsia="zh-CN"/>
        </w:rPr>
      </w:pPr>
    </w:p>
    <w:p w14:paraId="21198C11" w14:textId="77777777" w:rsidR="00320253" w:rsidRPr="009A78FB" w:rsidRDefault="00320253" w:rsidP="009A78FB">
      <w:pPr>
        <w:pStyle w:val="Heading4"/>
      </w:pPr>
      <w:bookmarkStart w:id="82" w:name="_Toc87880812"/>
      <w:r w:rsidRPr="009A78FB">
        <w:t>5.3.1.4</w:t>
      </w:r>
      <w:r w:rsidR="009A78FB" w:rsidRPr="002E1F0D">
        <w:rPr>
          <w:lang w:eastAsia="zh-CN"/>
        </w:rPr>
        <w:tab/>
      </w:r>
      <w:r w:rsidRPr="009A78FB">
        <w:t>Summary of simulation cases</w:t>
      </w:r>
      <w:bookmarkEnd w:id="82"/>
    </w:p>
    <w:p w14:paraId="21198C12"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21198C13"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0"/>
        <w:gridCol w:w="1518"/>
        <w:gridCol w:w="6953"/>
      </w:tblGrid>
      <w:tr w:rsidR="00320253" w14:paraId="21198C17" w14:textId="77777777" w:rsidTr="00266F96">
        <w:trPr>
          <w:jc w:val="center"/>
        </w:trPr>
        <w:tc>
          <w:tcPr>
            <w:tcW w:w="1198" w:type="dxa"/>
            <w:vMerge w:val="restart"/>
            <w:vAlign w:val="center"/>
          </w:tcPr>
          <w:p w14:paraId="21198C14"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21198C15"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21198C16"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21198C1B" w14:textId="77777777" w:rsidTr="00266F96">
        <w:trPr>
          <w:jc w:val="center"/>
        </w:trPr>
        <w:tc>
          <w:tcPr>
            <w:tcW w:w="1198" w:type="dxa"/>
            <w:vMerge/>
            <w:vAlign w:val="center"/>
          </w:tcPr>
          <w:p w14:paraId="21198C18" w14:textId="77777777" w:rsidR="00320253" w:rsidRPr="00320253" w:rsidRDefault="00320253" w:rsidP="005B0AA1">
            <w:pPr>
              <w:pStyle w:val="TAL"/>
              <w:rPr>
                <w:lang w:eastAsia="zh-CN"/>
              </w:rPr>
            </w:pPr>
          </w:p>
        </w:tc>
        <w:tc>
          <w:tcPr>
            <w:tcW w:w="1593" w:type="dxa"/>
          </w:tcPr>
          <w:p w14:paraId="21198C19" w14:textId="77777777" w:rsidR="00320253" w:rsidRPr="00320253" w:rsidRDefault="00320253" w:rsidP="005B0AA1">
            <w:pPr>
              <w:pStyle w:val="TAL"/>
              <w:rPr>
                <w:lang w:eastAsia="zh-CN"/>
              </w:rPr>
            </w:pPr>
            <w:r w:rsidRPr="00435FDA">
              <w:rPr>
                <w:lang w:val="en-US" w:eastAsia="zh-CN"/>
              </w:rPr>
              <w:t>Scheme #1</w:t>
            </w:r>
          </w:p>
        </w:tc>
        <w:tc>
          <w:tcPr>
            <w:tcW w:w="7869" w:type="dxa"/>
          </w:tcPr>
          <w:p w14:paraId="21198C1A"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21198C1F" w14:textId="77777777" w:rsidTr="00266F96">
        <w:trPr>
          <w:jc w:val="center"/>
        </w:trPr>
        <w:tc>
          <w:tcPr>
            <w:tcW w:w="1198" w:type="dxa"/>
            <w:vMerge/>
            <w:vAlign w:val="center"/>
          </w:tcPr>
          <w:p w14:paraId="21198C1C" w14:textId="77777777" w:rsidR="00320253" w:rsidRPr="00320253" w:rsidRDefault="00320253" w:rsidP="005B0AA1">
            <w:pPr>
              <w:pStyle w:val="TAL"/>
              <w:rPr>
                <w:lang w:eastAsia="zh-CN"/>
              </w:rPr>
            </w:pPr>
          </w:p>
        </w:tc>
        <w:tc>
          <w:tcPr>
            <w:tcW w:w="1593" w:type="dxa"/>
          </w:tcPr>
          <w:p w14:paraId="21198C1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21198C1E"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21198C23" w14:textId="77777777" w:rsidTr="00266F96">
        <w:trPr>
          <w:jc w:val="center"/>
        </w:trPr>
        <w:tc>
          <w:tcPr>
            <w:tcW w:w="1198" w:type="dxa"/>
            <w:vMerge/>
            <w:vAlign w:val="center"/>
          </w:tcPr>
          <w:p w14:paraId="21198C20" w14:textId="77777777" w:rsidR="00320253" w:rsidRPr="00320253" w:rsidRDefault="00320253" w:rsidP="005B0AA1">
            <w:pPr>
              <w:pStyle w:val="TAL"/>
              <w:rPr>
                <w:lang w:eastAsia="zh-CN"/>
              </w:rPr>
            </w:pPr>
          </w:p>
        </w:tc>
        <w:tc>
          <w:tcPr>
            <w:tcW w:w="1593" w:type="dxa"/>
          </w:tcPr>
          <w:p w14:paraId="21198C21"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21198C22"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21198C27" w14:textId="77777777" w:rsidTr="00266F96">
        <w:trPr>
          <w:jc w:val="center"/>
        </w:trPr>
        <w:tc>
          <w:tcPr>
            <w:tcW w:w="1198" w:type="dxa"/>
            <w:vMerge/>
            <w:vAlign w:val="center"/>
          </w:tcPr>
          <w:p w14:paraId="21198C24" w14:textId="77777777" w:rsidR="00320253" w:rsidRPr="00320253" w:rsidRDefault="00320253" w:rsidP="005B0AA1">
            <w:pPr>
              <w:pStyle w:val="TAL"/>
              <w:rPr>
                <w:lang w:eastAsia="zh-CN"/>
              </w:rPr>
            </w:pPr>
          </w:p>
        </w:tc>
        <w:tc>
          <w:tcPr>
            <w:tcW w:w="1593" w:type="dxa"/>
          </w:tcPr>
          <w:p w14:paraId="21198C25"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21198C26" w14:textId="77777777" w:rsidR="00320253" w:rsidRPr="00320253" w:rsidRDefault="00320253" w:rsidP="00FF3F99">
            <w:pPr>
              <w:pStyle w:val="TAL"/>
              <w:rPr>
                <w:lang w:eastAsia="zh-CN"/>
              </w:rPr>
            </w:pPr>
            <w:r w:rsidRPr="00320253">
              <w:rPr>
                <w:lang w:eastAsia="zh-CN"/>
              </w:rPr>
              <w:t>CRS-IC with network assistance</w:t>
            </w:r>
          </w:p>
        </w:tc>
      </w:tr>
      <w:tr w:rsidR="00320253" w14:paraId="21198C2B" w14:textId="77777777" w:rsidTr="00266F96">
        <w:trPr>
          <w:jc w:val="center"/>
        </w:trPr>
        <w:tc>
          <w:tcPr>
            <w:tcW w:w="1198" w:type="dxa"/>
            <w:vMerge/>
            <w:vAlign w:val="center"/>
          </w:tcPr>
          <w:p w14:paraId="21198C28" w14:textId="77777777" w:rsidR="00320253" w:rsidRPr="00320253" w:rsidRDefault="00320253" w:rsidP="005B0AA1">
            <w:pPr>
              <w:pStyle w:val="TAL"/>
              <w:rPr>
                <w:lang w:eastAsia="zh-CN"/>
              </w:rPr>
            </w:pPr>
          </w:p>
        </w:tc>
        <w:tc>
          <w:tcPr>
            <w:tcW w:w="1593" w:type="dxa"/>
          </w:tcPr>
          <w:p w14:paraId="21198C29"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21198C2A" w14:textId="77777777" w:rsidR="00320253" w:rsidRPr="00320253" w:rsidRDefault="00320253" w:rsidP="00FF3F99">
            <w:pPr>
              <w:pStyle w:val="TAL"/>
              <w:rPr>
                <w:lang w:eastAsia="zh-CN"/>
              </w:rPr>
            </w:pPr>
            <w:r w:rsidRPr="00320253">
              <w:rPr>
                <w:lang w:eastAsia="zh-CN"/>
              </w:rPr>
              <w:t>CRS-IC without network assistance</w:t>
            </w:r>
          </w:p>
        </w:tc>
      </w:tr>
      <w:tr w:rsidR="00320253" w14:paraId="21198C2F" w14:textId="77777777" w:rsidTr="00266F96">
        <w:trPr>
          <w:jc w:val="center"/>
        </w:trPr>
        <w:tc>
          <w:tcPr>
            <w:tcW w:w="1198" w:type="dxa"/>
            <w:vMerge/>
            <w:vAlign w:val="center"/>
          </w:tcPr>
          <w:p w14:paraId="21198C2C" w14:textId="77777777" w:rsidR="00320253" w:rsidRPr="00320253" w:rsidRDefault="00320253" w:rsidP="005B0AA1">
            <w:pPr>
              <w:pStyle w:val="TAL"/>
              <w:rPr>
                <w:lang w:eastAsia="zh-CN"/>
              </w:rPr>
            </w:pPr>
          </w:p>
        </w:tc>
        <w:tc>
          <w:tcPr>
            <w:tcW w:w="1593" w:type="dxa"/>
          </w:tcPr>
          <w:p w14:paraId="21198C2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21198C2E" w14:textId="77777777" w:rsidR="00320253" w:rsidRPr="00320253" w:rsidRDefault="00320253" w:rsidP="00FF3F99">
            <w:pPr>
              <w:pStyle w:val="TAL"/>
              <w:rPr>
                <w:lang w:eastAsia="zh-CN"/>
              </w:rPr>
            </w:pPr>
            <w:r w:rsidRPr="00320253">
              <w:rPr>
                <w:lang w:eastAsia="zh-CN"/>
              </w:rPr>
              <w:t>LLR weighting with network assistance</w:t>
            </w:r>
          </w:p>
        </w:tc>
      </w:tr>
      <w:tr w:rsidR="00320253" w14:paraId="21198C33" w14:textId="77777777" w:rsidTr="00266F96">
        <w:trPr>
          <w:jc w:val="center"/>
        </w:trPr>
        <w:tc>
          <w:tcPr>
            <w:tcW w:w="1198" w:type="dxa"/>
            <w:vMerge/>
            <w:vAlign w:val="center"/>
          </w:tcPr>
          <w:p w14:paraId="21198C30" w14:textId="77777777" w:rsidR="00320253" w:rsidRPr="00320253" w:rsidRDefault="00320253" w:rsidP="005B0AA1">
            <w:pPr>
              <w:pStyle w:val="TAL"/>
              <w:rPr>
                <w:lang w:eastAsia="zh-CN"/>
              </w:rPr>
            </w:pPr>
          </w:p>
        </w:tc>
        <w:tc>
          <w:tcPr>
            <w:tcW w:w="1593" w:type="dxa"/>
          </w:tcPr>
          <w:p w14:paraId="21198C31"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21198C32"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21198C37" w14:textId="77777777" w:rsidTr="00266F96">
        <w:trPr>
          <w:jc w:val="center"/>
        </w:trPr>
        <w:tc>
          <w:tcPr>
            <w:tcW w:w="1198" w:type="dxa"/>
            <w:vMerge w:val="restart"/>
            <w:vAlign w:val="center"/>
          </w:tcPr>
          <w:p w14:paraId="21198C34"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21198C35"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21198C36"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21198C3B" w14:textId="77777777" w:rsidTr="00266F96">
        <w:trPr>
          <w:jc w:val="center"/>
        </w:trPr>
        <w:tc>
          <w:tcPr>
            <w:tcW w:w="1198" w:type="dxa"/>
            <w:vMerge/>
          </w:tcPr>
          <w:p w14:paraId="21198C38" w14:textId="77777777" w:rsidR="00320253" w:rsidRPr="00320253" w:rsidRDefault="00320253" w:rsidP="005B0AA1">
            <w:pPr>
              <w:pStyle w:val="TAL"/>
              <w:rPr>
                <w:lang w:eastAsia="zh-CN"/>
              </w:rPr>
            </w:pPr>
          </w:p>
        </w:tc>
        <w:tc>
          <w:tcPr>
            <w:tcW w:w="1593" w:type="dxa"/>
          </w:tcPr>
          <w:p w14:paraId="21198C39" w14:textId="77777777" w:rsidR="00320253" w:rsidRPr="00320253" w:rsidRDefault="00320253" w:rsidP="005B0AA1">
            <w:pPr>
              <w:pStyle w:val="TAL"/>
              <w:rPr>
                <w:lang w:eastAsia="zh-CN"/>
              </w:rPr>
            </w:pPr>
            <w:r w:rsidRPr="00435FDA">
              <w:rPr>
                <w:lang w:val="en-US" w:eastAsia="zh-CN"/>
              </w:rPr>
              <w:t>Scheme #1</w:t>
            </w:r>
          </w:p>
        </w:tc>
        <w:tc>
          <w:tcPr>
            <w:tcW w:w="7869" w:type="dxa"/>
          </w:tcPr>
          <w:p w14:paraId="21198C3A"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21198C3F" w14:textId="77777777" w:rsidTr="00266F96">
        <w:trPr>
          <w:jc w:val="center"/>
        </w:trPr>
        <w:tc>
          <w:tcPr>
            <w:tcW w:w="1198" w:type="dxa"/>
            <w:vMerge/>
          </w:tcPr>
          <w:p w14:paraId="21198C3C" w14:textId="77777777" w:rsidR="00320253" w:rsidRPr="00320253" w:rsidRDefault="00320253" w:rsidP="005B0AA1">
            <w:pPr>
              <w:pStyle w:val="TAL"/>
              <w:rPr>
                <w:lang w:eastAsia="zh-CN"/>
              </w:rPr>
            </w:pPr>
          </w:p>
        </w:tc>
        <w:tc>
          <w:tcPr>
            <w:tcW w:w="1593" w:type="dxa"/>
          </w:tcPr>
          <w:p w14:paraId="21198C3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21198C3E"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21198C43" w14:textId="77777777" w:rsidTr="00266F96">
        <w:trPr>
          <w:jc w:val="center"/>
        </w:trPr>
        <w:tc>
          <w:tcPr>
            <w:tcW w:w="1198" w:type="dxa"/>
            <w:vMerge/>
          </w:tcPr>
          <w:p w14:paraId="21198C40" w14:textId="77777777" w:rsidR="00320253" w:rsidRPr="00320253" w:rsidRDefault="00320253" w:rsidP="005B0AA1">
            <w:pPr>
              <w:pStyle w:val="TAL"/>
              <w:rPr>
                <w:lang w:eastAsia="zh-CN"/>
              </w:rPr>
            </w:pPr>
          </w:p>
        </w:tc>
        <w:tc>
          <w:tcPr>
            <w:tcW w:w="1593" w:type="dxa"/>
          </w:tcPr>
          <w:p w14:paraId="21198C41"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21198C42" w14:textId="77777777" w:rsidR="00320253" w:rsidRPr="00320253" w:rsidRDefault="00320253" w:rsidP="00FF3F99">
            <w:pPr>
              <w:pStyle w:val="TAL"/>
              <w:rPr>
                <w:lang w:eastAsia="zh-CN"/>
              </w:rPr>
            </w:pPr>
            <w:r w:rsidRPr="00320253">
              <w:rPr>
                <w:lang w:eastAsia="zh-CN"/>
              </w:rPr>
              <w:t>Rel-16 CRS-RM for 2 interference cells</w:t>
            </w:r>
          </w:p>
        </w:tc>
      </w:tr>
      <w:tr w:rsidR="00320253" w14:paraId="21198C47" w14:textId="77777777" w:rsidTr="00266F96">
        <w:trPr>
          <w:jc w:val="center"/>
        </w:trPr>
        <w:tc>
          <w:tcPr>
            <w:tcW w:w="1198" w:type="dxa"/>
            <w:vMerge/>
          </w:tcPr>
          <w:p w14:paraId="21198C44" w14:textId="77777777" w:rsidR="00320253" w:rsidRPr="00320253" w:rsidRDefault="00320253" w:rsidP="005B0AA1">
            <w:pPr>
              <w:pStyle w:val="TAL"/>
              <w:rPr>
                <w:lang w:eastAsia="zh-CN"/>
              </w:rPr>
            </w:pPr>
          </w:p>
        </w:tc>
        <w:tc>
          <w:tcPr>
            <w:tcW w:w="1593" w:type="dxa"/>
          </w:tcPr>
          <w:p w14:paraId="21198C45"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21198C46" w14:textId="77777777" w:rsidR="00320253" w:rsidRPr="00320253" w:rsidRDefault="00320253" w:rsidP="00FF3F99">
            <w:pPr>
              <w:pStyle w:val="TAL"/>
              <w:rPr>
                <w:lang w:eastAsia="zh-CN"/>
              </w:rPr>
            </w:pPr>
            <w:r w:rsidRPr="00320253">
              <w:rPr>
                <w:lang w:eastAsia="zh-CN"/>
              </w:rPr>
              <w:t>CRS-IC with network assistance</w:t>
            </w:r>
          </w:p>
        </w:tc>
      </w:tr>
      <w:tr w:rsidR="00320253" w14:paraId="21198C4B" w14:textId="77777777" w:rsidTr="00266F96">
        <w:trPr>
          <w:jc w:val="center"/>
        </w:trPr>
        <w:tc>
          <w:tcPr>
            <w:tcW w:w="1198" w:type="dxa"/>
            <w:vMerge/>
          </w:tcPr>
          <w:p w14:paraId="21198C48" w14:textId="77777777" w:rsidR="00320253" w:rsidRPr="00320253" w:rsidRDefault="00320253" w:rsidP="005B0AA1">
            <w:pPr>
              <w:pStyle w:val="TAL"/>
              <w:rPr>
                <w:lang w:eastAsia="zh-CN"/>
              </w:rPr>
            </w:pPr>
          </w:p>
        </w:tc>
        <w:tc>
          <w:tcPr>
            <w:tcW w:w="1593" w:type="dxa"/>
          </w:tcPr>
          <w:p w14:paraId="21198C49"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21198C4A" w14:textId="77777777" w:rsidR="00320253" w:rsidRPr="00320253" w:rsidRDefault="00320253" w:rsidP="00FF3F99">
            <w:pPr>
              <w:pStyle w:val="TAL"/>
              <w:rPr>
                <w:lang w:eastAsia="zh-CN"/>
              </w:rPr>
            </w:pPr>
            <w:r w:rsidRPr="00320253">
              <w:rPr>
                <w:lang w:eastAsia="zh-CN"/>
              </w:rPr>
              <w:t>CRS-IC without network assistance</w:t>
            </w:r>
          </w:p>
        </w:tc>
      </w:tr>
      <w:tr w:rsidR="00320253" w14:paraId="21198C4F" w14:textId="77777777" w:rsidTr="00266F96">
        <w:trPr>
          <w:jc w:val="center"/>
        </w:trPr>
        <w:tc>
          <w:tcPr>
            <w:tcW w:w="1198" w:type="dxa"/>
            <w:vMerge/>
          </w:tcPr>
          <w:p w14:paraId="21198C4C" w14:textId="77777777" w:rsidR="00320253" w:rsidRPr="00320253" w:rsidRDefault="00320253" w:rsidP="005B0AA1">
            <w:pPr>
              <w:pStyle w:val="TAL"/>
              <w:rPr>
                <w:lang w:eastAsia="zh-CN"/>
              </w:rPr>
            </w:pPr>
          </w:p>
        </w:tc>
        <w:tc>
          <w:tcPr>
            <w:tcW w:w="1593" w:type="dxa"/>
          </w:tcPr>
          <w:p w14:paraId="21198C4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21198C4E" w14:textId="77777777" w:rsidR="00320253" w:rsidRPr="00320253" w:rsidRDefault="00320253" w:rsidP="00FF3F99">
            <w:pPr>
              <w:pStyle w:val="TAL"/>
              <w:rPr>
                <w:lang w:eastAsia="zh-CN"/>
              </w:rPr>
            </w:pPr>
            <w:r w:rsidRPr="00320253">
              <w:rPr>
                <w:lang w:eastAsia="zh-CN"/>
              </w:rPr>
              <w:t>LLR weighting with network assistance</w:t>
            </w:r>
          </w:p>
        </w:tc>
      </w:tr>
      <w:tr w:rsidR="00320253" w14:paraId="21198C53" w14:textId="77777777" w:rsidTr="00266F96">
        <w:trPr>
          <w:jc w:val="center"/>
        </w:trPr>
        <w:tc>
          <w:tcPr>
            <w:tcW w:w="1198" w:type="dxa"/>
            <w:vMerge/>
          </w:tcPr>
          <w:p w14:paraId="21198C50" w14:textId="77777777" w:rsidR="00320253" w:rsidRPr="00320253" w:rsidRDefault="00320253" w:rsidP="005B0AA1">
            <w:pPr>
              <w:pStyle w:val="TAL"/>
              <w:rPr>
                <w:lang w:eastAsia="zh-CN"/>
              </w:rPr>
            </w:pPr>
          </w:p>
        </w:tc>
        <w:tc>
          <w:tcPr>
            <w:tcW w:w="1593" w:type="dxa"/>
          </w:tcPr>
          <w:p w14:paraId="21198C51"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21198C52" w14:textId="77777777" w:rsidR="00320253" w:rsidRPr="00320253" w:rsidRDefault="00320253" w:rsidP="00FF3F99">
            <w:pPr>
              <w:pStyle w:val="TAL"/>
              <w:rPr>
                <w:lang w:eastAsia="zh-CN"/>
              </w:rPr>
            </w:pPr>
            <w:r w:rsidRPr="00320253">
              <w:rPr>
                <w:lang w:eastAsia="zh-CN"/>
              </w:rPr>
              <w:t>LLR weighting without network assistance</w:t>
            </w:r>
          </w:p>
        </w:tc>
      </w:tr>
    </w:tbl>
    <w:p w14:paraId="21198C54" w14:textId="77777777" w:rsidR="00320253" w:rsidRPr="00320253" w:rsidRDefault="00320253" w:rsidP="00320253">
      <w:pPr>
        <w:rPr>
          <w:lang w:eastAsia="zh-CN"/>
        </w:rPr>
      </w:pPr>
    </w:p>
    <w:p w14:paraId="21198C55" w14:textId="77777777" w:rsidR="007E3922" w:rsidRDefault="007E3922" w:rsidP="007E3922">
      <w:pPr>
        <w:pStyle w:val="Heading3"/>
        <w:rPr>
          <w:lang w:eastAsia="zh-CN"/>
        </w:rPr>
      </w:pPr>
      <w:bookmarkStart w:id="83" w:name="_Toc87880813"/>
      <w:bookmarkEnd w:id="68"/>
      <w:bookmarkEnd w:id="69"/>
      <w:bookmarkEnd w:id="70"/>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3"/>
    </w:p>
    <w:p w14:paraId="21198C56" w14:textId="77777777" w:rsidR="00EC4F25" w:rsidRDefault="00EC4F25" w:rsidP="00EC4F25">
      <w:pPr>
        <w:pStyle w:val="Heading4"/>
        <w:rPr>
          <w:lang w:eastAsia="zh-CN"/>
        </w:rPr>
      </w:pPr>
      <w:bookmarkStart w:id="84"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84"/>
    </w:p>
    <w:p w14:paraId="21198C57"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14:paraId="21198C58"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21198C59" w14:textId="77777777" w:rsidR="00CE77AC" w:rsidRDefault="00CE77AC" w:rsidP="009A78FB">
      <w:pPr>
        <w:pStyle w:val="Heading4"/>
        <w:rPr>
          <w:lang w:eastAsia="zh-CN"/>
        </w:rPr>
      </w:pPr>
      <w:bookmarkStart w:id="85"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5"/>
    </w:p>
    <w:p w14:paraId="21198C5A"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21198C5B"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21198C5C"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64"/>
        <w:gridCol w:w="1601"/>
        <w:gridCol w:w="882"/>
        <w:gridCol w:w="882"/>
        <w:gridCol w:w="884"/>
        <w:gridCol w:w="882"/>
        <w:gridCol w:w="882"/>
        <w:gridCol w:w="884"/>
        <w:gridCol w:w="882"/>
        <w:gridCol w:w="888"/>
      </w:tblGrid>
      <w:tr w:rsidR="00CE77AC" w:rsidRPr="0060015C" w14:paraId="21198C67"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21198C5D"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21198C5E"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1198C5F"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1198C60"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21198C61"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1198C62"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1198C63"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21198C64"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1198C65"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21198C66" w14:textId="77777777" w:rsidR="00CE77AC" w:rsidRPr="00D32676" w:rsidRDefault="00CE77AC" w:rsidP="00E8428B">
            <w:pPr>
              <w:pStyle w:val="TAH"/>
              <w:rPr>
                <w:lang w:val="en-US"/>
              </w:rPr>
            </w:pPr>
            <w:r w:rsidRPr="00D32676">
              <w:t>Scheme #7</w:t>
            </w:r>
          </w:p>
        </w:tc>
      </w:tr>
      <w:tr w:rsidR="00CE77AC" w:rsidRPr="00244B51" w14:paraId="21198C72"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1198C68"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21198C69"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21198C6A"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21198C6B"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21198C6C"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21198C6D"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21198C6E"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21198C6F"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21198C70"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21198C71" w14:textId="77777777" w:rsidR="00CE77AC" w:rsidRPr="00244B51" w:rsidRDefault="00CE77AC" w:rsidP="00FF3F99">
            <w:pPr>
              <w:pStyle w:val="TAC"/>
              <w:rPr>
                <w:lang w:val="en-US"/>
              </w:rPr>
            </w:pPr>
            <w:r w:rsidRPr="00F32637">
              <w:t>-0.4</w:t>
            </w:r>
          </w:p>
        </w:tc>
      </w:tr>
      <w:tr w:rsidR="00CE77AC" w:rsidRPr="00CE36C3" w14:paraId="21198C7D"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21198C73"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1198C74"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21198C75"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21198C76"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21198C77"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21198C78"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21198C79"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21198C7A"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21198C7B"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21198C7C" w14:textId="77777777" w:rsidR="00CE77AC" w:rsidRPr="00CE36C3" w:rsidRDefault="00CE77AC" w:rsidP="00FF3F99">
            <w:pPr>
              <w:pStyle w:val="TAC"/>
              <w:rPr>
                <w:lang w:val="en-US"/>
              </w:rPr>
            </w:pPr>
            <w:r w:rsidRPr="00F32637">
              <w:t>8.3</w:t>
            </w:r>
          </w:p>
        </w:tc>
      </w:tr>
      <w:tr w:rsidR="00CE77AC" w:rsidRPr="00244B51" w14:paraId="21198C88"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1198C7E"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21198C7F"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21198C80"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21198C81"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21198C82"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21198C83"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21198C84"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21198C85"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21198C86"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21198C87" w14:textId="77777777" w:rsidR="00CE77AC" w:rsidRPr="00244B51" w:rsidRDefault="00CE77AC" w:rsidP="00FF3F99">
            <w:pPr>
              <w:pStyle w:val="TAC"/>
              <w:rPr>
                <w:lang w:val="en-US"/>
              </w:rPr>
            </w:pPr>
            <w:r w:rsidRPr="00F32637">
              <w:t>-3.9</w:t>
            </w:r>
          </w:p>
        </w:tc>
      </w:tr>
      <w:tr w:rsidR="00CE77AC" w:rsidRPr="00CE36C3" w14:paraId="21198C93"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21198C89"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1198C8A"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21198C8B"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21198C8C"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21198C8D"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21198C8E"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21198C8F"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21198C90"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21198C91"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21198C92" w14:textId="77777777" w:rsidR="00CE77AC" w:rsidRPr="00CE36C3" w:rsidRDefault="00CE77AC" w:rsidP="00FF3F99">
            <w:pPr>
              <w:pStyle w:val="TAC"/>
              <w:rPr>
                <w:lang w:val="en-US"/>
              </w:rPr>
            </w:pPr>
            <w:r>
              <w:t>4.4</w:t>
            </w:r>
          </w:p>
        </w:tc>
      </w:tr>
    </w:tbl>
    <w:p w14:paraId="21198C94" w14:textId="77777777" w:rsidR="00CE77AC" w:rsidRPr="00F575F7" w:rsidRDefault="00CE77AC" w:rsidP="00CE77AC">
      <w:pPr>
        <w:widowControl w:val="0"/>
        <w:jc w:val="both"/>
        <w:rPr>
          <w:lang w:val="en-US"/>
        </w:rPr>
      </w:pPr>
    </w:p>
    <w:p w14:paraId="21198C95"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983"/>
        <w:gridCol w:w="1711"/>
        <w:gridCol w:w="991"/>
        <w:gridCol w:w="992"/>
        <w:gridCol w:w="990"/>
        <w:gridCol w:w="992"/>
        <w:gridCol w:w="990"/>
        <w:gridCol w:w="992"/>
        <w:gridCol w:w="990"/>
      </w:tblGrid>
      <w:tr w:rsidR="00CE77AC" w:rsidRPr="0060015C" w14:paraId="21198C9F"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21198C96"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21198C97"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1198C98"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1198C99"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1198C9A"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1198C9B"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1198C9C"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1198C9D"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1198C9E" w14:textId="77777777" w:rsidR="00CE77AC" w:rsidRPr="00D32676" w:rsidRDefault="00CE77AC" w:rsidP="00E8428B">
            <w:pPr>
              <w:pStyle w:val="TAH"/>
              <w:rPr>
                <w:lang w:val="en-US"/>
              </w:rPr>
            </w:pPr>
            <w:r w:rsidRPr="00D32676">
              <w:t>Scheme #7</w:t>
            </w:r>
          </w:p>
        </w:tc>
      </w:tr>
      <w:tr w:rsidR="00CE77AC" w:rsidRPr="0060015C" w14:paraId="21198CA9"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21198CA0"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21198CA1"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A2"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A3"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A4"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A5"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A6"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A7"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A8" w14:textId="77777777" w:rsidR="00CE77AC" w:rsidRPr="00D96662" w:rsidRDefault="00CE77AC" w:rsidP="00FF3F99">
            <w:pPr>
              <w:pStyle w:val="TAC"/>
              <w:rPr>
                <w:b/>
                <w:bCs/>
              </w:rPr>
            </w:pPr>
            <w:r w:rsidRPr="002C23BD">
              <w:t>3.7</w:t>
            </w:r>
          </w:p>
        </w:tc>
      </w:tr>
      <w:tr w:rsidR="00CE77AC" w:rsidRPr="0060015C" w14:paraId="21198CB3"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21198CAA"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21198CAB"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AC"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AD"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AE"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AF"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B0"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B1"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B2" w14:textId="77777777" w:rsidR="00CE77AC" w:rsidRPr="00D96662" w:rsidRDefault="00CE77AC" w:rsidP="00FF3F99">
            <w:pPr>
              <w:pStyle w:val="TAC"/>
              <w:rPr>
                <w:b/>
                <w:bCs/>
              </w:rPr>
            </w:pPr>
            <w:r w:rsidRPr="002C23BD">
              <w:t>2.9</w:t>
            </w:r>
          </w:p>
        </w:tc>
      </w:tr>
      <w:tr w:rsidR="00CE77AC" w:rsidRPr="0060015C" w14:paraId="21198CBD"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21198CB4"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21198CB5"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B6"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B7"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B8"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B9"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BA"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BB"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BC" w14:textId="77777777" w:rsidR="00CE77AC" w:rsidRPr="00D96662" w:rsidRDefault="00CE77AC" w:rsidP="00FF3F99">
            <w:pPr>
              <w:pStyle w:val="TAC"/>
              <w:rPr>
                <w:b/>
                <w:bCs/>
              </w:rPr>
            </w:pPr>
            <w:r w:rsidRPr="002C23BD">
              <w:t>3.7</w:t>
            </w:r>
          </w:p>
        </w:tc>
      </w:tr>
      <w:tr w:rsidR="00CE77AC" w:rsidRPr="0060015C" w14:paraId="21198CC7"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21198CBE"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21198CBF"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C0"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C1"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C2"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C3"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C4"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198CC5"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198CC6" w14:textId="77777777" w:rsidR="00CE77AC" w:rsidRPr="00D96662" w:rsidRDefault="00CE77AC" w:rsidP="00FF3F99">
            <w:pPr>
              <w:pStyle w:val="TAC"/>
              <w:rPr>
                <w:b/>
                <w:bCs/>
              </w:rPr>
            </w:pPr>
            <w:r>
              <w:t>3.0</w:t>
            </w:r>
          </w:p>
        </w:tc>
      </w:tr>
    </w:tbl>
    <w:p w14:paraId="21198CC8" w14:textId="77777777" w:rsidR="00CE77AC" w:rsidRPr="00F575F7" w:rsidRDefault="00CE77AC" w:rsidP="00CE77AC">
      <w:pPr>
        <w:widowControl w:val="0"/>
        <w:jc w:val="both"/>
        <w:rPr>
          <w:lang w:val="en-US"/>
        </w:rPr>
      </w:pPr>
    </w:p>
    <w:p w14:paraId="21198CC9" w14:textId="77777777" w:rsidR="00CE77AC" w:rsidRPr="00D15BB9" w:rsidRDefault="00CE77AC" w:rsidP="009A78FB">
      <w:pPr>
        <w:pStyle w:val="Heading4"/>
        <w:rPr>
          <w:lang w:eastAsia="zh-CN"/>
        </w:rPr>
      </w:pPr>
      <w:bookmarkStart w:id="86"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6"/>
    </w:p>
    <w:p w14:paraId="21198CCA"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21198CCB"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21198CCC"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22"/>
        <w:gridCol w:w="2010"/>
        <w:gridCol w:w="1227"/>
        <w:gridCol w:w="1216"/>
        <w:gridCol w:w="1218"/>
        <w:gridCol w:w="1216"/>
        <w:gridCol w:w="1222"/>
      </w:tblGrid>
      <w:tr w:rsidR="00CE77AC" w:rsidRPr="0060015C" w14:paraId="21198CD4"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21198CCD"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21198CCE"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1198CCF"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1198CD0"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21198CD1"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1198CD2"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21198CD3" w14:textId="77777777" w:rsidR="00CE77AC" w:rsidRPr="00D32676" w:rsidRDefault="00CE77AC" w:rsidP="00E8428B">
            <w:pPr>
              <w:pStyle w:val="TAH"/>
              <w:rPr>
                <w:lang w:val="en-US"/>
              </w:rPr>
            </w:pPr>
            <w:r w:rsidRPr="00D32676">
              <w:t>Scheme #7</w:t>
            </w:r>
          </w:p>
        </w:tc>
      </w:tr>
      <w:tr w:rsidR="00CE77AC" w:rsidRPr="00244B51" w14:paraId="21198CDC"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21198CD5"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21198CD6"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21198CD7"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21198CD8"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21198CD9"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21198CDA"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21198CDB" w14:textId="77777777" w:rsidR="00CE77AC" w:rsidRPr="000B41CC" w:rsidRDefault="00CE77AC" w:rsidP="00FF3F99">
            <w:pPr>
              <w:pStyle w:val="TAC"/>
            </w:pPr>
            <w:r w:rsidRPr="000B41CC">
              <w:t>-0.9</w:t>
            </w:r>
          </w:p>
        </w:tc>
      </w:tr>
      <w:tr w:rsidR="00CE77AC" w:rsidRPr="00CE36C3" w14:paraId="21198CE4"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21198CDD"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21198CDE"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21198CDF"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21198CE0"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21198CE1"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21198CE2"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21198CE3" w14:textId="77777777" w:rsidR="00CE77AC" w:rsidRPr="005D0333" w:rsidRDefault="00CE77AC" w:rsidP="00FF3F99">
            <w:pPr>
              <w:pStyle w:val="TAC"/>
            </w:pPr>
            <w:r w:rsidRPr="000B41CC">
              <w:t>7.8</w:t>
            </w:r>
          </w:p>
        </w:tc>
      </w:tr>
      <w:tr w:rsidR="00CE77AC" w:rsidRPr="00244B51" w14:paraId="21198CEC"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21198CE5"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21198CE6"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21198CE7"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21198CE8"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21198CE9"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21198CEA"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21198CEB" w14:textId="77777777" w:rsidR="00CE77AC" w:rsidRPr="000B41CC" w:rsidRDefault="00CE77AC" w:rsidP="00FF3F99">
            <w:pPr>
              <w:pStyle w:val="TAC"/>
            </w:pPr>
            <w:r w:rsidRPr="000B41CC">
              <w:t>-3.6</w:t>
            </w:r>
          </w:p>
        </w:tc>
      </w:tr>
      <w:tr w:rsidR="00CE77AC" w:rsidRPr="00CE36C3" w14:paraId="21198CF4"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21198CED"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21198CEE"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21198CEF"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21198CF0"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21198CF1"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21198CF2"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21198CF3" w14:textId="77777777" w:rsidR="00CE77AC" w:rsidRPr="000B41CC" w:rsidRDefault="00CE77AC" w:rsidP="00FF3F99">
            <w:pPr>
              <w:pStyle w:val="TAC"/>
            </w:pPr>
            <w:r w:rsidRPr="000B41CC">
              <w:t>4.8</w:t>
            </w:r>
          </w:p>
        </w:tc>
      </w:tr>
    </w:tbl>
    <w:p w14:paraId="21198CF5" w14:textId="77777777" w:rsidR="00CE77AC" w:rsidRPr="00F575F7" w:rsidRDefault="00CE77AC" w:rsidP="00CE77AC">
      <w:pPr>
        <w:widowControl w:val="0"/>
        <w:jc w:val="both"/>
        <w:rPr>
          <w:lang w:val="en-US"/>
        </w:rPr>
      </w:pPr>
    </w:p>
    <w:p w14:paraId="21198CF6"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24"/>
        <w:gridCol w:w="2473"/>
        <w:gridCol w:w="1435"/>
        <w:gridCol w:w="1433"/>
        <w:gridCol w:w="1435"/>
        <w:gridCol w:w="1431"/>
      </w:tblGrid>
      <w:tr w:rsidR="00CE77AC" w:rsidRPr="0060015C" w14:paraId="21198CFD"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21198CF7"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21198CF8"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21198CF9"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21198CFA"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21198CFB"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21198CFC" w14:textId="77777777" w:rsidR="00CE77AC" w:rsidRPr="00D32676" w:rsidRDefault="00CE77AC" w:rsidP="00E8428B">
            <w:pPr>
              <w:pStyle w:val="TAH"/>
              <w:rPr>
                <w:lang w:val="en-US"/>
              </w:rPr>
            </w:pPr>
            <w:r w:rsidRPr="00D32676">
              <w:t>Scheme #7</w:t>
            </w:r>
          </w:p>
        </w:tc>
      </w:tr>
      <w:tr w:rsidR="00CE77AC" w:rsidRPr="0060015C" w14:paraId="21198D04"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21198CFE"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21198CFF"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00"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01"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02"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03" w14:textId="77777777" w:rsidR="00CE77AC" w:rsidRPr="00D96662" w:rsidRDefault="00CE77AC" w:rsidP="00FF3F99">
            <w:pPr>
              <w:pStyle w:val="TAC"/>
              <w:rPr>
                <w:b/>
                <w:bCs/>
              </w:rPr>
            </w:pPr>
            <w:r w:rsidRPr="001548A3">
              <w:t>2.9</w:t>
            </w:r>
          </w:p>
        </w:tc>
      </w:tr>
      <w:tr w:rsidR="00CE77AC" w:rsidRPr="0060015C" w14:paraId="21198D0B"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21198D05"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21198D06"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07"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08"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09"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0A" w14:textId="77777777" w:rsidR="00CE77AC" w:rsidRPr="00D96662" w:rsidRDefault="00CE77AC" w:rsidP="00FF3F99">
            <w:pPr>
              <w:pStyle w:val="TAC"/>
              <w:rPr>
                <w:b/>
                <w:bCs/>
              </w:rPr>
            </w:pPr>
            <w:r w:rsidRPr="001548A3">
              <w:t>2.1</w:t>
            </w:r>
          </w:p>
        </w:tc>
      </w:tr>
      <w:tr w:rsidR="00CE77AC" w:rsidRPr="0060015C" w14:paraId="21198D12"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21198D0C"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21198D0D"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0E"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0F"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10"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11" w14:textId="77777777" w:rsidR="00CE77AC" w:rsidRPr="00D96662" w:rsidRDefault="00CE77AC" w:rsidP="00FF3F99">
            <w:pPr>
              <w:pStyle w:val="TAC"/>
              <w:rPr>
                <w:b/>
                <w:bCs/>
              </w:rPr>
            </w:pPr>
            <w:r w:rsidRPr="001548A3">
              <w:t>1.9</w:t>
            </w:r>
          </w:p>
        </w:tc>
      </w:tr>
      <w:tr w:rsidR="00CE77AC" w:rsidRPr="0060015C" w14:paraId="21198D19"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21198D13"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21198D14"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15"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16"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1198D17"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1198D18" w14:textId="77777777" w:rsidR="00CE77AC" w:rsidRPr="00D96662" w:rsidRDefault="00CE77AC" w:rsidP="00FF3F99">
            <w:pPr>
              <w:pStyle w:val="TAC"/>
              <w:rPr>
                <w:b/>
                <w:bCs/>
              </w:rPr>
            </w:pPr>
            <w:r w:rsidRPr="001548A3">
              <w:t>1.3</w:t>
            </w:r>
          </w:p>
        </w:tc>
      </w:tr>
    </w:tbl>
    <w:p w14:paraId="21198D1A" w14:textId="77777777" w:rsidR="00CE77AC" w:rsidRDefault="00CE77AC" w:rsidP="00CE77AC">
      <w:pPr>
        <w:widowControl w:val="0"/>
        <w:jc w:val="both"/>
        <w:rPr>
          <w:lang w:val="en-US"/>
        </w:rPr>
      </w:pPr>
    </w:p>
    <w:p w14:paraId="21198D1B"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21198D1C"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21198D1D"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781"/>
        <w:gridCol w:w="2284"/>
        <w:gridCol w:w="2283"/>
        <w:gridCol w:w="2283"/>
      </w:tblGrid>
      <w:tr w:rsidR="00CE77AC" w:rsidRPr="00D32676" w14:paraId="21198D21" w14:textId="77777777" w:rsidTr="00FF3F99">
        <w:trPr>
          <w:trHeight w:val="315"/>
        </w:trPr>
        <w:tc>
          <w:tcPr>
            <w:tcW w:w="1444" w:type="pct"/>
            <w:vMerge w:val="restart"/>
            <w:vAlign w:val="center"/>
          </w:tcPr>
          <w:p w14:paraId="21198D1E"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21198D1F"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21198D20" w14:textId="77777777" w:rsidR="00CE77AC" w:rsidRPr="00D32676" w:rsidRDefault="00CE77AC" w:rsidP="00E8428B">
            <w:pPr>
              <w:pStyle w:val="TAH"/>
            </w:pPr>
            <w:r w:rsidRPr="00D32676">
              <w:t>Scheme #</w:t>
            </w:r>
            <w:r>
              <w:t>1, 2, 3</w:t>
            </w:r>
          </w:p>
        </w:tc>
      </w:tr>
      <w:tr w:rsidR="00CE77AC" w:rsidRPr="00D32676" w14:paraId="21198D26" w14:textId="77777777" w:rsidTr="00FF3F99">
        <w:trPr>
          <w:trHeight w:val="315"/>
        </w:trPr>
        <w:tc>
          <w:tcPr>
            <w:tcW w:w="1444" w:type="pct"/>
            <w:vMerge/>
            <w:vAlign w:val="center"/>
          </w:tcPr>
          <w:p w14:paraId="21198D22" w14:textId="77777777" w:rsidR="00CE77AC" w:rsidRPr="00D32676" w:rsidRDefault="00CE77AC" w:rsidP="00E8428B">
            <w:pPr>
              <w:pStyle w:val="TAH"/>
              <w:rPr>
                <w:lang w:val="en-US"/>
              </w:rPr>
            </w:pPr>
          </w:p>
        </w:tc>
        <w:tc>
          <w:tcPr>
            <w:tcW w:w="1186" w:type="pct"/>
            <w:vMerge/>
            <w:noWrap/>
            <w:vAlign w:val="center"/>
          </w:tcPr>
          <w:p w14:paraId="21198D23" w14:textId="77777777" w:rsidR="00CE77AC" w:rsidRDefault="00CE77AC" w:rsidP="00E8428B">
            <w:pPr>
              <w:pStyle w:val="TAH"/>
            </w:pPr>
          </w:p>
        </w:tc>
        <w:tc>
          <w:tcPr>
            <w:tcW w:w="1185" w:type="pct"/>
            <w:noWrap/>
            <w:vAlign w:val="center"/>
          </w:tcPr>
          <w:p w14:paraId="21198D24" w14:textId="77777777" w:rsidR="00CE77AC" w:rsidRPr="00D32676" w:rsidRDefault="00CE77AC" w:rsidP="00E8428B">
            <w:pPr>
              <w:pStyle w:val="TAH"/>
            </w:pPr>
            <w:r>
              <w:t>PDSCH 9 symb</w:t>
            </w:r>
          </w:p>
        </w:tc>
        <w:tc>
          <w:tcPr>
            <w:tcW w:w="1186" w:type="pct"/>
            <w:vAlign w:val="center"/>
          </w:tcPr>
          <w:p w14:paraId="21198D25" w14:textId="77777777" w:rsidR="00CE77AC" w:rsidRPr="00D32676" w:rsidRDefault="00CE77AC" w:rsidP="00E8428B">
            <w:pPr>
              <w:pStyle w:val="TAH"/>
            </w:pPr>
            <w:r>
              <w:t>PDSCH 11 symb</w:t>
            </w:r>
          </w:p>
        </w:tc>
      </w:tr>
      <w:tr w:rsidR="00CE77AC" w:rsidRPr="00D96662" w14:paraId="21198D2B" w14:textId="77777777" w:rsidTr="00FF3F99">
        <w:trPr>
          <w:trHeight w:val="315"/>
        </w:trPr>
        <w:tc>
          <w:tcPr>
            <w:tcW w:w="1444" w:type="pct"/>
          </w:tcPr>
          <w:p w14:paraId="21198D27"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21198D28" w14:textId="77777777" w:rsidR="00CE77AC" w:rsidRPr="00BB4911" w:rsidRDefault="00CE77AC" w:rsidP="00FF3F99">
            <w:pPr>
              <w:pStyle w:val="TAC"/>
            </w:pPr>
            <w:r w:rsidRPr="00BB4911">
              <w:t>4096</w:t>
            </w:r>
          </w:p>
        </w:tc>
        <w:tc>
          <w:tcPr>
            <w:tcW w:w="1185" w:type="pct"/>
            <w:noWrap/>
            <w:vAlign w:val="center"/>
          </w:tcPr>
          <w:p w14:paraId="21198D29" w14:textId="77777777" w:rsidR="00CE77AC" w:rsidRPr="00BB4911" w:rsidRDefault="00CE77AC" w:rsidP="00FF3F99">
            <w:pPr>
              <w:pStyle w:val="TAC"/>
            </w:pPr>
            <w:r>
              <w:t>2472</w:t>
            </w:r>
          </w:p>
        </w:tc>
        <w:tc>
          <w:tcPr>
            <w:tcW w:w="1186" w:type="pct"/>
            <w:vAlign w:val="center"/>
          </w:tcPr>
          <w:p w14:paraId="21198D2A" w14:textId="77777777" w:rsidR="00CE77AC" w:rsidRPr="00BB4911" w:rsidRDefault="00CE77AC" w:rsidP="00FF3F99">
            <w:pPr>
              <w:pStyle w:val="TAC"/>
            </w:pPr>
            <w:r>
              <w:t>3240</w:t>
            </w:r>
          </w:p>
        </w:tc>
      </w:tr>
      <w:tr w:rsidR="00CE77AC" w:rsidRPr="00D96662" w14:paraId="21198D30" w14:textId="77777777" w:rsidTr="00FF3F99">
        <w:trPr>
          <w:trHeight w:val="315"/>
        </w:trPr>
        <w:tc>
          <w:tcPr>
            <w:tcW w:w="1444" w:type="pct"/>
          </w:tcPr>
          <w:p w14:paraId="21198D2C"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21198D2D" w14:textId="77777777" w:rsidR="00CE77AC" w:rsidRPr="00BB4911" w:rsidRDefault="00CE77AC" w:rsidP="00FF3F99">
            <w:pPr>
              <w:pStyle w:val="TAC"/>
            </w:pPr>
            <w:r>
              <w:t>13064</w:t>
            </w:r>
          </w:p>
        </w:tc>
        <w:tc>
          <w:tcPr>
            <w:tcW w:w="1185" w:type="pct"/>
            <w:noWrap/>
            <w:vAlign w:val="center"/>
          </w:tcPr>
          <w:p w14:paraId="21198D2E" w14:textId="77777777" w:rsidR="00CE77AC" w:rsidRPr="00BB4911" w:rsidRDefault="00CE77AC" w:rsidP="00FF3F99">
            <w:pPr>
              <w:pStyle w:val="TAC"/>
            </w:pPr>
            <w:r>
              <w:t>7680</w:t>
            </w:r>
          </w:p>
        </w:tc>
        <w:tc>
          <w:tcPr>
            <w:tcW w:w="1186" w:type="pct"/>
            <w:vAlign w:val="center"/>
          </w:tcPr>
          <w:p w14:paraId="21198D2F" w14:textId="77777777" w:rsidR="00CE77AC" w:rsidRPr="00BB4911" w:rsidRDefault="00CE77AC" w:rsidP="00FF3F99">
            <w:pPr>
              <w:pStyle w:val="TAC"/>
            </w:pPr>
            <w:r>
              <w:t>10248</w:t>
            </w:r>
          </w:p>
        </w:tc>
      </w:tr>
    </w:tbl>
    <w:p w14:paraId="21198D31" w14:textId="77777777" w:rsidR="00CE77AC" w:rsidRDefault="00CE77AC" w:rsidP="00CE77AC">
      <w:pPr>
        <w:widowControl w:val="0"/>
        <w:jc w:val="both"/>
        <w:rPr>
          <w:lang w:val="en-US"/>
        </w:rPr>
      </w:pPr>
    </w:p>
    <w:p w14:paraId="21198D32" w14:textId="77777777" w:rsidR="00CE77AC" w:rsidRDefault="00CE77AC" w:rsidP="00C151B5">
      <w:pPr>
        <w:pStyle w:val="Heading4"/>
        <w:rPr>
          <w:lang w:eastAsia="zh-CN"/>
        </w:rPr>
      </w:pPr>
      <w:bookmarkStart w:id="87"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7"/>
    </w:p>
    <w:p w14:paraId="21198D33" w14:textId="77777777"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21198D34"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14:paraId="21198D35"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14:paraId="21198D36" w14:textId="77777777"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14:paraId="21198D37"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14:paraId="21198D38" w14:textId="77777777"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14:paraId="21198D39"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14:paraId="21198D3A"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14:paraId="21198D3B"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14:paraId="21198D3C"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21198D3D"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21198D3E" w14:textId="77777777"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14:paraId="21198D3F" w14:textId="77777777" w:rsidR="00CE77AC" w:rsidRPr="00625A78" w:rsidRDefault="00CE77AC" w:rsidP="00CE77AC">
      <w:pPr>
        <w:rPr>
          <w:lang w:val="en-US" w:eastAsia="zh-CN"/>
        </w:rPr>
      </w:pPr>
    </w:p>
    <w:p w14:paraId="21198D40" w14:textId="77777777" w:rsidR="007E3922" w:rsidRPr="002E1F0D" w:rsidRDefault="007E3922" w:rsidP="007E3922">
      <w:pPr>
        <w:pStyle w:val="Heading3"/>
        <w:rPr>
          <w:lang w:eastAsia="zh-CN"/>
        </w:rPr>
      </w:pPr>
      <w:bookmarkStart w:id="88"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8"/>
    </w:p>
    <w:p w14:paraId="21198D41"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21198D4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21198D4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21198D44"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21198D45"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21198D46"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21198D47"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21198D48" w14:textId="77777777" w:rsidR="007E3922" w:rsidRPr="00EC1C15" w:rsidRDefault="007E3922" w:rsidP="007E3922">
      <w:pPr>
        <w:rPr>
          <w:i/>
          <w:color w:val="0000FF"/>
          <w:lang w:eastAsia="zh-CN"/>
        </w:rPr>
      </w:pPr>
    </w:p>
    <w:p w14:paraId="21198D49" w14:textId="77777777" w:rsidR="00EA111D" w:rsidRDefault="007E3922" w:rsidP="00EA111D">
      <w:pPr>
        <w:pStyle w:val="Heading1"/>
        <w:rPr>
          <w:lang w:eastAsia="zh-CN"/>
        </w:rPr>
      </w:pPr>
      <w:bookmarkStart w:id="89" w:name="_Toc87880819"/>
      <w:r>
        <w:rPr>
          <w:rFonts w:hint="eastAsia"/>
          <w:lang w:eastAsia="zh-CN"/>
        </w:rPr>
        <w:t>6</w:t>
      </w:r>
      <w:r w:rsidR="00EA111D">
        <w:rPr>
          <w:lang w:eastAsia="zh-CN"/>
        </w:rPr>
        <w:tab/>
      </w:r>
      <w:r w:rsidR="00EA111D">
        <w:rPr>
          <w:rFonts w:hint="eastAsia"/>
          <w:lang w:eastAsia="zh-CN"/>
        </w:rPr>
        <w:t>Conclusions</w:t>
      </w:r>
      <w:bookmarkEnd w:id="53"/>
      <w:bookmarkEnd w:id="89"/>
    </w:p>
    <w:p w14:paraId="21198D4A" w14:textId="77777777" w:rsidR="00E62092" w:rsidRDefault="00E62092" w:rsidP="00E62092">
      <w:pPr>
        <w:pStyle w:val="Heading2"/>
        <w:rPr>
          <w:lang w:eastAsia="ja-JP"/>
        </w:rPr>
      </w:pPr>
      <w:bookmarkStart w:id="90" w:name="_Toc87880820"/>
      <w:r>
        <w:rPr>
          <w:lang w:eastAsia="zh-CN"/>
        </w:rPr>
        <w:t>6.1</w:t>
      </w:r>
      <w:r>
        <w:rPr>
          <w:lang w:eastAsia="zh-CN"/>
        </w:rPr>
        <w:tab/>
        <w:t>Conclusion on inter-user interference suppression for MU-MIMO scenario</w:t>
      </w:r>
      <w:bookmarkEnd w:id="90"/>
    </w:p>
    <w:p w14:paraId="21198D4B" w14:textId="77777777"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14:paraId="21198D4C" w14:textId="77777777" w:rsidR="00E62092" w:rsidRDefault="00E62092" w:rsidP="00B77FB8">
      <w:pPr>
        <w:snapToGrid w:val="0"/>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21198D4D" w14:textId="77777777"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14:paraId="21198D4E" w14:textId="77777777"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14:paraId="21198D4F" w14:textId="77777777"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14:paraId="21198D50" w14:textId="77777777" w:rsidR="00E62092" w:rsidRDefault="00E62092" w:rsidP="00B77FB8">
      <w:pPr>
        <w:snapToGrid w:val="0"/>
        <w:rPr>
          <w:lang w:eastAsia="zh-CN"/>
        </w:rPr>
      </w:pPr>
      <w:r>
        <w:rPr>
          <w:lang w:eastAsia="zh-CN"/>
        </w:rPr>
        <w:t>Both TDLA30-10 and TDLC300-100 channel models with ULA Low antenna correlation is considered as the propagation condition.</w:t>
      </w:r>
    </w:p>
    <w:p w14:paraId="21198D51" w14:textId="77777777"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14:paraId="21198D52" w14:textId="77777777" w:rsidR="00E62092" w:rsidRDefault="00E62092" w:rsidP="00B77FB8">
      <w:pPr>
        <w:snapToGrid w:val="0"/>
        <w:rPr>
          <w:rFonts w:eastAsia="DengXian"/>
          <w:lang w:eastAsia="zh-CN"/>
        </w:rPr>
      </w:pPr>
      <w:r>
        <w:rPr>
          <w:lang w:eastAsia="zh-CN"/>
        </w:rPr>
        <w:t xml:space="preserve">For UE PDSCH parameters, </w:t>
      </w:r>
      <w:r>
        <w:rPr>
          <w:rFonts w:eastAsia="DengXian"/>
        </w:rPr>
        <w:t>10 MHz CBW with 15kHz for FDD is included in the evaluation.</w:t>
      </w:r>
      <w:r>
        <w:rPr>
          <w:rFonts w:eastAsia="DengXian"/>
          <w:lang w:eastAsia="zh-CN"/>
        </w:rPr>
        <w:t xml:space="preserve"> </w:t>
      </w:r>
    </w:p>
    <w:p w14:paraId="21198D53" w14:textId="77777777"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14:paraId="21198D54" w14:textId="77777777"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14:paraId="21198D55" w14:textId="77777777"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14:paraId="21198D56" w14:textId="77777777"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14:paraId="21198D57" w14:textId="77777777" w:rsidR="00E62092" w:rsidRDefault="00E62092" w:rsidP="00E62092">
      <w:pPr>
        <w:pStyle w:val="Heading2"/>
        <w:rPr>
          <w:lang w:eastAsia="zh-CN"/>
        </w:rPr>
      </w:pPr>
      <w:bookmarkStart w:id="91" w:name="_Toc87880821"/>
      <w:r>
        <w:rPr>
          <w:lang w:eastAsia="zh-CN"/>
        </w:rPr>
        <w:t>6.2</w:t>
      </w:r>
      <w:r>
        <w:rPr>
          <w:lang w:eastAsia="zh-CN"/>
        </w:rPr>
        <w:tab/>
        <w:t>Conclusion on CRS interference handling in scenarios with overlapping spectrum for LTE and NR</w:t>
      </w:r>
      <w:bookmarkEnd w:id="91"/>
    </w:p>
    <w:p w14:paraId="21198D58"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21198D59"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21198D5A"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21198D5B"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21198D5C"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21198D5D"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21198D5E"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21198D5F"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21198D60"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21198D6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21198D6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21198D63"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21198D64"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21198D65"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21198D66" w14:textId="77777777"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21198D67"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21198D68"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21198D69" w14:textId="77777777" w:rsidR="00EA111D" w:rsidRPr="00EC1C15" w:rsidRDefault="00EA111D" w:rsidP="00EA111D">
      <w:pPr>
        <w:pStyle w:val="Guidance"/>
        <w:rPr>
          <w:lang w:eastAsia="ja-JP"/>
        </w:rPr>
      </w:pPr>
    </w:p>
    <w:p w14:paraId="21198D6A" w14:textId="77777777" w:rsidR="00222897" w:rsidRPr="0018537F" w:rsidRDefault="00E8629F" w:rsidP="0018537F">
      <w:pPr>
        <w:pStyle w:val="Heading9"/>
        <w:rPr>
          <w:lang w:eastAsia="zh-CN"/>
        </w:rPr>
      </w:pPr>
      <w:r w:rsidRPr="00235394">
        <w:br w:type="page"/>
      </w:r>
      <w:bookmarkStart w:id="92" w:name="_Toc87880822"/>
      <w:r w:rsidRPr="00235394">
        <w:lastRenderedPageBreak/>
        <w:t xml:space="preserve">Annex </w:t>
      </w:r>
      <w:r w:rsidR="0018537F">
        <w:rPr>
          <w:rFonts w:hint="eastAsia"/>
          <w:lang w:eastAsia="zh-CN"/>
        </w:rPr>
        <w:t>A</w:t>
      </w:r>
      <w:r w:rsidRPr="00235394">
        <w:t>:</w:t>
      </w:r>
      <w:r w:rsidRPr="00235394">
        <w:br/>
        <w:t>Change history</w:t>
      </w:r>
      <w:bookmarkEnd w:id="92"/>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21198D6C" w14:textId="77777777" w:rsidTr="00EB6615">
        <w:trPr>
          <w:cantSplit/>
        </w:trPr>
        <w:tc>
          <w:tcPr>
            <w:tcW w:w="9356" w:type="dxa"/>
            <w:gridSpan w:val="8"/>
            <w:shd w:val="clear" w:color="auto" w:fill="auto"/>
          </w:tcPr>
          <w:p w14:paraId="21198D6B" w14:textId="77777777" w:rsidR="00E8629F" w:rsidRPr="00514408" w:rsidRDefault="00E8629F">
            <w:pPr>
              <w:pStyle w:val="TAL"/>
              <w:jc w:val="center"/>
              <w:rPr>
                <w:b/>
                <w:sz w:val="16"/>
              </w:rPr>
            </w:pPr>
            <w:r w:rsidRPr="00514408">
              <w:rPr>
                <w:b/>
              </w:rPr>
              <w:t>Change history</w:t>
            </w:r>
          </w:p>
        </w:tc>
      </w:tr>
      <w:tr w:rsidR="00E8629F" w:rsidRPr="00514408" w14:paraId="21198D75" w14:textId="77777777" w:rsidTr="00EB6615">
        <w:tc>
          <w:tcPr>
            <w:tcW w:w="800" w:type="dxa"/>
            <w:shd w:val="clear" w:color="auto" w:fill="auto"/>
          </w:tcPr>
          <w:p w14:paraId="21198D6D" w14:textId="77777777" w:rsidR="00E8629F" w:rsidRPr="00514408" w:rsidRDefault="00E8629F">
            <w:pPr>
              <w:pStyle w:val="TAL"/>
              <w:rPr>
                <w:b/>
                <w:sz w:val="16"/>
              </w:rPr>
            </w:pPr>
            <w:r w:rsidRPr="00514408">
              <w:rPr>
                <w:b/>
                <w:sz w:val="16"/>
              </w:rPr>
              <w:t>Date</w:t>
            </w:r>
          </w:p>
        </w:tc>
        <w:tc>
          <w:tcPr>
            <w:tcW w:w="800" w:type="dxa"/>
            <w:shd w:val="clear" w:color="auto" w:fill="auto"/>
          </w:tcPr>
          <w:p w14:paraId="21198D6E" w14:textId="77777777" w:rsidR="00E8629F" w:rsidRPr="00514408" w:rsidRDefault="00E8629F">
            <w:pPr>
              <w:pStyle w:val="TAL"/>
              <w:rPr>
                <w:b/>
                <w:sz w:val="16"/>
              </w:rPr>
            </w:pPr>
            <w:r w:rsidRPr="00514408">
              <w:rPr>
                <w:b/>
                <w:sz w:val="16"/>
              </w:rPr>
              <w:t>TSG #</w:t>
            </w:r>
          </w:p>
        </w:tc>
        <w:tc>
          <w:tcPr>
            <w:tcW w:w="901" w:type="dxa"/>
            <w:shd w:val="clear" w:color="auto" w:fill="auto"/>
          </w:tcPr>
          <w:p w14:paraId="21198D6F" w14:textId="77777777" w:rsidR="00E8629F" w:rsidRPr="00514408" w:rsidRDefault="00E8629F">
            <w:pPr>
              <w:pStyle w:val="TAL"/>
              <w:rPr>
                <w:b/>
                <w:sz w:val="16"/>
              </w:rPr>
            </w:pPr>
            <w:r w:rsidRPr="00514408">
              <w:rPr>
                <w:b/>
                <w:sz w:val="16"/>
              </w:rPr>
              <w:t>TSG Doc.</w:t>
            </w:r>
          </w:p>
        </w:tc>
        <w:tc>
          <w:tcPr>
            <w:tcW w:w="426" w:type="dxa"/>
            <w:shd w:val="clear" w:color="auto" w:fill="auto"/>
          </w:tcPr>
          <w:p w14:paraId="21198D70" w14:textId="77777777" w:rsidR="00E8629F" w:rsidRPr="00514408" w:rsidRDefault="00E8629F">
            <w:pPr>
              <w:pStyle w:val="TAL"/>
              <w:rPr>
                <w:b/>
                <w:sz w:val="16"/>
              </w:rPr>
            </w:pPr>
            <w:r w:rsidRPr="00514408">
              <w:rPr>
                <w:b/>
                <w:sz w:val="16"/>
              </w:rPr>
              <w:t>CR</w:t>
            </w:r>
          </w:p>
        </w:tc>
        <w:tc>
          <w:tcPr>
            <w:tcW w:w="428" w:type="dxa"/>
            <w:shd w:val="clear" w:color="auto" w:fill="auto"/>
          </w:tcPr>
          <w:p w14:paraId="21198D71" w14:textId="77777777" w:rsidR="00E8629F" w:rsidRPr="00514408" w:rsidRDefault="00E8629F">
            <w:pPr>
              <w:pStyle w:val="TAL"/>
              <w:rPr>
                <w:b/>
                <w:sz w:val="16"/>
              </w:rPr>
            </w:pPr>
            <w:r w:rsidRPr="00514408">
              <w:rPr>
                <w:b/>
                <w:sz w:val="16"/>
              </w:rPr>
              <w:t>Rev</w:t>
            </w:r>
          </w:p>
        </w:tc>
        <w:tc>
          <w:tcPr>
            <w:tcW w:w="4867" w:type="dxa"/>
            <w:shd w:val="clear" w:color="auto" w:fill="auto"/>
          </w:tcPr>
          <w:p w14:paraId="21198D72"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21198D73" w14:textId="77777777" w:rsidR="00E8629F" w:rsidRPr="00514408" w:rsidRDefault="00E8629F">
            <w:pPr>
              <w:pStyle w:val="TAL"/>
              <w:rPr>
                <w:b/>
                <w:sz w:val="16"/>
              </w:rPr>
            </w:pPr>
            <w:r w:rsidRPr="00514408">
              <w:rPr>
                <w:b/>
                <w:sz w:val="16"/>
              </w:rPr>
              <w:t>Old</w:t>
            </w:r>
          </w:p>
        </w:tc>
        <w:tc>
          <w:tcPr>
            <w:tcW w:w="567" w:type="dxa"/>
            <w:shd w:val="clear" w:color="auto" w:fill="auto"/>
          </w:tcPr>
          <w:p w14:paraId="21198D74" w14:textId="77777777" w:rsidR="00E8629F" w:rsidRPr="00514408" w:rsidRDefault="00E8629F">
            <w:pPr>
              <w:pStyle w:val="TAL"/>
              <w:rPr>
                <w:b/>
                <w:sz w:val="16"/>
              </w:rPr>
            </w:pPr>
            <w:r w:rsidRPr="00514408">
              <w:rPr>
                <w:b/>
                <w:sz w:val="16"/>
              </w:rPr>
              <w:t>New</w:t>
            </w:r>
          </w:p>
        </w:tc>
      </w:tr>
      <w:tr w:rsidR="0018537F" w:rsidRPr="00514408" w14:paraId="21198D7E" w14:textId="77777777" w:rsidTr="00EB6615">
        <w:tc>
          <w:tcPr>
            <w:tcW w:w="800" w:type="dxa"/>
            <w:shd w:val="clear" w:color="auto" w:fill="auto"/>
            <w:vAlign w:val="center"/>
          </w:tcPr>
          <w:p w14:paraId="21198D76"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14:paraId="21198D77"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14:paraId="21198D78" w14:textId="77777777"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14:paraId="21198D79"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21198D7A"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21198D7B" w14:textId="77777777"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21198D7C"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21198D7D"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14:paraId="21198D8E" w14:textId="77777777" w:rsidTr="00EB6615">
        <w:tc>
          <w:tcPr>
            <w:tcW w:w="800" w:type="dxa"/>
            <w:shd w:val="clear" w:color="auto" w:fill="auto"/>
          </w:tcPr>
          <w:p w14:paraId="21198D7F" w14:textId="77777777"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14:paraId="21198D80"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14:paraId="21198D81"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14:paraId="21198D82"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14:paraId="21198D83"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14:paraId="21198D84" w14:textId="77777777"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14:paraId="21198D85"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14:paraId="21198D86"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14:paraId="21198D87"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14:paraId="21198D88"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14:paraId="21198D89"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14:paraId="21198D8A" w14:textId="77777777"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14:paraId="21198D8B" w14:textId="77777777"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14:paraId="21198D8C" w14:textId="77777777"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14:paraId="21198D8D"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14:paraId="21198D9E" w14:textId="77777777" w:rsidTr="00EB6615">
        <w:tc>
          <w:tcPr>
            <w:tcW w:w="800" w:type="dxa"/>
            <w:shd w:val="clear" w:color="auto" w:fill="auto"/>
          </w:tcPr>
          <w:p w14:paraId="21198D8F" w14:textId="77777777"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14:paraId="21198D90" w14:textId="77777777"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14:paraId="21198D91" w14:textId="77777777"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14:paraId="21198D92" w14:textId="77777777" w:rsidR="00960F53" w:rsidRPr="00514408" w:rsidRDefault="00960F53" w:rsidP="00960F53">
            <w:pPr>
              <w:pStyle w:val="Guidance"/>
              <w:snapToGrid w:val="0"/>
              <w:spacing w:before="40" w:after="40"/>
            </w:pPr>
          </w:p>
        </w:tc>
        <w:tc>
          <w:tcPr>
            <w:tcW w:w="428" w:type="dxa"/>
            <w:shd w:val="clear" w:color="auto" w:fill="auto"/>
          </w:tcPr>
          <w:p w14:paraId="21198D93" w14:textId="77777777" w:rsidR="00960F53" w:rsidRPr="00514408" w:rsidRDefault="00960F53" w:rsidP="00960F53">
            <w:pPr>
              <w:pStyle w:val="Guidance"/>
              <w:snapToGrid w:val="0"/>
              <w:spacing w:before="40" w:after="40"/>
            </w:pPr>
          </w:p>
        </w:tc>
        <w:tc>
          <w:tcPr>
            <w:tcW w:w="4867" w:type="dxa"/>
            <w:shd w:val="clear" w:color="auto" w:fill="auto"/>
          </w:tcPr>
          <w:p w14:paraId="21198D94" w14:textId="77777777"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14:paraId="21198D95"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14:paraId="21198D96"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14:paraId="21198D97"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14:paraId="21198D98"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14:paraId="21198D99"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14:paraId="21198D9A"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14:paraId="21198D9B" w14:textId="77777777"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14:paraId="21198D9C" w14:textId="77777777"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14:paraId="21198D9D" w14:textId="77777777"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14:paraId="21198DA7" w14:textId="77777777" w:rsidTr="00EB6615">
        <w:tc>
          <w:tcPr>
            <w:tcW w:w="800" w:type="dxa"/>
            <w:shd w:val="clear" w:color="auto" w:fill="auto"/>
          </w:tcPr>
          <w:p w14:paraId="21198D9F"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14:paraId="21198DA0"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14:paraId="21198DA1" w14:textId="77777777"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14:paraId="21198DA2" w14:textId="77777777"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14:paraId="21198DA3" w14:textId="77777777"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14:paraId="21198DA4" w14:textId="77777777"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14:paraId="21198DA5"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14:paraId="21198DA6"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14:paraId="21198DB0" w14:textId="77777777" w:rsidTr="00EB6615">
        <w:tc>
          <w:tcPr>
            <w:tcW w:w="800" w:type="dxa"/>
            <w:shd w:val="clear" w:color="auto" w:fill="auto"/>
          </w:tcPr>
          <w:p w14:paraId="21198DA8"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14:paraId="21198DA9"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14:paraId="21198DAA"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14:paraId="21198DAB" w14:textId="77777777"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14:paraId="21198DAC" w14:textId="77777777"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14:paraId="21198DAD" w14:textId="77777777"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14:paraId="21198DAE"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14:paraId="21198DAF"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bookmarkEnd w:id="30"/>
    </w:tbl>
    <w:p w14:paraId="21198DB1"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8DCA" w14:textId="77777777" w:rsidR="002E5A1F" w:rsidRDefault="002E5A1F">
      <w:r>
        <w:separator/>
      </w:r>
    </w:p>
  </w:endnote>
  <w:endnote w:type="continuationSeparator" w:id="0">
    <w:p w14:paraId="21198DCB" w14:textId="77777777" w:rsidR="002E5A1F" w:rsidRDefault="002E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8DD0" w14:textId="77777777" w:rsidR="00204797" w:rsidRDefault="00204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98DC8" w14:textId="77777777" w:rsidR="002E5A1F" w:rsidRDefault="002E5A1F">
      <w:r>
        <w:separator/>
      </w:r>
    </w:p>
  </w:footnote>
  <w:footnote w:type="continuationSeparator" w:id="0">
    <w:p w14:paraId="21198DC9" w14:textId="77777777" w:rsidR="002E5A1F" w:rsidRDefault="002E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8DCC" w14:textId="5DCB5301" w:rsidR="00204797" w:rsidRDefault="00204797">
    <w:pPr>
      <w:pStyle w:val="Header"/>
      <w:framePr w:wrap="auto" w:vAnchor="text" w:hAnchor="margin" w:xAlign="right" w:y="1"/>
      <w:widowControl/>
    </w:pPr>
    <w:r>
      <w:fldChar w:fldCharType="begin"/>
    </w:r>
    <w:r>
      <w:instrText xml:space="preserve"> STYLEREF ZA </w:instrText>
    </w:r>
    <w:r>
      <w:fldChar w:fldCharType="separate"/>
    </w:r>
    <w:r w:rsidR="00AD3F3F">
      <w:t>3GPP TR 38.833 V1.0.1 (2021-12)</w:t>
    </w:r>
    <w:r>
      <w:fldChar w:fldCharType="end"/>
    </w:r>
  </w:p>
  <w:p w14:paraId="21198DCD" w14:textId="77777777" w:rsidR="00204797" w:rsidRDefault="00204797">
    <w:pPr>
      <w:pStyle w:val="Header"/>
      <w:framePr w:wrap="auto" w:vAnchor="text" w:hAnchor="margin" w:xAlign="center" w:y="1"/>
      <w:widowControl/>
    </w:pPr>
    <w:r>
      <w:fldChar w:fldCharType="begin"/>
    </w:r>
    <w:r>
      <w:instrText xml:space="preserve"> PAGE </w:instrText>
    </w:r>
    <w:r>
      <w:fldChar w:fldCharType="separate"/>
    </w:r>
    <w:r w:rsidR="00672B73">
      <w:t>20</w:t>
    </w:r>
    <w:r>
      <w:fldChar w:fldCharType="end"/>
    </w:r>
  </w:p>
  <w:p w14:paraId="21198DCE" w14:textId="0DE642F7" w:rsidR="00204797" w:rsidRDefault="00204797">
    <w:pPr>
      <w:pStyle w:val="Header"/>
      <w:framePr w:wrap="auto" w:vAnchor="text" w:hAnchor="margin" w:y="1"/>
      <w:widowControl/>
      <w:rPr>
        <w:lang w:eastAsia="zh-CN"/>
      </w:rPr>
    </w:pPr>
    <w:r>
      <w:fldChar w:fldCharType="begin"/>
    </w:r>
    <w:r>
      <w:instrText xml:space="preserve"> STYLEREF ZGSM </w:instrText>
    </w:r>
    <w:r>
      <w:fldChar w:fldCharType="separate"/>
    </w:r>
    <w:r w:rsidR="00AD3F3F">
      <w:t>Release 17</w:t>
    </w:r>
    <w:r>
      <w:fldChar w:fldCharType="end"/>
    </w:r>
  </w:p>
  <w:p w14:paraId="21198DCF" w14:textId="77777777" w:rsidR="00204797" w:rsidRDefault="0020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15:restartNumberingAfterBreak="0">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674C2"/>
    <w:rsid w:val="00367724"/>
    <w:rsid w:val="00386AAD"/>
    <w:rsid w:val="003B4BF7"/>
    <w:rsid w:val="003B4FE6"/>
    <w:rsid w:val="003B54F3"/>
    <w:rsid w:val="003C1B3C"/>
    <w:rsid w:val="003D1580"/>
    <w:rsid w:val="003E4108"/>
    <w:rsid w:val="003E4288"/>
    <w:rsid w:val="00410798"/>
    <w:rsid w:val="00414543"/>
    <w:rsid w:val="00416D0F"/>
    <w:rsid w:val="00421AC1"/>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D7AFE"/>
    <w:rsid w:val="005E746D"/>
    <w:rsid w:val="005F08E0"/>
    <w:rsid w:val="005F4EDB"/>
    <w:rsid w:val="00601D8B"/>
    <w:rsid w:val="00603E40"/>
    <w:rsid w:val="006065D4"/>
    <w:rsid w:val="006075EE"/>
    <w:rsid w:val="0062144D"/>
    <w:rsid w:val="006220D0"/>
    <w:rsid w:val="00625A78"/>
    <w:rsid w:val="0063594A"/>
    <w:rsid w:val="006451EB"/>
    <w:rsid w:val="00661E69"/>
    <w:rsid w:val="006715ED"/>
    <w:rsid w:val="00672B73"/>
    <w:rsid w:val="00673564"/>
    <w:rsid w:val="00683137"/>
    <w:rsid w:val="00692F11"/>
    <w:rsid w:val="006B1C58"/>
    <w:rsid w:val="006B473F"/>
    <w:rsid w:val="006C157E"/>
    <w:rsid w:val="006D40C0"/>
    <w:rsid w:val="006D5F24"/>
    <w:rsid w:val="0070646B"/>
    <w:rsid w:val="007137A7"/>
    <w:rsid w:val="007152E3"/>
    <w:rsid w:val="007255EF"/>
    <w:rsid w:val="00740701"/>
    <w:rsid w:val="00743CEB"/>
    <w:rsid w:val="00757D4D"/>
    <w:rsid w:val="00775BB6"/>
    <w:rsid w:val="007854C0"/>
    <w:rsid w:val="00792C07"/>
    <w:rsid w:val="007B02B1"/>
    <w:rsid w:val="007D02C4"/>
    <w:rsid w:val="007E3922"/>
    <w:rsid w:val="007F0E1E"/>
    <w:rsid w:val="007F62EA"/>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10F56"/>
    <w:rsid w:val="00921F8A"/>
    <w:rsid w:val="00922C83"/>
    <w:rsid w:val="009366AC"/>
    <w:rsid w:val="00956481"/>
    <w:rsid w:val="00960F53"/>
    <w:rsid w:val="00981EF4"/>
    <w:rsid w:val="00983910"/>
    <w:rsid w:val="00990AA9"/>
    <w:rsid w:val="00993C3A"/>
    <w:rsid w:val="009A78FB"/>
    <w:rsid w:val="009C0727"/>
    <w:rsid w:val="009D1677"/>
    <w:rsid w:val="009E50B0"/>
    <w:rsid w:val="009F0DE4"/>
    <w:rsid w:val="009F312D"/>
    <w:rsid w:val="00A1360E"/>
    <w:rsid w:val="00A155A1"/>
    <w:rsid w:val="00A332CE"/>
    <w:rsid w:val="00A348D2"/>
    <w:rsid w:val="00A40590"/>
    <w:rsid w:val="00A40FCB"/>
    <w:rsid w:val="00A608B8"/>
    <w:rsid w:val="00A63F50"/>
    <w:rsid w:val="00A659AD"/>
    <w:rsid w:val="00A6708A"/>
    <w:rsid w:val="00A81B15"/>
    <w:rsid w:val="00A85DBC"/>
    <w:rsid w:val="00AA54E4"/>
    <w:rsid w:val="00AD3F3F"/>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80BA1"/>
    <w:rsid w:val="00D94D79"/>
    <w:rsid w:val="00DA3D49"/>
    <w:rsid w:val="00DC2A78"/>
    <w:rsid w:val="00DD0C2C"/>
    <w:rsid w:val="00DD1F62"/>
    <w:rsid w:val="00DD5D5B"/>
    <w:rsid w:val="00DF25F1"/>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198612"/>
  <w15:docId w15:val="{5BB37DF8-7CEA-41D3-852B-F364B727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
    <w:name w:val="网格型1"/>
    <w:basedOn w:val="TableNormal"/>
    <w:uiPriority w:val="39"/>
    <w:qFormat/>
    <w:rsid w:val="00F311BA"/>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310EE"/>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9CE56-ABFC-48E6-B0F8-44931D6D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8389</Words>
  <Characters>47818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dcterms:created xsi:type="dcterms:W3CDTF">2022-04-02T08:51:00Z</dcterms:created>
  <dcterms:modified xsi:type="dcterms:W3CDTF">2022-04-02T08:51:00Z</dcterms:modified>
</cp:coreProperties>
</file>