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67E716D"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r w:rsidR="002E35F9">
              <w:t>V19</w:t>
            </w:r>
            <w:r w:rsidR="009963D7">
              <w:t>.</w:t>
            </w:r>
            <w:r w:rsidR="002E35F9">
              <w:t>0</w:t>
            </w:r>
            <w:r w:rsidR="009963D7">
              <w:t>.</w:t>
            </w:r>
            <w:r w:rsidR="00D32F1E">
              <w:t>0</w:t>
            </w:r>
            <w:r w:rsidR="00D32F1E" w:rsidRPr="00923F13">
              <w:t xml:space="preserve"> </w:t>
            </w:r>
            <w:r w:rsidRPr="00923F13">
              <w:rPr>
                <w:sz w:val="32"/>
              </w:rPr>
              <w:t>(</w:t>
            </w:r>
            <w:bookmarkStart w:id="3" w:name="issueDate"/>
            <w:r w:rsidR="00D32F1E" w:rsidRPr="00923F13">
              <w:rPr>
                <w:sz w:val="32"/>
              </w:rPr>
              <w:t>202</w:t>
            </w:r>
            <w:r w:rsidR="00D32F1E">
              <w:rPr>
                <w:sz w:val="32"/>
              </w:rPr>
              <w:t>5</w:t>
            </w:r>
            <w:r w:rsidRPr="00923F13">
              <w:rPr>
                <w:sz w:val="32"/>
              </w:rPr>
              <w:t>-</w:t>
            </w:r>
            <w:bookmarkEnd w:id="3"/>
            <w:r w:rsidR="00CF02F9">
              <w:rPr>
                <w:sz w:val="32"/>
              </w:rPr>
              <w:t>09</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4" w:name="spectype2"/>
            <w:r w:rsidR="00D57972" w:rsidRPr="003528FD">
              <w:t>Report</w:t>
            </w:r>
            <w:bookmarkEnd w:id="4"/>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 xml:space="preserve">3rd Generation Partnership </w:t>
            </w:r>
            <w:proofErr w:type="gramStart"/>
            <w:r w:rsidRPr="00AE6164">
              <w:t>Project;</w:t>
            </w:r>
            <w:proofErr w:type="gramEnd"/>
          </w:p>
          <w:p w14:paraId="653799DC" w14:textId="641EBC10" w:rsidR="004F0988" w:rsidRPr="003528FD" w:rsidRDefault="004F0988" w:rsidP="00133525">
            <w:pPr>
              <w:pStyle w:val="ZT"/>
              <w:framePr w:wrap="auto" w:hAnchor="text" w:yAlign="inline"/>
            </w:pPr>
            <w:r w:rsidRPr="003528FD">
              <w:t xml:space="preserve">Technical Specification Group </w:t>
            </w:r>
            <w:bookmarkStart w:id="5" w:name="specTitle"/>
            <w:r w:rsidR="003528FD" w:rsidRPr="003528FD">
              <w:t xml:space="preserve">Radio Access </w:t>
            </w:r>
            <w:proofErr w:type="gramStart"/>
            <w:r w:rsidR="003528FD" w:rsidRPr="003528FD">
              <w:t>Network</w:t>
            </w:r>
            <w:r w:rsidRPr="003528FD">
              <w:t>;</w:t>
            </w:r>
            <w:proofErr w:type="gramEnd"/>
          </w:p>
          <w:p w14:paraId="4FF82E89" w14:textId="5FAF88ED" w:rsidR="003528FD" w:rsidRDefault="004C54B8" w:rsidP="003528FD">
            <w:pPr>
              <w:pStyle w:val="ZT"/>
              <w:framePr w:wrap="auto" w:hAnchor="text" w:yAlign="inline"/>
            </w:pPr>
            <w:r w:rsidRPr="004C54B8">
              <w:t xml:space="preserve">Non-Terrestrial Networks (NTN) L-/S-band for </w:t>
            </w:r>
            <w:proofErr w:type="gramStart"/>
            <w:r w:rsidRPr="004C54B8">
              <w:t>NR</w:t>
            </w:r>
            <w:bookmarkEnd w:id="5"/>
            <w:r w:rsidR="003528FD">
              <w:t>;</w:t>
            </w:r>
            <w:proofErr w:type="gramEnd"/>
          </w:p>
          <w:p w14:paraId="04CAC1E0" w14:textId="0F4F3224" w:rsidR="004F0988" w:rsidRPr="00AE6164" w:rsidRDefault="004F0988" w:rsidP="003528FD">
            <w:pPr>
              <w:pStyle w:val="ZT"/>
              <w:framePr w:wrap="auto" w:hAnchor="text" w:yAlign="inline"/>
              <w:rPr>
                <w:i/>
                <w:sz w:val="28"/>
              </w:rPr>
            </w:pPr>
            <w:r w:rsidRPr="003528FD">
              <w:t>(</w:t>
            </w:r>
            <w:r w:rsidRPr="003528FD">
              <w:rPr>
                <w:rStyle w:val="ZGSM"/>
              </w:rPr>
              <w:t xml:space="preserve">Release </w:t>
            </w:r>
            <w:r w:rsidR="002E35F9" w:rsidRPr="003528FD">
              <w:rPr>
                <w:rStyle w:val="ZGSM"/>
              </w:rPr>
              <w:t>1</w:t>
            </w:r>
            <w:r w:rsidR="002E35F9">
              <w:rPr>
                <w:rStyle w:val="ZGSM"/>
              </w:rPr>
              <w:t>9</w:t>
            </w:r>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4A6C1B"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15pt;height:61.3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4A6C1B" w:rsidP="00670CF4">
            <w:pPr>
              <w:pStyle w:val="TAR"/>
            </w:pPr>
            <w:bookmarkStart w:id="6" w:name="_MON_1710316168"/>
            <w:bookmarkEnd w:id="6"/>
            <w:r>
              <w:rPr>
                <w:noProof/>
              </w:rPr>
              <w:pict w14:anchorId="4F670B4B">
                <v:shape id="_x0000_i1026" type="#_x0000_t75" alt="" style="width:129.1pt;height:73.2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CE0E7A">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D0AEA85" w:rsidR="00E16509" w:rsidRPr="00133525" w:rsidRDefault="00E16509" w:rsidP="00133525">
            <w:pPr>
              <w:pStyle w:val="FP"/>
              <w:jc w:val="center"/>
              <w:rPr>
                <w:noProof/>
                <w:sz w:val="18"/>
              </w:rPr>
            </w:pPr>
            <w:r w:rsidRPr="00133525">
              <w:rPr>
                <w:noProof/>
                <w:sz w:val="18"/>
              </w:rPr>
              <w:t xml:space="preserve">© </w:t>
            </w:r>
            <w:r w:rsidR="00D32F1E">
              <w:rPr>
                <w:noProof/>
                <w:sz w:val="18"/>
              </w:rPr>
              <w:t>2025</w:t>
            </w:r>
            <w:r w:rsidRPr="00133525">
              <w:rPr>
                <w:noProof/>
                <w:sz w:val="18"/>
              </w:rPr>
              <w:t>,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E34F212" w14:textId="77777777" w:rsidR="000551F5" w:rsidRDefault="00080512" w:rsidP="000551F5">
      <w:pPr>
        <w:pStyle w:val="TT"/>
      </w:pPr>
      <w:r w:rsidRPr="004D3578">
        <w:br w:type="page"/>
      </w:r>
      <w:bookmarkStart w:id="12" w:name="_Toc127564071"/>
      <w:r w:rsidR="000551F5" w:rsidRPr="004D3578">
        <w:lastRenderedPageBreak/>
        <w:t>Contents</w:t>
      </w:r>
    </w:p>
    <w:p w14:paraId="3E3F6142" w14:textId="4DA886E1" w:rsidR="00254B84" w:rsidRDefault="00254B84">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\w "1-9" </w:instrText>
      </w:r>
      <w:r>
        <w:rPr>
          <w:rFonts w:eastAsiaTheme="minorEastAsia"/>
        </w:rPr>
        <w:fldChar w:fldCharType="separate"/>
      </w:r>
      <w:r>
        <w:t>Foreword</w:t>
      </w:r>
      <w:r>
        <w:tab/>
      </w:r>
      <w:r>
        <w:fldChar w:fldCharType="begin"/>
      </w:r>
      <w:r>
        <w:instrText xml:space="preserve"> PAGEREF _Toc208587755 \h </w:instrText>
      </w:r>
      <w:r>
        <w:fldChar w:fldCharType="separate"/>
      </w:r>
      <w:r>
        <w:t>5</w:t>
      </w:r>
      <w:r>
        <w:fldChar w:fldCharType="end"/>
      </w:r>
    </w:p>
    <w:p w14:paraId="2082F679" w14:textId="2EE864C2" w:rsidR="00254B84" w:rsidRDefault="00254B84">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r>
      <w:r>
        <w:instrText xml:space="preserve"> PAGEREF _Toc208587756 \h </w:instrText>
      </w:r>
      <w:r>
        <w:fldChar w:fldCharType="separate"/>
      </w:r>
      <w:r>
        <w:t>7</w:t>
      </w:r>
      <w:r>
        <w:fldChar w:fldCharType="end"/>
      </w:r>
    </w:p>
    <w:p w14:paraId="5B363D19" w14:textId="073377C8" w:rsidR="00254B84" w:rsidRDefault="00254B84">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r>
      <w:r>
        <w:instrText xml:space="preserve"> PAGEREF _Toc208587757 \h </w:instrText>
      </w:r>
      <w:r>
        <w:fldChar w:fldCharType="separate"/>
      </w:r>
      <w:r>
        <w:t>7</w:t>
      </w:r>
      <w:r>
        <w:fldChar w:fldCharType="end"/>
      </w:r>
    </w:p>
    <w:p w14:paraId="4AD2CA50" w14:textId="2539AB15" w:rsidR="00254B84" w:rsidRDefault="00254B84">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r>
      <w:r>
        <w:instrText xml:space="preserve"> PAGEREF _Toc208587758 \h </w:instrText>
      </w:r>
      <w:r>
        <w:fldChar w:fldCharType="separate"/>
      </w:r>
      <w:r>
        <w:t>7</w:t>
      </w:r>
      <w:r>
        <w:fldChar w:fldCharType="end"/>
      </w:r>
    </w:p>
    <w:p w14:paraId="13A83DED" w14:textId="1EC7709C" w:rsidR="00254B84" w:rsidRDefault="00254B84">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r>
      <w:r>
        <w:instrText xml:space="preserve"> PAGEREF _Toc208587759 \h </w:instrText>
      </w:r>
      <w:r>
        <w:fldChar w:fldCharType="separate"/>
      </w:r>
      <w:r>
        <w:t>7</w:t>
      </w:r>
      <w:r>
        <w:fldChar w:fldCharType="end"/>
      </w:r>
    </w:p>
    <w:p w14:paraId="385C5EED" w14:textId="0BED4557" w:rsidR="00254B84" w:rsidRDefault="00254B84">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r>
      <w:r>
        <w:instrText xml:space="preserve"> PAGEREF _Toc208587760 \h </w:instrText>
      </w:r>
      <w:r>
        <w:fldChar w:fldCharType="separate"/>
      </w:r>
      <w:r>
        <w:t>7</w:t>
      </w:r>
      <w:r>
        <w:fldChar w:fldCharType="end"/>
      </w:r>
    </w:p>
    <w:p w14:paraId="4AB27BEB" w14:textId="6EA2EA5B" w:rsidR="00254B84" w:rsidRDefault="00254B84">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r>
      <w:r>
        <w:instrText xml:space="preserve"> PAGEREF _Toc208587761 \h </w:instrText>
      </w:r>
      <w:r>
        <w:fldChar w:fldCharType="separate"/>
      </w:r>
      <w:r>
        <w:t>8</w:t>
      </w:r>
      <w:r>
        <w:fldChar w:fldCharType="end"/>
      </w:r>
    </w:p>
    <w:p w14:paraId="3C48CDB3" w14:textId="4C6BB67F" w:rsidR="00254B84" w:rsidRDefault="00254B84">
      <w:pPr>
        <w:pStyle w:val="TOC1"/>
        <w:rPr>
          <w:rFonts w:asciiTheme="minorHAnsi" w:eastAsiaTheme="minorEastAsia" w:hAnsiTheme="minorHAnsi" w:cstheme="minorBidi"/>
          <w:kern w:val="2"/>
          <w:sz w:val="24"/>
          <w:szCs w:val="24"/>
          <w14:ligatures w14:val="standardContextual"/>
        </w:rPr>
      </w:pPr>
      <w:r>
        <w:t>4</w:t>
      </w:r>
      <w:r>
        <w:tab/>
        <w:t>Background</w:t>
      </w:r>
      <w:r>
        <w:tab/>
      </w:r>
      <w:r>
        <w:fldChar w:fldCharType="begin"/>
      </w:r>
      <w:r>
        <w:instrText xml:space="preserve"> PAGEREF _Toc208587762 \h </w:instrText>
      </w:r>
      <w:r>
        <w:fldChar w:fldCharType="separate"/>
      </w:r>
      <w:r>
        <w:t>9</w:t>
      </w:r>
      <w:r>
        <w:fldChar w:fldCharType="end"/>
      </w:r>
    </w:p>
    <w:p w14:paraId="50081202" w14:textId="37BD81B6" w:rsidR="00254B84" w:rsidRDefault="00254B84">
      <w:pPr>
        <w:pStyle w:val="TOC1"/>
        <w:rPr>
          <w:rFonts w:asciiTheme="minorHAnsi" w:eastAsiaTheme="minorEastAsia" w:hAnsiTheme="minorHAnsi" w:cstheme="minorBidi"/>
          <w:kern w:val="2"/>
          <w:sz w:val="24"/>
          <w:szCs w:val="24"/>
          <w14:ligatures w14:val="standardContextual"/>
        </w:rPr>
      </w:pPr>
      <w:r>
        <w:t>5</w:t>
      </w:r>
      <w:r>
        <w:tab/>
        <w:t>Regulations</w:t>
      </w:r>
      <w:r>
        <w:tab/>
      </w:r>
      <w:r>
        <w:fldChar w:fldCharType="begin"/>
      </w:r>
      <w:r>
        <w:instrText xml:space="preserve"> PAGEREF _Toc208587763 \h </w:instrText>
      </w:r>
      <w:r>
        <w:fldChar w:fldCharType="separate"/>
      </w:r>
      <w:r>
        <w:t>9</w:t>
      </w:r>
      <w:r>
        <w:fldChar w:fldCharType="end"/>
      </w:r>
    </w:p>
    <w:p w14:paraId="60A7C997" w14:textId="31286B4E" w:rsidR="00254B84" w:rsidRDefault="00254B84">
      <w:pPr>
        <w:pStyle w:val="TOC2"/>
        <w:rPr>
          <w:rFonts w:asciiTheme="minorHAnsi" w:eastAsiaTheme="minorEastAsia" w:hAnsiTheme="minorHAnsi" w:cstheme="minorBidi"/>
          <w:kern w:val="2"/>
          <w:sz w:val="24"/>
          <w:szCs w:val="24"/>
          <w14:ligatures w14:val="standardContextual"/>
        </w:rPr>
      </w:pPr>
      <w:r>
        <w:t>5.0</w:t>
      </w:r>
      <w:r>
        <w:tab/>
        <w:t>International regulations and WRC provisions</w:t>
      </w:r>
      <w:r>
        <w:tab/>
      </w:r>
      <w:r>
        <w:fldChar w:fldCharType="begin"/>
      </w:r>
      <w:r>
        <w:instrText xml:space="preserve"> PAGEREF _Toc208587764 \h </w:instrText>
      </w:r>
      <w:r>
        <w:fldChar w:fldCharType="separate"/>
      </w:r>
      <w:r>
        <w:t>9</w:t>
      </w:r>
      <w:r>
        <w:fldChar w:fldCharType="end"/>
      </w:r>
    </w:p>
    <w:p w14:paraId="1FED9128" w14:textId="63EC3D48" w:rsidR="00254B84" w:rsidRDefault="00254B84">
      <w:pPr>
        <w:pStyle w:val="TOC2"/>
        <w:rPr>
          <w:rFonts w:asciiTheme="minorHAnsi" w:eastAsiaTheme="minorEastAsia" w:hAnsiTheme="minorHAnsi" w:cstheme="minorBidi"/>
          <w:kern w:val="2"/>
          <w:sz w:val="24"/>
          <w:szCs w:val="24"/>
          <w14:ligatures w14:val="standardContextual"/>
        </w:rPr>
      </w:pPr>
      <w:r>
        <w:t>5.1</w:t>
      </w:r>
      <w:r>
        <w:tab/>
        <w:t>FCC</w:t>
      </w:r>
      <w:r>
        <w:tab/>
      </w:r>
      <w:r>
        <w:fldChar w:fldCharType="begin"/>
      </w:r>
      <w:r>
        <w:instrText xml:space="preserve"> PAGEREF _Toc208587765 \h </w:instrText>
      </w:r>
      <w:r>
        <w:fldChar w:fldCharType="separate"/>
      </w:r>
      <w:r>
        <w:t>11</w:t>
      </w:r>
      <w:r>
        <w:fldChar w:fldCharType="end"/>
      </w:r>
    </w:p>
    <w:p w14:paraId="77E66333" w14:textId="0085AE08" w:rsidR="00254B84" w:rsidRDefault="00254B84">
      <w:pPr>
        <w:pStyle w:val="TOC3"/>
        <w:rPr>
          <w:rFonts w:asciiTheme="minorHAnsi" w:eastAsiaTheme="minorEastAsia" w:hAnsiTheme="minorHAnsi" w:cstheme="minorBidi"/>
          <w:kern w:val="2"/>
          <w:sz w:val="24"/>
          <w:szCs w:val="24"/>
          <w14:ligatures w14:val="standardContextual"/>
        </w:rPr>
      </w:pPr>
      <w:r>
        <w:t>5.1.1</w:t>
      </w:r>
      <w:r>
        <w:tab/>
        <w:t>47 CFR § 25.202</w:t>
      </w:r>
      <w:r>
        <w:tab/>
      </w:r>
      <w:r>
        <w:fldChar w:fldCharType="begin"/>
      </w:r>
      <w:r>
        <w:instrText xml:space="preserve"> PAGEREF _Toc208587766 \h </w:instrText>
      </w:r>
      <w:r>
        <w:fldChar w:fldCharType="separate"/>
      </w:r>
      <w:r>
        <w:t>11</w:t>
      </w:r>
      <w:r>
        <w:fldChar w:fldCharType="end"/>
      </w:r>
    </w:p>
    <w:p w14:paraId="5C789A28" w14:textId="51455F66" w:rsidR="00254B84" w:rsidRDefault="00254B84">
      <w:pPr>
        <w:pStyle w:val="TOC3"/>
        <w:rPr>
          <w:rFonts w:asciiTheme="minorHAnsi" w:eastAsiaTheme="minorEastAsia" w:hAnsiTheme="minorHAnsi" w:cstheme="minorBidi"/>
          <w:kern w:val="2"/>
          <w:sz w:val="24"/>
          <w:szCs w:val="24"/>
          <w14:ligatures w14:val="standardContextual"/>
        </w:rPr>
      </w:pPr>
      <w:r>
        <w:t>5.1.2</w:t>
      </w:r>
      <w:r>
        <w:tab/>
        <w:t>47 CFR § 25.216</w:t>
      </w:r>
      <w:r>
        <w:tab/>
      </w:r>
      <w:r>
        <w:fldChar w:fldCharType="begin"/>
      </w:r>
      <w:r>
        <w:instrText xml:space="preserve"> PAGEREF _Toc208587767 \h </w:instrText>
      </w:r>
      <w:r>
        <w:fldChar w:fldCharType="separate"/>
      </w:r>
      <w:r>
        <w:t>11</w:t>
      </w:r>
      <w:r>
        <w:fldChar w:fldCharType="end"/>
      </w:r>
    </w:p>
    <w:p w14:paraId="19BEC979" w14:textId="39428894" w:rsidR="00254B84" w:rsidRDefault="00254B84">
      <w:pPr>
        <w:pStyle w:val="TOC2"/>
        <w:rPr>
          <w:rFonts w:asciiTheme="minorHAnsi" w:eastAsiaTheme="minorEastAsia" w:hAnsiTheme="minorHAnsi" w:cstheme="minorBidi"/>
          <w:kern w:val="2"/>
          <w:sz w:val="24"/>
          <w:szCs w:val="24"/>
          <w14:ligatures w14:val="standardContextual"/>
        </w:rPr>
      </w:pPr>
      <w:r>
        <w:t>5.2</w:t>
      </w:r>
      <w:r>
        <w:tab/>
        <w:t>ETSI</w:t>
      </w:r>
      <w:r>
        <w:tab/>
      </w:r>
      <w:r>
        <w:fldChar w:fldCharType="begin"/>
      </w:r>
      <w:r>
        <w:instrText xml:space="preserve"> PAGEREF _Toc208587768 \h </w:instrText>
      </w:r>
      <w:r>
        <w:fldChar w:fldCharType="separate"/>
      </w:r>
      <w:r>
        <w:t>11</w:t>
      </w:r>
      <w:r>
        <w:fldChar w:fldCharType="end"/>
      </w:r>
    </w:p>
    <w:p w14:paraId="4743F1BC" w14:textId="5F12990F" w:rsidR="00254B84" w:rsidRDefault="00254B84">
      <w:pPr>
        <w:pStyle w:val="TOC3"/>
        <w:rPr>
          <w:rFonts w:asciiTheme="minorHAnsi" w:eastAsiaTheme="minorEastAsia" w:hAnsiTheme="minorHAnsi" w:cstheme="minorBidi"/>
          <w:kern w:val="2"/>
          <w:sz w:val="24"/>
          <w:szCs w:val="24"/>
          <w14:ligatures w14:val="standardContextual"/>
        </w:rPr>
      </w:pPr>
      <w:r>
        <w:t>5.2.1</w:t>
      </w:r>
      <w:r>
        <w:tab/>
        <w:t>ETSI EN 301 441</w:t>
      </w:r>
      <w:r>
        <w:tab/>
      </w:r>
      <w:r>
        <w:fldChar w:fldCharType="begin"/>
      </w:r>
      <w:r>
        <w:instrText xml:space="preserve"> PAGEREF _Toc208587769 \h </w:instrText>
      </w:r>
      <w:r>
        <w:fldChar w:fldCharType="separate"/>
      </w:r>
      <w:r>
        <w:t>11</w:t>
      </w:r>
      <w:r>
        <w:fldChar w:fldCharType="end"/>
      </w:r>
    </w:p>
    <w:p w14:paraId="149D9DC7" w14:textId="2579D85D" w:rsidR="00254B84" w:rsidRDefault="00254B84">
      <w:pPr>
        <w:pStyle w:val="TOC1"/>
        <w:rPr>
          <w:rFonts w:asciiTheme="minorHAnsi" w:eastAsiaTheme="minorEastAsia" w:hAnsiTheme="minorHAnsi" w:cstheme="minorBidi"/>
          <w:kern w:val="2"/>
          <w:sz w:val="24"/>
          <w:szCs w:val="24"/>
          <w14:ligatures w14:val="standardContextual"/>
        </w:rPr>
      </w:pPr>
      <w:r>
        <w:t>6</w:t>
      </w:r>
      <w:r>
        <w:tab/>
        <w:t>NR</w:t>
      </w:r>
      <w:r>
        <w:tab/>
      </w:r>
      <w:r>
        <w:fldChar w:fldCharType="begin"/>
      </w:r>
      <w:r>
        <w:instrText xml:space="preserve"> PAGEREF _Toc208587770 \h </w:instrText>
      </w:r>
      <w:r>
        <w:fldChar w:fldCharType="separate"/>
      </w:r>
      <w:r>
        <w:t>14</w:t>
      </w:r>
      <w:r>
        <w:fldChar w:fldCharType="end"/>
      </w:r>
    </w:p>
    <w:p w14:paraId="7DBAA505" w14:textId="0D2ED552" w:rsidR="00254B84" w:rsidRDefault="00254B84">
      <w:pPr>
        <w:pStyle w:val="TOC2"/>
        <w:rPr>
          <w:rFonts w:asciiTheme="minorHAnsi" w:eastAsiaTheme="minorEastAsia" w:hAnsiTheme="minorHAnsi" w:cstheme="minorBidi"/>
          <w:kern w:val="2"/>
          <w:sz w:val="24"/>
          <w:szCs w:val="24"/>
          <w14:ligatures w14:val="standardContextual"/>
        </w:rPr>
      </w:pPr>
      <w:r>
        <w:t>6.1</w:t>
      </w:r>
      <w:r>
        <w:tab/>
        <w:t>Band plan and system parameters</w:t>
      </w:r>
      <w:r>
        <w:tab/>
      </w:r>
      <w:r>
        <w:fldChar w:fldCharType="begin"/>
      </w:r>
      <w:r>
        <w:instrText xml:space="preserve"> PAGEREF _Toc208587771 \h </w:instrText>
      </w:r>
      <w:r>
        <w:fldChar w:fldCharType="separate"/>
      </w:r>
      <w:r>
        <w:t>14</w:t>
      </w:r>
      <w:r>
        <w:fldChar w:fldCharType="end"/>
      </w:r>
    </w:p>
    <w:p w14:paraId="7C59A6D3" w14:textId="3CAEFC23" w:rsidR="00254B84" w:rsidRDefault="00254B84">
      <w:pPr>
        <w:pStyle w:val="TOC2"/>
        <w:rPr>
          <w:rFonts w:asciiTheme="minorHAnsi" w:eastAsiaTheme="minorEastAsia" w:hAnsiTheme="minorHAnsi" w:cstheme="minorBidi"/>
          <w:kern w:val="2"/>
          <w:sz w:val="24"/>
          <w:szCs w:val="24"/>
          <w14:ligatures w14:val="standardContextual"/>
        </w:rPr>
      </w:pPr>
      <w:r>
        <w:t>6.2</w:t>
      </w:r>
      <w:r>
        <w:tab/>
        <w:t>UE requirements</w:t>
      </w:r>
      <w:r>
        <w:tab/>
      </w:r>
      <w:r>
        <w:fldChar w:fldCharType="begin"/>
      </w:r>
      <w:r>
        <w:instrText xml:space="preserve"> PAGEREF _Toc208587772 \h </w:instrText>
      </w:r>
      <w:r>
        <w:fldChar w:fldCharType="separate"/>
      </w:r>
      <w:r>
        <w:t>15</w:t>
      </w:r>
      <w:r>
        <w:fldChar w:fldCharType="end"/>
      </w:r>
    </w:p>
    <w:p w14:paraId="1661F028" w14:textId="46DAC296" w:rsidR="00254B84" w:rsidRDefault="00254B84">
      <w:pPr>
        <w:pStyle w:val="TOC3"/>
        <w:rPr>
          <w:rFonts w:asciiTheme="minorHAnsi" w:eastAsiaTheme="minorEastAsia" w:hAnsiTheme="minorHAnsi" w:cstheme="minorBidi"/>
          <w:kern w:val="2"/>
          <w:sz w:val="24"/>
          <w:szCs w:val="24"/>
          <w14:ligatures w14:val="standardContextual"/>
        </w:rPr>
      </w:pPr>
      <w:r>
        <w:t>6.2.1</w:t>
      </w:r>
      <w:r>
        <w:tab/>
        <w:t>UE transmitter characteristics</w:t>
      </w:r>
      <w:r>
        <w:tab/>
      </w:r>
      <w:r>
        <w:fldChar w:fldCharType="begin"/>
      </w:r>
      <w:r>
        <w:instrText xml:space="preserve"> PAGEREF _Toc208587773 \h </w:instrText>
      </w:r>
      <w:r>
        <w:fldChar w:fldCharType="separate"/>
      </w:r>
      <w:r>
        <w:t>16</w:t>
      </w:r>
      <w:r>
        <w:fldChar w:fldCharType="end"/>
      </w:r>
    </w:p>
    <w:p w14:paraId="4646D99D" w14:textId="58F9788B" w:rsidR="00254B84" w:rsidRDefault="00254B84">
      <w:pPr>
        <w:pStyle w:val="TOC4"/>
        <w:rPr>
          <w:rFonts w:asciiTheme="minorHAnsi" w:eastAsiaTheme="minorEastAsia" w:hAnsiTheme="minorHAnsi" w:cstheme="minorBidi"/>
          <w:kern w:val="2"/>
          <w:sz w:val="24"/>
          <w:szCs w:val="24"/>
          <w14:ligatures w14:val="standardContextual"/>
        </w:rPr>
      </w:pPr>
      <w:r>
        <w:t>6.2.1.1</w:t>
      </w:r>
      <w:r>
        <w:tab/>
        <w:t>Maximum output power</w:t>
      </w:r>
      <w:r>
        <w:tab/>
      </w:r>
      <w:r>
        <w:fldChar w:fldCharType="begin"/>
      </w:r>
      <w:r>
        <w:instrText xml:space="preserve"> PAGEREF _Toc208587774 \h </w:instrText>
      </w:r>
      <w:r>
        <w:fldChar w:fldCharType="separate"/>
      </w:r>
      <w:r>
        <w:t>16</w:t>
      </w:r>
      <w:r>
        <w:fldChar w:fldCharType="end"/>
      </w:r>
    </w:p>
    <w:p w14:paraId="271746E2" w14:textId="673F891D" w:rsidR="00254B84" w:rsidRDefault="00254B84">
      <w:pPr>
        <w:pStyle w:val="TOC4"/>
        <w:rPr>
          <w:rFonts w:asciiTheme="minorHAnsi" w:eastAsiaTheme="minorEastAsia" w:hAnsiTheme="minorHAnsi" w:cstheme="minorBidi"/>
          <w:kern w:val="2"/>
          <w:sz w:val="24"/>
          <w:szCs w:val="24"/>
          <w14:ligatures w14:val="standardContextual"/>
        </w:rPr>
      </w:pPr>
      <w:r>
        <w:t>6.2.1.2</w:t>
      </w:r>
      <w:r>
        <w:tab/>
        <w:t>MPR/A-MPR</w:t>
      </w:r>
      <w:r>
        <w:tab/>
      </w:r>
      <w:r>
        <w:fldChar w:fldCharType="begin"/>
      </w:r>
      <w:r>
        <w:instrText xml:space="preserve"> PAGEREF _Toc208587775 \h </w:instrText>
      </w:r>
      <w:r>
        <w:fldChar w:fldCharType="separate"/>
      </w:r>
      <w:r>
        <w:t>16</w:t>
      </w:r>
      <w:r>
        <w:fldChar w:fldCharType="end"/>
      </w:r>
    </w:p>
    <w:p w14:paraId="430726B1" w14:textId="24C1593E" w:rsidR="00254B84" w:rsidRDefault="00254B84">
      <w:pPr>
        <w:pStyle w:val="TOC5"/>
        <w:rPr>
          <w:rFonts w:asciiTheme="minorHAnsi" w:eastAsiaTheme="minorEastAsia" w:hAnsiTheme="minorHAnsi" w:cstheme="minorBidi"/>
          <w:kern w:val="2"/>
          <w:sz w:val="24"/>
          <w:szCs w:val="24"/>
          <w14:ligatures w14:val="standardContextual"/>
        </w:rPr>
      </w:pPr>
      <w:r>
        <w:t>6.2.1.2.1</w:t>
      </w:r>
      <w:r>
        <w:tab/>
        <w:t>Maximum power reduction</w:t>
      </w:r>
      <w:r>
        <w:tab/>
      </w:r>
      <w:r>
        <w:fldChar w:fldCharType="begin"/>
      </w:r>
      <w:r>
        <w:instrText xml:space="preserve"> PAGEREF _Toc208587776 \h </w:instrText>
      </w:r>
      <w:r>
        <w:fldChar w:fldCharType="separate"/>
      </w:r>
      <w:r>
        <w:t>16</w:t>
      </w:r>
      <w:r>
        <w:fldChar w:fldCharType="end"/>
      </w:r>
    </w:p>
    <w:p w14:paraId="04641EEF" w14:textId="4D244CC2" w:rsidR="00254B84" w:rsidRDefault="00254B84">
      <w:pPr>
        <w:pStyle w:val="TOC5"/>
        <w:rPr>
          <w:rFonts w:asciiTheme="minorHAnsi" w:eastAsiaTheme="minorEastAsia" w:hAnsiTheme="minorHAnsi" w:cstheme="minorBidi"/>
          <w:kern w:val="2"/>
          <w:sz w:val="24"/>
          <w:szCs w:val="24"/>
          <w14:ligatures w14:val="standardContextual"/>
        </w:rPr>
      </w:pPr>
      <w:r>
        <w:t>6.2.1.2.2</w:t>
      </w:r>
      <w:r>
        <w:tab/>
        <w:t>Additional maximum power reduction (company #1)</w:t>
      </w:r>
      <w:r>
        <w:tab/>
      </w:r>
      <w:r>
        <w:fldChar w:fldCharType="begin"/>
      </w:r>
      <w:r>
        <w:instrText xml:space="preserve"> PAGEREF _Toc208587777 \h </w:instrText>
      </w:r>
      <w:r>
        <w:fldChar w:fldCharType="separate"/>
      </w:r>
      <w:r>
        <w:t>16</w:t>
      </w:r>
      <w:r>
        <w:fldChar w:fldCharType="end"/>
      </w:r>
    </w:p>
    <w:p w14:paraId="10036702" w14:textId="4A829CCD" w:rsidR="00254B84" w:rsidRDefault="00254B84">
      <w:pPr>
        <w:pStyle w:val="TOC6"/>
        <w:rPr>
          <w:rFonts w:asciiTheme="minorHAnsi" w:eastAsiaTheme="minorEastAsia" w:hAnsiTheme="minorHAnsi" w:cstheme="minorBidi"/>
          <w:kern w:val="2"/>
          <w:sz w:val="24"/>
          <w:szCs w:val="24"/>
          <w14:ligatures w14:val="standardContextual"/>
        </w:rPr>
      </w:pPr>
      <w:r>
        <w:t>6.2.1.2.2.2.0</w:t>
      </w:r>
      <w:r>
        <w:tab/>
        <w:t>3MHz channel</w:t>
      </w:r>
      <w:r>
        <w:tab/>
      </w:r>
      <w:r>
        <w:fldChar w:fldCharType="begin"/>
      </w:r>
      <w:r>
        <w:instrText xml:space="preserve"> PAGEREF _Toc208587778 \h </w:instrText>
      </w:r>
      <w:r>
        <w:fldChar w:fldCharType="separate"/>
      </w:r>
      <w:r>
        <w:t>18</w:t>
      </w:r>
      <w:r>
        <w:fldChar w:fldCharType="end"/>
      </w:r>
    </w:p>
    <w:p w14:paraId="6D936355" w14:textId="3F6E9549" w:rsidR="00254B84" w:rsidRDefault="00254B84">
      <w:pPr>
        <w:pStyle w:val="TOC5"/>
        <w:rPr>
          <w:rFonts w:asciiTheme="minorHAnsi" w:eastAsiaTheme="minorEastAsia" w:hAnsiTheme="minorHAnsi" w:cstheme="minorBidi"/>
          <w:kern w:val="2"/>
          <w:sz w:val="24"/>
          <w:szCs w:val="24"/>
          <w14:ligatures w14:val="standardContextual"/>
        </w:rPr>
      </w:pPr>
      <w:r>
        <w:t>6.2.1.2.3</w:t>
      </w:r>
      <w:r>
        <w:tab/>
        <w:t>Additional maximum power reduction (company #2)</w:t>
      </w:r>
      <w:r>
        <w:tab/>
      </w:r>
      <w:r>
        <w:fldChar w:fldCharType="begin"/>
      </w:r>
      <w:r>
        <w:instrText xml:space="preserve"> PAGEREF _Toc208587779 \h </w:instrText>
      </w:r>
      <w:r>
        <w:fldChar w:fldCharType="separate"/>
      </w:r>
      <w:r>
        <w:t>26</w:t>
      </w:r>
      <w:r>
        <w:fldChar w:fldCharType="end"/>
      </w:r>
    </w:p>
    <w:p w14:paraId="4A56A924" w14:textId="23F19909" w:rsidR="00254B84" w:rsidRDefault="00254B84">
      <w:pPr>
        <w:pStyle w:val="TOC5"/>
        <w:rPr>
          <w:rFonts w:asciiTheme="minorHAnsi" w:eastAsiaTheme="minorEastAsia" w:hAnsiTheme="minorHAnsi" w:cstheme="minorBidi"/>
          <w:kern w:val="2"/>
          <w:sz w:val="24"/>
          <w:szCs w:val="24"/>
          <w14:ligatures w14:val="standardContextual"/>
        </w:rPr>
      </w:pPr>
      <w:r>
        <w:t>6.2.1.2.4</w:t>
      </w:r>
      <w:r>
        <w:tab/>
        <w:t>Additional maximum power reduction (company #3)</w:t>
      </w:r>
      <w:r>
        <w:tab/>
      </w:r>
      <w:r>
        <w:fldChar w:fldCharType="begin"/>
      </w:r>
      <w:r>
        <w:instrText xml:space="preserve"> PAGEREF _Toc208587780 \h </w:instrText>
      </w:r>
      <w:r>
        <w:fldChar w:fldCharType="separate"/>
      </w:r>
      <w:r>
        <w:t>29</w:t>
      </w:r>
      <w:r>
        <w:fldChar w:fldCharType="end"/>
      </w:r>
    </w:p>
    <w:p w14:paraId="79A3AE41" w14:textId="3E8A1A69" w:rsidR="00254B84" w:rsidRDefault="00254B84">
      <w:pPr>
        <w:pStyle w:val="TOC5"/>
        <w:rPr>
          <w:rFonts w:asciiTheme="minorHAnsi" w:eastAsiaTheme="minorEastAsia" w:hAnsiTheme="minorHAnsi" w:cstheme="minorBidi"/>
          <w:kern w:val="2"/>
          <w:sz w:val="24"/>
          <w:szCs w:val="24"/>
          <w14:ligatures w14:val="standardContextual"/>
        </w:rPr>
      </w:pPr>
      <w:r>
        <w:t>6.2.1.2.4a</w:t>
      </w:r>
      <w:r>
        <w:tab/>
        <w:t>Additional maximum power reduction (company #4)</w:t>
      </w:r>
      <w:r>
        <w:tab/>
      </w:r>
      <w:r>
        <w:fldChar w:fldCharType="begin"/>
      </w:r>
      <w:r>
        <w:instrText xml:space="preserve"> PAGEREF _Toc208587781 \h </w:instrText>
      </w:r>
      <w:r>
        <w:fldChar w:fldCharType="separate"/>
      </w:r>
      <w:r>
        <w:t>30</w:t>
      </w:r>
      <w:r>
        <w:fldChar w:fldCharType="end"/>
      </w:r>
    </w:p>
    <w:p w14:paraId="1760EE33" w14:textId="374FEA81" w:rsidR="00254B84" w:rsidRDefault="00254B84">
      <w:pPr>
        <w:pStyle w:val="TOC6"/>
        <w:rPr>
          <w:rFonts w:asciiTheme="minorHAnsi" w:eastAsiaTheme="minorEastAsia" w:hAnsiTheme="minorHAnsi" w:cstheme="minorBidi"/>
          <w:kern w:val="2"/>
          <w:sz w:val="24"/>
          <w:szCs w:val="24"/>
          <w14:ligatures w14:val="standardContextual"/>
        </w:rPr>
      </w:pPr>
      <w:r>
        <w:t>6.2.1.2.4a.1</w:t>
      </w:r>
      <w:r>
        <w:tab/>
        <w:t>Power back-off results for FCC</w:t>
      </w:r>
      <w:r>
        <w:tab/>
      </w:r>
      <w:r>
        <w:fldChar w:fldCharType="begin"/>
      </w:r>
      <w:r>
        <w:instrText xml:space="preserve"> PAGEREF _Toc208587782 \h </w:instrText>
      </w:r>
      <w:r>
        <w:fldChar w:fldCharType="separate"/>
      </w:r>
      <w:r>
        <w:t>31</w:t>
      </w:r>
      <w:r>
        <w:fldChar w:fldCharType="end"/>
      </w:r>
    </w:p>
    <w:p w14:paraId="7C9ED44B" w14:textId="6D3208FA" w:rsidR="00254B84" w:rsidRDefault="00254B84">
      <w:pPr>
        <w:pStyle w:val="TOC6"/>
        <w:rPr>
          <w:rFonts w:asciiTheme="minorHAnsi" w:eastAsiaTheme="minorEastAsia" w:hAnsiTheme="minorHAnsi" w:cstheme="minorBidi"/>
          <w:kern w:val="2"/>
          <w:sz w:val="24"/>
          <w:szCs w:val="24"/>
          <w14:ligatures w14:val="standardContextual"/>
        </w:rPr>
      </w:pPr>
      <w:r>
        <w:t>6.2.1.2.4a.1.0</w:t>
      </w:r>
      <w:r>
        <w:tab/>
        <w:t>3MHz channel</w:t>
      </w:r>
      <w:r>
        <w:tab/>
      </w:r>
      <w:r>
        <w:fldChar w:fldCharType="begin"/>
      </w:r>
      <w:r>
        <w:instrText xml:space="preserve"> PAGEREF _Toc208587783 \h </w:instrText>
      </w:r>
      <w:r>
        <w:fldChar w:fldCharType="separate"/>
      </w:r>
      <w:r>
        <w:t>31</w:t>
      </w:r>
      <w:r>
        <w:fldChar w:fldCharType="end"/>
      </w:r>
    </w:p>
    <w:p w14:paraId="7443432B" w14:textId="6CFAC72F" w:rsidR="00254B84" w:rsidRDefault="00254B84">
      <w:pPr>
        <w:pStyle w:val="TOC6"/>
        <w:rPr>
          <w:rFonts w:asciiTheme="minorHAnsi" w:eastAsiaTheme="minorEastAsia" w:hAnsiTheme="minorHAnsi" w:cstheme="minorBidi"/>
          <w:kern w:val="2"/>
          <w:sz w:val="24"/>
          <w:szCs w:val="24"/>
          <w14:ligatures w14:val="standardContextual"/>
        </w:rPr>
      </w:pPr>
      <w:r>
        <w:t>6.2.1.2.4a.1.1</w:t>
      </w:r>
      <w:r>
        <w:tab/>
        <w:t>5MHz channel</w:t>
      </w:r>
      <w:r>
        <w:tab/>
      </w:r>
      <w:r>
        <w:fldChar w:fldCharType="begin"/>
      </w:r>
      <w:r>
        <w:instrText xml:space="preserve"> PAGEREF _Toc208587784 \h </w:instrText>
      </w:r>
      <w:r>
        <w:fldChar w:fldCharType="separate"/>
      </w:r>
      <w:r>
        <w:t>31</w:t>
      </w:r>
      <w:r>
        <w:fldChar w:fldCharType="end"/>
      </w:r>
    </w:p>
    <w:p w14:paraId="5374C7A0" w14:textId="56FE2CD8" w:rsidR="00254B84" w:rsidRDefault="00254B84">
      <w:pPr>
        <w:pStyle w:val="TOC6"/>
        <w:rPr>
          <w:rFonts w:asciiTheme="minorHAnsi" w:eastAsiaTheme="minorEastAsia" w:hAnsiTheme="minorHAnsi" w:cstheme="minorBidi"/>
          <w:kern w:val="2"/>
          <w:sz w:val="24"/>
          <w:szCs w:val="24"/>
          <w14:ligatures w14:val="standardContextual"/>
        </w:rPr>
      </w:pPr>
      <w:r>
        <w:t>6.2.1.2.4a.1.2</w:t>
      </w:r>
      <w:r>
        <w:tab/>
        <w:t>10MHz channel</w:t>
      </w:r>
      <w:r>
        <w:tab/>
      </w:r>
      <w:r>
        <w:fldChar w:fldCharType="begin"/>
      </w:r>
      <w:r>
        <w:instrText xml:space="preserve"> PAGEREF _Toc208587785 \h </w:instrText>
      </w:r>
      <w:r>
        <w:fldChar w:fldCharType="separate"/>
      </w:r>
      <w:r>
        <w:t>32</w:t>
      </w:r>
      <w:r>
        <w:fldChar w:fldCharType="end"/>
      </w:r>
    </w:p>
    <w:p w14:paraId="421B1A78" w14:textId="2F934931" w:rsidR="00254B84" w:rsidRDefault="00254B84">
      <w:pPr>
        <w:pStyle w:val="TOC6"/>
        <w:rPr>
          <w:rFonts w:asciiTheme="minorHAnsi" w:eastAsiaTheme="minorEastAsia" w:hAnsiTheme="minorHAnsi" w:cstheme="minorBidi"/>
          <w:kern w:val="2"/>
          <w:sz w:val="24"/>
          <w:szCs w:val="24"/>
          <w14:ligatures w14:val="standardContextual"/>
        </w:rPr>
      </w:pPr>
      <w:r>
        <w:t>6.2.1.2.4a.1.3</w:t>
      </w:r>
      <w:r>
        <w:tab/>
        <w:t>15MHz channel</w:t>
      </w:r>
      <w:r>
        <w:tab/>
      </w:r>
      <w:r>
        <w:fldChar w:fldCharType="begin"/>
      </w:r>
      <w:r>
        <w:instrText xml:space="preserve"> PAGEREF _Toc208587786 \h </w:instrText>
      </w:r>
      <w:r>
        <w:fldChar w:fldCharType="separate"/>
      </w:r>
      <w:r>
        <w:t>32</w:t>
      </w:r>
      <w:r>
        <w:fldChar w:fldCharType="end"/>
      </w:r>
    </w:p>
    <w:p w14:paraId="24D3432A" w14:textId="2A482850" w:rsidR="00254B84" w:rsidRDefault="00254B84">
      <w:pPr>
        <w:pStyle w:val="TOC6"/>
        <w:rPr>
          <w:rFonts w:asciiTheme="minorHAnsi" w:eastAsiaTheme="minorEastAsia" w:hAnsiTheme="minorHAnsi" w:cstheme="minorBidi"/>
          <w:kern w:val="2"/>
          <w:sz w:val="24"/>
          <w:szCs w:val="24"/>
          <w14:ligatures w14:val="standardContextual"/>
        </w:rPr>
      </w:pPr>
      <w:r>
        <w:t>6.2.1.2.4a.2</w:t>
      </w:r>
      <w:r>
        <w:tab/>
        <w:t>Power back-off results for ETSI sub-range 1</w:t>
      </w:r>
      <w:r>
        <w:tab/>
      </w:r>
      <w:r>
        <w:fldChar w:fldCharType="begin"/>
      </w:r>
      <w:r>
        <w:instrText xml:space="preserve"> PAGEREF _Toc208587787 \h </w:instrText>
      </w:r>
      <w:r>
        <w:fldChar w:fldCharType="separate"/>
      </w:r>
      <w:r>
        <w:t>33</w:t>
      </w:r>
      <w:r>
        <w:fldChar w:fldCharType="end"/>
      </w:r>
    </w:p>
    <w:p w14:paraId="57C4665E" w14:textId="1C59AB88" w:rsidR="00254B84" w:rsidRDefault="00254B84">
      <w:pPr>
        <w:pStyle w:val="TOC6"/>
        <w:rPr>
          <w:rFonts w:asciiTheme="minorHAnsi" w:eastAsiaTheme="minorEastAsia" w:hAnsiTheme="minorHAnsi" w:cstheme="minorBidi"/>
          <w:kern w:val="2"/>
          <w:sz w:val="24"/>
          <w:szCs w:val="24"/>
          <w14:ligatures w14:val="standardContextual"/>
        </w:rPr>
      </w:pPr>
      <w:r>
        <w:t>6.2.1.2.4a.3</w:t>
      </w:r>
      <w:r>
        <w:tab/>
        <w:t>Power back-off results for ETSI sub-range 2</w:t>
      </w:r>
      <w:r>
        <w:tab/>
      </w:r>
      <w:r>
        <w:fldChar w:fldCharType="begin"/>
      </w:r>
      <w:r>
        <w:instrText xml:space="preserve"> PAGEREF _Toc208587788 \h </w:instrText>
      </w:r>
      <w:r>
        <w:fldChar w:fldCharType="separate"/>
      </w:r>
      <w:r>
        <w:t>33</w:t>
      </w:r>
      <w:r>
        <w:fldChar w:fldCharType="end"/>
      </w:r>
    </w:p>
    <w:p w14:paraId="24980243" w14:textId="7E95C191" w:rsidR="00254B84" w:rsidRDefault="00254B84">
      <w:pPr>
        <w:pStyle w:val="TOC6"/>
        <w:rPr>
          <w:rFonts w:asciiTheme="minorHAnsi" w:eastAsiaTheme="minorEastAsia" w:hAnsiTheme="minorHAnsi" w:cstheme="minorBidi"/>
          <w:kern w:val="2"/>
          <w:sz w:val="24"/>
          <w:szCs w:val="24"/>
          <w14:ligatures w14:val="standardContextual"/>
        </w:rPr>
      </w:pPr>
      <w:r>
        <w:t>6.2.1.2.4a.3.0</w:t>
      </w:r>
      <w:r>
        <w:tab/>
        <w:t>3MHz channel</w:t>
      </w:r>
      <w:r>
        <w:tab/>
      </w:r>
      <w:r>
        <w:fldChar w:fldCharType="begin"/>
      </w:r>
      <w:r>
        <w:instrText xml:space="preserve"> PAGEREF _Toc208587789 \h </w:instrText>
      </w:r>
      <w:r>
        <w:fldChar w:fldCharType="separate"/>
      </w:r>
      <w:r>
        <w:t>33</w:t>
      </w:r>
      <w:r>
        <w:fldChar w:fldCharType="end"/>
      </w:r>
    </w:p>
    <w:p w14:paraId="769B7D35" w14:textId="570423BC" w:rsidR="00254B84" w:rsidRDefault="00254B84">
      <w:pPr>
        <w:pStyle w:val="TOC6"/>
        <w:rPr>
          <w:rFonts w:asciiTheme="minorHAnsi" w:eastAsiaTheme="minorEastAsia" w:hAnsiTheme="minorHAnsi" w:cstheme="minorBidi"/>
          <w:kern w:val="2"/>
          <w:sz w:val="24"/>
          <w:szCs w:val="24"/>
          <w14:ligatures w14:val="standardContextual"/>
        </w:rPr>
      </w:pPr>
      <w:r>
        <w:t>6.2.1.2.4a.3.1</w:t>
      </w:r>
      <w:r>
        <w:tab/>
        <w:t>5MHz channel</w:t>
      </w:r>
      <w:r>
        <w:tab/>
      </w:r>
      <w:r>
        <w:fldChar w:fldCharType="begin"/>
      </w:r>
      <w:r>
        <w:instrText xml:space="preserve"> PAGEREF _Toc208587790 \h </w:instrText>
      </w:r>
      <w:r>
        <w:fldChar w:fldCharType="separate"/>
      </w:r>
      <w:r>
        <w:t>33</w:t>
      </w:r>
      <w:r>
        <w:fldChar w:fldCharType="end"/>
      </w:r>
    </w:p>
    <w:p w14:paraId="461F5549" w14:textId="3C287253" w:rsidR="00254B84" w:rsidRDefault="00254B84">
      <w:pPr>
        <w:pStyle w:val="TOC6"/>
        <w:rPr>
          <w:rFonts w:asciiTheme="minorHAnsi" w:eastAsiaTheme="minorEastAsia" w:hAnsiTheme="minorHAnsi" w:cstheme="minorBidi"/>
          <w:kern w:val="2"/>
          <w:sz w:val="24"/>
          <w:szCs w:val="24"/>
          <w14:ligatures w14:val="standardContextual"/>
        </w:rPr>
      </w:pPr>
      <w:r>
        <w:t>6.2.1.2.4a.3.2</w:t>
      </w:r>
      <w:r>
        <w:tab/>
        <w:t>10MHz channel</w:t>
      </w:r>
      <w:r>
        <w:tab/>
      </w:r>
      <w:r>
        <w:fldChar w:fldCharType="begin"/>
      </w:r>
      <w:r>
        <w:instrText xml:space="preserve"> PAGEREF _Toc208587791 \h </w:instrText>
      </w:r>
      <w:r>
        <w:fldChar w:fldCharType="separate"/>
      </w:r>
      <w:r>
        <w:t>33</w:t>
      </w:r>
      <w:r>
        <w:fldChar w:fldCharType="end"/>
      </w:r>
    </w:p>
    <w:p w14:paraId="3B17B540" w14:textId="25490E2B" w:rsidR="00254B84" w:rsidRDefault="00254B84">
      <w:pPr>
        <w:pStyle w:val="TOC6"/>
        <w:rPr>
          <w:rFonts w:asciiTheme="minorHAnsi" w:eastAsiaTheme="minorEastAsia" w:hAnsiTheme="minorHAnsi" w:cstheme="minorBidi"/>
          <w:kern w:val="2"/>
          <w:sz w:val="24"/>
          <w:szCs w:val="24"/>
          <w14:ligatures w14:val="standardContextual"/>
        </w:rPr>
      </w:pPr>
      <w:r>
        <w:t>6.2.1.2.4a.3.3</w:t>
      </w:r>
      <w:r>
        <w:tab/>
        <w:t>15MHz channel</w:t>
      </w:r>
      <w:r>
        <w:tab/>
      </w:r>
      <w:r>
        <w:fldChar w:fldCharType="begin"/>
      </w:r>
      <w:r>
        <w:instrText xml:space="preserve"> PAGEREF _Toc208587792 \h </w:instrText>
      </w:r>
      <w:r>
        <w:fldChar w:fldCharType="separate"/>
      </w:r>
      <w:r>
        <w:t>34</w:t>
      </w:r>
      <w:r>
        <w:fldChar w:fldCharType="end"/>
      </w:r>
    </w:p>
    <w:p w14:paraId="17912907" w14:textId="7EC16759" w:rsidR="00254B84" w:rsidRDefault="00254B84">
      <w:pPr>
        <w:pStyle w:val="TOC5"/>
        <w:rPr>
          <w:rFonts w:asciiTheme="minorHAnsi" w:eastAsiaTheme="minorEastAsia" w:hAnsiTheme="minorHAnsi" w:cstheme="minorBidi"/>
          <w:kern w:val="2"/>
          <w:sz w:val="24"/>
          <w:szCs w:val="24"/>
          <w14:ligatures w14:val="standardContextual"/>
        </w:rPr>
      </w:pPr>
      <w:r>
        <w:t>6.2.1.2.4b</w:t>
      </w:r>
      <w:r>
        <w:tab/>
        <w:t>Additional maximum power reduction (company #5)</w:t>
      </w:r>
      <w:r>
        <w:tab/>
      </w:r>
      <w:r>
        <w:fldChar w:fldCharType="begin"/>
      </w:r>
      <w:r>
        <w:instrText xml:space="preserve"> PAGEREF _Toc208587793 \h </w:instrText>
      </w:r>
      <w:r>
        <w:fldChar w:fldCharType="separate"/>
      </w:r>
      <w:r>
        <w:t>34</w:t>
      </w:r>
      <w:r>
        <w:fldChar w:fldCharType="end"/>
      </w:r>
    </w:p>
    <w:p w14:paraId="36DF9DAD" w14:textId="2FE0B4D1" w:rsidR="00254B84" w:rsidRDefault="00254B84">
      <w:pPr>
        <w:pStyle w:val="TOC5"/>
        <w:rPr>
          <w:rFonts w:asciiTheme="minorHAnsi" w:eastAsiaTheme="minorEastAsia" w:hAnsiTheme="minorHAnsi" w:cstheme="minorBidi"/>
          <w:kern w:val="2"/>
          <w:sz w:val="24"/>
          <w:szCs w:val="24"/>
          <w14:ligatures w14:val="standardContextual"/>
        </w:rPr>
      </w:pPr>
      <w:r>
        <w:t>6.2.1.2.5</w:t>
      </w:r>
      <w:r>
        <w:tab/>
        <w:t>Harmonised A-MPR values</w:t>
      </w:r>
      <w:r>
        <w:tab/>
      </w:r>
      <w:r>
        <w:fldChar w:fldCharType="begin"/>
      </w:r>
      <w:r>
        <w:instrText xml:space="preserve"> PAGEREF _Toc208587794 \h </w:instrText>
      </w:r>
      <w:r>
        <w:fldChar w:fldCharType="separate"/>
      </w:r>
      <w:r>
        <w:t>35</w:t>
      </w:r>
      <w:r>
        <w:fldChar w:fldCharType="end"/>
      </w:r>
    </w:p>
    <w:p w14:paraId="3BB0CF2A" w14:textId="3486653D" w:rsidR="00254B84" w:rsidRDefault="00254B84">
      <w:pPr>
        <w:pStyle w:val="TOC4"/>
        <w:rPr>
          <w:rFonts w:asciiTheme="minorHAnsi" w:eastAsiaTheme="minorEastAsia" w:hAnsiTheme="minorHAnsi" w:cstheme="minorBidi"/>
          <w:kern w:val="2"/>
          <w:sz w:val="24"/>
          <w:szCs w:val="24"/>
          <w14:ligatures w14:val="standardContextual"/>
        </w:rPr>
      </w:pPr>
      <w:r>
        <w:t>6.2.1.2a</w:t>
      </w:r>
      <w:r>
        <w:tab/>
        <w:t>MPR/A-MPR for PC2</w:t>
      </w:r>
      <w:r>
        <w:tab/>
      </w:r>
      <w:r>
        <w:fldChar w:fldCharType="begin"/>
      </w:r>
      <w:r>
        <w:instrText xml:space="preserve"> PAGEREF _Toc208587795 \h </w:instrText>
      </w:r>
      <w:r>
        <w:fldChar w:fldCharType="separate"/>
      </w:r>
      <w:r>
        <w:t>37</w:t>
      </w:r>
      <w:r>
        <w:fldChar w:fldCharType="end"/>
      </w:r>
    </w:p>
    <w:p w14:paraId="09084585" w14:textId="4AF66029" w:rsidR="00254B84" w:rsidRDefault="00254B84">
      <w:pPr>
        <w:pStyle w:val="TOC5"/>
        <w:rPr>
          <w:rFonts w:asciiTheme="minorHAnsi" w:eastAsiaTheme="minorEastAsia" w:hAnsiTheme="minorHAnsi" w:cstheme="minorBidi"/>
          <w:kern w:val="2"/>
          <w:sz w:val="24"/>
          <w:szCs w:val="24"/>
          <w14:ligatures w14:val="standardContextual"/>
        </w:rPr>
      </w:pPr>
      <w:r>
        <w:t>6.2.1.2a.1</w:t>
      </w:r>
      <w:r>
        <w:tab/>
        <w:t>Maximum power reduction</w:t>
      </w:r>
      <w:r>
        <w:tab/>
      </w:r>
      <w:r>
        <w:fldChar w:fldCharType="begin"/>
      </w:r>
      <w:r>
        <w:instrText xml:space="preserve"> PAGEREF _Toc208587796 \h </w:instrText>
      </w:r>
      <w:r>
        <w:fldChar w:fldCharType="separate"/>
      </w:r>
      <w:r>
        <w:t>37</w:t>
      </w:r>
      <w:r>
        <w:fldChar w:fldCharType="end"/>
      </w:r>
    </w:p>
    <w:p w14:paraId="1D5FA8D4" w14:textId="30C992EC" w:rsidR="00254B84" w:rsidRDefault="00254B84">
      <w:pPr>
        <w:pStyle w:val="TOC5"/>
        <w:rPr>
          <w:rFonts w:asciiTheme="minorHAnsi" w:eastAsiaTheme="minorEastAsia" w:hAnsiTheme="minorHAnsi" w:cstheme="minorBidi"/>
          <w:kern w:val="2"/>
          <w:sz w:val="24"/>
          <w:szCs w:val="24"/>
          <w14:ligatures w14:val="standardContextual"/>
        </w:rPr>
      </w:pPr>
      <w:r>
        <w:t>6.2.1.2a.2</w:t>
      </w:r>
      <w:r>
        <w:tab/>
        <w:t>Additional maximum power reduction (company #1)</w:t>
      </w:r>
      <w:r>
        <w:tab/>
      </w:r>
      <w:r>
        <w:fldChar w:fldCharType="begin"/>
      </w:r>
      <w:r>
        <w:instrText xml:space="preserve"> PAGEREF _Toc208587797 \h </w:instrText>
      </w:r>
      <w:r>
        <w:fldChar w:fldCharType="separate"/>
      </w:r>
      <w:r>
        <w:t>38</w:t>
      </w:r>
      <w:r>
        <w:fldChar w:fldCharType="end"/>
      </w:r>
    </w:p>
    <w:p w14:paraId="79DC989D" w14:textId="7F422D6C" w:rsidR="00254B84" w:rsidRDefault="00254B84">
      <w:pPr>
        <w:pStyle w:val="TOC6"/>
        <w:rPr>
          <w:rFonts w:asciiTheme="minorHAnsi" w:eastAsiaTheme="minorEastAsia" w:hAnsiTheme="minorHAnsi" w:cstheme="minorBidi"/>
          <w:kern w:val="2"/>
          <w:sz w:val="24"/>
          <w:szCs w:val="24"/>
          <w14:ligatures w14:val="standardContextual"/>
        </w:rPr>
      </w:pPr>
      <w:r>
        <w:t>6.2.1.2a.2.2</w:t>
      </w:r>
      <w:r>
        <w:tab/>
        <w:t>Power back-off results for ETSI sub-range 1</w:t>
      </w:r>
      <w:r>
        <w:tab/>
      </w:r>
      <w:r>
        <w:fldChar w:fldCharType="begin"/>
      </w:r>
      <w:r>
        <w:instrText xml:space="preserve"> PAGEREF _Toc208587798 \h </w:instrText>
      </w:r>
      <w:r>
        <w:fldChar w:fldCharType="separate"/>
      </w:r>
      <w:r>
        <w:t>38</w:t>
      </w:r>
      <w:r>
        <w:fldChar w:fldCharType="end"/>
      </w:r>
    </w:p>
    <w:p w14:paraId="1ED7C9CE" w14:textId="7123C156" w:rsidR="00254B84" w:rsidRDefault="00254B84">
      <w:pPr>
        <w:pStyle w:val="TOC6"/>
        <w:rPr>
          <w:rFonts w:asciiTheme="minorHAnsi" w:eastAsiaTheme="minorEastAsia" w:hAnsiTheme="minorHAnsi" w:cstheme="minorBidi"/>
          <w:kern w:val="2"/>
          <w:sz w:val="24"/>
          <w:szCs w:val="24"/>
          <w14:ligatures w14:val="standardContextual"/>
        </w:rPr>
      </w:pPr>
      <w:r>
        <w:t>6.2.1.2a.2.3</w:t>
      </w:r>
      <w:r>
        <w:tab/>
        <w:t>Power back-off results for ETSI sub-range 2</w:t>
      </w:r>
      <w:r>
        <w:tab/>
      </w:r>
      <w:r>
        <w:fldChar w:fldCharType="begin"/>
      </w:r>
      <w:r>
        <w:instrText xml:space="preserve"> PAGEREF _Toc208587799 \h </w:instrText>
      </w:r>
      <w:r>
        <w:fldChar w:fldCharType="separate"/>
      </w:r>
      <w:r>
        <w:t>38</w:t>
      </w:r>
      <w:r>
        <w:fldChar w:fldCharType="end"/>
      </w:r>
    </w:p>
    <w:p w14:paraId="5765A699" w14:textId="7B9BAA7D" w:rsidR="00254B84" w:rsidRDefault="00254B84">
      <w:pPr>
        <w:pStyle w:val="TOC4"/>
        <w:rPr>
          <w:rFonts w:asciiTheme="minorHAnsi" w:eastAsiaTheme="minorEastAsia" w:hAnsiTheme="minorHAnsi" w:cstheme="minorBidi"/>
          <w:kern w:val="2"/>
          <w:sz w:val="24"/>
          <w:szCs w:val="24"/>
          <w14:ligatures w14:val="standardContextual"/>
        </w:rPr>
      </w:pPr>
      <w:r>
        <w:t>6.2.1.3</w:t>
      </w:r>
      <w:r>
        <w:tab/>
        <w:t>Emission requirements and NS values</w:t>
      </w:r>
      <w:r>
        <w:tab/>
      </w:r>
      <w:r>
        <w:fldChar w:fldCharType="begin"/>
      </w:r>
      <w:r>
        <w:instrText xml:space="preserve"> PAGEREF _Toc208587800 \h </w:instrText>
      </w:r>
      <w:r>
        <w:fldChar w:fldCharType="separate"/>
      </w:r>
      <w:r>
        <w:t>40</w:t>
      </w:r>
      <w:r>
        <w:fldChar w:fldCharType="end"/>
      </w:r>
    </w:p>
    <w:p w14:paraId="71B50F59" w14:textId="0959ACAB" w:rsidR="00254B84" w:rsidRDefault="00254B84">
      <w:pPr>
        <w:pStyle w:val="TOC4"/>
        <w:rPr>
          <w:rFonts w:asciiTheme="minorHAnsi" w:eastAsiaTheme="minorEastAsia" w:hAnsiTheme="minorHAnsi" w:cstheme="minorBidi"/>
          <w:kern w:val="2"/>
          <w:sz w:val="24"/>
          <w:szCs w:val="24"/>
          <w14:ligatures w14:val="standardContextual"/>
        </w:rPr>
      </w:pPr>
      <w:r>
        <w:t>6.2.1.3a</w:t>
      </w:r>
      <w:r>
        <w:tab/>
        <w:t>NS values and associated A-MPR</w:t>
      </w:r>
      <w:r>
        <w:tab/>
      </w:r>
      <w:r>
        <w:fldChar w:fldCharType="begin"/>
      </w:r>
      <w:r>
        <w:instrText xml:space="preserve"> PAGEREF _Toc208587801 \h </w:instrText>
      </w:r>
      <w:r>
        <w:fldChar w:fldCharType="separate"/>
      </w:r>
      <w:r>
        <w:t>41</w:t>
      </w:r>
      <w:r>
        <w:fldChar w:fldCharType="end"/>
      </w:r>
    </w:p>
    <w:p w14:paraId="4A1ACC62" w14:textId="795193A0" w:rsidR="00254B84" w:rsidRDefault="00254B84">
      <w:pPr>
        <w:pStyle w:val="TOC4"/>
        <w:rPr>
          <w:rFonts w:asciiTheme="minorHAnsi" w:eastAsiaTheme="minorEastAsia" w:hAnsiTheme="minorHAnsi" w:cstheme="minorBidi"/>
          <w:kern w:val="2"/>
          <w:sz w:val="24"/>
          <w:szCs w:val="24"/>
          <w14:ligatures w14:val="standardContextual"/>
        </w:rPr>
      </w:pPr>
      <w:r>
        <w:t>6.2.1.4</w:t>
      </w:r>
      <w:r>
        <w:tab/>
        <w:t>UE co-existence requirements</w:t>
      </w:r>
      <w:r>
        <w:tab/>
      </w:r>
      <w:r>
        <w:fldChar w:fldCharType="begin"/>
      </w:r>
      <w:r>
        <w:instrText xml:space="preserve"> PAGEREF _Toc208587802 \h </w:instrText>
      </w:r>
      <w:r>
        <w:fldChar w:fldCharType="separate"/>
      </w:r>
      <w:r>
        <w:t>47</w:t>
      </w:r>
      <w:r>
        <w:fldChar w:fldCharType="end"/>
      </w:r>
    </w:p>
    <w:p w14:paraId="011F999B" w14:textId="28253BE5" w:rsidR="00254B84" w:rsidRDefault="00254B84">
      <w:pPr>
        <w:pStyle w:val="TOC3"/>
        <w:rPr>
          <w:rFonts w:asciiTheme="minorHAnsi" w:eastAsiaTheme="minorEastAsia" w:hAnsiTheme="minorHAnsi" w:cstheme="minorBidi"/>
          <w:kern w:val="2"/>
          <w:sz w:val="24"/>
          <w:szCs w:val="24"/>
          <w14:ligatures w14:val="standardContextual"/>
        </w:rPr>
      </w:pPr>
      <w:r>
        <w:t>6.2.2</w:t>
      </w:r>
      <w:r>
        <w:tab/>
        <w:t>UE receiver characteristics</w:t>
      </w:r>
      <w:r>
        <w:tab/>
      </w:r>
      <w:r>
        <w:fldChar w:fldCharType="begin"/>
      </w:r>
      <w:r>
        <w:instrText xml:space="preserve"> PAGEREF _Toc208587803 \h </w:instrText>
      </w:r>
      <w:r>
        <w:fldChar w:fldCharType="separate"/>
      </w:r>
      <w:r>
        <w:t>47</w:t>
      </w:r>
      <w:r>
        <w:fldChar w:fldCharType="end"/>
      </w:r>
    </w:p>
    <w:p w14:paraId="34548628" w14:textId="5912E07F" w:rsidR="00254B84" w:rsidRDefault="00254B84">
      <w:pPr>
        <w:pStyle w:val="TOC4"/>
        <w:rPr>
          <w:rFonts w:asciiTheme="minorHAnsi" w:eastAsiaTheme="minorEastAsia" w:hAnsiTheme="minorHAnsi" w:cstheme="minorBidi"/>
          <w:kern w:val="2"/>
          <w:sz w:val="24"/>
          <w:szCs w:val="24"/>
          <w14:ligatures w14:val="standardContextual"/>
        </w:rPr>
      </w:pPr>
      <w:r>
        <w:t>6.2.2.1</w:t>
      </w:r>
      <w:r>
        <w:tab/>
        <w:t>Reference sensitivity</w:t>
      </w:r>
      <w:r>
        <w:tab/>
      </w:r>
      <w:r>
        <w:fldChar w:fldCharType="begin"/>
      </w:r>
      <w:r>
        <w:instrText xml:space="preserve"> PAGEREF _Toc208587804 \h </w:instrText>
      </w:r>
      <w:r>
        <w:fldChar w:fldCharType="separate"/>
      </w:r>
      <w:r>
        <w:t>47</w:t>
      </w:r>
      <w:r>
        <w:fldChar w:fldCharType="end"/>
      </w:r>
    </w:p>
    <w:p w14:paraId="29AB84E0" w14:textId="7B7B7825" w:rsidR="00254B84" w:rsidRDefault="00254B84">
      <w:pPr>
        <w:pStyle w:val="TOC4"/>
        <w:rPr>
          <w:rFonts w:asciiTheme="minorHAnsi" w:eastAsiaTheme="minorEastAsia" w:hAnsiTheme="minorHAnsi" w:cstheme="minorBidi"/>
          <w:kern w:val="2"/>
          <w:sz w:val="24"/>
          <w:szCs w:val="24"/>
          <w14:ligatures w14:val="standardContextual"/>
        </w:rPr>
      </w:pPr>
      <w:r>
        <w:t>6.2.2.2</w:t>
      </w:r>
      <w:r>
        <w:tab/>
        <w:t>In-band blocking</w:t>
      </w:r>
      <w:r>
        <w:tab/>
      </w:r>
      <w:r>
        <w:fldChar w:fldCharType="begin"/>
      </w:r>
      <w:r>
        <w:instrText xml:space="preserve"> PAGEREF _Toc208587805 \h </w:instrText>
      </w:r>
      <w:r>
        <w:fldChar w:fldCharType="separate"/>
      </w:r>
      <w:r>
        <w:t>48</w:t>
      </w:r>
      <w:r>
        <w:fldChar w:fldCharType="end"/>
      </w:r>
    </w:p>
    <w:p w14:paraId="34154A46" w14:textId="4416CC44" w:rsidR="00254B84" w:rsidRDefault="00254B84">
      <w:pPr>
        <w:pStyle w:val="TOC4"/>
        <w:rPr>
          <w:rFonts w:asciiTheme="minorHAnsi" w:eastAsiaTheme="minorEastAsia" w:hAnsiTheme="minorHAnsi" w:cstheme="minorBidi"/>
          <w:kern w:val="2"/>
          <w:sz w:val="24"/>
          <w:szCs w:val="24"/>
          <w14:ligatures w14:val="standardContextual"/>
        </w:rPr>
      </w:pPr>
      <w:r>
        <w:t>6.2.2.3</w:t>
      </w:r>
      <w:r>
        <w:tab/>
        <w:t>Out-of-band blocking</w:t>
      </w:r>
      <w:r>
        <w:tab/>
      </w:r>
      <w:r>
        <w:fldChar w:fldCharType="begin"/>
      </w:r>
      <w:r>
        <w:instrText xml:space="preserve"> PAGEREF _Toc208587806 \h </w:instrText>
      </w:r>
      <w:r>
        <w:fldChar w:fldCharType="separate"/>
      </w:r>
      <w:r>
        <w:t>48</w:t>
      </w:r>
      <w:r>
        <w:fldChar w:fldCharType="end"/>
      </w:r>
    </w:p>
    <w:p w14:paraId="2FCF26CD" w14:textId="7261A48A" w:rsidR="00254B84" w:rsidRDefault="00254B84">
      <w:pPr>
        <w:pStyle w:val="TOC3"/>
        <w:rPr>
          <w:rFonts w:asciiTheme="minorHAnsi" w:eastAsiaTheme="minorEastAsia" w:hAnsiTheme="minorHAnsi" w:cstheme="minorBidi"/>
          <w:kern w:val="2"/>
          <w:sz w:val="24"/>
          <w:szCs w:val="24"/>
          <w14:ligatures w14:val="standardContextual"/>
        </w:rPr>
      </w:pPr>
      <w:r>
        <w:t>6.2.3</w:t>
      </w:r>
      <w:r>
        <w:tab/>
        <w:t>UE RRM requirements</w:t>
      </w:r>
      <w:r>
        <w:tab/>
      </w:r>
      <w:r>
        <w:fldChar w:fldCharType="begin"/>
      </w:r>
      <w:r>
        <w:instrText xml:space="preserve"> PAGEREF _Toc208587807 \h </w:instrText>
      </w:r>
      <w:r>
        <w:fldChar w:fldCharType="separate"/>
      </w:r>
      <w:r>
        <w:t>48</w:t>
      </w:r>
      <w:r>
        <w:fldChar w:fldCharType="end"/>
      </w:r>
    </w:p>
    <w:p w14:paraId="39104D9E" w14:textId="0550CEBE" w:rsidR="00254B84" w:rsidRDefault="00254B84">
      <w:pPr>
        <w:pStyle w:val="TOC2"/>
        <w:rPr>
          <w:rFonts w:asciiTheme="minorHAnsi" w:eastAsiaTheme="minorEastAsia" w:hAnsiTheme="minorHAnsi" w:cstheme="minorBidi"/>
          <w:kern w:val="2"/>
          <w:sz w:val="24"/>
          <w:szCs w:val="24"/>
          <w14:ligatures w14:val="standardContextual"/>
        </w:rPr>
      </w:pPr>
      <w:r>
        <w:t>6.3</w:t>
      </w:r>
      <w:r>
        <w:tab/>
        <w:t>SAN requirements</w:t>
      </w:r>
      <w:r>
        <w:tab/>
      </w:r>
      <w:r>
        <w:fldChar w:fldCharType="begin"/>
      </w:r>
      <w:r>
        <w:instrText xml:space="preserve"> PAGEREF _Toc208587808 \h </w:instrText>
      </w:r>
      <w:r>
        <w:fldChar w:fldCharType="separate"/>
      </w:r>
      <w:r>
        <w:t>48</w:t>
      </w:r>
      <w:r>
        <w:fldChar w:fldCharType="end"/>
      </w:r>
    </w:p>
    <w:p w14:paraId="417E7F00" w14:textId="2C2F676A" w:rsidR="00254B84" w:rsidRDefault="00254B84">
      <w:pPr>
        <w:pStyle w:val="TOC8"/>
        <w:rPr>
          <w:rFonts w:asciiTheme="minorHAnsi" w:eastAsiaTheme="minorEastAsia" w:hAnsiTheme="minorHAnsi" w:cstheme="minorBidi"/>
          <w:b w:val="0"/>
          <w:kern w:val="2"/>
          <w:sz w:val="24"/>
          <w:szCs w:val="24"/>
          <w14:ligatures w14:val="standardContextual"/>
        </w:rPr>
      </w:pPr>
      <w:r>
        <w:lastRenderedPageBreak/>
        <w:t>Annex A (informative): Change history</w:t>
      </w:r>
      <w:r>
        <w:tab/>
      </w:r>
      <w:r>
        <w:fldChar w:fldCharType="begin"/>
      </w:r>
      <w:r>
        <w:instrText xml:space="preserve"> PAGEREF _Toc208587809 \h </w:instrText>
      </w:r>
      <w:r>
        <w:fldChar w:fldCharType="separate"/>
      </w:r>
      <w:r>
        <w:t>49</w:t>
      </w:r>
      <w:r>
        <w:fldChar w:fldCharType="end"/>
      </w:r>
    </w:p>
    <w:p w14:paraId="3355FEBB" w14:textId="7B411430" w:rsidR="00815BB3" w:rsidRPr="00815BB3" w:rsidRDefault="00254B84" w:rsidP="00815BB3">
      <w:r>
        <w:rPr>
          <w:rFonts w:eastAsiaTheme="minorEastAsia"/>
        </w:rP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3" w:name="foreword"/>
      <w:bookmarkStart w:id="14" w:name="_Toc142468863"/>
      <w:bookmarkStart w:id="15" w:name="_Toc152002959"/>
      <w:bookmarkStart w:id="16" w:name="_Toc154586406"/>
      <w:bookmarkStart w:id="17" w:name="_Toc155628579"/>
      <w:bookmarkStart w:id="18" w:name="_Toc162199644"/>
      <w:bookmarkStart w:id="19" w:name="_Toc185320765"/>
      <w:bookmarkStart w:id="20" w:name="_Toc185320833"/>
      <w:bookmarkStart w:id="21" w:name="_Toc187234729"/>
      <w:bookmarkStart w:id="22" w:name="_Toc189042738"/>
      <w:bookmarkStart w:id="23" w:name="_Toc189042785"/>
      <w:bookmarkStart w:id="24" w:name="_Toc189045730"/>
      <w:bookmarkStart w:id="25" w:name="_Toc200383680"/>
      <w:bookmarkStart w:id="26" w:name="_Toc208587755"/>
      <w:bookmarkEnd w:id="13"/>
      <w:r w:rsidRPr="004D357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p>
    <w:p w14:paraId="77E13D85" w14:textId="77777777" w:rsidR="000C574E" w:rsidRPr="004D3578" w:rsidRDefault="000C574E" w:rsidP="000C574E">
      <w:r w:rsidRPr="004D3578">
        <w:t>This Techn</w:t>
      </w:r>
      <w:r w:rsidRPr="00D907EF">
        <w:t xml:space="preserve">ical </w:t>
      </w:r>
      <w:bookmarkStart w:id="27" w:name="spectype3"/>
      <w:r w:rsidRPr="00D907EF">
        <w:t>Specification|Report</w:t>
      </w:r>
      <w:bookmarkEnd w:id="27"/>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 xml:space="preserve">presented to TSG for </w:t>
      </w:r>
      <w:proofErr w:type="gramStart"/>
      <w:r w:rsidRPr="004D3578">
        <w:t>information;</w:t>
      </w:r>
      <w:proofErr w:type="gramEnd"/>
    </w:p>
    <w:p w14:paraId="7AC0A55E" w14:textId="77777777" w:rsidR="000C574E" w:rsidRPr="004D3578" w:rsidRDefault="000C574E" w:rsidP="000C574E">
      <w:pPr>
        <w:pStyle w:val="B3"/>
      </w:pPr>
      <w:r w:rsidRPr="004D3578">
        <w:t>2</w:t>
      </w:r>
      <w:r w:rsidRPr="004D3578">
        <w:tab/>
        <w:t xml:space="preserve">presented to TSG for </w:t>
      </w:r>
      <w:proofErr w:type="gramStart"/>
      <w:r w:rsidRPr="004D3578">
        <w:t>approval;</w:t>
      </w:r>
      <w:proofErr w:type="gramEnd"/>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w:t>
      </w:r>
      <w:proofErr w:type="gramStart"/>
      <w:r>
        <w:t>is</w:t>
      </w:r>
      <w:proofErr w:type="gramEnd"/>
      <w:r>
        <w:t>" and "is not" do not indicate requirements.</w:t>
      </w:r>
    </w:p>
    <w:p w14:paraId="2C19D013" w14:textId="7CE98088" w:rsidR="000C574E" w:rsidRPr="004D3578" w:rsidRDefault="000C574E" w:rsidP="00146D9A">
      <w:bookmarkStart w:id="28" w:name="introduction"/>
      <w:bookmarkEnd w:id="28"/>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9" w:name="_Toc152002961"/>
      <w:bookmarkStart w:id="30" w:name="_Toc154586407"/>
      <w:bookmarkStart w:id="31" w:name="_Toc155628580"/>
      <w:bookmarkStart w:id="32" w:name="_Toc162199645"/>
      <w:bookmarkStart w:id="33" w:name="_Toc185320766"/>
      <w:bookmarkStart w:id="34" w:name="_Toc185320834"/>
      <w:bookmarkStart w:id="35" w:name="_Toc187234730"/>
      <w:bookmarkStart w:id="36" w:name="_Toc189042739"/>
      <w:bookmarkStart w:id="37" w:name="_Toc189042786"/>
      <w:bookmarkStart w:id="38" w:name="_Toc189045731"/>
      <w:bookmarkStart w:id="39" w:name="_Toc200383681"/>
      <w:bookmarkStart w:id="40" w:name="_Toc208587756"/>
      <w:r w:rsidRPr="004D3578">
        <w:lastRenderedPageBreak/>
        <w:t>1</w:t>
      </w:r>
      <w:r w:rsidRPr="004D3578">
        <w:tab/>
        <w:t>Scope</w:t>
      </w:r>
      <w:bookmarkEnd w:id="12"/>
      <w:bookmarkEnd w:id="29"/>
      <w:bookmarkEnd w:id="30"/>
      <w:bookmarkEnd w:id="31"/>
      <w:bookmarkEnd w:id="32"/>
      <w:bookmarkEnd w:id="33"/>
      <w:bookmarkEnd w:id="34"/>
      <w:bookmarkEnd w:id="35"/>
      <w:bookmarkEnd w:id="36"/>
      <w:bookmarkEnd w:id="37"/>
      <w:bookmarkEnd w:id="38"/>
      <w:bookmarkEnd w:id="39"/>
      <w:bookmarkEnd w:id="40"/>
    </w:p>
    <w:p w14:paraId="2457F89C" w14:textId="77777777" w:rsidR="000551F5" w:rsidRPr="004D3578" w:rsidRDefault="000551F5" w:rsidP="000551F5">
      <w:bookmarkStart w:id="41"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42" w:name="references"/>
      <w:bookmarkStart w:id="43" w:name="_Toc127564072"/>
      <w:bookmarkStart w:id="44" w:name="_Toc152002962"/>
      <w:bookmarkStart w:id="45" w:name="_Toc154586408"/>
      <w:bookmarkStart w:id="46" w:name="_Toc155628581"/>
      <w:bookmarkStart w:id="47" w:name="_Toc162199646"/>
      <w:bookmarkStart w:id="48" w:name="_Toc185320767"/>
      <w:bookmarkStart w:id="49" w:name="_Toc185320835"/>
      <w:bookmarkStart w:id="50" w:name="_Toc187234731"/>
      <w:bookmarkStart w:id="51" w:name="_Toc189042740"/>
      <w:bookmarkStart w:id="52" w:name="_Toc189042787"/>
      <w:bookmarkStart w:id="53" w:name="_Toc189045732"/>
      <w:bookmarkStart w:id="54" w:name="_Toc200383682"/>
      <w:bookmarkStart w:id="55" w:name="_Toc208587757"/>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56" w:name="definitions"/>
      <w:bookmarkStart w:id="57" w:name="_Toc127564073"/>
      <w:bookmarkStart w:id="58" w:name="_Toc152002963"/>
      <w:bookmarkStart w:id="59" w:name="_Toc154586409"/>
      <w:bookmarkStart w:id="60" w:name="_Toc155628582"/>
      <w:bookmarkStart w:id="61" w:name="_Toc162199647"/>
      <w:bookmarkStart w:id="62" w:name="_Toc185320768"/>
      <w:bookmarkStart w:id="63" w:name="_Toc185320836"/>
      <w:bookmarkStart w:id="64" w:name="_Toc187234732"/>
      <w:bookmarkStart w:id="65" w:name="_Toc189042741"/>
      <w:bookmarkStart w:id="66" w:name="_Toc189042788"/>
      <w:bookmarkStart w:id="67" w:name="_Toc189045733"/>
      <w:bookmarkStart w:id="68" w:name="_Toc200383683"/>
      <w:bookmarkStart w:id="69" w:name="_Toc208587758"/>
      <w:bookmarkEnd w:id="56"/>
      <w:r w:rsidRPr="004D3578">
        <w:t>3</w:t>
      </w:r>
      <w:r w:rsidRPr="004D3578">
        <w:tab/>
        <w:t>Definitions</w:t>
      </w:r>
      <w:r>
        <w:t xml:space="preserve"> of terms, symbols and abbreviations</w:t>
      </w:r>
      <w:bookmarkEnd w:id="57"/>
      <w:bookmarkEnd w:id="58"/>
      <w:bookmarkEnd w:id="59"/>
      <w:bookmarkEnd w:id="60"/>
      <w:bookmarkEnd w:id="61"/>
      <w:bookmarkEnd w:id="62"/>
      <w:bookmarkEnd w:id="63"/>
      <w:bookmarkEnd w:id="64"/>
      <w:bookmarkEnd w:id="65"/>
      <w:bookmarkEnd w:id="66"/>
      <w:bookmarkEnd w:id="67"/>
      <w:bookmarkEnd w:id="68"/>
      <w:bookmarkEnd w:id="69"/>
    </w:p>
    <w:p w14:paraId="1BD2EE90" w14:textId="77777777" w:rsidR="000551F5" w:rsidRPr="004D3578" w:rsidRDefault="000551F5" w:rsidP="000551F5">
      <w:pPr>
        <w:pStyle w:val="Heading2"/>
      </w:pPr>
      <w:bookmarkStart w:id="70" w:name="_Toc127564074"/>
      <w:bookmarkStart w:id="71" w:name="_Toc152002964"/>
      <w:bookmarkStart w:id="72" w:name="_Toc154586410"/>
      <w:bookmarkStart w:id="73" w:name="_Toc155628583"/>
      <w:bookmarkStart w:id="74" w:name="_Toc162199648"/>
      <w:bookmarkStart w:id="75" w:name="_Toc185320769"/>
      <w:bookmarkStart w:id="76" w:name="_Toc185320837"/>
      <w:bookmarkStart w:id="77" w:name="_Toc187234733"/>
      <w:bookmarkStart w:id="78" w:name="_Toc189042742"/>
      <w:bookmarkStart w:id="79" w:name="_Toc189042789"/>
      <w:bookmarkStart w:id="80" w:name="_Toc189045734"/>
      <w:bookmarkStart w:id="81" w:name="_Toc200383684"/>
      <w:bookmarkStart w:id="82" w:name="_Toc208587759"/>
      <w:r w:rsidRPr="004D3578">
        <w:t>3.1</w:t>
      </w:r>
      <w:r w:rsidRPr="004D3578">
        <w:tab/>
      </w:r>
      <w:r>
        <w:t>Terms</w:t>
      </w:r>
      <w:bookmarkEnd w:id="70"/>
      <w:bookmarkEnd w:id="71"/>
      <w:bookmarkEnd w:id="72"/>
      <w:bookmarkEnd w:id="73"/>
      <w:bookmarkEnd w:id="74"/>
      <w:bookmarkEnd w:id="75"/>
      <w:bookmarkEnd w:id="76"/>
      <w:bookmarkEnd w:id="77"/>
      <w:bookmarkEnd w:id="78"/>
      <w:bookmarkEnd w:id="79"/>
      <w:bookmarkEnd w:id="80"/>
      <w:bookmarkEnd w:id="81"/>
      <w:bookmarkEnd w:id="82"/>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83" w:name="_Toc127564075"/>
      <w:bookmarkStart w:id="84" w:name="_Toc152002965"/>
      <w:bookmarkStart w:id="85" w:name="_Toc154586411"/>
      <w:bookmarkStart w:id="86" w:name="_Toc155628584"/>
      <w:bookmarkStart w:id="87" w:name="_Toc162199649"/>
      <w:bookmarkStart w:id="88" w:name="_Toc185320770"/>
      <w:bookmarkStart w:id="89" w:name="_Toc185320838"/>
      <w:bookmarkStart w:id="90" w:name="_Toc187234734"/>
      <w:bookmarkStart w:id="91" w:name="_Toc189042743"/>
      <w:bookmarkStart w:id="92" w:name="_Toc189042790"/>
      <w:bookmarkStart w:id="93" w:name="_Toc189045735"/>
      <w:bookmarkStart w:id="94" w:name="_Toc200383685"/>
      <w:bookmarkStart w:id="95" w:name="_Toc208587760"/>
      <w:r w:rsidRPr="004D3578">
        <w:t>3.2</w:t>
      </w:r>
      <w:r w:rsidRPr="004D3578">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proofErr w:type="gramStart"/>
      <w:r w:rsidRPr="00A1115A">
        <w:t>The</w:t>
      </w:r>
      <w:proofErr w:type="gramEnd"/>
      <w:r w:rsidRPr="00A1115A">
        <w:t xml:space="preserv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proofErr w:type="gramStart"/>
      <w:r w:rsidRPr="00A1115A">
        <w:t>The</w:t>
      </w:r>
      <w:proofErr w:type="gramEnd"/>
      <w:r w:rsidRPr="00A1115A">
        <w:t xml:space="preserv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proofErr w:type="gramStart"/>
      <w:r w:rsidRPr="00A1115A">
        <w:t>The</w:t>
      </w:r>
      <w:proofErr w:type="gramEnd"/>
      <w:r w:rsidRPr="00A1115A">
        <w:t xml:space="preserv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proofErr w:type="gramStart"/>
      <w:r w:rsidRPr="00A1115A">
        <w:t>The</w:t>
      </w:r>
      <w:proofErr w:type="gramEnd"/>
      <w:r w:rsidRPr="00A1115A">
        <w:t xml:space="preserv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01926D9F" w:rsidR="00274441" w:rsidRDefault="00274441" w:rsidP="00274441">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 xml:space="preserve">Frequency offset of the interferer (between the </w:t>
      </w:r>
      <w:r w:rsidR="000D69FD">
        <w:t>centre</w:t>
      </w:r>
      <w:r w:rsidRPr="00A1115A">
        <w:t xml:space="preserve"> frequency of the interferer and the carrier frequency of the carrier measured)</w:t>
      </w:r>
    </w:p>
    <w:p w14:paraId="642F9E2F" w14:textId="0C349D14" w:rsidR="00274441" w:rsidRDefault="00274441" w:rsidP="00274441">
      <w:pPr>
        <w:pStyle w:val="EW"/>
      </w:pPr>
      <w:r w:rsidRPr="00A1115A">
        <w:lastRenderedPageBreak/>
        <w:t>F</w:t>
      </w:r>
      <w:r w:rsidRPr="00A1115A">
        <w:rPr>
          <w:vertAlign w:val="subscript"/>
        </w:rPr>
        <w:t>Ioffset</w:t>
      </w:r>
      <w:r w:rsidRPr="00A1115A">
        <w:rPr>
          <w:vertAlign w:val="subscript"/>
        </w:rPr>
        <w:tab/>
      </w:r>
      <w:r w:rsidRPr="00A1115A">
        <w:t xml:space="preserve">Frequency offset of the interferer (between the </w:t>
      </w:r>
      <w:r w:rsidR="000D69FD">
        <w:t>centre</w:t>
      </w:r>
      <w:r w:rsidRPr="00A1115A">
        <w:t xml:space="preserve">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1D0DE5BE"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 xml:space="preserve">The frequency separation of the </w:t>
      </w:r>
      <w:r w:rsidR="000D69FD">
        <w:rPr>
          <w:rFonts w:cs="Arial"/>
        </w:rPr>
        <w:t>centre</w:t>
      </w:r>
      <w:r w:rsidRPr="00A1115A">
        <w:rPr>
          <w:rFonts w:cs="Arial"/>
        </w:rPr>
        <w:t xml:space="preserve"> frequency of the carrier closest to the interferer and the </w:t>
      </w:r>
      <w:r w:rsidR="000D69FD">
        <w:rPr>
          <w:rFonts w:cs="Arial"/>
        </w:rPr>
        <w:t>centre</w:t>
      </w:r>
      <w:r w:rsidRPr="00A1115A">
        <w:rPr>
          <w:rFonts w:cs="Arial"/>
        </w:rPr>
        <w:t xml:space="preserve">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96" w:name="_Toc127564076"/>
      <w:bookmarkStart w:id="97" w:name="_Toc152002966"/>
      <w:bookmarkStart w:id="98" w:name="_Toc154586412"/>
      <w:bookmarkStart w:id="99" w:name="_Toc155628585"/>
      <w:bookmarkStart w:id="100" w:name="_Toc162199650"/>
      <w:bookmarkStart w:id="101" w:name="_Toc185320771"/>
      <w:bookmarkStart w:id="102" w:name="_Toc185320839"/>
      <w:bookmarkStart w:id="103" w:name="_Toc187234735"/>
      <w:bookmarkStart w:id="104" w:name="_Toc189042744"/>
      <w:bookmarkStart w:id="105" w:name="_Toc189042791"/>
      <w:bookmarkStart w:id="106" w:name="_Toc189045736"/>
      <w:bookmarkStart w:id="107" w:name="_Toc200383686"/>
      <w:bookmarkStart w:id="108" w:name="_Toc208587761"/>
      <w:r w:rsidRPr="004D3578">
        <w:t>3.3</w:t>
      </w:r>
      <w:r w:rsidRPr="004D3578">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109" w:name="clause4"/>
      <w:bookmarkStart w:id="110" w:name="_Toc127564077"/>
      <w:bookmarkStart w:id="111" w:name="_Toc152002967"/>
      <w:bookmarkStart w:id="112" w:name="_Toc154586413"/>
      <w:bookmarkStart w:id="113" w:name="_Toc155628586"/>
      <w:bookmarkStart w:id="114" w:name="_Toc162199651"/>
      <w:bookmarkStart w:id="115" w:name="_Toc185320772"/>
      <w:bookmarkStart w:id="116" w:name="_Toc185320840"/>
      <w:bookmarkStart w:id="117" w:name="_Toc187234736"/>
      <w:bookmarkStart w:id="118" w:name="_Toc189042745"/>
      <w:bookmarkStart w:id="119" w:name="_Toc189042792"/>
      <w:bookmarkStart w:id="120" w:name="_Toc189045737"/>
      <w:bookmarkStart w:id="121" w:name="_Toc200383687"/>
      <w:bookmarkStart w:id="122" w:name="_Toc208587762"/>
      <w:bookmarkEnd w:id="109"/>
      <w:r w:rsidRPr="004D3578">
        <w:t>4</w:t>
      </w:r>
      <w:r w:rsidRPr="004D3578">
        <w:tab/>
      </w:r>
      <w:r>
        <w:t>Background</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123" w:name="_Toc152002968"/>
      <w:bookmarkStart w:id="124" w:name="_Toc154586414"/>
      <w:bookmarkStart w:id="125" w:name="_Toc155628587"/>
      <w:bookmarkStart w:id="126" w:name="_Toc162199652"/>
      <w:bookmarkStart w:id="127" w:name="_Toc185320773"/>
      <w:bookmarkStart w:id="128" w:name="_Toc185320841"/>
      <w:bookmarkStart w:id="129" w:name="_Toc187234737"/>
      <w:bookmarkStart w:id="130" w:name="_Toc189042746"/>
      <w:bookmarkStart w:id="131" w:name="_Toc189042793"/>
      <w:bookmarkStart w:id="132" w:name="_Toc189045738"/>
      <w:bookmarkStart w:id="133" w:name="_Toc200383688"/>
      <w:bookmarkStart w:id="134" w:name="_Toc208587763"/>
      <w:r>
        <w:t>5</w:t>
      </w:r>
      <w:r w:rsidRPr="004D3578">
        <w:tab/>
      </w:r>
      <w:r>
        <w:t>Regulations</w:t>
      </w:r>
      <w:bookmarkEnd w:id="41"/>
      <w:bookmarkEnd w:id="123"/>
      <w:bookmarkEnd w:id="124"/>
      <w:bookmarkEnd w:id="125"/>
      <w:bookmarkEnd w:id="126"/>
      <w:bookmarkEnd w:id="127"/>
      <w:bookmarkEnd w:id="128"/>
      <w:bookmarkEnd w:id="129"/>
      <w:bookmarkEnd w:id="130"/>
      <w:bookmarkEnd w:id="131"/>
      <w:bookmarkEnd w:id="132"/>
      <w:bookmarkEnd w:id="133"/>
      <w:bookmarkEnd w:id="134"/>
    </w:p>
    <w:p w14:paraId="68D274FB" w14:textId="11793458"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this NTN L-/S-band.</w:t>
      </w:r>
    </w:p>
    <w:p w14:paraId="4D6F5E74" w14:textId="77777777" w:rsidR="00FD0903" w:rsidRDefault="00FD0903" w:rsidP="00FD0903">
      <w:pPr>
        <w:pStyle w:val="Heading2"/>
      </w:pPr>
      <w:bookmarkStart w:id="135" w:name="_Toc200383689"/>
      <w:bookmarkStart w:id="136" w:name="_Toc208587764"/>
      <w:r>
        <w:t>5.0</w:t>
      </w:r>
      <w:r>
        <w:tab/>
        <w:t>International regulations and WRC provisions</w:t>
      </w:r>
      <w:bookmarkEnd w:id="135"/>
      <w:bookmarkEnd w:id="136"/>
    </w:p>
    <w:p w14:paraId="4487626E" w14:textId="161D847B" w:rsidR="00FD0903" w:rsidRDefault="00FD0903" w:rsidP="00FD0903">
      <w:r>
        <w:t xml:space="preserve">Table 5.0-1 below presents an excerpt from the international radio regulations with information on which services are allocated to the frequency range of 1610-1626.5MHz in every ITU region. According to the WRC provision 5.364 the whole frequency range can be shared between mobile satellite and radiodetermination services, subject for further coordination between Administrations. However, provision 5.371 also clarifies that radiodetermination services are always secondary to mobile satellite services in </w:t>
      </w:r>
      <w:proofErr w:type="gramStart"/>
      <w:r>
        <w:t>Region</w:t>
      </w:r>
      <w:proofErr w:type="gramEnd"/>
      <w:r>
        <w:t xml:space="preserve"> 1. In addition to that WRC provision 5.364 clarifies that if either mobile satellite or radiodetermination service operate in the same frequency range where aeronautical radionavigation </w:t>
      </w:r>
      <w:proofErr w:type="gramStart"/>
      <w:r>
        <w:t>are</w:t>
      </w:r>
      <w:proofErr w:type="gramEnd"/>
      <w:r>
        <w:t xml:space="preserve"> deployed in accordance with WRC provision 5.366, then they should apply EIRP density limit of -15dBw/4kHz (</w:t>
      </w:r>
      <w:r w:rsidRPr="00184A11">
        <w:t>unless otherwise agreed by the affected administrations</w:t>
      </w:r>
      <w:r>
        <w:t xml:space="preserve">). Otherwise, the EIRP density of -3dBw/4kHz can be applied. </w:t>
      </w:r>
    </w:p>
    <w:p w14:paraId="18D7EB15" w14:textId="77777777" w:rsidR="00FD0903" w:rsidRPr="00184A11" w:rsidRDefault="00FD0903" w:rsidP="00FD0903">
      <w:pPr>
        <w:pStyle w:val="TH"/>
      </w:pPr>
      <w:r>
        <w:lastRenderedPageBreak/>
        <w:t xml:space="preserve">Table 5.0-1: Allocation to services in </w:t>
      </w:r>
      <w:r w:rsidRPr="00184A11">
        <w:t>1610-1626.5MHz</w:t>
      </w:r>
    </w:p>
    <w:tbl>
      <w:tblPr>
        <w:tblStyle w:val="TableGrid"/>
        <w:tblW w:w="0" w:type="auto"/>
        <w:tblLook w:val="04A0" w:firstRow="1" w:lastRow="0" w:firstColumn="1" w:lastColumn="0" w:noHBand="0" w:noVBand="1"/>
      </w:tblPr>
      <w:tblGrid>
        <w:gridCol w:w="3209"/>
        <w:gridCol w:w="3210"/>
        <w:gridCol w:w="3210"/>
      </w:tblGrid>
      <w:tr w:rsidR="00FD0903" w14:paraId="0B091EB9" w14:textId="77777777" w:rsidTr="008F2556">
        <w:tc>
          <w:tcPr>
            <w:tcW w:w="9629" w:type="dxa"/>
            <w:gridSpan w:val="3"/>
          </w:tcPr>
          <w:p w14:paraId="2E62454B" w14:textId="77777777" w:rsidR="00FD0903" w:rsidRPr="00184A11" w:rsidRDefault="00FD0903" w:rsidP="008F2556">
            <w:pPr>
              <w:pStyle w:val="TAH"/>
            </w:pPr>
            <w:r>
              <w:t>Allocation to services</w:t>
            </w:r>
          </w:p>
        </w:tc>
      </w:tr>
      <w:tr w:rsidR="00FD0903" w14:paraId="3325B989" w14:textId="77777777" w:rsidTr="008F2556">
        <w:tc>
          <w:tcPr>
            <w:tcW w:w="3209" w:type="dxa"/>
          </w:tcPr>
          <w:p w14:paraId="77EC55D4" w14:textId="77777777" w:rsidR="00FD0903" w:rsidRPr="00184A11" w:rsidRDefault="00FD0903" w:rsidP="008F2556">
            <w:pPr>
              <w:pStyle w:val="TAH"/>
            </w:pPr>
            <w:r>
              <w:t>Region 1</w:t>
            </w:r>
          </w:p>
        </w:tc>
        <w:tc>
          <w:tcPr>
            <w:tcW w:w="3210" w:type="dxa"/>
          </w:tcPr>
          <w:p w14:paraId="40A58FD1" w14:textId="77777777" w:rsidR="00FD0903" w:rsidRPr="00184A11" w:rsidRDefault="00FD0903" w:rsidP="008F2556">
            <w:pPr>
              <w:pStyle w:val="TAH"/>
            </w:pPr>
            <w:r>
              <w:t>Region 2</w:t>
            </w:r>
          </w:p>
        </w:tc>
        <w:tc>
          <w:tcPr>
            <w:tcW w:w="3210" w:type="dxa"/>
          </w:tcPr>
          <w:p w14:paraId="2A8B0AB0" w14:textId="77777777" w:rsidR="00FD0903" w:rsidRPr="00184A11" w:rsidRDefault="00FD0903" w:rsidP="008F2556">
            <w:pPr>
              <w:pStyle w:val="TAH"/>
            </w:pPr>
            <w:r>
              <w:t>Region 3</w:t>
            </w:r>
          </w:p>
        </w:tc>
      </w:tr>
      <w:tr w:rsidR="00FD0903" w14:paraId="7295FF16" w14:textId="77777777" w:rsidTr="008F2556">
        <w:tc>
          <w:tcPr>
            <w:tcW w:w="9629" w:type="dxa"/>
            <w:gridSpan w:val="3"/>
          </w:tcPr>
          <w:p w14:paraId="494B8E11" w14:textId="77777777" w:rsidR="00FD0903" w:rsidRDefault="00FD0903" w:rsidP="008F2556">
            <w:pPr>
              <w:pStyle w:val="TAH"/>
            </w:pPr>
            <w:r w:rsidRPr="00184A11">
              <w:t>1610</w:t>
            </w:r>
            <w:r>
              <w:t xml:space="preserve"> </w:t>
            </w:r>
            <w:r w:rsidRPr="00184A11">
              <w:t>-</w:t>
            </w:r>
            <w:r>
              <w:t xml:space="preserve"> </w:t>
            </w:r>
            <w:r w:rsidRPr="00184A11">
              <w:t>1610.6</w:t>
            </w:r>
            <w:r>
              <w:t xml:space="preserve"> MHz</w:t>
            </w:r>
          </w:p>
        </w:tc>
      </w:tr>
      <w:tr w:rsidR="00FD0903" w14:paraId="0F3A79C0" w14:textId="77777777" w:rsidTr="008F2556">
        <w:tc>
          <w:tcPr>
            <w:tcW w:w="3209" w:type="dxa"/>
          </w:tcPr>
          <w:p w14:paraId="7F67D1D2" w14:textId="77777777" w:rsidR="00FD0903" w:rsidRDefault="00FD0903" w:rsidP="008F2556">
            <w:pPr>
              <w:pStyle w:val="TAC"/>
              <w:jc w:val="left"/>
            </w:pPr>
            <w:r>
              <w:t>MOBILE-SATELLITE</w:t>
            </w:r>
          </w:p>
          <w:p w14:paraId="4CE9559B" w14:textId="77777777" w:rsidR="00FD0903" w:rsidRDefault="00FD0903" w:rsidP="008F2556">
            <w:pPr>
              <w:pStyle w:val="TAC"/>
              <w:jc w:val="left"/>
            </w:pPr>
            <w:r>
              <w:t>(Earth-to-space) 5.351A</w:t>
            </w:r>
          </w:p>
          <w:p w14:paraId="2E85FFF0" w14:textId="77777777" w:rsidR="00FD0903" w:rsidRDefault="00FD0903" w:rsidP="008F2556">
            <w:pPr>
              <w:pStyle w:val="TAC"/>
              <w:jc w:val="left"/>
            </w:pPr>
            <w:r>
              <w:t>AERONAUTICAL</w:t>
            </w:r>
          </w:p>
          <w:p w14:paraId="65B871DA" w14:textId="77777777" w:rsidR="00FD0903" w:rsidRDefault="00FD0903" w:rsidP="008F2556">
            <w:pPr>
              <w:pStyle w:val="TAC"/>
              <w:jc w:val="left"/>
            </w:pPr>
            <w:r>
              <w:t>RADIONAVIGATION</w:t>
            </w:r>
          </w:p>
          <w:p w14:paraId="6FF4A5F6" w14:textId="77777777" w:rsidR="00FD0903" w:rsidRDefault="00FD0903" w:rsidP="008F2556">
            <w:pPr>
              <w:pStyle w:val="TAC"/>
              <w:jc w:val="left"/>
            </w:pPr>
          </w:p>
          <w:p w14:paraId="178FD28B" w14:textId="77777777" w:rsidR="00FD0903" w:rsidRDefault="00FD0903" w:rsidP="008F2556">
            <w:pPr>
              <w:pStyle w:val="TAC"/>
              <w:jc w:val="left"/>
            </w:pPr>
          </w:p>
          <w:p w14:paraId="038CE1DC" w14:textId="77777777" w:rsidR="00FD0903" w:rsidRDefault="00FD0903" w:rsidP="008F2556">
            <w:pPr>
              <w:pStyle w:val="TAC"/>
              <w:jc w:val="left"/>
            </w:pPr>
          </w:p>
          <w:p w14:paraId="4EC173B6" w14:textId="77777777" w:rsidR="00FD0903" w:rsidRDefault="00FD0903" w:rsidP="008F2556">
            <w:pPr>
              <w:pStyle w:val="TAC"/>
              <w:jc w:val="left"/>
            </w:pPr>
            <w:r>
              <w:t>5.341 5.355 5.359 5.364</w:t>
            </w:r>
          </w:p>
          <w:p w14:paraId="6E80EF32" w14:textId="77777777" w:rsidR="00FD0903" w:rsidRDefault="00FD0903" w:rsidP="008F2556">
            <w:pPr>
              <w:pStyle w:val="TAC"/>
              <w:jc w:val="left"/>
            </w:pPr>
            <w:r>
              <w:t>5.366 5.367 5.368 5.369</w:t>
            </w:r>
          </w:p>
          <w:p w14:paraId="63654873" w14:textId="77777777" w:rsidR="00FD0903" w:rsidRPr="00184A11" w:rsidRDefault="00FD0903" w:rsidP="008F2556">
            <w:pPr>
              <w:pStyle w:val="TAC"/>
              <w:jc w:val="left"/>
            </w:pPr>
            <w:r>
              <w:t>5.371 5.372</w:t>
            </w:r>
          </w:p>
        </w:tc>
        <w:tc>
          <w:tcPr>
            <w:tcW w:w="3210" w:type="dxa"/>
          </w:tcPr>
          <w:p w14:paraId="3F994436" w14:textId="77777777" w:rsidR="00FD0903" w:rsidRDefault="00FD0903" w:rsidP="008F2556">
            <w:pPr>
              <w:pStyle w:val="TAC"/>
              <w:jc w:val="left"/>
            </w:pPr>
            <w:r>
              <w:t>MOBILE-SATELLITE</w:t>
            </w:r>
          </w:p>
          <w:p w14:paraId="75DA9CB0" w14:textId="77777777" w:rsidR="00FD0903" w:rsidRDefault="00FD0903" w:rsidP="008F2556">
            <w:pPr>
              <w:pStyle w:val="TAC"/>
              <w:jc w:val="left"/>
            </w:pPr>
            <w:r>
              <w:t>(Earth-to-space) 5.351A</w:t>
            </w:r>
          </w:p>
          <w:p w14:paraId="5EB9FA4E" w14:textId="77777777" w:rsidR="00FD0903" w:rsidRDefault="00FD0903" w:rsidP="008F2556">
            <w:pPr>
              <w:pStyle w:val="TAC"/>
              <w:jc w:val="left"/>
            </w:pPr>
            <w:r>
              <w:t>AERONAUTICAL</w:t>
            </w:r>
          </w:p>
          <w:p w14:paraId="1FC4719B" w14:textId="77777777" w:rsidR="00FD0903" w:rsidRDefault="00FD0903" w:rsidP="008F2556">
            <w:pPr>
              <w:pStyle w:val="TAC"/>
              <w:jc w:val="left"/>
            </w:pPr>
            <w:r>
              <w:t>RADIONAVIGATION</w:t>
            </w:r>
          </w:p>
          <w:p w14:paraId="4E471708" w14:textId="77777777" w:rsidR="00FD0903" w:rsidRDefault="00FD0903" w:rsidP="008F2556">
            <w:pPr>
              <w:pStyle w:val="TAC"/>
              <w:jc w:val="left"/>
            </w:pPr>
            <w:r>
              <w:t>RADIODETERMINATION-</w:t>
            </w:r>
          </w:p>
          <w:p w14:paraId="184B71F0" w14:textId="77777777" w:rsidR="00FD0903" w:rsidRDefault="00FD0903" w:rsidP="008F2556">
            <w:pPr>
              <w:pStyle w:val="TAC"/>
              <w:jc w:val="left"/>
            </w:pPr>
            <w:r>
              <w:t>SATELLITE</w:t>
            </w:r>
          </w:p>
          <w:p w14:paraId="215ECA79" w14:textId="77777777" w:rsidR="00FD0903" w:rsidRDefault="00FD0903" w:rsidP="008F2556">
            <w:pPr>
              <w:pStyle w:val="TAC"/>
              <w:jc w:val="left"/>
            </w:pPr>
            <w:r>
              <w:t>(Earth-to-space)</w:t>
            </w:r>
          </w:p>
          <w:p w14:paraId="4C8A45F8" w14:textId="77777777" w:rsidR="00FD0903" w:rsidRDefault="00FD0903" w:rsidP="008F2556">
            <w:pPr>
              <w:pStyle w:val="TAC"/>
              <w:jc w:val="left"/>
            </w:pPr>
          </w:p>
          <w:p w14:paraId="6FAB15E7" w14:textId="77777777" w:rsidR="00FD0903" w:rsidRDefault="00FD0903" w:rsidP="008F2556">
            <w:pPr>
              <w:pStyle w:val="TAC"/>
              <w:jc w:val="left"/>
            </w:pPr>
            <w:r>
              <w:t>5.341 5.364 5.366 5.367</w:t>
            </w:r>
          </w:p>
          <w:p w14:paraId="117444D1" w14:textId="77777777" w:rsidR="00FD0903" w:rsidRPr="00184A11" w:rsidRDefault="00FD0903" w:rsidP="008F2556">
            <w:pPr>
              <w:pStyle w:val="TAC"/>
              <w:jc w:val="left"/>
            </w:pPr>
            <w:r>
              <w:t>5.368 5.370 5.372</w:t>
            </w:r>
          </w:p>
        </w:tc>
        <w:tc>
          <w:tcPr>
            <w:tcW w:w="3210" w:type="dxa"/>
          </w:tcPr>
          <w:p w14:paraId="3480D02E" w14:textId="77777777" w:rsidR="00FD0903" w:rsidRDefault="00FD0903" w:rsidP="008F2556">
            <w:pPr>
              <w:pStyle w:val="TAC"/>
              <w:jc w:val="left"/>
            </w:pPr>
            <w:r>
              <w:t>MOBILE-SATELLITE</w:t>
            </w:r>
          </w:p>
          <w:p w14:paraId="4CBF4EC6" w14:textId="77777777" w:rsidR="00FD0903" w:rsidRDefault="00FD0903" w:rsidP="008F2556">
            <w:pPr>
              <w:pStyle w:val="TAC"/>
              <w:jc w:val="left"/>
            </w:pPr>
            <w:r>
              <w:t>(Earth-to-space) 5.351A</w:t>
            </w:r>
          </w:p>
          <w:p w14:paraId="623DE881" w14:textId="77777777" w:rsidR="00FD0903" w:rsidRDefault="00FD0903" w:rsidP="008F2556">
            <w:pPr>
              <w:pStyle w:val="TAC"/>
              <w:jc w:val="left"/>
            </w:pPr>
            <w:r>
              <w:t>AERONAUTICAL</w:t>
            </w:r>
          </w:p>
          <w:p w14:paraId="7C0D9040" w14:textId="77777777" w:rsidR="00FD0903" w:rsidRDefault="00FD0903" w:rsidP="008F2556">
            <w:pPr>
              <w:pStyle w:val="TAC"/>
              <w:jc w:val="left"/>
            </w:pPr>
            <w:r>
              <w:t>RADIONAVIGATION</w:t>
            </w:r>
          </w:p>
          <w:p w14:paraId="2F63DCF7" w14:textId="77777777" w:rsidR="00FD0903" w:rsidRDefault="00FD0903" w:rsidP="008F2556">
            <w:pPr>
              <w:pStyle w:val="TAC"/>
              <w:jc w:val="left"/>
            </w:pPr>
            <w:r>
              <w:t>Radiodetermination-satellite</w:t>
            </w:r>
          </w:p>
          <w:p w14:paraId="2520B0FF" w14:textId="77777777" w:rsidR="00FD0903" w:rsidRDefault="00FD0903" w:rsidP="008F2556">
            <w:pPr>
              <w:pStyle w:val="TAC"/>
              <w:jc w:val="left"/>
            </w:pPr>
            <w:r>
              <w:t>(Earth-to-space)</w:t>
            </w:r>
          </w:p>
          <w:p w14:paraId="7232E221" w14:textId="77777777" w:rsidR="00FD0903" w:rsidRDefault="00FD0903" w:rsidP="008F2556">
            <w:pPr>
              <w:pStyle w:val="TAC"/>
              <w:jc w:val="left"/>
            </w:pPr>
          </w:p>
          <w:p w14:paraId="2519EE5F" w14:textId="77777777" w:rsidR="00FD0903" w:rsidRDefault="00FD0903" w:rsidP="008F2556">
            <w:pPr>
              <w:pStyle w:val="TAC"/>
              <w:jc w:val="left"/>
            </w:pPr>
          </w:p>
          <w:p w14:paraId="6EDA7904" w14:textId="77777777" w:rsidR="00FD0903" w:rsidRDefault="00FD0903" w:rsidP="008F2556">
            <w:pPr>
              <w:pStyle w:val="TAC"/>
              <w:jc w:val="left"/>
            </w:pPr>
            <w:r>
              <w:t>5.341 5.355 5.359 5.364 5.366</w:t>
            </w:r>
          </w:p>
          <w:p w14:paraId="4E618BBC" w14:textId="77777777" w:rsidR="00FD0903" w:rsidRPr="00184A11" w:rsidRDefault="00FD0903" w:rsidP="008F2556">
            <w:pPr>
              <w:pStyle w:val="TAC"/>
              <w:jc w:val="left"/>
            </w:pPr>
            <w:r>
              <w:t>5.367 5.368 5.369 5.372</w:t>
            </w:r>
          </w:p>
        </w:tc>
      </w:tr>
      <w:tr w:rsidR="00FD0903" w14:paraId="09600CFA" w14:textId="77777777" w:rsidTr="008F2556">
        <w:tc>
          <w:tcPr>
            <w:tcW w:w="9629" w:type="dxa"/>
            <w:gridSpan w:val="3"/>
          </w:tcPr>
          <w:p w14:paraId="515D750B" w14:textId="77777777" w:rsidR="00FD0903" w:rsidRPr="00184A11" w:rsidRDefault="00FD0903" w:rsidP="008F2556">
            <w:pPr>
              <w:pStyle w:val="TAH"/>
            </w:pPr>
            <w:r w:rsidRPr="00184A11">
              <w:t>1610</w:t>
            </w:r>
            <w:r>
              <w:t xml:space="preserve">.6 </w:t>
            </w:r>
            <w:r w:rsidRPr="00184A11">
              <w:t>-</w:t>
            </w:r>
            <w:r>
              <w:t xml:space="preserve"> </w:t>
            </w:r>
            <w:r w:rsidRPr="00184A11">
              <w:t>161</w:t>
            </w:r>
            <w:r>
              <w:t>3</w:t>
            </w:r>
            <w:r w:rsidRPr="00184A11">
              <w:t>.</w:t>
            </w:r>
            <w:r>
              <w:t>8 MHz</w:t>
            </w:r>
          </w:p>
        </w:tc>
      </w:tr>
      <w:tr w:rsidR="00FD0903" w14:paraId="648E12EA" w14:textId="77777777" w:rsidTr="008F2556">
        <w:tc>
          <w:tcPr>
            <w:tcW w:w="3209" w:type="dxa"/>
          </w:tcPr>
          <w:p w14:paraId="44DE8E77" w14:textId="77777777" w:rsidR="00FD0903" w:rsidRDefault="00FD0903" w:rsidP="008F2556">
            <w:pPr>
              <w:pStyle w:val="TAC"/>
              <w:jc w:val="left"/>
            </w:pPr>
            <w:r>
              <w:t>MOBILE-SATELLITE</w:t>
            </w:r>
          </w:p>
          <w:p w14:paraId="290C3530" w14:textId="77777777" w:rsidR="00FD0903" w:rsidRDefault="00FD0903" w:rsidP="008F2556">
            <w:pPr>
              <w:pStyle w:val="TAC"/>
              <w:jc w:val="left"/>
            </w:pPr>
            <w:r>
              <w:t>(Earth-to-space) 5.351A</w:t>
            </w:r>
          </w:p>
          <w:p w14:paraId="546130A1" w14:textId="77777777" w:rsidR="00FD0903" w:rsidRDefault="00FD0903" w:rsidP="008F2556">
            <w:pPr>
              <w:pStyle w:val="TAC"/>
              <w:jc w:val="left"/>
            </w:pPr>
            <w:r>
              <w:t>RADIO ASTRONOMY</w:t>
            </w:r>
          </w:p>
          <w:p w14:paraId="2F936130" w14:textId="77777777" w:rsidR="00FD0903" w:rsidRDefault="00FD0903" w:rsidP="008F2556">
            <w:pPr>
              <w:pStyle w:val="TAC"/>
              <w:jc w:val="left"/>
            </w:pPr>
            <w:r>
              <w:t>AERONAUTICAL</w:t>
            </w:r>
          </w:p>
          <w:p w14:paraId="440439F7" w14:textId="77777777" w:rsidR="00FD0903" w:rsidRDefault="00FD0903" w:rsidP="008F2556">
            <w:pPr>
              <w:pStyle w:val="TAC"/>
              <w:jc w:val="left"/>
            </w:pPr>
            <w:r>
              <w:t>RADIONAVIGATION</w:t>
            </w:r>
          </w:p>
          <w:p w14:paraId="7130962A" w14:textId="77777777" w:rsidR="00FD0903" w:rsidRDefault="00FD0903" w:rsidP="008F2556">
            <w:pPr>
              <w:pStyle w:val="TAC"/>
              <w:jc w:val="left"/>
            </w:pPr>
          </w:p>
          <w:p w14:paraId="6FFDB680" w14:textId="77777777" w:rsidR="00FD0903" w:rsidRDefault="00FD0903" w:rsidP="008F2556">
            <w:pPr>
              <w:pStyle w:val="TAC"/>
              <w:jc w:val="left"/>
            </w:pPr>
          </w:p>
          <w:p w14:paraId="734F4668" w14:textId="77777777" w:rsidR="00FD0903" w:rsidRDefault="00FD0903" w:rsidP="008F2556">
            <w:pPr>
              <w:pStyle w:val="TAC"/>
              <w:jc w:val="left"/>
            </w:pPr>
          </w:p>
          <w:p w14:paraId="434CF200" w14:textId="77777777" w:rsidR="00FD0903" w:rsidRDefault="00FD0903" w:rsidP="008F2556">
            <w:pPr>
              <w:pStyle w:val="TAC"/>
              <w:jc w:val="left"/>
            </w:pPr>
            <w:r>
              <w:t>5.149 5.341 5.355 5.359 5.364</w:t>
            </w:r>
          </w:p>
          <w:p w14:paraId="79ECCB54" w14:textId="77777777" w:rsidR="00FD0903" w:rsidRDefault="00FD0903" w:rsidP="008F2556">
            <w:pPr>
              <w:pStyle w:val="TAC"/>
              <w:jc w:val="left"/>
            </w:pPr>
            <w:r>
              <w:t>5.366 5.367 5.368 5.369</w:t>
            </w:r>
          </w:p>
          <w:p w14:paraId="0C4153D9" w14:textId="77777777" w:rsidR="00FD0903" w:rsidRPr="00184A11" w:rsidRDefault="00FD0903" w:rsidP="008F2556">
            <w:pPr>
              <w:pStyle w:val="TAC"/>
              <w:jc w:val="left"/>
            </w:pPr>
            <w:r>
              <w:t>5.371 5.372</w:t>
            </w:r>
          </w:p>
        </w:tc>
        <w:tc>
          <w:tcPr>
            <w:tcW w:w="3210" w:type="dxa"/>
          </w:tcPr>
          <w:p w14:paraId="413A68E6" w14:textId="77777777" w:rsidR="00FD0903" w:rsidRDefault="00FD0903" w:rsidP="008F2556">
            <w:pPr>
              <w:pStyle w:val="TAC"/>
              <w:jc w:val="left"/>
            </w:pPr>
            <w:r>
              <w:t>MOBILE-SATELLITE</w:t>
            </w:r>
          </w:p>
          <w:p w14:paraId="78D71AD0" w14:textId="77777777" w:rsidR="00FD0903" w:rsidRDefault="00FD0903" w:rsidP="008F2556">
            <w:pPr>
              <w:pStyle w:val="TAC"/>
              <w:jc w:val="left"/>
            </w:pPr>
            <w:r>
              <w:t>(Earth-to-space) 5.351A</w:t>
            </w:r>
          </w:p>
          <w:p w14:paraId="6F2CA6E7" w14:textId="77777777" w:rsidR="00FD0903" w:rsidRDefault="00FD0903" w:rsidP="008F2556">
            <w:pPr>
              <w:pStyle w:val="TAC"/>
              <w:jc w:val="left"/>
            </w:pPr>
            <w:r>
              <w:t>RADIO ASTRONOMY</w:t>
            </w:r>
          </w:p>
          <w:p w14:paraId="1F0BEA2D" w14:textId="77777777" w:rsidR="00FD0903" w:rsidRDefault="00FD0903" w:rsidP="008F2556">
            <w:pPr>
              <w:pStyle w:val="TAC"/>
              <w:jc w:val="left"/>
            </w:pPr>
            <w:r>
              <w:t>AERONAUTICAL</w:t>
            </w:r>
          </w:p>
          <w:p w14:paraId="2723765F" w14:textId="77777777" w:rsidR="00FD0903" w:rsidRDefault="00FD0903" w:rsidP="008F2556">
            <w:pPr>
              <w:pStyle w:val="TAC"/>
              <w:jc w:val="left"/>
            </w:pPr>
            <w:r>
              <w:t>RADIONAVIGATION</w:t>
            </w:r>
          </w:p>
          <w:p w14:paraId="1680F2EE" w14:textId="77777777" w:rsidR="00FD0903" w:rsidRDefault="00FD0903" w:rsidP="008F2556">
            <w:pPr>
              <w:pStyle w:val="TAC"/>
              <w:jc w:val="left"/>
            </w:pPr>
            <w:r>
              <w:t>RADIODETERMINATION-</w:t>
            </w:r>
          </w:p>
          <w:p w14:paraId="6BF454D2" w14:textId="77777777" w:rsidR="00FD0903" w:rsidRDefault="00FD0903" w:rsidP="008F2556">
            <w:pPr>
              <w:pStyle w:val="TAC"/>
              <w:jc w:val="left"/>
            </w:pPr>
            <w:r>
              <w:t>SATELLITE (Earth-to-space)</w:t>
            </w:r>
          </w:p>
          <w:p w14:paraId="1766FD9E" w14:textId="77777777" w:rsidR="00FD0903" w:rsidRDefault="00FD0903" w:rsidP="008F2556">
            <w:pPr>
              <w:pStyle w:val="TAC"/>
              <w:jc w:val="left"/>
            </w:pPr>
          </w:p>
          <w:p w14:paraId="651C5DA7" w14:textId="77777777" w:rsidR="00FD0903" w:rsidRDefault="00FD0903" w:rsidP="008F2556">
            <w:pPr>
              <w:pStyle w:val="TAC"/>
              <w:jc w:val="left"/>
            </w:pPr>
          </w:p>
          <w:p w14:paraId="0C41C5E9" w14:textId="77777777" w:rsidR="00FD0903" w:rsidRDefault="00FD0903" w:rsidP="008F2556">
            <w:pPr>
              <w:pStyle w:val="TAC"/>
              <w:jc w:val="left"/>
            </w:pPr>
            <w:r>
              <w:t>5.149 5.341 5.364 5.366</w:t>
            </w:r>
          </w:p>
          <w:p w14:paraId="525220E2" w14:textId="77777777" w:rsidR="00FD0903" w:rsidRPr="00184A11" w:rsidRDefault="00FD0903" w:rsidP="008F2556">
            <w:pPr>
              <w:pStyle w:val="TAC"/>
              <w:jc w:val="left"/>
            </w:pPr>
            <w:r>
              <w:t>5.367 5.368 5.370 5.372</w:t>
            </w:r>
          </w:p>
        </w:tc>
        <w:tc>
          <w:tcPr>
            <w:tcW w:w="3210" w:type="dxa"/>
          </w:tcPr>
          <w:p w14:paraId="33C46282" w14:textId="77777777" w:rsidR="00FD0903" w:rsidRDefault="00FD0903" w:rsidP="008F2556">
            <w:pPr>
              <w:pStyle w:val="TAC"/>
              <w:jc w:val="left"/>
            </w:pPr>
            <w:r>
              <w:t>MOBILE-SATELLITE</w:t>
            </w:r>
          </w:p>
          <w:p w14:paraId="1003D7FE" w14:textId="77777777" w:rsidR="00FD0903" w:rsidRDefault="00FD0903" w:rsidP="008F2556">
            <w:pPr>
              <w:pStyle w:val="TAC"/>
              <w:jc w:val="left"/>
            </w:pPr>
            <w:r>
              <w:t>(Earth-to-space) 5.351A</w:t>
            </w:r>
          </w:p>
          <w:p w14:paraId="7E81D8AD" w14:textId="77777777" w:rsidR="00FD0903" w:rsidRDefault="00FD0903" w:rsidP="008F2556">
            <w:pPr>
              <w:pStyle w:val="TAC"/>
              <w:jc w:val="left"/>
            </w:pPr>
            <w:r>
              <w:t>RADIO ASTRONOMY</w:t>
            </w:r>
          </w:p>
          <w:p w14:paraId="566267E5" w14:textId="77777777" w:rsidR="00FD0903" w:rsidRDefault="00FD0903" w:rsidP="008F2556">
            <w:pPr>
              <w:pStyle w:val="TAC"/>
              <w:jc w:val="left"/>
            </w:pPr>
            <w:r>
              <w:t>AERONAUTICAL</w:t>
            </w:r>
          </w:p>
          <w:p w14:paraId="1838B08F" w14:textId="77777777" w:rsidR="00FD0903" w:rsidRDefault="00FD0903" w:rsidP="008F2556">
            <w:pPr>
              <w:pStyle w:val="TAC"/>
              <w:jc w:val="left"/>
            </w:pPr>
            <w:r>
              <w:t>RADIONAVIGATION</w:t>
            </w:r>
          </w:p>
          <w:p w14:paraId="51DA14CC" w14:textId="77777777" w:rsidR="00FD0903" w:rsidRDefault="00FD0903" w:rsidP="008F2556">
            <w:pPr>
              <w:pStyle w:val="TAC"/>
              <w:jc w:val="left"/>
            </w:pPr>
            <w:r>
              <w:t>Radiodetermination-satellite</w:t>
            </w:r>
          </w:p>
          <w:p w14:paraId="365CAE73" w14:textId="77777777" w:rsidR="00FD0903" w:rsidRDefault="00FD0903" w:rsidP="008F2556">
            <w:pPr>
              <w:pStyle w:val="TAC"/>
              <w:jc w:val="left"/>
            </w:pPr>
            <w:r>
              <w:t>(Earth-to-space)</w:t>
            </w:r>
          </w:p>
          <w:p w14:paraId="1C9D518A" w14:textId="77777777" w:rsidR="00FD0903" w:rsidRDefault="00FD0903" w:rsidP="008F2556">
            <w:pPr>
              <w:pStyle w:val="TAC"/>
              <w:jc w:val="left"/>
            </w:pPr>
          </w:p>
          <w:p w14:paraId="5A4DD3DA" w14:textId="77777777" w:rsidR="00FD0903" w:rsidRDefault="00FD0903" w:rsidP="008F2556">
            <w:pPr>
              <w:pStyle w:val="TAC"/>
              <w:jc w:val="left"/>
            </w:pPr>
            <w:r>
              <w:t>5.149 5.341 5.355 5.359 5.364</w:t>
            </w:r>
          </w:p>
          <w:p w14:paraId="76C53F4A" w14:textId="77777777" w:rsidR="00FD0903" w:rsidRDefault="00FD0903" w:rsidP="008F2556">
            <w:pPr>
              <w:pStyle w:val="TAC"/>
              <w:jc w:val="left"/>
            </w:pPr>
            <w:r>
              <w:t>5.366 5.367 5.368 5.369</w:t>
            </w:r>
          </w:p>
          <w:p w14:paraId="0819E5B5" w14:textId="77777777" w:rsidR="00FD0903" w:rsidRPr="00184A11" w:rsidRDefault="00FD0903" w:rsidP="008F2556">
            <w:pPr>
              <w:pStyle w:val="TAC"/>
              <w:jc w:val="left"/>
            </w:pPr>
            <w:r>
              <w:t>5.372</w:t>
            </w:r>
          </w:p>
        </w:tc>
      </w:tr>
      <w:tr w:rsidR="00FD0903" w14:paraId="5F6380C4" w14:textId="77777777" w:rsidTr="008F2556">
        <w:tc>
          <w:tcPr>
            <w:tcW w:w="9629" w:type="dxa"/>
            <w:gridSpan w:val="3"/>
          </w:tcPr>
          <w:p w14:paraId="397883C2" w14:textId="77777777" w:rsidR="00FD0903" w:rsidRPr="00184A11" w:rsidRDefault="00FD0903" w:rsidP="008F2556">
            <w:pPr>
              <w:pStyle w:val="TAH"/>
            </w:pPr>
            <w:r w:rsidRPr="00184A11">
              <w:t>161</w:t>
            </w:r>
            <w:r>
              <w:t xml:space="preserve">3.8 </w:t>
            </w:r>
            <w:r w:rsidRPr="00184A11">
              <w:t>-</w:t>
            </w:r>
            <w:r>
              <w:t xml:space="preserve"> </w:t>
            </w:r>
            <w:r w:rsidRPr="00184A11">
              <w:t>16</w:t>
            </w:r>
            <w:r>
              <w:t>21</w:t>
            </w:r>
            <w:r w:rsidRPr="00184A11">
              <w:t>.</w:t>
            </w:r>
            <w:r>
              <w:t>35 MHz</w:t>
            </w:r>
          </w:p>
        </w:tc>
      </w:tr>
      <w:tr w:rsidR="00FD0903" w14:paraId="718C3AB6" w14:textId="77777777" w:rsidTr="008F2556">
        <w:tc>
          <w:tcPr>
            <w:tcW w:w="3209" w:type="dxa"/>
          </w:tcPr>
          <w:p w14:paraId="074FD080" w14:textId="77777777" w:rsidR="00FD0903" w:rsidRDefault="00FD0903" w:rsidP="008F2556">
            <w:pPr>
              <w:pStyle w:val="TAC"/>
              <w:jc w:val="left"/>
            </w:pPr>
            <w:r>
              <w:t>MOBILE-SATELLITE</w:t>
            </w:r>
          </w:p>
          <w:p w14:paraId="1BFE6431" w14:textId="77777777" w:rsidR="00FD0903" w:rsidRDefault="00FD0903" w:rsidP="008F2556">
            <w:pPr>
              <w:pStyle w:val="TAC"/>
              <w:jc w:val="left"/>
            </w:pPr>
            <w:r>
              <w:t>(Earth-to-space) 5.351A</w:t>
            </w:r>
          </w:p>
          <w:p w14:paraId="09566D4B" w14:textId="77777777" w:rsidR="00FD0903" w:rsidRDefault="00FD0903" w:rsidP="008F2556">
            <w:pPr>
              <w:pStyle w:val="TAC"/>
              <w:jc w:val="left"/>
            </w:pPr>
            <w:r>
              <w:t>AERONAUTICAL</w:t>
            </w:r>
          </w:p>
          <w:p w14:paraId="53AB8048" w14:textId="77777777" w:rsidR="00FD0903" w:rsidRDefault="00FD0903" w:rsidP="008F2556">
            <w:pPr>
              <w:pStyle w:val="TAC"/>
              <w:jc w:val="left"/>
            </w:pPr>
            <w:r>
              <w:t>RADIONAVIGATION</w:t>
            </w:r>
          </w:p>
          <w:p w14:paraId="7565202C" w14:textId="77777777" w:rsidR="00FD0903" w:rsidRDefault="00FD0903" w:rsidP="008F2556">
            <w:pPr>
              <w:pStyle w:val="TAC"/>
              <w:jc w:val="left"/>
            </w:pPr>
            <w:r>
              <w:t>Mobile-satellite (space-to-Earth)</w:t>
            </w:r>
          </w:p>
          <w:p w14:paraId="439025E7" w14:textId="77777777" w:rsidR="00FD0903" w:rsidRDefault="00FD0903" w:rsidP="008F2556">
            <w:pPr>
              <w:pStyle w:val="TAC"/>
              <w:jc w:val="left"/>
            </w:pPr>
          </w:p>
          <w:p w14:paraId="0C0AFABE" w14:textId="77777777" w:rsidR="00FD0903" w:rsidRDefault="00FD0903" w:rsidP="008F2556">
            <w:pPr>
              <w:pStyle w:val="TAC"/>
              <w:jc w:val="left"/>
            </w:pPr>
          </w:p>
          <w:p w14:paraId="1C420D1D" w14:textId="77777777" w:rsidR="00FD0903" w:rsidRDefault="00FD0903" w:rsidP="008F2556">
            <w:pPr>
              <w:pStyle w:val="TAC"/>
              <w:jc w:val="left"/>
            </w:pPr>
          </w:p>
          <w:p w14:paraId="2CFDCCF4" w14:textId="77777777" w:rsidR="00FD0903" w:rsidRDefault="00FD0903" w:rsidP="008F2556">
            <w:pPr>
              <w:pStyle w:val="TAC"/>
              <w:jc w:val="left"/>
            </w:pPr>
            <w:r>
              <w:t>5.208B 5.341 5.355 5.359 5.364 5.365 5.366 5.367 5.368 5.369 5.371</w:t>
            </w:r>
          </w:p>
          <w:p w14:paraId="1FAC880E" w14:textId="77777777" w:rsidR="00FD0903" w:rsidRPr="00184A11" w:rsidRDefault="00FD0903" w:rsidP="008F2556">
            <w:pPr>
              <w:pStyle w:val="TAC"/>
              <w:jc w:val="left"/>
            </w:pPr>
            <w:r>
              <w:t>5.37</w:t>
            </w:r>
          </w:p>
        </w:tc>
        <w:tc>
          <w:tcPr>
            <w:tcW w:w="3210" w:type="dxa"/>
          </w:tcPr>
          <w:p w14:paraId="38EC4BA4" w14:textId="77777777" w:rsidR="00FD0903" w:rsidRDefault="00FD0903" w:rsidP="008F2556">
            <w:pPr>
              <w:pStyle w:val="TAC"/>
              <w:jc w:val="left"/>
            </w:pPr>
            <w:r>
              <w:t>MOBILE-SATELLITE</w:t>
            </w:r>
          </w:p>
          <w:p w14:paraId="5C1EA227" w14:textId="77777777" w:rsidR="00FD0903" w:rsidRDefault="00FD0903" w:rsidP="008F2556">
            <w:pPr>
              <w:pStyle w:val="TAC"/>
              <w:jc w:val="left"/>
            </w:pPr>
            <w:r>
              <w:t>(Earth-to-space) 5.351A</w:t>
            </w:r>
          </w:p>
          <w:p w14:paraId="1E3F8843" w14:textId="77777777" w:rsidR="00FD0903" w:rsidRDefault="00FD0903" w:rsidP="008F2556">
            <w:pPr>
              <w:pStyle w:val="TAC"/>
              <w:jc w:val="left"/>
            </w:pPr>
            <w:r>
              <w:t>AERONAUTICAL</w:t>
            </w:r>
          </w:p>
          <w:p w14:paraId="065B40DE" w14:textId="77777777" w:rsidR="00FD0903" w:rsidRDefault="00FD0903" w:rsidP="008F2556">
            <w:pPr>
              <w:pStyle w:val="TAC"/>
              <w:jc w:val="left"/>
            </w:pPr>
            <w:r>
              <w:t>RADIONAVIGATION</w:t>
            </w:r>
          </w:p>
          <w:p w14:paraId="75D445E8" w14:textId="77777777" w:rsidR="00FD0903" w:rsidRDefault="00FD0903" w:rsidP="008F2556">
            <w:pPr>
              <w:pStyle w:val="TAC"/>
              <w:jc w:val="left"/>
            </w:pPr>
            <w:r>
              <w:t>RADIODETERMINATION-</w:t>
            </w:r>
          </w:p>
          <w:p w14:paraId="6B8ADD80" w14:textId="77777777" w:rsidR="00FD0903" w:rsidRDefault="00FD0903" w:rsidP="008F2556">
            <w:pPr>
              <w:pStyle w:val="TAC"/>
              <w:jc w:val="left"/>
            </w:pPr>
            <w:r>
              <w:t>SATELLITE (Earth-to-space)</w:t>
            </w:r>
          </w:p>
          <w:p w14:paraId="49605A08" w14:textId="77777777" w:rsidR="00FD0903" w:rsidRDefault="00FD0903" w:rsidP="008F2556">
            <w:pPr>
              <w:pStyle w:val="TAC"/>
              <w:jc w:val="left"/>
            </w:pPr>
            <w:r>
              <w:t>Mobile-satellite (space-to-Earth)</w:t>
            </w:r>
          </w:p>
          <w:p w14:paraId="106AB95B" w14:textId="77777777" w:rsidR="00FD0903" w:rsidRDefault="00FD0903" w:rsidP="008F2556">
            <w:pPr>
              <w:pStyle w:val="TAC"/>
              <w:jc w:val="left"/>
            </w:pPr>
          </w:p>
          <w:p w14:paraId="6955805E" w14:textId="77777777" w:rsidR="00FD0903" w:rsidRDefault="00FD0903" w:rsidP="008F2556">
            <w:pPr>
              <w:pStyle w:val="TAC"/>
              <w:jc w:val="left"/>
            </w:pPr>
            <w:r>
              <w:t>5.208B 5.341 5.364 5.365 5.366 5.367</w:t>
            </w:r>
          </w:p>
          <w:p w14:paraId="102A8BB7" w14:textId="77777777" w:rsidR="00FD0903" w:rsidRPr="00184A11" w:rsidRDefault="00FD0903" w:rsidP="008F2556">
            <w:pPr>
              <w:pStyle w:val="TAC"/>
              <w:jc w:val="left"/>
            </w:pPr>
            <w:r>
              <w:t>5.368 5.370 5.372</w:t>
            </w:r>
          </w:p>
        </w:tc>
        <w:tc>
          <w:tcPr>
            <w:tcW w:w="3210" w:type="dxa"/>
          </w:tcPr>
          <w:p w14:paraId="4B3E9EBB" w14:textId="77777777" w:rsidR="00FD0903" w:rsidRDefault="00FD0903" w:rsidP="008F2556">
            <w:pPr>
              <w:pStyle w:val="TAC"/>
              <w:jc w:val="left"/>
            </w:pPr>
            <w:r>
              <w:t>MOBILE-SATELLITE</w:t>
            </w:r>
          </w:p>
          <w:p w14:paraId="3C5C4F10" w14:textId="77777777" w:rsidR="00FD0903" w:rsidRDefault="00FD0903" w:rsidP="008F2556">
            <w:pPr>
              <w:pStyle w:val="TAC"/>
              <w:jc w:val="left"/>
            </w:pPr>
            <w:r>
              <w:t>(Earth-to-space) 5.351A</w:t>
            </w:r>
          </w:p>
          <w:p w14:paraId="3C51FE91" w14:textId="77777777" w:rsidR="00FD0903" w:rsidRDefault="00FD0903" w:rsidP="008F2556">
            <w:pPr>
              <w:pStyle w:val="TAC"/>
              <w:jc w:val="left"/>
            </w:pPr>
            <w:r>
              <w:t>AERONAUTICAL</w:t>
            </w:r>
          </w:p>
          <w:p w14:paraId="309FCDC7" w14:textId="77777777" w:rsidR="00FD0903" w:rsidRDefault="00FD0903" w:rsidP="008F2556">
            <w:pPr>
              <w:pStyle w:val="TAC"/>
              <w:jc w:val="left"/>
            </w:pPr>
            <w:r>
              <w:t>RADIONAVIGATION</w:t>
            </w:r>
          </w:p>
          <w:p w14:paraId="7DA6219B" w14:textId="77777777" w:rsidR="00FD0903" w:rsidRDefault="00FD0903" w:rsidP="008F2556">
            <w:pPr>
              <w:pStyle w:val="TAC"/>
              <w:jc w:val="left"/>
            </w:pPr>
            <w:r>
              <w:t>Mobile-satellite (space-to-Earth)</w:t>
            </w:r>
          </w:p>
          <w:p w14:paraId="69644119" w14:textId="77777777" w:rsidR="00FD0903" w:rsidRDefault="00FD0903" w:rsidP="008F2556">
            <w:pPr>
              <w:pStyle w:val="TAC"/>
              <w:jc w:val="left"/>
            </w:pPr>
            <w:r>
              <w:t>5.208B</w:t>
            </w:r>
          </w:p>
          <w:p w14:paraId="46225DC8" w14:textId="77777777" w:rsidR="00FD0903" w:rsidRDefault="00FD0903" w:rsidP="008F2556">
            <w:pPr>
              <w:pStyle w:val="TAC"/>
              <w:jc w:val="left"/>
            </w:pPr>
            <w:r>
              <w:t>Radiodetermination-satellite</w:t>
            </w:r>
          </w:p>
          <w:p w14:paraId="2F74AB9B" w14:textId="77777777" w:rsidR="00FD0903" w:rsidRDefault="00FD0903" w:rsidP="008F2556">
            <w:pPr>
              <w:pStyle w:val="TAC"/>
              <w:jc w:val="left"/>
            </w:pPr>
            <w:r>
              <w:t>(Earth-to-space)</w:t>
            </w:r>
          </w:p>
          <w:p w14:paraId="29E82D01" w14:textId="77777777" w:rsidR="00FD0903" w:rsidRDefault="00FD0903" w:rsidP="008F2556">
            <w:pPr>
              <w:pStyle w:val="TAC"/>
              <w:jc w:val="left"/>
            </w:pPr>
          </w:p>
          <w:p w14:paraId="4B135515" w14:textId="77777777" w:rsidR="00FD0903" w:rsidRDefault="00FD0903" w:rsidP="008F2556">
            <w:pPr>
              <w:pStyle w:val="TAC"/>
              <w:jc w:val="left"/>
            </w:pPr>
            <w:r>
              <w:t>5.341 5.355 5.359 5.364 5.365</w:t>
            </w:r>
          </w:p>
          <w:p w14:paraId="3FB3D8AD" w14:textId="77777777" w:rsidR="00FD0903" w:rsidRPr="00184A11" w:rsidRDefault="00FD0903" w:rsidP="008F2556">
            <w:pPr>
              <w:pStyle w:val="TAC"/>
              <w:jc w:val="left"/>
            </w:pPr>
            <w:r>
              <w:t>5.366 5.367 5.368 5.369 5.372</w:t>
            </w:r>
          </w:p>
        </w:tc>
      </w:tr>
      <w:tr w:rsidR="00FD0903" w14:paraId="67F5C8EE" w14:textId="77777777" w:rsidTr="008F2556">
        <w:tc>
          <w:tcPr>
            <w:tcW w:w="9629" w:type="dxa"/>
            <w:gridSpan w:val="3"/>
          </w:tcPr>
          <w:p w14:paraId="2BB55E77" w14:textId="77777777" w:rsidR="00FD0903" w:rsidRPr="00184A11" w:rsidRDefault="00FD0903" w:rsidP="008F2556">
            <w:pPr>
              <w:pStyle w:val="TAH"/>
            </w:pPr>
            <w:r w:rsidRPr="00184A11">
              <w:t>1621.35 - 1626.5 MHz</w:t>
            </w:r>
          </w:p>
        </w:tc>
      </w:tr>
      <w:tr w:rsidR="00FD0903" w14:paraId="5B1D1BAE" w14:textId="77777777" w:rsidTr="008F2556">
        <w:tc>
          <w:tcPr>
            <w:tcW w:w="3209" w:type="dxa"/>
          </w:tcPr>
          <w:p w14:paraId="5B2A3A29" w14:textId="77777777" w:rsidR="00FD0903" w:rsidRDefault="00FD0903" w:rsidP="008F2556">
            <w:pPr>
              <w:pStyle w:val="TAC"/>
              <w:jc w:val="left"/>
            </w:pPr>
            <w:r>
              <w:t>MARITIME MOBILE-</w:t>
            </w:r>
          </w:p>
          <w:p w14:paraId="7E061FB7" w14:textId="77777777" w:rsidR="00FD0903" w:rsidRDefault="00FD0903" w:rsidP="008F2556">
            <w:pPr>
              <w:pStyle w:val="TAC"/>
              <w:jc w:val="left"/>
            </w:pPr>
            <w:r>
              <w:t>SATELLITE (space-to-Earth)</w:t>
            </w:r>
          </w:p>
          <w:p w14:paraId="4BFBB41A" w14:textId="77777777" w:rsidR="00FD0903" w:rsidRDefault="00FD0903" w:rsidP="008F2556">
            <w:pPr>
              <w:pStyle w:val="TAC"/>
              <w:jc w:val="left"/>
            </w:pPr>
            <w:r>
              <w:t>5.373 5.373A</w:t>
            </w:r>
          </w:p>
          <w:p w14:paraId="123936C5" w14:textId="77777777" w:rsidR="00FD0903" w:rsidRDefault="00FD0903" w:rsidP="008F2556">
            <w:pPr>
              <w:pStyle w:val="TAC"/>
              <w:jc w:val="left"/>
            </w:pPr>
            <w:r>
              <w:t>MOBILE-SATELLITE</w:t>
            </w:r>
          </w:p>
          <w:p w14:paraId="37F6D791" w14:textId="77777777" w:rsidR="00FD0903" w:rsidRDefault="00FD0903" w:rsidP="008F2556">
            <w:pPr>
              <w:pStyle w:val="TAC"/>
              <w:jc w:val="left"/>
            </w:pPr>
            <w:r>
              <w:t>(Earth-to-space) 5.351A</w:t>
            </w:r>
          </w:p>
          <w:p w14:paraId="13B8B1C4" w14:textId="77777777" w:rsidR="00FD0903" w:rsidRDefault="00FD0903" w:rsidP="008F2556">
            <w:pPr>
              <w:pStyle w:val="TAC"/>
              <w:jc w:val="left"/>
            </w:pPr>
            <w:r>
              <w:t>AERONAUTICAL</w:t>
            </w:r>
          </w:p>
          <w:p w14:paraId="2F8868BF" w14:textId="77777777" w:rsidR="00FD0903" w:rsidRDefault="00FD0903" w:rsidP="008F2556">
            <w:pPr>
              <w:pStyle w:val="TAC"/>
              <w:jc w:val="left"/>
            </w:pPr>
            <w:r>
              <w:t>RADIONAVIGATION</w:t>
            </w:r>
          </w:p>
          <w:p w14:paraId="1F27383D" w14:textId="77777777" w:rsidR="00FD0903" w:rsidRDefault="00FD0903" w:rsidP="008F2556">
            <w:pPr>
              <w:pStyle w:val="TAC"/>
              <w:jc w:val="left"/>
            </w:pPr>
            <w:r>
              <w:t>Mobile-satellite (space-to-Earth)</w:t>
            </w:r>
          </w:p>
          <w:p w14:paraId="3EA52F43" w14:textId="77777777" w:rsidR="00FD0903" w:rsidRDefault="00FD0903" w:rsidP="008F2556">
            <w:pPr>
              <w:pStyle w:val="TAC"/>
              <w:jc w:val="left"/>
            </w:pPr>
            <w:r>
              <w:t>except maritime mobile satellite</w:t>
            </w:r>
          </w:p>
          <w:p w14:paraId="6212F288" w14:textId="77777777" w:rsidR="00FD0903" w:rsidRDefault="00FD0903" w:rsidP="008F2556">
            <w:pPr>
              <w:pStyle w:val="TAC"/>
              <w:jc w:val="left"/>
            </w:pPr>
            <w:r>
              <w:t>(space-to-Earth)</w:t>
            </w:r>
          </w:p>
          <w:p w14:paraId="0BEF3968" w14:textId="77777777" w:rsidR="00FD0903" w:rsidRDefault="00FD0903" w:rsidP="008F2556">
            <w:pPr>
              <w:pStyle w:val="TAC"/>
              <w:jc w:val="left"/>
            </w:pPr>
          </w:p>
          <w:p w14:paraId="7379F0C4" w14:textId="77777777" w:rsidR="00FD0903" w:rsidRDefault="00FD0903" w:rsidP="008F2556">
            <w:pPr>
              <w:pStyle w:val="TAC"/>
              <w:jc w:val="left"/>
            </w:pPr>
          </w:p>
          <w:p w14:paraId="281692EE" w14:textId="77777777" w:rsidR="00FD0903" w:rsidRDefault="00FD0903" w:rsidP="008F2556">
            <w:pPr>
              <w:pStyle w:val="TAC"/>
              <w:jc w:val="left"/>
            </w:pPr>
          </w:p>
          <w:p w14:paraId="050F7487" w14:textId="77777777" w:rsidR="00FD0903" w:rsidRDefault="00FD0903" w:rsidP="008F2556">
            <w:pPr>
              <w:pStyle w:val="TAC"/>
              <w:jc w:val="left"/>
            </w:pPr>
            <w:r>
              <w:t>5.208B 5.341 5.355 5.359 5.364</w:t>
            </w:r>
          </w:p>
          <w:p w14:paraId="3CF61E22" w14:textId="77777777" w:rsidR="00FD0903" w:rsidRDefault="00FD0903" w:rsidP="008F2556">
            <w:pPr>
              <w:pStyle w:val="TAC"/>
              <w:jc w:val="left"/>
            </w:pPr>
            <w:r>
              <w:t>5.365 5.366 5.367 5.368 5.369</w:t>
            </w:r>
          </w:p>
          <w:p w14:paraId="48EED5F1" w14:textId="77777777" w:rsidR="00FD0903" w:rsidRPr="00184A11" w:rsidRDefault="00FD0903" w:rsidP="008F2556">
            <w:pPr>
              <w:pStyle w:val="TAC"/>
              <w:jc w:val="left"/>
            </w:pPr>
            <w:r>
              <w:t>5.371 5.372</w:t>
            </w:r>
          </w:p>
        </w:tc>
        <w:tc>
          <w:tcPr>
            <w:tcW w:w="3210" w:type="dxa"/>
          </w:tcPr>
          <w:p w14:paraId="0D92655B" w14:textId="77777777" w:rsidR="00FD0903" w:rsidRDefault="00FD0903" w:rsidP="008F2556">
            <w:pPr>
              <w:pStyle w:val="TAC"/>
              <w:jc w:val="left"/>
            </w:pPr>
            <w:r>
              <w:t>MARITIME MOBILE-</w:t>
            </w:r>
          </w:p>
          <w:p w14:paraId="44470FA0" w14:textId="77777777" w:rsidR="00FD0903" w:rsidRDefault="00FD0903" w:rsidP="008F2556">
            <w:pPr>
              <w:pStyle w:val="TAC"/>
              <w:jc w:val="left"/>
            </w:pPr>
            <w:r>
              <w:t>SATELLITE (space-to-Earth)</w:t>
            </w:r>
          </w:p>
          <w:p w14:paraId="752F5679" w14:textId="77777777" w:rsidR="00FD0903" w:rsidRDefault="00FD0903" w:rsidP="008F2556">
            <w:pPr>
              <w:pStyle w:val="TAC"/>
              <w:jc w:val="left"/>
            </w:pPr>
            <w:r>
              <w:t>5.373 5.373A</w:t>
            </w:r>
          </w:p>
          <w:p w14:paraId="341548A2" w14:textId="77777777" w:rsidR="00FD0903" w:rsidRDefault="00FD0903" w:rsidP="008F2556">
            <w:pPr>
              <w:pStyle w:val="TAC"/>
              <w:jc w:val="left"/>
            </w:pPr>
            <w:r>
              <w:t>MOBILE-SATELLITE</w:t>
            </w:r>
          </w:p>
          <w:p w14:paraId="2F903F40" w14:textId="77777777" w:rsidR="00FD0903" w:rsidRDefault="00FD0903" w:rsidP="008F2556">
            <w:pPr>
              <w:pStyle w:val="TAC"/>
              <w:jc w:val="left"/>
            </w:pPr>
            <w:r>
              <w:t>(Earth-to-space) 5.351A</w:t>
            </w:r>
          </w:p>
          <w:p w14:paraId="4BD75044" w14:textId="77777777" w:rsidR="00FD0903" w:rsidRDefault="00FD0903" w:rsidP="008F2556">
            <w:pPr>
              <w:pStyle w:val="TAC"/>
              <w:jc w:val="left"/>
            </w:pPr>
            <w:r>
              <w:t>AERONAUTICAL</w:t>
            </w:r>
          </w:p>
          <w:p w14:paraId="1E2F2EA0" w14:textId="77777777" w:rsidR="00FD0903" w:rsidRDefault="00FD0903" w:rsidP="008F2556">
            <w:pPr>
              <w:pStyle w:val="TAC"/>
              <w:jc w:val="left"/>
            </w:pPr>
            <w:r>
              <w:t>RADIONAVIGATION</w:t>
            </w:r>
          </w:p>
          <w:p w14:paraId="131C7583" w14:textId="77777777" w:rsidR="00FD0903" w:rsidRDefault="00FD0903" w:rsidP="008F2556">
            <w:pPr>
              <w:pStyle w:val="TAC"/>
              <w:jc w:val="left"/>
            </w:pPr>
            <w:r>
              <w:t>RADIODETERMINATION-</w:t>
            </w:r>
          </w:p>
          <w:p w14:paraId="45D4DDB5" w14:textId="77777777" w:rsidR="00FD0903" w:rsidRDefault="00FD0903" w:rsidP="008F2556">
            <w:pPr>
              <w:pStyle w:val="TAC"/>
              <w:jc w:val="left"/>
            </w:pPr>
            <w:r>
              <w:t>SATELLITE (Earth-to-space)</w:t>
            </w:r>
          </w:p>
          <w:p w14:paraId="124A4EA9" w14:textId="77777777" w:rsidR="00FD0903" w:rsidRDefault="00FD0903" w:rsidP="008F2556">
            <w:pPr>
              <w:pStyle w:val="TAC"/>
              <w:jc w:val="left"/>
            </w:pPr>
            <w:r>
              <w:t>Mobile-satellite (space-to-Earth)</w:t>
            </w:r>
          </w:p>
          <w:p w14:paraId="47B85E12" w14:textId="77777777" w:rsidR="00FD0903" w:rsidRDefault="00FD0903" w:rsidP="008F2556">
            <w:pPr>
              <w:pStyle w:val="TAC"/>
              <w:jc w:val="left"/>
            </w:pPr>
            <w:r>
              <w:t>except maritime mobile satellite</w:t>
            </w:r>
          </w:p>
          <w:p w14:paraId="06FDA69E" w14:textId="77777777" w:rsidR="00FD0903" w:rsidRDefault="00FD0903" w:rsidP="008F2556">
            <w:pPr>
              <w:pStyle w:val="TAC"/>
              <w:jc w:val="left"/>
            </w:pPr>
            <w:r>
              <w:t>(space-to-Earth)</w:t>
            </w:r>
          </w:p>
          <w:p w14:paraId="4BEDB937" w14:textId="77777777" w:rsidR="00FD0903" w:rsidRDefault="00FD0903" w:rsidP="008F2556">
            <w:pPr>
              <w:pStyle w:val="TAC"/>
              <w:jc w:val="left"/>
            </w:pPr>
          </w:p>
          <w:p w14:paraId="79E74732" w14:textId="77777777" w:rsidR="00FD0903" w:rsidRDefault="00FD0903" w:rsidP="008F2556">
            <w:pPr>
              <w:pStyle w:val="TAC"/>
              <w:jc w:val="left"/>
            </w:pPr>
          </w:p>
          <w:p w14:paraId="38A34FA9" w14:textId="77777777" w:rsidR="00FD0903" w:rsidRDefault="00FD0903" w:rsidP="008F2556">
            <w:pPr>
              <w:pStyle w:val="TAC"/>
              <w:jc w:val="left"/>
            </w:pPr>
            <w:r>
              <w:t>5.208B 5.341 5.364 5.365 5.366</w:t>
            </w:r>
          </w:p>
          <w:p w14:paraId="6C33E208" w14:textId="77777777" w:rsidR="00FD0903" w:rsidRPr="00184A11" w:rsidRDefault="00FD0903" w:rsidP="008F2556">
            <w:pPr>
              <w:pStyle w:val="TAC"/>
              <w:jc w:val="left"/>
            </w:pPr>
            <w:r>
              <w:t>5.367 5.368 5.370 5.372</w:t>
            </w:r>
          </w:p>
        </w:tc>
        <w:tc>
          <w:tcPr>
            <w:tcW w:w="3210" w:type="dxa"/>
          </w:tcPr>
          <w:p w14:paraId="1D732C5E" w14:textId="77777777" w:rsidR="00FD0903" w:rsidRDefault="00FD0903" w:rsidP="008F2556">
            <w:pPr>
              <w:pStyle w:val="TAC"/>
              <w:jc w:val="left"/>
            </w:pPr>
            <w:r>
              <w:t>MARITIME MOBILE-</w:t>
            </w:r>
          </w:p>
          <w:p w14:paraId="6679D582" w14:textId="77777777" w:rsidR="00FD0903" w:rsidRDefault="00FD0903" w:rsidP="008F2556">
            <w:pPr>
              <w:pStyle w:val="TAC"/>
              <w:jc w:val="left"/>
            </w:pPr>
            <w:r>
              <w:t>SATELLITE (space-to-</w:t>
            </w:r>
          </w:p>
          <w:p w14:paraId="6B00C161" w14:textId="77777777" w:rsidR="00FD0903" w:rsidRDefault="00FD0903" w:rsidP="008F2556">
            <w:pPr>
              <w:pStyle w:val="TAC"/>
              <w:jc w:val="left"/>
            </w:pPr>
            <w:r>
              <w:t>Earth) 5.373 5.373A</w:t>
            </w:r>
          </w:p>
          <w:p w14:paraId="17078852" w14:textId="77777777" w:rsidR="00FD0903" w:rsidRDefault="00FD0903" w:rsidP="008F2556">
            <w:pPr>
              <w:pStyle w:val="TAC"/>
              <w:jc w:val="left"/>
            </w:pPr>
            <w:r>
              <w:t>MOBILE-SATELLITE</w:t>
            </w:r>
          </w:p>
          <w:p w14:paraId="170582CA" w14:textId="77777777" w:rsidR="00FD0903" w:rsidRDefault="00FD0903" w:rsidP="008F2556">
            <w:pPr>
              <w:pStyle w:val="TAC"/>
              <w:jc w:val="left"/>
            </w:pPr>
            <w:r>
              <w:t>(Earth-to-space) 5.351A</w:t>
            </w:r>
          </w:p>
          <w:p w14:paraId="4977406C" w14:textId="77777777" w:rsidR="00FD0903" w:rsidRDefault="00FD0903" w:rsidP="008F2556">
            <w:pPr>
              <w:pStyle w:val="TAC"/>
              <w:jc w:val="left"/>
            </w:pPr>
            <w:r>
              <w:t>AERONAUTICAL</w:t>
            </w:r>
          </w:p>
          <w:p w14:paraId="7EEF3C2F" w14:textId="77777777" w:rsidR="00FD0903" w:rsidRDefault="00FD0903" w:rsidP="008F2556">
            <w:pPr>
              <w:pStyle w:val="TAC"/>
              <w:jc w:val="left"/>
            </w:pPr>
            <w:r>
              <w:t>RADIONAVIGATION</w:t>
            </w:r>
          </w:p>
          <w:p w14:paraId="3AE4C5D2" w14:textId="77777777" w:rsidR="00FD0903" w:rsidRDefault="00FD0903" w:rsidP="008F2556">
            <w:pPr>
              <w:pStyle w:val="TAC"/>
              <w:jc w:val="left"/>
            </w:pPr>
            <w:r>
              <w:t>Mobile-satellite (space-to-Earth)</w:t>
            </w:r>
          </w:p>
          <w:p w14:paraId="7585CEBF" w14:textId="77777777" w:rsidR="00FD0903" w:rsidRDefault="00FD0903" w:rsidP="008F2556">
            <w:pPr>
              <w:pStyle w:val="TAC"/>
              <w:jc w:val="left"/>
            </w:pPr>
            <w:r>
              <w:t>except maritime mobile satellite</w:t>
            </w:r>
          </w:p>
          <w:p w14:paraId="29595DD7" w14:textId="77777777" w:rsidR="00FD0903" w:rsidRDefault="00FD0903" w:rsidP="008F2556">
            <w:pPr>
              <w:pStyle w:val="TAC"/>
              <w:jc w:val="left"/>
            </w:pPr>
            <w:r>
              <w:t>(space-to-Earth)</w:t>
            </w:r>
          </w:p>
          <w:p w14:paraId="6471BCAC" w14:textId="77777777" w:rsidR="00FD0903" w:rsidRDefault="00FD0903" w:rsidP="008F2556">
            <w:pPr>
              <w:pStyle w:val="TAC"/>
              <w:jc w:val="left"/>
            </w:pPr>
            <w:r>
              <w:t>Radiodetermination-satellite</w:t>
            </w:r>
          </w:p>
          <w:p w14:paraId="7A5FFBD5" w14:textId="77777777" w:rsidR="00FD0903" w:rsidRDefault="00FD0903" w:rsidP="008F2556">
            <w:pPr>
              <w:pStyle w:val="TAC"/>
              <w:jc w:val="left"/>
            </w:pPr>
            <w:r>
              <w:t>(Earth-to-space)</w:t>
            </w:r>
          </w:p>
          <w:p w14:paraId="4F4D030E" w14:textId="77777777" w:rsidR="00FD0903" w:rsidRDefault="00FD0903" w:rsidP="008F2556">
            <w:pPr>
              <w:pStyle w:val="TAC"/>
              <w:jc w:val="left"/>
            </w:pPr>
          </w:p>
          <w:p w14:paraId="587B007C" w14:textId="77777777" w:rsidR="00FD0903" w:rsidRDefault="00FD0903" w:rsidP="008F2556">
            <w:pPr>
              <w:pStyle w:val="TAC"/>
              <w:jc w:val="left"/>
            </w:pPr>
            <w:r>
              <w:t>5.208B 5.341 5.355 5.359 5.364</w:t>
            </w:r>
          </w:p>
          <w:p w14:paraId="01CE6B12" w14:textId="77777777" w:rsidR="00FD0903" w:rsidRDefault="00FD0903" w:rsidP="008F2556">
            <w:pPr>
              <w:pStyle w:val="TAC"/>
              <w:jc w:val="left"/>
            </w:pPr>
            <w:r>
              <w:t>5.365 5.366 5.367 5.368 5.369</w:t>
            </w:r>
          </w:p>
          <w:p w14:paraId="66EE32BB" w14:textId="77777777" w:rsidR="00FD0903" w:rsidRPr="00184A11" w:rsidRDefault="00FD0903" w:rsidP="008F2556">
            <w:pPr>
              <w:pStyle w:val="TAC"/>
              <w:jc w:val="left"/>
            </w:pPr>
            <w:r>
              <w:t>5.372</w:t>
            </w:r>
          </w:p>
        </w:tc>
      </w:tr>
    </w:tbl>
    <w:p w14:paraId="06BBDAB3" w14:textId="77777777" w:rsidR="00FD0903" w:rsidRDefault="00FD0903" w:rsidP="00FD0903"/>
    <w:p w14:paraId="6FC1BB7F" w14:textId="77777777" w:rsidR="00FD0903" w:rsidRDefault="00FD0903" w:rsidP="00FD0903">
      <w:r>
        <w:t>For the sake of convenience, the most relevant WRC provisions are also presented below:</w:t>
      </w:r>
    </w:p>
    <w:p w14:paraId="7642F95C" w14:textId="77777777" w:rsidR="00FD0903" w:rsidRDefault="00FD0903" w:rsidP="00FD0903">
      <w:pPr>
        <w:pStyle w:val="B1"/>
      </w:pPr>
      <w:r>
        <w:t>-</w:t>
      </w:r>
      <w:r>
        <w:tab/>
      </w:r>
      <w:r w:rsidRPr="001060F7">
        <w:rPr>
          <w:b/>
          <w:bCs/>
        </w:rPr>
        <w:t>5.364.</w:t>
      </w:r>
      <w:r>
        <w:t xml:space="preserve"> The use of the band 1 610-1 626.5 MHz by the mobile-satellite service (Earth-to-space) and by the radiodetermination-satellite service (Earth-to-space) is subject to coordination under No. 9.11A. A mobile earth station operating in either of the services in this band shall not produce a peak e.i.r.p. density in excess of -15 </w:t>
      </w:r>
      <w:proofErr w:type="gramStart"/>
      <w:r>
        <w:t>dB(</w:t>
      </w:r>
      <w:proofErr w:type="gramEnd"/>
      <w:r>
        <w:t xml:space="preserve">W/4 kHz) in the part of the band used by systems operating in accordance with the provisions of No. 5.366 (to which No. 4.10 applies), unless otherwise agreed by the affected administrations. In the part of the band where such systems are not operating, the mean e.i.r.p. density of a mobile earth station shall not exceed –3 </w:t>
      </w:r>
      <w:proofErr w:type="gramStart"/>
      <w:r>
        <w:t>dB(</w:t>
      </w:r>
      <w:proofErr w:type="gramEnd"/>
      <w:r>
        <w:t xml:space="preserve">W/4 kHz). Stations of the mobile-satellite service shall not claim protection from stations in the aeronautical </w:t>
      </w:r>
      <w:r>
        <w:lastRenderedPageBreak/>
        <w:t>radionavigation service, stations operating in accordance with the provisions of No. 5.366 and stations in the fixed service operating in accordance with the provisions of No. 5.359. Administrations responsible for the coordination of mobile-satellite networks shall make all practicable efforts to ensure protection of stations operating in accordance with the provisions of No. 5.366.</w:t>
      </w:r>
    </w:p>
    <w:p w14:paraId="026532F1" w14:textId="77777777" w:rsidR="00FD0903" w:rsidRDefault="00FD0903" w:rsidP="00FD0903">
      <w:pPr>
        <w:pStyle w:val="B1"/>
      </w:pPr>
      <w:r>
        <w:t>-</w:t>
      </w:r>
      <w:r>
        <w:tab/>
      </w:r>
      <w:r w:rsidRPr="001060F7">
        <w:rPr>
          <w:b/>
          <w:bCs/>
        </w:rPr>
        <w:t>5.366.</w:t>
      </w:r>
      <w:r>
        <w:t xml:space="preserve"> The band 1 610-1 626.5 MHz is reserved on a worldwide basis for the use and development of airborne electronic aids to air navigation and any directly associated ground-based or satellite-borne facilities. Such satellite use is subject to agreement obtained under No. 9.21</w:t>
      </w:r>
    </w:p>
    <w:p w14:paraId="732FFBD1" w14:textId="7F5FE60B" w:rsidR="00FD0903" w:rsidRDefault="00FD0903" w:rsidP="00FD0903">
      <w:pPr>
        <w:pStyle w:val="B1"/>
      </w:pPr>
      <w:r>
        <w:t>-</w:t>
      </w:r>
      <w:r>
        <w:tab/>
      </w:r>
      <w:r w:rsidRPr="001060F7">
        <w:rPr>
          <w:b/>
          <w:bCs/>
        </w:rPr>
        <w:t>5.371.</w:t>
      </w:r>
      <w:r w:rsidRPr="00184A11">
        <w:t xml:space="preserve"> Additional allocation: in </w:t>
      </w:r>
      <w:proofErr w:type="gramStart"/>
      <w:r w:rsidRPr="00184A11">
        <w:t>Region</w:t>
      </w:r>
      <w:proofErr w:type="gramEnd"/>
      <w:r w:rsidRPr="00184A11">
        <w:t xml:space="preserve"> 1, the band 1 610-1 626.5 MHz (Earth-to-space) is also allocated to the radiodetermination-satellite service on a secondary basis, subject to agreement obtained under No. 9.21. (WRC-12)</w:t>
      </w:r>
    </w:p>
    <w:p w14:paraId="38325671" w14:textId="77777777" w:rsidR="00FD0903" w:rsidRDefault="00FD0903" w:rsidP="00FD0903"/>
    <w:p w14:paraId="06DEB5D3" w14:textId="77777777" w:rsidR="008B4E5C" w:rsidRDefault="008B4E5C" w:rsidP="008B4E5C">
      <w:pPr>
        <w:pStyle w:val="Heading2"/>
      </w:pPr>
      <w:bookmarkStart w:id="137" w:name="_Toc134703638"/>
      <w:bookmarkStart w:id="138" w:name="_Toc152002969"/>
      <w:bookmarkStart w:id="139" w:name="_Toc154586415"/>
      <w:bookmarkStart w:id="140" w:name="_Toc155628588"/>
      <w:bookmarkStart w:id="141" w:name="_Toc162199653"/>
      <w:bookmarkStart w:id="142" w:name="_Toc185320774"/>
      <w:bookmarkStart w:id="143" w:name="_Toc185320842"/>
      <w:bookmarkStart w:id="144" w:name="_Toc187234738"/>
      <w:bookmarkStart w:id="145" w:name="_Toc189042747"/>
      <w:bookmarkStart w:id="146" w:name="_Toc189042794"/>
      <w:bookmarkStart w:id="147" w:name="_Toc189045739"/>
      <w:bookmarkStart w:id="148" w:name="_Toc200383690"/>
      <w:bookmarkStart w:id="149" w:name="_Toc208587765"/>
      <w:r>
        <w:t>5.1</w:t>
      </w:r>
      <w:r>
        <w:tab/>
        <w:t>FCC</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3E551698" w14:textId="77777777" w:rsidR="008B4E5C" w:rsidRDefault="008B4E5C" w:rsidP="008B4E5C">
      <w:pPr>
        <w:pStyle w:val="Heading3"/>
      </w:pPr>
      <w:bookmarkStart w:id="150" w:name="_Toc134703639"/>
      <w:bookmarkStart w:id="151" w:name="_Toc152002970"/>
      <w:bookmarkStart w:id="152" w:name="_Toc154586416"/>
      <w:bookmarkStart w:id="153" w:name="_Toc155628589"/>
      <w:bookmarkStart w:id="154" w:name="_Toc162199654"/>
      <w:bookmarkStart w:id="155" w:name="_Toc185320775"/>
      <w:bookmarkStart w:id="156" w:name="_Toc185320843"/>
      <w:bookmarkStart w:id="157" w:name="_Toc187234739"/>
      <w:bookmarkStart w:id="158" w:name="_Toc189042748"/>
      <w:bookmarkStart w:id="159" w:name="_Toc189042795"/>
      <w:bookmarkStart w:id="160" w:name="_Toc189045740"/>
      <w:bookmarkStart w:id="161" w:name="_Toc200383691"/>
      <w:bookmarkStart w:id="162" w:name="_Toc208587766"/>
      <w:r>
        <w:t>5.1.1</w:t>
      </w:r>
      <w:r>
        <w:tab/>
        <w:t xml:space="preserve">47 CFR </w:t>
      </w:r>
      <w:r w:rsidRPr="008B4E5C">
        <w:t>§ 25.202</w:t>
      </w:r>
      <w:bookmarkEnd w:id="150"/>
      <w:bookmarkEnd w:id="151"/>
      <w:bookmarkEnd w:id="152"/>
      <w:bookmarkEnd w:id="153"/>
      <w:bookmarkEnd w:id="154"/>
      <w:bookmarkEnd w:id="155"/>
      <w:bookmarkEnd w:id="156"/>
      <w:bookmarkEnd w:id="157"/>
      <w:bookmarkEnd w:id="158"/>
      <w:bookmarkEnd w:id="159"/>
      <w:bookmarkEnd w:id="160"/>
      <w:bookmarkEnd w:id="161"/>
      <w:bookmarkEnd w:id="162"/>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04E9CE68" w:rsidR="0029479B" w:rsidRDefault="0029479B" w:rsidP="00146D9A">
      <w:pPr>
        <w:pStyle w:val="B1"/>
      </w:pPr>
      <w:r>
        <w:t>(1)</w:t>
      </w:r>
      <w:r>
        <w:tab/>
        <w:t xml:space="preserve">In any 4 kHz band, the </w:t>
      </w:r>
      <w:r w:rsidR="000D69FD">
        <w:t>centre</w:t>
      </w:r>
      <w:r>
        <w:t xml:space="preserve"> frequency of which is removed from the assigned frequency by more than 50 percent up to and including 100 percent of the authorized bandwidth: 25 </w:t>
      </w:r>
      <w:proofErr w:type="gramStart"/>
      <w:r>
        <w:t>dB;</w:t>
      </w:r>
      <w:proofErr w:type="gramEnd"/>
    </w:p>
    <w:p w14:paraId="4DD13C89" w14:textId="506EE912" w:rsidR="0029479B" w:rsidRDefault="0029479B" w:rsidP="00146D9A">
      <w:pPr>
        <w:pStyle w:val="B1"/>
      </w:pPr>
      <w:r>
        <w:t xml:space="preserve">(2) In any 4 kHz band, the </w:t>
      </w:r>
      <w:r w:rsidR="000D69FD">
        <w:t>centre</w:t>
      </w:r>
      <w:r>
        <w:t xml:space="preserve"> frequency of which is removed from the assigned frequency by more than 100 percent up to and including 250 percent of the authorized bandwidth: 35 </w:t>
      </w:r>
      <w:proofErr w:type="gramStart"/>
      <w:r>
        <w:t>dB;</w:t>
      </w:r>
      <w:proofErr w:type="gramEnd"/>
    </w:p>
    <w:p w14:paraId="42E51855" w14:textId="22439E24" w:rsidR="0029479B" w:rsidRDefault="0029479B" w:rsidP="00146D9A">
      <w:pPr>
        <w:pStyle w:val="B1"/>
      </w:pPr>
      <w:r>
        <w:t xml:space="preserve">(3) In any 4 kHz band, the </w:t>
      </w:r>
      <w:r w:rsidR="000D69FD">
        <w:t>centre</w:t>
      </w:r>
      <w:r>
        <w:t xml:space="preserve"> frequency of which is removed from the assigned frequency by more than 250 percent of the authorized bandwidth: An amount equal to 43 dB plus 10 times the logarithm (to the base 10) of the transmitter power in </w:t>
      </w:r>
      <w:proofErr w:type="gramStart"/>
      <w:r>
        <w:t>watts;</w:t>
      </w:r>
      <w:proofErr w:type="gramEnd"/>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163" w:name="_Toc134703640"/>
      <w:bookmarkStart w:id="164" w:name="_Toc152002971"/>
      <w:bookmarkStart w:id="165" w:name="_Toc154586417"/>
      <w:bookmarkStart w:id="166" w:name="_Toc155628590"/>
      <w:bookmarkStart w:id="167" w:name="_Toc162199655"/>
      <w:bookmarkStart w:id="168" w:name="_Toc185320776"/>
      <w:bookmarkStart w:id="169" w:name="_Toc185320844"/>
      <w:bookmarkStart w:id="170" w:name="_Toc187234740"/>
      <w:bookmarkStart w:id="171" w:name="_Toc189042749"/>
      <w:bookmarkStart w:id="172" w:name="_Toc189042796"/>
      <w:bookmarkStart w:id="173" w:name="_Toc189045741"/>
      <w:bookmarkStart w:id="174" w:name="_Toc200383692"/>
      <w:bookmarkStart w:id="175" w:name="_Toc208587767"/>
      <w:r>
        <w:t>5.1.</w:t>
      </w:r>
      <w:r w:rsidR="00AF2676">
        <w:t>2</w:t>
      </w:r>
      <w:r>
        <w:tab/>
        <w:t xml:space="preserve">47 CFR </w:t>
      </w:r>
      <w:r w:rsidRPr="008B4E5C">
        <w:t>§ 25.2</w:t>
      </w:r>
      <w:r>
        <w:t>16</w:t>
      </w:r>
      <w:bookmarkEnd w:id="163"/>
      <w:bookmarkEnd w:id="164"/>
      <w:bookmarkEnd w:id="165"/>
      <w:bookmarkEnd w:id="166"/>
      <w:bookmarkEnd w:id="167"/>
      <w:bookmarkEnd w:id="168"/>
      <w:bookmarkEnd w:id="169"/>
      <w:bookmarkEnd w:id="170"/>
      <w:bookmarkEnd w:id="171"/>
      <w:bookmarkEnd w:id="172"/>
      <w:bookmarkEnd w:id="173"/>
      <w:bookmarkEnd w:id="174"/>
      <w:bookmarkEnd w:id="175"/>
      <w:r w:rsidRPr="008B4E5C">
        <w:t xml:space="preserve"> </w:t>
      </w:r>
    </w:p>
    <w:p w14:paraId="13AB5BA6" w14:textId="7FA83276" w:rsidR="008B4E5C" w:rsidRPr="008B4E5C" w:rsidRDefault="000B1513" w:rsidP="00146D9A">
      <w:r w:rsidRPr="000B1513">
        <w:t xml:space="preserve">(c) The e.i.r.p. density of emissions from mobile earth stations placed in service after July 21, </w:t>
      </w:r>
      <w:proofErr w:type="gramStart"/>
      <w:r w:rsidRPr="000B1513">
        <w:t>2002</w:t>
      </w:r>
      <w:proofErr w:type="gramEnd"/>
      <w:r w:rsidRPr="000B1513">
        <w:t xml:space="preserve">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w:t>
      </w:r>
      <w:proofErr w:type="gramStart"/>
      <w:r w:rsidRPr="000B1513">
        <w:t>2 millisecond</w:t>
      </w:r>
      <w:proofErr w:type="gramEnd"/>
      <w:r w:rsidRPr="000B1513">
        <w:t xml:space="preserve"> active transmission interval, in the 1559-1605 MHz band.</w:t>
      </w:r>
    </w:p>
    <w:p w14:paraId="28F202DF" w14:textId="77777777" w:rsidR="008B4E5C" w:rsidRDefault="008B4E5C" w:rsidP="008B4E5C">
      <w:pPr>
        <w:pStyle w:val="Heading2"/>
      </w:pPr>
      <w:bookmarkStart w:id="176" w:name="_Toc134703641"/>
      <w:bookmarkStart w:id="177" w:name="_Toc152002972"/>
      <w:bookmarkStart w:id="178" w:name="_Toc154586418"/>
      <w:bookmarkStart w:id="179" w:name="_Toc155628591"/>
      <w:bookmarkStart w:id="180" w:name="_Toc162199656"/>
      <w:bookmarkStart w:id="181" w:name="_Toc185320777"/>
      <w:bookmarkStart w:id="182" w:name="_Toc185320845"/>
      <w:bookmarkStart w:id="183" w:name="_Toc187234741"/>
      <w:bookmarkStart w:id="184" w:name="_Toc189042750"/>
      <w:bookmarkStart w:id="185" w:name="_Toc189042797"/>
      <w:bookmarkStart w:id="186" w:name="_Toc189045742"/>
      <w:bookmarkStart w:id="187" w:name="_Toc200383693"/>
      <w:bookmarkStart w:id="188" w:name="_Toc208587768"/>
      <w:r>
        <w:t>5.2</w:t>
      </w:r>
      <w:r>
        <w:tab/>
        <w:t>ETSI</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2CEBCB0F" w14:textId="193E2F74" w:rsidR="00820665" w:rsidRPr="00820665" w:rsidRDefault="00820665" w:rsidP="005F31A9">
      <w:pPr>
        <w:pStyle w:val="Heading3"/>
      </w:pPr>
      <w:bookmarkStart w:id="189" w:name="_Toc134703642"/>
      <w:bookmarkStart w:id="190" w:name="_Toc152002973"/>
      <w:bookmarkStart w:id="191" w:name="_Toc154586419"/>
      <w:bookmarkStart w:id="192" w:name="_Toc155628592"/>
      <w:bookmarkStart w:id="193" w:name="_Toc162199657"/>
      <w:bookmarkStart w:id="194" w:name="_Toc185320778"/>
      <w:bookmarkStart w:id="195" w:name="_Toc185320846"/>
      <w:bookmarkStart w:id="196" w:name="_Toc187234742"/>
      <w:bookmarkStart w:id="197" w:name="_Toc189042751"/>
      <w:bookmarkStart w:id="198" w:name="_Toc189042798"/>
      <w:bookmarkStart w:id="199" w:name="_Toc189045743"/>
      <w:bookmarkStart w:id="200" w:name="_Toc200383694"/>
      <w:bookmarkStart w:id="201" w:name="_Toc208587769"/>
      <w:r>
        <w:t>5.2.1</w:t>
      </w:r>
      <w:r>
        <w:tab/>
        <w:t>ETSI EN 301 441</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221621FD" w14:textId="77777777" w:rsidR="008B4C7A" w:rsidRDefault="008B4C7A" w:rsidP="00146D9A"/>
    <w:p w14:paraId="5CDEDD68" w14:textId="68F4025E" w:rsidR="008B4C7A" w:rsidRDefault="008B4C7A" w:rsidP="005F31A9">
      <w:pPr>
        <w:pStyle w:val="TF"/>
      </w:pPr>
      <w:r>
        <w:lastRenderedPageBreak/>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24279AD9" w:rsidR="008B4C7A" w:rsidRPr="008B4C7A" w:rsidRDefault="008B4C7A" w:rsidP="00D77284">
            <w:pPr>
              <w:pStyle w:val="TAN"/>
            </w:pPr>
            <w:r w:rsidRPr="008B4C7A">
              <w:t>NOTE 1:</w:t>
            </w:r>
            <w:r w:rsidR="00D77284">
              <w:tab/>
            </w:r>
            <w:r w:rsidRPr="008B4C7A">
              <w:t>In the sub-band 1 573,42 MHz to 1 580,42 MHz, the average measurement time is 20 ms.</w:t>
            </w:r>
          </w:p>
          <w:p w14:paraId="68F9FC62" w14:textId="352FD9DE" w:rsidR="008B4C7A" w:rsidRDefault="008B4C7A" w:rsidP="00D77284">
            <w:pPr>
              <w:pStyle w:val="TAN"/>
            </w:pPr>
            <w:r w:rsidRPr="008B4C7A">
              <w:t>NOTE 2:</w:t>
            </w:r>
            <w:r w:rsidR="00D77284">
              <w:tab/>
            </w:r>
            <w:r w:rsidRPr="008B4C7A">
              <w:t>Linearly interpolated in dBW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017D0B61" w:rsidR="008B4C7A" w:rsidRDefault="008B4C7A" w:rsidP="00D77284">
            <w:pPr>
              <w:pStyle w:val="TAN"/>
            </w:pPr>
            <w:r>
              <w:t>NOTE 1:</w:t>
            </w:r>
            <w:r w:rsidR="00D77284">
              <w:tab/>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DBB1D0B" w:rsidR="006D2FB3" w:rsidRDefault="006D2FB3" w:rsidP="00D77284">
            <w:pPr>
              <w:pStyle w:val="TAN"/>
            </w:pPr>
            <w:r>
              <w:t>NOTE 2:</w:t>
            </w:r>
            <w:r w:rsidR="00D77284">
              <w:tab/>
            </w:r>
            <w:r w:rsidRPr="006D2FB3">
              <w:t>The measurement bandwidth used may be 3 kHz if the unwanted EIRP limits are reduced correspondingly.</w:t>
            </w:r>
          </w:p>
          <w:p w14:paraId="3885D48D" w14:textId="0DE4C4AC" w:rsidR="006D2FB3" w:rsidRDefault="006D2FB3" w:rsidP="00D77284">
            <w:pPr>
              <w:pStyle w:val="TAN"/>
            </w:pPr>
            <w:r>
              <w:t>NOTE 3:</w:t>
            </w:r>
            <w:r w:rsidR="00D77284">
              <w:tab/>
            </w:r>
            <w:r w:rsidRPr="006D2FB3">
              <w:t>Linearly interpolated in dBW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05701A0F" w:rsidR="006D2FB3" w:rsidRDefault="006D2FB3" w:rsidP="00D77284">
            <w:pPr>
              <w:pStyle w:val="TAN"/>
            </w:pPr>
            <w:r>
              <w:t>NOTE 1:</w:t>
            </w:r>
            <w:r w:rsidR="00D77284">
              <w:tab/>
            </w:r>
            <w:r w:rsidRPr="006D2FB3">
              <w:t>Frequency offset is determined from:</w:t>
            </w:r>
            <w:r>
              <w:t xml:space="preserve"> i) the nearest edge of the nominated bandwidth of the nominal carrier closest to the MSS system operating in another operational band within the band 1 610 to 1 626,5 MHz</w:t>
            </w:r>
            <w:r w:rsidR="00B26A98">
              <w:t>.</w:t>
            </w:r>
            <w:r>
              <w:t xml:space="preserve"> The frequency offset is measured in the direction of the adjacent MSS system; ii) the upper edge of the nominated bandwidth of the carrier under test for emissions within the band 1626.5 to 1628.5MHz.</w:t>
            </w:r>
          </w:p>
          <w:p w14:paraId="3E8DCE45" w14:textId="076BF156" w:rsidR="006D2FB3" w:rsidRDefault="006D2FB3" w:rsidP="00D77284">
            <w:pPr>
              <w:pStyle w:val="TAN"/>
            </w:pPr>
            <w:r>
              <w:t>NOTE 2:</w:t>
            </w:r>
            <w:r w:rsidR="00D77284">
              <w:tab/>
            </w:r>
            <w:r w:rsidRPr="006D2FB3">
              <w:t>The measurement bandwidth used may be 3 kHz if the unwanted EIRP limits are reduced correspondingly.</w:t>
            </w:r>
          </w:p>
          <w:p w14:paraId="36837D55" w14:textId="5EA7C50F" w:rsidR="006D2FB3" w:rsidRPr="00F63B80" w:rsidRDefault="006D2FB3" w:rsidP="00D77284">
            <w:pPr>
              <w:pStyle w:val="TAN"/>
            </w:pPr>
            <w:r>
              <w:t>NOTE 3:</w:t>
            </w:r>
            <w:r w:rsidR="00D77284">
              <w:tab/>
            </w:r>
            <w:r w:rsidRPr="006D2FB3">
              <w:t>Linearly interpolated in dBW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57BAB2FD" w:rsidR="006D2FB3" w:rsidRDefault="006D2FB3" w:rsidP="00D77284">
            <w:pPr>
              <w:pStyle w:val="TAN"/>
            </w:pPr>
            <w:r>
              <w:t>NOTE 1:</w:t>
            </w:r>
            <w:r w:rsidR="00D77284">
              <w:tab/>
            </w:r>
            <w:r w:rsidRPr="006D2FB3">
              <w:t>Frequency offset is determined from edge of nominated bandwidth</w:t>
            </w:r>
            <w:r>
              <w:t>.</w:t>
            </w:r>
          </w:p>
          <w:p w14:paraId="597732F4" w14:textId="59FDA38A" w:rsidR="006D2FB3" w:rsidRPr="00F63B80" w:rsidRDefault="006D2FB3" w:rsidP="00D77284">
            <w:pPr>
              <w:pStyle w:val="TAN"/>
            </w:pPr>
            <w:r>
              <w:t>NOTE 2:</w:t>
            </w:r>
            <w:r w:rsidR="00D77284">
              <w:tab/>
            </w:r>
            <w:r w:rsidRPr="006D2FB3">
              <w:t>Linearly interpolated in dBW vs. frequency offset.</w:t>
            </w:r>
          </w:p>
        </w:tc>
      </w:tr>
    </w:tbl>
    <w:p w14:paraId="6D1049D6" w14:textId="77777777" w:rsidR="001448F6" w:rsidRDefault="001448F6" w:rsidP="00146D9A"/>
    <w:p w14:paraId="60B4CD41" w14:textId="50D1FD55" w:rsidR="000C2094" w:rsidRDefault="000C2094" w:rsidP="00146D9A">
      <w:r w:rsidRPr="000C2094">
        <w:t xml:space="preserve">The frequency offset and relative power level of the adjacent signal compared to the wanted signal shall take the values given in </w:t>
      </w:r>
      <w:r w:rsidR="00352733">
        <w:t>Table</w:t>
      </w:r>
      <w:r w:rsidRPr="000C2094">
        <w:t xml:space="preserv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202" w:name="_Toc134703643"/>
      <w:bookmarkStart w:id="203" w:name="_Toc152002974"/>
      <w:bookmarkStart w:id="204" w:name="_Toc154586420"/>
      <w:bookmarkStart w:id="205" w:name="_Toc155628593"/>
      <w:bookmarkStart w:id="206" w:name="_Toc162199658"/>
      <w:bookmarkStart w:id="207" w:name="_Toc185320779"/>
      <w:bookmarkStart w:id="208" w:name="_Toc185320847"/>
      <w:bookmarkStart w:id="209" w:name="_Toc187234743"/>
      <w:bookmarkStart w:id="210" w:name="_Toc189042752"/>
      <w:bookmarkStart w:id="211" w:name="_Toc189042799"/>
      <w:bookmarkStart w:id="212" w:name="_Toc189045744"/>
      <w:bookmarkStart w:id="213" w:name="_Toc200383695"/>
      <w:bookmarkStart w:id="214" w:name="_Toc208587770"/>
      <w:r>
        <w:lastRenderedPageBreak/>
        <w:t>6</w:t>
      </w:r>
      <w:r w:rsidRPr="004D3578">
        <w:tab/>
      </w:r>
      <w:r>
        <w:t>NR</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4DD6AAB4" w14:textId="2772FB94" w:rsidR="00595BCE" w:rsidRDefault="00DA626A" w:rsidP="00DA626A">
      <w:pPr>
        <w:pStyle w:val="Heading2"/>
      </w:pPr>
      <w:bookmarkStart w:id="215" w:name="_Toc134703644"/>
      <w:bookmarkStart w:id="216" w:name="_Toc152002975"/>
      <w:bookmarkStart w:id="217" w:name="_Toc154586421"/>
      <w:bookmarkStart w:id="218" w:name="_Toc155628594"/>
      <w:bookmarkStart w:id="219" w:name="_Toc162199659"/>
      <w:bookmarkStart w:id="220" w:name="_Toc185320780"/>
      <w:bookmarkStart w:id="221" w:name="_Toc185320848"/>
      <w:bookmarkStart w:id="222" w:name="_Toc187234744"/>
      <w:bookmarkStart w:id="223" w:name="_Toc189042753"/>
      <w:bookmarkStart w:id="224" w:name="_Toc189042800"/>
      <w:bookmarkStart w:id="225" w:name="_Toc189045745"/>
      <w:bookmarkStart w:id="226" w:name="_Toc200383696"/>
      <w:bookmarkStart w:id="227" w:name="_Toc208587771"/>
      <w:r>
        <w:t>6.1</w:t>
      </w:r>
      <w:r>
        <w:tab/>
        <w:t>Band plan and system parameters</w:t>
      </w:r>
      <w:bookmarkEnd w:id="215"/>
      <w:bookmarkEnd w:id="216"/>
      <w:bookmarkEnd w:id="217"/>
      <w:bookmarkEnd w:id="218"/>
      <w:bookmarkEnd w:id="219"/>
      <w:bookmarkEnd w:id="220"/>
      <w:bookmarkEnd w:id="221"/>
      <w:bookmarkEnd w:id="222"/>
      <w:bookmarkEnd w:id="223"/>
      <w:bookmarkEnd w:id="224"/>
      <w:bookmarkEnd w:id="225"/>
      <w:bookmarkEnd w:id="226"/>
      <w:bookmarkEnd w:id="227"/>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proofErr w:type="gramStart"/>
            <w:r>
              <w:t>F</w:t>
            </w:r>
            <w:r>
              <w:rPr>
                <w:vertAlign w:val="subscript"/>
              </w:rPr>
              <w:t>UL,low</w:t>
            </w:r>
            <w:proofErr w:type="gramEnd"/>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proofErr w:type="gramStart"/>
            <w:r>
              <w:t>F</w:t>
            </w:r>
            <w:r>
              <w:rPr>
                <w:vertAlign w:val="subscript"/>
              </w:rPr>
              <w:t>DL,low</w:t>
            </w:r>
            <w:proofErr w:type="gramEnd"/>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5D29231F" w:rsidR="00100ACB" w:rsidRDefault="00100ACB" w:rsidP="00120398">
            <w:pPr>
              <w:pStyle w:val="TAN"/>
              <w:rPr>
                <w:b/>
                <w:lang w:eastAsia="ja-JP"/>
              </w:rPr>
            </w:pPr>
            <w:r>
              <w:rPr>
                <w:rFonts w:hint="eastAsia"/>
              </w:rPr>
              <w:t>NOTE:</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8075" w:type="dxa"/>
        <w:jc w:val="center"/>
        <w:tblLayout w:type="fixed"/>
        <w:tblLook w:val="04A0" w:firstRow="1" w:lastRow="0" w:firstColumn="1" w:lastColumn="0" w:noHBand="0" w:noVBand="1"/>
      </w:tblPr>
      <w:tblGrid>
        <w:gridCol w:w="1493"/>
        <w:gridCol w:w="1132"/>
        <w:gridCol w:w="1056"/>
        <w:gridCol w:w="992"/>
        <w:gridCol w:w="1134"/>
        <w:gridCol w:w="1134"/>
        <w:gridCol w:w="1134"/>
      </w:tblGrid>
      <w:tr w:rsidR="00D84700" w14:paraId="4DA521E7" w14:textId="77777777" w:rsidTr="00DA5E4B">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D84700" w:rsidRDefault="00D84700"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D84700" w:rsidRDefault="00D84700" w:rsidP="00120398">
            <w:pPr>
              <w:pStyle w:val="TAH"/>
            </w:pPr>
            <w:r>
              <w:t>SCS</w:t>
            </w:r>
          </w:p>
          <w:p w14:paraId="7A4BF2EC" w14:textId="77777777" w:rsidR="00D84700" w:rsidRDefault="00D84700" w:rsidP="00120398">
            <w:pPr>
              <w:pStyle w:val="TAH"/>
              <w:rPr>
                <w:rFonts w:eastAsia="Yu Mincho"/>
              </w:rPr>
            </w:pPr>
            <w:r>
              <w:t>kHz</w:t>
            </w:r>
          </w:p>
        </w:tc>
        <w:tc>
          <w:tcPr>
            <w:tcW w:w="5450" w:type="dxa"/>
            <w:gridSpan w:val="5"/>
          </w:tcPr>
          <w:p w14:paraId="4EB33FD8" w14:textId="55C8FD8D" w:rsidR="00D84700" w:rsidRPr="00D026C9" w:rsidRDefault="00D84700" w:rsidP="00120398">
            <w:pPr>
              <w:pStyle w:val="TAH"/>
            </w:pPr>
            <w:r>
              <w:rPr>
                <w:rFonts w:hint="eastAsia"/>
              </w:rPr>
              <w:t>U</w:t>
            </w:r>
            <w:r>
              <w:t>E Channel bandwidth (MHz)</w:t>
            </w:r>
          </w:p>
        </w:tc>
      </w:tr>
      <w:tr w:rsidR="00D84700" w14:paraId="47CC3D1F" w14:textId="77777777" w:rsidTr="00D84700">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D84700" w:rsidRDefault="00D84700" w:rsidP="00120398">
            <w:pPr>
              <w:pStyle w:val="TAC"/>
              <w:rPr>
                <w:rFonts w:eastAsia="Yu Mincho"/>
              </w:rPr>
            </w:pPr>
          </w:p>
        </w:tc>
        <w:tc>
          <w:tcPr>
            <w:tcW w:w="1132" w:type="dxa"/>
            <w:vMerge/>
            <w:tcBorders>
              <w:left w:val="single" w:sz="4" w:space="0" w:color="auto"/>
            </w:tcBorders>
            <w:vAlign w:val="center"/>
          </w:tcPr>
          <w:p w14:paraId="04C5B749" w14:textId="77777777" w:rsidR="00D84700" w:rsidRDefault="00D84700" w:rsidP="00120398">
            <w:pPr>
              <w:pStyle w:val="TAC"/>
              <w:rPr>
                <w:rFonts w:eastAsia="Yu Mincho"/>
              </w:rPr>
            </w:pPr>
          </w:p>
        </w:tc>
        <w:tc>
          <w:tcPr>
            <w:tcW w:w="1056" w:type="dxa"/>
          </w:tcPr>
          <w:p w14:paraId="122CA9D4" w14:textId="77777777" w:rsidR="00D84700" w:rsidRDefault="00D84700" w:rsidP="00120398">
            <w:pPr>
              <w:pStyle w:val="TAC"/>
            </w:pPr>
          </w:p>
        </w:tc>
        <w:tc>
          <w:tcPr>
            <w:tcW w:w="992" w:type="dxa"/>
          </w:tcPr>
          <w:p w14:paraId="30150DFD" w14:textId="31B1EF0E" w:rsidR="00D84700" w:rsidRDefault="00D84700" w:rsidP="00120398">
            <w:pPr>
              <w:pStyle w:val="TAC"/>
              <w:rPr>
                <w:rFonts w:eastAsia="Yu Mincho"/>
              </w:rPr>
            </w:pPr>
            <w:r>
              <w:t>5</w:t>
            </w:r>
          </w:p>
        </w:tc>
        <w:tc>
          <w:tcPr>
            <w:tcW w:w="1134" w:type="dxa"/>
            <w:vAlign w:val="center"/>
          </w:tcPr>
          <w:p w14:paraId="32C66BAB" w14:textId="77777777" w:rsidR="00D84700" w:rsidRDefault="00D84700" w:rsidP="00120398">
            <w:pPr>
              <w:pStyle w:val="TAC"/>
              <w:rPr>
                <w:rFonts w:eastAsia="Yu Mincho"/>
              </w:rPr>
            </w:pPr>
            <w:r>
              <w:t>10</w:t>
            </w:r>
          </w:p>
        </w:tc>
        <w:tc>
          <w:tcPr>
            <w:tcW w:w="1134" w:type="dxa"/>
            <w:vAlign w:val="center"/>
          </w:tcPr>
          <w:p w14:paraId="011D40EA" w14:textId="77777777" w:rsidR="00D84700" w:rsidRDefault="00D84700" w:rsidP="00120398">
            <w:pPr>
              <w:pStyle w:val="TAC"/>
              <w:rPr>
                <w:rFonts w:eastAsia="Yu Mincho"/>
              </w:rPr>
            </w:pPr>
            <w:r>
              <w:t>15</w:t>
            </w:r>
          </w:p>
        </w:tc>
        <w:tc>
          <w:tcPr>
            <w:tcW w:w="1134" w:type="dxa"/>
            <w:vAlign w:val="center"/>
          </w:tcPr>
          <w:p w14:paraId="5A4FF08D" w14:textId="68A6EB93" w:rsidR="00D84700" w:rsidRDefault="00D84700" w:rsidP="00120398">
            <w:pPr>
              <w:pStyle w:val="TAC"/>
              <w:rPr>
                <w:rFonts w:eastAsia="Yu Mincho"/>
              </w:rPr>
            </w:pPr>
          </w:p>
        </w:tc>
      </w:tr>
      <w:tr w:rsidR="00D84700" w14:paraId="47553FA1" w14:textId="77777777" w:rsidTr="00D84700">
        <w:trPr>
          <w:cantSplit/>
          <w:jc w:val="center"/>
        </w:trPr>
        <w:tc>
          <w:tcPr>
            <w:tcW w:w="1493" w:type="dxa"/>
            <w:tcBorders>
              <w:top w:val="single" w:sz="4" w:space="0" w:color="auto"/>
              <w:bottom w:val="nil"/>
            </w:tcBorders>
            <w:vAlign w:val="center"/>
          </w:tcPr>
          <w:p w14:paraId="5B9242BF" w14:textId="535A9EFA" w:rsidR="00D84700" w:rsidRPr="005F31A9" w:rsidRDefault="00D84700" w:rsidP="00D84700">
            <w:pPr>
              <w:pStyle w:val="TAC"/>
              <w:rPr>
                <w:lang w:val="en-US"/>
              </w:rPr>
            </w:pPr>
            <w:r w:rsidRPr="005F31A9">
              <w:t>n254</w:t>
            </w:r>
          </w:p>
        </w:tc>
        <w:tc>
          <w:tcPr>
            <w:tcW w:w="1132" w:type="dxa"/>
            <w:vAlign w:val="center"/>
          </w:tcPr>
          <w:p w14:paraId="15177015" w14:textId="77777777" w:rsidR="00D84700" w:rsidRPr="005F31A9" w:rsidRDefault="00D84700" w:rsidP="00D84700">
            <w:pPr>
              <w:pStyle w:val="TAC"/>
            </w:pPr>
            <w:r w:rsidRPr="005F31A9">
              <w:t>15</w:t>
            </w:r>
          </w:p>
        </w:tc>
        <w:tc>
          <w:tcPr>
            <w:tcW w:w="1056" w:type="dxa"/>
          </w:tcPr>
          <w:p w14:paraId="3108C4E4" w14:textId="566D92EB" w:rsidR="00D84700" w:rsidRPr="005F31A9" w:rsidRDefault="00D84700" w:rsidP="00D84700">
            <w:pPr>
              <w:pStyle w:val="TAC"/>
            </w:pPr>
            <w:r>
              <w:t>3</w:t>
            </w:r>
          </w:p>
        </w:tc>
        <w:tc>
          <w:tcPr>
            <w:tcW w:w="992" w:type="dxa"/>
          </w:tcPr>
          <w:p w14:paraId="3F338F2D" w14:textId="153BC532" w:rsidR="00D84700" w:rsidRPr="005F31A9" w:rsidRDefault="00D84700" w:rsidP="00D84700">
            <w:pPr>
              <w:pStyle w:val="TAC"/>
            </w:pPr>
            <w:r w:rsidRPr="005F31A9">
              <w:t>5</w:t>
            </w:r>
          </w:p>
        </w:tc>
        <w:tc>
          <w:tcPr>
            <w:tcW w:w="1134" w:type="dxa"/>
          </w:tcPr>
          <w:p w14:paraId="38087801" w14:textId="77777777" w:rsidR="00D84700" w:rsidRPr="005F31A9" w:rsidRDefault="00D84700" w:rsidP="00D84700">
            <w:pPr>
              <w:pStyle w:val="TAC"/>
            </w:pPr>
            <w:r w:rsidRPr="005F31A9">
              <w:t>10</w:t>
            </w:r>
          </w:p>
        </w:tc>
        <w:tc>
          <w:tcPr>
            <w:tcW w:w="1134" w:type="dxa"/>
          </w:tcPr>
          <w:p w14:paraId="37F0A338" w14:textId="5B673902" w:rsidR="00D84700" w:rsidRPr="005F31A9" w:rsidRDefault="00D84700" w:rsidP="00D84700">
            <w:pPr>
              <w:pStyle w:val="TAC"/>
            </w:pPr>
            <w:r w:rsidRPr="005F31A9">
              <w:t>15</w:t>
            </w:r>
          </w:p>
        </w:tc>
        <w:tc>
          <w:tcPr>
            <w:tcW w:w="1134" w:type="dxa"/>
          </w:tcPr>
          <w:p w14:paraId="25B2618E" w14:textId="77777777" w:rsidR="00D84700" w:rsidRPr="005F31A9" w:rsidRDefault="00D84700" w:rsidP="00D84700">
            <w:pPr>
              <w:pStyle w:val="TAC"/>
            </w:pPr>
          </w:p>
        </w:tc>
      </w:tr>
      <w:tr w:rsidR="00D84700" w14:paraId="3569EFF4" w14:textId="77777777" w:rsidTr="00D84700">
        <w:trPr>
          <w:cantSplit/>
          <w:jc w:val="center"/>
        </w:trPr>
        <w:tc>
          <w:tcPr>
            <w:tcW w:w="1493" w:type="dxa"/>
            <w:tcBorders>
              <w:top w:val="nil"/>
              <w:bottom w:val="nil"/>
            </w:tcBorders>
            <w:vAlign w:val="center"/>
          </w:tcPr>
          <w:p w14:paraId="2C76E26D" w14:textId="77777777" w:rsidR="00D84700" w:rsidRPr="005F31A9" w:rsidRDefault="00D84700" w:rsidP="00D84700">
            <w:pPr>
              <w:pStyle w:val="TAC"/>
              <w:rPr>
                <w:lang w:val="en-US"/>
              </w:rPr>
            </w:pPr>
          </w:p>
        </w:tc>
        <w:tc>
          <w:tcPr>
            <w:tcW w:w="1132" w:type="dxa"/>
            <w:vAlign w:val="center"/>
          </w:tcPr>
          <w:p w14:paraId="67D92864" w14:textId="77777777" w:rsidR="00D84700" w:rsidRPr="005F31A9" w:rsidRDefault="00D84700" w:rsidP="00D84700">
            <w:pPr>
              <w:pStyle w:val="TAC"/>
            </w:pPr>
            <w:r w:rsidRPr="005F31A9">
              <w:t>30</w:t>
            </w:r>
          </w:p>
        </w:tc>
        <w:tc>
          <w:tcPr>
            <w:tcW w:w="1056" w:type="dxa"/>
          </w:tcPr>
          <w:p w14:paraId="7C246FA8" w14:textId="44AA3390" w:rsidR="00D84700" w:rsidRPr="005F31A9" w:rsidRDefault="00D84700" w:rsidP="00D84700">
            <w:pPr>
              <w:pStyle w:val="TAC"/>
            </w:pPr>
            <w:r>
              <w:t>3</w:t>
            </w:r>
          </w:p>
        </w:tc>
        <w:tc>
          <w:tcPr>
            <w:tcW w:w="992" w:type="dxa"/>
          </w:tcPr>
          <w:p w14:paraId="10EF7865" w14:textId="23868EE3" w:rsidR="00D84700" w:rsidRPr="005F31A9" w:rsidRDefault="00D84700" w:rsidP="00D84700">
            <w:pPr>
              <w:pStyle w:val="TAC"/>
            </w:pPr>
          </w:p>
        </w:tc>
        <w:tc>
          <w:tcPr>
            <w:tcW w:w="1134" w:type="dxa"/>
          </w:tcPr>
          <w:p w14:paraId="4DEA7C07" w14:textId="77777777" w:rsidR="00D84700" w:rsidRPr="005F31A9" w:rsidRDefault="00D84700" w:rsidP="00D84700">
            <w:pPr>
              <w:pStyle w:val="TAC"/>
            </w:pPr>
            <w:r w:rsidRPr="005F31A9">
              <w:t>10</w:t>
            </w:r>
          </w:p>
        </w:tc>
        <w:tc>
          <w:tcPr>
            <w:tcW w:w="1134" w:type="dxa"/>
          </w:tcPr>
          <w:p w14:paraId="37A5015E" w14:textId="6AEC1557" w:rsidR="00D84700" w:rsidRPr="005F31A9" w:rsidRDefault="00D84700" w:rsidP="00D84700">
            <w:pPr>
              <w:pStyle w:val="TAC"/>
            </w:pPr>
            <w:r w:rsidRPr="005F31A9">
              <w:t>15</w:t>
            </w:r>
          </w:p>
        </w:tc>
        <w:tc>
          <w:tcPr>
            <w:tcW w:w="1134" w:type="dxa"/>
          </w:tcPr>
          <w:p w14:paraId="50325168" w14:textId="77777777" w:rsidR="00D84700" w:rsidRPr="005F31A9" w:rsidRDefault="00D84700" w:rsidP="00D84700">
            <w:pPr>
              <w:pStyle w:val="TAC"/>
            </w:pPr>
          </w:p>
        </w:tc>
      </w:tr>
      <w:tr w:rsidR="00D84700" w14:paraId="53009D9C" w14:textId="77777777" w:rsidTr="00D84700">
        <w:trPr>
          <w:cantSplit/>
          <w:jc w:val="center"/>
        </w:trPr>
        <w:tc>
          <w:tcPr>
            <w:tcW w:w="1493" w:type="dxa"/>
            <w:tcBorders>
              <w:top w:val="nil"/>
              <w:bottom w:val="single" w:sz="4" w:space="0" w:color="auto"/>
            </w:tcBorders>
            <w:vAlign w:val="center"/>
          </w:tcPr>
          <w:p w14:paraId="3C273011" w14:textId="77777777" w:rsidR="00D84700" w:rsidRPr="005F31A9" w:rsidRDefault="00D84700" w:rsidP="00120398">
            <w:pPr>
              <w:pStyle w:val="TAC"/>
              <w:rPr>
                <w:lang w:val="en-US"/>
              </w:rPr>
            </w:pPr>
          </w:p>
        </w:tc>
        <w:tc>
          <w:tcPr>
            <w:tcW w:w="1132" w:type="dxa"/>
            <w:vAlign w:val="center"/>
          </w:tcPr>
          <w:p w14:paraId="466BE081" w14:textId="77777777" w:rsidR="00D84700" w:rsidRPr="005F31A9" w:rsidRDefault="00D84700" w:rsidP="00120398">
            <w:pPr>
              <w:pStyle w:val="TAC"/>
            </w:pPr>
            <w:r w:rsidRPr="005F31A9">
              <w:t>60</w:t>
            </w:r>
          </w:p>
        </w:tc>
        <w:tc>
          <w:tcPr>
            <w:tcW w:w="1056" w:type="dxa"/>
          </w:tcPr>
          <w:p w14:paraId="0AAE7B81" w14:textId="77777777" w:rsidR="00D84700" w:rsidRPr="005F31A9" w:rsidRDefault="00D84700" w:rsidP="00120398">
            <w:pPr>
              <w:pStyle w:val="TAC"/>
            </w:pPr>
          </w:p>
        </w:tc>
        <w:tc>
          <w:tcPr>
            <w:tcW w:w="992" w:type="dxa"/>
          </w:tcPr>
          <w:p w14:paraId="33909705" w14:textId="758F048D" w:rsidR="00D84700" w:rsidRPr="005F31A9" w:rsidRDefault="00D84700" w:rsidP="00120398">
            <w:pPr>
              <w:pStyle w:val="TAC"/>
            </w:pPr>
          </w:p>
        </w:tc>
        <w:tc>
          <w:tcPr>
            <w:tcW w:w="1134" w:type="dxa"/>
          </w:tcPr>
          <w:p w14:paraId="4CFE72B5" w14:textId="77777777" w:rsidR="00D84700" w:rsidRPr="005F31A9" w:rsidRDefault="00D84700" w:rsidP="00120398">
            <w:pPr>
              <w:pStyle w:val="TAC"/>
            </w:pPr>
            <w:r w:rsidRPr="005F31A9">
              <w:t>10</w:t>
            </w:r>
          </w:p>
        </w:tc>
        <w:tc>
          <w:tcPr>
            <w:tcW w:w="1134" w:type="dxa"/>
          </w:tcPr>
          <w:p w14:paraId="58836610" w14:textId="3C60FD03" w:rsidR="00D84700" w:rsidRPr="005F31A9" w:rsidRDefault="00D84700" w:rsidP="00120398">
            <w:pPr>
              <w:pStyle w:val="TAC"/>
            </w:pPr>
            <w:r w:rsidRPr="005F31A9">
              <w:t>15</w:t>
            </w:r>
          </w:p>
        </w:tc>
        <w:tc>
          <w:tcPr>
            <w:tcW w:w="1134" w:type="dxa"/>
          </w:tcPr>
          <w:p w14:paraId="43EF6B9F" w14:textId="77777777" w:rsidR="00D84700" w:rsidRPr="005F31A9" w:rsidRDefault="00D84700" w:rsidP="00120398">
            <w:pPr>
              <w:pStyle w:val="TAC"/>
            </w:pPr>
          </w:p>
        </w:tc>
      </w:tr>
      <w:tr w:rsidR="00D84700" w14:paraId="7B521CF0" w14:textId="77777777" w:rsidTr="00D84700">
        <w:trPr>
          <w:cantSplit/>
          <w:jc w:val="center"/>
        </w:trPr>
        <w:tc>
          <w:tcPr>
            <w:tcW w:w="8075" w:type="dxa"/>
            <w:gridSpan w:val="7"/>
            <w:tcBorders>
              <w:top w:val="single" w:sz="4" w:space="0" w:color="auto"/>
            </w:tcBorders>
          </w:tcPr>
          <w:p w14:paraId="3E486B88" w14:textId="2E4C5277" w:rsidR="00D84700" w:rsidRPr="005F31A9" w:rsidRDefault="00D84700" w:rsidP="00BD7731">
            <w:pPr>
              <w:pStyle w:val="TAN"/>
            </w:pPr>
            <w:r w:rsidRPr="00A1115A">
              <w:t>NOTE:</w:t>
            </w:r>
            <w:r w:rsidRPr="00A1115A">
              <w:tab/>
            </w:r>
            <w:r w:rsidRPr="00A1115A">
              <w:tab/>
              <w:t xml:space="preserve">The </w:t>
            </w:r>
            <w:r>
              <w:t xml:space="preserve">3MHz UE channel bandwidth is optional. </w:t>
            </w: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5B2435">
        <w:trPr>
          <w:trHeight w:val="187"/>
          <w:jc w:val="center"/>
        </w:trPr>
        <w:tc>
          <w:tcPr>
            <w:tcW w:w="1242" w:type="dxa"/>
            <w:tcBorders>
              <w:top w:val="single" w:sz="4" w:space="0" w:color="auto"/>
              <w:left w:val="single" w:sz="4" w:space="0" w:color="auto"/>
              <w:bottom w:val="nil"/>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5B2435" w:rsidRPr="00A41360" w14:paraId="2267ED9F" w14:textId="77777777" w:rsidTr="005B2435">
        <w:trPr>
          <w:trHeight w:val="187"/>
          <w:jc w:val="center"/>
        </w:trPr>
        <w:tc>
          <w:tcPr>
            <w:tcW w:w="1242" w:type="dxa"/>
            <w:tcBorders>
              <w:top w:val="nil"/>
              <w:left w:val="single" w:sz="4" w:space="0" w:color="auto"/>
              <w:bottom w:val="single" w:sz="4" w:space="0" w:color="auto"/>
              <w:right w:val="single" w:sz="4" w:space="0" w:color="auto"/>
            </w:tcBorders>
          </w:tcPr>
          <w:p w14:paraId="7E913157" w14:textId="693C3229" w:rsidR="005B2435" w:rsidRPr="005F31A9" w:rsidRDefault="005B2435" w:rsidP="005B2435">
            <w:pPr>
              <w:pStyle w:val="TAC"/>
            </w:pPr>
          </w:p>
        </w:tc>
        <w:tc>
          <w:tcPr>
            <w:tcW w:w="1146" w:type="dxa"/>
            <w:tcBorders>
              <w:top w:val="single" w:sz="4" w:space="0" w:color="auto"/>
              <w:left w:val="single" w:sz="4" w:space="0" w:color="auto"/>
              <w:bottom w:val="single" w:sz="4" w:space="0" w:color="auto"/>
              <w:right w:val="single" w:sz="4" w:space="0" w:color="auto"/>
            </w:tcBorders>
          </w:tcPr>
          <w:p w14:paraId="231ECA39" w14:textId="2111E138" w:rsidR="005B2435" w:rsidRPr="005F31A9" w:rsidRDefault="005B2435" w:rsidP="005B2435">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6F40AAAC" w14:textId="45F9EB13" w:rsidR="005B2435" w:rsidRPr="005F31A9" w:rsidRDefault="005B2435" w:rsidP="005B2435">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EE06AA5" w14:textId="1FBC078E" w:rsidR="005B2435" w:rsidRPr="005F31A9" w:rsidRDefault="005B2435" w:rsidP="005B2435">
            <w:pPr>
              <w:pStyle w:val="TAC"/>
            </w:pPr>
            <w:r w:rsidRPr="005F31A9">
              <w:t>496700 – &lt;2&gt;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6F7C2FA0" w:rsidR="00100ACB" w:rsidRPr="001522E4" w:rsidRDefault="00100ACB" w:rsidP="00120398">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2322D2DF"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r w:rsidR="00D84700">
        <w:t xml:space="preserve"> (for above 3MHz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5B2435">
        <w:trPr>
          <w:jc w:val="center"/>
        </w:trPr>
        <w:tc>
          <w:tcPr>
            <w:tcW w:w="2347" w:type="dxa"/>
            <w:tcBorders>
              <w:top w:val="nil"/>
              <w:left w:val="single" w:sz="4" w:space="0" w:color="auto"/>
              <w:bottom w:val="nil"/>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B2435">
        <w:trPr>
          <w:jc w:val="center"/>
        </w:trPr>
        <w:tc>
          <w:tcPr>
            <w:tcW w:w="2347" w:type="dxa"/>
            <w:tcBorders>
              <w:top w:val="nil"/>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6DCDEC7D" w:rsidR="00D67781" w:rsidRPr="00D67781" w:rsidRDefault="00406902" w:rsidP="00D67781">
            <w:pPr>
              <w:pStyle w:val="TAC"/>
            </w:pPr>
            <w:r>
              <w:t>6220</w:t>
            </w:r>
            <w:r w:rsidRPr="00D67781">
              <w:t xml:space="preserve"> – &lt;1&gt; – </w:t>
            </w:r>
            <w:r>
              <w:t>6238</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0EA602BE" w:rsidR="00D67781" w:rsidRPr="00D026C9" w:rsidRDefault="00D67781" w:rsidP="00D67781">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28E0641F" w14:textId="77777777" w:rsidR="00BD7731" w:rsidRPr="00591A86" w:rsidRDefault="00BD7731" w:rsidP="00BD7731">
      <w:pPr>
        <w:pStyle w:val="TH"/>
      </w:pPr>
      <w:r w:rsidRPr="00591A86">
        <w:t xml:space="preserve">Table </w:t>
      </w:r>
      <w:r>
        <w:t>6.1</w:t>
      </w:r>
      <w:r w:rsidRPr="00591A86">
        <w:t>-</w:t>
      </w:r>
      <w:r>
        <w:t>4a</w:t>
      </w:r>
      <w:r w:rsidRPr="00591A86">
        <w:t xml:space="preserve">: </w:t>
      </w:r>
      <w:r>
        <w:t>NTN L-/S-band n254 a</w:t>
      </w:r>
      <w:r w:rsidRPr="00591A86">
        <w:t>pplicable SS raster entries</w:t>
      </w:r>
      <w:r>
        <w:t xml:space="preserve"> (for the 3MHz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BD7731" w:rsidRPr="00591A86" w14:paraId="3825287C" w14:textId="77777777" w:rsidTr="009F5ABF">
        <w:trPr>
          <w:jc w:val="center"/>
        </w:trPr>
        <w:tc>
          <w:tcPr>
            <w:tcW w:w="2347" w:type="dxa"/>
            <w:tcBorders>
              <w:top w:val="single" w:sz="4" w:space="0" w:color="auto"/>
              <w:left w:val="single" w:sz="4" w:space="0" w:color="auto"/>
              <w:bottom w:val="single" w:sz="4" w:space="0" w:color="auto"/>
              <w:right w:val="single" w:sz="4" w:space="0" w:color="auto"/>
            </w:tcBorders>
            <w:hideMark/>
          </w:tcPr>
          <w:p w14:paraId="436DD1E7" w14:textId="77777777" w:rsidR="00BD7731" w:rsidRPr="00591A86" w:rsidRDefault="00BD7731" w:rsidP="009F5ABF">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671A6BB0" w14:textId="77777777" w:rsidR="00BD7731" w:rsidRPr="00591A86" w:rsidRDefault="00BD7731" w:rsidP="009F5ABF">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7BA21C25" w14:textId="77777777" w:rsidR="00BD7731" w:rsidRPr="00591A86" w:rsidRDefault="00BD7731" w:rsidP="009F5ABF">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151EB626" w14:textId="77777777" w:rsidR="00BD7731" w:rsidRPr="00591A86" w:rsidRDefault="00BD7731" w:rsidP="009F5ABF">
            <w:pPr>
              <w:pStyle w:val="TAH"/>
            </w:pPr>
            <w:r w:rsidRPr="00591A86">
              <w:t>Range of GSCN</w:t>
            </w:r>
          </w:p>
          <w:p w14:paraId="563E8946" w14:textId="77777777" w:rsidR="00BD7731" w:rsidRPr="00591A86" w:rsidRDefault="00BD7731" w:rsidP="009F5ABF">
            <w:pPr>
              <w:pStyle w:val="TAH"/>
            </w:pPr>
            <w:r w:rsidRPr="00591A86">
              <w:t>(First – &lt;Step size&gt; – Last)</w:t>
            </w:r>
          </w:p>
        </w:tc>
      </w:tr>
      <w:tr w:rsidR="00BD7731" w:rsidRPr="00591A86" w14:paraId="6D7F4680" w14:textId="77777777" w:rsidTr="009F5ABF">
        <w:trPr>
          <w:jc w:val="center"/>
        </w:trPr>
        <w:tc>
          <w:tcPr>
            <w:tcW w:w="2347" w:type="dxa"/>
            <w:tcBorders>
              <w:top w:val="nil"/>
              <w:left w:val="single" w:sz="4" w:space="0" w:color="auto"/>
              <w:right w:val="single" w:sz="4" w:space="0" w:color="auto"/>
            </w:tcBorders>
          </w:tcPr>
          <w:p w14:paraId="048EDFA9" w14:textId="77777777" w:rsidR="00BD7731" w:rsidRPr="005F31A9" w:rsidRDefault="00BD7731" w:rsidP="009F5ABF">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78271C39" w14:textId="77777777" w:rsidR="00BD7731" w:rsidRPr="005F31A9" w:rsidRDefault="00BD7731" w:rsidP="009F5ABF">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0F72C201" w14:textId="77777777" w:rsidR="00BD7731" w:rsidRPr="005F31A9" w:rsidRDefault="00BD7731" w:rsidP="009F5ABF">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40894740" w14:textId="77777777" w:rsidR="00BD7731" w:rsidRPr="005F31A9" w:rsidRDefault="00BD7731" w:rsidP="009F5ABF">
            <w:pPr>
              <w:pStyle w:val="TAC"/>
            </w:pPr>
            <w:r w:rsidRPr="00773F1A">
              <w:t>39060</w:t>
            </w:r>
            <w:r w:rsidRPr="00BE5315">
              <w:t xml:space="preserve"> – &lt;1&gt; – </w:t>
            </w:r>
            <w:r w:rsidRPr="00773F1A">
              <w:t>39129</w:t>
            </w:r>
          </w:p>
        </w:tc>
      </w:tr>
      <w:tr w:rsidR="00BD7731" w:rsidRPr="00591A86" w14:paraId="667C34CF" w14:textId="77777777" w:rsidTr="009F5ABF">
        <w:trPr>
          <w:jc w:val="center"/>
        </w:trPr>
        <w:tc>
          <w:tcPr>
            <w:tcW w:w="9350" w:type="dxa"/>
            <w:gridSpan w:val="4"/>
            <w:tcBorders>
              <w:left w:val="single" w:sz="4" w:space="0" w:color="auto"/>
              <w:bottom w:val="single" w:sz="4" w:space="0" w:color="auto"/>
              <w:right w:val="single" w:sz="4" w:space="0" w:color="auto"/>
            </w:tcBorders>
          </w:tcPr>
          <w:p w14:paraId="46C09E0D" w14:textId="28C2F5CF" w:rsidR="00BD7731" w:rsidRPr="00D026C9" w:rsidRDefault="00BD7731" w:rsidP="009F5ABF">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7D1449CC" w14:textId="77777777" w:rsidR="00BD7731" w:rsidRDefault="00BD7731" w:rsidP="00100ACB">
      <w:pPr>
        <w:rPr>
          <w:rFonts w:eastAsia="Yu Mincho"/>
        </w:rPr>
      </w:pPr>
    </w:p>
    <w:p w14:paraId="60C48908" w14:textId="135FF647" w:rsidR="00D67781" w:rsidRPr="00EA406C" w:rsidRDefault="00D67781" w:rsidP="00D67781">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7B6DE9" w:rsidRPr="00D67781" w14:paraId="2898C7A2" w14:textId="77777777" w:rsidTr="009F5ABF">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54C67907" w14:textId="77777777" w:rsidR="007B6DE9" w:rsidRPr="00EA406C" w:rsidRDefault="007B6DE9" w:rsidP="009F5ABF">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tcPr>
          <w:p w14:paraId="5D1DF42F" w14:textId="77777777" w:rsidR="007B6DE9" w:rsidRPr="00EA406C" w:rsidRDefault="007B6DE9" w:rsidP="009F5ABF">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tcPr>
          <w:p w14:paraId="612D8577" w14:textId="77777777" w:rsidR="007B6DE9" w:rsidRPr="00EA406C" w:rsidRDefault="007B6DE9" w:rsidP="009F5ABF">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A6610A1" w14:textId="77777777" w:rsidR="007B6DE9" w:rsidRPr="00EA406C" w:rsidRDefault="007B6DE9" w:rsidP="009F5ABF">
            <w:pPr>
              <w:pStyle w:val="TAH"/>
              <w:rPr>
                <w:lang w:val="en-US"/>
              </w:rPr>
            </w:pPr>
            <w:r w:rsidRPr="00EA406C">
              <w:rPr>
                <w:bCs/>
                <w:lang w:val="en-US"/>
              </w:rPr>
              <w:t>Asymmetric channel bandwidth combination set</w:t>
            </w:r>
          </w:p>
        </w:tc>
      </w:tr>
      <w:tr w:rsidR="007B6DE9" w:rsidRPr="00D67781" w14:paraId="521B8C23" w14:textId="77777777" w:rsidTr="009A0963">
        <w:trPr>
          <w:jc w:val="center"/>
        </w:trPr>
        <w:tc>
          <w:tcPr>
            <w:tcW w:w="1278" w:type="dxa"/>
            <w:tcBorders>
              <w:top w:val="single" w:sz="4" w:space="0" w:color="auto"/>
              <w:left w:val="single" w:sz="4" w:space="0" w:color="auto"/>
              <w:bottom w:val="nil"/>
              <w:right w:val="single" w:sz="4" w:space="0" w:color="auto"/>
            </w:tcBorders>
          </w:tcPr>
          <w:p w14:paraId="082F4ED9" w14:textId="77777777" w:rsidR="007B6DE9" w:rsidRPr="00EA406C" w:rsidRDefault="007B6DE9" w:rsidP="009F5ABF">
            <w:pPr>
              <w:pStyle w:val="TAC"/>
              <w:rPr>
                <w:lang w:val="en-US"/>
              </w:rPr>
            </w:pPr>
            <w:r w:rsidRPr="00EA406C">
              <w:rPr>
                <w:lang w:val="en-US"/>
              </w:rPr>
              <w:t>n254</w:t>
            </w:r>
          </w:p>
        </w:tc>
        <w:tc>
          <w:tcPr>
            <w:tcW w:w="1876" w:type="dxa"/>
            <w:tcBorders>
              <w:top w:val="single" w:sz="4" w:space="0" w:color="auto"/>
              <w:left w:val="single" w:sz="4" w:space="0" w:color="auto"/>
              <w:right w:val="single" w:sz="4" w:space="0" w:color="auto"/>
            </w:tcBorders>
          </w:tcPr>
          <w:p w14:paraId="19F088C4" w14:textId="77777777" w:rsidR="007B6DE9" w:rsidRPr="00EA406C" w:rsidRDefault="007B6DE9" w:rsidP="009F5ABF">
            <w:pPr>
              <w:pStyle w:val="TAC"/>
              <w:rPr>
                <w:lang w:val="en-US" w:eastAsia="zh-CN"/>
              </w:rPr>
            </w:pPr>
            <w:r>
              <w:rPr>
                <w:lang w:val="en-US" w:eastAsia="zh-CN"/>
              </w:rPr>
              <w:t>3</w:t>
            </w:r>
          </w:p>
        </w:tc>
        <w:tc>
          <w:tcPr>
            <w:tcW w:w="1890" w:type="dxa"/>
            <w:tcBorders>
              <w:top w:val="single" w:sz="4" w:space="0" w:color="auto"/>
              <w:left w:val="single" w:sz="4" w:space="0" w:color="auto"/>
              <w:right w:val="single" w:sz="4" w:space="0" w:color="auto"/>
            </w:tcBorders>
          </w:tcPr>
          <w:p w14:paraId="3BBB87F1" w14:textId="77777777" w:rsidR="007B6DE9" w:rsidRPr="00EA406C" w:rsidRDefault="007B6DE9" w:rsidP="009F5ABF">
            <w:pPr>
              <w:pStyle w:val="TAC"/>
              <w:rPr>
                <w:lang w:val="en-US" w:eastAsia="zh-CN"/>
              </w:rPr>
            </w:pPr>
            <w:r>
              <w:rPr>
                <w:lang w:val="en-US" w:eastAsia="zh-CN"/>
              </w:rPr>
              <w:t>5, 10, 15</w:t>
            </w:r>
          </w:p>
        </w:tc>
        <w:tc>
          <w:tcPr>
            <w:tcW w:w="1890" w:type="dxa"/>
            <w:tcBorders>
              <w:top w:val="single" w:sz="4" w:space="0" w:color="auto"/>
              <w:left w:val="single" w:sz="4" w:space="0" w:color="auto"/>
              <w:bottom w:val="single" w:sz="4" w:space="0" w:color="auto"/>
              <w:right w:val="single" w:sz="4" w:space="0" w:color="auto"/>
            </w:tcBorders>
          </w:tcPr>
          <w:p w14:paraId="245AFFFE" w14:textId="77777777" w:rsidR="007B6DE9" w:rsidRPr="00EA406C" w:rsidRDefault="007B6DE9" w:rsidP="009F5ABF">
            <w:pPr>
              <w:pStyle w:val="TAC"/>
              <w:rPr>
                <w:lang w:val="en-US" w:eastAsia="zh-CN"/>
              </w:rPr>
            </w:pPr>
            <w:r>
              <w:rPr>
                <w:lang w:val="en-US" w:eastAsia="zh-CN"/>
              </w:rPr>
              <w:t>1</w:t>
            </w:r>
          </w:p>
        </w:tc>
      </w:tr>
      <w:tr w:rsidR="007B6DE9" w:rsidRPr="00D67781" w14:paraId="36037F38" w14:textId="77777777" w:rsidTr="009A0963">
        <w:trPr>
          <w:jc w:val="center"/>
        </w:trPr>
        <w:tc>
          <w:tcPr>
            <w:tcW w:w="1278" w:type="dxa"/>
            <w:tcBorders>
              <w:top w:val="nil"/>
              <w:left w:val="single" w:sz="4" w:space="0" w:color="auto"/>
              <w:bottom w:val="nil"/>
              <w:right w:val="single" w:sz="4" w:space="0" w:color="auto"/>
            </w:tcBorders>
          </w:tcPr>
          <w:p w14:paraId="05DC04E4" w14:textId="77777777" w:rsidR="007B6DE9" w:rsidRPr="00EA406C" w:rsidRDefault="007B6DE9" w:rsidP="009F5ABF">
            <w:pPr>
              <w:pStyle w:val="TAC"/>
              <w:rPr>
                <w:lang w:val="en-US" w:eastAsia="zh-CN"/>
              </w:rPr>
            </w:pPr>
          </w:p>
        </w:tc>
        <w:tc>
          <w:tcPr>
            <w:tcW w:w="1876" w:type="dxa"/>
            <w:tcBorders>
              <w:top w:val="single" w:sz="4" w:space="0" w:color="auto"/>
              <w:left w:val="single" w:sz="4" w:space="0" w:color="auto"/>
              <w:right w:val="single" w:sz="4" w:space="0" w:color="auto"/>
            </w:tcBorders>
          </w:tcPr>
          <w:p w14:paraId="64B46110" w14:textId="77777777" w:rsidR="007B6DE9" w:rsidRPr="00EA406C" w:rsidRDefault="007B6DE9" w:rsidP="009F5ABF">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tcPr>
          <w:p w14:paraId="76FC9287" w14:textId="77777777" w:rsidR="007B6DE9" w:rsidRPr="00EA406C" w:rsidRDefault="007B6DE9" w:rsidP="009F5ABF">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528E3E93" w14:textId="77777777" w:rsidR="007B6DE9" w:rsidRPr="00EA406C" w:rsidRDefault="007B6DE9" w:rsidP="009F5ABF">
            <w:pPr>
              <w:pStyle w:val="TAC"/>
              <w:rPr>
                <w:lang w:val="en-US" w:eastAsia="zh-CN"/>
              </w:rPr>
            </w:pPr>
            <w:r w:rsidRPr="00EA406C">
              <w:rPr>
                <w:lang w:val="en-US" w:eastAsia="zh-CN"/>
              </w:rPr>
              <w:t>0</w:t>
            </w:r>
          </w:p>
        </w:tc>
      </w:tr>
      <w:tr w:rsidR="007B6DE9" w:rsidRPr="00D67781" w14:paraId="484BB377" w14:textId="77777777" w:rsidTr="009A0963">
        <w:trPr>
          <w:jc w:val="center"/>
        </w:trPr>
        <w:tc>
          <w:tcPr>
            <w:tcW w:w="1278" w:type="dxa"/>
            <w:tcBorders>
              <w:top w:val="nil"/>
              <w:left w:val="single" w:sz="4" w:space="0" w:color="auto"/>
              <w:bottom w:val="nil"/>
              <w:right w:val="single" w:sz="4" w:space="0" w:color="auto"/>
            </w:tcBorders>
            <w:vAlign w:val="center"/>
          </w:tcPr>
          <w:p w14:paraId="3F345DD0" w14:textId="77777777" w:rsidR="007B6DE9" w:rsidRPr="00EA406C" w:rsidRDefault="007B6DE9" w:rsidP="009F5ABF">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6FFBF91" w14:textId="77777777" w:rsidR="007B6DE9" w:rsidRPr="00EA406C" w:rsidRDefault="007B6DE9" w:rsidP="009F5ABF">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2C64F0B3" w14:textId="77777777" w:rsidR="007B6DE9" w:rsidRPr="00EA406C" w:rsidRDefault="007B6DE9" w:rsidP="009F5ABF">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tcPr>
          <w:p w14:paraId="3772C065" w14:textId="77777777" w:rsidR="007B6DE9" w:rsidRPr="00EA406C" w:rsidRDefault="007B6DE9" w:rsidP="009F5ABF">
            <w:pPr>
              <w:pStyle w:val="TAC"/>
              <w:rPr>
                <w:lang w:val="en-US" w:eastAsia="zh-CN"/>
              </w:rPr>
            </w:pPr>
            <w:r w:rsidRPr="00EA406C">
              <w:rPr>
                <w:lang w:val="en-US" w:eastAsia="zh-CN"/>
              </w:rPr>
              <w:t>0</w:t>
            </w:r>
          </w:p>
        </w:tc>
      </w:tr>
      <w:tr w:rsidR="007B6DE9" w:rsidRPr="00A1115A" w14:paraId="1FF841B9" w14:textId="77777777" w:rsidTr="009F5ABF">
        <w:trPr>
          <w:jc w:val="center"/>
        </w:trPr>
        <w:tc>
          <w:tcPr>
            <w:tcW w:w="6934" w:type="dxa"/>
            <w:gridSpan w:val="4"/>
            <w:tcBorders>
              <w:left w:val="single" w:sz="4" w:space="0" w:color="auto"/>
              <w:bottom w:val="single" w:sz="4" w:space="0" w:color="auto"/>
              <w:right w:val="single" w:sz="4" w:space="0" w:color="auto"/>
            </w:tcBorders>
            <w:vAlign w:val="center"/>
          </w:tcPr>
          <w:p w14:paraId="1B30AEBB" w14:textId="77777777" w:rsidR="007B6DE9" w:rsidRPr="00EA406C" w:rsidRDefault="007B6DE9" w:rsidP="009F5ABF">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35ABEEE3" w14:textId="77777777" w:rsidR="007B6DE9" w:rsidRPr="00A1115A" w:rsidRDefault="007B6DE9" w:rsidP="009F5ABF">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D93CCF6" w14:textId="77777777" w:rsidR="007B6DE9" w:rsidRDefault="007B6DE9"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CE7B34">
      <w:pPr>
        <w:pStyle w:val="Heading2"/>
      </w:pPr>
      <w:bookmarkStart w:id="228" w:name="_Toc134703645"/>
      <w:bookmarkStart w:id="229" w:name="_Toc152002976"/>
      <w:bookmarkStart w:id="230" w:name="_Toc154586422"/>
      <w:bookmarkStart w:id="231" w:name="_Toc155628595"/>
      <w:bookmarkStart w:id="232" w:name="_Toc162199660"/>
      <w:bookmarkStart w:id="233" w:name="_Toc185320781"/>
      <w:bookmarkStart w:id="234" w:name="_Toc185320849"/>
      <w:bookmarkStart w:id="235" w:name="_Toc187234745"/>
      <w:bookmarkStart w:id="236" w:name="_Toc189042754"/>
      <w:bookmarkStart w:id="237" w:name="_Toc189042801"/>
      <w:bookmarkStart w:id="238" w:name="_Toc189045746"/>
      <w:bookmarkStart w:id="239" w:name="_Toc200383697"/>
      <w:bookmarkStart w:id="240" w:name="_Toc208587772"/>
      <w:r>
        <w:t>6.2</w:t>
      </w:r>
      <w:r>
        <w:tab/>
        <w:t>UE requirements</w:t>
      </w:r>
      <w:bookmarkEnd w:id="228"/>
      <w:bookmarkEnd w:id="229"/>
      <w:bookmarkEnd w:id="230"/>
      <w:bookmarkEnd w:id="231"/>
      <w:bookmarkEnd w:id="232"/>
      <w:bookmarkEnd w:id="233"/>
      <w:bookmarkEnd w:id="234"/>
      <w:bookmarkEnd w:id="235"/>
      <w:bookmarkEnd w:id="236"/>
      <w:bookmarkEnd w:id="237"/>
      <w:bookmarkEnd w:id="238"/>
      <w:bookmarkEnd w:id="239"/>
      <w:bookmarkEnd w:id="240"/>
    </w:p>
    <w:p w14:paraId="0D101A61" w14:textId="24C8F154" w:rsidR="00D00DC5" w:rsidRDefault="00D00DC5" w:rsidP="00D00DC5">
      <w:pPr>
        <w:rPr>
          <w:rFonts w:eastAsiaTheme="minorEastAsia"/>
          <w:lang w:eastAsia="zh-CN"/>
        </w:rPr>
      </w:pPr>
      <w:r>
        <w:rPr>
          <w:rFonts w:eastAsiaTheme="minorEastAsia"/>
          <w:lang w:eastAsia="zh-CN"/>
        </w:rPr>
        <w:t>Table</w:t>
      </w:r>
      <w:r w:rsidR="001E0CE0">
        <w:rPr>
          <w:rFonts w:eastAsiaTheme="minorEastAsia"/>
          <w:lang w:eastAsia="zh-CN"/>
        </w:rPr>
        <w:t>s</w:t>
      </w:r>
      <w:r>
        <w:rPr>
          <w:rFonts w:eastAsiaTheme="minorEastAsia"/>
          <w:lang w:eastAsia="zh-CN"/>
        </w:rPr>
        <w:t xml:space="preserv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244948">
      <w:pPr>
        <w:pStyle w:val="Heading3"/>
      </w:pPr>
      <w:bookmarkStart w:id="241" w:name="_Toc134703646"/>
      <w:bookmarkStart w:id="242" w:name="_Toc152002977"/>
      <w:bookmarkStart w:id="243" w:name="_Toc154586423"/>
      <w:bookmarkStart w:id="244" w:name="_Toc155628596"/>
      <w:bookmarkStart w:id="245" w:name="_Toc162199661"/>
      <w:bookmarkStart w:id="246" w:name="_Toc185320782"/>
      <w:bookmarkStart w:id="247" w:name="_Toc185320850"/>
      <w:bookmarkStart w:id="248" w:name="_Toc187234746"/>
      <w:bookmarkStart w:id="249" w:name="_Toc189042755"/>
      <w:bookmarkStart w:id="250" w:name="_Toc189042802"/>
      <w:bookmarkStart w:id="251" w:name="_Toc189045747"/>
      <w:bookmarkStart w:id="252" w:name="_Toc200383698"/>
      <w:bookmarkStart w:id="253" w:name="_Toc208587773"/>
      <w:r w:rsidRPr="00F531C7">
        <w:lastRenderedPageBreak/>
        <w:t>6.2.1</w:t>
      </w:r>
      <w:r w:rsidRPr="00F531C7">
        <w:tab/>
        <w:t>UE transmitter characteristics</w:t>
      </w:r>
      <w:bookmarkEnd w:id="241"/>
      <w:bookmarkEnd w:id="242"/>
      <w:bookmarkEnd w:id="243"/>
      <w:bookmarkEnd w:id="244"/>
      <w:bookmarkEnd w:id="245"/>
      <w:bookmarkEnd w:id="246"/>
      <w:bookmarkEnd w:id="247"/>
      <w:bookmarkEnd w:id="248"/>
      <w:bookmarkEnd w:id="249"/>
      <w:bookmarkEnd w:id="250"/>
      <w:bookmarkEnd w:id="251"/>
      <w:bookmarkEnd w:id="252"/>
      <w:bookmarkEnd w:id="253"/>
    </w:p>
    <w:p w14:paraId="3956B2DA" w14:textId="5F3F71FA" w:rsidR="00F531C7" w:rsidRDefault="00F531C7" w:rsidP="00244948">
      <w:pPr>
        <w:pStyle w:val="Heading4"/>
      </w:pPr>
      <w:bookmarkStart w:id="254" w:name="_Toc134703647"/>
      <w:bookmarkStart w:id="255" w:name="_Toc152002978"/>
      <w:bookmarkStart w:id="256" w:name="_Toc154586424"/>
      <w:bookmarkStart w:id="257" w:name="_Toc155628597"/>
      <w:bookmarkStart w:id="258" w:name="_Toc162199662"/>
      <w:bookmarkStart w:id="259" w:name="_Toc185320783"/>
      <w:bookmarkStart w:id="260" w:name="_Toc185320851"/>
      <w:bookmarkStart w:id="261" w:name="_Toc187234747"/>
      <w:bookmarkStart w:id="262" w:name="_Toc189042756"/>
      <w:bookmarkStart w:id="263" w:name="_Toc189042803"/>
      <w:bookmarkStart w:id="264" w:name="_Toc189045748"/>
      <w:bookmarkStart w:id="265" w:name="_Toc200383699"/>
      <w:bookmarkStart w:id="266" w:name="_Toc208587774"/>
      <w:r w:rsidRPr="00F531C7">
        <w:t>6.2.1.1</w:t>
      </w:r>
      <w:r w:rsidRPr="00F531C7">
        <w:tab/>
      </w:r>
      <w:r>
        <w:t>M</w:t>
      </w:r>
      <w:r w:rsidRPr="00F531C7">
        <w:t>aximum output power</w:t>
      </w:r>
      <w:bookmarkEnd w:id="254"/>
      <w:bookmarkEnd w:id="255"/>
      <w:bookmarkEnd w:id="256"/>
      <w:bookmarkEnd w:id="257"/>
      <w:bookmarkEnd w:id="258"/>
      <w:bookmarkEnd w:id="259"/>
      <w:bookmarkEnd w:id="260"/>
      <w:bookmarkEnd w:id="261"/>
      <w:bookmarkEnd w:id="262"/>
      <w:bookmarkEnd w:id="263"/>
      <w:bookmarkEnd w:id="264"/>
      <w:bookmarkEnd w:id="265"/>
      <w:bookmarkEnd w:id="266"/>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w:t>
            </w:r>
            <w:proofErr w:type="gramStart"/>
            <w:r w:rsidRPr="00A1115A">
              <w:t>taking into account</w:t>
            </w:r>
            <w:proofErr w:type="gramEnd"/>
            <w:r w:rsidRPr="00A1115A">
              <w:t xml:space="preserve">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244948">
      <w:pPr>
        <w:pStyle w:val="Heading4"/>
      </w:pPr>
      <w:bookmarkStart w:id="267" w:name="_Toc134703539"/>
      <w:bookmarkStart w:id="268" w:name="_Toc134703648"/>
      <w:bookmarkStart w:id="269" w:name="_Toc152002979"/>
      <w:bookmarkStart w:id="270" w:name="_Toc154586425"/>
      <w:bookmarkStart w:id="271" w:name="_Toc155628598"/>
      <w:bookmarkStart w:id="272" w:name="_Toc162199663"/>
      <w:bookmarkStart w:id="273" w:name="_Toc185320784"/>
      <w:bookmarkStart w:id="274" w:name="_Toc185320852"/>
      <w:bookmarkStart w:id="275" w:name="_Toc187234748"/>
      <w:bookmarkStart w:id="276" w:name="_Toc189042757"/>
      <w:bookmarkStart w:id="277" w:name="_Toc189042804"/>
      <w:bookmarkStart w:id="278" w:name="_Toc189045749"/>
      <w:bookmarkStart w:id="279" w:name="_Toc200383700"/>
      <w:bookmarkStart w:id="280" w:name="_Toc208587775"/>
      <w:r>
        <w:t>6.2.1.2</w:t>
      </w:r>
      <w:r>
        <w:tab/>
        <w:t>MPR/A-MPR</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20AB4A18" w14:textId="3CF736FA" w:rsidR="00A766CA" w:rsidRDefault="00A766CA" w:rsidP="00244948">
      <w:pPr>
        <w:pStyle w:val="Heading5"/>
      </w:pPr>
      <w:bookmarkStart w:id="281" w:name="_Toc152002980"/>
      <w:bookmarkStart w:id="282" w:name="_Toc154586426"/>
      <w:bookmarkStart w:id="283" w:name="_Toc155628599"/>
      <w:bookmarkStart w:id="284" w:name="_Toc162199664"/>
      <w:bookmarkStart w:id="285" w:name="_Toc185320785"/>
      <w:bookmarkStart w:id="286" w:name="_Toc185320853"/>
      <w:bookmarkStart w:id="287" w:name="_Toc187234749"/>
      <w:bookmarkStart w:id="288" w:name="_Toc189042758"/>
      <w:bookmarkStart w:id="289" w:name="_Toc189042805"/>
      <w:bookmarkStart w:id="290" w:name="_Toc189045750"/>
      <w:bookmarkStart w:id="291" w:name="_Toc200383701"/>
      <w:bookmarkStart w:id="292" w:name="_Toc208587776"/>
      <w:r>
        <w:t>6.2.1.2.1</w:t>
      </w:r>
      <w:r>
        <w:tab/>
        <w:t>Maximum power reduction</w:t>
      </w:r>
      <w:bookmarkEnd w:id="281"/>
      <w:bookmarkEnd w:id="282"/>
      <w:bookmarkEnd w:id="283"/>
      <w:bookmarkEnd w:id="284"/>
      <w:bookmarkEnd w:id="285"/>
      <w:bookmarkEnd w:id="286"/>
      <w:bookmarkEnd w:id="287"/>
      <w:bookmarkEnd w:id="288"/>
      <w:bookmarkEnd w:id="289"/>
      <w:bookmarkEnd w:id="290"/>
      <w:bookmarkEnd w:id="291"/>
      <w:bookmarkEnd w:id="292"/>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293" w:name="_Hlk525291220"/>
            <w:r w:rsidRPr="00A1115A">
              <w:t xml:space="preserve">UE indicates support for UE capability </w:t>
            </w:r>
            <w:r w:rsidRPr="00A1115A">
              <w:rPr>
                <w:i/>
                <w:lang w:val="en-US"/>
              </w:rPr>
              <w:t>powerBoosting-pi2BPSK</w:t>
            </w:r>
            <w:r w:rsidRPr="00A1115A" w:rsidDel="00B4601F">
              <w:rPr>
                <w:i/>
              </w:rPr>
              <w:t xml:space="preserve"> </w:t>
            </w:r>
            <w:bookmarkEnd w:id="293"/>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F13AA2">
            <w:pPr>
              <w:pStyle w:val="TAN"/>
            </w:pPr>
            <w:bookmarkStart w:id="294" w:name="_Toc189042759"/>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is set to 0 and if more than 40 % of slots in radio frame are used for UL transmission for bands n40, n41, n77, n78 and n79.</w:t>
            </w:r>
            <w:bookmarkEnd w:id="294"/>
            <w:r w:rsidRPr="00A1115A">
              <w:t xml:space="preserve"> </w:t>
            </w:r>
          </w:p>
        </w:tc>
      </w:tr>
    </w:tbl>
    <w:p w14:paraId="616C5E29" w14:textId="77777777" w:rsidR="00A766CA" w:rsidRDefault="00A766CA" w:rsidP="00A766CA"/>
    <w:p w14:paraId="5F671EDF" w14:textId="764BC107" w:rsidR="00E9263B" w:rsidRDefault="00E9263B" w:rsidP="00CE7B34">
      <w:pPr>
        <w:pStyle w:val="Heading5"/>
      </w:pPr>
      <w:bookmarkStart w:id="295" w:name="_Toc152002981"/>
      <w:bookmarkStart w:id="296" w:name="_Toc154586427"/>
      <w:bookmarkStart w:id="297" w:name="_Toc155628600"/>
      <w:bookmarkStart w:id="298" w:name="_Toc162199665"/>
      <w:bookmarkStart w:id="299" w:name="_Toc185320786"/>
      <w:bookmarkStart w:id="300" w:name="_Toc185320854"/>
      <w:bookmarkStart w:id="301" w:name="_Toc187234750"/>
      <w:bookmarkStart w:id="302" w:name="_Toc189042760"/>
      <w:bookmarkStart w:id="303" w:name="_Toc189042806"/>
      <w:bookmarkStart w:id="304" w:name="_Toc189045751"/>
      <w:bookmarkStart w:id="305" w:name="_Toc200383702"/>
      <w:bookmarkStart w:id="306" w:name="_Toc208587777"/>
      <w:r>
        <w:t>6.2.1.2.2</w:t>
      </w:r>
      <w:r>
        <w:tab/>
        <w:t>Additional maximum power reduction</w:t>
      </w:r>
      <w:r w:rsidR="00BA7F0D">
        <w:t xml:space="preserve"> (company #1)</w:t>
      </w:r>
      <w:bookmarkEnd w:id="295"/>
      <w:bookmarkEnd w:id="296"/>
      <w:bookmarkEnd w:id="297"/>
      <w:bookmarkEnd w:id="298"/>
      <w:bookmarkEnd w:id="299"/>
      <w:bookmarkEnd w:id="300"/>
      <w:bookmarkEnd w:id="301"/>
      <w:bookmarkEnd w:id="302"/>
      <w:bookmarkEnd w:id="303"/>
      <w:bookmarkEnd w:id="304"/>
      <w:bookmarkEnd w:id="305"/>
      <w:bookmarkEnd w:id="306"/>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CE7B34">
      <w:pPr>
        <w:pStyle w:val="H6"/>
      </w:pPr>
      <w:bookmarkStart w:id="307" w:name="_Toc152002982"/>
      <w:bookmarkStart w:id="308" w:name="_Toc154586428"/>
      <w:r>
        <w:t>6.2.1.2.2.1</w:t>
      </w:r>
      <w:r>
        <w:tab/>
      </w:r>
      <w:r>
        <w:tab/>
        <w:t>Configuration cases</w:t>
      </w:r>
      <w:bookmarkEnd w:id="307"/>
      <w:bookmarkEnd w:id="308"/>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79BD68C4" w14:textId="77777777" w:rsidR="006F4213" w:rsidRDefault="006F4213" w:rsidP="006F4213">
      <w:pPr>
        <w:pStyle w:val="B1"/>
      </w:pPr>
      <w:r>
        <w:lastRenderedPageBreak/>
        <w:t>-</w:t>
      </w:r>
      <w:r>
        <w:tab/>
        <w:t>NR 3MHz channel at the following centre frequencies:</w:t>
      </w:r>
    </w:p>
    <w:p w14:paraId="72690E14" w14:textId="77777777" w:rsidR="006F4213" w:rsidRDefault="006F4213" w:rsidP="006F4213">
      <w:pPr>
        <w:pStyle w:val="B2"/>
      </w:pPr>
      <w:r>
        <w:t>a)</w:t>
      </w:r>
      <w:r>
        <w:tab/>
        <w:t>Fc=1611.5MHz</w:t>
      </w:r>
    </w:p>
    <w:p w14:paraId="434DFE3E" w14:textId="77777777" w:rsidR="006F4213" w:rsidRDefault="006F4213" w:rsidP="006F4213">
      <w:pPr>
        <w:pStyle w:val="B2"/>
      </w:pPr>
      <w:r>
        <w:t>b)</w:t>
      </w:r>
      <w:r>
        <w:tab/>
      </w:r>
      <w:r w:rsidRPr="006C75A4">
        <w:t>Fc=161</w:t>
      </w:r>
      <w:r>
        <w:t>2</w:t>
      </w:r>
      <w:r w:rsidRPr="006C75A4">
        <w:t>.9MHz</w:t>
      </w:r>
    </w:p>
    <w:p w14:paraId="221F566F" w14:textId="77777777" w:rsidR="006F4213" w:rsidRDefault="006F4213" w:rsidP="006F4213">
      <w:pPr>
        <w:pStyle w:val="B2"/>
      </w:pPr>
      <w:r>
        <w:t>c)</w:t>
      </w:r>
      <w:r>
        <w:tab/>
      </w:r>
      <w:r w:rsidRPr="006C75A4">
        <w:t>Fc=162</w:t>
      </w:r>
      <w:r>
        <w:t>3</w:t>
      </w:r>
      <w:r w:rsidRPr="006C75A4">
        <w:t>.4MHz</w:t>
      </w:r>
    </w:p>
    <w:p w14:paraId="5F05BA00" w14:textId="2743A5DC" w:rsidR="006F4213" w:rsidRDefault="006F4213" w:rsidP="006F4213">
      <w:pPr>
        <w:pStyle w:val="B2"/>
      </w:pPr>
      <w:r>
        <w:t>d)</w:t>
      </w:r>
      <w:r>
        <w:tab/>
        <w:t>Fc=1625MHz</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09B22984" w:rsidR="00E9263B" w:rsidRDefault="00326C07" w:rsidP="00432496">
      <w:pPr>
        <w:pStyle w:val="TH"/>
      </w:pPr>
      <w:r>
        <w:rPr>
          <w:noProof/>
        </w:rPr>
        <w:drawing>
          <wp:inline distT="0" distB="0" distL="0" distR="0" wp14:anchorId="12EF75CA" wp14:editId="07867FC6">
            <wp:extent cx="2628900" cy="3124200"/>
            <wp:effectExtent l="0" t="0" r="0" b="0"/>
            <wp:docPr id="112011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17811" name="Picture 1120117811"/>
                    <pic:cNvPicPr/>
                  </pic:nvPicPr>
                  <pic:blipFill>
                    <a:blip r:embed="rId11"/>
                    <a:stretch>
                      <a:fillRect/>
                    </a:stretch>
                  </pic:blipFill>
                  <pic:spPr>
                    <a:xfrm>
                      <a:off x="0" y="0"/>
                      <a:ext cx="2628900" cy="3124200"/>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CE7B34">
      <w:pPr>
        <w:pStyle w:val="H6"/>
      </w:pPr>
      <w:bookmarkStart w:id="309" w:name="_Toc152002983"/>
      <w:bookmarkStart w:id="310" w:name="_Toc154586429"/>
      <w:r>
        <w:t>6.2.1.2.2.2</w:t>
      </w:r>
      <w:r>
        <w:tab/>
        <w:t>Power back-off results for ETSI</w:t>
      </w:r>
      <w:bookmarkEnd w:id="309"/>
      <w:bookmarkEnd w:id="310"/>
    </w:p>
    <w:p w14:paraId="161AE4F4" w14:textId="77777777" w:rsidR="00432633" w:rsidRDefault="00432633" w:rsidP="00432633">
      <w:pPr>
        <w:pStyle w:val="Heading6"/>
      </w:pPr>
      <w:bookmarkStart w:id="311" w:name="_Toc208587778"/>
      <w:r w:rsidRPr="0003130A">
        <w:t>6.2.1.2.2.2.</w:t>
      </w:r>
      <w:r>
        <w:t>0</w:t>
      </w:r>
      <w:r>
        <w:tab/>
        <w:t>3MHz channel</w:t>
      </w:r>
      <w:bookmarkEnd w:id="311"/>
    </w:p>
    <w:p w14:paraId="20CE2562" w14:textId="77777777" w:rsidR="00432633" w:rsidRDefault="00432633" w:rsidP="00432633">
      <w:pPr>
        <w:jc w:val="both"/>
      </w:pPr>
    </w:p>
    <w:p w14:paraId="1F7CD1AF" w14:textId="77777777" w:rsidR="00432633" w:rsidRDefault="00432633" w:rsidP="00432633">
      <w:pPr>
        <w:pStyle w:val="TH"/>
      </w:pPr>
      <w:r>
        <w:t xml:space="preserve">  </w:t>
      </w:r>
      <w:r w:rsidRPr="002632BC">
        <w:rPr>
          <w:noProof/>
        </w:rPr>
        <w:drawing>
          <wp:inline distT="0" distB="0" distL="0" distR="0" wp14:anchorId="55378C16" wp14:editId="4F061D1B">
            <wp:extent cx="1976400" cy="1576800"/>
            <wp:effectExtent l="0" t="0" r="5080" b="0"/>
            <wp:docPr id="1225048785"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48785" name="Picture 1" descr="A graph with a number of colors&#10;&#10;Description automatically generated with medium confidence"/>
                    <pic:cNvPicPr/>
                  </pic:nvPicPr>
                  <pic:blipFill>
                    <a:blip r:embed="rId12"/>
                    <a:stretch>
                      <a:fillRect/>
                    </a:stretch>
                  </pic:blipFill>
                  <pic:spPr>
                    <a:xfrm>
                      <a:off x="0" y="0"/>
                      <a:ext cx="1976400" cy="1576800"/>
                    </a:xfrm>
                    <a:prstGeom prst="rect">
                      <a:avLst/>
                    </a:prstGeom>
                  </pic:spPr>
                </pic:pic>
              </a:graphicData>
            </a:graphic>
          </wp:inline>
        </w:drawing>
      </w:r>
      <w:r>
        <w:t xml:space="preserve">   </w:t>
      </w:r>
      <w:r w:rsidRPr="00112156">
        <w:rPr>
          <w:noProof/>
        </w:rPr>
        <w:drawing>
          <wp:inline distT="0" distB="0" distL="0" distR="0" wp14:anchorId="38976AFA" wp14:editId="23EFCE51">
            <wp:extent cx="1933200" cy="1548000"/>
            <wp:effectExtent l="0" t="0" r="0" b="1905"/>
            <wp:docPr id="96704222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42225" name="Picture 1" descr="A graph of blue and yellow squares&#10;&#10;Description automatically generated"/>
                    <pic:cNvPicPr/>
                  </pic:nvPicPr>
                  <pic:blipFill>
                    <a:blip r:embed="rId13"/>
                    <a:stretch>
                      <a:fillRect/>
                    </a:stretch>
                  </pic:blipFill>
                  <pic:spPr>
                    <a:xfrm>
                      <a:off x="0" y="0"/>
                      <a:ext cx="1933200" cy="1548000"/>
                    </a:xfrm>
                    <a:prstGeom prst="rect">
                      <a:avLst/>
                    </a:prstGeom>
                  </pic:spPr>
                </pic:pic>
              </a:graphicData>
            </a:graphic>
          </wp:inline>
        </w:drawing>
      </w:r>
      <w:r>
        <w:t xml:space="preserve">  </w:t>
      </w:r>
      <w:r w:rsidRPr="00112156">
        <w:rPr>
          <w:noProof/>
        </w:rPr>
        <w:drawing>
          <wp:inline distT="0" distB="0" distL="0" distR="0" wp14:anchorId="41CAB691" wp14:editId="18CABAE9">
            <wp:extent cx="1915200" cy="1587600"/>
            <wp:effectExtent l="0" t="0" r="2540" b="0"/>
            <wp:docPr id="1508186176"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86176" name="Picture 1" descr="A graph of different colors&#10;&#10;Description automatically generated"/>
                    <pic:cNvPicPr/>
                  </pic:nvPicPr>
                  <pic:blipFill>
                    <a:blip r:embed="rId14"/>
                    <a:stretch>
                      <a:fillRect/>
                    </a:stretch>
                  </pic:blipFill>
                  <pic:spPr>
                    <a:xfrm>
                      <a:off x="0" y="0"/>
                      <a:ext cx="1915200" cy="1587600"/>
                    </a:xfrm>
                    <a:prstGeom prst="rect">
                      <a:avLst/>
                    </a:prstGeom>
                  </pic:spPr>
                </pic:pic>
              </a:graphicData>
            </a:graphic>
          </wp:inline>
        </w:drawing>
      </w:r>
    </w:p>
    <w:p w14:paraId="1284D914" w14:textId="77777777" w:rsidR="00432633" w:rsidRDefault="00432633" w:rsidP="00432633">
      <w:pPr>
        <w:pStyle w:val="TF"/>
      </w:pPr>
      <w:r w:rsidRPr="0042472F">
        <w:t xml:space="preserve">Figure </w:t>
      </w:r>
      <w:r w:rsidRPr="0003130A">
        <w:t>6.2.1.2.2.2.</w:t>
      </w:r>
      <w:r>
        <w:t>0</w:t>
      </w:r>
      <w:r w:rsidRPr="0042472F">
        <w:t>-</w:t>
      </w:r>
      <w:r>
        <w:t>1</w:t>
      </w:r>
      <w:r w:rsidRPr="0042472F">
        <w:t xml:space="preserve">: </w:t>
      </w:r>
      <w:r>
        <w:t>Power back-off values for the 3MHz channel at Fc=1611.5MHz.</w:t>
      </w:r>
    </w:p>
    <w:p w14:paraId="0D889814" w14:textId="77777777" w:rsidR="00432633" w:rsidRDefault="00432633" w:rsidP="00432633"/>
    <w:p w14:paraId="4C3EF980" w14:textId="77777777" w:rsidR="00432633" w:rsidRDefault="00432633" w:rsidP="00432633">
      <w:pPr>
        <w:pStyle w:val="TH"/>
      </w:pPr>
      <w:r>
        <w:t xml:space="preserve">   </w:t>
      </w:r>
      <w:r w:rsidRPr="002632BC">
        <w:rPr>
          <w:noProof/>
        </w:rPr>
        <w:drawing>
          <wp:inline distT="0" distB="0" distL="0" distR="0" wp14:anchorId="34713524" wp14:editId="76107E44">
            <wp:extent cx="1933200" cy="1562400"/>
            <wp:effectExtent l="0" t="0" r="0" b="0"/>
            <wp:docPr id="2038492875"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92875" name="Picture 1" descr="A graph of a number of colors&#10;&#10;Description automatically generated with medium confidence"/>
                    <pic:cNvPicPr/>
                  </pic:nvPicPr>
                  <pic:blipFill>
                    <a:blip r:embed="rId15"/>
                    <a:stretch>
                      <a:fillRect/>
                    </a:stretch>
                  </pic:blipFill>
                  <pic:spPr>
                    <a:xfrm>
                      <a:off x="0" y="0"/>
                      <a:ext cx="1933200" cy="1562400"/>
                    </a:xfrm>
                    <a:prstGeom prst="rect">
                      <a:avLst/>
                    </a:prstGeom>
                  </pic:spPr>
                </pic:pic>
              </a:graphicData>
            </a:graphic>
          </wp:inline>
        </w:drawing>
      </w:r>
      <w:r>
        <w:t xml:space="preserve">  </w:t>
      </w:r>
      <w:r w:rsidRPr="00112156">
        <w:rPr>
          <w:noProof/>
        </w:rPr>
        <w:drawing>
          <wp:inline distT="0" distB="0" distL="0" distR="0" wp14:anchorId="71C8EEE3" wp14:editId="448161CA">
            <wp:extent cx="1911600" cy="1551600"/>
            <wp:effectExtent l="0" t="0" r="0" b="0"/>
            <wp:docPr id="102483245"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3245" name="Picture 1" descr="A graph with blue and yellow squares&#10;&#10;Description automatically generated"/>
                    <pic:cNvPicPr/>
                  </pic:nvPicPr>
                  <pic:blipFill>
                    <a:blip r:embed="rId16"/>
                    <a:stretch>
                      <a:fillRect/>
                    </a:stretch>
                  </pic:blipFill>
                  <pic:spPr>
                    <a:xfrm>
                      <a:off x="0" y="0"/>
                      <a:ext cx="1911600" cy="1551600"/>
                    </a:xfrm>
                    <a:prstGeom prst="rect">
                      <a:avLst/>
                    </a:prstGeom>
                  </pic:spPr>
                </pic:pic>
              </a:graphicData>
            </a:graphic>
          </wp:inline>
        </w:drawing>
      </w:r>
      <w:r>
        <w:t xml:space="preserve">  </w:t>
      </w:r>
      <w:r w:rsidRPr="00112156">
        <w:rPr>
          <w:noProof/>
        </w:rPr>
        <w:drawing>
          <wp:inline distT="0" distB="0" distL="0" distR="0" wp14:anchorId="32916ECE" wp14:editId="1054A84F">
            <wp:extent cx="1911600" cy="1562400"/>
            <wp:effectExtent l="0" t="0" r="0" b="0"/>
            <wp:docPr id="1026908743"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08743" name="Picture 1" descr="A graph of different colored squares&#10;&#10;Description automatically generated"/>
                    <pic:cNvPicPr/>
                  </pic:nvPicPr>
                  <pic:blipFill>
                    <a:blip r:embed="rId17"/>
                    <a:stretch>
                      <a:fillRect/>
                    </a:stretch>
                  </pic:blipFill>
                  <pic:spPr>
                    <a:xfrm>
                      <a:off x="0" y="0"/>
                      <a:ext cx="1911600" cy="1562400"/>
                    </a:xfrm>
                    <a:prstGeom prst="rect">
                      <a:avLst/>
                    </a:prstGeom>
                  </pic:spPr>
                </pic:pic>
              </a:graphicData>
            </a:graphic>
          </wp:inline>
        </w:drawing>
      </w:r>
    </w:p>
    <w:p w14:paraId="26F69338" w14:textId="77777777" w:rsidR="00432633" w:rsidRDefault="00432633" w:rsidP="00432633">
      <w:pPr>
        <w:pStyle w:val="TF"/>
      </w:pPr>
      <w:r w:rsidRPr="0042472F">
        <w:t xml:space="preserve">Figure </w:t>
      </w:r>
      <w:r w:rsidRPr="0003130A">
        <w:t>6.2.1.2.2.2.</w:t>
      </w:r>
      <w:r>
        <w:t>0</w:t>
      </w:r>
      <w:r w:rsidRPr="0042472F">
        <w:t>-</w:t>
      </w:r>
      <w:r>
        <w:t>2</w:t>
      </w:r>
      <w:r w:rsidRPr="0042472F">
        <w:t xml:space="preserve">: </w:t>
      </w:r>
      <w:r>
        <w:t>Power back-off results for the 3MHz channel at Fc=1612.9MHz.</w:t>
      </w:r>
    </w:p>
    <w:p w14:paraId="5C7A9E83" w14:textId="77777777" w:rsidR="00432633" w:rsidRDefault="00432633" w:rsidP="00432633"/>
    <w:p w14:paraId="671FF941" w14:textId="77777777" w:rsidR="00432633" w:rsidRDefault="00432633" w:rsidP="00432633">
      <w:pPr>
        <w:pStyle w:val="TH"/>
      </w:pPr>
      <w:r>
        <w:t xml:space="preserve">    </w:t>
      </w:r>
      <w:r w:rsidRPr="002632BC">
        <w:rPr>
          <w:noProof/>
        </w:rPr>
        <w:drawing>
          <wp:inline distT="0" distB="0" distL="0" distR="0" wp14:anchorId="1AC99F84" wp14:editId="43F94300">
            <wp:extent cx="1936800" cy="1576800"/>
            <wp:effectExtent l="0" t="0" r="0" b="0"/>
            <wp:docPr id="562498784"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98784" name="Picture 1" descr="A graph with different colors&#10;&#10;Description automatically generated"/>
                    <pic:cNvPicPr/>
                  </pic:nvPicPr>
                  <pic:blipFill>
                    <a:blip r:embed="rId18"/>
                    <a:stretch>
                      <a:fillRect/>
                    </a:stretch>
                  </pic:blipFill>
                  <pic:spPr>
                    <a:xfrm>
                      <a:off x="0" y="0"/>
                      <a:ext cx="1936800" cy="1576800"/>
                    </a:xfrm>
                    <a:prstGeom prst="rect">
                      <a:avLst/>
                    </a:prstGeom>
                  </pic:spPr>
                </pic:pic>
              </a:graphicData>
            </a:graphic>
          </wp:inline>
        </w:drawing>
      </w:r>
      <w:r>
        <w:t xml:space="preserve">  </w:t>
      </w:r>
      <w:r w:rsidRPr="00EA6484">
        <w:rPr>
          <w:noProof/>
        </w:rPr>
        <w:drawing>
          <wp:inline distT="0" distB="0" distL="0" distR="0" wp14:anchorId="4C8C2BBE" wp14:editId="38770292">
            <wp:extent cx="1936800" cy="1562400"/>
            <wp:effectExtent l="0" t="0" r="0" b="0"/>
            <wp:docPr id="332595041"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95041" name="Picture 1" descr="A graph with blue and yellow squares&#10;&#10;Description automatically generated"/>
                    <pic:cNvPicPr/>
                  </pic:nvPicPr>
                  <pic:blipFill>
                    <a:blip r:embed="rId19"/>
                    <a:stretch>
                      <a:fillRect/>
                    </a:stretch>
                  </pic:blipFill>
                  <pic:spPr>
                    <a:xfrm>
                      <a:off x="0" y="0"/>
                      <a:ext cx="1936800" cy="1562400"/>
                    </a:xfrm>
                    <a:prstGeom prst="rect">
                      <a:avLst/>
                    </a:prstGeom>
                  </pic:spPr>
                </pic:pic>
              </a:graphicData>
            </a:graphic>
          </wp:inline>
        </w:drawing>
      </w:r>
      <w:r>
        <w:t xml:space="preserve">  </w:t>
      </w:r>
      <w:r w:rsidRPr="00EA6484">
        <w:rPr>
          <w:noProof/>
        </w:rPr>
        <w:drawing>
          <wp:inline distT="0" distB="0" distL="0" distR="0" wp14:anchorId="48AA801E" wp14:editId="5001DA03">
            <wp:extent cx="1911600" cy="1587600"/>
            <wp:effectExtent l="0" t="0" r="6350" b="0"/>
            <wp:docPr id="120189890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898902" name="Picture 1" descr="A graph of different colors&#10;&#10;Description automatically generated"/>
                    <pic:cNvPicPr/>
                  </pic:nvPicPr>
                  <pic:blipFill>
                    <a:blip r:embed="rId20"/>
                    <a:stretch>
                      <a:fillRect/>
                    </a:stretch>
                  </pic:blipFill>
                  <pic:spPr>
                    <a:xfrm>
                      <a:off x="0" y="0"/>
                      <a:ext cx="1911600" cy="1587600"/>
                    </a:xfrm>
                    <a:prstGeom prst="rect">
                      <a:avLst/>
                    </a:prstGeom>
                  </pic:spPr>
                </pic:pic>
              </a:graphicData>
            </a:graphic>
          </wp:inline>
        </w:drawing>
      </w:r>
    </w:p>
    <w:p w14:paraId="50AA2182" w14:textId="77777777" w:rsidR="00432633" w:rsidRDefault="00432633" w:rsidP="00432633">
      <w:pPr>
        <w:pStyle w:val="TF"/>
      </w:pPr>
      <w:r w:rsidRPr="0042472F">
        <w:t xml:space="preserve">Figure </w:t>
      </w:r>
      <w:r w:rsidRPr="0003130A">
        <w:t>6.2.1.2.2.2.</w:t>
      </w:r>
      <w:r>
        <w:t>0</w:t>
      </w:r>
      <w:r w:rsidRPr="0042472F">
        <w:t>-</w:t>
      </w:r>
      <w:r>
        <w:t>3</w:t>
      </w:r>
      <w:r w:rsidRPr="0042472F">
        <w:t xml:space="preserve">: </w:t>
      </w:r>
      <w:r>
        <w:t>Power back-off results for the 3MHz channel at Fc=1623.4MHz</w:t>
      </w:r>
    </w:p>
    <w:p w14:paraId="29D44B79" w14:textId="77777777" w:rsidR="00432633" w:rsidRDefault="00432633" w:rsidP="00432633"/>
    <w:p w14:paraId="5060333A" w14:textId="77777777" w:rsidR="00432633" w:rsidRDefault="00432633" w:rsidP="00432633">
      <w:pPr>
        <w:pStyle w:val="TH"/>
      </w:pPr>
      <w:r>
        <w:lastRenderedPageBreak/>
        <w:t xml:space="preserve">   </w:t>
      </w:r>
      <w:r w:rsidRPr="002632BC">
        <w:rPr>
          <w:noProof/>
        </w:rPr>
        <w:drawing>
          <wp:inline distT="0" distB="0" distL="0" distR="0" wp14:anchorId="72157A21" wp14:editId="3CFB4A69">
            <wp:extent cx="1933200" cy="1569600"/>
            <wp:effectExtent l="0" t="0" r="0" b="5715"/>
            <wp:docPr id="1250921707"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21707" name="Picture 1" descr="A graph of different colored squares&#10;&#10;Description automatically generated"/>
                    <pic:cNvPicPr/>
                  </pic:nvPicPr>
                  <pic:blipFill>
                    <a:blip r:embed="rId21"/>
                    <a:stretch>
                      <a:fillRect/>
                    </a:stretch>
                  </pic:blipFill>
                  <pic:spPr>
                    <a:xfrm>
                      <a:off x="0" y="0"/>
                      <a:ext cx="1933200" cy="1569600"/>
                    </a:xfrm>
                    <a:prstGeom prst="rect">
                      <a:avLst/>
                    </a:prstGeom>
                  </pic:spPr>
                </pic:pic>
              </a:graphicData>
            </a:graphic>
          </wp:inline>
        </w:drawing>
      </w:r>
      <w:r>
        <w:t xml:space="preserve">  </w:t>
      </w:r>
      <w:r w:rsidRPr="004740BE">
        <w:rPr>
          <w:noProof/>
        </w:rPr>
        <w:drawing>
          <wp:inline distT="0" distB="0" distL="0" distR="0" wp14:anchorId="0F6272E4" wp14:editId="4EDE5903">
            <wp:extent cx="1915200" cy="1573200"/>
            <wp:effectExtent l="0" t="0" r="2540" b="1905"/>
            <wp:docPr id="152354377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002759" name="Picture 1" descr="A graph of different colored squares&#10;&#10;Description automatically generated"/>
                    <pic:cNvPicPr/>
                  </pic:nvPicPr>
                  <pic:blipFill>
                    <a:blip r:embed="rId22"/>
                    <a:stretch>
                      <a:fillRect/>
                    </a:stretch>
                  </pic:blipFill>
                  <pic:spPr>
                    <a:xfrm>
                      <a:off x="0" y="0"/>
                      <a:ext cx="1915200" cy="1573200"/>
                    </a:xfrm>
                    <a:prstGeom prst="rect">
                      <a:avLst/>
                    </a:prstGeom>
                  </pic:spPr>
                </pic:pic>
              </a:graphicData>
            </a:graphic>
          </wp:inline>
        </w:drawing>
      </w:r>
      <w:r>
        <w:t xml:space="preserve">  </w:t>
      </w:r>
      <w:r w:rsidRPr="004740BE">
        <w:rPr>
          <w:noProof/>
        </w:rPr>
        <w:drawing>
          <wp:inline distT="0" distB="0" distL="0" distR="0" wp14:anchorId="4309AD2B" wp14:editId="654525BB">
            <wp:extent cx="1933200" cy="1569600"/>
            <wp:effectExtent l="0" t="0" r="0" b="5715"/>
            <wp:docPr id="192287441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892413" name="Picture 1" descr="A graph of different colored squares&#10;&#10;Description automatically generated"/>
                    <pic:cNvPicPr/>
                  </pic:nvPicPr>
                  <pic:blipFill>
                    <a:blip r:embed="rId23"/>
                    <a:stretch>
                      <a:fillRect/>
                    </a:stretch>
                  </pic:blipFill>
                  <pic:spPr>
                    <a:xfrm>
                      <a:off x="0" y="0"/>
                      <a:ext cx="1933200" cy="1569600"/>
                    </a:xfrm>
                    <a:prstGeom prst="rect">
                      <a:avLst/>
                    </a:prstGeom>
                  </pic:spPr>
                </pic:pic>
              </a:graphicData>
            </a:graphic>
          </wp:inline>
        </w:drawing>
      </w:r>
    </w:p>
    <w:p w14:paraId="159A22D9" w14:textId="77777777" w:rsidR="00432633" w:rsidRDefault="00432633" w:rsidP="00432633">
      <w:pPr>
        <w:pStyle w:val="TF"/>
      </w:pPr>
      <w:r w:rsidRPr="0042472F">
        <w:t xml:space="preserve">Figure </w:t>
      </w:r>
      <w:r w:rsidRPr="0003130A">
        <w:t>6.2.1.2.2.2.</w:t>
      </w:r>
      <w:r>
        <w:t>0</w:t>
      </w:r>
      <w:r w:rsidRPr="0042472F">
        <w:t>-</w:t>
      </w:r>
      <w:r>
        <w:t>4</w:t>
      </w:r>
      <w:r w:rsidRPr="0042472F">
        <w:t xml:space="preserve">: </w:t>
      </w:r>
      <w:r>
        <w:t>Power back-off results for the 3MHz channel at Fc=1625MHz.</w:t>
      </w:r>
    </w:p>
    <w:p w14:paraId="06B43A87" w14:textId="77777777" w:rsidR="00432633" w:rsidRPr="00432633" w:rsidRDefault="00432633" w:rsidP="00432633"/>
    <w:p w14:paraId="3B6C4A3A" w14:textId="77777777" w:rsidR="00E9263B" w:rsidRDefault="00E9263B" w:rsidP="00CE7B34">
      <w:pPr>
        <w:pStyle w:val="H6"/>
      </w:pPr>
      <w:bookmarkStart w:id="312" w:name="_Toc152002984"/>
      <w:bookmarkStart w:id="313" w:name="_Toc154586430"/>
      <w:r w:rsidRPr="0003130A">
        <w:t>6.2.1.2.2.2.1</w:t>
      </w:r>
      <w:r w:rsidRPr="0003130A">
        <w:tab/>
      </w:r>
      <w:r>
        <w:t>5MHz channel</w:t>
      </w:r>
      <w:bookmarkEnd w:id="312"/>
      <w:bookmarkEnd w:id="313"/>
    </w:p>
    <w:p w14:paraId="44686890" w14:textId="77777777" w:rsidR="00E9263B" w:rsidRPr="006525BE" w:rsidRDefault="00E9263B" w:rsidP="00E9263B"/>
    <w:p w14:paraId="74803FD0" w14:textId="77777777" w:rsidR="00E9263B" w:rsidRDefault="00E9263B" w:rsidP="00432496">
      <w:pPr>
        <w:pStyle w:val="TH"/>
      </w:pPr>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24"/>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25"/>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26"/>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27"/>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28"/>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29"/>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CE7B34">
      <w:pPr>
        <w:pStyle w:val="H6"/>
      </w:pPr>
      <w:bookmarkStart w:id="314" w:name="_Toc152002985"/>
      <w:bookmarkStart w:id="315" w:name="_Toc154586431"/>
      <w:r w:rsidRPr="0003130A">
        <w:t>6.2.1.2.2.2.</w:t>
      </w:r>
      <w:r>
        <w:t>2</w:t>
      </w:r>
      <w:r w:rsidRPr="0003130A">
        <w:tab/>
      </w:r>
      <w:r>
        <w:t>10MHz channel</w:t>
      </w:r>
      <w:bookmarkEnd w:id="314"/>
      <w:bookmarkEnd w:id="315"/>
    </w:p>
    <w:p w14:paraId="26CDB396" w14:textId="77777777" w:rsidR="00E9263B" w:rsidRPr="00533C05" w:rsidRDefault="00E9263B" w:rsidP="00E9263B"/>
    <w:p w14:paraId="3C6F575C" w14:textId="77777777" w:rsidR="00E9263B" w:rsidRDefault="00E9263B" w:rsidP="00432496">
      <w:pPr>
        <w:pStyle w:val="TH"/>
      </w:pPr>
      <w:r w:rsidRPr="00E27E4A">
        <w:rPr>
          <w:noProof/>
        </w:rPr>
        <w:lastRenderedPageBreak/>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30"/>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31"/>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32"/>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CE7B34">
      <w:pPr>
        <w:pStyle w:val="H6"/>
      </w:pPr>
      <w:bookmarkStart w:id="316" w:name="_Toc152002986"/>
      <w:bookmarkStart w:id="317" w:name="_Toc154586432"/>
      <w:r w:rsidRPr="0003130A">
        <w:t>6.2.1.2.2.2.</w:t>
      </w:r>
      <w:r>
        <w:t>3</w:t>
      </w:r>
      <w:r w:rsidRPr="0003130A">
        <w:tab/>
      </w:r>
      <w:r>
        <w:t>15MHz channel</w:t>
      </w:r>
      <w:bookmarkEnd w:id="316"/>
      <w:bookmarkEnd w:id="317"/>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33"/>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34"/>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0D106624" w:rsidR="00E9263B" w:rsidRDefault="00E9263B" w:rsidP="00CE7B34">
      <w:pPr>
        <w:pStyle w:val="H6"/>
      </w:pPr>
      <w:bookmarkStart w:id="318" w:name="_Toc152002987"/>
      <w:bookmarkStart w:id="319" w:name="_Toc154586433"/>
      <w:bookmarkStart w:id="320" w:name="_Toc155628601"/>
      <w:bookmarkStart w:id="321" w:name="_Toc162199666"/>
      <w:bookmarkStart w:id="322" w:name="_Toc185320787"/>
      <w:bookmarkStart w:id="323" w:name="_Toc185320855"/>
      <w:bookmarkStart w:id="324" w:name="_Toc187234751"/>
      <w:r>
        <w:t>6.2.1.2.2.3</w:t>
      </w:r>
      <w:r>
        <w:tab/>
        <w:t>Power back-off results for FCC</w:t>
      </w:r>
      <w:bookmarkEnd w:id="318"/>
      <w:bookmarkEnd w:id="319"/>
      <w:bookmarkEnd w:id="320"/>
      <w:bookmarkEnd w:id="321"/>
      <w:bookmarkEnd w:id="322"/>
      <w:bookmarkEnd w:id="323"/>
      <w:bookmarkEnd w:id="324"/>
    </w:p>
    <w:p w14:paraId="763C9339" w14:textId="77777777" w:rsidR="00E9263B" w:rsidRDefault="00E9263B" w:rsidP="00CE7B34">
      <w:pPr>
        <w:pStyle w:val="H6"/>
      </w:pPr>
      <w:bookmarkStart w:id="325" w:name="_Toc152002988"/>
      <w:bookmarkStart w:id="326" w:name="_Toc154586434"/>
      <w:bookmarkStart w:id="327" w:name="_Toc155628602"/>
      <w:bookmarkStart w:id="328" w:name="_Toc162199667"/>
      <w:bookmarkStart w:id="329" w:name="_Toc185320788"/>
      <w:bookmarkStart w:id="330" w:name="_Toc185320856"/>
      <w:bookmarkStart w:id="331" w:name="_Toc187234752"/>
      <w:r w:rsidRPr="0003130A">
        <w:t>6.2.1.2.2.</w:t>
      </w:r>
      <w:r>
        <w:t>3</w:t>
      </w:r>
      <w:r w:rsidRPr="0003130A">
        <w:t>.1</w:t>
      </w:r>
      <w:r w:rsidRPr="0003130A">
        <w:tab/>
      </w:r>
      <w:r>
        <w:t>5MHz channel</w:t>
      </w:r>
      <w:bookmarkEnd w:id="325"/>
      <w:bookmarkEnd w:id="326"/>
      <w:bookmarkEnd w:id="327"/>
      <w:bookmarkEnd w:id="328"/>
      <w:bookmarkEnd w:id="329"/>
      <w:bookmarkEnd w:id="330"/>
      <w:bookmarkEnd w:id="331"/>
    </w:p>
    <w:p w14:paraId="0CE8F728" w14:textId="77777777" w:rsidR="00E9263B" w:rsidRPr="006525BE" w:rsidRDefault="00E9263B" w:rsidP="00E9263B"/>
    <w:p w14:paraId="605E8056" w14:textId="77777777" w:rsidR="00E9263B" w:rsidRDefault="00E9263B" w:rsidP="00432496">
      <w:pPr>
        <w:pStyle w:val="TH"/>
      </w:pPr>
      <w:r w:rsidRPr="00A5019E">
        <w:rPr>
          <w:noProof/>
        </w:rPr>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35"/>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25"/>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lastRenderedPageBreak/>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36"/>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37"/>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38"/>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CE7B34">
      <w:pPr>
        <w:pStyle w:val="H6"/>
      </w:pPr>
      <w:bookmarkStart w:id="332" w:name="_Toc152002989"/>
      <w:bookmarkStart w:id="333" w:name="_Toc154586435"/>
      <w:r w:rsidRPr="0003130A">
        <w:t>6.2.1.2.2.</w:t>
      </w:r>
      <w:r>
        <w:t>3</w:t>
      </w:r>
      <w:r w:rsidRPr="0003130A">
        <w:t>.</w:t>
      </w:r>
      <w:r>
        <w:t>2</w:t>
      </w:r>
      <w:r w:rsidRPr="0003130A">
        <w:tab/>
      </w:r>
      <w:r>
        <w:t>10MHz channel</w:t>
      </w:r>
      <w:bookmarkEnd w:id="332"/>
      <w:bookmarkEnd w:id="333"/>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39"/>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40"/>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41"/>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CE7B34">
      <w:pPr>
        <w:pStyle w:val="H6"/>
      </w:pPr>
      <w:bookmarkStart w:id="334" w:name="_Toc152002990"/>
      <w:bookmarkStart w:id="335" w:name="_Toc154586436"/>
      <w:r w:rsidRPr="0003130A">
        <w:t>6.2.1.2.2.</w:t>
      </w:r>
      <w:r>
        <w:t>3</w:t>
      </w:r>
      <w:r w:rsidRPr="0003130A">
        <w:t>.</w:t>
      </w:r>
      <w:r>
        <w:t>3</w:t>
      </w:r>
      <w:r w:rsidRPr="0003130A">
        <w:tab/>
      </w:r>
      <w:r>
        <w:t>15MHz channel</w:t>
      </w:r>
      <w:bookmarkEnd w:id="334"/>
      <w:bookmarkEnd w:id="335"/>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42"/>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43"/>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CE7B34">
      <w:pPr>
        <w:pStyle w:val="H6"/>
      </w:pPr>
      <w:bookmarkStart w:id="336" w:name="_Toc152002991"/>
      <w:bookmarkStart w:id="337" w:name="_Toc154586437"/>
      <w:r>
        <w:t>6.2.1.2.2.4</w:t>
      </w:r>
      <w:r>
        <w:tab/>
        <w:t>Summary of the power back-off values</w:t>
      </w:r>
      <w:bookmarkEnd w:id="336"/>
      <w:bookmarkEnd w:id="337"/>
    </w:p>
    <w:p w14:paraId="2EC7C739" w14:textId="77777777" w:rsidR="001A786B" w:rsidRDefault="001A786B" w:rsidP="001A786B">
      <w:r>
        <w:t>Presented power back-off values can be summarised as follows:</w:t>
      </w:r>
    </w:p>
    <w:p w14:paraId="4132A714" w14:textId="4ECE4D0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001E0CE0">
        <w:t xml:space="preserve">Figure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187EEA80"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w:t>
      </w:r>
      <w:r w:rsidR="008D10DC">
        <w:t>centre</w:t>
      </w:r>
      <w:r>
        <w:t xml:space="preserve"> frequency of 1615.7MHz, after which power back-off values remain limited to the basic MPR requirements for any configuration case. </w:t>
      </w:r>
    </w:p>
    <w:p w14:paraId="0104A26D" w14:textId="5C3276EB"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001E0CE0">
        <w:t xml:space="preserve">Figure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A-MPR is needed at least for small allocations. And under the FCC regulations no A-MPR is needed even for the right-most channel because there are no out-of-band emission requirements for higher frequencies. </w:t>
      </w:r>
    </w:p>
    <w:p w14:paraId="29D7E360" w14:textId="29978928" w:rsidR="001A786B" w:rsidRDefault="001A786B" w:rsidP="001A786B">
      <w:pPr>
        <w:pStyle w:val="B1"/>
      </w:pPr>
      <w:r>
        <w:t>-</w:t>
      </w:r>
      <w:r>
        <w:tab/>
        <w:t xml:space="preserve">As for the 10 and 15MHz channels, even if we shift the channel to the right from the leftmost band edge, some configuration cases would still require A-MPR irrespective of whether it is ETSI or FCC requirements. As in </w:t>
      </w:r>
      <w:r w:rsidR="001E0CE0">
        <w:t xml:space="preserve">the </w:t>
      </w:r>
      <w:r>
        <w:t>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26E51052" w:rsidR="001A786B" w:rsidRDefault="001A786B" w:rsidP="001A786B">
      <w:r>
        <w:t>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CE7B34">
      <w:pPr>
        <w:pStyle w:val="Heading5"/>
      </w:pPr>
      <w:bookmarkStart w:id="338" w:name="_Toc152002992"/>
      <w:bookmarkStart w:id="339" w:name="_Toc154586438"/>
      <w:bookmarkStart w:id="340" w:name="_Toc155628603"/>
      <w:bookmarkStart w:id="341" w:name="_Toc162199668"/>
      <w:bookmarkStart w:id="342" w:name="_Toc185320789"/>
      <w:bookmarkStart w:id="343" w:name="_Toc185320857"/>
      <w:bookmarkStart w:id="344" w:name="_Toc187234753"/>
      <w:bookmarkStart w:id="345" w:name="_Toc189042761"/>
      <w:bookmarkStart w:id="346" w:name="_Toc189042807"/>
      <w:bookmarkStart w:id="347" w:name="_Toc189045752"/>
      <w:bookmarkStart w:id="348" w:name="_Toc200383703"/>
      <w:bookmarkStart w:id="349" w:name="_Toc208587779"/>
      <w:r>
        <w:t>6.2.1.2.3</w:t>
      </w:r>
      <w:r>
        <w:tab/>
        <w:t>Additional maximum power reduction (company #</w:t>
      </w:r>
      <w:r w:rsidR="000B65EC">
        <w:t>2</w:t>
      </w:r>
      <w:r>
        <w:t>)</w:t>
      </w:r>
      <w:bookmarkEnd w:id="338"/>
      <w:bookmarkEnd w:id="339"/>
      <w:bookmarkEnd w:id="340"/>
      <w:bookmarkEnd w:id="341"/>
      <w:bookmarkEnd w:id="342"/>
      <w:bookmarkEnd w:id="343"/>
      <w:bookmarkEnd w:id="344"/>
      <w:bookmarkEnd w:id="345"/>
      <w:bookmarkEnd w:id="346"/>
      <w:bookmarkEnd w:id="347"/>
      <w:bookmarkEnd w:id="348"/>
      <w:bookmarkEnd w:id="349"/>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CE7B34">
      <w:pPr>
        <w:pStyle w:val="H6"/>
      </w:pPr>
      <w:bookmarkStart w:id="350" w:name="_Toc152002993"/>
      <w:bookmarkStart w:id="351" w:name="_Toc154586439"/>
      <w:r w:rsidRPr="003B635B">
        <w:t>6.2.1.2.3</w:t>
      </w:r>
      <w:r>
        <w:t>.1</w:t>
      </w:r>
      <w:r>
        <w:tab/>
      </w:r>
      <w:r w:rsidRPr="00394573">
        <w:t>5MHz channel</w:t>
      </w:r>
      <w:bookmarkEnd w:id="350"/>
      <w:bookmarkEnd w:id="351"/>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47"/>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48"/>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49"/>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50"/>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51"/>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52"/>
                    <a:stretch>
                      <a:fillRect/>
                    </a:stretch>
                  </pic:blipFill>
                  <pic:spPr>
                    <a:xfrm>
                      <a:off x="0" y="0"/>
                      <a:ext cx="1966127" cy="1607620"/>
                    </a:xfrm>
                    <a:prstGeom prst="rect">
                      <a:avLst/>
                    </a:prstGeom>
                  </pic:spPr>
                </pic:pic>
              </a:graphicData>
            </a:graphic>
          </wp:inline>
        </w:drawing>
      </w:r>
    </w:p>
    <w:p w14:paraId="3B794DD0" w14:textId="77777777" w:rsidR="00244948" w:rsidRDefault="00244948" w:rsidP="00244948"/>
    <w:p w14:paraId="2CE2FEEF" w14:textId="64A57B55"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53"/>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54"/>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55"/>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56"/>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57"/>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D77284"/>
    <w:p w14:paraId="3EB9F620" w14:textId="642817F9" w:rsidR="003B635B" w:rsidRPr="00394573" w:rsidRDefault="003B635B" w:rsidP="00CE7B34">
      <w:pPr>
        <w:pStyle w:val="H6"/>
      </w:pPr>
      <w:bookmarkStart w:id="352" w:name="_Toc152002994"/>
      <w:bookmarkStart w:id="353" w:name="_Toc154586440"/>
      <w:r w:rsidRPr="003B635B">
        <w:t>6.2.1.2.3.</w:t>
      </w:r>
      <w:r>
        <w:t>2</w:t>
      </w:r>
      <w:r w:rsidRPr="00394573">
        <w:tab/>
      </w:r>
      <w:r>
        <w:t>10</w:t>
      </w:r>
      <w:r w:rsidRPr="00394573">
        <w:t>MHz channel</w:t>
      </w:r>
      <w:bookmarkEnd w:id="352"/>
      <w:bookmarkEnd w:id="353"/>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58"/>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59"/>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60"/>
                    <a:stretch>
                      <a:fillRect/>
                    </a:stretch>
                  </pic:blipFill>
                  <pic:spPr>
                    <a:xfrm>
                      <a:off x="0" y="0"/>
                      <a:ext cx="1975511" cy="1622604"/>
                    </a:xfrm>
                    <a:prstGeom prst="rect">
                      <a:avLst/>
                    </a:prstGeom>
                  </pic:spPr>
                </pic:pic>
              </a:graphicData>
            </a:graphic>
          </wp:inline>
        </w:drawing>
      </w:r>
    </w:p>
    <w:p w14:paraId="1F4D818B" w14:textId="77777777" w:rsidR="00590F7A" w:rsidRDefault="00590F7A" w:rsidP="00590F7A"/>
    <w:p w14:paraId="532E90C4" w14:textId="3C2CD754"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61"/>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62"/>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63"/>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CE7B34">
      <w:pPr>
        <w:pStyle w:val="H6"/>
      </w:pPr>
      <w:bookmarkStart w:id="354" w:name="_Toc152002995"/>
      <w:bookmarkStart w:id="355" w:name="_Toc154586441"/>
      <w:r w:rsidRPr="003B635B">
        <w:t>6.2.1.2.3.</w:t>
      </w:r>
      <w:r>
        <w:t>3</w:t>
      </w:r>
      <w:r w:rsidRPr="00394573">
        <w:tab/>
      </w:r>
      <w:r>
        <w:t>15</w:t>
      </w:r>
      <w:r w:rsidRPr="00394573">
        <w:t>MHz channel</w:t>
      </w:r>
      <w:bookmarkEnd w:id="354"/>
      <w:bookmarkEnd w:id="355"/>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64"/>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65"/>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66"/>
                    <a:stretch>
                      <a:fillRect/>
                    </a:stretch>
                  </pic:blipFill>
                  <pic:spPr>
                    <a:xfrm>
                      <a:off x="0" y="0"/>
                      <a:ext cx="1897650" cy="1581375"/>
                    </a:xfrm>
                    <a:prstGeom prst="rect">
                      <a:avLst/>
                    </a:prstGeom>
                  </pic:spPr>
                </pic:pic>
              </a:graphicData>
            </a:graphic>
          </wp:inline>
        </w:drawing>
      </w:r>
    </w:p>
    <w:p w14:paraId="368252AF" w14:textId="77777777" w:rsidR="001E0CE0" w:rsidRDefault="001E0CE0" w:rsidP="001E0CE0"/>
    <w:p w14:paraId="4153EB72" w14:textId="1600C495"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67"/>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68"/>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69"/>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CE7B34">
      <w:pPr>
        <w:pStyle w:val="Heading5"/>
      </w:pPr>
      <w:bookmarkStart w:id="356" w:name="_Toc152002996"/>
      <w:bookmarkStart w:id="357" w:name="_Toc154586442"/>
      <w:bookmarkStart w:id="358" w:name="_Toc155628604"/>
      <w:bookmarkStart w:id="359" w:name="_Toc162199669"/>
      <w:bookmarkStart w:id="360" w:name="_Toc185320790"/>
      <w:bookmarkStart w:id="361" w:name="_Toc185320858"/>
      <w:bookmarkStart w:id="362" w:name="_Toc187234754"/>
      <w:bookmarkStart w:id="363" w:name="_Toc189042762"/>
      <w:bookmarkStart w:id="364" w:name="_Toc189042808"/>
      <w:bookmarkStart w:id="365" w:name="_Toc189045753"/>
      <w:bookmarkStart w:id="366" w:name="_Toc200383704"/>
      <w:bookmarkStart w:id="367" w:name="_Toc208587780"/>
      <w:r>
        <w:t>6.2.1.2.4</w:t>
      </w:r>
      <w:r>
        <w:tab/>
        <w:t>Additional maximum power reduction (company #3)</w:t>
      </w:r>
      <w:bookmarkEnd w:id="356"/>
      <w:bookmarkEnd w:id="357"/>
      <w:bookmarkEnd w:id="358"/>
      <w:bookmarkEnd w:id="359"/>
      <w:bookmarkEnd w:id="360"/>
      <w:bookmarkEnd w:id="361"/>
      <w:bookmarkEnd w:id="362"/>
      <w:bookmarkEnd w:id="363"/>
      <w:bookmarkEnd w:id="364"/>
      <w:bookmarkEnd w:id="365"/>
      <w:bookmarkEnd w:id="366"/>
      <w:bookmarkEnd w:id="367"/>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t>-</w:t>
      </w:r>
      <w:r>
        <w:tab/>
      </w:r>
      <w:r w:rsidRPr="00FA144A">
        <w:t>Maximum back-off is needed to meet -40dBm/MHz floor at 5MHz offset at:</w:t>
      </w:r>
    </w:p>
    <w:p w14:paraId="5B7D3E80" w14:textId="77777777" w:rsidR="002B6A24" w:rsidRPr="00FA144A" w:rsidRDefault="002B6A24" w:rsidP="004C145F">
      <w:pPr>
        <w:pStyle w:val="B3"/>
      </w:pPr>
      <w:r>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Default="00CF222C" w:rsidP="00146D9A"/>
    <w:p w14:paraId="462F42BD" w14:textId="77777777" w:rsidR="002F39A3" w:rsidRDefault="002F39A3" w:rsidP="002F39A3">
      <w:pPr>
        <w:pStyle w:val="Heading5"/>
      </w:pPr>
      <w:bookmarkStart w:id="368" w:name="_Toc200383705"/>
      <w:bookmarkStart w:id="369" w:name="_Toc208587781"/>
      <w:r>
        <w:t>6.2.1.2.4a</w:t>
      </w:r>
      <w:r>
        <w:tab/>
        <w:t>Additional maximum power reduction (company #4)</w:t>
      </w:r>
      <w:bookmarkEnd w:id="368"/>
      <w:bookmarkEnd w:id="369"/>
    </w:p>
    <w:p w14:paraId="1E20229B" w14:textId="77777777" w:rsidR="002F39A3" w:rsidRDefault="002F39A3" w:rsidP="002F39A3">
      <w:r>
        <w:t>The following common parameters are assumed for the power back-off simulation:</w:t>
      </w:r>
    </w:p>
    <w:p w14:paraId="51DC54E5" w14:textId="77777777" w:rsidR="002F39A3" w:rsidRDefault="002F39A3" w:rsidP="002F39A3">
      <w:pPr>
        <w:pStyle w:val="B1"/>
      </w:pPr>
      <w:r>
        <w:t>-</w:t>
      </w:r>
      <w:r>
        <w:tab/>
        <w:t>Operating band 1610 MHz – 1626.5 MHz</w:t>
      </w:r>
    </w:p>
    <w:p w14:paraId="0CB1C510" w14:textId="77777777" w:rsidR="002F39A3" w:rsidRDefault="002F39A3" w:rsidP="002F39A3">
      <w:pPr>
        <w:pStyle w:val="B1"/>
      </w:pPr>
      <w:r>
        <w:t>-</w:t>
      </w:r>
      <w:r>
        <w:tab/>
        <w:t>Power class PC3</w:t>
      </w:r>
    </w:p>
    <w:p w14:paraId="1AE1B18F" w14:textId="77777777" w:rsidR="002F39A3" w:rsidRDefault="002F39A3" w:rsidP="002F39A3">
      <w:pPr>
        <w:pStyle w:val="B1"/>
      </w:pPr>
      <w:r>
        <w:t>-</w:t>
      </w:r>
      <w:r>
        <w:tab/>
        <w:t>WOLA processing</w:t>
      </w:r>
    </w:p>
    <w:p w14:paraId="5F657E02" w14:textId="77777777" w:rsidR="002F39A3" w:rsidRDefault="002F39A3" w:rsidP="002F39A3">
      <w:pPr>
        <w:pStyle w:val="B1"/>
      </w:pPr>
      <w:r>
        <w:t>-</w:t>
      </w:r>
      <w:r>
        <w:tab/>
        <w:t>I/Q image -28 dBc</w:t>
      </w:r>
    </w:p>
    <w:p w14:paraId="53A0025E" w14:textId="77777777" w:rsidR="002F39A3" w:rsidRDefault="002F39A3" w:rsidP="002F39A3">
      <w:pPr>
        <w:pStyle w:val="B1"/>
      </w:pPr>
      <w:r>
        <w:t>-</w:t>
      </w:r>
      <w:r>
        <w:tab/>
        <w:t>Carrier leakage -28 dBc</w:t>
      </w:r>
    </w:p>
    <w:p w14:paraId="3C87C2B7" w14:textId="77777777" w:rsidR="002F39A3" w:rsidRDefault="002F39A3" w:rsidP="002F39A3">
      <w:pPr>
        <w:pStyle w:val="B1"/>
      </w:pPr>
      <w:r>
        <w:t>-</w:t>
      </w:r>
      <w:r>
        <w:tab/>
        <w:t>CIM3 -60 dBc, CIM5 -70 dBc</w:t>
      </w:r>
    </w:p>
    <w:p w14:paraId="3F45B5E8" w14:textId="77777777" w:rsidR="002F39A3" w:rsidRDefault="002F39A3" w:rsidP="002F39A3">
      <w:pPr>
        <w:pStyle w:val="B1"/>
      </w:pPr>
      <w:r>
        <w:t>-</w:t>
      </w:r>
      <w:r>
        <w:tab/>
        <w:t xml:space="preserve">Only additional emission requirements from FCC (NS_03N) and ETSI (NS_04N, NS_05N) regulations are simulated. </w:t>
      </w:r>
    </w:p>
    <w:p w14:paraId="70604D6F" w14:textId="77777777" w:rsidR="002F39A3" w:rsidRDefault="002F39A3" w:rsidP="002F39A3">
      <w:pPr>
        <w:pStyle w:val="B1"/>
      </w:pPr>
      <w:r>
        <w:t>-</w:t>
      </w:r>
      <w:r>
        <w:tab/>
        <w:t>Other gating factors (ACLR, SEM, etc.) are excluded because they are handled by MPR.</w:t>
      </w:r>
    </w:p>
    <w:p w14:paraId="39879875" w14:textId="3C043156" w:rsidR="002F39A3" w:rsidRDefault="0096696C" w:rsidP="0096696C">
      <w:pPr>
        <w:pStyle w:val="NO"/>
        <w:rPr>
          <w:noProof/>
        </w:rPr>
      </w:pPr>
      <w:r w:rsidRPr="007B0C05">
        <w:t>NOTE:</w:t>
      </w:r>
      <w:r>
        <w:tab/>
      </w:r>
      <w:r w:rsidRPr="007B0C05">
        <w:t xml:space="preserve">According to the proponent view, the averaging time limit of 2 ms in the additional spurious emission masks has a notable effect on the emissions. For example, the maximum A-MPR </w:t>
      </w:r>
      <w:r>
        <w:t xml:space="preserve">for the 3MHz channel </w:t>
      </w:r>
      <w:r w:rsidRPr="007B0C05">
        <w:t>with DFT-s-OFDM QPSK would be 2.5 dB instead of 4 dB if the time limit was ignored</w:t>
      </w:r>
      <w:r>
        <w:t>.</w:t>
      </w:r>
    </w:p>
    <w:p w14:paraId="21F0812B" w14:textId="77777777" w:rsidR="002F39A3" w:rsidRDefault="002F39A3" w:rsidP="002F39A3">
      <w:pPr>
        <w:pStyle w:val="Heading6"/>
        <w:rPr>
          <w:noProof/>
        </w:rPr>
      </w:pPr>
      <w:bookmarkStart w:id="370" w:name="_Toc200383706"/>
      <w:bookmarkStart w:id="371" w:name="_Toc208587782"/>
      <w:r>
        <w:rPr>
          <w:noProof/>
        </w:rPr>
        <w:t>6.2.1.2.4a.1</w:t>
      </w:r>
      <w:r>
        <w:rPr>
          <w:noProof/>
        </w:rPr>
        <w:tab/>
        <w:t>Power back-off results for FCC</w:t>
      </w:r>
      <w:bookmarkEnd w:id="370"/>
      <w:bookmarkEnd w:id="371"/>
    </w:p>
    <w:p w14:paraId="6CAE68E8" w14:textId="77777777" w:rsidR="00656801" w:rsidRDefault="00656801" w:rsidP="00656801">
      <w:pPr>
        <w:pStyle w:val="Heading6"/>
        <w:rPr>
          <w:noProof/>
        </w:rPr>
      </w:pPr>
      <w:bookmarkStart w:id="372" w:name="_Toc208587783"/>
      <w:r>
        <w:rPr>
          <w:noProof/>
        </w:rPr>
        <w:t>6.2.1.2.4a.1.0</w:t>
      </w:r>
      <w:r>
        <w:rPr>
          <w:noProof/>
        </w:rPr>
        <w:tab/>
        <w:t>3MHz channel</w:t>
      </w:r>
      <w:bookmarkEnd w:id="372"/>
    </w:p>
    <w:p w14:paraId="79FB7268" w14:textId="77777777" w:rsidR="00656801" w:rsidRPr="00804D6B" w:rsidRDefault="00656801" w:rsidP="00656801">
      <w:pPr>
        <w:pStyle w:val="TH"/>
        <w:rPr>
          <w:lang w:val="en-US"/>
        </w:rPr>
      </w:pPr>
      <w:r w:rsidRPr="00804D6B">
        <w:rPr>
          <w:noProof/>
          <w:lang w:val="en-US"/>
        </w:rPr>
        <w:drawing>
          <wp:inline distT="0" distB="0" distL="0" distR="0" wp14:anchorId="27DC543B" wp14:editId="4A981D38">
            <wp:extent cx="1796400" cy="1346400"/>
            <wp:effectExtent l="0" t="0" r="0" b="0"/>
            <wp:docPr id="1745878297" name="Picture 3" descr="A graph with numbers and a green and red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60095" name="Picture 3" descr="A graph with numbers and a green and red graph&#10;&#10;Description automatically generated with medium confidenc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804D6B">
        <w:rPr>
          <w:noProof/>
          <w:lang w:val="en-US"/>
        </w:rPr>
        <w:drawing>
          <wp:inline distT="0" distB="0" distL="0" distR="0" wp14:anchorId="48A5D99D" wp14:editId="1D9A47EF">
            <wp:extent cx="1796400" cy="1346400"/>
            <wp:effectExtent l="0" t="0" r="0" b="0"/>
            <wp:docPr id="179367413" name="Picture 4" descr="A graph with different colored squar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56938" name="Picture 4" descr="A graph with different colored squares and number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lang w:val="en-US"/>
        </w:rPr>
        <w:drawing>
          <wp:inline distT="0" distB="0" distL="0" distR="0" wp14:anchorId="42C664E1" wp14:editId="5018E966">
            <wp:extent cx="1792800" cy="1342800"/>
            <wp:effectExtent l="0" t="0" r="0" b="3810"/>
            <wp:docPr id="1851392686" name="Picture 5" descr="A graph with blue and pin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92686" name="Picture 5" descr="A graph with blue and pink squares&#10;&#10;AI-generated content may be incorrect."/>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792800" cy="1342800"/>
                    </a:xfrm>
                    <a:prstGeom prst="rect">
                      <a:avLst/>
                    </a:prstGeom>
                  </pic:spPr>
                </pic:pic>
              </a:graphicData>
            </a:graphic>
          </wp:inline>
        </w:drawing>
      </w:r>
    </w:p>
    <w:p w14:paraId="3E60EFCD" w14:textId="77777777" w:rsidR="00656801" w:rsidRDefault="00656801" w:rsidP="00656801">
      <w:pPr>
        <w:pStyle w:val="TF"/>
      </w:pPr>
      <w:r>
        <w:t xml:space="preserve">Figure 6.2.1.2.4a.1.0-1: Power back-off values for FCC at the the </w:t>
      </w:r>
      <w:r w:rsidRPr="007D5CA0">
        <w:t xml:space="preserve">lower edge </w:t>
      </w:r>
      <w:r>
        <w:t>at</w:t>
      </w:r>
      <w:r w:rsidRPr="007D5CA0">
        <w:t xml:space="preserve"> </w:t>
      </w:r>
      <w:r>
        <w:t>Fc</w:t>
      </w:r>
      <w:r w:rsidRPr="007D5CA0">
        <w:t xml:space="preserve"> = 1611.5 MHz</w:t>
      </w:r>
      <w:r>
        <w:t>.</w:t>
      </w:r>
    </w:p>
    <w:p w14:paraId="6BE2B79B" w14:textId="77777777" w:rsidR="00656801" w:rsidRPr="00656801" w:rsidRDefault="00656801" w:rsidP="00656801"/>
    <w:p w14:paraId="22981F19" w14:textId="77777777" w:rsidR="002F39A3" w:rsidRDefault="002F39A3" w:rsidP="002F39A3">
      <w:pPr>
        <w:pStyle w:val="Heading6"/>
        <w:rPr>
          <w:noProof/>
        </w:rPr>
      </w:pPr>
      <w:bookmarkStart w:id="373" w:name="_Toc200383707"/>
      <w:bookmarkStart w:id="374" w:name="_Toc208587784"/>
      <w:r>
        <w:rPr>
          <w:noProof/>
        </w:rPr>
        <w:t>6.2.1.2.4a.1.1</w:t>
      </w:r>
      <w:r>
        <w:rPr>
          <w:noProof/>
        </w:rPr>
        <w:tab/>
        <w:t>5MHz channel</w:t>
      </w:r>
      <w:bookmarkEnd w:id="373"/>
      <w:bookmarkEnd w:id="374"/>
    </w:p>
    <w:p w14:paraId="40EDB8B4" w14:textId="77777777" w:rsidR="002F39A3" w:rsidRPr="00620B0C" w:rsidRDefault="002F39A3" w:rsidP="002F39A3"/>
    <w:p w14:paraId="7AD3BB30" w14:textId="77777777" w:rsidR="002F39A3" w:rsidRDefault="002F39A3" w:rsidP="002F39A3">
      <w:pPr>
        <w:jc w:val="center"/>
        <w:rPr>
          <w:noProof/>
        </w:rPr>
      </w:pPr>
      <w:r>
        <w:rPr>
          <w:noProof/>
        </w:rPr>
        <w:drawing>
          <wp:inline distT="0" distB="0" distL="0" distR="0" wp14:anchorId="63E3CB2B" wp14:editId="34F6224A">
            <wp:extent cx="1886400" cy="1414800"/>
            <wp:effectExtent l="0" t="0" r="6350" b="0"/>
            <wp:docPr id="1612748793"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64824" name="Picture 3" descr="A graph with different colored squares&#10;&#10;AI-generated content may be incorrect."/>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618E3969" wp14:editId="283D6AC1">
            <wp:extent cx="1886400" cy="1414800"/>
            <wp:effectExtent l="0" t="0" r="6350" b="0"/>
            <wp:docPr id="972821785"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2437" name="Picture 4" descr="A graph with different colored bars&#10;&#10;AI-generated content may be incorrect."/>
                    <pic:cNvPicPr preferRelativeResize="0"/>
                  </pic:nvPicPr>
                  <pic:blipFill>
                    <a:blip r:embed="rId74"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57354062" wp14:editId="30F3DA60">
            <wp:extent cx="1886400" cy="1414800"/>
            <wp:effectExtent l="0" t="0" r="6350" b="0"/>
            <wp:docPr id="571546080" name="Picture 2" descr="A graph with colorful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6080" name="Picture 2" descr="A graph with colorful squares and numbers&#10;&#10;AI-generated content may be incorrect."/>
                    <pic:cNvPicPr preferRelativeResize="0"/>
                  </pic:nvPicPr>
                  <pic:blipFill>
                    <a:blip r:embed="rId75"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p>
    <w:p w14:paraId="27C10C90" w14:textId="77777777" w:rsidR="002F39A3" w:rsidRDefault="002F39A3" w:rsidP="002F39A3">
      <w:pPr>
        <w:pStyle w:val="TF"/>
        <w:rPr>
          <w:noProof/>
        </w:rPr>
      </w:pPr>
      <w:r>
        <w:rPr>
          <w:noProof/>
        </w:rPr>
        <w:t xml:space="preserve">Figure </w:t>
      </w:r>
      <w:r w:rsidRPr="00E82213">
        <w:rPr>
          <w:noProof/>
        </w:rPr>
        <w:t>6.2.1.2.4a</w:t>
      </w:r>
      <w:r>
        <w:rPr>
          <w:noProof/>
        </w:rPr>
        <w:t xml:space="preserve">.1.1-1: 5MHz channel at </w:t>
      </w:r>
      <w:r w:rsidRPr="00E82213">
        <w:rPr>
          <w:noProof/>
        </w:rPr>
        <w:t>Fc = 1612.5 MHz</w:t>
      </w:r>
      <w:r>
        <w:rPr>
          <w:noProof/>
        </w:rPr>
        <w:t>.</w:t>
      </w:r>
    </w:p>
    <w:p w14:paraId="340BA7FC" w14:textId="77777777" w:rsidR="002F39A3" w:rsidRDefault="002F39A3" w:rsidP="002F39A3">
      <w:pPr>
        <w:rPr>
          <w:noProof/>
        </w:rPr>
      </w:pPr>
    </w:p>
    <w:p w14:paraId="3E3846D0" w14:textId="77777777" w:rsidR="002F39A3" w:rsidRDefault="002F39A3" w:rsidP="002F39A3">
      <w:pPr>
        <w:jc w:val="center"/>
        <w:rPr>
          <w:noProof/>
        </w:rPr>
      </w:pPr>
      <w:r>
        <w:rPr>
          <w:noProof/>
        </w:rPr>
        <w:drawing>
          <wp:inline distT="0" distB="0" distL="0" distR="0" wp14:anchorId="160D687F" wp14:editId="1B6E9EE4">
            <wp:extent cx="1796400" cy="1346400"/>
            <wp:effectExtent l="0" t="0" r="0" b="6350"/>
            <wp:docPr id="2042802544"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2323" name="Picture 3" descr="A graph with green and blue bars&#10;&#10;AI-generated content may be incorrect."/>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DD240A1" wp14:editId="06065C59">
            <wp:extent cx="1796400" cy="1346400"/>
            <wp:effectExtent l="0" t="0" r="0" b="6350"/>
            <wp:docPr id="1611309536"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7424" name="Picture 4" descr="A graph with green bars and numbers&#10;&#10;AI-generated content may be incorrect."/>
                    <pic:cNvPicPr preferRelativeResize="0"/>
                  </pic:nvPicPr>
                  <pic:blipFill>
                    <a:blip r:embed="rId7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D117F8D" wp14:editId="6357070F">
            <wp:extent cx="1796400" cy="1346400"/>
            <wp:effectExtent l="0" t="0" r="0" b="0"/>
            <wp:docPr id="1324126533"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6533" name="Picture 2" descr="A graph with green bars and numbers&#10;&#10;AI-generated content may be incorrect."/>
                    <pic:cNvPicPr preferRelativeResize="0"/>
                  </pic:nvPicPr>
                  <pic:blipFill>
                    <a:blip r:embed="rId7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001725B" w14:textId="77777777" w:rsidR="002F39A3" w:rsidRDefault="002F39A3" w:rsidP="002F39A3">
      <w:pPr>
        <w:pStyle w:val="TF"/>
        <w:rPr>
          <w:noProof/>
        </w:rPr>
      </w:pPr>
      <w:r>
        <w:rPr>
          <w:noProof/>
        </w:rPr>
        <w:t xml:space="preserve">Figure </w:t>
      </w:r>
      <w:r w:rsidRPr="00E82213">
        <w:rPr>
          <w:noProof/>
        </w:rPr>
        <w:t>6.2.1.2.4a</w:t>
      </w:r>
      <w:r>
        <w:rPr>
          <w:noProof/>
        </w:rPr>
        <w:t xml:space="preserve">.1.1-2: 5MHz channel at </w:t>
      </w:r>
      <w:r w:rsidRPr="00E82213">
        <w:rPr>
          <w:noProof/>
        </w:rPr>
        <w:t>Fc = 161</w:t>
      </w:r>
      <w:r>
        <w:rPr>
          <w:noProof/>
        </w:rPr>
        <w:t>3</w:t>
      </w:r>
      <w:r w:rsidRPr="00E82213">
        <w:rPr>
          <w:noProof/>
        </w:rPr>
        <w:t>.</w:t>
      </w:r>
      <w:r>
        <w:rPr>
          <w:noProof/>
        </w:rPr>
        <w:t>9</w:t>
      </w:r>
      <w:r w:rsidRPr="00E82213">
        <w:rPr>
          <w:noProof/>
        </w:rPr>
        <w:t xml:space="preserve"> MHz</w:t>
      </w:r>
      <w:r>
        <w:rPr>
          <w:noProof/>
        </w:rPr>
        <w:t>.</w:t>
      </w:r>
    </w:p>
    <w:p w14:paraId="228CC9E7" w14:textId="77777777" w:rsidR="002F39A3" w:rsidRDefault="002F39A3" w:rsidP="002F39A3">
      <w:pPr>
        <w:rPr>
          <w:noProof/>
        </w:rPr>
      </w:pPr>
    </w:p>
    <w:p w14:paraId="0E2A6947" w14:textId="77777777" w:rsidR="002F39A3" w:rsidRDefault="002F39A3" w:rsidP="002F39A3">
      <w:pPr>
        <w:jc w:val="center"/>
        <w:rPr>
          <w:noProof/>
        </w:rPr>
      </w:pPr>
      <w:r>
        <w:rPr>
          <w:noProof/>
        </w:rPr>
        <w:drawing>
          <wp:inline distT="0" distB="0" distL="0" distR="0" wp14:anchorId="1CB6A531" wp14:editId="25EBFB01">
            <wp:extent cx="1796400" cy="1346400"/>
            <wp:effectExtent l="0" t="0" r="0" b="6350"/>
            <wp:docPr id="2118518837" name="Picture 3"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89293" name="Picture 3" descr="A graph with green squares and numbers&#10;&#10;AI-generated content may be incorrect."/>
                    <pic:cNvPicPr preferRelativeResize="0"/>
                  </pic:nvPicPr>
                  <pic:blipFill>
                    <a:blip r:embed="rId7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90923A9" wp14:editId="1EAA037B">
            <wp:extent cx="1796400" cy="1346400"/>
            <wp:effectExtent l="0" t="0" r="0" b="6350"/>
            <wp:docPr id="1388422744"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58947" name="Picture 4" descr="A graph with green bars and numbers&#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B544D89" wp14:editId="6C2F8863">
            <wp:extent cx="1796400" cy="1346400"/>
            <wp:effectExtent l="0" t="0" r="0" b="0"/>
            <wp:docPr id="1242372314" name="Picture 2"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72314" name="Picture 2" descr="A graph with green squares and numbers&#10;&#10;AI-generated content may be incorrect."/>
                    <pic:cNvPicPr preferRelativeResize="0"/>
                  </pic:nvPicPr>
                  <pic:blipFill>
                    <a:blip r:embed="rId8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0C1591C7" w14:textId="35B8EF4D" w:rsidR="002F39A3" w:rsidRDefault="002F39A3" w:rsidP="002F39A3">
      <w:pPr>
        <w:pStyle w:val="TF"/>
        <w:rPr>
          <w:noProof/>
        </w:rPr>
      </w:pPr>
      <w:r>
        <w:rPr>
          <w:noProof/>
        </w:rPr>
        <w:t xml:space="preserve">Figure </w:t>
      </w:r>
      <w:r w:rsidRPr="00E82213">
        <w:rPr>
          <w:noProof/>
        </w:rPr>
        <w:t>6.2.1.2.4a</w:t>
      </w:r>
      <w:r>
        <w:rPr>
          <w:noProof/>
        </w:rPr>
        <w:t>.1</w:t>
      </w:r>
      <w:r w:rsidR="00D63D9B">
        <w:rPr>
          <w:noProof/>
        </w:rPr>
        <w:t>.1</w:t>
      </w:r>
      <w:r>
        <w:rPr>
          <w:noProof/>
        </w:rPr>
        <w:t xml:space="preserve">-3: 5MHz channel at </w:t>
      </w:r>
      <w:r w:rsidRPr="00E82213">
        <w:rPr>
          <w:noProof/>
        </w:rPr>
        <w:t>Fc = 161</w:t>
      </w:r>
      <w:r>
        <w:rPr>
          <w:noProof/>
        </w:rPr>
        <w:t>5</w:t>
      </w:r>
      <w:r w:rsidRPr="00E82213">
        <w:rPr>
          <w:noProof/>
        </w:rPr>
        <w:t>.</w:t>
      </w:r>
      <w:r>
        <w:rPr>
          <w:noProof/>
        </w:rPr>
        <w:t>7</w:t>
      </w:r>
      <w:r w:rsidRPr="00E82213">
        <w:rPr>
          <w:noProof/>
        </w:rPr>
        <w:t xml:space="preserve"> MHz</w:t>
      </w:r>
      <w:r>
        <w:rPr>
          <w:noProof/>
        </w:rPr>
        <w:t>.</w:t>
      </w:r>
    </w:p>
    <w:p w14:paraId="32862F9F" w14:textId="77777777" w:rsidR="002F39A3" w:rsidRDefault="002F39A3" w:rsidP="002F39A3">
      <w:pPr>
        <w:pStyle w:val="Heading6"/>
        <w:rPr>
          <w:noProof/>
        </w:rPr>
      </w:pPr>
      <w:bookmarkStart w:id="375" w:name="_Toc200383708"/>
      <w:bookmarkStart w:id="376" w:name="_Toc208587785"/>
      <w:r>
        <w:rPr>
          <w:noProof/>
        </w:rPr>
        <w:t>6.2.1.2.4a.1.2</w:t>
      </w:r>
      <w:r>
        <w:rPr>
          <w:noProof/>
        </w:rPr>
        <w:tab/>
        <w:t>10MHz channel</w:t>
      </w:r>
      <w:bookmarkEnd w:id="375"/>
      <w:bookmarkEnd w:id="376"/>
    </w:p>
    <w:p w14:paraId="60DDC6AB" w14:textId="77777777" w:rsidR="002F39A3" w:rsidRDefault="002F39A3" w:rsidP="002F39A3">
      <w:pPr>
        <w:jc w:val="center"/>
        <w:rPr>
          <w:noProof/>
        </w:rPr>
      </w:pPr>
      <w:r>
        <w:rPr>
          <w:noProof/>
        </w:rPr>
        <w:drawing>
          <wp:inline distT="0" distB="0" distL="0" distR="0" wp14:anchorId="76903579" wp14:editId="1560585F">
            <wp:extent cx="1796400" cy="1346400"/>
            <wp:effectExtent l="0" t="0" r="0" b="6350"/>
            <wp:docPr id="119758305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1210" name="Picture 3" descr="A graph of a diagram&#10;&#10;AI-generated content may be incorrect."/>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2B0044" wp14:editId="08B5FCAF">
            <wp:extent cx="1796400" cy="1346400"/>
            <wp:effectExtent l="0" t="0" r="0" b="6350"/>
            <wp:docPr id="1467056412"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80416" name="Picture 4" descr="A graph of different colors&#10;&#10;AI-generated content may be incorrect."/>
                    <pic:cNvPicPr preferRelativeResize="0"/>
                  </pic:nvPicPr>
                  <pic:blipFill>
                    <a:blip r:embed="rId8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8AB8018" wp14:editId="765DED3C">
            <wp:extent cx="1796400" cy="1346400"/>
            <wp:effectExtent l="0" t="0" r="0" b="0"/>
            <wp:docPr id="138844993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49934" name="Picture 2" descr="A graph with different colored bars&#10;&#10;AI-generated content may be incorrect."/>
                    <pic:cNvPicPr preferRelativeResize="0"/>
                  </pic:nvPicPr>
                  <pic:blipFill>
                    <a:blip r:embed="rId8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71B7B25" w14:textId="77777777" w:rsidR="002F39A3" w:rsidRDefault="002F39A3" w:rsidP="002F39A3">
      <w:pPr>
        <w:pStyle w:val="TF"/>
        <w:rPr>
          <w:noProof/>
        </w:rPr>
      </w:pPr>
      <w:r>
        <w:rPr>
          <w:noProof/>
        </w:rPr>
        <w:t xml:space="preserve">Figure </w:t>
      </w:r>
      <w:r w:rsidRPr="00E82213">
        <w:rPr>
          <w:noProof/>
        </w:rPr>
        <w:t>6.2.1.2.4a</w:t>
      </w:r>
      <w:r>
        <w:rPr>
          <w:noProof/>
        </w:rPr>
        <w:t xml:space="preserve">.1.2-1: 10MHz channel at </w:t>
      </w:r>
      <w:r w:rsidRPr="00E82213">
        <w:rPr>
          <w:noProof/>
        </w:rPr>
        <w:t>Fc = 161</w:t>
      </w:r>
      <w:r>
        <w:rPr>
          <w:noProof/>
        </w:rPr>
        <w:t>5</w:t>
      </w:r>
      <w:r w:rsidRPr="00E82213">
        <w:rPr>
          <w:noProof/>
        </w:rPr>
        <w:t>MHz</w:t>
      </w:r>
      <w:r>
        <w:rPr>
          <w:noProof/>
        </w:rPr>
        <w:t>.</w:t>
      </w:r>
    </w:p>
    <w:p w14:paraId="344FF8EF" w14:textId="77777777" w:rsidR="002F39A3" w:rsidRDefault="002F39A3" w:rsidP="002F39A3">
      <w:pPr>
        <w:rPr>
          <w:noProof/>
        </w:rPr>
      </w:pPr>
    </w:p>
    <w:p w14:paraId="7B0DAF07" w14:textId="77777777" w:rsidR="002F39A3" w:rsidRDefault="002F39A3" w:rsidP="002F39A3">
      <w:pPr>
        <w:jc w:val="center"/>
        <w:rPr>
          <w:noProof/>
        </w:rPr>
      </w:pPr>
      <w:r>
        <w:rPr>
          <w:noProof/>
        </w:rPr>
        <w:drawing>
          <wp:inline distT="0" distB="0" distL="0" distR="0" wp14:anchorId="0C6312CF" wp14:editId="4FD533FD">
            <wp:extent cx="1796400" cy="1346400"/>
            <wp:effectExtent l="0" t="0" r="0" b="6350"/>
            <wp:docPr id="929531078"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684366" name="Picture 3" descr="A graph with different colored squares&#10;&#10;AI-generated content may be incorrect."/>
                    <pic:cNvPicPr preferRelativeResize="0"/>
                  </pic:nvPicPr>
                  <pic:blipFill>
                    <a:blip r:embed="rId8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13851DE" wp14:editId="28A98D23">
            <wp:extent cx="1796400" cy="1346400"/>
            <wp:effectExtent l="0" t="0" r="0" b="6350"/>
            <wp:docPr id="1913417573"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11370" name="Picture 4" descr="A graph with different colored bars&#10;&#10;AI-generated content may be incorrect."/>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B98493E" wp14:editId="6C3E749C">
            <wp:extent cx="1796400" cy="1346400"/>
            <wp:effectExtent l="0" t="0" r="0" b="0"/>
            <wp:docPr id="430891033"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91033" name="Picture 2" descr="A graph with green and black text&#10;&#10;AI-generated content may be incorrect."/>
                    <pic:cNvPicPr preferRelativeResize="0"/>
                  </pic:nvPicPr>
                  <pic:blipFill>
                    <a:blip r:embed="rId8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700A750" w14:textId="77777777" w:rsidR="002F39A3" w:rsidRDefault="002F39A3" w:rsidP="002F39A3">
      <w:pPr>
        <w:pStyle w:val="TF"/>
        <w:rPr>
          <w:noProof/>
        </w:rPr>
      </w:pPr>
      <w:r>
        <w:rPr>
          <w:noProof/>
        </w:rPr>
        <w:t xml:space="preserve">Figure </w:t>
      </w:r>
      <w:r w:rsidRPr="00E82213">
        <w:rPr>
          <w:noProof/>
        </w:rPr>
        <w:t>6.2.1.2.4a</w:t>
      </w:r>
      <w:r>
        <w:rPr>
          <w:noProof/>
        </w:rPr>
        <w:t xml:space="preserve">.1.2-2: 10MHz channel at </w:t>
      </w:r>
      <w:r w:rsidRPr="00E82213">
        <w:rPr>
          <w:noProof/>
        </w:rPr>
        <w:t>Fc = 16</w:t>
      </w:r>
      <w:r>
        <w:rPr>
          <w:noProof/>
        </w:rPr>
        <w:t>20.1</w:t>
      </w:r>
      <w:r w:rsidRPr="00E82213">
        <w:rPr>
          <w:noProof/>
        </w:rPr>
        <w:t>MHz</w:t>
      </w:r>
      <w:r>
        <w:rPr>
          <w:noProof/>
        </w:rPr>
        <w:t>.</w:t>
      </w:r>
    </w:p>
    <w:p w14:paraId="4F1F86FF" w14:textId="77777777" w:rsidR="002F39A3" w:rsidRDefault="002F39A3" w:rsidP="002F39A3">
      <w:pPr>
        <w:rPr>
          <w:noProof/>
        </w:rPr>
      </w:pPr>
    </w:p>
    <w:p w14:paraId="078AC3CD" w14:textId="77777777" w:rsidR="002F39A3" w:rsidRDefault="002F39A3" w:rsidP="002F39A3">
      <w:pPr>
        <w:jc w:val="center"/>
        <w:rPr>
          <w:noProof/>
        </w:rPr>
      </w:pPr>
      <w:r w:rsidRPr="00381E9D">
        <w:rPr>
          <w:noProof/>
        </w:rPr>
        <w:drawing>
          <wp:inline distT="0" distB="0" distL="0" distR="0" wp14:anchorId="330C8181" wp14:editId="01D0FD05">
            <wp:extent cx="1796400" cy="1346400"/>
            <wp:effectExtent l="0" t="0" r="0" b="6350"/>
            <wp:docPr id="1974107922"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6393" name="Picture 3" descr="A graph with different colored squares&#10;&#10;AI-generated content may be incorrect."/>
                    <pic:cNvPicPr preferRelativeResize="0"/>
                  </pic:nvPicPr>
                  <pic:blipFill>
                    <a:blip r:embed="rId8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9876369" wp14:editId="69FD8EA2">
            <wp:extent cx="1796400" cy="1346400"/>
            <wp:effectExtent l="0" t="0" r="0" b="6350"/>
            <wp:docPr id="434517389" name="Picture 4" descr="A graph with green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410406" name="Picture 4" descr="A graph with green and white bars&#10;&#10;AI-generated content may be incorrect."/>
                    <pic:cNvPicPr preferRelativeResize="0"/>
                  </pic:nvPicPr>
                  <pic:blipFill>
                    <a:blip r:embed="rId8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F55C560" wp14:editId="5881DCA0">
            <wp:extent cx="1796400" cy="1346400"/>
            <wp:effectExtent l="0" t="0" r="0" b="0"/>
            <wp:docPr id="1098850300"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300" name="Picture 2" descr="A graph with green and black text&#10;&#10;AI-generated content may be incorrect."/>
                    <pic:cNvPicPr preferRelativeResize="0"/>
                  </pic:nvPicPr>
                  <pic:blipFill>
                    <a:blip r:embed="rId9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18636CF" w14:textId="77777777" w:rsidR="002F39A3" w:rsidRDefault="002F39A3" w:rsidP="002F39A3">
      <w:pPr>
        <w:pStyle w:val="TF"/>
        <w:rPr>
          <w:noProof/>
        </w:rPr>
      </w:pPr>
      <w:r>
        <w:rPr>
          <w:noProof/>
        </w:rPr>
        <w:t xml:space="preserve">Figure </w:t>
      </w:r>
      <w:r w:rsidRPr="00E82213">
        <w:rPr>
          <w:noProof/>
        </w:rPr>
        <w:t>6.2.1.2.4a</w:t>
      </w:r>
      <w:r>
        <w:rPr>
          <w:noProof/>
        </w:rPr>
        <w:t xml:space="preserve">.1.2-3: 10MHz channel at </w:t>
      </w:r>
      <w:r w:rsidRPr="00E82213">
        <w:rPr>
          <w:noProof/>
        </w:rPr>
        <w:t>Fc = 16</w:t>
      </w:r>
      <w:r>
        <w:rPr>
          <w:noProof/>
        </w:rPr>
        <w:t>21.5</w:t>
      </w:r>
      <w:r w:rsidRPr="00E82213">
        <w:rPr>
          <w:noProof/>
        </w:rPr>
        <w:t>MHz</w:t>
      </w:r>
      <w:r>
        <w:rPr>
          <w:noProof/>
        </w:rPr>
        <w:t>.</w:t>
      </w:r>
    </w:p>
    <w:p w14:paraId="44F18AE6" w14:textId="77777777" w:rsidR="002F39A3" w:rsidRDefault="002F39A3" w:rsidP="002F39A3">
      <w:pPr>
        <w:rPr>
          <w:noProof/>
        </w:rPr>
      </w:pPr>
    </w:p>
    <w:p w14:paraId="016A8262" w14:textId="77777777" w:rsidR="002F39A3" w:rsidRDefault="002F39A3" w:rsidP="002F39A3">
      <w:pPr>
        <w:pStyle w:val="Heading6"/>
        <w:rPr>
          <w:noProof/>
        </w:rPr>
      </w:pPr>
      <w:bookmarkStart w:id="377" w:name="_Toc200383709"/>
      <w:bookmarkStart w:id="378" w:name="_Toc208587786"/>
      <w:r>
        <w:rPr>
          <w:noProof/>
        </w:rPr>
        <w:t>6.2.1.2.4a.1.3</w:t>
      </w:r>
      <w:r>
        <w:rPr>
          <w:noProof/>
        </w:rPr>
        <w:tab/>
        <w:t>15MHz channel</w:t>
      </w:r>
      <w:bookmarkEnd w:id="377"/>
      <w:bookmarkEnd w:id="378"/>
    </w:p>
    <w:p w14:paraId="6E18A17F" w14:textId="77777777" w:rsidR="002F39A3" w:rsidRDefault="002F39A3" w:rsidP="002F39A3">
      <w:pPr>
        <w:rPr>
          <w:noProof/>
        </w:rPr>
      </w:pPr>
      <w:r>
        <w:rPr>
          <w:noProof/>
        </w:rPr>
        <w:drawing>
          <wp:inline distT="0" distB="0" distL="0" distR="0" wp14:anchorId="08F9BD6C" wp14:editId="6FE47CCC">
            <wp:extent cx="1796400" cy="1346400"/>
            <wp:effectExtent l="0" t="0" r="0" b="0"/>
            <wp:docPr id="1306115371"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81765" name="Picture 3" descr="A diagram of a radio signal&#10;&#10;AI-generated content may be incorrect."/>
                    <pic:cNvPicPr preferRelativeResize="0"/>
                  </pic:nvPicPr>
                  <pic:blipFill>
                    <a:blip r:embed="rId9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B949087" wp14:editId="7D794C9A">
            <wp:extent cx="1796400" cy="1346400"/>
            <wp:effectExtent l="0" t="0" r="0" b="0"/>
            <wp:docPr id="1210840710" name="Picture 4" descr="A graph with red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64720" name="Picture 4" descr="A graph with red and white lines&#10;&#10;AI-generated content may be incorrect."/>
                    <pic:cNvPicPr preferRelativeResize="0"/>
                  </pic:nvPicPr>
                  <pic:blipFill>
                    <a:blip r:embed="rId9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17CADAD" wp14:editId="171F97E6">
            <wp:extent cx="1796400" cy="1346400"/>
            <wp:effectExtent l="0" t="0" r="0" b="0"/>
            <wp:docPr id="576379066" name="Picture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79066" name="Picture 2" descr="A diagram of a graph&#10;&#10;AI-generated content may be incorrect."/>
                    <pic:cNvPicPr preferRelativeResize="0"/>
                  </pic:nvPicPr>
                  <pic:blipFill>
                    <a:blip r:embed="rId9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1F8724F" w14:textId="77777777" w:rsidR="002F39A3" w:rsidRDefault="002F39A3" w:rsidP="002F39A3">
      <w:pPr>
        <w:pStyle w:val="TF"/>
        <w:rPr>
          <w:noProof/>
        </w:rPr>
      </w:pPr>
      <w:r>
        <w:rPr>
          <w:noProof/>
        </w:rPr>
        <w:t xml:space="preserve">Figure </w:t>
      </w:r>
      <w:r w:rsidRPr="00E82213">
        <w:rPr>
          <w:noProof/>
        </w:rPr>
        <w:t>6.2.1.2.4a</w:t>
      </w:r>
      <w:r>
        <w:rPr>
          <w:noProof/>
        </w:rPr>
        <w:t xml:space="preserve">.1.3-1: 15MHz channel at </w:t>
      </w:r>
      <w:r w:rsidRPr="00E82213">
        <w:rPr>
          <w:noProof/>
        </w:rPr>
        <w:t>Fc = 161</w:t>
      </w:r>
      <w:r>
        <w:rPr>
          <w:noProof/>
        </w:rPr>
        <w:t>7</w:t>
      </w:r>
      <w:r w:rsidRPr="00E82213">
        <w:rPr>
          <w:noProof/>
        </w:rPr>
        <w:t>.5 MHz</w:t>
      </w:r>
      <w:r>
        <w:rPr>
          <w:noProof/>
        </w:rPr>
        <w:t>.</w:t>
      </w:r>
    </w:p>
    <w:p w14:paraId="734618BD" w14:textId="77777777" w:rsidR="002F39A3" w:rsidRDefault="002F39A3" w:rsidP="002F39A3">
      <w:pPr>
        <w:rPr>
          <w:noProof/>
        </w:rPr>
      </w:pPr>
      <w:r>
        <w:rPr>
          <w:noProof/>
        </w:rPr>
        <w:drawing>
          <wp:inline distT="0" distB="0" distL="0" distR="0" wp14:anchorId="3213020F" wp14:editId="1E42D96F">
            <wp:extent cx="1796400" cy="1346400"/>
            <wp:effectExtent l="0" t="0" r="0" b="6350"/>
            <wp:docPr id="1485532522"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36068" name="Picture 3" descr="A diagram of a red triangle&#10;&#10;AI-generated content may be incorrect."/>
                    <pic:cNvPicPr preferRelativeResize="0"/>
                  </pic:nvPicPr>
                  <pic:blipFill>
                    <a:blip r:embed="rId9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59C44F4" wp14:editId="570DFF02">
            <wp:extent cx="1796400" cy="1346400"/>
            <wp:effectExtent l="0" t="0" r="0" b="6350"/>
            <wp:docPr id="1322389467"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83277" name="Picture 4" descr="A diagram of a graph&#10;&#10;AI-generated content may be incorrect."/>
                    <pic:cNvPicPr preferRelativeResize="0"/>
                  </pic:nvPicPr>
                  <pic:blipFill>
                    <a:blip r:embed="rId9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EFCDCAC" wp14:editId="55AA905E">
            <wp:extent cx="1796400" cy="1346400"/>
            <wp:effectExtent l="0" t="0" r="0" b="6350"/>
            <wp:docPr id="115959959" name="Picture 2" descr="A graph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58577" name="Picture 2" descr="A graph with red and black text&#10;&#10;AI-generated content may be incorrect."/>
                    <pic:cNvPicPr preferRelativeResize="0"/>
                  </pic:nvPicPr>
                  <pic:blipFill>
                    <a:blip r:embed="rId9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32FF4E8" w14:textId="77777777" w:rsidR="002F39A3" w:rsidRDefault="002F39A3" w:rsidP="002F39A3">
      <w:pPr>
        <w:pStyle w:val="TF"/>
        <w:rPr>
          <w:noProof/>
        </w:rPr>
      </w:pPr>
      <w:r>
        <w:rPr>
          <w:noProof/>
        </w:rPr>
        <w:t xml:space="preserve">Figure </w:t>
      </w:r>
      <w:r w:rsidRPr="00E82213">
        <w:rPr>
          <w:noProof/>
        </w:rPr>
        <w:t>6.2.1.2.4a</w:t>
      </w:r>
      <w:r>
        <w:rPr>
          <w:noProof/>
        </w:rPr>
        <w:t xml:space="preserve">.1.3-2: 15MHz channel at </w:t>
      </w:r>
      <w:r w:rsidRPr="00E82213">
        <w:rPr>
          <w:noProof/>
        </w:rPr>
        <w:t>Fc = 161</w:t>
      </w:r>
      <w:r>
        <w:rPr>
          <w:noProof/>
        </w:rPr>
        <w:t>9</w:t>
      </w:r>
      <w:r w:rsidRPr="00E82213">
        <w:rPr>
          <w:noProof/>
        </w:rPr>
        <w:t xml:space="preserve"> MHz</w:t>
      </w:r>
      <w:r>
        <w:rPr>
          <w:noProof/>
        </w:rPr>
        <w:t>.</w:t>
      </w:r>
    </w:p>
    <w:p w14:paraId="05CF1106" w14:textId="77777777" w:rsidR="002F39A3" w:rsidRDefault="002F39A3" w:rsidP="00146D9A"/>
    <w:p w14:paraId="2A26711E" w14:textId="77777777" w:rsidR="002F39A3" w:rsidRDefault="002F39A3" w:rsidP="002F39A3">
      <w:pPr>
        <w:pStyle w:val="Heading6"/>
        <w:rPr>
          <w:noProof/>
        </w:rPr>
      </w:pPr>
      <w:bookmarkStart w:id="379" w:name="_Toc200383710"/>
      <w:bookmarkStart w:id="380" w:name="_Toc208587787"/>
      <w:r>
        <w:rPr>
          <w:noProof/>
        </w:rPr>
        <w:t>6.2.1.2.4a.2</w:t>
      </w:r>
      <w:r>
        <w:rPr>
          <w:noProof/>
        </w:rPr>
        <w:tab/>
        <w:t>Power back-off results for ETSI sub-range 1</w:t>
      </w:r>
      <w:bookmarkEnd w:id="379"/>
      <w:bookmarkEnd w:id="380"/>
    </w:p>
    <w:p w14:paraId="1FCE4E5D" w14:textId="38783065" w:rsidR="002F39A3" w:rsidRDefault="00D21A9F" w:rsidP="002F39A3">
      <w:pPr>
        <w:rPr>
          <w:noProof/>
        </w:rPr>
      </w:pPr>
      <w:r>
        <w:rPr>
          <w:noProof/>
        </w:rPr>
        <w:t xml:space="preserve">The power back-off results for ETSI sub-range 1 are identical to FCC results in section 6.2.1.2.4a.1.1. </w:t>
      </w:r>
      <w:r>
        <w:t xml:space="preserve">ETSI in-band </w:t>
      </w:r>
      <w:r w:rsidRPr="00423343">
        <w:t xml:space="preserve">SEM does not require </w:t>
      </w:r>
      <w:r>
        <w:t xml:space="preserve">extra </w:t>
      </w:r>
      <w:r w:rsidRPr="00423343">
        <w:t xml:space="preserve">A-MPR. Also, the </w:t>
      </w:r>
      <w:r>
        <w:t>ETSI</w:t>
      </w:r>
      <w:r w:rsidRPr="00423343">
        <w:t xml:space="preserve"> additional spurious emission mask segments above n254 do not require A-MPR, </w:t>
      </w:r>
      <w:proofErr w:type="gramStart"/>
      <w:r>
        <w:t xml:space="preserve">in </w:t>
      </w:r>
      <w:r w:rsidRPr="00423343">
        <w:t>particular because</w:t>
      </w:r>
      <w:proofErr w:type="gramEnd"/>
      <w:r w:rsidRPr="00423343">
        <w:t xml:space="preserve"> the channel is confined to the lower part of the operating band, 1610-1618.25MHz. Thus, the </w:t>
      </w:r>
      <w:r>
        <w:t>required power back-off</w:t>
      </w:r>
      <w:r w:rsidRPr="00423343">
        <w:t xml:space="preserve"> is entirely determined by the mask segments below n254 with 1 MHz MBW</w:t>
      </w:r>
      <w:r>
        <w:t xml:space="preserve">, which are </w:t>
      </w:r>
      <w:r w:rsidRPr="00423343">
        <w:t xml:space="preserve">common with </w:t>
      </w:r>
      <w:r>
        <w:t>the results obtained for the FCC regulations.</w:t>
      </w:r>
    </w:p>
    <w:p w14:paraId="48A0FDAE" w14:textId="77777777" w:rsidR="002F39A3" w:rsidRDefault="002F39A3" w:rsidP="002F39A3">
      <w:pPr>
        <w:pStyle w:val="Heading6"/>
        <w:rPr>
          <w:noProof/>
        </w:rPr>
      </w:pPr>
      <w:bookmarkStart w:id="381" w:name="_Toc200383711"/>
      <w:bookmarkStart w:id="382" w:name="_Toc208587788"/>
      <w:r>
        <w:rPr>
          <w:noProof/>
        </w:rPr>
        <w:t>6.2.1.2.4a.3</w:t>
      </w:r>
      <w:r>
        <w:rPr>
          <w:noProof/>
        </w:rPr>
        <w:tab/>
        <w:t>Power back-off results for ETSI sub-range 2</w:t>
      </w:r>
      <w:bookmarkEnd w:id="381"/>
      <w:bookmarkEnd w:id="382"/>
    </w:p>
    <w:p w14:paraId="1CA12137" w14:textId="77777777" w:rsidR="00B777E2" w:rsidRDefault="00B777E2" w:rsidP="00B777E2">
      <w:pPr>
        <w:pStyle w:val="Heading6"/>
        <w:rPr>
          <w:noProof/>
        </w:rPr>
      </w:pPr>
      <w:bookmarkStart w:id="383" w:name="_Toc208587789"/>
      <w:r>
        <w:rPr>
          <w:noProof/>
        </w:rPr>
        <w:t>6.2.1.2.4a.3.0</w:t>
      </w:r>
      <w:r>
        <w:rPr>
          <w:noProof/>
        </w:rPr>
        <w:tab/>
        <w:t>3MHz channel</w:t>
      </w:r>
      <w:bookmarkEnd w:id="383"/>
      <w:r>
        <w:rPr>
          <w:noProof/>
        </w:rPr>
        <w:t xml:space="preserve"> </w:t>
      </w:r>
    </w:p>
    <w:p w14:paraId="45A73F27" w14:textId="6C83EC35" w:rsidR="00B777E2" w:rsidRPr="00B777E2" w:rsidRDefault="00B777E2" w:rsidP="00B777E2">
      <w:r>
        <w:t>According to the simulation results, ETSI sub-range 2 requirements</w:t>
      </w:r>
      <w:r w:rsidRPr="008E699E">
        <w:t xml:space="preserve"> do not require A-MPR for </w:t>
      </w:r>
      <w:r>
        <w:t xml:space="preserve">the 3MHz </w:t>
      </w:r>
      <w:r w:rsidRPr="008E699E">
        <w:t xml:space="preserve">channels confined within its applicable frequency </w:t>
      </w:r>
      <w:r>
        <w:t>range of</w:t>
      </w:r>
      <w:r w:rsidRPr="008E699E">
        <w:t xml:space="preserve"> 1618.25-1626.5MHz</w:t>
      </w:r>
      <w:r>
        <w:t>.</w:t>
      </w:r>
    </w:p>
    <w:p w14:paraId="6330E961" w14:textId="77777777" w:rsidR="002F39A3" w:rsidRDefault="002F39A3" w:rsidP="002F39A3">
      <w:pPr>
        <w:pStyle w:val="Heading6"/>
        <w:rPr>
          <w:noProof/>
        </w:rPr>
      </w:pPr>
      <w:bookmarkStart w:id="384" w:name="_Toc200383712"/>
      <w:bookmarkStart w:id="385" w:name="_Toc208587790"/>
      <w:r>
        <w:rPr>
          <w:noProof/>
        </w:rPr>
        <w:t>6.2.1.2.4a.3.1</w:t>
      </w:r>
      <w:r>
        <w:rPr>
          <w:noProof/>
        </w:rPr>
        <w:tab/>
        <w:t>5MHz channel</w:t>
      </w:r>
      <w:bookmarkEnd w:id="384"/>
      <w:bookmarkEnd w:id="385"/>
    </w:p>
    <w:p w14:paraId="66762107" w14:textId="77777777" w:rsidR="002F39A3" w:rsidRDefault="002F39A3" w:rsidP="002F39A3">
      <w:pPr>
        <w:jc w:val="center"/>
        <w:rPr>
          <w:noProof/>
        </w:rPr>
      </w:pPr>
      <w:r>
        <w:rPr>
          <w:noProof/>
        </w:rPr>
        <w:drawing>
          <wp:inline distT="0" distB="0" distL="0" distR="0" wp14:anchorId="21B0D2E5" wp14:editId="17976EE4">
            <wp:extent cx="1796400" cy="1346400"/>
            <wp:effectExtent l="0" t="0" r="0" b="6350"/>
            <wp:docPr id="700122844" name="Picture 3"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26037" name="Picture 3" descr="A graph with numbers and a box&#10;&#10;AI-generated content may be incorrect."/>
                    <pic:cNvPicPr preferRelativeResize="0"/>
                  </pic:nvPicPr>
                  <pic:blipFill>
                    <a:blip r:embed="rId9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785D02F" wp14:editId="53906D1F">
            <wp:extent cx="1796400" cy="1346400"/>
            <wp:effectExtent l="0" t="0" r="0" b="6350"/>
            <wp:docPr id="1638281389" name="Picture 4"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98636" name="Picture 4" descr="A graph with numbers and a box&#10;&#10;AI-generated content may be incorrect."/>
                    <pic:cNvPicPr preferRelativeResize="0"/>
                  </pic:nvPicPr>
                  <pic:blipFill>
                    <a:blip r:embed="rId9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6B71421" wp14:editId="188C15F9">
            <wp:extent cx="1796400" cy="1346400"/>
            <wp:effectExtent l="0" t="0" r="0" b="6350"/>
            <wp:docPr id="1213665181" name="Picture 2"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76035" name="Picture 2" descr="A graph with numbers and a box&#10;&#10;AI-generated content may be incorrect."/>
                    <pic:cNvPicPr preferRelativeResize="0"/>
                  </pic:nvPicPr>
                  <pic:blipFill>
                    <a:blip r:embed="rId9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CDDEDDF" w14:textId="77777777" w:rsidR="002F39A3" w:rsidRDefault="002F39A3" w:rsidP="002F39A3">
      <w:pPr>
        <w:pStyle w:val="TF"/>
        <w:rPr>
          <w:noProof/>
        </w:rPr>
      </w:pPr>
      <w:r>
        <w:rPr>
          <w:noProof/>
        </w:rPr>
        <w:t xml:space="preserve">Figure </w:t>
      </w:r>
      <w:r w:rsidRPr="00E82213">
        <w:rPr>
          <w:noProof/>
        </w:rPr>
        <w:t>6.2.1.2.4a</w:t>
      </w:r>
      <w:r>
        <w:rPr>
          <w:noProof/>
        </w:rPr>
        <w:t xml:space="preserve">.3.1-1: 5MHz channel at </w:t>
      </w:r>
      <w:r w:rsidRPr="00E82213">
        <w:rPr>
          <w:noProof/>
        </w:rPr>
        <w:t>Fc = 16</w:t>
      </w:r>
      <w:r>
        <w:rPr>
          <w:noProof/>
        </w:rPr>
        <w:t>24</w:t>
      </w:r>
      <w:r w:rsidRPr="00E82213">
        <w:rPr>
          <w:noProof/>
        </w:rPr>
        <w:t xml:space="preserve"> MHz</w:t>
      </w:r>
      <w:r>
        <w:rPr>
          <w:noProof/>
        </w:rPr>
        <w:t>.</w:t>
      </w:r>
    </w:p>
    <w:p w14:paraId="48FB662B" w14:textId="77777777" w:rsidR="002F39A3" w:rsidRDefault="002F39A3" w:rsidP="002F39A3">
      <w:pPr>
        <w:pStyle w:val="Heading6"/>
        <w:rPr>
          <w:noProof/>
        </w:rPr>
      </w:pPr>
      <w:bookmarkStart w:id="386" w:name="_Toc200383713"/>
      <w:bookmarkStart w:id="387" w:name="_Toc208587791"/>
      <w:r>
        <w:rPr>
          <w:noProof/>
        </w:rPr>
        <w:t>6.2.1.2.4a.3.2</w:t>
      </w:r>
      <w:r>
        <w:rPr>
          <w:noProof/>
        </w:rPr>
        <w:tab/>
        <w:t>10MHz channel</w:t>
      </w:r>
      <w:bookmarkEnd w:id="386"/>
      <w:bookmarkEnd w:id="387"/>
    </w:p>
    <w:p w14:paraId="6F8B5782" w14:textId="77777777" w:rsidR="002F39A3" w:rsidRDefault="002F39A3" w:rsidP="002F39A3">
      <w:pPr>
        <w:jc w:val="center"/>
        <w:rPr>
          <w:noProof/>
        </w:rPr>
      </w:pPr>
      <w:r>
        <w:rPr>
          <w:noProof/>
        </w:rPr>
        <w:drawing>
          <wp:inline distT="0" distB="0" distL="0" distR="0" wp14:anchorId="5133BF15" wp14:editId="4936695C">
            <wp:extent cx="1796400" cy="1346400"/>
            <wp:effectExtent l="0" t="0" r="0" b="6350"/>
            <wp:docPr id="55491244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11539" name="Picture 3" descr="A graph of a diagram&#10;&#10;AI-generated content may be incorrect."/>
                    <pic:cNvPicPr preferRelativeResize="0"/>
                  </pic:nvPicPr>
                  <pic:blipFill>
                    <a:blip r:embed="rId10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774DB5E" wp14:editId="69108308">
            <wp:extent cx="1796400" cy="1346400"/>
            <wp:effectExtent l="0" t="0" r="0" b="6350"/>
            <wp:docPr id="1091327525"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56523" name="Picture 4" descr="A graph of different colors&#10;&#10;AI-generated content may be incorrect."/>
                    <pic:cNvPicPr preferRelativeResize="0"/>
                  </pic:nvPicPr>
                  <pic:blipFill>
                    <a:blip r:embed="rId10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97FBA99" wp14:editId="7426609C">
            <wp:extent cx="1796400" cy="1346400"/>
            <wp:effectExtent l="0" t="0" r="0" b="6350"/>
            <wp:docPr id="1546074363"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68101" name="Picture 2" descr="A graph with different colored bars&#10;&#10;AI-generated content may be incorrect."/>
                    <pic:cNvPicPr preferRelativeResize="0"/>
                  </pic:nvPicPr>
                  <pic:blipFill>
                    <a:blip r:embed="rId10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FA918E7" w14:textId="77777777" w:rsidR="002F39A3" w:rsidRDefault="002F39A3" w:rsidP="002F39A3">
      <w:pPr>
        <w:pStyle w:val="TF"/>
        <w:rPr>
          <w:noProof/>
        </w:rPr>
      </w:pPr>
      <w:r>
        <w:rPr>
          <w:noProof/>
        </w:rPr>
        <w:t xml:space="preserve">Figure </w:t>
      </w:r>
      <w:r w:rsidRPr="00E82213">
        <w:rPr>
          <w:noProof/>
        </w:rPr>
        <w:t>6.2.1.2.4a</w:t>
      </w:r>
      <w:r>
        <w:rPr>
          <w:noProof/>
        </w:rPr>
        <w:t xml:space="preserve">.3.2-1: 10MHz channel at </w:t>
      </w:r>
      <w:r w:rsidRPr="00E82213">
        <w:rPr>
          <w:noProof/>
        </w:rPr>
        <w:t>Fc = 16</w:t>
      </w:r>
      <w:r>
        <w:rPr>
          <w:noProof/>
        </w:rPr>
        <w:t>15</w:t>
      </w:r>
      <w:r w:rsidRPr="00E82213">
        <w:rPr>
          <w:noProof/>
        </w:rPr>
        <w:t xml:space="preserve"> MHz</w:t>
      </w:r>
      <w:r>
        <w:rPr>
          <w:noProof/>
        </w:rPr>
        <w:t>.</w:t>
      </w:r>
    </w:p>
    <w:p w14:paraId="252D275E" w14:textId="77777777" w:rsidR="002F39A3" w:rsidRDefault="002F39A3" w:rsidP="002F39A3">
      <w:pPr>
        <w:jc w:val="center"/>
        <w:rPr>
          <w:noProof/>
        </w:rPr>
      </w:pPr>
      <w:r>
        <w:rPr>
          <w:noProof/>
        </w:rPr>
        <w:drawing>
          <wp:inline distT="0" distB="0" distL="0" distR="0" wp14:anchorId="7F55497D" wp14:editId="05F13454">
            <wp:extent cx="1796400" cy="1346400"/>
            <wp:effectExtent l="0" t="0" r="0" b="6350"/>
            <wp:docPr id="554020864"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57276" name="Picture 3" descr="A graph with different colored squares&#10;&#10;AI-generated content may be incorrect."/>
                    <pic:cNvPicPr preferRelativeResize="0"/>
                  </pic:nvPicPr>
                  <pic:blipFill>
                    <a:blip r:embed="rId10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1712DFF" wp14:editId="3DFE3AF2">
            <wp:extent cx="1796400" cy="1346400"/>
            <wp:effectExtent l="0" t="0" r="0" b="6350"/>
            <wp:docPr id="643986150" name="Picture 4" descr="A graph with green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50033" name="Picture 4" descr="A graph with green and black bars&#10;&#10;AI-generated content may be incorrect."/>
                    <pic:cNvPicPr preferRelativeResize="0"/>
                  </pic:nvPicPr>
                  <pic:blipFill>
                    <a:blip r:embed="rId10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5D282F4D" wp14:editId="69AB918F">
            <wp:extent cx="1796400" cy="1346400"/>
            <wp:effectExtent l="0" t="0" r="0" b="6350"/>
            <wp:docPr id="160764334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25984" name="Picture 2" descr="A graph with green bars and numbers&#10;&#10;AI-generated content may be incorrect."/>
                    <pic:cNvPicPr preferRelativeResize="0"/>
                  </pic:nvPicPr>
                  <pic:blipFill>
                    <a:blip r:embed="rId10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04C05A2" w14:textId="77777777" w:rsidR="002F39A3" w:rsidRDefault="002F39A3" w:rsidP="002F39A3">
      <w:pPr>
        <w:pStyle w:val="TF"/>
        <w:rPr>
          <w:noProof/>
        </w:rPr>
      </w:pPr>
      <w:r>
        <w:rPr>
          <w:noProof/>
        </w:rPr>
        <w:t xml:space="preserve">Figure </w:t>
      </w:r>
      <w:r w:rsidRPr="00E82213">
        <w:rPr>
          <w:noProof/>
        </w:rPr>
        <w:t>6.2.1.2.4a</w:t>
      </w:r>
      <w:r>
        <w:rPr>
          <w:noProof/>
        </w:rPr>
        <w:t xml:space="preserve">.3.2-2: 10MHz channel at </w:t>
      </w:r>
      <w:r w:rsidRPr="00E82213">
        <w:rPr>
          <w:noProof/>
        </w:rPr>
        <w:t>Fc = 16</w:t>
      </w:r>
      <w:r>
        <w:rPr>
          <w:noProof/>
        </w:rPr>
        <w:t>20.1</w:t>
      </w:r>
      <w:r w:rsidRPr="00E82213">
        <w:rPr>
          <w:noProof/>
        </w:rPr>
        <w:t xml:space="preserve"> MHz</w:t>
      </w:r>
      <w:r>
        <w:rPr>
          <w:noProof/>
        </w:rPr>
        <w:t>.</w:t>
      </w:r>
    </w:p>
    <w:p w14:paraId="0F80F271" w14:textId="77777777" w:rsidR="002F39A3" w:rsidRDefault="002F39A3" w:rsidP="002F39A3">
      <w:pPr>
        <w:jc w:val="center"/>
        <w:rPr>
          <w:noProof/>
        </w:rPr>
      </w:pPr>
      <w:r>
        <w:rPr>
          <w:noProof/>
        </w:rPr>
        <w:drawing>
          <wp:inline distT="0" distB="0" distL="0" distR="0" wp14:anchorId="75FC0D10" wp14:editId="618E1127">
            <wp:extent cx="1796400" cy="1346400"/>
            <wp:effectExtent l="0" t="0" r="0" b="6350"/>
            <wp:docPr id="1235175161"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65628" name="Picture 3" descr="A graph with green and blue bars&#10;&#10;AI-generated content may be incorrect."/>
                    <pic:cNvPicPr preferRelativeResize="0"/>
                  </pic:nvPicPr>
                  <pic:blipFill>
                    <a:blip r:embed="rId10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234E634" wp14:editId="627014FB">
            <wp:extent cx="1796400" cy="1346400"/>
            <wp:effectExtent l="0" t="0" r="0" b="6350"/>
            <wp:docPr id="1828200348"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49413" name="Picture 4" descr="A graph with green bars and numbers&#10;&#10;AI-generated content may be incorrect."/>
                    <pic:cNvPicPr preferRelativeResize="0"/>
                  </pic:nvPicPr>
                  <pic:blipFill>
                    <a:blip r:embed="rId10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0E1D4F4" wp14:editId="72B33A1A">
            <wp:extent cx="1796400" cy="1346400"/>
            <wp:effectExtent l="0" t="0" r="0" b="6350"/>
            <wp:docPr id="147570403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5003" name="Picture 2" descr="A graph with green bars and numbers&#10;&#10;AI-generated content may be incorrect."/>
                    <pic:cNvPicPr preferRelativeResize="0"/>
                  </pic:nvPicPr>
                  <pic:blipFill>
                    <a:blip r:embed="rId10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0E1A3AD" w14:textId="77777777" w:rsidR="002F39A3" w:rsidRDefault="002F39A3" w:rsidP="002F39A3">
      <w:pPr>
        <w:pStyle w:val="TF"/>
        <w:rPr>
          <w:noProof/>
        </w:rPr>
      </w:pPr>
      <w:r>
        <w:rPr>
          <w:noProof/>
        </w:rPr>
        <w:t xml:space="preserve">Figure </w:t>
      </w:r>
      <w:r w:rsidRPr="00E82213">
        <w:rPr>
          <w:noProof/>
        </w:rPr>
        <w:t>6.2.1.2.4a</w:t>
      </w:r>
      <w:r>
        <w:rPr>
          <w:noProof/>
        </w:rPr>
        <w:t xml:space="preserve">.3.2-3: 10MHz channel at </w:t>
      </w:r>
      <w:r w:rsidRPr="00E82213">
        <w:rPr>
          <w:noProof/>
        </w:rPr>
        <w:t>Fc = 16</w:t>
      </w:r>
      <w:r>
        <w:rPr>
          <w:noProof/>
        </w:rPr>
        <w:t>21.5</w:t>
      </w:r>
      <w:r w:rsidRPr="00E82213">
        <w:rPr>
          <w:noProof/>
        </w:rPr>
        <w:t xml:space="preserve"> MHz</w:t>
      </w:r>
      <w:r>
        <w:rPr>
          <w:noProof/>
        </w:rPr>
        <w:t>.</w:t>
      </w:r>
    </w:p>
    <w:p w14:paraId="4B5120C1" w14:textId="77777777" w:rsidR="002F39A3" w:rsidRDefault="002F39A3" w:rsidP="002F39A3">
      <w:pPr>
        <w:pStyle w:val="Heading6"/>
        <w:rPr>
          <w:noProof/>
        </w:rPr>
      </w:pPr>
      <w:bookmarkStart w:id="388" w:name="_Toc200383714"/>
      <w:bookmarkStart w:id="389" w:name="_Toc208587792"/>
      <w:r>
        <w:rPr>
          <w:noProof/>
        </w:rPr>
        <w:t>6.2.1.2.4a.3.3</w:t>
      </w:r>
      <w:r>
        <w:rPr>
          <w:noProof/>
        </w:rPr>
        <w:tab/>
        <w:t>15MHz channel</w:t>
      </w:r>
      <w:bookmarkEnd w:id="388"/>
      <w:bookmarkEnd w:id="389"/>
    </w:p>
    <w:p w14:paraId="02625E17" w14:textId="77777777" w:rsidR="002F39A3" w:rsidRDefault="002F39A3" w:rsidP="002F39A3">
      <w:pPr>
        <w:jc w:val="center"/>
        <w:rPr>
          <w:noProof/>
        </w:rPr>
      </w:pPr>
      <w:r>
        <w:rPr>
          <w:noProof/>
        </w:rPr>
        <w:drawing>
          <wp:inline distT="0" distB="0" distL="0" distR="0" wp14:anchorId="60C8F0C1" wp14:editId="17C9047E">
            <wp:extent cx="1796400" cy="1346400"/>
            <wp:effectExtent l="0" t="0" r="0" b="6350"/>
            <wp:docPr id="1229855343"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3073" name="Picture 3" descr="A diagram of a radio signal&#10;&#10;AI-generated content may be incorrect."/>
                    <pic:cNvPicPr preferRelativeResize="0"/>
                  </pic:nvPicPr>
                  <pic:blipFill>
                    <a:blip r:embed="rId10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5BE0A3A" wp14:editId="369B0C3E">
            <wp:extent cx="1796400" cy="1346400"/>
            <wp:effectExtent l="0" t="0" r="0" b="6350"/>
            <wp:docPr id="234140527" name="Picture 4"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38463" name="Picture 4" descr="A graph with red and black lines&#10;&#10;AI-generated content may be incorrect."/>
                    <pic:cNvPicPr preferRelativeResize="0"/>
                  </pic:nvPicPr>
                  <pic:blipFill>
                    <a:blip r:embed="rId11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53170B3" wp14:editId="04BD7C7D">
            <wp:extent cx="1796400" cy="1346400"/>
            <wp:effectExtent l="0" t="0" r="0" b="6350"/>
            <wp:docPr id="2091316326"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38539" name="Picture 2" descr="A graph with different colored squares&#10;&#10;AI-generated content may be incorrect."/>
                    <pic:cNvPicPr preferRelativeResize="0"/>
                  </pic:nvPicPr>
                  <pic:blipFill>
                    <a:blip r:embed="rId11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2C040E5" w14:textId="77777777" w:rsidR="002F39A3" w:rsidRDefault="002F39A3" w:rsidP="002F39A3">
      <w:pPr>
        <w:pStyle w:val="TF"/>
        <w:rPr>
          <w:noProof/>
        </w:rPr>
      </w:pPr>
      <w:r>
        <w:rPr>
          <w:noProof/>
        </w:rPr>
        <w:t xml:space="preserve">Figure </w:t>
      </w:r>
      <w:r w:rsidRPr="00E82213">
        <w:rPr>
          <w:noProof/>
        </w:rPr>
        <w:t>6.2.1.2.4a</w:t>
      </w:r>
      <w:r>
        <w:rPr>
          <w:noProof/>
        </w:rPr>
        <w:t xml:space="preserve">.3.3-1: 15MHz channel at </w:t>
      </w:r>
      <w:r w:rsidRPr="00E82213">
        <w:rPr>
          <w:noProof/>
        </w:rPr>
        <w:t>Fc = 16</w:t>
      </w:r>
      <w:r>
        <w:rPr>
          <w:noProof/>
        </w:rPr>
        <w:t>17.5</w:t>
      </w:r>
      <w:r w:rsidRPr="00E82213">
        <w:rPr>
          <w:noProof/>
        </w:rPr>
        <w:t xml:space="preserve"> MHz</w:t>
      </w:r>
      <w:r>
        <w:rPr>
          <w:noProof/>
        </w:rPr>
        <w:t>.</w:t>
      </w:r>
    </w:p>
    <w:p w14:paraId="74864EEF" w14:textId="77777777" w:rsidR="002F39A3" w:rsidRDefault="002F39A3" w:rsidP="002F39A3">
      <w:pPr>
        <w:jc w:val="center"/>
        <w:rPr>
          <w:noProof/>
        </w:rPr>
      </w:pPr>
      <w:r>
        <w:rPr>
          <w:noProof/>
        </w:rPr>
        <w:drawing>
          <wp:inline distT="0" distB="0" distL="0" distR="0" wp14:anchorId="745D8BD1" wp14:editId="43C9CAE9">
            <wp:extent cx="1796400" cy="1346400"/>
            <wp:effectExtent l="0" t="0" r="0" b="6350"/>
            <wp:docPr id="1220768347"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11387" name="Picture 3" descr="A diagram of a red triangle&#10;&#10;AI-generated content may be incorrect."/>
                    <pic:cNvPicPr preferRelativeResize="0"/>
                  </pic:nvPicPr>
                  <pic:blipFill>
                    <a:blip r:embed="rId11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F7A1B65" wp14:editId="7A79C7DB">
            <wp:extent cx="1796400" cy="1346400"/>
            <wp:effectExtent l="0" t="0" r="0" b="6350"/>
            <wp:docPr id="1577100723"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6698" name="Picture 4" descr="A diagram of a graph&#10;&#10;AI-generated content may be incorrect."/>
                    <pic:cNvPicPr preferRelativeResize="0"/>
                  </pic:nvPicPr>
                  <pic:blipFill>
                    <a:blip r:embed="rId11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F5186B" wp14:editId="51B67E16">
            <wp:extent cx="1796400" cy="1346400"/>
            <wp:effectExtent l="0" t="0" r="0" b="6350"/>
            <wp:docPr id="617365769"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737055" name="Picture 2" descr="A graph of a diagram&#10;&#10;AI-generated content may be incorrect."/>
                    <pic:cNvPicPr preferRelativeResize="0"/>
                  </pic:nvPicPr>
                  <pic:blipFill>
                    <a:blip r:embed="rId11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F8F0B14" w14:textId="77777777" w:rsidR="002F39A3" w:rsidRDefault="002F39A3" w:rsidP="002F39A3">
      <w:pPr>
        <w:pStyle w:val="TF"/>
        <w:rPr>
          <w:noProof/>
        </w:rPr>
      </w:pPr>
      <w:r>
        <w:rPr>
          <w:noProof/>
        </w:rPr>
        <w:t xml:space="preserve">Figure </w:t>
      </w:r>
      <w:r w:rsidRPr="00E82213">
        <w:rPr>
          <w:noProof/>
        </w:rPr>
        <w:t>6.2.1.2.4a</w:t>
      </w:r>
      <w:r>
        <w:rPr>
          <w:noProof/>
        </w:rPr>
        <w:t xml:space="preserve">.3.3-2: 15MHz channel at </w:t>
      </w:r>
      <w:r w:rsidRPr="00E82213">
        <w:rPr>
          <w:noProof/>
        </w:rPr>
        <w:t>Fc = 16</w:t>
      </w:r>
      <w:r>
        <w:rPr>
          <w:noProof/>
        </w:rPr>
        <w:t>19</w:t>
      </w:r>
      <w:r w:rsidRPr="00E82213">
        <w:rPr>
          <w:noProof/>
        </w:rPr>
        <w:t xml:space="preserve"> MHz</w:t>
      </w:r>
      <w:r>
        <w:rPr>
          <w:noProof/>
        </w:rPr>
        <w:t>.</w:t>
      </w:r>
    </w:p>
    <w:p w14:paraId="0DA8D99B" w14:textId="77777777" w:rsidR="002F39A3" w:rsidRDefault="002F39A3" w:rsidP="002F39A3"/>
    <w:p w14:paraId="5FD6637C" w14:textId="2BC33C4B" w:rsidR="00BD13E6" w:rsidRDefault="00BD13E6" w:rsidP="00BD13E6">
      <w:pPr>
        <w:rPr>
          <w:noProof/>
        </w:rPr>
      </w:pPr>
      <w:bookmarkStart w:id="390" w:name="_Toc208587793"/>
      <w:r>
        <w:t>6.2.1.2.4b</w:t>
      </w:r>
      <w:r>
        <w:tab/>
        <w:t>Additional maximum power reduction (company #</w:t>
      </w:r>
      <w:proofErr w:type="gramStart"/>
      <w:r>
        <w:t>5)</w:t>
      </w:r>
      <w:bookmarkEnd w:id="390"/>
      <w:r>
        <w:rPr>
          <w:lang w:val="en-US" w:eastAsia="zh-CN"/>
        </w:rPr>
        <w:t>This</w:t>
      </w:r>
      <w:proofErr w:type="gramEnd"/>
      <w:r>
        <w:rPr>
          <w:lang w:val="en-US" w:eastAsia="zh-CN"/>
        </w:rPr>
        <w:t xml:space="preserve"> sub-clause contains 3MHz channel A-MPR simulations based on FCC and ETSI sub-range 1 requirements, where the PA is </w:t>
      </w:r>
      <w:r>
        <w:rPr>
          <w:noProof/>
        </w:rPr>
        <w:t>calibrated based on the following assumptions:</w:t>
      </w:r>
    </w:p>
    <w:p w14:paraId="3EB36C2E" w14:textId="77777777" w:rsidR="00BD13E6" w:rsidRDefault="00BD13E6" w:rsidP="00BD13E6">
      <w:pPr>
        <w:pStyle w:val="B1"/>
        <w:rPr>
          <w:noProof/>
        </w:rPr>
      </w:pPr>
      <w:r>
        <w:rPr>
          <w:noProof/>
        </w:rPr>
        <w:t>-</w:t>
      </w:r>
      <w:r>
        <w:rPr>
          <w:noProof/>
        </w:rPr>
        <w:tab/>
        <w:t>PC3</w:t>
      </w:r>
    </w:p>
    <w:p w14:paraId="0449FC47" w14:textId="77777777" w:rsidR="00BD13E6" w:rsidRDefault="00BD13E6" w:rsidP="00BD13E6">
      <w:pPr>
        <w:pStyle w:val="B1"/>
        <w:rPr>
          <w:noProof/>
        </w:rPr>
      </w:pPr>
      <w:r>
        <w:rPr>
          <w:noProof/>
        </w:rPr>
        <w:t>-</w:t>
      </w:r>
      <w:r>
        <w:rPr>
          <w:noProof/>
        </w:rPr>
        <w:tab/>
        <w:t>1dB MPR: DFT-s-OFDM QPSK 20MHz, 100RB</w:t>
      </w:r>
    </w:p>
    <w:p w14:paraId="255FE1EC" w14:textId="77777777" w:rsidR="00BD13E6" w:rsidRDefault="00BD13E6" w:rsidP="00BD13E6">
      <w:pPr>
        <w:pStyle w:val="B1"/>
        <w:rPr>
          <w:noProof/>
        </w:rPr>
      </w:pPr>
      <w:r>
        <w:rPr>
          <w:noProof/>
        </w:rPr>
        <w:t>-</w:t>
      </w:r>
      <w:r>
        <w:rPr>
          <w:noProof/>
        </w:rPr>
        <w:tab/>
        <w:t>Carrier Leakage: 28dBc, Image: 28dBc, CIM3: 60dBc, CIM5: 70dBc</w:t>
      </w:r>
    </w:p>
    <w:p w14:paraId="6A6AE210" w14:textId="77777777" w:rsidR="00BD13E6" w:rsidRDefault="00BD13E6" w:rsidP="00BD13E6">
      <w:pPr>
        <w:pStyle w:val="B1"/>
        <w:rPr>
          <w:noProof/>
        </w:rPr>
      </w:pPr>
      <w:r>
        <w:rPr>
          <w:noProof/>
        </w:rPr>
        <w:t>-</w:t>
      </w:r>
      <w:r>
        <w:rPr>
          <w:noProof/>
        </w:rPr>
        <w:tab/>
        <w:t>ASE and A-SEM, SEM and ACLR are considered as gating factors (EVM was excluded)</w:t>
      </w:r>
    </w:p>
    <w:p w14:paraId="216F7D05" w14:textId="77777777" w:rsidR="00BD13E6" w:rsidRDefault="00BD13E6" w:rsidP="00BD13E6">
      <w:pPr>
        <w:pStyle w:val="B1"/>
        <w:rPr>
          <w:noProof/>
        </w:rPr>
      </w:pPr>
      <w:r>
        <w:rPr>
          <w:noProof/>
        </w:rPr>
        <w:t>-</w:t>
      </w:r>
      <w:r>
        <w:rPr>
          <w:noProof/>
        </w:rPr>
        <w:tab/>
        <w:t>Backoff values below MPR level are shown in gray.</w:t>
      </w:r>
    </w:p>
    <w:p w14:paraId="4D1BF04C" w14:textId="77777777" w:rsidR="00BD13E6" w:rsidRPr="00913E56" w:rsidRDefault="00BD13E6" w:rsidP="00BD13E6">
      <w:pPr>
        <w:pStyle w:val="TH"/>
        <w:rPr>
          <w:lang w:val="en-US"/>
        </w:rPr>
      </w:pPr>
      <w:r w:rsidRPr="00913E56">
        <w:rPr>
          <w:noProof/>
          <w:lang w:val="en-US" w:eastAsia="zh-CN"/>
        </w:rPr>
        <w:drawing>
          <wp:inline distT="0" distB="0" distL="0" distR="0" wp14:anchorId="7E8FC274" wp14:editId="6C23E4CF">
            <wp:extent cx="2924175" cy="2200275"/>
            <wp:effectExtent l="0" t="0" r="9525" b="9525"/>
            <wp:docPr id="13" name="Picture 13" descr="C:\Users\m00573734\AppData\Local\Microsoft\Windows\INetCache\Content.Word\AMPR PC3 n254 NS_03N Fc= 1611.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00573734\AppData\Local\Microsoft\Windows\INetCache\Content.Word\AMPR PC3 n254 NS_03N Fc= 1611.5MHz, 3MHz QPSK CP-OFDM.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r w:rsidRPr="00913E56">
        <w:rPr>
          <w:noProof/>
          <w:lang w:val="en-US" w:eastAsia="zh-CN"/>
        </w:rPr>
        <w:drawing>
          <wp:inline distT="0" distB="0" distL="0" distR="0" wp14:anchorId="380DBF07" wp14:editId="026643B1">
            <wp:extent cx="2924175" cy="2200275"/>
            <wp:effectExtent l="0" t="0" r="9525" b="9525"/>
            <wp:docPr id="12" name="Picture 12" descr="C:\Users\m00573734\AppData\Local\Microsoft\Windows\INetCache\Content.Word\AMPR PC3 n254 NS_03N Fc= 1611.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00573734\AppData\Local\Microsoft\Windows\INetCache\Content.Word\AMPR PC3 n254 NS_03N Fc= 1611.5MHz, 3MHz QPSK DFT-s-OFDM.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p>
    <w:p w14:paraId="43DE7863" w14:textId="77777777" w:rsidR="00BD13E6" w:rsidRDefault="00BD13E6" w:rsidP="00BD13E6">
      <w:pPr>
        <w:pStyle w:val="TF"/>
      </w:pPr>
      <w:r>
        <w:t xml:space="preserve">Figure </w:t>
      </w:r>
      <w:r w:rsidRPr="00DE4F12">
        <w:t>6.2.1.2.4</w:t>
      </w:r>
      <w:r>
        <w:t xml:space="preserve">b-1: </w:t>
      </w:r>
      <w:r w:rsidRPr="00DE4F12">
        <w:t xml:space="preserve">Power back-off values for the </w:t>
      </w:r>
      <w:r>
        <w:t>3</w:t>
      </w:r>
      <w:r w:rsidRPr="00DE4F12">
        <w:t>MHz channel</w:t>
      </w:r>
      <w:r>
        <w:t xml:space="preserve"> </w:t>
      </w:r>
      <w:r w:rsidRPr="00DE4F12">
        <w:t>at Fc=16</w:t>
      </w:r>
      <w:r>
        <w:t>11.5</w:t>
      </w:r>
      <w:r w:rsidRPr="00DE4F12">
        <w:t>MHz</w:t>
      </w:r>
    </w:p>
    <w:p w14:paraId="48BD5391" w14:textId="77777777" w:rsidR="00BD13E6" w:rsidRDefault="00BD13E6" w:rsidP="00BD13E6">
      <w:pPr>
        <w:pStyle w:val="TH"/>
      </w:pPr>
      <w:r>
        <w:rPr>
          <w:noProof/>
        </w:rPr>
        <w:drawing>
          <wp:inline distT="0" distB="0" distL="0" distR="0" wp14:anchorId="283F901B" wp14:editId="29881522">
            <wp:extent cx="2927350" cy="2197100"/>
            <wp:effectExtent l="0" t="0" r="6350" b="0"/>
            <wp:docPr id="2" name="Picture 2" descr="A graph of stairs and a st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stairs and a start&#10;&#10;AI-generated content may be incorrect."/>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Pr>
          <w:noProof/>
        </w:rPr>
        <w:drawing>
          <wp:inline distT="0" distB="0" distL="0" distR="0" wp14:anchorId="649F821B" wp14:editId="564F2DF5">
            <wp:extent cx="2927350" cy="2197100"/>
            <wp:effectExtent l="0" t="0" r="6350" b="0"/>
            <wp:docPr id="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graph&#10;&#10;AI-generated content may be incorrect."/>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p>
    <w:p w14:paraId="223BC735" w14:textId="77777777" w:rsidR="00BD13E6" w:rsidRDefault="00BD13E6" w:rsidP="00BD13E6">
      <w:pPr>
        <w:pStyle w:val="TF"/>
      </w:pPr>
      <w:r w:rsidRPr="00FD760C">
        <w:t>Figure 6.2.1.2.4</w:t>
      </w:r>
      <w:r>
        <w:t>b</w:t>
      </w:r>
      <w:r w:rsidRPr="00FD760C">
        <w:t>-</w:t>
      </w:r>
      <w:r>
        <w:t>2</w:t>
      </w:r>
      <w:r w:rsidRPr="00FD760C">
        <w:t>: Power back-off values for the 3MHz channel at Fc=161</w:t>
      </w:r>
      <w:r>
        <w:t>3</w:t>
      </w:r>
      <w:r w:rsidRPr="00FD760C">
        <w:t>MHz</w:t>
      </w:r>
    </w:p>
    <w:p w14:paraId="6A55F473" w14:textId="77777777" w:rsidR="00BD13E6" w:rsidRDefault="00BD13E6" w:rsidP="00BD13E6">
      <w:r>
        <w:t>For the ETSI sub-range 2, no</w:t>
      </w:r>
      <w:r w:rsidRPr="00E56C72">
        <w:t xml:space="preserve"> A-MPR is needed for </w:t>
      </w:r>
      <w:r>
        <w:t xml:space="preserve">the </w:t>
      </w:r>
      <w:r w:rsidRPr="00E56C72">
        <w:t xml:space="preserve">3MHz </w:t>
      </w:r>
      <w:r>
        <w:t>channel bandwidth.</w:t>
      </w:r>
    </w:p>
    <w:p w14:paraId="40EC82B8" w14:textId="77777777" w:rsidR="00BD13E6" w:rsidRPr="00C43CEB" w:rsidRDefault="00BD13E6" w:rsidP="002F39A3"/>
    <w:p w14:paraId="120E96BD" w14:textId="1A3E48CD" w:rsidR="00376AC9" w:rsidRDefault="00376AC9" w:rsidP="00CE7B34">
      <w:pPr>
        <w:pStyle w:val="Heading5"/>
      </w:pPr>
      <w:bookmarkStart w:id="391" w:name="_Toc152002997"/>
      <w:bookmarkStart w:id="392" w:name="_Toc154586443"/>
      <w:bookmarkStart w:id="393" w:name="_Toc155628605"/>
      <w:bookmarkStart w:id="394" w:name="_Toc162199670"/>
      <w:bookmarkStart w:id="395" w:name="_Toc185320791"/>
      <w:bookmarkStart w:id="396" w:name="_Toc185320859"/>
      <w:bookmarkStart w:id="397" w:name="_Toc187234755"/>
      <w:bookmarkStart w:id="398" w:name="_Toc189042763"/>
      <w:bookmarkStart w:id="399" w:name="_Toc189042809"/>
      <w:bookmarkStart w:id="400" w:name="_Toc189045754"/>
      <w:bookmarkStart w:id="401" w:name="_Toc200383715"/>
      <w:bookmarkStart w:id="402" w:name="_Toc208587794"/>
      <w:r>
        <w:t>6.2.1.2.</w:t>
      </w:r>
      <w:r w:rsidR="002B6A24">
        <w:t>5</w:t>
      </w:r>
      <w:r>
        <w:tab/>
        <w:t>Harmonised A-MPR values</w:t>
      </w:r>
      <w:bookmarkEnd w:id="391"/>
      <w:bookmarkEnd w:id="392"/>
      <w:bookmarkEnd w:id="393"/>
      <w:bookmarkEnd w:id="394"/>
      <w:bookmarkEnd w:id="395"/>
      <w:bookmarkEnd w:id="396"/>
      <w:bookmarkEnd w:id="397"/>
      <w:bookmarkEnd w:id="398"/>
      <w:bookmarkEnd w:id="399"/>
      <w:bookmarkEnd w:id="400"/>
      <w:bookmarkEnd w:id="401"/>
      <w:bookmarkEnd w:id="402"/>
    </w:p>
    <w:p w14:paraId="6FF47782" w14:textId="7454B762" w:rsidR="00376AC9" w:rsidRDefault="00A7062B" w:rsidP="00376AC9">
      <w:r w:rsidRPr="00380697">
        <w:t>Table</w:t>
      </w:r>
      <w:r>
        <w:t>s</w:t>
      </w:r>
      <w:r w:rsidRPr="00380697">
        <w:t xml:space="preserve"> </w:t>
      </w:r>
      <w:r w:rsidRPr="00CF222C">
        <w:t>6.2.1.2.5</w:t>
      </w:r>
      <w:r w:rsidRPr="00380697">
        <w:t>-</w:t>
      </w:r>
      <w:r>
        <w:t xml:space="preserve">0 - </w:t>
      </w:r>
      <w:r w:rsidRPr="00CF222C">
        <w:t>6.2.1.2.5</w:t>
      </w:r>
      <w:r w:rsidRPr="00380697">
        <w:t>-</w:t>
      </w:r>
      <w:r>
        <w:t>3 below present "harmonised" A-MPR values for 3, 5, 10 and 15MHz channels at reference frequencies considered for the power back-off simulations and measurements. For the sake of simplicity only "full" RB allocation cases are used to compare results from different sources.</w:t>
      </w:r>
    </w:p>
    <w:p w14:paraId="7A6DFBE0" w14:textId="77777777" w:rsidR="00A7062B" w:rsidRDefault="00A7062B" w:rsidP="00A7062B">
      <w:pPr>
        <w:pStyle w:val="TH"/>
        <w:rPr>
          <w:color w:val="0070C0"/>
          <w:szCs w:val="24"/>
          <w:lang w:val="en-US" w:eastAsia="zh-CN"/>
        </w:rPr>
      </w:pPr>
      <w:r w:rsidRPr="004E4417">
        <w:rPr>
          <w:color w:val="000000" w:themeColor="text1"/>
          <w:szCs w:val="24"/>
          <w:lang w:val="en-US" w:eastAsia="zh-CN"/>
        </w:rPr>
        <w:t xml:space="preserve">Table </w:t>
      </w:r>
      <w:r w:rsidRPr="004E4417">
        <w:rPr>
          <w:color w:val="000000" w:themeColor="text1"/>
        </w:rPr>
        <w:t>6.2.1.2.5-</w:t>
      </w:r>
      <w:r>
        <w:rPr>
          <w:color w:val="000000" w:themeColor="text1"/>
        </w:rPr>
        <w:t>0</w:t>
      </w:r>
      <w:r>
        <w:t>: Harmonised A-MPR values for the 3MHz channel.</w:t>
      </w:r>
    </w:p>
    <w:tbl>
      <w:tblPr>
        <w:tblStyle w:val="TableGrid"/>
        <w:tblW w:w="9634" w:type="dxa"/>
        <w:tblLayout w:type="fixed"/>
        <w:tblLook w:val="04A0" w:firstRow="1" w:lastRow="0" w:firstColumn="1" w:lastColumn="0" w:noHBand="0" w:noVBand="1"/>
      </w:tblPr>
      <w:tblGrid>
        <w:gridCol w:w="704"/>
        <w:gridCol w:w="709"/>
        <w:gridCol w:w="850"/>
        <w:gridCol w:w="851"/>
        <w:gridCol w:w="709"/>
        <w:gridCol w:w="708"/>
        <w:gridCol w:w="709"/>
        <w:gridCol w:w="709"/>
        <w:gridCol w:w="850"/>
        <w:gridCol w:w="709"/>
        <w:gridCol w:w="709"/>
        <w:gridCol w:w="709"/>
        <w:gridCol w:w="708"/>
      </w:tblGrid>
      <w:tr w:rsidR="00A7062B" w14:paraId="53C4CF5B" w14:textId="77777777" w:rsidTr="00575253">
        <w:tc>
          <w:tcPr>
            <w:tcW w:w="9634" w:type="dxa"/>
            <w:gridSpan w:val="13"/>
          </w:tcPr>
          <w:p w14:paraId="794E8157" w14:textId="77777777" w:rsidR="00A7062B" w:rsidRDefault="00A7062B" w:rsidP="009F5ABF">
            <w:pPr>
              <w:pStyle w:val="TAH"/>
              <w:rPr>
                <w:lang w:val="en-US" w:eastAsia="zh-CN"/>
              </w:rPr>
            </w:pPr>
            <w:r>
              <w:rPr>
                <w:lang w:val="en-US" w:eastAsia="zh-CN"/>
              </w:rPr>
              <w:t>3MHz channel center frequency</w:t>
            </w:r>
          </w:p>
        </w:tc>
      </w:tr>
      <w:tr w:rsidR="00A7062B" w14:paraId="478E57EE" w14:textId="77777777" w:rsidTr="00A7062B">
        <w:tc>
          <w:tcPr>
            <w:tcW w:w="704" w:type="dxa"/>
            <w:tcBorders>
              <w:bottom w:val="nil"/>
            </w:tcBorders>
          </w:tcPr>
          <w:p w14:paraId="4053AD80" w14:textId="77777777" w:rsidR="00A7062B" w:rsidRDefault="00A7062B" w:rsidP="009F5ABF">
            <w:pPr>
              <w:pStyle w:val="TAH"/>
              <w:rPr>
                <w:lang w:eastAsia="zh-CN"/>
              </w:rPr>
            </w:pPr>
          </w:p>
        </w:tc>
        <w:tc>
          <w:tcPr>
            <w:tcW w:w="2410" w:type="dxa"/>
            <w:gridSpan w:val="3"/>
          </w:tcPr>
          <w:p w14:paraId="6533E05D" w14:textId="77777777" w:rsidR="00A7062B" w:rsidRPr="004415F5" w:rsidRDefault="00A7062B" w:rsidP="009F5ABF">
            <w:pPr>
              <w:pStyle w:val="TAH"/>
              <w:rPr>
                <w:lang w:val="en-US" w:eastAsia="zh-CN"/>
              </w:rPr>
            </w:pPr>
            <w:r>
              <w:rPr>
                <w:lang w:val="en-US" w:eastAsia="zh-CN"/>
              </w:rPr>
              <w:t>1611.5MHz</w:t>
            </w:r>
          </w:p>
        </w:tc>
        <w:tc>
          <w:tcPr>
            <w:tcW w:w="2126" w:type="dxa"/>
            <w:gridSpan w:val="3"/>
          </w:tcPr>
          <w:p w14:paraId="123339F6" w14:textId="77777777" w:rsidR="00A7062B" w:rsidRPr="004415F5" w:rsidRDefault="00A7062B" w:rsidP="009F5ABF">
            <w:pPr>
              <w:pStyle w:val="TAH"/>
              <w:rPr>
                <w:lang w:val="en-US" w:eastAsia="zh-CN"/>
              </w:rPr>
            </w:pPr>
            <w:r>
              <w:rPr>
                <w:lang w:val="en-US" w:eastAsia="zh-CN"/>
              </w:rPr>
              <w:t>1612.9MHz</w:t>
            </w:r>
          </w:p>
        </w:tc>
        <w:tc>
          <w:tcPr>
            <w:tcW w:w="2268" w:type="dxa"/>
            <w:gridSpan w:val="3"/>
          </w:tcPr>
          <w:p w14:paraId="5243549A" w14:textId="77777777" w:rsidR="00A7062B" w:rsidRPr="004415F5" w:rsidRDefault="00A7062B" w:rsidP="009F5ABF">
            <w:pPr>
              <w:pStyle w:val="TAH"/>
              <w:rPr>
                <w:lang w:val="en-US" w:eastAsia="zh-CN"/>
              </w:rPr>
            </w:pPr>
            <w:r>
              <w:rPr>
                <w:lang w:val="en-US" w:eastAsia="zh-CN"/>
              </w:rPr>
              <w:t>1623.4MHz</w:t>
            </w:r>
          </w:p>
        </w:tc>
        <w:tc>
          <w:tcPr>
            <w:tcW w:w="2126" w:type="dxa"/>
            <w:gridSpan w:val="3"/>
          </w:tcPr>
          <w:p w14:paraId="7C1187A9" w14:textId="77777777" w:rsidR="00A7062B" w:rsidRPr="004415F5" w:rsidRDefault="00A7062B" w:rsidP="009F5ABF">
            <w:pPr>
              <w:pStyle w:val="TAH"/>
              <w:rPr>
                <w:lang w:val="en-US" w:eastAsia="zh-CN"/>
              </w:rPr>
            </w:pPr>
            <w:r>
              <w:rPr>
                <w:lang w:val="en-US" w:eastAsia="zh-CN"/>
              </w:rPr>
              <w:t>1625MHz</w:t>
            </w:r>
          </w:p>
        </w:tc>
      </w:tr>
      <w:tr w:rsidR="00A7062B" w14:paraId="799140DC" w14:textId="77777777" w:rsidTr="00A7062B">
        <w:tc>
          <w:tcPr>
            <w:tcW w:w="704" w:type="dxa"/>
            <w:vMerge w:val="restart"/>
            <w:tcBorders>
              <w:top w:val="nil"/>
            </w:tcBorders>
          </w:tcPr>
          <w:p w14:paraId="3AD010EA" w14:textId="77777777" w:rsidR="00A7062B" w:rsidRDefault="00A7062B" w:rsidP="009F5ABF">
            <w:pPr>
              <w:pStyle w:val="TAH"/>
              <w:rPr>
                <w:lang w:eastAsia="zh-CN"/>
              </w:rPr>
            </w:pPr>
          </w:p>
        </w:tc>
        <w:tc>
          <w:tcPr>
            <w:tcW w:w="709" w:type="dxa"/>
            <w:vMerge w:val="restart"/>
          </w:tcPr>
          <w:p w14:paraId="5B25B779" w14:textId="77777777" w:rsidR="00A7062B" w:rsidRDefault="00A7062B" w:rsidP="009F5ABF">
            <w:pPr>
              <w:pStyle w:val="TAH"/>
              <w:rPr>
                <w:lang w:val="en-US" w:eastAsia="zh-CN"/>
              </w:rPr>
            </w:pPr>
            <w:r>
              <w:rPr>
                <w:lang w:val="en-US" w:eastAsia="zh-CN"/>
              </w:rPr>
              <w:t>CP</w:t>
            </w:r>
          </w:p>
          <w:p w14:paraId="50FC8E53" w14:textId="77777777" w:rsidR="00A7062B" w:rsidRDefault="00A7062B" w:rsidP="009F5ABF">
            <w:pPr>
              <w:pStyle w:val="TAH"/>
              <w:rPr>
                <w:lang w:val="en-US" w:eastAsia="zh-CN"/>
              </w:rPr>
            </w:pPr>
            <w:r>
              <w:rPr>
                <w:lang w:val="en-US" w:eastAsia="zh-CN"/>
              </w:rPr>
              <w:t>QP</w:t>
            </w:r>
          </w:p>
        </w:tc>
        <w:tc>
          <w:tcPr>
            <w:tcW w:w="1701" w:type="dxa"/>
            <w:gridSpan w:val="2"/>
          </w:tcPr>
          <w:p w14:paraId="03ECD92D" w14:textId="77777777" w:rsidR="00A7062B" w:rsidRDefault="00A7062B" w:rsidP="009F5ABF">
            <w:pPr>
              <w:pStyle w:val="TAH"/>
              <w:rPr>
                <w:lang w:val="en-US" w:eastAsia="zh-CN"/>
              </w:rPr>
            </w:pPr>
            <w:r>
              <w:rPr>
                <w:lang w:val="en-US" w:eastAsia="zh-CN"/>
              </w:rPr>
              <w:t>DFT</w:t>
            </w:r>
          </w:p>
        </w:tc>
        <w:tc>
          <w:tcPr>
            <w:tcW w:w="709" w:type="dxa"/>
            <w:vMerge w:val="restart"/>
          </w:tcPr>
          <w:p w14:paraId="305450B7" w14:textId="77777777" w:rsidR="00A7062B" w:rsidRDefault="00A7062B" w:rsidP="009F5ABF">
            <w:pPr>
              <w:pStyle w:val="TAH"/>
              <w:rPr>
                <w:lang w:val="en-US" w:eastAsia="zh-CN"/>
              </w:rPr>
            </w:pPr>
            <w:r>
              <w:rPr>
                <w:lang w:val="en-US" w:eastAsia="zh-CN"/>
              </w:rPr>
              <w:t>CP</w:t>
            </w:r>
          </w:p>
          <w:p w14:paraId="2DA94D41" w14:textId="77777777" w:rsidR="00A7062B" w:rsidRDefault="00A7062B" w:rsidP="009F5ABF">
            <w:pPr>
              <w:pStyle w:val="TAH"/>
              <w:rPr>
                <w:lang w:val="en-US" w:eastAsia="zh-CN"/>
              </w:rPr>
            </w:pPr>
            <w:r>
              <w:rPr>
                <w:lang w:val="en-US" w:eastAsia="zh-CN"/>
              </w:rPr>
              <w:t>QP</w:t>
            </w:r>
          </w:p>
        </w:tc>
        <w:tc>
          <w:tcPr>
            <w:tcW w:w="1417" w:type="dxa"/>
            <w:gridSpan w:val="2"/>
          </w:tcPr>
          <w:p w14:paraId="5305891C" w14:textId="77777777" w:rsidR="00A7062B" w:rsidRDefault="00A7062B" w:rsidP="009F5ABF">
            <w:pPr>
              <w:pStyle w:val="TAH"/>
              <w:rPr>
                <w:lang w:val="en-US" w:eastAsia="zh-CN"/>
              </w:rPr>
            </w:pPr>
            <w:r>
              <w:rPr>
                <w:lang w:val="en-US" w:eastAsia="zh-CN"/>
              </w:rPr>
              <w:t>DFT</w:t>
            </w:r>
          </w:p>
        </w:tc>
        <w:tc>
          <w:tcPr>
            <w:tcW w:w="709" w:type="dxa"/>
            <w:vMerge w:val="restart"/>
          </w:tcPr>
          <w:p w14:paraId="1669D07D" w14:textId="77777777" w:rsidR="00A7062B" w:rsidRDefault="00A7062B" w:rsidP="009F5ABF">
            <w:pPr>
              <w:pStyle w:val="TAH"/>
              <w:rPr>
                <w:lang w:val="en-US" w:eastAsia="zh-CN"/>
              </w:rPr>
            </w:pPr>
            <w:r>
              <w:rPr>
                <w:lang w:val="en-US" w:eastAsia="zh-CN"/>
              </w:rPr>
              <w:t>CP</w:t>
            </w:r>
          </w:p>
          <w:p w14:paraId="747012AA" w14:textId="77777777" w:rsidR="00A7062B" w:rsidRDefault="00A7062B" w:rsidP="009F5ABF">
            <w:pPr>
              <w:pStyle w:val="TAH"/>
              <w:rPr>
                <w:lang w:val="en-US" w:eastAsia="zh-CN"/>
              </w:rPr>
            </w:pPr>
            <w:r>
              <w:rPr>
                <w:lang w:val="en-US" w:eastAsia="zh-CN"/>
              </w:rPr>
              <w:t>QP</w:t>
            </w:r>
          </w:p>
        </w:tc>
        <w:tc>
          <w:tcPr>
            <w:tcW w:w="1559" w:type="dxa"/>
            <w:gridSpan w:val="2"/>
          </w:tcPr>
          <w:p w14:paraId="0A88FA00" w14:textId="77777777" w:rsidR="00A7062B" w:rsidRDefault="00A7062B" w:rsidP="009F5ABF">
            <w:pPr>
              <w:pStyle w:val="TAH"/>
              <w:rPr>
                <w:lang w:val="en-US" w:eastAsia="zh-CN"/>
              </w:rPr>
            </w:pPr>
            <w:r>
              <w:rPr>
                <w:lang w:val="en-US" w:eastAsia="zh-CN"/>
              </w:rPr>
              <w:t>DFT</w:t>
            </w:r>
          </w:p>
        </w:tc>
        <w:tc>
          <w:tcPr>
            <w:tcW w:w="709" w:type="dxa"/>
            <w:vMerge w:val="restart"/>
          </w:tcPr>
          <w:p w14:paraId="43EB7764" w14:textId="77777777" w:rsidR="00A7062B" w:rsidRDefault="00A7062B" w:rsidP="009F5ABF">
            <w:pPr>
              <w:pStyle w:val="TAH"/>
              <w:rPr>
                <w:lang w:val="en-US" w:eastAsia="zh-CN"/>
              </w:rPr>
            </w:pPr>
            <w:r>
              <w:rPr>
                <w:lang w:val="en-US" w:eastAsia="zh-CN"/>
              </w:rPr>
              <w:t>CP</w:t>
            </w:r>
          </w:p>
          <w:p w14:paraId="3B50034E" w14:textId="77777777" w:rsidR="00A7062B" w:rsidRDefault="00A7062B" w:rsidP="009F5ABF">
            <w:pPr>
              <w:pStyle w:val="TAH"/>
              <w:rPr>
                <w:lang w:val="en-US" w:eastAsia="zh-CN"/>
              </w:rPr>
            </w:pPr>
            <w:r>
              <w:rPr>
                <w:lang w:val="en-US" w:eastAsia="zh-CN"/>
              </w:rPr>
              <w:t>QP</w:t>
            </w:r>
          </w:p>
        </w:tc>
        <w:tc>
          <w:tcPr>
            <w:tcW w:w="1417" w:type="dxa"/>
            <w:gridSpan w:val="2"/>
          </w:tcPr>
          <w:p w14:paraId="079BA839" w14:textId="77777777" w:rsidR="00A7062B" w:rsidRDefault="00A7062B" w:rsidP="009F5ABF">
            <w:pPr>
              <w:pStyle w:val="TAH"/>
              <w:rPr>
                <w:lang w:val="en-US" w:eastAsia="zh-CN"/>
              </w:rPr>
            </w:pPr>
            <w:r>
              <w:rPr>
                <w:lang w:val="en-US" w:eastAsia="zh-CN"/>
              </w:rPr>
              <w:t>DFT</w:t>
            </w:r>
          </w:p>
        </w:tc>
      </w:tr>
      <w:tr w:rsidR="00A7062B" w14:paraId="561D9CDD" w14:textId="77777777" w:rsidTr="00A7062B">
        <w:tc>
          <w:tcPr>
            <w:tcW w:w="704" w:type="dxa"/>
            <w:vMerge/>
            <w:tcBorders>
              <w:bottom w:val="single" w:sz="4" w:space="0" w:color="auto"/>
            </w:tcBorders>
          </w:tcPr>
          <w:p w14:paraId="547233ED" w14:textId="77777777" w:rsidR="00A7062B" w:rsidRDefault="00A7062B" w:rsidP="009F5ABF">
            <w:pPr>
              <w:pStyle w:val="TAH"/>
              <w:rPr>
                <w:lang w:eastAsia="zh-CN"/>
              </w:rPr>
            </w:pPr>
          </w:p>
        </w:tc>
        <w:tc>
          <w:tcPr>
            <w:tcW w:w="709" w:type="dxa"/>
            <w:vMerge/>
          </w:tcPr>
          <w:p w14:paraId="3C3EFC9D" w14:textId="77777777" w:rsidR="00A7062B" w:rsidRPr="004415F5" w:rsidRDefault="00A7062B" w:rsidP="009F5ABF">
            <w:pPr>
              <w:pStyle w:val="TAH"/>
              <w:rPr>
                <w:lang w:val="en-US" w:eastAsia="zh-CN"/>
              </w:rPr>
            </w:pPr>
          </w:p>
        </w:tc>
        <w:tc>
          <w:tcPr>
            <w:tcW w:w="850" w:type="dxa"/>
          </w:tcPr>
          <w:p w14:paraId="576DF3FE" w14:textId="77777777" w:rsidR="00A7062B" w:rsidRPr="004415F5" w:rsidRDefault="00A7062B" w:rsidP="009F5ABF">
            <w:pPr>
              <w:pStyle w:val="TAH"/>
              <w:rPr>
                <w:lang w:val="en-US" w:eastAsia="zh-CN"/>
              </w:rPr>
            </w:pPr>
            <w:r>
              <w:rPr>
                <w:lang w:val="en-US" w:eastAsia="zh-CN"/>
              </w:rPr>
              <w:t>QP</w:t>
            </w:r>
          </w:p>
        </w:tc>
        <w:tc>
          <w:tcPr>
            <w:tcW w:w="851" w:type="dxa"/>
          </w:tcPr>
          <w:p w14:paraId="303632C3" w14:textId="77777777" w:rsidR="00A7062B" w:rsidRPr="004415F5" w:rsidRDefault="00A7062B" w:rsidP="009F5ABF">
            <w:pPr>
              <w:pStyle w:val="TAH"/>
              <w:rPr>
                <w:lang w:val="en-US" w:eastAsia="zh-CN"/>
              </w:rPr>
            </w:pPr>
            <w:r>
              <w:rPr>
                <w:lang w:val="en-US" w:eastAsia="zh-CN"/>
              </w:rPr>
              <w:t>PI/2</w:t>
            </w:r>
          </w:p>
        </w:tc>
        <w:tc>
          <w:tcPr>
            <w:tcW w:w="709" w:type="dxa"/>
            <w:vMerge/>
          </w:tcPr>
          <w:p w14:paraId="2A46345D" w14:textId="77777777" w:rsidR="00A7062B" w:rsidRDefault="00A7062B" w:rsidP="009F5ABF">
            <w:pPr>
              <w:pStyle w:val="TAH"/>
              <w:rPr>
                <w:lang w:eastAsia="zh-CN"/>
              </w:rPr>
            </w:pPr>
          </w:p>
        </w:tc>
        <w:tc>
          <w:tcPr>
            <w:tcW w:w="708" w:type="dxa"/>
          </w:tcPr>
          <w:p w14:paraId="62539F3C" w14:textId="77777777" w:rsidR="00A7062B" w:rsidRDefault="00A7062B" w:rsidP="009F5ABF">
            <w:pPr>
              <w:pStyle w:val="TAH"/>
              <w:rPr>
                <w:lang w:eastAsia="zh-CN"/>
              </w:rPr>
            </w:pPr>
            <w:r>
              <w:rPr>
                <w:lang w:val="en-US" w:eastAsia="zh-CN"/>
              </w:rPr>
              <w:t>QP</w:t>
            </w:r>
          </w:p>
        </w:tc>
        <w:tc>
          <w:tcPr>
            <w:tcW w:w="709" w:type="dxa"/>
          </w:tcPr>
          <w:p w14:paraId="3D10BDA1" w14:textId="77777777" w:rsidR="00A7062B" w:rsidRDefault="00A7062B" w:rsidP="009F5ABF">
            <w:pPr>
              <w:pStyle w:val="TAH"/>
              <w:rPr>
                <w:lang w:eastAsia="zh-CN"/>
              </w:rPr>
            </w:pPr>
            <w:r>
              <w:rPr>
                <w:lang w:val="en-US" w:eastAsia="zh-CN"/>
              </w:rPr>
              <w:t>PI/2</w:t>
            </w:r>
          </w:p>
        </w:tc>
        <w:tc>
          <w:tcPr>
            <w:tcW w:w="709" w:type="dxa"/>
            <w:vMerge/>
          </w:tcPr>
          <w:p w14:paraId="4647947E" w14:textId="77777777" w:rsidR="00A7062B" w:rsidRDefault="00A7062B" w:rsidP="009F5ABF">
            <w:pPr>
              <w:pStyle w:val="TAH"/>
              <w:rPr>
                <w:lang w:eastAsia="zh-CN"/>
              </w:rPr>
            </w:pPr>
          </w:p>
        </w:tc>
        <w:tc>
          <w:tcPr>
            <w:tcW w:w="850" w:type="dxa"/>
          </w:tcPr>
          <w:p w14:paraId="431878CB" w14:textId="77777777" w:rsidR="00A7062B" w:rsidRDefault="00A7062B" w:rsidP="009F5ABF">
            <w:pPr>
              <w:pStyle w:val="TAH"/>
              <w:rPr>
                <w:lang w:eastAsia="zh-CN"/>
              </w:rPr>
            </w:pPr>
            <w:r>
              <w:rPr>
                <w:lang w:val="en-US" w:eastAsia="zh-CN"/>
              </w:rPr>
              <w:t>QP</w:t>
            </w:r>
          </w:p>
        </w:tc>
        <w:tc>
          <w:tcPr>
            <w:tcW w:w="709" w:type="dxa"/>
          </w:tcPr>
          <w:p w14:paraId="1CDEE77A" w14:textId="77777777" w:rsidR="00A7062B" w:rsidRDefault="00A7062B" w:rsidP="009F5ABF">
            <w:pPr>
              <w:pStyle w:val="TAH"/>
              <w:rPr>
                <w:lang w:eastAsia="zh-CN"/>
              </w:rPr>
            </w:pPr>
            <w:r>
              <w:rPr>
                <w:lang w:val="en-US" w:eastAsia="zh-CN"/>
              </w:rPr>
              <w:t>PI/2</w:t>
            </w:r>
          </w:p>
        </w:tc>
        <w:tc>
          <w:tcPr>
            <w:tcW w:w="709" w:type="dxa"/>
            <w:vMerge/>
          </w:tcPr>
          <w:p w14:paraId="2E630418" w14:textId="77777777" w:rsidR="00A7062B" w:rsidRDefault="00A7062B" w:rsidP="009F5ABF">
            <w:pPr>
              <w:pStyle w:val="TAH"/>
              <w:rPr>
                <w:lang w:eastAsia="zh-CN"/>
              </w:rPr>
            </w:pPr>
          </w:p>
        </w:tc>
        <w:tc>
          <w:tcPr>
            <w:tcW w:w="709" w:type="dxa"/>
          </w:tcPr>
          <w:p w14:paraId="27A0DF37" w14:textId="77777777" w:rsidR="00A7062B" w:rsidRDefault="00A7062B" w:rsidP="009F5ABF">
            <w:pPr>
              <w:pStyle w:val="TAH"/>
              <w:rPr>
                <w:lang w:eastAsia="zh-CN"/>
              </w:rPr>
            </w:pPr>
            <w:r>
              <w:rPr>
                <w:lang w:val="en-US" w:eastAsia="zh-CN"/>
              </w:rPr>
              <w:t>QP</w:t>
            </w:r>
          </w:p>
        </w:tc>
        <w:tc>
          <w:tcPr>
            <w:tcW w:w="708" w:type="dxa"/>
          </w:tcPr>
          <w:p w14:paraId="61A01A4B" w14:textId="77777777" w:rsidR="00A7062B" w:rsidRDefault="00A7062B" w:rsidP="009F5ABF">
            <w:pPr>
              <w:pStyle w:val="TAH"/>
              <w:rPr>
                <w:lang w:eastAsia="zh-CN"/>
              </w:rPr>
            </w:pPr>
            <w:r>
              <w:rPr>
                <w:lang w:val="en-US" w:eastAsia="zh-CN"/>
              </w:rPr>
              <w:t>PI/2</w:t>
            </w:r>
          </w:p>
        </w:tc>
      </w:tr>
      <w:tr w:rsidR="00A7062B" w14:paraId="03AECE90" w14:textId="77777777" w:rsidTr="00F36097">
        <w:tc>
          <w:tcPr>
            <w:tcW w:w="9634" w:type="dxa"/>
            <w:gridSpan w:val="13"/>
            <w:tcBorders>
              <w:top w:val="single" w:sz="4" w:space="0" w:color="auto"/>
            </w:tcBorders>
          </w:tcPr>
          <w:p w14:paraId="2F41A049" w14:textId="77777777" w:rsidR="00A7062B" w:rsidRPr="00C93AC4" w:rsidRDefault="00A7062B" w:rsidP="009F5ABF">
            <w:pPr>
              <w:pStyle w:val="TAC"/>
              <w:rPr>
                <w:b/>
                <w:bCs/>
                <w:lang w:val="en-US" w:eastAsia="zh-CN"/>
              </w:rPr>
            </w:pPr>
            <w:r>
              <w:rPr>
                <w:b/>
                <w:bCs/>
                <w:lang w:val="en-US" w:eastAsia="zh-CN"/>
              </w:rPr>
              <w:t>ETSI regulatory domain</w:t>
            </w:r>
          </w:p>
        </w:tc>
      </w:tr>
      <w:tr w:rsidR="00A7062B" w14:paraId="05242F75" w14:textId="77777777" w:rsidTr="009F5ABF">
        <w:tc>
          <w:tcPr>
            <w:tcW w:w="704" w:type="dxa"/>
          </w:tcPr>
          <w:p w14:paraId="64372D12" w14:textId="77777777" w:rsidR="00A7062B" w:rsidRPr="004415F5" w:rsidRDefault="00A7062B" w:rsidP="009F5ABF">
            <w:pPr>
              <w:pStyle w:val="TAC"/>
              <w:rPr>
                <w:lang w:val="en-US" w:eastAsia="zh-CN"/>
              </w:rPr>
            </w:pPr>
            <w:r>
              <w:rPr>
                <w:lang w:val="en-US" w:eastAsia="zh-CN"/>
              </w:rPr>
              <w:t>#1</w:t>
            </w:r>
          </w:p>
        </w:tc>
        <w:tc>
          <w:tcPr>
            <w:tcW w:w="709" w:type="dxa"/>
          </w:tcPr>
          <w:p w14:paraId="33C905AC" w14:textId="77777777" w:rsidR="00A7062B" w:rsidRPr="004415F5" w:rsidRDefault="00A7062B" w:rsidP="009F5ABF">
            <w:pPr>
              <w:pStyle w:val="TAC"/>
              <w:rPr>
                <w:lang w:val="en-US" w:eastAsia="zh-CN"/>
              </w:rPr>
            </w:pPr>
            <w:r>
              <w:rPr>
                <w:lang w:val="en-US" w:eastAsia="zh-CN"/>
              </w:rPr>
              <w:t>3.5</w:t>
            </w:r>
          </w:p>
        </w:tc>
        <w:tc>
          <w:tcPr>
            <w:tcW w:w="850" w:type="dxa"/>
          </w:tcPr>
          <w:p w14:paraId="41EB742C" w14:textId="77777777" w:rsidR="00A7062B" w:rsidRPr="004415F5" w:rsidRDefault="00A7062B" w:rsidP="009F5ABF">
            <w:pPr>
              <w:pStyle w:val="TAC"/>
              <w:rPr>
                <w:lang w:val="en-US" w:eastAsia="zh-CN"/>
              </w:rPr>
            </w:pPr>
            <w:r>
              <w:rPr>
                <w:lang w:val="en-US" w:eastAsia="zh-CN"/>
              </w:rPr>
              <w:t>1.5</w:t>
            </w:r>
          </w:p>
        </w:tc>
        <w:tc>
          <w:tcPr>
            <w:tcW w:w="851" w:type="dxa"/>
          </w:tcPr>
          <w:p w14:paraId="00D489EA" w14:textId="77777777" w:rsidR="00A7062B" w:rsidRPr="004415F5" w:rsidRDefault="00A7062B" w:rsidP="009F5ABF">
            <w:pPr>
              <w:pStyle w:val="TAC"/>
              <w:rPr>
                <w:lang w:val="en-US" w:eastAsia="zh-CN"/>
              </w:rPr>
            </w:pPr>
            <w:r>
              <w:rPr>
                <w:lang w:val="en-US" w:eastAsia="zh-CN"/>
              </w:rPr>
              <w:t>1.0</w:t>
            </w:r>
          </w:p>
        </w:tc>
        <w:tc>
          <w:tcPr>
            <w:tcW w:w="709" w:type="dxa"/>
          </w:tcPr>
          <w:p w14:paraId="74BB85E2" w14:textId="77777777" w:rsidR="00A7062B" w:rsidRPr="004415F5" w:rsidRDefault="00A7062B" w:rsidP="009F5ABF">
            <w:pPr>
              <w:pStyle w:val="TAC"/>
              <w:rPr>
                <w:lang w:val="en-US" w:eastAsia="zh-CN"/>
              </w:rPr>
            </w:pPr>
          </w:p>
        </w:tc>
        <w:tc>
          <w:tcPr>
            <w:tcW w:w="708" w:type="dxa"/>
          </w:tcPr>
          <w:p w14:paraId="590C31ED" w14:textId="77777777" w:rsidR="00A7062B" w:rsidRPr="004415F5" w:rsidRDefault="00A7062B" w:rsidP="009F5ABF">
            <w:pPr>
              <w:pStyle w:val="TAC"/>
              <w:rPr>
                <w:lang w:val="en-US" w:eastAsia="zh-CN"/>
              </w:rPr>
            </w:pPr>
          </w:p>
        </w:tc>
        <w:tc>
          <w:tcPr>
            <w:tcW w:w="709" w:type="dxa"/>
          </w:tcPr>
          <w:p w14:paraId="43E43C05" w14:textId="77777777" w:rsidR="00A7062B" w:rsidRPr="004415F5" w:rsidRDefault="00A7062B" w:rsidP="009F5ABF">
            <w:pPr>
              <w:pStyle w:val="TAC"/>
              <w:rPr>
                <w:lang w:val="en-US" w:eastAsia="zh-CN"/>
              </w:rPr>
            </w:pPr>
          </w:p>
        </w:tc>
        <w:tc>
          <w:tcPr>
            <w:tcW w:w="709" w:type="dxa"/>
          </w:tcPr>
          <w:p w14:paraId="25DF6D60" w14:textId="77777777" w:rsidR="00A7062B" w:rsidRPr="004415F5" w:rsidRDefault="00A7062B" w:rsidP="009F5ABF">
            <w:pPr>
              <w:pStyle w:val="TAC"/>
              <w:rPr>
                <w:lang w:val="en-US" w:eastAsia="zh-CN"/>
              </w:rPr>
            </w:pPr>
          </w:p>
        </w:tc>
        <w:tc>
          <w:tcPr>
            <w:tcW w:w="850" w:type="dxa"/>
          </w:tcPr>
          <w:p w14:paraId="0773C263" w14:textId="77777777" w:rsidR="00A7062B" w:rsidRPr="004415F5" w:rsidRDefault="00A7062B" w:rsidP="009F5ABF">
            <w:pPr>
              <w:pStyle w:val="TAC"/>
              <w:rPr>
                <w:lang w:val="en-US" w:eastAsia="zh-CN"/>
              </w:rPr>
            </w:pPr>
          </w:p>
        </w:tc>
        <w:tc>
          <w:tcPr>
            <w:tcW w:w="709" w:type="dxa"/>
          </w:tcPr>
          <w:p w14:paraId="7EF50084" w14:textId="77777777" w:rsidR="00A7062B" w:rsidRPr="004415F5" w:rsidRDefault="00A7062B" w:rsidP="009F5ABF">
            <w:pPr>
              <w:pStyle w:val="TAC"/>
              <w:rPr>
                <w:lang w:val="en-US" w:eastAsia="zh-CN"/>
              </w:rPr>
            </w:pPr>
          </w:p>
        </w:tc>
        <w:tc>
          <w:tcPr>
            <w:tcW w:w="709" w:type="dxa"/>
          </w:tcPr>
          <w:p w14:paraId="1821BCC5" w14:textId="77777777" w:rsidR="00A7062B" w:rsidRPr="008B5F42" w:rsidRDefault="00A7062B" w:rsidP="009F5ABF">
            <w:pPr>
              <w:pStyle w:val="TAC"/>
              <w:rPr>
                <w:lang w:val="en-US" w:eastAsia="zh-CN"/>
              </w:rPr>
            </w:pPr>
          </w:p>
        </w:tc>
        <w:tc>
          <w:tcPr>
            <w:tcW w:w="709" w:type="dxa"/>
          </w:tcPr>
          <w:p w14:paraId="61538BEF" w14:textId="77777777" w:rsidR="00A7062B" w:rsidRPr="008B5F42" w:rsidRDefault="00A7062B" w:rsidP="009F5ABF">
            <w:pPr>
              <w:pStyle w:val="TAC"/>
              <w:rPr>
                <w:lang w:val="en-US" w:eastAsia="zh-CN"/>
              </w:rPr>
            </w:pPr>
            <w:r>
              <w:rPr>
                <w:lang w:val="en-US" w:eastAsia="zh-CN"/>
              </w:rPr>
              <w:t>1.5</w:t>
            </w:r>
          </w:p>
        </w:tc>
        <w:tc>
          <w:tcPr>
            <w:tcW w:w="708" w:type="dxa"/>
          </w:tcPr>
          <w:p w14:paraId="5D2C3CC5" w14:textId="77777777" w:rsidR="00A7062B" w:rsidRPr="008B5F42" w:rsidRDefault="00A7062B" w:rsidP="009F5ABF">
            <w:pPr>
              <w:pStyle w:val="TAC"/>
              <w:rPr>
                <w:lang w:val="en-US" w:eastAsia="zh-CN"/>
              </w:rPr>
            </w:pPr>
            <w:r>
              <w:rPr>
                <w:lang w:val="en-US" w:eastAsia="zh-CN"/>
              </w:rPr>
              <w:t>1.0</w:t>
            </w:r>
          </w:p>
        </w:tc>
      </w:tr>
      <w:tr w:rsidR="00A7062B" w14:paraId="24BF60DF" w14:textId="77777777" w:rsidTr="009F5ABF">
        <w:tc>
          <w:tcPr>
            <w:tcW w:w="704" w:type="dxa"/>
          </w:tcPr>
          <w:p w14:paraId="583D3F78" w14:textId="77777777" w:rsidR="00A7062B" w:rsidRDefault="00A7062B" w:rsidP="009F5ABF">
            <w:pPr>
              <w:pStyle w:val="TAC"/>
              <w:rPr>
                <w:lang w:val="en-US" w:eastAsia="zh-CN"/>
              </w:rPr>
            </w:pPr>
            <w:r>
              <w:rPr>
                <w:lang w:val="en-US" w:eastAsia="zh-CN"/>
              </w:rPr>
              <w:t>#4</w:t>
            </w:r>
          </w:p>
        </w:tc>
        <w:tc>
          <w:tcPr>
            <w:tcW w:w="709" w:type="dxa"/>
          </w:tcPr>
          <w:p w14:paraId="40B8BFA0" w14:textId="77777777" w:rsidR="00A7062B" w:rsidRDefault="00A7062B" w:rsidP="009F5ABF">
            <w:pPr>
              <w:pStyle w:val="TAC"/>
              <w:rPr>
                <w:lang w:val="en-US" w:eastAsia="zh-CN"/>
              </w:rPr>
            </w:pPr>
            <w:r>
              <w:rPr>
                <w:lang w:val="en-US" w:eastAsia="zh-CN"/>
              </w:rPr>
              <w:t>5.0</w:t>
            </w:r>
          </w:p>
        </w:tc>
        <w:tc>
          <w:tcPr>
            <w:tcW w:w="850" w:type="dxa"/>
          </w:tcPr>
          <w:p w14:paraId="0A9C3F96" w14:textId="77777777" w:rsidR="00A7062B" w:rsidRDefault="00A7062B" w:rsidP="009F5ABF">
            <w:pPr>
              <w:pStyle w:val="TAC"/>
              <w:rPr>
                <w:lang w:val="en-US" w:eastAsia="zh-CN"/>
              </w:rPr>
            </w:pPr>
            <w:r>
              <w:rPr>
                <w:lang w:val="en-US" w:eastAsia="zh-CN"/>
              </w:rPr>
              <w:t>4.0</w:t>
            </w:r>
          </w:p>
        </w:tc>
        <w:tc>
          <w:tcPr>
            <w:tcW w:w="851" w:type="dxa"/>
          </w:tcPr>
          <w:p w14:paraId="27400488" w14:textId="77777777" w:rsidR="00A7062B" w:rsidRDefault="00A7062B" w:rsidP="009F5ABF">
            <w:pPr>
              <w:pStyle w:val="TAC"/>
              <w:rPr>
                <w:lang w:eastAsia="zh-CN"/>
              </w:rPr>
            </w:pPr>
            <w:r>
              <w:rPr>
                <w:lang w:eastAsia="zh-CN"/>
              </w:rPr>
              <w:t>3.0</w:t>
            </w:r>
          </w:p>
        </w:tc>
        <w:tc>
          <w:tcPr>
            <w:tcW w:w="709" w:type="dxa"/>
          </w:tcPr>
          <w:p w14:paraId="5DFAA13B" w14:textId="77777777" w:rsidR="00A7062B" w:rsidRDefault="00A7062B" w:rsidP="009F5ABF">
            <w:pPr>
              <w:pStyle w:val="TAC"/>
              <w:rPr>
                <w:lang w:eastAsia="zh-CN"/>
              </w:rPr>
            </w:pPr>
          </w:p>
        </w:tc>
        <w:tc>
          <w:tcPr>
            <w:tcW w:w="708" w:type="dxa"/>
          </w:tcPr>
          <w:p w14:paraId="73084DBD" w14:textId="77777777" w:rsidR="00A7062B" w:rsidRDefault="00A7062B" w:rsidP="009F5ABF">
            <w:pPr>
              <w:pStyle w:val="TAC"/>
              <w:rPr>
                <w:lang w:eastAsia="zh-CN"/>
              </w:rPr>
            </w:pPr>
          </w:p>
        </w:tc>
        <w:tc>
          <w:tcPr>
            <w:tcW w:w="709" w:type="dxa"/>
          </w:tcPr>
          <w:p w14:paraId="209B4EC9" w14:textId="77777777" w:rsidR="00A7062B" w:rsidRDefault="00A7062B" w:rsidP="009F5ABF">
            <w:pPr>
              <w:pStyle w:val="TAC"/>
              <w:rPr>
                <w:lang w:eastAsia="zh-CN"/>
              </w:rPr>
            </w:pPr>
          </w:p>
        </w:tc>
        <w:tc>
          <w:tcPr>
            <w:tcW w:w="709" w:type="dxa"/>
          </w:tcPr>
          <w:p w14:paraId="012A4A11" w14:textId="77777777" w:rsidR="00A7062B" w:rsidRDefault="00A7062B" w:rsidP="009F5ABF">
            <w:pPr>
              <w:pStyle w:val="TAC"/>
              <w:rPr>
                <w:lang w:eastAsia="zh-CN"/>
              </w:rPr>
            </w:pPr>
          </w:p>
        </w:tc>
        <w:tc>
          <w:tcPr>
            <w:tcW w:w="850" w:type="dxa"/>
          </w:tcPr>
          <w:p w14:paraId="4E6827DF" w14:textId="77777777" w:rsidR="00A7062B" w:rsidRDefault="00A7062B" w:rsidP="009F5ABF">
            <w:pPr>
              <w:pStyle w:val="TAC"/>
              <w:rPr>
                <w:lang w:eastAsia="zh-CN"/>
              </w:rPr>
            </w:pPr>
          </w:p>
        </w:tc>
        <w:tc>
          <w:tcPr>
            <w:tcW w:w="709" w:type="dxa"/>
          </w:tcPr>
          <w:p w14:paraId="0CCE6A9C" w14:textId="77777777" w:rsidR="00A7062B" w:rsidRDefault="00A7062B" w:rsidP="009F5ABF">
            <w:pPr>
              <w:pStyle w:val="TAC"/>
              <w:rPr>
                <w:lang w:eastAsia="zh-CN"/>
              </w:rPr>
            </w:pPr>
          </w:p>
        </w:tc>
        <w:tc>
          <w:tcPr>
            <w:tcW w:w="709" w:type="dxa"/>
          </w:tcPr>
          <w:p w14:paraId="65DCA462" w14:textId="77777777" w:rsidR="00A7062B" w:rsidRDefault="00A7062B" w:rsidP="009F5ABF">
            <w:pPr>
              <w:pStyle w:val="TAC"/>
              <w:rPr>
                <w:lang w:eastAsia="zh-CN"/>
              </w:rPr>
            </w:pPr>
          </w:p>
        </w:tc>
        <w:tc>
          <w:tcPr>
            <w:tcW w:w="709" w:type="dxa"/>
          </w:tcPr>
          <w:p w14:paraId="5C9B28E7" w14:textId="77777777" w:rsidR="00A7062B" w:rsidRDefault="00A7062B" w:rsidP="009F5ABF">
            <w:pPr>
              <w:pStyle w:val="TAC"/>
              <w:rPr>
                <w:lang w:eastAsia="zh-CN"/>
              </w:rPr>
            </w:pPr>
          </w:p>
        </w:tc>
        <w:tc>
          <w:tcPr>
            <w:tcW w:w="708" w:type="dxa"/>
          </w:tcPr>
          <w:p w14:paraId="477D15F0" w14:textId="77777777" w:rsidR="00A7062B" w:rsidRDefault="00A7062B" w:rsidP="009F5ABF">
            <w:pPr>
              <w:pStyle w:val="TAC"/>
              <w:rPr>
                <w:lang w:eastAsia="zh-CN"/>
              </w:rPr>
            </w:pPr>
          </w:p>
        </w:tc>
      </w:tr>
      <w:tr w:rsidR="00A7062B" w14:paraId="4923E201" w14:textId="77777777" w:rsidTr="009F5ABF">
        <w:tc>
          <w:tcPr>
            <w:tcW w:w="704" w:type="dxa"/>
          </w:tcPr>
          <w:p w14:paraId="5CF405D4" w14:textId="77777777" w:rsidR="00A7062B" w:rsidRPr="004415F5" w:rsidRDefault="00A7062B" w:rsidP="009F5ABF">
            <w:pPr>
              <w:pStyle w:val="TAC"/>
              <w:rPr>
                <w:lang w:val="en-US" w:eastAsia="zh-CN"/>
              </w:rPr>
            </w:pPr>
            <w:r>
              <w:rPr>
                <w:lang w:val="en-US" w:eastAsia="zh-CN"/>
              </w:rPr>
              <w:t>#5</w:t>
            </w:r>
          </w:p>
        </w:tc>
        <w:tc>
          <w:tcPr>
            <w:tcW w:w="709" w:type="dxa"/>
          </w:tcPr>
          <w:p w14:paraId="18908669" w14:textId="77777777" w:rsidR="00A7062B" w:rsidRPr="008B5F42" w:rsidRDefault="00A7062B" w:rsidP="009F5ABF">
            <w:pPr>
              <w:pStyle w:val="TAC"/>
              <w:rPr>
                <w:lang w:val="en-US" w:eastAsia="zh-CN"/>
              </w:rPr>
            </w:pPr>
            <w:r>
              <w:rPr>
                <w:lang w:val="en-US" w:eastAsia="zh-CN"/>
              </w:rPr>
              <w:t>4.5</w:t>
            </w:r>
          </w:p>
        </w:tc>
        <w:tc>
          <w:tcPr>
            <w:tcW w:w="850" w:type="dxa"/>
          </w:tcPr>
          <w:p w14:paraId="7B812F4D" w14:textId="77777777" w:rsidR="00A7062B" w:rsidRPr="008B5F42" w:rsidRDefault="00A7062B" w:rsidP="009F5ABF">
            <w:pPr>
              <w:pStyle w:val="TAC"/>
              <w:rPr>
                <w:lang w:val="en-US" w:eastAsia="zh-CN"/>
              </w:rPr>
            </w:pPr>
            <w:r>
              <w:rPr>
                <w:lang w:val="en-US" w:eastAsia="zh-CN"/>
              </w:rPr>
              <w:t>3.5</w:t>
            </w:r>
          </w:p>
        </w:tc>
        <w:tc>
          <w:tcPr>
            <w:tcW w:w="851" w:type="dxa"/>
          </w:tcPr>
          <w:p w14:paraId="26008FEA" w14:textId="77777777" w:rsidR="00A7062B" w:rsidRDefault="00A7062B" w:rsidP="009F5ABF">
            <w:pPr>
              <w:pStyle w:val="TAC"/>
              <w:rPr>
                <w:lang w:eastAsia="zh-CN"/>
              </w:rPr>
            </w:pPr>
          </w:p>
        </w:tc>
        <w:tc>
          <w:tcPr>
            <w:tcW w:w="709" w:type="dxa"/>
          </w:tcPr>
          <w:p w14:paraId="7E9DD00E" w14:textId="77777777" w:rsidR="00A7062B" w:rsidRDefault="00A7062B" w:rsidP="009F5ABF">
            <w:pPr>
              <w:pStyle w:val="TAC"/>
              <w:rPr>
                <w:lang w:eastAsia="zh-CN"/>
              </w:rPr>
            </w:pPr>
          </w:p>
        </w:tc>
        <w:tc>
          <w:tcPr>
            <w:tcW w:w="708" w:type="dxa"/>
          </w:tcPr>
          <w:p w14:paraId="0743B74E" w14:textId="77777777" w:rsidR="00A7062B" w:rsidRDefault="00A7062B" w:rsidP="009F5ABF">
            <w:pPr>
              <w:pStyle w:val="TAC"/>
              <w:rPr>
                <w:lang w:eastAsia="zh-CN"/>
              </w:rPr>
            </w:pPr>
          </w:p>
        </w:tc>
        <w:tc>
          <w:tcPr>
            <w:tcW w:w="709" w:type="dxa"/>
          </w:tcPr>
          <w:p w14:paraId="4BDBD585" w14:textId="77777777" w:rsidR="00A7062B" w:rsidRDefault="00A7062B" w:rsidP="009F5ABF">
            <w:pPr>
              <w:pStyle w:val="TAC"/>
              <w:rPr>
                <w:lang w:eastAsia="zh-CN"/>
              </w:rPr>
            </w:pPr>
          </w:p>
        </w:tc>
        <w:tc>
          <w:tcPr>
            <w:tcW w:w="709" w:type="dxa"/>
          </w:tcPr>
          <w:p w14:paraId="4B9B3345" w14:textId="77777777" w:rsidR="00A7062B" w:rsidRDefault="00A7062B" w:rsidP="009F5ABF">
            <w:pPr>
              <w:pStyle w:val="TAC"/>
              <w:rPr>
                <w:lang w:eastAsia="zh-CN"/>
              </w:rPr>
            </w:pPr>
          </w:p>
        </w:tc>
        <w:tc>
          <w:tcPr>
            <w:tcW w:w="850" w:type="dxa"/>
          </w:tcPr>
          <w:p w14:paraId="1C0AC3BF" w14:textId="77777777" w:rsidR="00A7062B" w:rsidRDefault="00A7062B" w:rsidP="009F5ABF">
            <w:pPr>
              <w:pStyle w:val="TAC"/>
              <w:rPr>
                <w:lang w:eastAsia="zh-CN"/>
              </w:rPr>
            </w:pPr>
          </w:p>
        </w:tc>
        <w:tc>
          <w:tcPr>
            <w:tcW w:w="709" w:type="dxa"/>
          </w:tcPr>
          <w:p w14:paraId="64043C85" w14:textId="77777777" w:rsidR="00A7062B" w:rsidRDefault="00A7062B" w:rsidP="009F5ABF">
            <w:pPr>
              <w:pStyle w:val="TAC"/>
              <w:rPr>
                <w:lang w:eastAsia="zh-CN"/>
              </w:rPr>
            </w:pPr>
          </w:p>
        </w:tc>
        <w:tc>
          <w:tcPr>
            <w:tcW w:w="709" w:type="dxa"/>
          </w:tcPr>
          <w:p w14:paraId="119294C2" w14:textId="77777777" w:rsidR="00A7062B" w:rsidRDefault="00A7062B" w:rsidP="009F5ABF">
            <w:pPr>
              <w:pStyle w:val="TAC"/>
              <w:rPr>
                <w:lang w:eastAsia="zh-CN"/>
              </w:rPr>
            </w:pPr>
          </w:p>
        </w:tc>
        <w:tc>
          <w:tcPr>
            <w:tcW w:w="709" w:type="dxa"/>
          </w:tcPr>
          <w:p w14:paraId="3F61932B" w14:textId="77777777" w:rsidR="00A7062B" w:rsidRDefault="00A7062B" w:rsidP="009F5ABF">
            <w:pPr>
              <w:pStyle w:val="TAC"/>
              <w:rPr>
                <w:lang w:eastAsia="zh-CN"/>
              </w:rPr>
            </w:pPr>
          </w:p>
        </w:tc>
        <w:tc>
          <w:tcPr>
            <w:tcW w:w="708" w:type="dxa"/>
          </w:tcPr>
          <w:p w14:paraId="1D57B768" w14:textId="77777777" w:rsidR="00A7062B" w:rsidRDefault="00A7062B" w:rsidP="009F5ABF">
            <w:pPr>
              <w:pStyle w:val="TAC"/>
              <w:rPr>
                <w:lang w:eastAsia="zh-CN"/>
              </w:rPr>
            </w:pPr>
          </w:p>
        </w:tc>
      </w:tr>
      <w:tr w:rsidR="00A7062B" w14:paraId="7EB743C4" w14:textId="77777777" w:rsidTr="009F5ABF">
        <w:tc>
          <w:tcPr>
            <w:tcW w:w="704" w:type="dxa"/>
          </w:tcPr>
          <w:p w14:paraId="00A2164F" w14:textId="77777777" w:rsidR="00A7062B" w:rsidRPr="00455B60" w:rsidRDefault="00A7062B" w:rsidP="009F5ABF">
            <w:pPr>
              <w:pStyle w:val="TAC"/>
              <w:rPr>
                <w:b/>
                <w:bCs/>
                <w:lang w:val="en-US" w:eastAsia="zh-CN"/>
              </w:rPr>
            </w:pPr>
            <w:r w:rsidRPr="00455B60">
              <w:rPr>
                <w:b/>
                <w:bCs/>
                <w:lang w:val="en-US" w:eastAsia="zh-CN"/>
              </w:rPr>
              <w:t>=&gt;</w:t>
            </w:r>
          </w:p>
        </w:tc>
        <w:tc>
          <w:tcPr>
            <w:tcW w:w="709" w:type="dxa"/>
          </w:tcPr>
          <w:p w14:paraId="653E9549" w14:textId="77777777" w:rsidR="00A7062B" w:rsidRPr="00455B60" w:rsidRDefault="00A7062B" w:rsidP="009F5ABF">
            <w:pPr>
              <w:pStyle w:val="TAC"/>
              <w:rPr>
                <w:lang w:val="en-US" w:eastAsia="zh-CN"/>
              </w:rPr>
            </w:pPr>
            <w:r w:rsidRPr="00455B60">
              <w:rPr>
                <w:lang w:val="en-US" w:eastAsia="zh-CN"/>
              </w:rPr>
              <w:t>4.5</w:t>
            </w:r>
          </w:p>
        </w:tc>
        <w:tc>
          <w:tcPr>
            <w:tcW w:w="850" w:type="dxa"/>
          </w:tcPr>
          <w:p w14:paraId="2CF20164" w14:textId="77777777" w:rsidR="00A7062B" w:rsidRPr="00455B60" w:rsidRDefault="00A7062B" w:rsidP="009F5ABF">
            <w:pPr>
              <w:pStyle w:val="TAC"/>
              <w:rPr>
                <w:lang w:val="en-US" w:eastAsia="zh-CN"/>
              </w:rPr>
            </w:pPr>
            <w:r w:rsidRPr="00455B60">
              <w:rPr>
                <w:lang w:val="en-US" w:eastAsia="zh-CN"/>
              </w:rPr>
              <w:t>3.5</w:t>
            </w:r>
          </w:p>
        </w:tc>
        <w:tc>
          <w:tcPr>
            <w:tcW w:w="851" w:type="dxa"/>
          </w:tcPr>
          <w:p w14:paraId="5B2C1F89" w14:textId="77777777" w:rsidR="00A7062B" w:rsidRPr="00455B60" w:rsidRDefault="00A7062B" w:rsidP="009F5ABF">
            <w:pPr>
              <w:pStyle w:val="TAC"/>
              <w:rPr>
                <w:lang w:val="en-US" w:eastAsia="zh-CN"/>
              </w:rPr>
            </w:pPr>
            <w:r w:rsidRPr="00455B60">
              <w:rPr>
                <w:lang w:val="en-US" w:eastAsia="zh-CN"/>
              </w:rPr>
              <w:t>2.0</w:t>
            </w:r>
          </w:p>
        </w:tc>
        <w:tc>
          <w:tcPr>
            <w:tcW w:w="709" w:type="dxa"/>
          </w:tcPr>
          <w:p w14:paraId="46C2AC2D" w14:textId="77777777" w:rsidR="00A7062B" w:rsidRPr="00455B60" w:rsidRDefault="00A7062B" w:rsidP="009F5ABF">
            <w:pPr>
              <w:pStyle w:val="TAC"/>
              <w:rPr>
                <w:lang w:val="en-US" w:eastAsia="zh-CN"/>
              </w:rPr>
            </w:pPr>
          </w:p>
        </w:tc>
        <w:tc>
          <w:tcPr>
            <w:tcW w:w="708" w:type="dxa"/>
          </w:tcPr>
          <w:p w14:paraId="35541948" w14:textId="77777777" w:rsidR="00A7062B" w:rsidRPr="00455B60" w:rsidRDefault="00A7062B" w:rsidP="009F5ABF">
            <w:pPr>
              <w:pStyle w:val="TAC"/>
              <w:rPr>
                <w:lang w:val="en-US" w:eastAsia="zh-CN"/>
              </w:rPr>
            </w:pPr>
          </w:p>
        </w:tc>
        <w:tc>
          <w:tcPr>
            <w:tcW w:w="709" w:type="dxa"/>
          </w:tcPr>
          <w:p w14:paraId="765ABE50" w14:textId="77777777" w:rsidR="00A7062B" w:rsidRPr="00455B60" w:rsidRDefault="00A7062B" w:rsidP="009F5ABF">
            <w:pPr>
              <w:pStyle w:val="TAC"/>
              <w:rPr>
                <w:lang w:val="en-US" w:eastAsia="zh-CN"/>
              </w:rPr>
            </w:pPr>
          </w:p>
        </w:tc>
        <w:tc>
          <w:tcPr>
            <w:tcW w:w="709" w:type="dxa"/>
          </w:tcPr>
          <w:p w14:paraId="1243F721" w14:textId="77777777" w:rsidR="00A7062B" w:rsidRPr="00455B60" w:rsidRDefault="00A7062B" w:rsidP="009F5ABF">
            <w:pPr>
              <w:pStyle w:val="TAC"/>
              <w:rPr>
                <w:lang w:val="en-US" w:eastAsia="zh-CN"/>
              </w:rPr>
            </w:pPr>
          </w:p>
        </w:tc>
        <w:tc>
          <w:tcPr>
            <w:tcW w:w="850" w:type="dxa"/>
          </w:tcPr>
          <w:p w14:paraId="546C6E66" w14:textId="77777777" w:rsidR="00A7062B" w:rsidRPr="00455B60" w:rsidRDefault="00A7062B" w:rsidP="009F5ABF">
            <w:pPr>
              <w:pStyle w:val="TAC"/>
              <w:rPr>
                <w:lang w:val="en-US" w:eastAsia="zh-CN"/>
              </w:rPr>
            </w:pPr>
          </w:p>
        </w:tc>
        <w:tc>
          <w:tcPr>
            <w:tcW w:w="709" w:type="dxa"/>
          </w:tcPr>
          <w:p w14:paraId="5ED42ED9" w14:textId="77777777" w:rsidR="00A7062B" w:rsidRPr="00455B60" w:rsidRDefault="00A7062B" w:rsidP="009F5ABF">
            <w:pPr>
              <w:pStyle w:val="TAC"/>
              <w:rPr>
                <w:lang w:val="en-US" w:eastAsia="zh-CN"/>
              </w:rPr>
            </w:pPr>
          </w:p>
        </w:tc>
        <w:tc>
          <w:tcPr>
            <w:tcW w:w="709" w:type="dxa"/>
          </w:tcPr>
          <w:p w14:paraId="0D1614F9" w14:textId="77777777" w:rsidR="00A7062B" w:rsidRPr="00455B60" w:rsidRDefault="00A7062B" w:rsidP="009F5ABF">
            <w:pPr>
              <w:pStyle w:val="TAC"/>
              <w:rPr>
                <w:lang w:val="en-US" w:eastAsia="zh-CN"/>
              </w:rPr>
            </w:pPr>
          </w:p>
        </w:tc>
        <w:tc>
          <w:tcPr>
            <w:tcW w:w="709" w:type="dxa"/>
          </w:tcPr>
          <w:p w14:paraId="232F5BA4" w14:textId="77777777" w:rsidR="00A7062B" w:rsidRPr="00455B60" w:rsidRDefault="00A7062B" w:rsidP="009F5ABF">
            <w:pPr>
              <w:pStyle w:val="TAC"/>
              <w:rPr>
                <w:lang w:val="en-US" w:eastAsia="zh-CN"/>
              </w:rPr>
            </w:pPr>
            <w:r w:rsidRPr="00455B60">
              <w:rPr>
                <w:lang w:val="en-US" w:eastAsia="zh-CN"/>
              </w:rPr>
              <w:t>1.5</w:t>
            </w:r>
          </w:p>
        </w:tc>
        <w:tc>
          <w:tcPr>
            <w:tcW w:w="708" w:type="dxa"/>
          </w:tcPr>
          <w:p w14:paraId="6ADB6B7B" w14:textId="77777777" w:rsidR="00A7062B" w:rsidRPr="00455B60" w:rsidRDefault="00A7062B" w:rsidP="009F5ABF">
            <w:pPr>
              <w:pStyle w:val="TAC"/>
              <w:rPr>
                <w:lang w:val="en-US" w:eastAsia="zh-CN"/>
              </w:rPr>
            </w:pPr>
            <w:r w:rsidRPr="00455B60">
              <w:rPr>
                <w:lang w:val="en-US" w:eastAsia="zh-CN"/>
              </w:rPr>
              <w:t>1.0</w:t>
            </w:r>
          </w:p>
        </w:tc>
      </w:tr>
      <w:tr w:rsidR="00A7062B" w14:paraId="1D78AD89" w14:textId="77777777" w:rsidTr="00571E74">
        <w:tc>
          <w:tcPr>
            <w:tcW w:w="9634" w:type="dxa"/>
            <w:gridSpan w:val="13"/>
          </w:tcPr>
          <w:p w14:paraId="0C7C73F1" w14:textId="77777777" w:rsidR="00A7062B" w:rsidRPr="00455B60" w:rsidRDefault="00A7062B" w:rsidP="009F5ABF">
            <w:pPr>
              <w:pStyle w:val="TAC"/>
              <w:rPr>
                <w:b/>
                <w:bCs/>
                <w:lang w:val="en-US" w:eastAsia="zh-CN"/>
              </w:rPr>
            </w:pPr>
            <w:r w:rsidRPr="00455B60">
              <w:rPr>
                <w:b/>
                <w:bCs/>
                <w:lang w:val="en-US" w:eastAsia="zh-CN"/>
              </w:rPr>
              <w:t>FCC regulatory domain</w:t>
            </w:r>
          </w:p>
        </w:tc>
      </w:tr>
      <w:tr w:rsidR="00A7062B" w14:paraId="611E3D1E" w14:textId="77777777" w:rsidTr="009F5ABF">
        <w:tc>
          <w:tcPr>
            <w:tcW w:w="704" w:type="dxa"/>
          </w:tcPr>
          <w:p w14:paraId="39A61119" w14:textId="77777777" w:rsidR="00A7062B" w:rsidRPr="00455B60" w:rsidRDefault="00A7062B" w:rsidP="009F5ABF">
            <w:pPr>
              <w:pStyle w:val="TAC"/>
              <w:rPr>
                <w:lang w:val="en-US" w:eastAsia="zh-CN"/>
              </w:rPr>
            </w:pPr>
            <w:r w:rsidRPr="00455B60">
              <w:rPr>
                <w:lang w:val="en-US" w:eastAsia="zh-CN"/>
              </w:rPr>
              <w:t>#1</w:t>
            </w:r>
          </w:p>
        </w:tc>
        <w:tc>
          <w:tcPr>
            <w:tcW w:w="709" w:type="dxa"/>
          </w:tcPr>
          <w:p w14:paraId="32EACBFE" w14:textId="77777777" w:rsidR="00A7062B" w:rsidRPr="00455B60" w:rsidRDefault="00A7062B" w:rsidP="009F5ABF">
            <w:pPr>
              <w:pStyle w:val="TAC"/>
              <w:rPr>
                <w:lang w:eastAsia="zh-CN"/>
              </w:rPr>
            </w:pPr>
            <w:r w:rsidRPr="00455B60">
              <w:rPr>
                <w:lang w:val="en-US" w:eastAsia="zh-CN"/>
              </w:rPr>
              <w:t>3.5</w:t>
            </w:r>
          </w:p>
        </w:tc>
        <w:tc>
          <w:tcPr>
            <w:tcW w:w="850" w:type="dxa"/>
          </w:tcPr>
          <w:p w14:paraId="74A095EE" w14:textId="77777777" w:rsidR="00A7062B" w:rsidRPr="00455B60" w:rsidRDefault="00A7062B" w:rsidP="009F5ABF">
            <w:pPr>
              <w:pStyle w:val="TAC"/>
              <w:rPr>
                <w:lang w:eastAsia="zh-CN"/>
              </w:rPr>
            </w:pPr>
            <w:r w:rsidRPr="00455B60">
              <w:rPr>
                <w:lang w:val="en-US" w:eastAsia="zh-CN"/>
              </w:rPr>
              <w:t>1.5</w:t>
            </w:r>
          </w:p>
        </w:tc>
        <w:tc>
          <w:tcPr>
            <w:tcW w:w="851" w:type="dxa"/>
          </w:tcPr>
          <w:p w14:paraId="4FA4B050" w14:textId="77777777" w:rsidR="00A7062B" w:rsidRPr="00455B60" w:rsidRDefault="00A7062B" w:rsidP="009F5ABF">
            <w:pPr>
              <w:pStyle w:val="TAC"/>
              <w:rPr>
                <w:lang w:eastAsia="zh-CN"/>
              </w:rPr>
            </w:pPr>
            <w:r w:rsidRPr="00455B60">
              <w:rPr>
                <w:lang w:eastAsia="zh-CN"/>
              </w:rPr>
              <w:t>1.0</w:t>
            </w:r>
          </w:p>
        </w:tc>
        <w:tc>
          <w:tcPr>
            <w:tcW w:w="709" w:type="dxa"/>
          </w:tcPr>
          <w:p w14:paraId="7C0CD9C8" w14:textId="77777777" w:rsidR="00A7062B" w:rsidRPr="00455B60" w:rsidRDefault="00A7062B" w:rsidP="009F5ABF">
            <w:pPr>
              <w:pStyle w:val="TAC"/>
              <w:rPr>
                <w:lang w:eastAsia="zh-CN"/>
              </w:rPr>
            </w:pPr>
          </w:p>
        </w:tc>
        <w:tc>
          <w:tcPr>
            <w:tcW w:w="708" w:type="dxa"/>
          </w:tcPr>
          <w:p w14:paraId="140BBD01" w14:textId="77777777" w:rsidR="00A7062B" w:rsidRPr="00455B60" w:rsidRDefault="00A7062B" w:rsidP="009F5ABF">
            <w:pPr>
              <w:pStyle w:val="TAC"/>
              <w:rPr>
                <w:lang w:eastAsia="zh-CN"/>
              </w:rPr>
            </w:pPr>
          </w:p>
        </w:tc>
        <w:tc>
          <w:tcPr>
            <w:tcW w:w="709" w:type="dxa"/>
          </w:tcPr>
          <w:p w14:paraId="215E7FD8" w14:textId="77777777" w:rsidR="00A7062B" w:rsidRPr="00455B60" w:rsidRDefault="00A7062B" w:rsidP="009F5ABF">
            <w:pPr>
              <w:pStyle w:val="TAC"/>
              <w:rPr>
                <w:lang w:eastAsia="zh-CN"/>
              </w:rPr>
            </w:pPr>
          </w:p>
        </w:tc>
        <w:tc>
          <w:tcPr>
            <w:tcW w:w="709" w:type="dxa"/>
          </w:tcPr>
          <w:p w14:paraId="415B48F3" w14:textId="77777777" w:rsidR="00A7062B" w:rsidRPr="00455B60" w:rsidRDefault="00A7062B" w:rsidP="009F5ABF">
            <w:pPr>
              <w:pStyle w:val="TAC"/>
              <w:rPr>
                <w:lang w:eastAsia="zh-CN"/>
              </w:rPr>
            </w:pPr>
          </w:p>
        </w:tc>
        <w:tc>
          <w:tcPr>
            <w:tcW w:w="850" w:type="dxa"/>
          </w:tcPr>
          <w:p w14:paraId="660A770E" w14:textId="77777777" w:rsidR="00A7062B" w:rsidRPr="00455B60" w:rsidRDefault="00A7062B" w:rsidP="009F5ABF">
            <w:pPr>
              <w:pStyle w:val="TAC"/>
              <w:rPr>
                <w:lang w:eastAsia="zh-CN"/>
              </w:rPr>
            </w:pPr>
          </w:p>
        </w:tc>
        <w:tc>
          <w:tcPr>
            <w:tcW w:w="709" w:type="dxa"/>
          </w:tcPr>
          <w:p w14:paraId="3A8639B0" w14:textId="77777777" w:rsidR="00A7062B" w:rsidRPr="00455B60" w:rsidRDefault="00A7062B" w:rsidP="009F5ABF">
            <w:pPr>
              <w:pStyle w:val="TAC"/>
              <w:rPr>
                <w:lang w:eastAsia="zh-CN"/>
              </w:rPr>
            </w:pPr>
          </w:p>
        </w:tc>
        <w:tc>
          <w:tcPr>
            <w:tcW w:w="709" w:type="dxa"/>
          </w:tcPr>
          <w:p w14:paraId="4A5FFA77" w14:textId="77777777" w:rsidR="00A7062B" w:rsidRPr="00455B60" w:rsidRDefault="00A7062B" w:rsidP="009F5ABF">
            <w:pPr>
              <w:pStyle w:val="TAC"/>
              <w:rPr>
                <w:lang w:val="en-US" w:eastAsia="zh-CN"/>
              </w:rPr>
            </w:pPr>
          </w:p>
        </w:tc>
        <w:tc>
          <w:tcPr>
            <w:tcW w:w="709" w:type="dxa"/>
          </w:tcPr>
          <w:p w14:paraId="5F1885CA" w14:textId="77777777" w:rsidR="00A7062B" w:rsidRPr="00455B60" w:rsidRDefault="00A7062B" w:rsidP="009F5ABF">
            <w:pPr>
              <w:pStyle w:val="TAC"/>
              <w:rPr>
                <w:lang w:val="en-US" w:eastAsia="zh-CN"/>
              </w:rPr>
            </w:pPr>
          </w:p>
        </w:tc>
        <w:tc>
          <w:tcPr>
            <w:tcW w:w="708" w:type="dxa"/>
          </w:tcPr>
          <w:p w14:paraId="4AD17910" w14:textId="77777777" w:rsidR="00A7062B" w:rsidRPr="00455B60" w:rsidRDefault="00A7062B" w:rsidP="009F5ABF">
            <w:pPr>
              <w:pStyle w:val="TAC"/>
              <w:rPr>
                <w:lang w:val="en-US" w:eastAsia="zh-CN"/>
              </w:rPr>
            </w:pPr>
          </w:p>
        </w:tc>
      </w:tr>
      <w:tr w:rsidR="00A7062B" w14:paraId="4E09BE63" w14:textId="77777777" w:rsidTr="009F5ABF">
        <w:tc>
          <w:tcPr>
            <w:tcW w:w="704" w:type="dxa"/>
          </w:tcPr>
          <w:p w14:paraId="601B8DB9" w14:textId="77777777" w:rsidR="00A7062B" w:rsidRPr="00455B60" w:rsidRDefault="00A7062B" w:rsidP="009F5ABF">
            <w:pPr>
              <w:pStyle w:val="TAC"/>
              <w:rPr>
                <w:lang w:val="en-US" w:eastAsia="zh-CN"/>
              </w:rPr>
            </w:pPr>
            <w:r>
              <w:rPr>
                <w:lang w:val="en-US" w:eastAsia="zh-CN"/>
              </w:rPr>
              <w:t>#4</w:t>
            </w:r>
          </w:p>
        </w:tc>
        <w:tc>
          <w:tcPr>
            <w:tcW w:w="709" w:type="dxa"/>
          </w:tcPr>
          <w:p w14:paraId="1C18ECA4" w14:textId="77777777" w:rsidR="00A7062B" w:rsidRPr="00455B60" w:rsidRDefault="00A7062B" w:rsidP="009F5ABF">
            <w:pPr>
              <w:pStyle w:val="TAC"/>
              <w:rPr>
                <w:lang w:val="en-US" w:eastAsia="zh-CN"/>
              </w:rPr>
            </w:pPr>
            <w:r>
              <w:rPr>
                <w:lang w:val="en-US" w:eastAsia="zh-CN"/>
              </w:rPr>
              <w:t>5.0</w:t>
            </w:r>
          </w:p>
        </w:tc>
        <w:tc>
          <w:tcPr>
            <w:tcW w:w="850" w:type="dxa"/>
          </w:tcPr>
          <w:p w14:paraId="033B21C7" w14:textId="77777777" w:rsidR="00A7062B" w:rsidRPr="00455B60" w:rsidRDefault="00A7062B" w:rsidP="009F5ABF">
            <w:pPr>
              <w:pStyle w:val="TAC"/>
              <w:rPr>
                <w:lang w:val="en-US" w:eastAsia="zh-CN"/>
              </w:rPr>
            </w:pPr>
            <w:r>
              <w:rPr>
                <w:lang w:val="en-US" w:eastAsia="zh-CN"/>
              </w:rPr>
              <w:t>4.0</w:t>
            </w:r>
          </w:p>
        </w:tc>
        <w:tc>
          <w:tcPr>
            <w:tcW w:w="851" w:type="dxa"/>
          </w:tcPr>
          <w:p w14:paraId="0E8B8CBD" w14:textId="77777777" w:rsidR="00A7062B" w:rsidRPr="00455B60" w:rsidRDefault="00A7062B" w:rsidP="009F5ABF">
            <w:pPr>
              <w:pStyle w:val="TAC"/>
              <w:rPr>
                <w:lang w:eastAsia="zh-CN"/>
              </w:rPr>
            </w:pPr>
            <w:r>
              <w:rPr>
                <w:lang w:eastAsia="zh-CN"/>
              </w:rPr>
              <w:t>3.0</w:t>
            </w:r>
          </w:p>
        </w:tc>
        <w:tc>
          <w:tcPr>
            <w:tcW w:w="709" w:type="dxa"/>
          </w:tcPr>
          <w:p w14:paraId="1AA2E00B" w14:textId="77777777" w:rsidR="00A7062B" w:rsidRPr="00455B60" w:rsidRDefault="00A7062B" w:rsidP="009F5ABF">
            <w:pPr>
              <w:pStyle w:val="TAC"/>
              <w:rPr>
                <w:lang w:eastAsia="zh-CN"/>
              </w:rPr>
            </w:pPr>
          </w:p>
        </w:tc>
        <w:tc>
          <w:tcPr>
            <w:tcW w:w="708" w:type="dxa"/>
          </w:tcPr>
          <w:p w14:paraId="7579C502" w14:textId="77777777" w:rsidR="00A7062B" w:rsidRPr="00455B60" w:rsidRDefault="00A7062B" w:rsidP="009F5ABF">
            <w:pPr>
              <w:pStyle w:val="TAC"/>
              <w:rPr>
                <w:lang w:eastAsia="zh-CN"/>
              </w:rPr>
            </w:pPr>
          </w:p>
        </w:tc>
        <w:tc>
          <w:tcPr>
            <w:tcW w:w="709" w:type="dxa"/>
          </w:tcPr>
          <w:p w14:paraId="5B87D4B6" w14:textId="77777777" w:rsidR="00A7062B" w:rsidRPr="00455B60" w:rsidRDefault="00A7062B" w:rsidP="009F5ABF">
            <w:pPr>
              <w:pStyle w:val="TAC"/>
              <w:rPr>
                <w:lang w:eastAsia="zh-CN"/>
              </w:rPr>
            </w:pPr>
          </w:p>
        </w:tc>
        <w:tc>
          <w:tcPr>
            <w:tcW w:w="709" w:type="dxa"/>
          </w:tcPr>
          <w:p w14:paraId="04F8350B" w14:textId="77777777" w:rsidR="00A7062B" w:rsidRPr="00455B60" w:rsidRDefault="00A7062B" w:rsidP="009F5ABF">
            <w:pPr>
              <w:pStyle w:val="TAC"/>
              <w:rPr>
                <w:lang w:eastAsia="zh-CN"/>
              </w:rPr>
            </w:pPr>
          </w:p>
        </w:tc>
        <w:tc>
          <w:tcPr>
            <w:tcW w:w="850" w:type="dxa"/>
          </w:tcPr>
          <w:p w14:paraId="4117A231" w14:textId="77777777" w:rsidR="00A7062B" w:rsidRPr="00455B60" w:rsidRDefault="00A7062B" w:rsidP="009F5ABF">
            <w:pPr>
              <w:pStyle w:val="TAC"/>
              <w:rPr>
                <w:lang w:eastAsia="zh-CN"/>
              </w:rPr>
            </w:pPr>
          </w:p>
        </w:tc>
        <w:tc>
          <w:tcPr>
            <w:tcW w:w="709" w:type="dxa"/>
          </w:tcPr>
          <w:p w14:paraId="42B5F84F" w14:textId="77777777" w:rsidR="00A7062B" w:rsidRPr="00455B60" w:rsidRDefault="00A7062B" w:rsidP="009F5ABF">
            <w:pPr>
              <w:pStyle w:val="TAC"/>
              <w:rPr>
                <w:lang w:eastAsia="zh-CN"/>
              </w:rPr>
            </w:pPr>
          </w:p>
        </w:tc>
        <w:tc>
          <w:tcPr>
            <w:tcW w:w="709" w:type="dxa"/>
          </w:tcPr>
          <w:p w14:paraId="5A03C59D" w14:textId="77777777" w:rsidR="00A7062B" w:rsidRPr="00455B60" w:rsidRDefault="00A7062B" w:rsidP="009F5ABF">
            <w:pPr>
              <w:pStyle w:val="TAC"/>
              <w:rPr>
                <w:lang w:val="en-US" w:eastAsia="zh-CN"/>
              </w:rPr>
            </w:pPr>
          </w:p>
        </w:tc>
        <w:tc>
          <w:tcPr>
            <w:tcW w:w="709" w:type="dxa"/>
          </w:tcPr>
          <w:p w14:paraId="5DC10CD9" w14:textId="77777777" w:rsidR="00A7062B" w:rsidRPr="00455B60" w:rsidRDefault="00A7062B" w:rsidP="009F5ABF">
            <w:pPr>
              <w:pStyle w:val="TAC"/>
              <w:rPr>
                <w:lang w:val="en-US" w:eastAsia="zh-CN"/>
              </w:rPr>
            </w:pPr>
          </w:p>
        </w:tc>
        <w:tc>
          <w:tcPr>
            <w:tcW w:w="708" w:type="dxa"/>
          </w:tcPr>
          <w:p w14:paraId="5216C17D" w14:textId="77777777" w:rsidR="00A7062B" w:rsidRPr="00455B60" w:rsidRDefault="00A7062B" w:rsidP="009F5ABF">
            <w:pPr>
              <w:pStyle w:val="TAC"/>
              <w:rPr>
                <w:lang w:val="en-US" w:eastAsia="zh-CN"/>
              </w:rPr>
            </w:pPr>
          </w:p>
        </w:tc>
      </w:tr>
      <w:tr w:rsidR="00A7062B" w14:paraId="7A3B809D" w14:textId="77777777" w:rsidTr="009F5ABF">
        <w:tc>
          <w:tcPr>
            <w:tcW w:w="704" w:type="dxa"/>
          </w:tcPr>
          <w:p w14:paraId="66D9BDF8" w14:textId="77777777" w:rsidR="00A7062B" w:rsidRPr="00455B60" w:rsidRDefault="00A7062B" w:rsidP="009F5ABF">
            <w:pPr>
              <w:pStyle w:val="TAC"/>
              <w:rPr>
                <w:lang w:val="en-US" w:eastAsia="zh-CN"/>
              </w:rPr>
            </w:pPr>
            <w:r w:rsidRPr="00455B60">
              <w:rPr>
                <w:lang w:val="en-US" w:eastAsia="zh-CN"/>
              </w:rPr>
              <w:t>#</w:t>
            </w:r>
            <w:r>
              <w:rPr>
                <w:lang w:val="en-US" w:eastAsia="zh-CN"/>
              </w:rPr>
              <w:t>5</w:t>
            </w:r>
          </w:p>
        </w:tc>
        <w:tc>
          <w:tcPr>
            <w:tcW w:w="709" w:type="dxa"/>
          </w:tcPr>
          <w:p w14:paraId="4A59C369" w14:textId="77777777" w:rsidR="00A7062B" w:rsidRPr="00455B60" w:rsidRDefault="00A7062B" w:rsidP="009F5ABF">
            <w:pPr>
              <w:pStyle w:val="TAC"/>
              <w:rPr>
                <w:lang w:eastAsia="zh-CN"/>
              </w:rPr>
            </w:pPr>
            <w:r w:rsidRPr="00455B60">
              <w:rPr>
                <w:lang w:val="en-US" w:eastAsia="zh-CN"/>
              </w:rPr>
              <w:t>4.5</w:t>
            </w:r>
          </w:p>
        </w:tc>
        <w:tc>
          <w:tcPr>
            <w:tcW w:w="850" w:type="dxa"/>
          </w:tcPr>
          <w:p w14:paraId="70AA77B2" w14:textId="77777777" w:rsidR="00A7062B" w:rsidRPr="00455B60" w:rsidRDefault="00A7062B" w:rsidP="009F5ABF">
            <w:pPr>
              <w:pStyle w:val="TAC"/>
              <w:rPr>
                <w:lang w:eastAsia="zh-CN"/>
              </w:rPr>
            </w:pPr>
            <w:r w:rsidRPr="00455B60">
              <w:rPr>
                <w:lang w:val="en-US" w:eastAsia="zh-CN"/>
              </w:rPr>
              <w:t>3.5</w:t>
            </w:r>
          </w:p>
        </w:tc>
        <w:tc>
          <w:tcPr>
            <w:tcW w:w="851" w:type="dxa"/>
          </w:tcPr>
          <w:p w14:paraId="56BEDEB9" w14:textId="77777777" w:rsidR="00A7062B" w:rsidRPr="00455B60" w:rsidRDefault="00A7062B" w:rsidP="009F5ABF">
            <w:pPr>
              <w:pStyle w:val="TAC"/>
              <w:rPr>
                <w:lang w:eastAsia="zh-CN"/>
              </w:rPr>
            </w:pPr>
          </w:p>
        </w:tc>
        <w:tc>
          <w:tcPr>
            <w:tcW w:w="709" w:type="dxa"/>
          </w:tcPr>
          <w:p w14:paraId="7373512C" w14:textId="77777777" w:rsidR="00A7062B" w:rsidRPr="00455B60" w:rsidRDefault="00A7062B" w:rsidP="009F5ABF">
            <w:pPr>
              <w:pStyle w:val="TAC"/>
              <w:rPr>
                <w:lang w:eastAsia="zh-CN"/>
              </w:rPr>
            </w:pPr>
          </w:p>
        </w:tc>
        <w:tc>
          <w:tcPr>
            <w:tcW w:w="708" w:type="dxa"/>
          </w:tcPr>
          <w:p w14:paraId="29FDE964" w14:textId="77777777" w:rsidR="00A7062B" w:rsidRPr="00455B60" w:rsidRDefault="00A7062B" w:rsidP="009F5ABF">
            <w:pPr>
              <w:pStyle w:val="TAC"/>
              <w:rPr>
                <w:lang w:eastAsia="zh-CN"/>
              </w:rPr>
            </w:pPr>
          </w:p>
        </w:tc>
        <w:tc>
          <w:tcPr>
            <w:tcW w:w="709" w:type="dxa"/>
          </w:tcPr>
          <w:p w14:paraId="0CEF6418" w14:textId="77777777" w:rsidR="00A7062B" w:rsidRPr="00455B60" w:rsidRDefault="00A7062B" w:rsidP="009F5ABF">
            <w:pPr>
              <w:pStyle w:val="TAC"/>
              <w:rPr>
                <w:lang w:eastAsia="zh-CN"/>
              </w:rPr>
            </w:pPr>
          </w:p>
        </w:tc>
        <w:tc>
          <w:tcPr>
            <w:tcW w:w="709" w:type="dxa"/>
          </w:tcPr>
          <w:p w14:paraId="56DF9A20" w14:textId="77777777" w:rsidR="00A7062B" w:rsidRPr="00455B60" w:rsidRDefault="00A7062B" w:rsidP="009F5ABF">
            <w:pPr>
              <w:pStyle w:val="TAC"/>
              <w:rPr>
                <w:lang w:eastAsia="zh-CN"/>
              </w:rPr>
            </w:pPr>
          </w:p>
        </w:tc>
        <w:tc>
          <w:tcPr>
            <w:tcW w:w="850" w:type="dxa"/>
          </w:tcPr>
          <w:p w14:paraId="5B289A4F" w14:textId="77777777" w:rsidR="00A7062B" w:rsidRPr="00455B60" w:rsidRDefault="00A7062B" w:rsidP="009F5ABF">
            <w:pPr>
              <w:pStyle w:val="TAC"/>
              <w:rPr>
                <w:lang w:eastAsia="zh-CN"/>
              </w:rPr>
            </w:pPr>
          </w:p>
        </w:tc>
        <w:tc>
          <w:tcPr>
            <w:tcW w:w="709" w:type="dxa"/>
          </w:tcPr>
          <w:p w14:paraId="3FB4BCFD" w14:textId="77777777" w:rsidR="00A7062B" w:rsidRPr="00455B60" w:rsidRDefault="00A7062B" w:rsidP="009F5ABF">
            <w:pPr>
              <w:pStyle w:val="TAC"/>
              <w:rPr>
                <w:lang w:eastAsia="zh-CN"/>
              </w:rPr>
            </w:pPr>
          </w:p>
        </w:tc>
        <w:tc>
          <w:tcPr>
            <w:tcW w:w="709" w:type="dxa"/>
          </w:tcPr>
          <w:p w14:paraId="13C30C28" w14:textId="77777777" w:rsidR="00A7062B" w:rsidRPr="00455B60" w:rsidRDefault="00A7062B" w:rsidP="009F5ABF">
            <w:pPr>
              <w:pStyle w:val="TAC"/>
              <w:rPr>
                <w:lang w:val="en-US" w:eastAsia="zh-CN"/>
              </w:rPr>
            </w:pPr>
          </w:p>
        </w:tc>
        <w:tc>
          <w:tcPr>
            <w:tcW w:w="709" w:type="dxa"/>
          </w:tcPr>
          <w:p w14:paraId="3CB610A1" w14:textId="77777777" w:rsidR="00A7062B" w:rsidRPr="00455B60" w:rsidRDefault="00A7062B" w:rsidP="009F5ABF">
            <w:pPr>
              <w:pStyle w:val="TAC"/>
              <w:rPr>
                <w:lang w:val="en-US" w:eastAsia="zh-CN"/>
              </w:rPr>
            </w:pPr>
          </w:p>
        </w:tc>
        <w:tc>
          <w:tcPr>
            <w:tcW w:w="708" w:type="dxa"/>
          </w:tcPr>
          <w:p w14:paraId="2FA8CFE0" w14:textId="77777777" w:rsidR="00A7062B" w:rsidRPr="00455B60" w:rsidRDefault="00A7062B" w:rsidP="009F5ABF">
            <w:pPr>
              <w:pStyle w:val="TAC"/>
              <w:rPr>
                <w:lang w:val="en-US" w:eastAsia="zh-CN"/>
              </w:rPr>
            </w:pPr>
          </w:p>
        </w:tc>
      </w:tr>
      <w:tr w:rsidR="00A7062B" w14:paraId="4EC2F334" w14:textId="77777777" w:rsidTr="009F5ABF">
        <w:tc>
          <w:tcPr>
            <w:tcW w:w="704" w:type="dxa"/>
          </w:tcPr>
          <w:p w14:paraId="57C208BC" w14:textId="77777777" w:rsidR="00A7062B" w:rsidRPr="00455B60" w:rsidRDefault="00A7062B" w:rsidP="009F5ABF">
            <w:pPr>
              <w:pStyle w:val="TAC"/>
              <w:rPr>
                <w:b/>
                <w:bCs/>
                <w:lang w:val="en-US" w:eastAsia="zh-CN"/>
              </w:rPr>
            </w:pPr>
            <w:r w:rsidRPr="00455B60">
              <w:rPr>
                <w:b/>
                <w:bCs/>
                <w:lang w:val="en-US" w:eastAsia="zh-CN"/>
              </w:rPr>
              <w:t>=&gt;</w:t>
            </w:r>
          </w:p>
        </w:tc>
        <w:tc>
          <w:tcPr>
            <w:tcW w:w="709" w:type="dxa"/>
          </w:tcPr>
          <w:p w14:paraId="49D5FE52" w14:textId="77777777" w:rsidR="00A7062B" w:rsidRPr="00455B60" w:rsidRDefault="00A7062B" w:rsidP="009F5ABF">
            <w:pPr>
              <w:pStyle w:val="TAC"/>
              <w:rPr>
                <w:lang w:eastAsia="zh-CN"/>
              </w:rPr>
            </w:pPr>
            <w:r w:rsidRPr="00455B60">
              <w:rPr>
                <w:lang w:val="en-US" w:eastAsia="zh-CN"/>
              </w:rPr>
              <w:t>4.5</w:t>
            </w:r>
          </w:p>
        </w:tc>
        <w:tc>
          <w:tcPr>
            <w:tcW w:w="850" w:type="dxa"/>
          </w:tcPr>
          <w:p w14:paraId="318A6A74" w14:textId="77777777" w:rsidR="00A7062B" w:rsidRPr="00455B60" w:rsidRDefault="00A7062B" w:rsidP="009F5ABF">
            <w:pPr>
              <w:pStyle w:val="TAC"/>
              <w:rPr>
                <w:lang w:eastAsia="zh-CN"/>
              </w:rPr>
            </w:pPr>
            <w:r w:rsidRPr="00455B60">
              <w:rPr>
                <w:lang w:val="en-US" w:eastAsia="zh-CN"/>
              </w:rPr>
              <w:t>3.5</w:t>
            </w:r>
          </w:p>
        </w:tc>
        <w:tc>
          <w:tcPr>
            <w:tcW w:w="851" w:type="dxa"/>
          </w:tcPr>
          <w:p w14:paraId="2622B5BD" w14:textId="77777777" w:rsidR="00A7062B" w:rsidRPr="00455B60" w:rsidRDefault="00A7062B" w:rsidP="009F5ABF">
            <w:pPr>
              <w:pStyle w:val="TAC"/>
              <w:rPr>
                <w:lang w:eastAsia="zh-CN"/>
              </w:rPr>
            </w:pPr>
            <w:r w:rsidRPr="00455B60">
              <w:rPr>
                <w:lang w:val="en-US" w:eastAsia="zh-CN"/>
              </w:rPr>
              <w:t>2.0</w:t>
            </w:r>
          </w:p>
        </w:tc>
        <w:tc>
          <w:tcPr>
            <w:tcW w:w="709" w:type="dxa"/>
          </w:tcPr>
          <w:p w14:paraId="1CA2E615" w14:textId="77777777" w:rsidR="00A7062B" w:rsidRPr="00455B60" w:rsidRDefault="00A7062B" w:rsidP="009F5ABF">
            <w:pPr>
              <w:pStyle w:val="TAC"/>
              <w:rPr>
                <w:lang w:eastAsia="zh-CN"/>
              </w:rPr>
            </w:pPr>
          </w:p>
        </w:tc>
        <w:tc>
          <w:tcPr>
            <w:tcW w:w="708" w:type="dxa"/>
          </w:tcPr>
          <w:p w14:paraId="306185FA" w14:textId="77777777" w:rsidR="00A7062B" w:rsidRPr="00455B60" w:rsidRDefault="00A7062B" w:rsidP="009F5ABF">
            <w:pPr>
              <w:pStyle w:val="TAC"/>
              <w:rPr>
                <w:lang w:eastAsia="zh-CN"/>
              </w:rPr>
            </w:pPr>
          </w:p>
        </w:tc>
        <w:tc>
          <w:tcPr>
            <w:tcW w:w="709" w:type="dxa"/>
          </w:tcPr>
          <w:p w14:paraId="285D9333" w14:textId="77777777" w:rsidR="00A7062B" w:rsidRPr="00455B60" w:rsidRDefault="00A7062B" w:rsidP="009F5ABF">
            <w:pPr>
              <w:pStyle w:val="TAC"/>
              <w:rPr>
                <w:lang w:eastAsia="zh-CN"/>
              </w:rPr>
            </w:pPr>
          </w:p>
        </w:tc>
        <w:tc>
          <w:tcPr>
            <w:tcW w:w="709" w:type="dxa"/>
          </w:tcPr>
          <w:p w14:paraId="28E4DB07" w14:textId="77777777" w:rsidR="00A7062B" w:rsidRPr="00455B60" w:rsidRDefault="00A7062B" w:rsidP="009F5ABF">
            <w:pPr>
              <w:pStyle w:val="TAC"/>
              <w:rPr>
                <w:lang w:eastAsia="zh-CN"/>
              </w:rPr>
            </w:pPr>
          </w:p>
        </w:tc>
        <w:tc>
          <w:tcPr>
            <w:tcW w:w="850" w:type="dxa"/>
          </w:tcPr>
          <w:p w14:paraId="6EB36AAA" w14:textId="77777777" w:rsidR="00A7062B" w:rsidRPr="00455B60" w:rsidRDefault="00A7062B" w:rsidP="009F5ABF">
            <w:pPr>
              <w:pStyle w:val="TAC"/>
              <w:rPr>
                <w:lang w:eastAsia="zh-CN"/>
              </w:rPr>
            </w:pPr>
          </w:p>
        </w:tc>
        <w:tc>
          <w:tcPr>
            <w:tcW w:w="709" w:type="dxa"/>
          </w:tcPr>
          <w:p w14:paraId="740FF4C4" w14:textId="77777777" w:rsidR="00A7062B" w:rsidRPr="00455B60" w:rsidRDefault="00A7062B" w:rsidP="009F5ABF">
            <w:pPr>
              <w:pStyle w:val="TAC"/>
              <w:rPr>
                <w:lang w:eastAsia="zh-CN"/>
              </w:rPr>
            </w:pPr>
          </w:p>
        </w:tc>
        <w:tc>
          <w:tcPr>
            <w:tcW w:w="709" w:type="dxa"/>
          </w:tcPr>
          <w:p w14:paraId="232DEA88" w14:textId="77777777" w:rsidR="00A7062B" w:rsidRPr="00455B60" w:rsidRDefault="00A7062B" w:rsidP="009F5ABF">
            <w:pPr>
              <w:pStyle w:val="TAC"/>
              <w:rPr>
                <w:lang w:val="en-US" w:eastAsia="zh-CN"/>
              </w:rPr>
            </w:pPr>
          </w:p>
        </w:tc>
        <w:tc>
          <w:tcPr>
            <w:tcW w:w="709" w:type="dxa"/>
          </w:tcPr>
          <w:p w14:paraId="338B2977" w14:textId="77777777" w:rsidR="00A7062B" w:rsidRPr="00455B60" w:rsidRDefault="00A7062B" w:rsidP="009F5ABF">
            <w:pPr>
              <w:pStyle w:val="TAC"/>
              <w:rPr>
                <w:lang w:val="en-US" w:eastAsia="zh-CN"/>
              </w:rPr>
            </w:pPr>
          </w:p>
        </w:tc>
        <w:tc>
          <w:tcPr>
            <w:tcW w:w="708" w:type="dxa"/>
          </w:tcPr>
          <w:p w14:paraId="7CC28DB2" w14:textId="77777777" w:rsidR="00A7062B" w:rsidRPr="00455B60" w:rsidRDefault="00A7062B" w:rsidP="009F5ABF">
            <w:pPr>
              <w:pStyle w:val="TAC"/>
              <w:rPr>
                <w:lang w:val="en-US" w:eastAsia="zh-CN"/>
              </w:rPr>
            </w:pPr>
          </w:p>
        </w:tc>
      </w:tr>
    </w:tbl>
    <w:p w14:paraId="22D75B4F" w14:textId="77777777" w:rsidR="00A7062B" w:rsidRDefault="00A7062B" w:rsidP="00376AC9"/>
    <w:p w14:paraId="619DD01D"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3F5095" w14:paraId="0FB6AC09" w14:textId="77777777" w:rsidTr="008F2556">
        <w:tc>
          <w:tcPr>
            <w:tcW w:w="486" w:type="dxa"/>
            <w:vMerge w:val="restart"/>
          </w:tcPr>
          <w:p w14:paraId="7E45CD89" w14:textId="77777777" w:rsidR="003F5095" w:rsidRDefault="003F5095" w:rsidP="008F2556">
            <w:pPr>
              <w:pStyle w:val="TAH"/>
              <w:rPr>
                <w:lang w:eastAsia="zh-CN"/>
              </w:rPr>
            </w:pPr>
          </w:p>
        </w:tc>
        <w:tc>
          <w:tcPr>
            <w:tcW w:w="9143" w:type="dxa"/>
            <w:gridSpan w:val="18"/>
          </w:tcPr>
          <w:p w14:paraId="56EAFB47" w14:textId="77777777" w:rsidR="003F5095" w:rsidRPr="000D69FD" w:rsidRDefault="003F5095" w:rsidP="008F2556">
            <w:pPr>
              <w:pStyle w:val="TAH"/>
              <w:rPr>
                <w:lang w:eastAsia="zh-CN"/>
              </w:rPr>
            </w:pPr>
            <w:r w:rsidRPr="000D69FD">
              <w:rPr>
                <w:lang w:eastAsia="zh-CN"/>
              </w:rPr>
              <w:t>5MHz channel centre frequency</w:t>
            </w:r>
          </w:p>
        </w:tc>
      </w:tr>
      <w:tr w:rsidR="003F5095" w14:paraId="19671AD5" w14:textId="77777777" w:rsidTr="008F2556">
        <w:tc>
          <w:tcPr>
            <w:tcW w:w="486" w:type="dxa"/>
            <w:vMerge/>
          </w:tcPr>
          <w:p w14:paraId="6DF2958E" w14:textId="77777777" w:rsidR="003F5095" w:rsidRDefault="003F5095" w:rsidP="008F2556">
            <w:pPr>
              <w:pStyle w:val="TAH"/>
              <w:rPr>
                <w:lang w:eastAsia="zh-CN"/>
              </w:rPr>
            </w:pPr>
          </w:p>
        </w:tc>
        <w:tc>
          <w:tcPr>
            <w:tcW w:w="1493" w:type="dxa"/>
            <w:gridSpan w:val="3"/>
          </w:tcPr>
          <w:p w14:paraId="0E6062F2" w14:textId="77777777" w:rsidR="003F5095" w:rsidRPr="004415F5" w:rsidRDefault="003F5095" w:rsidP="008F2556">
            <w:pPr>
              <w:pStyle w:val="TAH"/>
              <w:rPr>
                <w:lang w:val="en-US" w:eastAsia="zh-CN"/>
              </w:rPr>
            </w:pPr>
            <w:r>
              <w:rPr>
                <w:lang w:val="en-US" w:eastAsia="zh-CN"/>
              </w:rPr>
              <w:t>1612.5MHz</w:t>
            </w:r>
          </w:p>
        </w:tc>
        <w:tc>
          <w:tcPr>
            <w:tcW w:w="1549" w:type="dxa"/>
            <w:gridSpan w:val="3"/>
          </w:tcPr>
          <w:p w14:paraId="22C0A938" w14:textId="77777777" w:rsidR="003F5095" w:rsidRPr="004415F5" w:rsidRDefault="003F5095" w:rsidP="008F2556">
            <w:pPr>
              <w:pStyle w:val="TAH"/>
              <w:rPr>
                <w:lang w:val="en-US" w:eastAsia="zh-CN"/>
              </w:rPr>
            </w:pPr>
            <w:r>
              <w:rPr>
                <w:lang w:val="en-US" w:eastAsia="zh-CN"/>
              </w:rPr>
              <w:t>1613.9MHz</w:t>
            </w:r>
          </w:p>
        </w:tc>
        <w:tc>
          <w:tcPr>
            <w:tcW w:w="1494" w:type="dxa"/>
            <w:gridSpan w:val="3"/>
          </w:tcPr>
          <w:p w14:paraId="542891E0" w14:textId="77777777" w:rsidR="003F5095" w:rsidRPr="004415F5" w:rsidRDefault="003F5095" w:rsidP="008F2556">
            <w:pPr>
              <w:pStyle w:val="TAH"/>
              <w:rPr>
                <w:lang w:val="en-US" w:eastAsia="zh-CN"/>
              </w:rPr>
            </w:pPr>
            <w:r>
              <w:rPr>
                <w:lang w:val="en-US" w:eastAsia="zh-CN"/>
              </w:rPr>
              <w:t>1615.5MHz</w:t>
            </w:r>
          </w:p>
        </w:tc>
        <w:tc>
          <w:tcPr>
            <w:tcW w:w="1494" w:type="dxa"/>
            <w:gridSpan w:val="3"/>
          </w:tcPr>
          <w:p w14:paraId="3371119F" w14:textId="77777777" w:rsidR="003F5095" w:rsidRPr="004415F5" w:rsidRDefault="003F5095" w:rsidP="008F2556">
            <w:pPr>
              <w:pStyle w:val="TAH"/>
              <w:rPr>
                <w:lang w:val="en-US" w:eastAsia="zh-CN"/>
              </w:rPr>
            </w:pPr>
            <w:r>
              <w:rPr>
                <w:lang w:val="en-US" w:eastAsia="zh-CN"/>
              </w:rPr>
              <w:t>1620.5MHz</w:t>
            </w:r>
          </w:p>
        </w:tc>
        <w:tc>
          <w:tcPr>
            <w:tcW w:w="1482" w:type="dxa"/>
            <w:gridSpan w:val="3"/>
          </w:tcPr>
          <w:p w14:paraId="13BDD309" w14:textId="77777777" w:rsidR="003F5095" w:rsidRPr="004415F5" w:rsidRDefault="003F5095" w:rsidP="008F2556">
            <w:pPr>
              <w:pStyle w:val="TAH"/>
              <w:rPr>
                <w:lang w:val="en-US" w:eastAsia="zh-CN"/>
              </w:rPr>
            </w:pPr>
            <w:r>
              <w:rPr>
                <w:lang w:val="en-US" w:eastAsia="zh-CN"/>
              </w:rPr>
              <w:t>1622.4MHz</w:t>
            </w:r>
          </w:p>
        </w:tc>
        <w:tc>
          <w:tcPr>
            <w:tcW w:w="1631" w:type="dxa"/>
            <w:gridSpan w:val="3"/>
          </w:tcPr>
          <w:p w14:paraId="7455C4AD" w14:textId="77777777" w:rsidR="003F5095" w:rsidRPr="004415F5" w:rsidRDefault="003F5095" w:rsidP="008F2556">
            <w:pPr>
              <w:pStyle w:val="TAH"/>
              <w:rPr>
                <w:lang w:val="en-US" w:eastAsia="zh-CN"/>
              </w:rPr>
            </w:pPr>
            <w:r>
              <w:rPr>
                <w:lang w:val="en-US" w:eastAsia="zh-CN"/>
              </w:rPr>
              <w:t>1624MHz</w:t>
            </w:r>
          </w:p>
        </w:tc>
      </w:tr>
      <w:tr w:rsidR="003F5095" w14:paraId="1A05526D" w14:textId="77777777" w:rsidTr="008F2556">
        <w:tc>
          <w:tcPr>
            <w:tcW w:w="486" w:type="dxa"/>
            <w:vMerge/>
          </w:tcPr>
          <w:p w14:paraId="237D2C21" w14:textId="77777777" w:rsidR="003F5095" w:rsidRDefault="003F5095" w:rsidP="008F2556">
            <w:pPr>
              <w:pStyle w:val="TAH"/>
              <w:rPr>
                <w:lang w:eastAsia="zh-CN"/>
              </w:rPr>
            </w:pPr>
          </w:p>
        </w:tc>
        <w:tc>
          <w:tcPr>
            <w:tcW w:w="496" w:type="dxa"/>
            <w:vMerge w:val="restart"/>
          </w:tcPr>
          <w:p w14:paraId="1412C429" w14:textId="77777777" w:rsidR="003F5095" w:rsidRDefault="003F5095" w:rsidP="008F2556">
            <w:pPr>
              <w:pStyle w:val="TAH"/>
              <w:rPr>
                <w:lang w:val="en-US" w:eastAsia="zh-CN"/>
              </w:rPr>
            </w:pPr>
            <w:r>
              <w:rPr>
                <w:lang w:val="en-US" w:eastAsia="zh-CN"/>
              </w:rPr>
              <w:t>CP</w:t>
            </w:r>
          </w:p>
          <w:p w14:paraId="2EFC0807" w14:textId="77777777" w:rsidR="003F5095" w:rsidRDefault="003F5095" w:rsidP="008F2556">
            <w:pPr>
              <w:pStyle w:val="TAH"/>
              <w:rPr>
                <w:lang w:val="en-US" w:eastAsia="zh-CN"/>
              </w:rPr>
            </w:pPr>
            <w:r>
              <w:rPr>
                <w:lang w:val="en-US" w:eastAsia="zh-CN"/>
              </w:rPr>
              <w:t>QP</w:t>
            </w:r>
          </w:p>
        </w:tc>
        <w:tc>
          <w:tcPr>
            <w:tcW w:w="997" w:type="dxa"/>
            <w:gridSpan w:val="2"/>
          </w:tcPr>
          <w:p w14:paraId="15CCB1B0" w14:textId="77777777" w:rsidR="003F5095" w:rsidRDefault="003F5095" w:rsidP="008F2556">
            <w:pPr>
              <w:pStyle w:val="TAH"/>
              <w:rPr>
                <w:lang w:val="en-US" w:eastAsia="zh-CN"/>
              </w:rPr>
            </w:pPr>
            <w:r>
              <w:rPr>
                <w:lang w:val="en-US" w:eastAsia="zh-CN"/>
              </w:rPr>
              <w:t>DFT</w:t>
            </w:r>
          </w:p>
        </w:tc>
        <w:tc>
          <w:tcPr>
            <w:tcW w:w="497" w:type="dxa"/>
            <w:vMerge w:val="restart"/>
          </w:tcPr>
          <w:p w14:paraId="68C968CE" w14:textId="77777777" w:rsidR="003F5095" w:rsidRDefault="003F5095" w:rsidP="008F2556">
            <w:pPr>
              <w:pStyle w:val="TAH"/>
              <w:rPr>
                <w:lang w:val="en-US" w:eastAsia="zh-CN"/>
              </w:rPr>
            </w:pPr>
            <w:r>
              <w:rPr>
                <w:lang w:val="en-US" w:eastAsia="zh-CN"/>
              </w:rPr>
              <w:t>CP</w:t>
            </w:r>
          </w:p>
          <w:p w14:paraId="11C685B3" w14:textId="77777777" w:rsidR="003F5095" w:rsidRDefault="003F5095" w:rsidP="008F2556">
            <w:pPr>
              <w:pStyle w:val="TAH"/>
              <w:rPr>
                <w:lang w:val="en-US" w:eastAsia="zh-CN"/>
              </w:rPr>
            </w:pPr>
            <w:r>
              <w:rPr>
                <w:lang w:val="en-US" w:eastAsia="zh-CN"/>
              </w:rPr>
              <w:t>QP</w:t>
            </w:r>
          </w:p>
        </w:tc>
        <w:tc>
          <w:tcPr>
            <w:tcW w:w="1052" w:type="dxa"/>
            <w:gridSpan w:val="2"/>
          </w:tcPr>
          <w:p w14:paraId="0803D5DC" w14:textId="77777777" w:rsidR="003F5095" w:rsidRDefault="003F5095" w:rsidP="008F2556">
            <w:pPr>
              <w:pStyle w:val="TAH"/>
              <w:rPr>
                <w:lang w:val="en-US" w:eastAsia="zh-CN"/>
              </w:rPr>
            </w:pPr>
            <w:r>
              <w:rPr>
                <w:lang w:val="en-US" w:eastAsia="zh-CN"/>
              </w:rPr>
              <w:t>DFT</w:t>
            </w:r>
          </w:p>
        </w:tc>
        <w:tc>
          <w:tcPr>
            <w:tcW w:w="497" w:type="dxa"/>
            <w:vMerge w:val="restart"/>
          </w:tcPr>
          <w:p w14:paraId="16300462" w14:textId="77777777" w:rsidR="003F5095" w:rsidRDefault="003F5095" w:rsidP="008F2556">
            <w:pPr>
              <w:pStyle w:val="TAH"/>
              <w:rPr>
                <w:lang w:val="en-US" w:eastAsia="zh-CN"/>
              </w:rPr>
            </w:pPr>
            <w:r>
              <w:rPr>
                <w:lang w:val="en-US" w:eastAsia="zh-CN"/>
              </w:rPr>
              <w:t>CP</w:t>
            </w:r>
          </w:p>
          <w:p w14:paraId="4B24E490" w14:textId="77777777" w:rsidR="003F5095" w:rsidRDefault="003F5095" w:rsidP="008F2556">
            <w:pPr>
              <w:pStyle w:val="TAH"/>
              <w:rPr>
                <w:lang w:val="en-US" w:eastAsia="zh-CN"/>
              </w:rPr>
            </w:pPr>
            <w:r>
              <w:rPr>
                <w:lang w:val="en-US" w:eastAsia="zh-CN"/>
              </w:rPr>
              <w:t>QP</w:t>
            </w:r>
          </w:p>
        </w:tc>
        <w:tc>
          <w:tcPr>
            <w:tcW w:w="997" w:type="dxa"/>
            <w:gridSpan w:val="2"/>
          </w:tcPr>
          <w:p w14:paraId="616154A8" w14:textId="77777777" w:rsidR="003F5095" w:rsidRDefault="003F5095" w:rsidP="008F2556">
            <w:pPr>
              <w:pStyle w:val="TAH"/>
              <w:rPr>
                <w:lang w:val="en-US" w:eastAsia="zh-CN"/>
              </w:rPr>
            </w:pPr>
            <w:r>
              <w:rPr>
                <w:lang w:val="en-US" w:eastAsia="zh-CN"/>
              </w:rPr>
              <w:t>DFT</w:t>
            </w:r>
          </w:p>
        </w:tc>
        <w:tc>
          <w:tcPr>
            <w:tcW w:w="497" w:type="dxa"/>
            <w:vMerge w:val="restart"/>
          </w:tcPr>
          <w:p w14:paraId="6DF9A3E5" w14:textId="77777777" w:rsidR="003F5095" w:rsidRDefault="003F5095" w:rsidP="008F2556">
            <w:pPr>
              <w:pStyle w:val="TAH"/>
              <w:rPr>
                <w:lang w:val="en-US" w:eastAsia="zh-CN"/>
              </w:rPr>
            </w:pPr>
            <w:r>
              <w:rPr>
                <w:lang w:val="en-US" w:eastAsia="zh-CN"/>
              </w:rPr>
              <w:t>CP</w:t>
            </w:r>
          </w:p>
          <w:p w14:paraId="1D11737E" w14:textId="77777777" w:rsidR="003F5095" w:rsidRDefault="003F5095" w:rsidP="008F2556">
            <w:pPr>
              <w:pStyle w:val="TAH"/>
              <w:rPr>
                <w:lang w:val="en-US" w:eastAsia="zh-CN"/>
              </w:rPr>
            </w:pPr>
            <w:r>
              <w:rPr>
                <w:lang w:val="en-US" w:eastAsia="zh-CN"/>
              </w:rPr>
              <w:t>QP</w:t>
            </w:r>
          </w:p>
        </w:tc>
        <w:tc>
          <w:tcPr>
            <w:tcW w:w="997" w:type="dxa"/>
            <w:gridSpan w:val="2"/>
          </w:tcPr>
          <w:p w14:paraId="41886072" w14:textId="77777777" w:rsidR="003F5095" w:rsidRDefault="003F5095" w:rsidP="008F2556">
            <w:pPr>
              <w:pStyle w:val="TAH"/>
              <w:rPr>
                <w:lang w:val="en-US" w:eastAsia="zh-CN"/>
              </w:rPr>
            </w:pPr>
            <w:r>
              <w:rPr>
                <w:lang w:val="en-US" w:eastAsia="zh-CN"/>
              </w:rPr>
              <w:t>DFT</w:t>
            </w:r>
          </w:p>
        </w:tc>
        <w:tc>
          <w:tcPr>
            <w:tcW w:w="497" w:type="dxa"/>
            <w:vMerge w:val="restart"/>
          </w:tcPr>
          <w:p w14:paraId="27E8CDAE" w14:textId="77777777" w:rsidR="003F5095" w:rsidRDefault="003F5095" w:rsidP="008F2556">
            <w:pPr>
              <w:pStyle w:val="TAH"/>
              <w:rPr>
                <w:lang w:val="en-US" w:eastAsia="zh-CN"/>
              </w:rPr>
            </w:pPr>
            <w:r>
              <w:rPr>
                <w:lang w:val="en-US" w:eastAsia="zh-CN"/>
              </w:rPr>
              <w:t>CP</w:t>
            </w:r>
          </w:p>
          <w:p w14:paraId="29276501" w14:textId="77777777" w:rsidR="003F5095" w:rsidRDefault="003F5095" w:rsidP="008F2556">
            <w:pPr>
              <w:pStyle w:val="TAH"/>
              <w:rPr>
                <w:lang w:val="en-US" w:eastAsia="zh-CN"/>
              </w:rPr>
            </w:pPr>
            <w:r>
              <w:rPr>
                <w:lang w:val="en-US" w:eastAsia="zh-CN"/>
              </w:rPr>
              <w:t>QP</w:t>
            </w:r>
          </w:p>
        </w:tc>
        <w:tc>
          <w:tcPr>
            <w:tcW w:w="985" w:type="dxa"/>
            <w:gridSpan w:val="2"/>
          </w:tcPr>
          <w:p w14:paraId="675A9434" w14:textId="77777777" w:rsidR="003F5095" w:rsidRDefault="003F5095" w:rsidP="008F2556">
            <w:pPr>
              <w:pStyle w:val="TAH"/>
              <w:rPr>
                <w:lang w:val="en-US" w:eastAsia="zh-CN"/>
              </w:rPr>
            </w:pPr>
            <w:r>
              <w:rPr>
                <w:lang w:val="en-US" w:eastAsia="zh-CN"/>
              </w:rPr>
              <w:t>DFT</w:t>
            </w:r>
          </w:p>
        </w:tc>
        <w:tc>
          <w:tcPr>
            <w:tcW w:w="497" w:type="dxa"/>
            <w:vMerge w:val="restart"/>
          </w:tcPr>
          <w:p w14:paraId="18F47B9D" w14:textId="77777777" w:rsidR="003F5095" w:rsidRDefault="003F5095" w:rsidP="008F2556">
            <w:pPr>
              <w:pStyle w:val="TAH"/>
              <w:rPr>
                <w:lang w:val="en-US" w:eastAsia="zh-CN"/>
              </w:rPr>
            </w:pPr>
            <w:r>
              <w:rPr>
                <w:lang w:val="en-US" w:eastAsia="zh-CN"/>
              </w:rPr>
              <w:t>CP</w:t>
            </w:r>
          </w:p>
          <w:p w14:paraId="7636FF03" w14:textId="77777777" w:rsidR="003F5095" w:rsidRDefault="003F5095" w:rsidP="008F2556">
            <w:pPr>
              <w:pStyle w:val="TAH"/>
              <w:rPr>
                <w:lang w:val="en-US" w:eastAsia="zh-CN"/>
              </w:rPr>
            </w:pPr>
            <w:r>
              <w:rPr>
                <w:lang w:val="en-US" w:eastAsia="zh-CN"/>
              </w:rPr>
              <w:t>QP</w:t>
            </w:r>
          </w:p>
        </w:tc>
        <w:tc>
          <w:tcPr>
            <w:tcW w:w="1134" w:type="dxa"/>
            <w:gridSpan w:val="2"/>
          </w:tcPr>
          <w:p w14:paraId="36E21325" w14:textId="77777777" w:rsidR="003F5095" w:rsidRDefault="003F5095" w:rsidP="008F2556">
            <w:pPr>
              <w:pStyle w:val="TAH"/>
              <w:rPr>
                <w:lang w:val="en-US" w:eastAsia="zh-CN"/>
              </w:rPr>
            </w:pPr>
            <w:r>
              <w:rPr>
                <w:lang w:val="en-US" w:eastAsia="zh-CN"/>
              </w:rPr>
              <w:t>DFT</w:t>
            </w:r>
          </w:p>
        </w:tc>
      </w:tr>
      <w:tr w:rsidR="003F5095" w14:paraId="1494D1BF" w14:textId="77777777" w:rsidTr="008F2556">
        <w:tc>
          <w:tcPr>
            <w:tcW w:w="486" w:type="dxa"/>
            <w:vMerge/>
          </w:tcPr>
          <w:p w14:paraId="5937ED39" w14:textId="77777777" w:rsidR="003F5095" w:rsidRDefault="003F5095" w:rsidP="008F2556">
            <w:pPr>
              <w:pStyle w:val="TAH"/>
              <w:rPr>
                <w:lang w:eastAsia="zh-CN"/>
              </w:rPr>
            </w:pPr>
          </w:p>
        </w:tc>
        <w:tc>
          <w:tcPr>
            <w:tcW w:w="496" w:type="dxa"/>
            <w:vMerge/>
          </w:tcPr>
          <w:p w14:paraId="51948470" w14:textId="77777777" w:rsidR="003F5095" w:rsidRPr="004415F5" w:rsidRDefault="003F5095" w:rsidP="008F2556">
            <w:pPr>
              <w:pStyle w:val="TAH"/>
              <w:rPr>
                <w:lang w:val="en-US" w:eastAsia="zh-CN"/>
              </w:rPr>
            </w:pPr>
          </w:p>
        </w:tc>
        <w:tc>
          <w:tcPr>
            <w:tcW w:w="500" w:type="dxa"/>
          </w:tcPr>
          <w:p w14:paraId="49A9A9A2" w14:textId="77777777" w:rsidR="003F5095" w:rsidRPr="004415F5" w:rsidRDefault="003F5095" w:rsidP="008F2556">
            <w:pPr>
              <w:pStyle w:val="TAH"/>
              <w:rPr>
                <w:lang w:val="en-US" w:eastAsia="zh-CN"/>
              </w:rPr>
            </w:pPr>
            <w:r>
              <w:rPr>
                <w:lang w:val="en-US" w:eastAsia="zh-CN"/>
              </w:rPr>
              <w:t>QP</w:t>
            </w:r>
          </w:p>
        </w:tc>
        <w:tc>
          <w:tcPr>
            <w:tcW w:w="497" w:type="dxa"/>
          </w:tcPr>
          <w:p w14:paraId="0CDD89BD" w14:textId="77777777" w:rsidR="003F5095" w:rsidRPr="004415F5" w:rsidRDefault="003F5095" w:rsidP="008F2556">
            <w:pPr>
              <w:pStyle w:val="TAH"/>
              <w:rPr>
                <w:lang w:val="en-US" w:eastAsia="zh-CN"/>
              </w:rPr>
            </w:pPr>
            <w:r>
              <w:rPr>
                <w:lang w:val="en-US" w:eastAsia="zh-CN"/>
              </w:rPr>
              <w:t>PI</w:t>
            </w:r>
          </w:p>
        </w:tc>
        <w:tc>
          <w:tcPr>
            <w:tcW w:w="497" w:type="dxa"/>
            <w:vMerge/>
          </w:tcPr>
          <w:p w14:paraId="29F9E1FE" w14:textId="77777777" w:rsidR="003F5095" w:rsidRDefault="003F5095" w:rsidP="008F2556">
            <w:pPr>
              <w:pStyle w:val="TAH"/>
              <w:rPr>
                <w:lang w:eastAsia="zh-CN"/>
              </w:rPr>
            </w:pPr>
          </w:p>
        </w:tc>
        <w:tc>
          <w:tcPr>
            <w:tcW w:w="567" w:type="dxa"/>
          </w:tcPr>
          <w:p w14:paraId="725F87F1" w14:textId="77777777" w:rsidR="003F5095" w:rsidRDefault="003F5095" w:rsidP="008F2556">
            <w:pPr>
              <w:pStyle w:val="TAH"/>
              <w:rPr>
                <w:lang w:eastAsia="zh-CN"/>
              </w:rPr>
            </w:pPr>
            <w:r>
              <w:rPr>
                <w:lang w:val="en-US" w:eastAsia="zh-CN"/>
              </w:rPr>
              <w:t>QP</w:t>
            </w:r>
          </w:p>
        </w:tc>
        <w:tc>
          <w:tcPr>
            <w:tcW w:w="485" w:type="dxa"/>
          </w:tcPr>
          <w:p w14:paraId="55EF0B01" w14:textId="77777777" w:rsidR="003F5095" w:rsidRDefault="003F5095" w:rsidP="008F2556">
            <w:pPr>
              <w:pStyle w:val="TAH"/>
              <w:rPr>
                <w:lang w:eastAsia="zh-CN"/>
              </w:rPr>
            </w:pPr>
            <w:r>
              <w:rPr>
                <w:lang w:val="en-US" w:eastAsia="zh-CN"/>
              </w:rPr>
              <w:t>PI</w:t>
            </w:r>
          </w:p>
        </w:tc>
        <w:tc>
          <w:tcPr>
            <w:tcW w:w="497" w:type="dxa"/>
            <w:vMerge/>
          </w:tcPr>
          <w:p w14:paraId="4E861947" w14:textId="77777777" w:rsidR="003F5095" w:rsidRDefault="003F5095" w:rsidP="008F2556">
            <w:pPr>
              <w:pStyle w:val="TAH"/>
              <w:rPr>
                <w:lang w:eastAsia="zh-CN"/>
              </w:rPr>
            </w:pPr>
          </w:p>
        </w:tc>
        <w:tc>
          <w:tcPr>
            <w:tcW w:w="500" w:type="dxa"/>
          </w:tcPr>
          <w:p w14:paraId="09849290" w14:textId="77777777" w:rsidR="003F5095" w:rsidRDefault="003F5095" w:rsidP="008F2556">
            <w:pPr>
              <w:pStyle w:val="TAH"/>
              <w:rPr>
                <w:lang w:eastAsia="zh-CN"/>
              </w:rPr>
            </w:pPr>
            <w:r>
              <w:rPr>
                <w:lang w:val="en-US" w:eastAsia="zh-CN"/>
              </w:rPr>
              <w:t>QP</w:t>
            </w:r>
          </w:p>
        </w:tc>
        <w:tc>
          <w:tcPr>
            <w:tcW w:w="497" w:type="dxa"/>
          </w:tcPr>
          <w:p w14:paraId="3DF742A7" w14:textId="77777777" w:rsidR="003F5095" w:rsidRDefault="003F5095" w:rsidP="008F2556">
            <w:pPr>
              <w:pStyle w:val="TAH"/>
              <w:rPr>
                <w:lang w:eastAsia="zh-CN"/>
              </w:rPr>
            </w:pPr>
            <w:r>
              <w:rPr>
                <w:lang w:val="en-US" w:eastAsia="zh-CN"/>
              </w:rPr>
              <w:t>PI</w:t>
            </w:r>
          </w:p>
        </w:tc>
        <w:tc>
          <w:tcPr>
            <w:tcW w:w="497" w:type="dxa"/>
            <w:vMerge/>
          </w:tcPr>
          <w:p w14:paraId="51C4DE2D" w14:textId="77777777" w:rsidR="003F5095" w:rsidRDefault="003F5095" w:rsidP="008F2556">
            <w:pPr>
              <w:pStyle w:val="TAH"/>
              <w:rPr>
                <w:lang w:eastAsia="zh-CN"/>
              </w:rPr>
            </w:pPr>
          </w:p>
        </w:tc>
        <w:tc>
          <w:tcPr>
            <w:tcW w:w="500" w:type="dxa"/>
          </w:tcPr>
          <w:p w14:paraId="088C5891" w14:textId="77777777" w:rsidR="003F5095" w:rsidRDefault="003F5095" w:rsidP="008F2556">
            <w:pPr>
              <w:pStyle w:val="TAH"/>
              <w:rPr>
                <w:lang w:eastAsia="zh-CN"/>
              </w:rPr>
            </w:pPr>
            <w:r>
              <w:rPr>
                <w:lang w:val="en-US" w:eastAsia="zh-CN"/>
              </w:rPr>
              <w:t>QP</w:t>
            </w:r>
          </w:p>
        </w:tc>
        <w:tc>
          <w:tcPr>
            <w:tcW w:w="497" w:type="dxa"/>
          </w:tcPr>
          <w:p w14:paraId="0B2E5B97" w14:textId="77777777" w:rsidR="003F5095" w:rsidRDefault="003F5095" w:rsidP="008F2556">
            <w:pPr>
              <w:pStyle w:val="TAH"/>
              <w:rPr>
                <w:lang w:eastAsia="zh-CN"/>
              </w:rPr>
            </w:pPr>
            <w:r>
              <w:rPr>
                <w:lang w:val="en-US" w:eastAsia="zh-CN"/>
              </w:rPr>
              <w:t>PI</w:t>
            </w:r>
          </w:p>
        </w:tc>
        <w:tc>
          <w:tcPr>
            <w:tcW w:w="497" w:type="dxa"/>
            <w:vMerge/>
          </w:tcPr>
          <w:p w14:paraId="0C7C6A14" w14:textId="77777777" w:rsidR="003F5095" w:rsidRDefault="003F5095" w:rsidP="008F2556">
            <w:pPr>
              <w:pStyle w:val="TAH"/>
              <w:rPr>
                <w:lang w:eastAsia="zh-CN"/>
              </w:rPr>
            </w:pPr>
          </w:p>
        </w:tc>
        <w:tc>
          <w:tcPr>
            <w:tcW w:w="500" w:type="dxa"/>
          </w:tcPr>
          <w:p w14:paraId="1BFE39EA" w14:textId="77777777" w:rsidR="003F5095" w:rsidRDefault="003F5095" w:rsidP="008F2556">
            <w:pPr>
              <w:pStyle w:val="TAH"/>
              <w:rPr>
                <w:lang w:eastAsia="zh-CN"/>
              </w:rPr>
            </w:pPr>
            <w:r>
              <w:rPr>
                <w:lang w:val="en-US" w:eastAsia="zh-CN"/>
              </w:rPr>
              <w:t>QP</w:t>
            </w:r>
          </w:p>
        </w:tc>
        <w:tc>
          <w:tcPr>
            <w:tcW w:w="485" w:type="dxa"/>
          </w:tcPr>
          <w:p w14:paraId="030085C7" w14:textId="77777777" w:rsidR="003F5095" w:rsidRDefault="003F5095" w:rsidP="008F2556">
            <w:pPr>
              <w:pStyle w:val="TAH"/>
              <w:rPr>
                <w:lang w:eastAsia="zh-CN"/>
              </w:rPr>
            </w:pPr>
            <w:r>
              <w:rPr>
                <w:lang w:val="en-US" w:eastAsia="zh-CN"/>
              </w:rPr>
              <w:t>PI</w:t>
            </w:r>
          </w:p>
        </w:tc>
        <w:tc>
          <w:tcPr>
            <w:tcW w:w="497" w:type="dxa"/>
            <w:vMerge/>
          </w:tcPr>
          <w:p w14:paraId="4618C682" w14:textId="77777777" w:rsidR="003F5095" w:rsidRDefault="003F5095" w:rsidP="008F2556">
            <w:pPr>
              <w:pStyle w:val="TAH"/>
              <w:rPr>
                <w:lang w:eastAsia="zh-CN"/>
              </w:rPr>
            </w:pPr>
          </w:p>
        </w:tc>
        <w:tc>
          <w:tcPr>
            <w:tcW w:w="567" w:type="dxa"/>
          </w:tcPr>
          <w:p w14:paraId="3F84514E" w14:textId="77777777" w:rsidR="003F5095" w:rsidRDefault="003F5095" w:rsidP="008F2556">
            <w:pPr>
              <w:pStyle w:val="TAH"/>
              <w:rPr>
                <w:lang w:eastAsia="zh-CN"/>
              </w:rPr>
            </w:pPr>
            <w:r>
              <w:rPr>
                <w:lang w:val="en-US" w:eastAsia="zh-CN"/>
              </w:rPr>
              <w:t>QP</w:t>
            </w:r>
          </w:p>
        </w:tc>
        <w:tc>
          <w:tcPr>
            <w:tcW w:w="567" w:type="dxa"/>
          </w:tcPr>
          <w:p w14:paraId="522FF347" w14:textId="77777777" w:rsidR="003F5095" w:rsidRDefault="003F5095" w:rsidP="008F2556">
            <w:pPr>
              <w:pStyle w:val="TAH"/>
              <w:rPr>
                <w:lang w:eastAsia="zh-CN"/>
              </w:rPr>
            </w:pPr>
            <w:r>
              <w:rPr>
                <w:lang w:val="en-US" w:eastAsia="zh-CN"/>
              </w:rPr>
              <w:t>PI</w:t>
            </w:r>
          </w:p>
        </w:tc>
      </w:tr>
      <w:tr w:rsidR="003F5095" w14:paraId="6164763F" w14:textId="77777777" w:rsidTr="008F2556">
        <w:tc>
          <w:tcPr>
            <w:tcW w:w="486" w:type="dxa"/>
          </w:tcPr>
          <w:p w14:paraId="2C3F55E5" w14:textId="77777777" w:rsidR="003F5095" w:rsidRDefault="003F5095" w:rsidP="008F2556">
            <w:pPr>
              <w:pStyle w:val="TAC"/>
              <w:rPr>
                <w:lang w:eastAsia="zh-CN"/>
              </w:rPr>
            </w:pPr>
          </w:p>
        </w:tc>
        <w:tc>
          <w:tcPr>
            <w:tcW w:w="9143" w:type="dxa"/>
            <w:gridSpan w:val="18"/>
          </w:tcPr>
          <w:p w14:paraId="14CEECF0"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3F5095" w14:paraId="613E53E5" w14:textId="77777777" w:rsidTr="008F2556">
        <w:tc>
          <w:tcPr>
            <w:tcW w:w="486" w:type="dxa"/>
          </w:tcPr>
          <w:p w14:paraId="66193E87" w14:textId="77777777" w:rsidR="003F5095" w:rsidRPr="004415F5" w:rsidRDefault="003F5095" w:rsidP="008F2556">
            <w:pPr>
              <w:pStyle w:val="TAC"/>
              <w:rPr>
                <w:lang w:val="en-US" w:eastAsia="zh-CN"/>
              </w:rPr>
            </w:pPr>
            <w:r>
              <w:rPr>
                <w:lang w:val="en-US" w:eastAsia="zh-CN"/>
              </w:rPr>
              <w:t>#1</w:t>
            </w:r>
          </w:p>
        </w:tc>
        <w:tc>
          <w:tcPr>
            <w:tcW w:w="496" w:type="dxa"/>
          </w:tcPr>
          <w:p w14:paraId="7180B39B" w14:textId="77777777" w:rsidR="003F5095" w:rsidRPr="004415F5" w:rsidRDefault="003F5095" w:rsidP="008F2556">
            <w:pPr>
              <w:pStyle w:val="TAC"/>
              <w:rPr>
                <w:lang w:val="en-US" w:eastAsia="zh-CN"/>
              </w:rPr>
            </w:pPr>
            <w:r>
              <w:rPr>
                <w:lang w:val="en-US" w:eastAsia="zh-CN"/>
              </w:rPr>
              <w:t>6</w:t>
            </w:r>
          </w:p>
        </w:tc>
        <w:tc>
          <w:tcPr>
            <w:tcW w:w="500" w:type="dxa"/>
          </w:tcPr>
          <w:p w14:paraId="71773718" w14:textId="77777777" w:rsidR="003F5095" w:rsidRPr="004415F5" w:rsidRDefault="003F5095" w:rsidP="008F2556">
            <w:pPr>
              <w:pStyle w:val="TAC"/>
              <w:rPr>
                <w:lang w:val="en-US" w:eastAsia="zh-CN"/>
              </w:rPr>
            </w:pPr>
            <w:r>
              <w:rPr>
                <w:lang w:val="en-US" w:eastAsia="zh-CN"/>
              </w:rPr>
              <w:t>3.5</w:t>
            </w:r>
          </w:p>
        </w:tc>
        <w:tc>
          <w:tcPr>
            <w:tcW w:w="497" w:type="dxa"/>
          </w:tcPr>
          <w:p w14:paraId="0589823E" w14:textId="77777777" w:rsidR="003F5095" w:rsidRPr="004415F5" w:rsidRDefault="003F5095" w:rsidP="008F2556">
            <w:pPr>
              <w:pStyle w:val="TAC"/>
              <w:rPr>
                <w:lang w:val="en-US" w:eastAsia="zh-CN"/>
              </w:rPr>
            </w:pPr>
            <w:r>
              <w:rPr>
                <w:lang w:val="en-US" w:eastAsia="zh-CN"/>
              </w:rPr>
              <w:t>2.5</w:t>
            </w:r>
          </w:p>
        </w:tc>
        <w:tc>
          <w:tcPr>
            <w:tcW w:w="497" w:type="dxa"/>
          </w:tcPr>
          <w:p w14:paraId="07563501" w14:textId="77777777" w:rsidR="003F5095" w:rsidRPr="004415F5" w:rsidRDefault="003F5095" w:rsidP="008F2556">
            <w:pPr>
              <w:pStyle w:val="TAC"/>
              <w:rPr>
                <w:lang w:val="en-US" w:eastAsia="zh-CN"/>
              </w:rPr>
            </w:pPr>
            <w:r>
              <w:rPr>
                <w:lang w:val="en-US" w:eastAsia="zh-CN"/>
              </w:rPr>
              <w:t>4</w:t>
            </w:r>
          </w:p>
        </w:tc>
        <w:tc>
          <w:tcPr>
            <w:tcW w:w="567" w:type="dxa"/>
          </w:tcPr>
          <w:p w14:paraId="113C2ED9" w14:textId="77777777" w:rsidR="003F5095" w:rsidRPr="004415F5" w:rsidRDefault="003F5095" w:rsidP="008F2556">
            <w:pPr>
              <w:pStyle w:val="TAC"/>
              <w:rPr>
                <w:lang w:val="en-US" w:eastAsia="zh-CN"/>
              </w:rPr>
            </w:pPr>
            <w:r>
              <w:rPr>
                <w:lang w:val="en-US" w:eastAsia="zh-CN"/>
              </w:rPr>
              <w:t>2.5</w:t>
            </w:r>
          </w:p>
        </w:tc>
        <w:tc>
          <w:tcPr>
            <w:tcW w:w="485" w:type="dxa"/>
          </w:tcPr>
          <w:p w14:paraId="4CDDF93F" w14:textId="77777777" w:rsidR="003F5095" w:rsidRPr="004415F5" w:rsidRDefault="003F5095" w:rsidP="008F2556">
            <w:pPr>
              <w:pStyle w:val="TAC"/>
              <w:rPr>
                <w:lang w:val="en-US" w:eastAsia="zh-CN"/>
              </w:rPr>
            </w:pPr>
            <w:r>
              <w:rPr>
                <w:lang w:val="en-US" w:eastAsia="zh-CN"/>
              </w:rPr>
              <w:t>1</w:t>
            </w:r>
          </w:p>
        </w:tc>
        <w:tc>
          <w:tcPr>
            <w:tcW w:w="497" w:type="dxa"/>
          </w:tcPr>
          <w:p w14:paraId="7AAFCB7C" w14:textId="77777777" w:rsidR="003F5095" w:rsidRPr="004415F5" w:rsidRDefault="003F5095" w:rsidP="008F2556">
            <w:pPr>
              <w:pStyle w:val="TAC"/>
              <w:rPr>
                <w:lang w:val="en-US" w:eastAsia="zh-CN"/>
              </w:rPr>
            </w:pPr>
            <w:r>
              <w:rPr>
                <w:lang w:val="en-US" w:eastAsia="zh-CN"/>
              </w:rPr>
              <w:t>3</w:t>
            </w:r>
          </w:p>
        </w:tc>
        <w:tc>
          <w:tcPr>
            <w:tcW w:w="500" w:type="dxa"/>
          </w:tcPr>
          <w:p w14:paraId="451E5FF0" w14:textId="77777777" w:rsidR="003F5095" w:rsidRPr="004415F5" w:rsidRDefault="003F5095" w:rsidP="008F2556">
            <w:pPr>
              <w:pStyle w:val="TAC"/>
              <w:rPr>
                <w:lang w:val="en-US" w:eastAsia="zh-CN"/>
              </w:rPr>
            </w:pPr>
            <w:r>
              <w:rPr>
                <w:lang w:val="en-US" w:eastAsia="zh-CN"/>
              </w:rPr>
              <w:t>1</w:t>
            </w:r>
          </w:p>
        </w:tc>
        <w:tc>
          <w:tcPr>
            <w:tcW w:w="497" w:type="dxa"/>
          </w:tcPr>
          <w:p w14:paraId="395358D3" w14:textId="77777777" w:rsidR="003F5095" w:rsidRPr="004415F5" w:rsidRDefault="003F5095" w:rsidP="008F2556">
            <w:pPr>
              <w:pStyle w:val="TAC"/>
              <w:rPr>
                <w:lang w:val="en-US" w:eastAsia="zh-CN"/>
              </w:rPr>
            </w:pPr>
            <w:r>
              <w:rPr>
                <w:lang w:val="en-US" w:eastAsia="zh-CN"/>
              </w:rPr>
              <w:t>0.5</w:t>
            </w:r>
          </w:p>
        </w:tc>
        <w:tc>
          <w:tcPr>
            <w:tcW w:w="497" w:type="dxa"/>
          </w:tcPr>
          <w:p w14:paraId="4D8359F0" w14:textId="77777777" w:rsidR="003F5095" w:rsidRPr="004415F5" w:rsidRDefault="003F5095" w:rsidP="008F2556">
            <w:pPr>
              <w:pStyle w:val="TAC"/>
              <w:rPr>
                <w:lang w:val="en-US" w:eastAsia="zh-CN"/>
              </w:rPr>
            </w:pPr>
            <w:r>
              <w:rPr>
                <w:lang w:val="en-US" w:eastAsia="zh-CN"/>
              </w:rPr>
              <w:t>3</w:t>
            </w:r>
          </w:p>
        </w:tc>
        <w:tc>
          <w:tcPr>
            <w:tcW w:w="500" w:type="dxa"/>
          </w:tcPr>
          <w:p w14:paraId="431E2A5F" w14:textId="77777777" w:rsidR="003F5095" w:rsidRPr="004415F5" w:rsidRDefault="003F5095" w:rsidP="008F2556">
            <w:pPr>
              <w:pStyle w:val="TAC"/>
              <w:rPr>
                <w:lang w:val="en-US" w:eastAsia="zh-CN"/>
              </w:rPr>
            </w:pPr>
            <w:r>
              <w:rPr>
                <w:lang w:val="en-US" w:eastAsia="zh-CN"/>
              </w:rPr>
              <w:t>1</w:t>
            </w:r>
          </w:p>
        </w:tc>
        <w:tc>
          <w:tcPr>
            <w:tcW w:w="497" w:type="dxa"/>
          </w:tcPr>
          <w:p w14:paraId="774C64B6" w14:textId="77777777" w:rsidR="003F5095" w:rsidRPr="004415F5" w:rsidRDefault="003F5095" w:rsidP="008F2556">
            <w:pPr>
              <w:pStyle w:val="TAC"/>
              <w:rPr>
                <w:lang w:val="en-US" w:eastAsia="zh-CN"/>
              </w:rPr>
            </w:pPr>
            <w:r>
              <w:rPr>
                <w:lang w:val="en-US" w:eastAsia="zh-CN"/>
              </w:rPr>
              <w:t>0.5</w:t>
            </w:r>
          </w:p>
        </w:tc>
        <w:tc>
          <w:tcPr>
            <w:tcW w:w="497" w:type="dxa"/>
          </w:tcPr>
          <w:p w14:paraId="48C09107" w14:textId="77777777" w:rsidR="003F5095" w:rsidRPr="004415F5" w:rsidRDefault="003F5095" w:rsidP="008F2556">
            <w:pPr>
              <w:pStyle w:val="TAC"/>
              <w:rPr>
                <w:lang w:val="en-US" w:eastAsia="zh-CN"/>
              </w:rPr>
            </w:pPr>
            <w:r>
              <w:rPr>
                <w:lang w:val="en-US" w:eastAsia="zh-CN"/>
              </w:rPr>
              <w:t>3</w:t>
            </w:r>
          </w:p>
        </w:tc>
        <w:tc>
          <w:tcPr>
            <w:tcW w:w="500" w:type="dxa"/>
          </w:tcPr>
          <w:p w14:paraId="1E889D93" w14:textId="77777777" w:rsidR="003F5095" w:rsidRPr="004415F5" w:rsidRDefault="003F5095" w:rsidP="008F2556">
            <w:pPr>
              <w:pStyle w:val="TAC"/>
              <w:rPr>
                <w:lang w:val="en-US" w:eastAsia="zh-CN"/>
              </w:rPr>
            </w:pPr>
            <w:r>
              <w:rPr>
                <w:lang w:val="en-US" w:eastAsia="zh-CN"/>
              </w:rPr>
              <w:t>1</w:t>
            </w:r>
          </w:p>
        </w:tc>
        <w:tc>
          <w:tcPr>
            <w:tcW w:w="485" w:type="dxa"/>
          </w:tcPr>
          <w:p w14:paraId="7A11D6AF" w14:textId="77777777" w:rsidR="003F5095" w:rsidRPr="004415F5" w:rsidRDefault="003F5095" w:rsidP="008F2556">
            <w:pPr>
              <w:pStyle w:val="TAC"/>
              <w:rPr>
                <w:lang w:val="en-US" w:eastAsia="zh-CN"/>
              </w:rPr>
            </w:pPr>
            <w:r>
              <w:rPr>
                <w:lang w:val="en-US" w:eastAsia="zh-CN"/>
              </w:rPr>
              <w:t>1</w:t>
            </w:r>
          </w:p>
        </w:tc>
        <w:tc>
          <w:tcPr>
            <w:tcW w:w="497" w:type="dxa"/>
          </w:tcPr>
          <w:p w14:paraId="1965DFF4" w14:textId="77777777" w:rsidR="003F5095" w:rsidRPr="008B5F42" w:rsidRDefault="003F5095" w:rsidP="008F2556">
            <w:pPr>
              <w:pStyle w:val="TAC"/>
              <w:rPr>
                <w:lang w:val="en-US" w:eastAsia="zh-CN"/>
              </w:rPr>
            </w:pPr>
            <w:r>
              <w:rPr>
                <w:lang w:val="en-US" w:eastAsia="zh-CN"/>
              </w:rPr>
              <w:t>3</w:t>
            </w:r>
          </w:p>
        </w:tc>
        <w:tc>
          <w:tcPr>
            <w:tcW w:w="567" w:type="dxa"/>
          </w:tcPr>
          <w:p w14:paraId="744D482A" w14:textId="77777777" w:rsidR="003F5095" w:rsidRPr="008B5F42" w:rsidRDefault="003F5095" w:rsidP="008F2556">
            <w:pPr>
              <w:pStyle w:val="TAC"/>
              <w:rPr>
                <w:lang w:val="en-US" w:eastAsia="zh-CN"/>
              </w:rPr>
            </w:pPr>
            <w:r>
              <w:rPr>
                <w:lang w:val="en-US" w:eastAsia="zh-CN"/>
              </w:rPr>
              <w:t>1.5</w:t>
            </w:r>
          </w:p>
        </w:tc>
        <w:tc>
          <w:tcPr>
            <w:tcW w:w="567" w:type="dxa"/>
          </w:tcPr>
          <w:p w14:paraId="53D659C2" w14:textId="77777777" w:rsidR="003F5095" w:rsidRPr="008B5F42" w:rsidRDefault="003F5095" w:rsidP="008F2556">
            <w:pPr>
              <w:pStyle w:val="TAC"/>
              <w:rPr>
                <w:lang w:val="en-US" w:eastAsia="zh-CN"/>
              </w:rPr>
            </w:pPr>
            <w:r>
              <w:rPr>
                <w:lang w:val="en-US" w:eastAsia="zh-CN"/>
              </w:rPr>
              <w:t>1.5</w:t>
            </w:r>
          </w:p>
        </w:tc>
      </w:tr>
      <w:tr w:rsidR="003F5095" w14:paraId="17C0A423" w14:textId="77777777" w:rsidTr="008F2556">
        <w:tc>
          <w:tcPr>
            <w:tcW w:w="486" w:type="dxa"/>
          </w:tcPr>
          <w:p w14:paraId="2F257207" w14:textId="77777777" w:rsidR="003F5095" w:rsidRPr="004415F5" w:rsidRDefault="003F5095" w:rsidP="008F2556">
            <w:pPr>
              <w:pStyle w:val="TAC"/>
              <w:rPr>
                <w:lang w:val="en-US" w:eastAsia="zh-CN"/>
              </w:rPr>
            </w:pPr>
            <w:r>
              <w:rPr>
                <w:lang w:val="en-US" w:eastAsia="zh-CN"/>
              </w:rPr>
              <w:t>#2</w:t>
            </w:r>
          </w:p>
        </w:tc>
        <w:tc>
          <w:tcPr>
            <w:tcW w:w="496" w:type="dxa"/>
          </w:tcPr>
          <w:p w14:paraId="4A94375B" w14:textId="77777777" w:rsidR="003F5095" w:rsidRPr="008B5F42" w:rsidRDefault="003F5095" w:rsidP="008F2556">
            <w:pPr>
              <w:pStyle w:val="TAC"/>
              <w:rPr>
                <w:lang w:val="en-US" w:eastAsia="zh-CN"/>
              </w:rPr>
            </w:pPr>
            <w:r>
              <w:rPr>
                <w:lang w:val="en-US" w:eastAsia="zh-CN"/>
              </w:rPr>
              <w:t>6</w:t>
            </w:r>
          </w:p>
        </w:tc>
        <w:tc>
          <w:tcPr>
            <w:tcW w:w="500" w:type="dxa"/>
          </w:tcPr>
          <w:p w14:paraId="331C7C78" w14:textId="77777777" w:rsidR="003F5095" w:rsidRPr="008B5F42" w:rsidRDefault="003F5095" w:rsidP="008F2556">
            <w:pPr>
              <w:pStyle w:val="TAC"/>
              <w:rPr>
                <w:lang w:val="en-US" w:eastAsia="zh-CN"/>
              </w:rPr>
            </w:pPr>
            <w:r>
              <w:rPr>
                <w:lang w:val="en-US" w:eastAsia="zh-CN"/>
              </w:rPr>
              <w:t>4</w:t>
            </w:r>
          </w:p>
        </w:tc>
        <w:tc>
          <w:tcPr>
            <w:tcW w:w="497" w:type="dxa"/>
          </w:tcPr>
          <w:p w14:paraId="66DFDC56" w14:textId="77777777" w:rsidR="003F5095" w:rsidRPr="008B5F42" w:rsidRDefault="003F5095" w:rsidP="008F2556">
            <w:pPr>
              <w:pStyle w:val="TAC"/>
              <w:rPr>
                <w:lang w:val="en-US" w:eastAsia="zh-CN"/>
              </w:rPr>
            </w:pPr>
            <w:r>
              <w:rPr>
                <w:lang w:val="en-US" w:eastAsia="zh-CN"/>
              </w:rPr>
              <w:t>3</w:t>
            </w:r>
          </w:p>
        </w:tc>
        <w:tc>
          <w:tcPr>
            <w:tcW w:w="497" w:type="dxa"/>
          </w:tcPr>
          <w:p w14:paraId="3514B9CB" w14:textId="77777777" w:rsidR="003F5095" w:rsidRPr="008B5F42" w:rsidRDefault="003F5095" w:rsidP="008F2556">
            <w:pPr>
              <w:pStyle w:val="TAC"/>
              <w:rPr>
                <w:lang w:val="en-US" w:eastAsia="zh-CN"/>
              </w:rPr>
            </w:pPr>
            <w:r>
              <w:rPr>
                <w:lang w:val="en-US" w:eastAsia="zh-CN"/>
              </w:rPr>
              <w:t>-</w:t>
            </w:r>
          </w:p>
        </w:tc>
        <w:tc>
          <w:tcPr>
            <w:tcW w:w="567" w:type="dxa"/>
          </w:tcPr>
          <w:p w14:paraId="77285F75" w14:textId="77777777" w:rsidR="003F5095" w:rsidRPr="008B5F42" w:rsidRDefault="003F5095" w:rsidP="008F2556">
            <w:pPr>
              <w:pStyle w:val="TAC"/>
              <w:rPr>
                <w:lang w:val="en-US" w:eastAsia="zh-CN"/>
              </w:rPr>
            </w:pPr>
            <w:r>
              <w:rPr>
                <w:lang w:val="en-US" w:eastAsia="zh-CN"/>
              </w:rPr>
              <w:t>-</w:t>
            </w:r>
          </w:p>
        </w:tc>
        <w:tc>
          <w:tcPr>
            <w:tcW w:w="485" w:type="dxa"/>
          </w:tcPr>
          <w:p w14:paraId="62E30CFA" w14:textId="77777777" w:rsidR="003F5095" w:rsidRPr="008B5F42" w:rsidRDefault="003F5095" w:rsidP="008F2556">
            <w:pPr>
              <w:pStyle w:val="TAC"/>
              <w:rPr>
                <w:lang w:val="en-US" w:eastAsia="zh-CN"/>
              </w:rPr>
            </w:pPr>
            <w:r>
              <w:rPr>
                <w:lang w:val="en-US" w:eastAsia="zh-CN"/>
              </w:rPr>
              <w:t>-</w:t>
            </w:r>
          </w:p>
        </w:tc>
        <w:tc>
          <w:tcPr>
            <w:tcW w:w="497" w:type="dxa"/>
          </w:tcPr>
          <w:p w14:paraId="3B75CE3A" w14:textId="77777777" w:rsidR="003F5095" w:rsidRPr="008B5F42" w:rsidRDefault="003F5095" w:rsidP="008F2556">
            <w:pPr>
              <w:pStyle w:val="TAC"/>
              <w:rPr>
                <w:lang w:val="en-US" w:eastAsia="zh-CN"/>
              </w:rPr>
            </w:pPr>
            <w:r>
              <w:rPr>
                <w:lang w:val="en-US" w:eastAsia="zh-CN"/>
              </w:rPr>
              <w:t>3</w:t>
            </w:r>
          </w:p>
        </w:tc>
        <w:tc>
          <w:tcPr>
            <w:tcW w:w="500" w:type="dxa"/>
          </w:tcPr>
          <w:p w14:paraId="31756721" w14:textId="77777777" w:rsidR="003F5095" w:rsidRPr="008B5F42" w:rsidRDefault="003F5095" w:rsidP="008F2556">
            <w:pPr>
              <w:pStyle w:val="TAC"/>
              <w:rPr>
                <w:lang w:val="en-US" w:eastAsia="zh-CN"/>
              </w:rPr>
            </w:pPr>
            <w:r>
              <w:rPr>
                <w:lang w:val="en-US" w:eastAsia="zh-CN"/>
              </w:rPr>
              <w:t>1.5</w:t>
            </w:r>
          </w:p>
        </w:tc>
        <w:tc>
          <w:tcPr>
            <w:tcW w:w="497" w:type="dxa"/>
          </w:tcPr>
          <w:p w14:paraId="00023196" w14:textId="77777777" w:rsidR="003F5095" w:rsidRPr="008B5F42" w:rsidRDefault="003F5095" w:rsidP="008F2556">
            <w:pPr>
              <w:pStyle w:val="TAC"/>
              <w:rPr>
                <w:lang w:val="en-US" w:eastAsia="zh-CN"/>
              </w:rPr>
            </w:pPr>
            <w:r>
              <w:rPr>
                <w:lang w:val="en-US" w:eastAsia="zh-CN"/>
              </w:rPr>
              <w:t>0.1</w:t>
            </w:r>
          </w:p>
        </w:tc>
        <w:tc>
          <w:tcPr>
            <w:tcW w:w="497" w:type="dxa"/>
          </w:tcPr>
          <w:p w14:paraId="6F34FDBD" w14:textId="77777777" w:rsidR="003F5095" w:rsidRPr="008B5F42" w:rsidRDefault="003F5095" w:rsidP="008F2556">
            <w:pPr>
              <w:pStyle w:val="TAC"/>
              <w:rPr>
                <w:lang w:val="en-US" w:eastAsia="zh-CN"/>
              </w:rPr>
            </w:pPr>
            <w:r>
              <w:rPr>
                <w:lang w:val="en-US" w:eastAsia="zh-CN"/>
              </w:rPr>
              <w:t>3</w:t>
            </w:r>
          </w:p>
        </w:tc>
        <w:tc>
          <w:tcPr>
            <w:tcW w:w="500" w:type="dxa"/>
          </w:tcPr>
          <w:p w14:paraId="5EF728FB" w14:textId="77777777" w:rsidR="003F5095" w:rsidRPr="008B5F42" w:rsidRDefault="003F5095" w:rsidP="008F2556">
            <w:pPr>
              <w:pStyle w:val="TAC"/>
              <w:rPr>
                <w:lang w:val="en-US" w:eastAsia="zh-CN"/>
              </w:rPr>
            </w:pPr>
            <w:r>
              <w:rPr>
                <w:lang w:val="en-US" w:eastAsia="zh-CN"/>
              </w:rPr>
              <w:t>0.8</w:t>
            </w:r>
          </w:p>
        </w:tc>
        <w:tc>
          <w:tcPr>
            <w:tcW w:w="497" w:type="dxa"/>
          </w:tcPr>
          <w:p w14:paraId="4AEC0D69" w14:textId="77777777" w:rsidR="003F5095" w:rsidRPr="008B5F42" w:rsidRDefault="003F5095" w:rsidP="008F2556">
            <w:pPr>
              <w:pStyle w:val="TAC"/>
              <w:rPr>
                <w:lang w:val="en-US" w:eastAsia="zh-CN"/>
              </w:rPr>
            </w:pPr>
            <w:r>
              <w:rPr>
                <w:lang w:val="en-US" w:eastAsia="zh-CN"/>
              </w:rPr>
              <w:t>-</w:t>
            </w:r>
          </w:p>
        </w:tc>
        <w:tc>
          <w:tcPr>
            <w:tcW w:w="497" w:type="dxa"/>
          </w:tcPr>
          <w:p w14:paraId="5CCB4205" w14:textId="77777777" w:rsidR="003F5095" w:rsidRPr="008B5F42" w:rsidRDefault="003F5095" w:rsidP="008F2556">
            <w:pPr>
              <w:pStyle w:val="TAC"/>
              <w:rPr>
                <w:lang w:val="en-US" w:eastAsia="zh-CN"/>
              </w:rPr>
            </w:pPr>
            <w:r>
              <w:rPr>
                <w:lang w:val="en-US" w:eastAsia="zh-CN"/>
              </w:rPr>
              <w:t>-</w:t>
            </w:r>
          </w:p>
        </w:tc>
        <w:tc>
          <w:tcPr>
            <w:tcW w:w="500" w:type="dxa"/>
          </w:tcPr>
          <w:p w14:paraId="7CB0A197" w14:textId="77777777" w:rsidR="003F5095" w:rsidRPr="008B5F42" w:rsidRDefault="003F5095" w:rsidP="008F2556">
            <w:pPr>
              <w:pStyle w:val="TAC"/>
              <w:rPr>
                <w:lang w:val="en-US" w:eastAsia="zh-CN"/>
              </w:rPr>
            </w:pPr>
            <w:r>
              <w:rPr>
                <w:lang w:val="en-US" w:eastAsia="zh-CN"/>
              </w:rPr>
              <w:t>-</w:t>
            </w:r>
          </w:p>
        </w:tc>
        <w:tc>
          <w:tcPr>
            <w:tcW w:w="485" w:type="dxa"/>
          </w:tcPr>
          <w:p w14:paraId="1F340DA7" w14:textId="77777777" w:rsidR="003F5095" w:rsidRPr="008B5F42" w:rsidRDefault="003F5095" w:rsidP="008F2556">
            <w:pPr>
              <w:pStyle w:val="TAC"/>
              <w:rPr>
                <w:lang w:val="en-US" w:eastAsia="zh-CN"/>
              </w:rPr>
            </w:pPr>
            <w:r>
              <w:rPr>
                <w:lang w:val="en-US" w:eastAsia="zh-CN"/>
              </w:rPr>
              <w:t>-</w:t>
            </w:r>
          </w:p>
        </w:tc>
        <w:tc>
          <w:tcPr>
            <w:tcW w:w="497" w:type="dxa"/>
          </w:tcPr>
          <w:p w14:paraId="2AFC7372" w14:textId="77777777" w:rsidR="003F5095" w:rsidRPr="008B5F42" w:rsidRDefault="003F5095" w:rsidP="008F2556">
            <w:pPr>
              <w:pStyle w:val="TAC"/>
              <w:rPr>
                <w:lang w:val="en-US" w:eastAsia="zh-CN"/>
              </w:rPr>
            </w:pPr>
            <w:r>
              <w:rPr>
                <w:lang w:val="en-US" w:eastAsia="zh-CN"/>
              </w:rPr>
              <w:t>3</w:t>
            </w:r>
          </w:p>
        </w:tc>
        <w:tc>
          <w:tcPr>
            <w:tcW w:w="567" w:type="dxa"/>
          </w:tcPr>
          <w:p w14:paraId="31E5A399" w14:textId="77777777" w:rsidR="003F5095" w:rsidRPr="008B5F42" w:rsidRDefault="003F5095" w:rsidP="008F2556">
            <w:pPr>
              <w:pStyle w:val="TAC"/>
              <w:rPr>
                <w:lang w:val="en-US" w:eastAsia="zh-CN"/>
              </w:rPr>
            </w:pPr>
            <w:r>
              <w:rPr>
                <w:lang w:val="en-US" w:eastAsia="zh-CN"/>
              </w:rPr>
              <w:t>1.2</w:t>
            </w:r>
          </w:p>
        </w:tc>
        <w:tc>
          <w:tcPr>
            <w:tcW w:w="567" w:type="dxa"/>
          </w:tcPr>
          <w:p w14:paraId="51C1ED7D" w14:textId="77777777" w:rsidR="003F5095" w:rsidRPr="008B5F42" w:rsidRDefault="003F5095" w:rsidP="008F2556">
            <w:pPr>
              <w:pStyle w:val="TAC"/>
              <w:rPr>
                <w:lang w:val="en-US" w:eastAsia="zh-CN"/>
              </w:rPr>
            </w:pPr>
            <w:r>
              <w:rPr>
                <w:lang w:val="en-US" w:eastAsia="zh-CN"/>
              </w:rPr>
              <w:t>0.7</w:t>
            </w:r>
          </w:p>
        </w:tc>
      </w:tr>
      <w:tr w:rsidR="003F5095" w14:paraId="228B0127" w14:textId="77777777" w:rsidTr="008F2556">
        <w:tc>
          <w:tcPr>
            <w:tcW w:w="486" w:type="dxa"/>
          </w:tcPr>
          <w:p w14:paraId="54659061" w14:textId="77777777" w:rsidR="003F5095" w:rsidRPr="004415F5" w:rsidRDefault="003F5095" w:rsidP="008F2556">
            <w:pPr>
              <w:pStyle w:val="TAC"/>
              <w:rPr>
                <w:lang w:val="en-US" w:eastAsia="zh-CN"/>
              </w:rPr>
            </w:pPr>
            <w:r>
              <w:rPr>
                <w:lang w:val="en-US" w:eastAsia="zh-CN"/>
              </w:rPr>
              <w:t>#3</w:t>
            </w:r>
          </w:p>
        </w:tc>
        <w:tc>
          <w:tcPr>
            <w:tcW w:w="496" w:type="dxa"/>
          </w:tcPr>
          <w:p w14:paraId="5760C5E2" w14:textId="77777777" w:rsidR="003F5095" w:rsidRPr="008B5F42" w:rsidRDefault="003F5095" w:rsidP="008F2556">
            <w:pPr>
              <w:pStyle w:val="TAC"/>
              <w:rPr>
                <w:lang w:val="en-US" w:eastAsia="zh-CN"/>
              </w:rPr>
            </w:pPr>
            <w:r>
              <w:rPr>
                <w:lang w:val="en-US" w:eastAsia="zh-CN"/>
              </w:rPr>
              <w:t>5.5</w:t>
            </w:r>
          </w:p>
        </w:tc>
        <w:tc>
          <w:tcPr>
            <w:tcW w:w="500" w:type="dxa"/>
          </w:tcPr>
          <w:p w14:paraId="3694577A" w14:textId="77777777" w:rsidR="003F5095" w:rsidRPr="008B5F42" w:rsidRDefault="003F5095" w:rsidP="008F2556">
            <w:pPr>
              <w:pStyle w:val="TAC"/>
              <w:rPr>
                <w:lang w:val="en-US" w:eastAsia="zh-CN"/>
              </w:rPr>
            </w:pPr>
            <w:r>
              <w:rPr>
                <w:lang w:val="en-US" w:eastAsia="zh-CN"/>
              </w:rPr>
              <w:t>2</w:t>
            </w:r>
          </w:p>
        </w:tc>
        <w:tc>
          <w:tcPr>
            <w:tcW w:w="497" w:type="dxa"/>
          </w:tcPr>
          <w:p w14:paraId="73ECBE21" w14:textId="77777777" w:rsidR="003F5095" w:rsidRDefault="003F5095" w:rsidP="008F2556">
            <w:pPr>
              <w:pStyle w:val="TAC"/>
              <w:rPr>
                <w:lang w:eastAsia="zh-CN"/>
              </w:rPr>
            </w:pPr>
          </w:p>
        </w:tc>
        <w:tc>
          <w:tcPr>
            <w:tcW w:w="497" w:type="dxa"/>
          </w:tcPr>
          <w:p w14:paraId="5C46FDE2" w14:textId="77777777" w:rsidR="003F5095" w:rsidRDefault="003F5095" w:rsidP="008F2556">
            <w:pPr>
              <w:pStyle w:val="TAC"/>
              <w:rPr>
                <w:lang w:eastAsia="zh-CN"/>
              </w:rPr>
            </w:pPr>
          </w:p>
        </w:tc>
        <w:tc>
          <w:tcPr>
            <w:tcW w:w="567" w:type="dxa"/>
          </w:tcPr>
          <w:p w14:paraId="2A86B7B8" w14:textId="77777777" w:rsidR="003F5095" w:rsidRDefault="003F5095" w:rsidP="008F2556">
            <w:pPr>
              <w:pStyle w:val="TAC"/>
              <w:rPr>
                <w:lang w:eastAsia="zh-CN"/>
              </w:rPr>
            </w:pPr>
          </w:p>
        </w:tc>
        <w:tc>
          <w:tcPr>
            <w:tcW w:w="485" w:type="dxa"/>
          </w:tcPr>
          <w:p w14:paraId="0D42E7E9" w14:textId="77777777" w:rsidR="003F5095" w:rsidRDefault="003F5095" w:rsidP="008F2556">
            <w:pPr>
              <w:pStyle w:val="TAC"/>
              <w:rPr>
                <w:lang w:eastAsia="zh-CN"/>
              </w:rPr>
            </w:pPr>
          </w:p>
        </w:tc>
        <w:tc>
          <w:tcPr>
            <w:tcW w:w="497" w:type="dxa"/>
          </w:tcPr>
          <w:p w14:paraId="5AC795DB" w14:textId="77777777" w:rsidR="003F5095" w:rsidRDefault="003F5095" w:rsidP="008F2556">
            <w:pPr>
              <w:pStyle w:val="TAC"/>
              <w:rPr>
                <w:lang w:eastAsia="zh-CN"/>
              </w:rPr>
            </w:pPr>
          </w:p>
        </w:tc>
        <w:tc>
          <w:tcPr>
            <w:tcW w:w="500" w:type="dxa"/>
          </w:tcPr>
          <w:p w14:paraId="35CCE5F3" w14:textId="77777777" w:rsidR="003F5095" w:rsidRDefault="003F5095" w:rsidP="008F2556">
            <w:pPr>
              <w:pStyle w:val="TAC"/>
              <w:rPr>
                <w:lang w:eastAsia="zh-CN"/>
              </w:rPr>
            </w:pPr>
          </w:p>
        </w:tc>
        <w:tc>
          <w:tcPr>
            <w:tcW w:w="497" w:type="dxa"/>
          </w:tcPr>
          <w:p w14:paraId="109E6AA1" w14:textId="77777777" w:rsidR="003F5095" w:rsidRDefault="003F5095" w:rsidP="008F2556">
            <w:pPr>
              <w:pStyle w:val="TAC"/>
              <w:rPr>
                <w:lang w:eastAsia="zh-CN"/>
              </w:rPr>
            </w:pPr>
          </w:p>
        </w:tc>
        <w:tc>
          <w:tcPr>
            <w:tcW w:w="497" w:type="dxa"/>
          </w:tcPr>
          <w:p w14:paraId="286D63AD" w14:textId="77777777" w:rsidR="003F5095" w:rsidRDefault="003F5095" w:rsidP="008F2556">
            <w:pPr>
              <w:pStyle w:val="TAC"/>
              <w:rPr>
                <w:lang w:eastAsia="zh-CN"/>
              </w:rPr>
            </w:pPr>
          </w:p>
        </w:tc>
        <w:tc>
          <w:tcPr>
            <w:tcW w:w="500" w:type="dxa"/>
          </w:tcPr>
          <w:p w14:paraId="0795BEBD" w14:textId="77777777" w:rsidR="003F5095" w:rsidRDefault="003F5095" w:rsidP="008F2556">
            <w:pPr>
              <w:pStyle w:val="TAC"/>
              <w:rPr>
                <w:lang w:eastAsia="zh-CN"/>
              </w:rPr>
            </w:pPr>
          </w:p>
        </w:tc>
        <w:tc>
          <w:tcPr>
            <w:tcW w:w="497" w:type="dxa"/>
          </w:tcPr>
          <w:p w14:paraId="16C318CD" w14:textId="77777777" w:rsidR="003F5095" w:rsidRDefault="003F5095" w:rsidP="008F2556">
            <w:pPr>
              <w:pStyle w:val="TAC"/>
              <w:rPr>
                <w:lang w:eastAsia="zh-CN"/>
              </w:rPr>
            </w:pPr>
          </w:p>
        </w:tc>
        <w:tc>
          <w:tcPr>
            <w:tcW w:w="497" w:type="dxa"/>
          </w:tcPr>
          <w:p w14:paraId="559B3688" w14:textId="77777777" w:rsidR="003F5095" w:rsidRDefault="003F5095" w:rsidP="008F2556">
            <w:pPr>
              <w:pStyle w:val="TAC"/>
              <w:rPr>
                <w:lang w:eastAsia="zh-CN"/>
              </w:rPr>
            </w:pPr>
          </w:p>
        </w:tc>
        <w:tc>
          <w:tcPr>
            <w:tcW w:w="500" w:type="dxa"/>
          </w:tcPr>
          <w:p w14:paraId="3E87D2E0" w14:textId="77777777" w:rsidR="003F5095" w:rsidRDefault="003F5095" w:rsidP="008F2556">
            <w:pPr>
              <w:pStyle w:val="TAC"/>
              <w:rPr>
                <w:lang w:eastAsia="zh-CN"/>
              </w:rPr>
            </w:pPr>
          </w:p>
        </w:tc>
        <w:tc>
          <w:tcPr>
            <w:tcW w:w="485" w:type="dxa"/>
          </w:tcPr>
          <w:p w14:paraId="7BB1C28C" w14:textId="77777777" w:rsidR="003F5095" w:rsidRDefault="003F5095" w:rsidP="008F2556">
            <w:pPr>
              <w:pStyle w:val="TAC"/>
              <w:rPr>
                <w:lang w:eastAsia="zh-CN"/>
              </w:rPr>
            </w:pPr>
          </w:p>
        </w:tc>
        <w:tc>
          <w:tcPr>
            <w:tcW w:w="497" w:type="dxa"/>
          </w:tcPr>
          <w:p w14:paraId="6D8179A1" w14:textId="77777777" w:rsidR="003F5095" w:rsidRDefault="003F5095" w:rsidP="008F2556">
            <w:pPr>
              <w:pStyle w:val="TAC"/>
              <w:rPr>
                <w:lang w:eastAsia="zh-CN"/>
              </w:rPr>
            </w:pPr>
          </w:p>
        </w:tc>
        <w:tc>
          <w:tcPr>
            <w:tcW w:w="567" w:type="dxa"/>
          </w:tcPr>
          <w:p w14:paraId="1B241099" w14:textId="77777777" w:rsidR="003F5095" w:rsidRDefault="003F5095" w:rsidP="008F2556">
            <w:pPr>
              <w:pStyle w:val="TAC"/>
              <w:rPr>
                <w:lang w:eastAsia="zh-CN"/>
              </w:rPr>
            </w:pPr>
          </w:p>
        </w:tc>
        <w:tc>
          <w:tcPr>
            <w:tcW w:w="567" w:type="dxa"/>
          </w:tcPr>
          <w:p w14:paraId="519D81D7" w14:textId="77777777" w:rsidR="003F5095" w:rsidRDefault="003F5095" w:rsidP="008F2556">
            <w:pPr>
              <w:pStyle w:val="TAC"/>
              <w:rPr>
                <w:lang w:eastAsia="zh-CN"/>
              </w:rPr>
            </w:pPr>
          </w:p>
        </w:tc>
      </w:tr>
      <w:tr w:rsidR="003F5095" w14:paraId="5CBAE1DB" w14:textId="77777777" w:rsidTr="008F2556">
        <w:tc>
          <w:tcPr>
            <w:tcW w:w="486" w:type="dxa"/>
          </w:tcPr>
          <w:p w14:paraId="49B80C29" w14:textId="77777777" w:rsidR="003F5095" w:rsidRDefault="003F5095" w:rsidP="008F2556">
            <w:pPr>
              <w:pStyle w:val="TAC"/>
              <w:rPr>
                <w:lang w:val="en-US" w:eastAsia="zh-CN"/>
              </w:rPr>
            </w:pPr>
            <w:r>
              <w:rPr>
                <w:lang w:val="en-US" w:eastAsia="zh-CN"/>
              </w:rPr>
              <w:t>#4</w:t>
            </w:r>
          </w:p>
        </w:tc>
        <w:tc>
          <w:tcPr>
            <w:tcW w:w="496" w:type="dxa"/>
          </w:tcPr>
          <w:p w14:paraId="34B75650" w14:textId="77777777" w:rsidR="003F5095" w:rsidRDefault="003F5095" w:rsidP="008F2556">
            <w:pPr>
              <w:pStyle w:val="TAC"/>
              <w:rPr>
                <w:lang w:val="en-US" w:eastAsia="zh-CN"/>
              </w:rPr>
            </w:pPr>
            <w:r>
              <w:rPr>
                <w:lang w:val="en-US" w:eastAsia="zh-CN"/>
              </w:rPr>
              <w:t>9</w:t>
            </w:r>
          </w:p>
        </w:tc>
        <w:tc>
          <w:tcPr>
            <w:tcW w:w="500" w:type="dxa"/>
          </w:tcPr>
          <w:p w14:paraId="78771799" w14:textId="77777777" w:rsidR="003F5095" w:rsidRDefault="003F5095" w:rsidP="008F2556">
            <w:pPr>
              <w:pStyle w:val="TAC"/>
              <w:rPr>
                <w:lang w:val="en-US" w:eastAsia="zh-CN"/>
              </w:rPr>
            </w:pPr>
            <w:r>
              <w:rPr>
                <w:lang w:val="en-US" w:eastAsia="zh-CN"/>
              </w:rPr>
              <w:t>7.5</w:t>
            </w:r>
          </w:p>
        </w:tc>
        <w:tc>
          <w:tcPr>
            <w:tcW w:w="497" w:type="dxa"/>
          </w:tcPr>
          <w:p w14:paraId="0BD12EF0" w14:textId="77777777" w:rsidR="003F5095" w:rsidRDefault="003F5095" w:rsidP="008F2556">
            <w:pPr>
              <w:pStyle w:val="TAC"/>
              <w:rPr>
                <w:lang w:eastAsia="zh-CN"/>
              </w:rPr>
            </w:pPr>
            <w:r>
              <w:rPr>
                <w:lang w:eastAsia="zh-CN"/>
              </w:rPr>
              <w:t>6.5</w:t>
            </w:r>
          </w:p>
        </w:tc>
        <w:tc>
          <w:tcPr>
            <w:tcW w:w="497" w:type="dxa"/>
          </w:tcPr>
          <w:p w14:paraId="73026575" w14:textId="77777777" w:rsidR="003F5095" w:rsidRDefault="003F5095" w:rsidP="008F2556">
            <w:pPr>
              <w:pStyle w:val="TAC"/>
              <w:rPr>
                <w:lang w:eastAsia="zh-CN"/>
              </w:rPr>
            </w:pPr>
            <w:r>
              <w:rPr>
                <w:lang w:eastAsia="zh-CN"/>
              </w:rPr>
              <w:t>7</w:t>
            </w:r>
          </w:p>
        </w:tc>
        <w:tc>
          <w:tcPr>
            <w:tcW w:w="567" w:type="dxa"/>
          </w:tcPr>
          <w:p w14:paraId="3DFB2327" w14:textId="77777777" w:rsidR="003F5095" w:rsidRDefault="003F5095" w:rsidP="008F2556">
            <w:pPr>
              <w:pStyle w:val="TAC"/>
              <w:rPr>
                <w:lang w:eastAsia="zh-CN"/>
              </w:rPr>
            </w:pPr>
            <w:r>
              <w:rPr>
                <w:lang w:eastAsia="zh-CN"/>
              </w:rPr>
              <w:t>6</w:t>
            </w:r>
          </w:p>
        </w:tc>
        <w:tc>
          <w:tcPr>
            <w:tcW w:w="485" w:type="dxa"/>
          </w:tcPr>
          <w:p w14:paraId="66806D80" w14:textId="77777777" w:rsidR="003F5095" w:rsidRDefault="003F5095" w:rsidP="008F2556">
            <w:pPr>
              <w:pStyle w:val="TAC"/>
              <w:rPr>
                <w:lang w:eastAsia="zh-CN"/>
              </w:rPr>
            </w:pPr>
            <w:r>
              <w:rPr>
                <w:lang w:eastAsia="zh-CN"/>
              </w:rPr>
              <w:t>5</w:t>
            </w:r>
          </w:p>
        </w:tc>
        <w:tc>
          <w:tcPr>
            <w:tcW w:w="497" w:type="dxa"/>
          </w:tcPr>
          <w:p w14:paraId="67F5BBA3" w14:textId="77777777" w:rsidR="003F5095" w:rsidRDefault="003F5095" w:rsidP="008F2556">
            <w:pPr>
              <w:pStyle w:val="TAC"/>
              <w:rPr>
                <w:lang w:eastAsia="zh-CN"/>
              </w:rPr>
            </w:pPr>
            <w:r>
              <w:rPr>
                <w:lang w:eastAsia="zh-CN"/>
              </w:rPr>
              <w:t>5</w:t>
            </w:r>
          </w:p>
        </w:tc>
        <w:tc>
          <w:tcPr>
            <w:tcW w:w="500" w:type="dxa"/>
          </w:tcPr>
          <w:p w14:paraId="592C4AE2" w14:textId="77777777" w:rsidR="003F5095" w:rsidRDefault="003F5095" w:rsidP="008F2556">
            <w:pPr>
              <w:pStyle w:val="TAC"/>
              <w:rPr>
                <w:lang w:eastAsia="zh-CN"/>
              </w:rPr>
            </w:pPr>
            <w:r>
              <w:rPr>
                <w:lang w:eastAsia="zh-CN"/>
              </w:rPr>
              <w:t>3.5</w:t>
            </w:r>
          </w:p>
        </w:tc>
        <w:tc>
          <w:tcPr>
            <w:tcW w:w="497" w:type="dxa"/>
          </w:tcPr>
          <w:p w14:paraId="1341A4CF" w14:textId="77777777" w:rsidR="003F5095" w:rsidRDefault="003F5095" w:rsidP="008F2556">
            <w:pPr>
              <w:pStyle w:val="TAC"/>
              <w:rPr>
                <w:lang w:eastAsia="zh-CN"/>
              </w:rPr>
            </w:pPr>
            <w:r>
              <w:rPr>
                <w:lang w:eastAsia="zh-CN"/>
              </w:rPr>
              <w:t>2</w:t>
            </w:r>
          </w:p>
        </w:tc>
        <w:tc>
          <w:tcPr>
            <w:tcW w:w="497" w:type="dxa"/>
          </w:tcPr>
          <w:p w14:paraId="585C5178" w14:textId="77777777" w:rsidR="003F5095" w:rsidRDefault="003F5095" w:rsidP="008F2556">
            <w:pPr>
              <w:pStyle w:val="TAC"/>
              <w:rPr>
                <w:lang w:eastAsia="zh-CN"/>
              </w:rPr>
            </w:pPr>
          </w:p>
        </w:tc>
        <w:tc>
          <w:tcPr>
            <w:tcW w:w="500" w:type="dxa"/>
          </w:tcPr>
          <w:p w14:paraId="68AE523E" w14:textId="77777777" w:rsidR="003F5095" w:rsidRDefault="003F5095" w:rsidP="008F2556">
            <w:pPr>
              <w:pStyle w:val="TAC"/>
              <w:rPr>
                <w:lang w:eastAsia="zh-CN"/>
              </w:rPr>
            </w:pPr>
          </w:p>
        </w:tc>
        <w:tc>
          <w:tcPr>
            <w:tcW w:w="497" w:type="dxa"/>
          </w:tcPr>
          <w:p w14:paraId="0295F2B6" w14:textId="77777777" w:rsidR="003F5095" w:rsidRDefault="003F5095" w:rsidP="008F2556">
            <w:pPr>
              <w:pStyle w:val="TAC"/>
              <w:rPr>
                <w:lang w:eastAsia="zh-CN"/>
              </w:rPr>
            </w:pPr>
          </w:p>
        </w:tc>
        <w:tc>
          <w:tcPr>
            <w:tcW w:w="497" w:type="dxa"/>
          </w:tcPr>
          <w:p w14:paraId="4D8CEFF5" w14:textId="77777777" w:rsidR="003F5095" w:rsidRDefault="003F5095" w:rsidP="008F2556">
            <w:pPr>
              <w:pStyle w:val="TAC"/>
              <w:rPr>
                <w:lang w:eastAsia="zh-CN"/>
              </w:rPr>
            </w:pPr>
          </w:p>
        </w:tc>
        <w:tc>
          <w:tcPr>
            <w:tcW w:w="500" w:type="dxa"/>
          </w:tcPr>
          <w:p w14:paraId="32DE5A8E" w14:textId="77777777" w:rsidR="003F5095" w:rsidRDefault="003F5095" w:rsidP="008F2556">
            <w:pPr>
              <w:pStyle w:val="TAC"/>
              <w:rPr>
                <w:lang w:eastAsia="zh-CN"/>
              </w:rPr>
            </w:pPr>
          </w:p>
        </w:tc>
        <w:tc>
          <w:tcPr>
            <w:tcW w:w="485" w:type="dxa"/>
          </w:tcPr>
          <w:p w14:paraId="1744CE2F" w14:textId="77777777" w:rsidR="003F5095" w:rsidRDefault="003F5095" w:rsidP="008F2556">
            <w:pPr>
              <w:pStyle w:val="TAC"/>
              <w:rPr>
                <w:lang w:eastAsia="zh-CN"/>
              </w:rPr>
            </w:pPr>
          </w:p>
        </w:tc>
        <w:tc>
          <w:tcPr>
            <w:tcW w:w="497" w:type="dxa"/>
          </w:tcPr>
          <w:p w14:paraId="45A69753" w14:textId="77777777" w:rsidR="003F5095" w:rsidRDefault="003F5095" w:rsidP="008F2556">
            <w:pPr>
              <w:pStyle w:val="TAC"/>
              <w:rPr>
                <w:lang w:eastAsia="zh-CN"/>
              </w:rPr>
            </w:pPr>
          </w:p>
        </w:tc>
        <w:tc>
          <w:tcPr>
            <w:tcW w:w="567" w:type="dxa"/>
          </w:tcPr>
          <w:p w14:paraId="2308121D" w14:textId="77777777" w:rsidR="003F5095" w:rsidRDefault="003F5095" w:rsidP="008F2556">
            <w:pPr>
              <w:pStyle w:val="TAC"/>
              <w:rPr>
                <w:lang w:eastAsia="zh-CN"/>
              </w:rPr>
            </w:pPr>
          </w:p>
        </w:tc>
        <w:tc>
          <w:tcPr>
            <w:tcW w:w="567" w:type="dxa"/>
          </w:tcPr>
          <w:p w14:paraId="07AB968A" w14:textId="77777777" w:rsidR="003F5095" w:rsidRDefault="003F5095" w:rsidP="008F2556">
            <w:pPr>
              <w:pStyle w:val="TAC"/>
              <w:rPr>
                <w:lang w:eastAsia="zh-CN"/>
              </w:rPr>
            </w:pPr>
            <w:r>
              <w:rPr>
                <w:lang w:eastAsia="zh-CN"/>
              </w:rPr>
              <w:t>1</w:t>
            </w:r>
          </w:p>
        </w:tc>
      </w:tr>
      <w:tr w:rsidR="003F5095" w14:paraId="70455557" w14:textId="77777777" w:rsidTr="008F2556">
        <w:tc>
          <w:tcPr>
            <w:tcW w:w="486" w:type="dxa"/>
          </w:tcPr>
          <w:p w14:paraId="08777178" w14:textId="77777777" w:rsidR="003F5095" w:rsidRPr="00D73683" w:rsidRDefault="003F5095" w:rsidP="008F2556">
            <w:pPr>
              <w:pStyle w:val="TAC"/>
              <w:rPr>
                <w:b/>
                <w:bCs/>
                <w:lang w:val="en-US" w:eastAsia="zh-CN"/>
              </w:rPr>
            </w:pPr>
            <w:r w:rsidRPr="00D73683">
              <w:rPr>
                <w:b/>
                <w:bCs/>
                <w:lang w:val="en-US" w:eastAsia="zh-CN"/>
              </w:rPr>
              <w:t>=&gt;</w:t>
            </w:r>
          </w:p>
        </w:tc>
        <w:tc>
          <w:tcPr>
            <w:tcW w:w="496" w:type="dxa"/>
          </w:tcPr>
          <w:p w14:paraId="6948B313" w14:textId="77777777" w:rsidR="003F5095" w:rsidRPr="00D73683" w:rsidRDefault="003F5095" w:rsidP="008F2556">
            <w:pPr>
              <w:pStyle w:val="TAC"/>
              <w:rPr>
                <w:lang w:val="en-US" w:eastAsia="zh-CN"/>
              </w:rPr>
            </w:pPr>
            <w:r>
              <w:rPr>
                <w:lang w:val="en-US" w:eastAsia="zh-CN"/>
              </w:rPr>
              <w:t>6</w:t>
            </w:r>
          </w:p>
        </w:tc>
        <w:tc>
          <w:tcPr>
            <w:tcW w:w="500" w:type="dxa"/>
          </w:tcPr>
          <w:p w14:paraId="250ADFBB" w14:textId="77777777" w:rsidR="003F5095" w:rsidRPr="00D73683" w:rsidRDefault="003F5095" w:rsidP="008F2556">
            <w:pPr>
              <w:pStyle w:val="TAC"/>
              <w:rPr>
                <w:lang w:val="en-US" w:eastAsia="zh-CN"/>
              </w:rPr>
            </w:pPr>
            <w:r>
              <w:rPr>
                <w:lang w:val="en-US" w:eastAsia="zh-CN"/>
              </w:rPr>
              <w:t>4</w:t>
            </w:r>
          </w:p>
        </w:tc>
        <w:tc>
          <w:tcPr>
            <w:tcW w:w="497" w:type="dxa"/>
          </w:tcPr>
          <w:p w14:paraId="2D35DE21" w14:textId="77777777" w:rsidR="003F5095" w:rsidRPr="00D73683" w:rsidRDefault="003F5095" w:rsidP="008F2556">
            <w:pPr>
              <w:pStyle w:val="TAC"/>
              <w:rPr>
                <w:lang w:val="en-US" w:eastAsia="zh-CN"/>
              </w:rPr>
            </w:pPr>
            <w:r>
              <w:rPr>
                <w:lang w:val="en-US" w:eastAsia="zh-CN"/>
              </w:rPr>
              <w:t>3</w:t>
            </w:r>
          </w:p>
        </w:tc>
        <w:tc>
          <w:tcPr>
            <w:tcW w:w="497" w:type="dxa"/>
          </w:tcPr>
          <w:p w14:paraId="06975FA0" w14:textId="77777777" w:rsidR="003F5095" w:rsidRPr="00D73683" w:rsidRDefault="003F5095" w:rsidP="008F2556">
            <w:pPr>
              <w:pStyle w:val="TAC"/>
              <w:rPr>
                <w:lang w:val="en-US" w:eastAsia="zh-CN"/>
              </w:rPr>
            </w:pPr>
            <w:r>
              <w:rPr>
                <w:lang w:val="en-US" w:eastAsia="zh-CN"/>
              </w:rPr>
              <w:t>4</w:t>
            </w:r>
          </w:p>
        </w:tc>
        <w:tc>
          <w:tcPr>
            <w:tcW w:w="567" w:type="dxa"/>
          </w:tcPr>
          <w:p w14:paraId="783C231C" w14:textId="77777777" w:rsidR="003F5095" w:rsidRPr="00D73683" w:rsidRDefault="003F5095" w:rsidP="008F2556">
            <w:pPr>
              <w:pStyle w:val="TAC"/>
              <w:rPr>
                <w:lang w:val="en-US" w:eastAsia="zh-CN"/>
              </w:rPr>
            </w:pPr>
            <w:r>
              <w:rPr>
                <w:lang w:val="en-US" w:eastAsia="zh-CN"/>
              </w:rPr>
              <w:t>2.5</w:t>
            </w:r>
          </w:p>
        </w:tc>
        <w:tc>
          <w:tcPr>
            <w:tcW w:w="485" w:type="dxa"/>
          </w:tcPr>
          <w:p w14:paraId="361BECE6" w14:textId="77777777" w:rsidR="003F5095" w:rsidRPr="00D73683" w:rsidRDefault="003F5095" w:rsidP="008F2556">
            <w:pPr>
              <w:pStyle w:val="TAC"/>
              <w:rPr>
                <w:lang w:val="en-US" w:eastAsia="zh-CN"/>
              </w:rPr>
            </w:pPr>
            <w:r>
              <w:rPr>
                <w:lang w:val="en-US" w:eastAsia="zh-CN"/>
              </w:rPr>
              <w:t>1</w:t>
            </w:r>
          </w:p>
        </w:tc>
        <w:tc>
          <w:tcPr>
            <w:tcW w:w="497" w:type="dxa"/>
          </w:tcPr>
          <w:p w14:paraId="685BF39E" w14:textId="77777777" w:rsidR="003F5095" w:rsidRPr="00D73683" w:rsidRDefault="003F5095" w:rsidP="008F2556">
            <w:pPr>
              <w:pStyle w:val="TAC"/>
              <w:rPr>
                <w:lang w:val="en-US" w:eastAsia="zh-CN"/>
              </w:rPr>
            </w:pPr>
          </w:p>
        </w:tc>
        <w:tc>
          <w:tcPr>
            <w:tcW w:w="500" w:type="dxa"/>
          </w:tcPr>
          <w:p w14:paraId="2A9DD9DA" w14:textId="77777777" w:rsidR="003F5095" w:rsidRPr="00D73683" w:rsidRDefault="003F5095" w:rsidP="008F2556">
            <w:pPr>
              <w:pStyle w:val="TAC"/>
              <w:rPr>
                <w:lang w:val="en-US" w:eastAsia="zh-CN"/>
              </w:rPr>
            </w:pPr>
          </w:p>
        </w:tc>
        <w:tc>
          <w:tcPr>
            <w:tcW w:w="497" w:type="dxa"/>
          </w:tcPr>
          <w:p w14:paraId="04BB57CA" w14:textId="77777777" w:rsidR="003F5095" w:rsidRPr="00D73683" w:rsidRDefault="003F5095" w:rsidP="008F2556">
            <w:pPr>
              <w:pStyle w:val="TAC"/>
              <w:rPr>
                <w:lang w:val="en-US" w:eastAsia="zh-CN"/>
              </w:rPr>
            </w:pPr>
          </w:p>
        </w:tc>
        <w:tc>
          <w:tcPr>
            <w:tcW w:w="497" w:type="dxa"/>
          </w:tcPr>
          <w:p w14:paraId="2223A0D3" w14:textId="77777777" w:rsidR="003F5095" w:rsidRPr="00D73683" w:rsidRDefault="003F5095" w:rsidP="008F2556">
            <w:pPr>
              <w:pStyle w:val="TAC"/>
              <w:rPr>
                <w:lang w:val="en-US" w:eastAsia="zh-CN"/>
              </w:rPr>
            </w:pPr>
          </w:p>
        </w:tc>
        <w:tc>
          <w:tcPr>
            <w:tcW w:w="500" w:type="dxa"/>
          </w:tcPr>
          <w:p w14:paraId="4BDD7A38" w14:textId="77777777" w:rsidR="003F5095" w:rsidRDefault="003F5095" w:rsidP="008F2556">
            <w:pPr>
              <w:pStyle w:val="TAC"/>
              <w:rPr>
                <w:lang w:eastAsia="zh-CN"/>
              </w:rPr>
            </w:pPr>
          </w:p>
        </w:tc>
        <w:tc>
          <w:tcPr>
            <w:tcW w:w="497" w:type="dxa"/>
          </w:tcPr>
          <w:p w14:paraId="0AA69FB2" w14:textId="77777777" w:rsidR="003F5095" w:rsidRDefault="003F5095" w:rsidP="008F2556">
            <w:pPr>
              <w:pStyle w:val="TAC"/>
              <w:rPr>
                <w:lang w:eastAsia="zh-CN"/>
              </w:rPr>
            </w:pPr>
          </w:p>
        </w:tc>
        <w:tc>
          <w:tcPr>
            <w:tcW w:w="497" w:type="dxa"/>
          </w:tcPr>
          <w:p w14:paraId="354931FA" w14:textId="77777777" w:rsidR="003F5095" w:rsidRPr="00D73683" w:rsidRDefault="003F5095" w:rsidP="008F2556">
            <w:pPr>
              <w:pStyle w:val="TAC"/>
              <w:rPr>
                <w:lang w:val="en-US" w:eastAsia="zh-CN"/>
              </w:rPr>
            </w:pPr>
            <w:r>
              <w:rPr>
                <w:lang w:val="en-US" w:eastAsia="zh-CN"/>
              </w:rPr>
              <w:t>3</w:t>
            </w:r>
          </w:p>
        </w:tc>
        <w:tc>
          <w:tcPr>
            <w:tcW w:w="500" w:type="dxa"/>
          </w:tcPr>
          <w:p w14:paraId="540F1424" w14:textId="77777777" w:rsidR="003F5095" w:rsidRPr="00D73683" w:rsidRDefault="003F5095" w:rsidP="008F2556">
            <w:pPr>
              <w:pStyle w:val="TAC"/>
              <w:rPr>
                <w:lang w:val="en-US" w:eastAsia="zh-CN"/>
              </w:rPr>
            </w:pPr>
            <w:r>
              <w:rPr>
                <w:lang w:val="en-US" w:eastAsia="zh-CN"/>
              </w:rPr>
              <w:t>1</w:t>
            </w:r>
          </w:p>
        </w:tc>
        <w:tc>
          <w:tcPr>
            <w:tcW w:w="485" w:type="dxa"/>
          </w:tcPr>
          <w:p w14:paraId="61849E7D" w14:textId="77777777" w:rsidR="003F5095" w:rsidRPr="00D73683" w:rsidRDefault="003F5095" w:rsidP="008F2556">
            <w:pPr>
              <w:pStyle w:val="TAC"/>
              <w:rPr>
                <w:lang w:val="en-US" w:eastAsia="zh-CN"/>
              </w:rPr>
            </w:pPr>
            <w:r>
              <w:rPr>
                <w:lang w:val="en-US" w:eastAsia="zh-CN"/>
              </w:rPr>
              <w:t>1</w:t>
            </w:r>
          </w:p>
        </w:tc>
        <w:tc>
          <w:tcPr>
            <w:tcW w:w="497" w:type="dxa"/>
          </w:tcPr>
          <w:p w14:paraId="37C11374" w14:textId="77777777" w:rsidR="003F5095" w:rsidRPr="00D73683" w:rsidRDefault="003F5095" w:rsidP="008F2556">
            <w:pPr>
              <w:pStyle w:val="TAC"/>
              <w:rPr>
                <w:lang w:val="en-US" w:eastAsia="zh-CN"/>
              </w:rPr>
            </w:pPr>
            <w:r>
              <w:rPr>
                <w:lang w:val="en-US" w:eastAsia="zh-CN"/>
              </w:rPr>
              <w:t>3</w:t>
            </w:r>
          </w:p>
        </w:tc>
        <w:tc>
          <w:tcPr>
            <w:tcW w:w="567" w:type="dxa"/>
          </w:tcPr>
          <w:p w14:paraId="05140E27" w14:textId="77777777" w:rsidR="003F5095" w:rsidRPr="00D73683" w:rsidRDefault="003F5095" w:rsidP="008F2556">
            <w:pPr>
              <w:pStyle w:val="TAC"/>
              <w:rPr>
                <w:lang w:val="en-US" w:eastAsia="zh-CN"/>
              </w:rPr>
            </w:pPr>
            <w:r>
              <w:rPr>
                <w:lang w:val="en-US" w:eastAsia="zh-CN"/>
              </w:rPr>
              <w:t>1.5</w:t>
            </w:r>
          </w:p>
        </w:tc>
        <w:tc>
          <w:tcPr>
            <w:tcW w:w="567" w:type="dxa"/>
          </w:tcPr>
          <w:p w14:paraId="6D6FACCE" w14:textId="77777777" w:rsidR="003F5095" w:rsidRPr="00D73683" w:rsidRDefault="003F5095" w:rsidP="008F2556">
            <w:pPr>
              <w:pStyle w:val="TAC"/>
              <w:rPr>
                <w:lang w:val="en-US" w:eastAsia="zh-CN"/>
              </w:rPr>
            </w:pPr>
            <w:r>
              <w:rPr>
                <w:lang w:val="en-US" w:eastAsia="zh-CN"/>
              </w:rPr>
              <w:t>1.5</w:t>
            </w:r>
          </w:p>
        </w:tc>
      </w:tr>
      <w:tr w:rsidR="003F5095" w14:paraId="2B874D26" w14:textId="77777777" w:rsidTr="008F2556">
        <w:tc>
          <w:tcPr>
            <w:tcW w:w="486" w:type="dxa"/>
          </w:tcPr>
          <w:p w14:paraId="2EE7EA36" w14:textId="77777777" w:rsidR="003F5095" w:rsidRDefault="003F5095" w:rsidP="008F2556">
            <w:pPr>
              <w:pStyle w:val="TAC"/>
              <w:rPr>
                <w:lang w:eastAsia="zh-CN"/>
              </w:rPr>
            </w:pPr>
          </w:p>
        </w:tc>
        <w:tc>
          <w:tcPr>
            <w:tcW w:w="9143" w:type="dxa"/>
            <w:gridSpan w:val="18"/>
          </w:tcPr>
          <w:p w14:paraId="1210D9FC" w14:textId="77777777" w:rsidR="003F5095" w:rsidRPr="00C93AC4" w:rsidRDefault="003F5095" w:rsidP="008F2556">
            <w:pPr>
              <w:pStyle w:val="TAC"/>
              <w:rPr>
                <w:b/>
                <w:bCs/>
                <w:lang w:val="en-US" w:eastAsia="zh-CN"/>
              </w:rPr>
            </w:pPr>
            <w:r w:rsidRPr="00C93AC4">
              <w:rPr>
                <w:b/>
                <w:bCs/>
                <w:lang w:val="en-US" w:eastAsia="zh-CN"/>
              </w:rPr>
              <w:t>FCC regulatory domain</w:t>
            </w:r>
          </w:p>
        </w:tc>
      </w:tr>
      <w:tr w:rsidR="003F5095" w14:paraId="23D31C85" w14:textId="77777777" w:rsidTr="008F2556">
        <w:tc>
          <w:tcPr>
            <w:tcW w:w="486" w:type="dxa"/>
          </w:tcPr>
          <w:p w14:paraId="00A771EA" w14:textId="77777777" w:rsidR="003F5095" w:rsidRPr="00D73683" w:rsidRDefault="003F5095" w:rsidP="008F2556">
            <w:pPr>
              <w:pStyle w:val="TAC"/>
              <w:rPr>
                <w:lang w:val="en-US" w:eastAsia="zh-CN"/>
              </w:rPr>
            </w:pPr>
            <w:r>
              <w:rPr>
                <w:lang w:val="en-US" w:eastAsia="zh-CN"/>
              </w:rPr>
              <w:t>#1</w:t>
            </w:r>
          </w:p>
        </w:tc>
        <w:tc>
          <w:tcPr>
            <w:tcW w:w="496" w:type="dxa"/>
          </w:tcPr>
          <w:p w14:paraId="32C9DFF2" w14:textId="77777777" w:rsidR="003F5095" w:rsidRDefault="003F5095" w:rsidP="008F2556">
            <w:pPr>
              <w:pStyle w:val="TAC"/>
              <w:rPr>
                <w:lang w:eastAsia="zh-CN"/>
              </w:rPr>
            </w:pPr>
            <w:r>
              <w:rPr>
                <w:lang w:val="en-US" w:eastAsia="zh-CN"/>
              </w:rPr>
              <w:t>6</w:t>
            </w:r>
          </w:p>
        </w:tc>
        <w:tc>
          <w:tcPr>
            <w:tcW w:w="500" w:type="dxa"/>
          </w:tcPr>
          <w:p w14:paraId="05A11AC4" w14:textId="77777777" w:rsidR="003F5095" w:rsidRDefault="003F5095" w:rsidP="008F2556">
            <w:pPr>
              <w:pStyle w:val="TAC"/>
              <w:rPr>
                <w:lang w:eastAsia="zh-CN"/>
              </w:rPr>
            </w:pPr>
            <w:r>
              <w:rPr>
                <w:lang w:val="en-US" w:eastAsia="zh-CN"/>
              </w:rPr>
              <w:t>3.5</w:t>
            </w:r>
          </w:p>
        </w:tc>
        <w:tc>
          <w:tcPr>
            <w:tcW w:w="497" w:type="dxa"/>
          </w:tcPr>
          <w:p w14:paraId="108C73A3" w14:textId="77777777" w:rsidR="003F5095" w:rsidRDefault="003F5095" w:rsidP="008F2556">
            <w:pPr>
              <w:pStyle w:val="TAC"/>
              <w:rPr>
                <w:lang w:eastAsia="zh-CN"/>
              </w:rPr>
            </w:pPr>
            <w:r>
              <w:rPr>
                <w:lang w:val="en-US" w:eastAsia="zh-CN"/>
              </w:rPr>
              <w:t>2.5</w:t>
            </w:r>
          </w:p>
        </w:tc>
        <w:tc>
          <w:tcPr>
            <w:tcW w:w="497" w:type="dxa"/>
          </w:tcPr>
          <w:p w14:paraId="773CE64D" w14:textId="77777777" w:rsidR="003F5095" w:rsidRDefault="003F5095" w:rsidP="008F2556">
            <w:pPr>
              <w:pStyle w:val="TAC"/>
              <w:rPr>
                <w:lang w:eastAsia="zh-CN"/>
              </w:rPr>
            </w:pPr>
            <w:r>
              <w:rPr>
                <w:lang w:val="en-US" w:eastAsia="zh-CN"/>
              </w:rPr>
              <w:t>4</w:t>
            </w:r>
          </w:p>
        </w:tc>
        <w:tc>
          <w:tcPr>
            <w:tcW w:w="567" w:type="dxa"/>
          </w:tcPr>
          <w:p w14:paraId="765C155D" w14:textId="77777777" w:rsidR="003F5095" w:rsidRDefault="003F5095" w:rsidP="008F2556">
            <w:pPr>
              <w:pStyle w:val="TAC"/>
              <w:rPr>
                <w:lang w:eastAsia="zh-CN"/>
              </w:rPr>
            </w:pPr>
            <w:r>
              <w:rPr>
                <w:lang w:val="en-US" w:eastAsia="zh-CN"/>
              </w:rPr>
              <w:t>2.5</w:t>
            </w:r>
          </w:p>
        </w:tc>
        <w:tc>
          <w:tcPr>
            <w:tcW w:w="485" w:type="dxa"/>
          </w:tcPr>
          <w:p w14:paraId="45AC7CE8" w14:textId="77777777" w:rsidR="003F5095" w:rsidRDefault="003F5095" w:rsidP="008F2556">
            <w:pPr>
              <w:pStyle w:val="TAC"/>
              <w:rPr>
                <w:lang w:eastAsia="zh-CN"/>
              </w:rPr>
            </w:pPr>
            <w:r>
              <w:rPr>
                <w:lang w:val="en-US" w:eastAsia="zh-CN"/>
              </w:rPr>
              <w:t>1</w:t>
            </w:r>
          </w:p>
        </w:tc>
        <w:tc>
          <w:tcPr>
            <w:tcW w:w="497" w:type="dxa"/>
          </w:tcPr>
          <w:p w14:paraId="0540AE52" w14:textId="77777777" w:rsidR="003F5095" w:rsidRDefault="003F5095" w:rsidP="008F2556">
            <w:pPr>
              <w:pStyle w:val="TAC"/>
              <w:rPr>
                <w:lang w:eastAsia="zh-CN"/>
              </w:rPr>
            </w:pPr>
            <w:r>
              <w:rPr>
                <w:lang w:val="en-US" w:eastAsia="zh-CN"/>
              </w:rPr>
              <w:t>3</w:t>
            </w:r>
          </w:p>
        </w:tc>
        <w:tc>
          <w:tcPr>
            <w:tcW w:w="500" w:type="dxa"/>
          </w:tcPr>
          <w:p w14:paraId="1D6C31B2" w14:textId="77777777" w:rsidR="003F5095" w:rsidRDefault="003F5095" w:rsidP="008F2556">
            <w:pPr>
              <w:pStyle w:val="TAC"/>
              <w:rPr>
                <w:lang w:eastAsia="zh-CN"/>
              </w:rPr>
            </w:pPr>
            <w:r>
              <w:rPr>
                <w:lang w:val="en-US" w:eastAsia="zh-CN"/>
              </w:rPr>
              <w:t>1</w:t>
            </w:r>
          </w:p>
        </w:tc>
        <w:tc>
          <w:tcPr>
            <w:tcW w:w="497" w:type="dxa"/>
          </w:tcPr>
          <w:p w14:paraId="5ABB2C17" w14:textId="77777777" w:rsidR="003F5095" w:rsidRDefault="003F5095" w:rsidP="008F2556">
            <w:pPr>
              <w:pStyle w:val="TAC"/>
              <w:rPr>
                <w:lang w:eastAsia="zh-CN"/>
              </w:rPr>
            </w:pPr>
            <w:r>
              <w:rPr>
                <w:lang w:val="en-US" w:eastAsia="zh-CN"/>
              </w:rPr>
              <w:t>0.5</w:t>
            </w:r>
          </w:p>
        </w:tc>
        <w:tc>
          <w:tcPr>
            <w:tcW w:w="497" w:type="dxa"/>
          </w:tcPr>
          <w:p w14:paraId="5997518F" w14:textId="77777777" w:rsidR="003F5095" w:rsidRDefault="003F5095" w:rsidP="008F2556">
            <w:pPr>
              <w:pStyle w:val="TAC"/>
              <w:rPr>
                <w:lang w:eastAsia="zh-CN"/>
              </w:rPr>
            </w:pPr>
            <w:r>
              <w:rPr>
                <w:lang w:val="en-US" w:eastAsia="zh-CN"/>
              </w:rPr>
              <w:t>3</w:t>
            </w:r>
          </w:p>
        </w:tc>
        <w:tc>
          <w:tcPr>
            <w:tcW w:w="500" w:type="dxa"/>
          </w:tcPr>
          <w:p w14:paraId="1D20C7AC" w14:textId="77777777" w:rsidR="003F5095" w:rsidRDefault="003F5095" w:rsidP="008F2556">
            <w:pPr>
              <w:pStyle w:val="TAC"/>
              <w:rPr>
                <w:lang w:eastAsia="zh-CN"/>
              </w:rPr>
            </w:pPr>
            <w:r>
              <w:rPr>
                <w:lang w:val="en-US" w:eastAsia="zh-CN"/>
              </w:rPr>
              <w:t>1</w:t>
            </w:r>
          </w:p>
        </w:tc>
        <w:tc>
          <w:tcPr>
            <w:tcW w:w="497" w:type="dxa"/>
          </w:tcPr>
          <w:p w14:paraId="0D98DA78" w14:textId="77777777" w:rsidR="003F5095" w:rsidRDefault="003F5095" w:rsidP="008F2556">
            <w:pPr>
              <w:pStyle w:val="TAC"/>
              <w:rPr>
                <w:lang w:eastAsia="zh-CN"/>
              </w:rPr>
            </w:pPr>
            <w:r>
              <w:rPr>
                <w:lang w:val="en-US" w:eastAsia="zh-CN"/>
              </w:rPr>
              <w:t>0.5</w:t>
            </w:r>
          </w:p>
        </w:tc>
        <w:tc>
          <w:tcPr>
            <w:tcW w:w="497" w:type="dxa"/>
          </w:tcPr>
          <w:p w14:paraId="3C01DDEC" w14:textId="77777777" w:rsidR="003F5095" w:rsidRDefault="003F5095" w:rsidP="008F2556">
            <w:pPr>
              <w:pStyle w:val="TAC"/>
              <w:rPr>
                <w:lang w:eastAsia="zh-CN"/>
              </w:rPr>
            </w:pPr>
          </w:p>
        </w:tc>
        <w:tc>
          <w:tcPr>
            <w:tcW w:w="500" w:type="dxa"/>
          </w:tcPr>
          <w:p w14:paraId="2EAB86A5" w14:textId="77777777" w:rsidR="003F5095" w:rsidRDefault="003F5095" w:rsidP="008F2556">
            <w:pPr>
              <w:pStyle w:val="TAC"/>
              <w:rPr>
                <w:lang w:eastAsia="zh-CN"/>
              </w:rPr>
            </w:pPr>
          </w:p>
        </w:tc>
        <w:tc>
          <w:tcPr>
            <w:tcW w:w="485" w:type="dxa"/>
          </w:tcPr>
          <w:p w14:paraId="05592E9A" w14:textId="77777777" w:rsidR="003F5095" w:rsidRDefault="003F5095" w:rsidP="008F2556">
            <w:pPr>
              <w:pStyle w:val="TAC"/>
              <w:rPr>
                <w:lang w:eastAsia="zh-CN"/>
              </w:rPr>
            </w:pPr>
          </w:p>
        </w:tc>
        <w:tc>
          <w:tcPr>
            <w:tcW w:w="497" w:type="dxa"/>
          </w:tcPr>
          <w:p w14:paraId="495D886F" w14:textId="77777777" w:rsidR="003F5095" w:rsidRPr="00D73683" w:rsidRDefault="003F5095" w:rsidP="008F2556">
            <w:pPr>
              <w:pStyle w:val="TAC"/>
              <w:rPr>
                <w:lang w:val="en-US" w:eastAsia="zh-CN"/>
              </w:rPr>
            </w:pPr>
            <w:r>
              <w:rPr>
                <w:lang w:val="en-US" w:eastAsia="zh-CN"/>
              </w:rPr>
              <w:t>3</w:t>
            </w:r>
          </w:p>
        </w:tc>
        <w:tc>
          <w:tcPr>
            <w:tcW w:w="567" w:type="dxa"/>
          </w:tcPr>
          <w:p w14:paraId="2447F6E6" w14:textId="77777777" w:rsidR="003F5095" w:rsidRPr="00D73683" w:rsidRDefault="003F5095" w:rsidP="008F2556">
            <w:pPr>
              <w:pStyle w:val="TAC"/>
              <w:rPr>
                <w:lang w:val="en-US" w:eastAsia="zh-CN"/>
              </w:rPr>
            </w:pPr>
            <w:r>
              <w:rPr>
                <w:lang w:val="en-US" w:eastAsia="zh-CN"/>
              </w:rPr>
              <w:t>1</w:t>
            </w:r>
          </w:p>
        </w:tc>
        <w:tc>
          <w:tcPr>
            <w:tcW w:w="567" w:type="dxa"/>
          </w:tcPr>
          <w:p w14:paraId="77D79098" w14:textId="77777777" w:rsidR="003F5095" w:rsidRPr="00D73683" w:rsidRDefault="003F5095" w:rsidP="008F2556">
            <w:pPr>
              <w:pStyle w:val="TAC"/>
              <w:rPr>
                <w:lang w:val="en-US" w:eastAsia="zh-CN"/>
              </w:rPr>
            </w:pPr>
            <w:r>
              <w:rPr>
                <w:lang w:val="en-US" w:eastAsia="zh-CN"/>
              </w:rPr>
              <w:t>0.5</w:t>
            </w:r>
          </w:p>
        </w:tc>
      </w:tr>
      <w:tr w:rsidR="003F5095" w14:paraId="225A3AAD" w14:textId="77777777" w:rsidTr="008F2556">
        <w:tc>
          <w:tcPr>
            <w:tcW w:w="486" w:type="dxa"/>
          </w:tcPr>
          <w:p w14:paraId="74F9D32F" w14:textId="77777777" w:rsidR="003F5095" w:rsidRPr="00D73683" w:rsidRDefault="003F5095" w:rsidP="008F2556">
            <w:pPr>
              <w:pStyle w:val="TAC"/>
              <w:rPr>
                <w:lang w:val="en-US" w:eastAsia="zh-CN"/>
              </w:rPr>
            </w:pPr>
            <w:r>
              <w:rPr>
                <w:lang w:val="en-US" w:eastAsia="zh-CN"/>
              </w:rPr>
              <w:t>#3</w:t>
            </w:r>
          </w:p>
        </w:tc>
        <w:tc>
          <w:tcPr>
            <w:tcW w:w="496" w:type="dxa"/>
          </w:tcPr>
          <w:p w14:paraId="2F27AD1C" w14:textId="77777777" w:rsidR="003F5095" w:rsidRDefault="003F5095" w:rsidP="008F2556">
            <w:pPr>
              <w:pStyle w:val="TAC"/>
              <w:rPr>
                <w:lang w:eastAsia="zh-CN"/>
              </w:rPr>
            </w:pPr>
            <w:r>
              <w:rPr>
                <w:lang w:val="en-US" w:eastAsia="zh-CN"/>
              </w:rPr>
              <w:t>5.5</w:t>
            </w:r>
          </w:p>
        </w:tc>
        <w:tc>
          <w:tcPr>
            <w:tcW w:w="500" w:type="dxa"/>
          </w:tcPr>
          <w:p w14:paraId="2028C88A" w14:textId="77777777" w:rsidR="003F5095" w:rsidRDefault="003F5095" w:rsidP="008F2556">
            <w:pPr>
              <w:pStyle w:val="TAC"/>
              <w:rPr>
                <w:lang w:eastAsia="zh-CN"/>
              </w:rPr>
            </w:pPr>
            <w:r>
              <w:rPr>
                <w:lang w:val="en-US" w:eastAsia="zh-CN"/>
              </w:rPr>
              <w:t>2</w:t>
            </w:r>
          </w:p>
        </w:tc>
        <w:tc>
          <w:tcPr>
            <w:tcW w:w="497" w:type="dxa"/>
          </w:tcPr>
          <w:p w14:paraId="57A226E8" w14:textId="77777777" w:rsidR="003F5095" w:rsidRDefault="003F5095" w:rsidP="008F2556">
            <w:pPr>
              <w:pStyle w:val="TAC"/>
              <w:rPr>
                <w:lang w:eastAsia="zh-CN"/>
              </w:rPr>
            </w:pPr>
          </w:p>
        </w:tc>
        <w:tc>
          <w:tcPr>
            <w:tcW w:w="497" w:type="dxa"/>
          </w:tcPr>
          <w:p w14:paraId="02BB64C8" w14:textId="77777777" w:rsidR="003F5095" w:rsidRDefault="003F5095" w:rsidP="008F2556">
            <w:pPr>
              <w:pStyle w:val="TAC"/>
              <w:rPr>
                <w:lang w:eastAsia="zh-CN"/>
              </w:rPr>
            </w:pPr>
          </w:p>
        </w:tc>
        <w:tc>
          <w:tcPr>
            <w:tcW w:w="567" w:type="dxa"/>
          </w:tcPr>
          <w:p w14:paraId="6A15FF9B" w14:textId="77777777" w:rsidR="003F5095" w:rsidRDefault="003F5095" w:rsidP="008F2556">
            <w:pPr>
              <w:pStyle w:val="TAC"/>
              <w:rPr>
                <w:lang w:eastAsia="zh-CN"/>
              </w:rPr>
            </w:pPr>
          </w:p>
        </w:tc>
        <w:tc>
          <w:tcPr>
            <w:tcW w:w="485" w:type="dxa"/>
          </w:tcPr>
          <w:p w14:paraId="68FBCAEE" w14:textId="77777777" w:rsidR="003F5095" w:rsidRDefault="003F5095" w:rsidP="008F2556">
            <w:pPr>
              <w:pStyle w:val="TAC"/>
              <w:rPr>
                <w:lang w:eastAsia="zh-CN"/>
              </w:rPr>
            </w:pPr>
          </w:p>
        </w:tc>
        <w:tc>
          <w:tcPr>
            <w:tcW w:w="497" w:type="dxa"/>
          </w:tcPr>
          <w:p w14:paraId="1EA4F357" w14:textId="77777777" w:rsidR="003F5095" w:rsidRDefault="003F5095" w:rsidP="008F2556">
            <w:pPr>
              <w:pStyle w:val="TAC"/>
              <w:rPr>
                <w:lang w:eastAsia="zh-CN"/>
              </w:rPr>
            </w:pPr>
          </w:p>
        </w:tc>
        <w:tc>
          <w:tcPr>
            <w:tcW w:w="500" w:type="dxa"/>
          </w:tcPr>
          <w:p w14:paraId="39181324" w14:textId="77777777" w:rsidR="003F5095" w:rsidRDefault="003F5095" w:rsidP="008F2556">
            <w:pPr>
              <w:pStyle w:val="TAC"/>
              <w:rPr>
                <w:lang w:eastAsia="zh-CN"/>
              </w:rPr>
            </w:pPr>
          </w:p>
        </w:tc>
        <w:tc>
          <w:tcPr>
            <w:tcW w:w="497" w:type="dxa"/>
          </w:tcPr>
          <w:p w14:paraId="6BA3314E" w14:textId="77777777" w:rsidR="003F5095" w:rsidRDefault="003F5095" w:rsidP="008F2556">
            <w:pPr>
              <w:pStyle w:val="TAC"/>
              <w:rPr>
                <w:lang w:eastAsia="zh-CN"/>
              </w:rPr>
            </w:pPr>
          </w:p>
        </w:tc>
        <w:tc>
          <w:tcPr>
            <w:tcW w:w="497" w:type="dxa"/>
          </w:tcPr>
          <w:p w14:paraId="6EA76662" w14:textId="77777777" w:rsidR="003F5095" w:rsidRDefault="003F5095" w:rsidP="008F2556">
            <w:pPr>
              <w:pStyle w:val="TAC"/>
              <w:rPr>
                <w:lang w:eastAsia="zh-CN"/>
              </w:rPr>
            </w:pPr>
          </w:p>
        </w:tc>
        <w:tc>
          <w:tcPr>
            <w:tcW w:w="500" w:type="dxa"/>
          </w:tcPr>
          <w:p w14:paraId="270FB0EB" w14:textId="77777777" w:rsidR="003F5095" w:rsidRDefault="003F5095" w:rsidP="008F2556">
            <w:pPr>
              <w:pStyle w:val="TAC"/>
              <w:rPr>
                <w:lang w:eastAsia="zh-CN"/>
              </w:rPr>
            </w:pPr>
          </w:p>
        </w:tc>
        <w:tc>
          <w:tcPr>
            <w:tcW w:w="497" w:type="dxa"/>
          </w:tcPr>
          <w:p w14:paraId="2002EFD4" w14:textId="77777777" w:rsidR="003F5095" w:rsidRDefault="003F5095" w:rsidP="008F2556">
            <w:pPr>
              <w:pStyle w:val="TAC"/>
              <w:rPr>
                <w:lang w:eastAsia="zh-CN"/>
              </w:rPr>
            </w:pPr>
          </w:p>
        </w:tc>
        <w:tc>
          <w:tcPr>
            <w:tcW w:w="497" w:type="dxa"/>
          </w:tcPr>
          <w:p w14:paraId="2BB7644B" w14:textId="77777777" w:rsidR="003F5095" w:rsidRDefault="003F5095" w:rsidP="008F2556">
            <w:pPr>
              <w:pStyle w:val="TAC"/>
              <w:rPr>
                <w:lang w:eastAsia="zh-CN"/>
              </w:rPr>
            </w:pPr>
          </w:p>
        </w:tc>
        <w:tc>
          <w:tcPr>
            <w:tcW w:w="500" w:type="dxa"/>
          </w:tcPr>
          <w:p w14:paraId="358F67A4" w14:textId="77777777" w:rsidR="003F5095" w:rsidRDefault="003F5095" w:rsidP="008F2556">
            <w:pPr>
              <w:pStyle w:val="TAC"/>
              <w:rPr>
                <w:lang w:eastAsia="zh-CN"/>
              </w:rPr>
            </w:pPr>
          </w:p>
        </w:tc>
        <w:tc>
          <w:tcPr>
            <w:tcW w:w="485" w:type="dxa"/>
          </w:tcPr>
          <w:p w14:paraId="5987C29D" w14:textId="77777777" w:rsidR="003F5095" w:rsidRDefault="003F5095" w:rsidP="008F2556">
            <w:pPr>
              <w:pStyle w:val="TAC"/>
              <w:rPr>
                <w:lang w:eastAsia="zh-CN"/>
              </w:rPr>
            </w:pPr>
          </w:p>
        </w:tc>
        <w:tc>
          <w:tcPr>
            <w:tcW w:w="497" w:type="dxa"/>
          </w:tcPr>
          <w:p w14:paraId="4841D82D" w14:textId="77777777" w:rsidR="003F5095" w:rsidRDefault="003F5095" w:rsidP="008F2556">
            <w:pPr>
              <w:pStyle w:val="TAC"/>
              <w:rPr>
                <w:lang w:eastAsia="zh-CN"/>
              </w:rPr>
            </w:pPr>
          </w:p>
        </w:tc>
        <w:tc>
          <w:tcPr>
            <w:tcW w:w="567" w:type="dxa"/>
          </w:tcPr>
          <w:p w14:paraId="210F19B4" w14:textId="77777777" w:rsidR="003F5095" w:rsidRDefault="003F5095" w:rsidP="008F2556">
            <w:pPr>
              <w:pStyle w:val="TAC"/>
              <w:rPr>
                <w:lang w:eastAsia="zh-CN"/>
              </w:rPr>
            </w:pPr>
          </w:p>
        </w:tc>
        <w:tc>
          <w:tcPr>
            <w:tcW w:w="567" w:type="dxa"/>
          </w:tcPr>
          <w:p w14:paraId="5B59E2AF" w14:textId="77777777" w:rsidR="003F5095" w:rsidRDefault="003F5095" w:rsidP="008F2556">
            <w:pPr>
              <w:pStyle w:val="TAC"/>
              <w:rPr>
                <w:lang w:eastAsia="zh-CN"/>
              </w:rPr>
            </w:pPr>
          </w:p>
        </w:tc>
      </w:tr>
      <w:tr w:rsidR="003F5095" w14:paraId="50C96449" w14:textId="77777777" w:rsidTr="008F2556">
        <w:tc>
          <w:tcPr>
            <w:tcW w:w="486" w:type="dxa"/>
          </w:tcPr>
          <w:p w14:paraId="7A89D649" w14:textId="77777777" w:rsidR="003F5095" w:rsidRDefault="003F5095" w:rsidP="008F2556">
            <w:pPr>
              <w:pStyle w:val="TAC"/>
              <w:rPr>
                <w:lang w:val="en-US" w:eastAsia="zh-CN"/>
              </w:rPr>
            </w:pPr>
            <w:r>
              <w:rPr>
                <w:lang w:val="en-US" w:eastAsia="zh-CN"/>
              </w:rPr>
              <w:t>#4</w:t>
            </w:r>
          </w:p>
        </w:tc>
        <w:tc>
          <w:tcPr>
            <w:tcW w:w="496" w:type="dxa"/>
          </w:tcPr>
          <w:p w14:paraId="14EEADC0" w14:textId="77777777" w:rsidR="003F5095" w:rsidRDefault="003F5095" w:rsidP="008F2556">
            <w:pPr>
              <w:pStyle w:val="TAC"/>
              <w:rPr>
                <w:lang w:val="en-US" w:eastAsia="zh-CN"/>
              </w:rPr>
            </w:pPr>
            <w:r>
              <w:rPr>
                <w:lang w:val="en-US" w:eastAsia="zh-CN"/>
              </w:rPr>
              <w:t>9</w:t>
            </w:r>
          </w:p>
        </w:tc>
        <w:tc>
          <w:tcPr>
            <w:tcW w:w="500" w:type="dxa"/>
          </w:tcPr>
          <w:p w14:paraId="238C62B6" w14:textId="77777777" w:rsidR="003F5095" w:rsidRDefault="003F5095" w:rsidP="008F2556">
            <w:pPr>
              <w:pStyle w:val="TAC"/>
              <w:rPr>
                <w:lang w:val="en-US" w:eastAsia="zh-CN"/>
              </w:rPr>
            </w:pPr>
            <w:r>
              <w:rPr>
                <w:lang w:val="en-US" w:eastAsia="zh-CN"/>
              </w:rPr>
              <w:t>7.5</w:t>
            </w:r>
          </w:p>
        </w:tc>
        <w:tc>
          <w:tcPr>
            <w:tcW w:w="497" w:type="dxa"/>
          </w:tcPr>
          <w:p w14:paraId="5BB3B04A" w14:textId="77777777" w:rsidR="003F5095" w:rsidRDefault="003F5095" w:rsidP="008F2556">
            <w:pPr>
              <w:pStyle w:val="TAC"/>
              <w:rPr>
                <w:lang w:eastAsia="zh-CN"/>
              </w:rPr>
            </w:pPr>
            <w:r>
              <w:rPr>
                <w:lang w:eastAsia="zh-CN"/>
              </w:rPr>
              <w:t>6.5</w:t>
            </w:r>
          </w:p>
        </w:tc>
        <w:tc>
          <w:tcPr>
            <w:tcW w:w="497" w:type="dxa"/>
          </w:tcPr>
          <w:p w14:paraId="177EEE5D" w14:textId="77777777" w:rsidR="003F5095" w:rsidRDefault="003F5095" w:rsidP="008F2556">
            <w:pPr>
              <w:pStyle w:val="TAC"/>
              <w:rPr>
                <w:lang w:eastAsia="zh-CN"/>
              </w:rPr>
            </w:pPr>
            <w:r>
              <w:rPr>
                <w:lang w:eastAsia="zh-CN"/>
              </w:rPr>
              <w:t>7</w:t>
            </w:r>
          </w:p>
        </w:tc>
        <w:tc>
          <w:tcPr>
            <w:tcW w:w="567" w:type="dxa"/>
          </w:tcPr>
          <w:p w14:paraId="7B8B1357" w14:textId="77777777" w:rsidR="003F5095" w:rsidRDefault="003F5095" w:rsidP="008F2556">
            <w:pPr>
              <w:pStyle w:val="TAC"/>
              <w:rPr>
                <w:lang w:eastAsia="zh-CN"/>
              </w:rPr>
            </w:pPr>
            <w:r>
              <w:rPr>
                <w:lang w:eastAsia="zh-CN"/>
              </w:rPr>
              <w:t>6</w:t>
            </w:r>
          </w:p>
        </w:tc>
        <w:tc>
          <w:tcPr>
            <w:tcW w:w="485" w:type="dxa"/>
          </w:tcPr>
          <w:p w14:paraId="2171DB3B" w14:textId="77777777" w:rsidR="003F5095" w:rsidRDefault="003F5095" w:rsidP="008F2556">
            <w:pPr>
              <w:pStyle w:val="TAC"/>
              <w:rPr>
                <w:lang w:eastAsia="zh-CN"/>
              </w:rPr>
            </w:pPr>
            <w:r>
              <w:rPr>
                <w:lang w:eastAsia="zh-CN"/>
              </w:rPr>
              <w:t>5</w:t>
            </w:r>
          </w:p>
        </w:tc>
        <w:tc>
          <w:tcPr>
            <w:tcW w:w="497" w:type="dxa"/>
          </w:tcPr>
          <w:p w14:paraId="27F42C32" w14:textId="77777777" w:rsidR="003F5095" w:rsidRDefault="003F5095" w:rsidP="008F2556">
            <w:pPr>
              <w:pStyle w:val="TAC"/>
              <w:rPr>
                <w:lang w:eastAsia="zh-CN"/>
              </w:rPr>
            </w:pPr>
            <w:r>
              <w:rPr>
                <w:lang w:eastAsia="zh-CN"/>
              </w:rPr>
              <w:t>5</w:t>
            </w:r>
          </w:p>
        </w:tc>
        <w:tc>
          <w:tcPr>
            <w:tcW w:w="500" w:type="dxa"/>
          </w:tcPr>
          <w:p w14:paraId="5D5031C2" w14:textId="77777777" w:rsidR="003F5095" w:rsidRDefault="003F5095" w:rsidP="008F2556">
            <w:pPr>
              <w:pStyle w:val="TAC"/>
              <w:rPr>
                <w:lang w:eastAsia="zh-CN"/>
              </w:rPr>
            </w:pPr>
            <w:r>
              <w:rPr>
                <w:lang w:eastAsia="zh-CN"/>
              </w:rPr>
              <w:t>3.5</w:t>
            </w:r>
          </w:p>
        </w:tc>
        <w:tc>
          <w:tcPr>
            <w:tcW w:w="497" w:type="dxa"/>
          </w:tcPr>
          <w:p w14:paraId="6891D723" w14:textId="77777777" w:rsidR="003F5095" w:rsidRDefault="003F5095" w:rsidP="008F2556">
            <w:pPr>
              <w:pStyle w:val="TAC"/>
              <w:rPr>
                <w:lang w:eastAsia="zh-CN"/>
              </w:rPr>
            </w:pPr>
            <w:r>
              <w:rPr>
                <w:lang w:eastAsia="zh-CN"/>
              </w:rPr>
              <w:t>2</w:t>
            </w:r>
          </w:p>
        </w:tc>
        <w:tc>
          <w:tcPr>
            <w:tcW w:w="497" w:type="dxa"/>
          </w:tcPr>
          <w:p w14:paraId="3DF736A0" w14:textId="77777777" w:rsidR="003F5095" w:rsidRDefault="003F5095" w:rsidP="008F2556">
            <w:pPr>
              <w:pStyle w:val="TAC"/>
              <w:rPr>
                <w:lang w:eastAsia="zh-CN"/>
              </w:rPr>
            </w:pPr>
          </w:p>
        </w:tc>
        <w:tc>
          <w:tcPr>
            <w:tcW w:w="500" w:type="dxa"/>
          </w:tcPr>
          <w:p w14:paraId="4FF77AF4" w14:textId="77777777" w:rsidR="003F5095" w:rsidRDefault="003F5095" w:rsidP="008F2556">
            <w:pPr>
              <w:pStyle w:val="TAC"/>
              <w:rPr>
                <w:lang w:eastAsia="zh-CN"/>
              </w:rPr>
            </w:pPr>
          </w:p>
        </w:tc>
        <w:tc>
          <w:tcPr>
            <w:tcW w:w="497" w:type="dxa"/>
          </w:tcPr>
          <w:p w14:paraId="6434D2E2" w14:textId="77777777" w:rsidR="003F5095" w:rsidRDefault="003F5095" w:rsidP="008F2556">
            <w:pPr>
              <w:pStyle w:val="TAC"/>
              <w:rPr>
                <w:lang w:eastAsia="zh-CN"/>
              </w:rPr>
            </w:pPr>
          </w:p>
        </w:tc>
        <w:tc>
          <w:tcPr>
            <w:tcW w:w="497" w:type="dxa"/>
          </w:tcPr>
          <w:p w14:paraId="598B05B0" w14:textId="77777777" w:rsidR="003F5095" w:rsidRDefault="003F5095" w:rsidP="008F2556">
            <w:pPr>
              <w:pStyle w:val="TAC"/>
              <w:rPr>
                <w:lang w:eastAsia="zh-CN"/>
              </w:rPr>
            </w:pPr>
          </w:p>
        </w:tc>
        <w:tc>
          <w:tcPr>
            <w:tcW w:w="500" w:type="dxa"/>
          </w:tcPr>
          <w:p w14:paraId="456605C2" w14:textId="77777777" w:rsidR="003F5095" w:rsidRDefault="003F5095" w:rsidP="008F2556">
            <w:pPr>
              <w:pStyle w:val="TAC"/>
              <w:rPr>
                <w:lang w:eastAsia="zh-CN"/>
              </w:rPr>
            </w:pPr>
          </w:p>
        </w:tc>
        <w:tc>
          <w:tcPr>
            <w:tcW w:w="485" w:type="dxa"/>
          </w:tcPr>
          <w:p w14:paraId="75F7AEA0" w14:textId="77777777" w:rsidR="003F5095" w:rsidRDefault="003F5095" w:rsidP="008F2556">
            <w:pPr>
              <w:pStyle w:val="TAC"/>
              <w:rPr>
                <w:lang w:eastAsia="zh-CN"/>
              </w:rPr>
            </w:pPr>
          </w:p>
        </w:tc>
        <w:tc>
          <w:tcPr>
            <w:tcW w:w="497" w:type="dxa"/>
          </w:tcPr>
          <w:p w14:paraId="39F33772" w14:textId="77777777" w:rsidR="003F5095" w:rsidRDefault="003F5095" w:rsidP="008F2556">
            <w:pPr>
              <w:pStyle w:val="TAC"/>
              <w:rPr>
                <w:lang w:eastAsia="zh-CN"/>
              </w:rPr>
            </w:pPr>
          </w:p>
        </w:tc>
        <w:tc>
          <w:tcPr>
            <w:tcW w:w="567" w:type="dxa"/>
          </w:tcPr>
          <w:p w14:paraId="42A2EC0D" w14:textId="77777777" w:rsidR="003F5095" w:rsidRDefault="003F5095" w:rsidP="008F2556">
            <w:pPr>
              <w:pStyle w:val="TAC"/>
              <w:rPr>
                <w:lang w:eastAsia="zh-CN"/>
              </w:rPr>
            </w:pPr>
          </w:p>
        </w:tc>
        <w:tc>
          <w:tcPr>
            <w:tcW w:w="567" w:type="dxa"/>
          </w:tcPr>
          <w:p w14:paraId="7F468E2E" w14:textId="77777777" w:rsidR="003F5095" w:rsidRDefault="003F5095" w:rsidP="008F2556">
            <w:pPr>
              <w:pStyle w:val="TAC"/>
              <w:rPr>
                <w:lang w:eastAsia="zh-CN"/>
              </w:rPr>
            </w:pPr>
          </w:p>
        </w:tc>
      </w:tr>
      <w:tr w:rsidR="003F5095" w14:paraId="4FB9BB29" w14:textId="77777777" w:rsidTr="008F2556">
        <w:tc>
          <w:tcPr>
            <w:tcW w:w="486" w:type="dxa"/>
          </w:tcPr>
          <w:p w14:paraId="59191BCF" w14:textId="77777777" w:rsidR="003F5095" w:rsidRPr="00C93AC4" w:rsidRDefault="003F5095" w:rsidP="008F2556">
            <w:pPr>
              <w:pStyle w:val="TAC"/>
              <w:rPr>
                <w:b/>
                <w:bCs/>
                <w:lang w:val="en-US" w:eastAsia="zh-CN"/>
              </w:rPr>
            </w:pPr>
            <w:r w:rsidRPr="00C93AC4">
              <w:rPr>
                <w:b/>
                <w:bCs/>
                <w:lang w:val="en-US" w:eastAsia="zh-CN"/>
              </w:rPr>
              <w:t>=&gt;</w:t>
            </w:r>
          </w:p>
        </w:tc>
        <w:tc>
          <w:tcPr>
            <w:tcW w:w="496" w:type="dxa"/>
          </w:tcPr>
          <w:p w14:paraId="334CC57E" w14:textId="77777777" w:rsidR="003F5095" w:rsidRDefault="003F5095" w:rsidP="008F2556">
            <w:pPr>
              <w:pStyle w:val="TAC"/>
              <w:rPr>
                <w:lang w:eastAsia="zh-CN"/>
              </w:rPr>
            </w:pPr>
            <w:r>
              <w:rPr>
                <w:lang w:val="en-US" w:eastAsia="zh-CN"/>
              </w:rPr>
              <w:t>6</w:t>
            </w:r>
          </w:p>
        </w:tc>
        <w:tc>
          <w:tcPr>
            <w:tcW w:w="500" w:type="dxa"/>
          </w:tcPr>
          <w:p w14:paraId="23413ED4" w14:textId="77777777" w:rsidR="003F5095" w:rsidRDefault="003F5095" w:rsidP="008F2556">
            <w:pPr>
              <w:pStyle w:val="TAC"/>
              <w:rPr>
                <w:lang w:eastAsia="zh-CN"/>
              </w:rPr>
            </w:pPr>
            <w:r>
              <w:rPr>
                <w:lang w:val="en-US" w:eastAsia="zh-CN"/>
              </w:rPr>
              <w:t>4</w:t>
            </w:r>
          </w:p>
        </w:tc>
        <w:tc>
          <w:tcPr>
            <w:tcW w:w="497" w:type="dxa"/>
          </w:tcPr>
          <w:p w14:paraId="19140C81" w14:textId="77777777" w:rsidR="003F5095" w:rsidRDefault="003F5095" w:rsidP="008F2556">
            <w:pPr>
              <w:pStyle w:val="TAC"/>
              <w:rPr>
                <w:lang w:eastAsia="zh-CN"/>
              </w:rPr>
            </w:pPr>
            <w:r>
              <w:rPr>
                <w:lang w:val="en-US" w:eastAsia="zh-CN"/>
              </w:rPr>
              <w:t>3</w:t>
            </w:r>
          </w:p>
        </w:tc>
        <w:tc>
          <w:tcPr>
            <w:tcW w:w="497" w:type="dxa"/>
          </w:tcPr>
          <w:p w14:paraId="31308143" w14:textId="77777777" w:rsidR="003F5095" w:rsidRDefault="003F5095" w:rsidP="008F2556">
            <w:pPr>
              <w:pStyle w:val="TAC"/>
              <w:rPr>
                <w:lang w:eastAsia="zh-CN"/>
              </w:rPr>
            </w:pPr>
            <w:r>
              <w:rPr>
                <w:lang w:val="en-US" w:eastAsia="zh-CN"/>
              </w:rPr>
              <w:t>4</w:t>
            </w:r>
          </w:p>
        </w:tc>
        <w:tc>
          <w:tcPr>
            <w:tcW w:w="567" w:type="dxa"/>
          </w:tcPr>
          <w:p w14:paraId="2CDBBD5C" w14:textId="77777777" w:rsidR="003F5095" w:rsidRDefault="003F5095" w:rsidP="008F2556">
            <w:pPr>
              <w:pStyle w:val="TAC"/>
              <w:rPr>
                <w:lang w:eastAsia="zh-CN"/>
              </w:rPr>
            </w:pPr>
            <w:r>
              <w:rPr>
                <w:lang w:val="en-US" w:eastAsia="zh-CN"/>
              </w:rPr>
              <w:t>2.5</w:t>
            </w:r>
          </w:p>
        </w:tc>
        <w:tc>
          <w:tcPr>
            <w:tcW w:w="485" w:type="dxa"/>
          </w:tcPr>
          <w:p w14:paraId="04FC39FB" w14:textId="77777777" w:rsidR="003F5095" w:rsidRDefault="003F5095" w:rsidP="008F2556">
            <w:pPr>
              <w:pStyle w:val="TAC"/>
              <w:rPr>
                <w:lang w:eastAsia="zh-CN"/>
              </w:rPr>
            </w:pPr>
            <w:r>
              <w:rPr>
                <w:lang w:val="en-US" w:eastAsia="zh-CN"/>
              </w:rPr>
              <w:t>1</w:t>
            </w:r>
          </w:p>
        </w:tc>
        <w:tc>
          <w:tcPr>
            <w:tcW w:w="497" w:type="dxa"/>
          </w:tcPr>
          <w:p w14:paraId="5B491791" w14:textId="77777777" w:rsidR="003F5095" w:rsidRDefault="003F5095" w:rsidP="008F2556">
            <w:pPr>
              <w:pStyle w:val="TAC"/>
              <w:rPr>
                <w:lang w:eastAsia="zh-CN"/>
              </w:rPr>
            </w:pPr>
          </w:p>
        </w:tc>
        <w:tc>
          <w:tcPr>
            <w:tcW w:w="500" w:type="dxa"/>
          </w:tcPr>
          <w:p w14:paraId="1E19F729" w14:textId="77777777" w:rsidR="003F5095" w:rsidRDefault="003F5095" w:rsidP="008F2556">
            <w:pPr>
              <w:pStyle w:val="TAC"/>
              <w:rPr>
                <w:lang w:eastAsia="zh-CN"/>
              </w:rPr>
            </w:pPr>
          </w:p>
        </w:tc>
        <w:tc>
          <w:tcPr>
            <w:tcW w:w="497" w:type="dxa"/>
          </w:tcPr>
          <w:p w14:paraId="652B9F6F" w14:textId="77777777" w:rsidR="003F5095" w:rsidRDefault="003F5095" w:rsidP="008F2556">
            <w:pPr>
              <w:pStyle w:val="TAC"/>
              <w:rPr>
                <w:lang w:eastAsia="zh-CN"/>
              </w:rPr>
            </w:pPr>
          </w:p>
        </w:tc>
        <w:tc>
          <w:tcPr>
            <w:tcW w:w="497" w:type="dxa"/>
          </w:tcPr>
          <w:p w14:paraId="5590405C" w14:textId="77777777" w:rsidR="003F5095" w:rsidRDefault="003F5095" w:rsidP="008F2556">
            <w:pPr>
              <w:pStyle w:val="TAC"/>
              <w:rPr>
                <w:lang w:eastAsia="zh-CN"/>
              </w:rPr>
            </w:pPr>
          </w:p>
        </w:tc>
        <w:tc>
          <w:tcPr>
            <w:tcW w:w="500" w:type="dxa"/>
          </w:tcPr>
          <w:p w14:paraId="1A01FDDD" w14:textId="77777777" w:rsidR="003F5095" w:rsidRDefault="003F5095" w:rsidP="008F2556">
            <w:pPr>
              <w:pStyle w:val="TAC"/>
              <w:rPr>
                <w:lang w:eastAsia="zh-CN"/>
              </w:rPr>
            </w:pPr>
          </w:p>
        </w:tc>
        <w:tc>
          <w:tcPr>
            <w:tcW w:w="497" w:type="dxa"/>
          </w:tcPr>
          <w:p w14:paraId="5974C51A" w14:textId="77777777" w:rsidR="003F5095" w:rsidRDefault="003F5095" w:rsidP="008F2556">
            <w:pPr>
              <w:pStyle w:val="TAC"/>
              <w:rPr>
                <w:lang w:eastAsia="zh-CN"/>
              </w:rPr>
            </w:pPr>
          </w:p>
        </w:tc>
        <w:tc>
          <w:tcPr>
            <w:tcW w:w="497" w:type="dxa"/>
          </w:tcPr>
          <w:p w14:paraId="6FBA4AAA" w14:textId="77777777" w:rsidR="003F5095" w:rsidRDefault="003F5095" w:rsidP="008F2556">
            <w:pPr>
              <w:pStyle w:val="TAC"/>
              <w:rPr>
                <w:lang w:eastAsia="zh-CN"/>
              </w:rPr>
            </w:pPr>
          </w:p>
        </w:tc>
        <w:tc>
          <w:tcPr>
            <w:tcW w:w="500" w:type="dxa"/>
          </w:tcPr>
          <w:p w14:paraId="58CF3BE4" w14:textId="77777777" w:rsidR="003F5095" w:rsidRDefault="003F5095" w:rsidP="008F2556">
            <w:pPr>
              <w:pStyle w:val="TAC"/>
              <w:rPr>
                <w:lang w:eastAsia="zh-CN"/>
              </w:rPr>
            </w:pPr>
          </w:p>
        </w:tc>
        <w:tc>
          <w:tcPr>
            <w:tcW w:w="485" w:type="dxa"/>
          </w:tcPr>
          <w:p w14:paraId="21397578" w14:textId="77777777" w:rsidR="003F5095" w:rsidRDefault="003F5095" w:rsidP="008F2556">
            <w:pPr>
              <w:pStyle w:val="TAC"/>
              <w:rPr>
                <w:lang w:eastAsia="zh-CN"/>
              </w:rPr>
            </w:pPr>
          </w:p>
        </w:tc>
        <w:tc>
          <w:tcPr>
            <w:tcW w:w="497" w:type="dxa"/>
          </w:tcPr>
          <w:p w14:paraId="345C35B1" w14:textId="77777777" w:rsidR="003F5095" w:rsidRPr="007D43DE" w:rsidRDefault="003F5095" w:rsidP="008F2556">
            <w:pPr>
              <w:pStyle w:val="TAC"/>
              <w:rPr>
                <w:lang w:val="en-US" w:eastAsia="zh-CN"/>
              </w:rPr>
            </w:pPr>
            <w:r>
              <w:rPr>
                <w:lang w:val="en-US" w:eastAsia="zh-CN"/>
              </w:rPr>
              <w:t>3</w:t>
            </w:r>
          </w:p>
        </w:tc>
        <w:tc>
          <w:tcPr>
            <w:tcW w:w="567" w:type="dxa"/>
          </w:tcPr>
          <w:p w14:paraId="50848A83" w14:textId="77777777" w:rsidR="003F5095" w:rsidRPr="007D43DE" w:rsidRDefault="003F5095" w:rsidP="008F2556">
            <w:pPr>
              <w:pStyle w:val="TAC"/>
              <w:rPr>
                <w:lang w:val="en-US" w:eastAsia="zh-CN"/>
              </w:rPr>
            </w:pPr>
            <w:r>
              <w:rPr>
                <w:lang w:val="en-US" w:eastAsia="zh-CN"/>
              </w:rPr>
              <w:t>1</w:t>
            </w:r>
          </w:p>
        </w:tc>
        <w:tc>
          <w:tcPr>
            <w:tcW w:w="567" w:type="dxa"/>
          </w:tcPr>
          <w:p w14:paraId="07C29ACF" w14:textId="77777777" w:rsidR="003F5095" w:rsidRPr="007D43DE" w:rsidRDefault="003F5095" w:rsidP="008F2556">
            <w:pPr>
              <w:pStyle w:val="TAC"/>
              <w:rPr>
                <w:lang w:val="en-US" w:eastAsia="zh-CN"/>
              </w:rPr>
            </w:pPr>
            <w:r>
              <w:rPr>
                <w:lang w:val="en-US" w:eastAsia="zh-CN"/>
              </w:rPr>
              <w:t>0.5</w:t>
            </w:r>
          </w:p>
        </w:tc>
      </w:tr>
    </w:tbl>
    <w:p w14:paraId="234DE412" w14:textId="77777777" w:rsidR="003F5095" w:rsidRDefault="003F5095" w:rsidP="003F5095">
      <w:pPr>
        <w:rPr>
          <w:lang w:val="en-US" w:eastAsia="zh-CN"/>
        </w:rPr>
      </w:pPr>
    </w:p>
    <w:p w14:paraId="7E3347A6"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F5095" w14:paraId="2C0D8295" w14:textId="77777777" w:rsidTr="008F2556">
        <w:tc>
          <w:tcPr>
            <w:tcW w:w="704" w:type="dxa"/>
            <w:vMerge w:val="restart"/>
          </w:tcPr>
          <w:p w14:paraId="1050A597" w14:textId="77777777" w:rsidR="003F5095" w:rsidRDefault="003F5095" w:rsidP="008F2556">
            <w:pPr>
              <w:pStyle w:val="TAH"/>
              <w:rPr>
                <w:lang w:eastAsia="zh-CN"/>
              </w:rPr>
            </w:pPr>
          </w:p>
        </w:tc>
        <w:tc>
          <w:tcPr>
            <w:tcW w:w="8927" w:type="dxa"/>
            <w:gridSpan w:val="9"/>
          </w:tcPr>
          <w:p w14:paraId="00ED561F" w14:textId="77777777" w:rsidR="003F5095" w:rsidRPr="000D69FD" w:rsidRDefault="003F5095" w:rsidP="008F2556">
            <w:pPr>
              <w:pStyle w:val="TAH"/>
              <w:rPr>
                <w:lang w:eastAsia="zh-CN"/>
              </w:rPr>
            </w:pPr>
            <w:r w:rsidRPr="000D69FD">
              <w:rPr>
                <w:lang w:eastAsia="zh-CN"/>
              </w:rPr>
              <w:t>10MHz channel cent</w:t>
            </w:r>
            <w:r>
              <w:rPr>
                <w:lang w:eastAsia="zh-CN"/>
              </w:rPr>
              <w:t>re</w:t>
            </w:r>
            <w:r w:rsidRPr="000D69FD">
              <w:rPr>
                <w:lang w:eastAsia="zh-CN"/>
              </w:rPr>
              <w:t xml:space="preserve"> frequency</w:t>
            </w:r>
          </w:p>
        </w:tc>
      </w:tr>
      <w:tr w:rsidR="003F5095" w14:paraId="38E88735" w14:textId="77777777" w:rsidTr="008F2556">
        <w:tc>
          <w:tcPr>
            <w:tcW w:w="704" w:type="dxa"/>
            <w:vMerge/>
          </w:tcPr>
          <w:p w14:paraId="1D576520" w14:textId="77777777" w:rsidR="003F5095" w:rsidRDefault="003F5095" w:rsidP="008F2556">
            <w:pPr>
              <w:pStyle w:val="TAH"/>
              <w:rPr>
                <w:lang w:eastAsia="zh-CN"/>
              </w:rPr>
            </w:pPr>
          </w:p>
        </w:tc>
        <w:tc>
          <w:tcPr>
            <w:tcW w:w="3021" w:type="dxa"/>
            <w:gridSpan w:val="3"/>
          </w:tcPr>
          <w:p w14:paraId="3CCF372F" w14:textId="77777777" w:rsidR="003F5095" w:rsidRPr="00C93AC4" w:rsidRDefault="003F5095" w:rsidP="008F2556">
            <w:pPr>
              <w:pStyle w:val="TAH"/>
              <w:rPr>
                <w:lang w:val="en-US" w:eastAsia="zh-CN"/>
              </w:rPr>
            </w:pPr>
            <w:r>
              <w:rPr>
                <w:lang w:val="en-US" w:eastAsia="zh-CN"/>
              </w:rPr>
              <w:t>1615MHz</w:t>
            </w:r>
          </w:p>
        </w:tc>
        <w:tc>
          <w:tcPr>
            <w:tcW w:w="2886" w:type="dxa"/>
            <w:gridSpan w:val="3"/>
          </w:tcPr>
          <w:p w14:paraId="7484CAE5" w14:textId="77777777" w:rsidR="003F5095" w:rsidRPr="00C93AC4" w:rsidRDefault="003F5095" w:rsidP="008F2556">
            <w:pPr>
              <w:pStyle w:val="TAH"/>
              <w:rPr>
                <w:lang w:val="en-US" w:eastAsia="zh-CN"/>
              </w:rPr>
            </w:pPr>
            <w:r>
              <w:rPr>
                <w:lang w:val="en-US" w:eastAsia="zh-CN"/>
              </w:rPr>
              <w:t>1620MHz</w:t>
            </w:r>
          </w:p>
        </w:tc>
        <w:tc>
          <w:tcPr>
            <w:tcW w:w="3020" w:type="dxa"/>
            <w:gridSpan w:val="3"/>
          </w:tcPr>
          <w:p w14:paraId="256899FF" w14:textId="77777777" w:rsidR="003F5095" w:rsidRPr="00C93AC4" w:rsidRDefault="003F5095" w:rsidP="008F2556">
            <w:pPr>
              <w:pStyle w:val="TAH"/>
              <w:rPr>
                <w:lang w:val="en-US" w:eastAsia="zh-CN"/>
              </w:rPr>
            </w:pPr>
            <w:r>
              <w:rPr>
                <w:lang w:val="en-US" w:eastAsia="zh-CN"/>
              </w:rPr>
              <w:t>1621.5MHz</w:t>
            </w:r>
          </w:p>
        </w:tc>
      </w:tr>
      <w:tr w:rsidR="003F5095" w14:paraId="1035D7CF" w14:textId="77777777" w:rsidTr="008F2556">
        <w:tc>
          <w:tcPr>
            <w:tcW w:w="704" w:type="dxa"/>
            <w:vMerge/>
          </w:tcPr>
          <w:p w14:paraId="4B97BF3D" w14:textId="77777777" w:rsidR="003F5095" w:rsidRDefault="003F5095" w:rsidP="008F2556">
            <w:pPr>
              <w:pStyle w:val="TAH"/>
              <w:rPr>
                <w:lang w:eastAsia="zh-CN"/>
              </w:rPr>
            </w:pPr>
          </w:p>
        </w:tc>
        <w:tc>
          <w:tcPr>
            <w:tcW w:w="1145" w:type="dxa"/>
            <w:vMerge w:val="restart"/>
          </w:tcPr>
          <w:p w14:paraId="17906FD6" w14:textId="77777777" w:rsidR="003F5095" w:rsidRDefault="003F5095" w:rsidP="008F2556">
            <w:pPr>
              <w:pStyle w:val="TAH"/>
              <w:rPr>
                <w:lang w:val="en-US" w:eastAsia="zh-CN"/>
              </w:rPr>
            </w:pPr>
            <w:r>
              <w:rPr>
                <w:lang w:val="en-US" w:eastAsia="zh-CN"/>
              </w:rPr>
              <w:t>CP-OFDM</w:t>
            </w:r>
          </w:p>
          <w:p w14:paraId="1B1F3511" w14:textId="77777777" w:rsidR="003F5095" w:rsidRDefault="003F5095" w:rsidP="008F2556">
            <w:pPr>
              <w:pStyle w:val="TAH"/>
              <w:rPr>
                <w:lang w:val="en-US" w:eastAsia="zh-CN"/>
              </w:rPr>
            </w:pPr>
            <w:r>
              <w:rPr>
                <w:lang w:val="en-US" w:eastAsia="zh-CN"/>
              </w:rPr>
              <w:t>QPSK</w:t>
            </w:r>
          </w:p>
        </w:tc>
        <w:tc>
          <w:tcPr>
            <w:tcW w:w="1876" w:type="dxa"/>
            <w:gridSpan w:val="2"/>
          </w:tcPr>
          <w:p w14:paraId="17439C3A" w14:textId="77777777" w:rsidR="003F5095" w:rsidRDefault="003F5095" w:rsidP="008F2556">
            <w:pPr>
              <w:pStyle w:val="TAH"/>
              <w:rPr>
                <w:lang w:val="en-US" w:eastAsia="zh-CN"/>
              </w:rPr>
            </w:pPr>
            <w:r>
              <w:rPr>
                <w:lang w:val="en-US" w:eastAsia="zh-CN"/>
              </w:rPr>
              <w:t>DFT-s-OFDM</w:t>
            </w:r>
          </w:p>
        </w:tc>
        <w:tc>
          <w:tcPr>
            <w:tcW w:w="1068" w:type="dxa"/>
            <w:vMerge w:val="restart"/>
          </w:tcPr>
          <w:p w14:paraId="17CD28C0" w14:textId="77777777" w:rsidR="003F5095" w:rsidRDefault="003F5095" w:rsidP="008F2556">
            <w:pPr>
              <w:pStyle w:val="TAH"/>
              <w:rPr>
                <w:lang w:val="en-US" w:eastAsia="zh-CN"/>
              </w:rPr>
            </w:pPr>
            <w:r>
              <w:rPr>
                <w:lang w:val="en-US" w:eastAsia="zh-CN"/>
              </w:rPr>
              <w:t>CP-OFDM</w:t>
            </w:r>
          </w:p>
          <w:p w14:paraId="34A112C3" w14:textId="77777777" w:rsidR="003F5095" w:rsidRDefault="003F5095" w:rsidP="008F2556">
            <w:pPr>
              <w:pStyle w:val="TAH"/>
              <w:rPr>
                <w:lang w:val="en-US" w:eastAsia="zh-CN"/>
              </w:rPr>
            </w:pPr>
            <w:r>
              <w:rPr>
                <w:lang w:val="en-US" w:eastAsia="zh-CN"/>
              </w:rPr>
              <w:t>QPSK</w:t>
            </w:r>
          </w:p>
        </w:tc>
        <w:tc>
          <w:tcPr>
            <w:tcW w:w="1818" w:type="dxa"/>
            <w:gridSpan w:val="2"/>
          </w:tcPr>
          <w:p w14:paraId="2259817B" w14:textId="77777777" w:rsidR="003F5095" w:rsidRDefault="003F5095" w:rsidP="008F2556">
            <w:pPr>
              <w:pStyle w:val="TAH"/>
              <w:rPr>
                <w:lang w:val="en-US" w:eastAsia="zh-CN"/>
              </w:rPr>
            </w:pPr>
            <w:r>
              <w:rPr>
                <w:lang w:val="en-US" w:eastAsia="zh-CN"/>
              </w:rPr>
              <w:t>DFT-s-OFDM</w:t>
            </w:r>
          </w:p>
        </w:tc>
        <w:tc>
          <w:tcPr>
            <w:tcW w:w="1143" w:type="dxa"/>
            <w:vMerge w:val="restart"/>
          </w:tcPr>
          <w:p w14:paraId="5EC91FD4" w14:textId="77777777" w:rsidR="003F5095" w:rsidRDefault="003F5095" w:rsidP="008F2556">
            <w:pPr>
              <w:pStyle w:val="TAH"/>
              <w:rPr>
                <w:lang w:val="en-US" w:eastAsia="zh-CN"/>
              </w:rPr>
            </w:pPr>
            <w:r>
              <w:rPr>
                <w:lang w:val="en-US" w:eastAsia="zh-CN"/>
              </w:rPr>
              <w:t>CP-OFDM</w:t>
            </w:r>
          </w:p>
          <w:p w14:paraId="64D6E12E" w14:textId="77777777" w:rsidR="003F5095" w:rsidRDefault="003F5095" w:rsidP="008F2556">
            <w:pPr>
              <w:pStyle w:val="TAH"/>
              <w:rPr>
                <w:lang w:val="en-US" w:eastAsia="zh-CN"/>
              </w:rPr>
            </w:pPr>
            <w:r>
              <w:rPr>
                <w:lang w:val="en-US" w:eastAsia="zh-CN"/>
              </w:rPr>
              <w:t>QPSK</w:t>
            </w:r>
          </w:p>
        </w:tc>
        <w:tc>
          <w:tcPr>
            <w:tcW w:w="1877" w:type="dxa"/>
            <w:gridSpan w:val="2"/>
          </w:tcPr>
          <w:p w14:paraId="22898166" w14:textId="77777777" w:rsidR="003F5095" w:rsidRDefault="003F5095" w:rsidP="008F2556">
            <w:pPr>
              <w:pStyle w:val="TAH"/>
              <w:rPr>
                <w:lang w:val="en-US" w:eastAsia="zh-CN"/>
              </w:rPr>
            </w:pPr>
            <w:r>
              <w:rPr>
                <w:lang w:val="en-US" w:eastAsia="zh-CN"/>
              </w:rPr>
              <w:t>DTT-s-OFDM</w:t>
            </w:r>
          </w:p>
        </w:tc>
      </w:tr>
      <w:tr w:rsidR="003F5095" w14:paraId="4231994E" w14:textId="77777777" w:rsidTr="008F2556">
        <w:tc>
          <w:tcPr>
            <w:tcW w:w="704" w:type="dxa"/>
            <w:vMerge/>
          </w:tcPr>
          <w:p w14:paraId="7CA4EB0D" w14:textId="77777777" w:rsidR="003F5095" w:rsidRDefault="003F5095" w:rsidP="008F2556">
            <w:pPr>
              <w:pStyle w:val="TAH"/>
              <w:rPr>
                <w:lang w:eastAsia="zh-CN"/>
              </w:rPr>
            </w:pPr>
          </w:p>
        </w:tc>
        <w:tc>
          <w:tcPr>
            <w:tcW w:w="1145" w:type="dxa"/>
            <w:vMerge/>
          </w:tcPr>
          <w:p w14:paraId="5DDA3D2B" w14:textId="77777777" w:rsidR="003F5095" w:rsidRDefault="003F5095" w:rsidP="008F2556">
            <w:pPr>
              <w:pStyle w:val="TAH"/>
              <w:rPr>
                <w:lang w:eastAsia="zh-CN"/>
              </w:rPr>
            </w:pPr>
          </w:p>
        </w:tc>
        <w:tc>
          <w:tcPr>
            <w:tcW w:w="759" w:type="dxa"/>
          </w:tcPr>
          <w:p w14:paraId="186986BF" w14:textId="77777777" w:rsidR="003F5095" w:rsidRDefault="003F5095" w:rsidP="008F2556">
            <w:pPr>
              <w:pStyle w:val="TAH"/>
              <w:rPr>
                <w:lang w:eastAsia="zh-CN"/>
              </w:rPr>
            </w:pPr>
            <w:r>
              <w:rPr>
                <w:lang w:val="en-US" w:eastAsia="zh-CN"/>
              </w:rPr>
              <w:t>QPSK</w:t>
            </w:r>
          </w:p>
        </w:tc>
        <w:tc>
          <w:tcPr>
            <w:tcW w:w="1117" w:type="dxa"/>
          </w:tcPr>
          <w:p w14:paraId="236304FC" w14:textId="77777777" w:rsidR="003F5095" w:rsidRDefault="003F5095" w:rsidP="008F2556">
            <w:pPr>
              <w:pStyle w:val="TAH"/>
              <w:rPr>
                <w:lang w:eastAsia="zh-CN"/>
              </w:rPr>
            </w:pPr>
            <w:r>
              <w:rPr>
                <w:lang w:val="en-US" w:eastAsia="zh-CN"/>
              </w:rPr>
              <w:t>PI/2 BPSK</w:t>
            </w:r>
          </w:p>
        </w:tc>
        <w:tc>
          <w:tcPr>
            <w:tcW w:w="1068" w:type="dxa"/>
            <w:vMerge/>
          </w:tcPr>
          <w:p w14:paraId="28C308D9" w14:textId="77777777" w:rsidR="003F5095" w:rsidRDefault="003F5095" w:rsidP="008F2556">
            <w:pPr>
              <w:pStyle w:val="TAH"/>
              <w:rPr>
                <w:lang w:eastAsia="zh-CN"/>
              </w:rPr>
            </w:pPr>
          </w:p>
        </w:tc>
        <w:tc>
          <w:tcPr>
            <w:tcW w:w="727" w:type="dxa"/>
          </w:tcPr>
          <w:p w14:paraId="5D372361" w14:textId="77777777" w:rsidR="003F5095" w:rsidRDefault="003F5095" w:rsidP="008F2556">
            <w:pPr>
              <w:pStyle w:val="TAH"/>
              <w:rPr>
                <w:lang w:eastAsia="zh-CN"/>
              </w:rPr>
            </w:pPr>
            <w:r>
              <w:rPr>
                <w:lang w:val="en-US" w:eastAsia="zh-CN"/>
              </w:rPr>
              <w:t>QPSK</w:t>
            </w:r>
          </w:p>
        </w:tc>
        <w:tc>
          <w:tcPr>
            <w:tcW w:w="1091" w:type="dxa"/>
          </w:tcPr>
          <w:p w14:paraId="27552312" w14:textId="77777777" w:rsidR="003F5095" w:rsidRDefault="003F5095" w:rsidP="008F2556">
            <w:pPr>
              <w:pStyle w:val="TAH"/>
              <w:rPr>
                <w:lang w:eastAsia="zh-CN"/>
              </w:rPr>
            </w:pPr>
            <w:r>
              <w:rPr>
                <w:lang w:val="en-US" w:eastAsia="zh-CN"/>
              </w:rPr>
              <w:t>PI/2 BPSK</w:t>
            </w:r>
          </w:p>
        </w:tc>
        <w:tc>
          <w:tcPr>
            <w:tcW w:w="1143" w:type="dxa"/>
            <w:vMerge/>
          </w:tcPr>
          <w:p w14:paraId="082F336C" w14:textId="77777777" w:rsidR="003F5095" w:rsidRDefault="003F5095" w:rsidP="008F2556">
            <w:pPr>
              <w:pStyle w:val="TAH"/>
              <w:rPr>
                <w:lang w:eastAsia="zh-CN"/>
              </w:rPr>
            </w:pPr>
          </w:p>
        </w:tc>
        <w:tc>
          <w:tcPr>
            <w:tcW w:w="789" w:type="dxa"/>
          </w:tcPr>
          <w:p w14:paraId="15D46D76" w14:textId="77777777" w:rsidR="003F5095" w:rsidRDefault="003F5095" w:rsidP="008F2556">
            <w:pPr>
              <w:pStyle w:val="TAH"/>
              <w:rPr>
                <w:lang w:eastAsia="zh-CN"/>
              </w:rPr>
            </w:pPr>
            <w:r>
              <w:rPr>
                <w:lang w:val="en-US" w:eastAsia="zh-CN"/>
              </w:rPr>
              <w:t>QPSK</w:t>
            </w:r>
          </w:p>
        </w:tc>
        <w:tc>
          <w:tcPr>
            <w:tcW w:w="1088" w:type="dxa"/>
          </w:tcPr>
          <w:p w14:paraId="1177F653" w14:textId="77777777" w:rsidR="003F5095" w:rsidRDefault="003F5095" w:rsidP="008F2556">
            <w:pPr>
              <w:pStyle w:val="TAH"/>
              <w:rPr>
                <w:lang w:eastAsia="zh-CN"/>
              </w:rPr>
            </w:pPr>
            <w:r>
              <w:rPr>
                <w:lang w:val="en-US" w:eastAsia="zh-CN"/>
              </w:rPr>
              <w:t>PI/2 BPSK</w:t>
            </w:r>
          </w:p>
        </w:tc>
      </w:tr>
      <w:tr w:rsidR="003F5095" w14:paraId="44508BD2" w14:textId="77777777" w:rsidTr="008F2556">
        <w:tc>
          <w:tcPr>
            <w:tcW w:w="704" w:type="dxa"/>
          </w:tcPr>
          <w:p w14:paraId="03D3264C" w14:textId="77777777" w:rsidR="003F5095" w:rsidRDefault="003F5095" w:rsidP="008F2556">
            <w:pPr>
              <w:pStyle w:val="TAC"/>
              <w:rPr>
                <w:lang w:eastAsia="zh-CN"/>
              </w:rPr>
            </w:pPr>
          </w:p>
        </w:tc>
        <w:tc>
          <w:tcPr>
            <w:tcW w:w="8927" w:type="dxa"/>
            <w:gridSpan w:val="9"/>
          </w:tcPr>
          <w:p w14:paraId="5670E6BC"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3F5095" w14:paraId="68EF25DC" w14:textId="77777777" w:rsidTr="008F2556">
        <w:tc>
          <w:tcPr>
            <w:tcW w:w="704" w:type="dxa"/>
          </w:tcPr>
          <w:p w14:paraId="6110C2BD" w14:textId="77777777" w:rsidR="003F5095" w:rsidRPr="00C93AC4" w:rsidRDefault="003F5095" w:rsidP="008F2556">
            <w:pPr>
              <w:pStyle w:val="TAC"/>
              <w:rPr>
                <w:lang w:val="en-US" w:eastAsia="zh-CN"/>
              </w:rPr>
            </w:pPr>
            <w:r>
              <w:rPr>
                <w:lang w:val="en-US" w:eastAsia="zh-CN"/>
              </w:rPr>
              <w:t>#1</w:t>
            </w:r>
          </w:p>
        </w:tc>
        <w:tc>
          <w:tcPr>
            <w:tcW w:w="1145" w:type="dxa"/>
          </w:tcPr>
          <w:p w14:paraId="5B0BC97D" w14:textId="77777777" w:rsidR="003F5095" w:rsidRPr="00C93AC4" w:rsidRDefault="003F5095" w:rsidP="008F2556">
            <w:pPr>
              <w:pStyle w:val="TAC"/>
              <w:rPr>
                <w:lang w:val="en-US" w:eastAsia="zh-CN"/>
              </w:rPr>
            </w:pPr>
            <w:r>
              <w:rPr>
                <w:lang w:val="en-US" w:eastAsia="zh-CN"/>
              </w:rPr>
              <w:t>12.5</w:t>
            </w:r>
          </w:p>
        </w:tc>
        <w:tc>
          <w:tcPr>
            <w:tcW w:w="759" w:type="dxa"/>
          </w:tcPr>
          <w:p w14:paraId="6E3DB1C6" w14:textId="77777777" w:rsidR="003F5095" w:rsidRPr="00C93AC4" w:rsidRDefault="003F5095" w:rsidP="008F2556">
            <w:pPr>
              <w:pStyle w:val="TAC"/>
              <w:rPr>
                <w:lang w:val="en-US" w:eastAsia="zh-CN"/>
              </w:rPr>
            </w:pPr>
            <w:r>
              <w:rPr>
                <w:lang w:val="en-US" w:eastAsia="zh-CN"/>
              </w:rPr>
              <w:t>7</w:t>
            </w:r>
          </w:p>
        </w:tc>
        <w:tc>
          <w:tcPr>
            <w:tcW w:w="1117" w:type="dxa"/>
          </w:tcPr>
          <w:p w14:paraId="4FD9F250" w14:textId="77777777" w:rsidR="003F5095" w:rsidRPr="00C93AC4" w:rsidRDefault="003F5095" w:rsidP="008F2556">
            <w:pPr>
              <w:pStyle w:val="TAC"/>
              <w:rPr>
                <w:lang w:val="en-US" w:eastAsia="zh-CN"/>
              </w:rPr>
            </w:pPr>
            <w:r>
              <w:rPr>
                <w:lang w:val="en-US" w:eastAsia="zh-CN"/>
              </w:rPr>
              <w:t>6</w:t>
            </w:r>
          </w:p>
        </w:tc>
        <w:tc>
          <w:tcPr>
            <w:tcW w:w="1068" w:type="dxa"/>
          </w:tcPr>
          <w:p w14:paraId="7731CACA" w14:textId="77777777" w:rsidR="003F5095" w:rsidRPr="00C93AC4" w:rsidRDefault="003F5095" w:rsidP="008F2556">
            <w:pPr>
              <w:pStyle w:val="TAC"/>
              <w:rPr>
                <w:lang w:val="en-US" w:eastAsia="zh-CN"/>
              </w:rPr>
            </w:pPr>
            <w:r>
              <w:rPr>
                <w:lang w:val="en-US" w:eastAsia="zh-CN"/>
              </w:rPr>
              <w:t>4</w:t>
            </w:r>
          </w:p>
        </w:tc>
        <w:tc>
          <w:tcPr>
            <w:tcW w:w="727" w:type="dxa"/>
          </w:tcPr>
          <w:p w14:paraId="4C3D9E85" w14:textId="77777777" w:rsidR="003F5095" w:rsidRPr="00C93AC4" w:rsidRDefault="003F5095" w:rsidP="008F2556">
            <w:pPr>
              <w:pStyle w:val="TAC"/>
              <w:rPr>
                <w:lang w:val="en-US" w:eastAsia="zh-CN"/>
              </w:rPr>
            </w:pPr>
            <w:r>
              <w:rPr>
                <w:lang w:val="en-US" w:eastAsia="zh-CN"/>
              </w:rPr>
              <w:t>3</w:t>
            </w:r>
          </w:p>
        </w:tc>
        <w:tc>
          <w:tcPr>
            <w:tcW w:w="1091" w:type="dxa"/>
          </w:tcPr>
          <w:p w14:paraId="72F726F6" w14:textId="77777777" w:rsidR="003F5095" w:rsidRPr="00C93AC4" w:rsidRDefault="003F5095" w:rsidP="008F2556">
            <w:pPr>
              <w:pStyle w:val="TAC"/>
              <w:rPr>
                <w:lang w:val="en-US" w:eastAsia="zh-CN"/>
              </w:rPr>
            </w:pPr>
            <w:r>
              <w:rPr>
                <w:lang w:val="en-US" w:eastAsia="zh-CN"/>
              </w:rPr>
              <w:t>2</w:t>
            </w:r>
          </w:p>
        </w:tc>
        <w:tc>
          <w:tcPr>
            <w:tcW w:w="1143" w:type="dxa"/>
          </w:tcPr>
          <w:p w14:paraId="0E9E929F" w14:textId="77777777" w:rsidR="003F5095" w:rsidRPr="00C93AC4" w:rsidRDefault="003F5095" w:rsidP="008F2556">
            <w:pPr>
              <w:pStyle w:val="TAC"/>
              <w:rPr>
                <w:lang w:val="en-US" w:eastAsia="zh-CN"/>
              </w:rPr>
            </w:pPr>
            <w:r>
              <w:rPr>
                <w:lang w:val="en-US" w:eastAsia="zh-CN"/>
              </w:rPr>
              <w:t>4</w:t>
            </w:r>
          </w:p>
        </w:tc>
        <w:tc>
          <w:tcPr>
            <w:tcW w:w="789" w:type="dxa"/>
          </w:tcPr>
          <w:p w14:paraId="746B9CEC" w14:textId="77777777" w:rsidR="003F5095" w:rsidRPr="00C93AC4" w:rsidRDefault="003F5095" w:rsidP="008F2556">
            <w:pPr>
              <w:pStyle w:val="TAC"/>
              <w:rPr>
                <w:lang w:val="en-US" w:eastAsia="zh-CN"/>
              </w:rPr>
            </w:pPr>
            <w:r>
              <w:rPr>
                <w:lang w:val="en-US" w:eastAsia="zh-CN"/>
              </w:rPr>
              <w:t>2.5</w:t>
            </w:r>
          </w:p>
        </w:tc>
        <w:tc>
          <w:tcPr>
            <w:tcW w:w="1088" w:type="dxa"/>
          </w:tcPr>
          <w:p w14:paraId="5F700EA8" w14:textId="77777777" w:rsidR="003F5095" w:rsidRPr="00C93AC4" w:rsidRDefault="003F5095" w:rsidP="008F2556">
            <w:pPr>
              <w:pStyle w:val="TAC"/>
              <w:rPr>
                <w:lang w:val="en-US" w:eastAsia="zh-CN"/>
              </w:rPr>
            </w:pPr>
            <w:r>
              <w:rPr>
                <w:lang w:val="en-US" w:eastAsia="zh-CN"/>
              </w:rPr>
              <w:t>2</w:t>
            </w:r>
          </w:p>
        </w:tc>
      </w:tr>
      <w:tr w:rsidR="003F5095" w14:paraId="675F7ACE" w14:textId="77777777" w:rsidTr="008F2556">
        <w:tc>
          <w:tcPr>
            <w:tcW w:w="704" w:type="dxa"/>
          </w:tcPr>
          <w:p w14:paraId="398C592A" w14:textId="77777777" w:rsidR="003F5095" w:rsidRPr="00C93AC4" w:rsidRDefault="003F5095" w:rsidP="008F2556">
            <w:pPr>
              <w:pStyle w:val="TAC"/>
              <w:rPr>
                <w:lang w:val="en-US" w:eastAsia="zh-CN"/>
              </w:rPr>
            </w:pPr>
            <w:r>
              <w:rPr>
                <w:lang w:val="en-US" w:eastAsia="zh-CN"/>
              </w:rPr>
              <w:t>#2</w:t>
            </w:r>
          </w:p>
        </w:tc>
        <w:tc>
          <w:tcPr>
            <w:tcW w:w="1145" w:type="dxa"/>
          </w:tcPr>
          <w:p w14:paraId="58457DD8" w14:textId="77777777" w:rsidR="003F5095" w:rsidRPr="00105D21" w:rsidRDefault="003F5095" w:rsidP="008F2556">
            <w:pPr>
              <w:pStyle w:val="TAC"/>
              <w:rPr>
                <w:lang w:val="en-US" w:eastAsia="zh-CN"/>
              </w:rPr>
            </w:pPr>
            <w:r>
              <w:rPr>
                <w:lang w:val="en-US" w:eastAsia="zh-CN"/>
              </w:rPr>
              <w:t>7.5</w:t>
            </w:r>
          </w:p>
        </w:tc>
        <w:tc>
          <w:tcPr>
            <w:tcW w:w="759" w:type="dxa"/>
          </w:tcPr>
          <w:p w14:paraId="7CF99C49" w14:textId="77777777" w:rsidR="003F5095" w:rsidRPr="00105D21" w:rsidRDefault="003F5095" w:rsidP="008F2556">
            <w:pPr>
              <w:pStyle w:val="TAC"/>
              <w:rPr>
                <w:lang w:val="en-US" w:eastAsia="zh-CN"/>
              </w:rPr>
            </w:pPr>
            <w:r>
              <w:rPr>
                <w:lang w:val="en-US" w:eastAsia="zh-CN"/>
              </w:rPr>
              <w:t>5</w:t>
            </w:r>
          </w:p>
        </w:tc>
        <w:tc>
          <w:tcPr>
            <w:tcW w:w="1117" w:type="dxa"/>
          </w:tcPr>
          <w:p w14:paraId="0EED8E0A" w14:textId="77777777" w:rsidR="003F5095" w:rsidRPr="00105D21" w:rsidRDefault="003F5095" w:rsidP="008F2556">
            <w:pPr>
              <w:pStyle w:val="TAC"/>
              <w:rPr>
                <w:lang w:val="en-US" w:eastAsia="zh-CN"/>
              </w:rPr>
            </w:pPr>
            <w:r>
              <w:rPr>
                <w:lang w:val="en-US" w:eastAsia="zh-CN"/>
              </w:rPr>
              <w:t>3.5</w:t>
            </w:r>
          </w:p>
        </w:tc>
        <w:tc>
          <w:tcPr>
            <w:tcW w:w="1068" w:type="dxa"/>
          </w:tcPr>
          <w:p w14:paraId="4A6ED04D" w14:textId="77777777" w:rsidR="003F5095" w:rsidRDefault="003F5095" w:rsidP="008F2556">
            <w:pPr>
              <w:pStyle w:val="TAC"/>
              <w:rPr>
                <w:lang w:eastAsia="zh-CN"/>
              </w:rPr>
            </w:pPr>
          </w:p>
        </w:tc>
        <w:tc>
          <w:tcPr>
            <w:tcW w:w="727" w:type="dxa"/>
          </w:tcPr>
          <w:p w14:paraId="1839FC6E" w14:textId="77777777" w:rsidR="003F5095" w:rsidRDefault="003F5095" w:rsidP="008F2556">
            <w:pPr>
              <w:pStyle w:val="TAC"/>
              <w:rPr>
                <w:lang w:eastAsia="zh-CN"/>
              </w:rPr>
            </w:pPr>
          </w:p>
        </w:tc>
        <w:tc>
          <w:tcPr>
            <w:tcW w:w="1091" w:type="dxa"/>
          </w:tcPr>
          <w:p w14:paraId="0395D55E" w14:textId="77777777" w:rsidR="003F5095" w:rsidRDefault="003F5095" w:rsidP="008F2556">
            <w:pPr>
              <w:pStyle w:val="TAC"/>
              <w:rPr>
                <w:lang w:eastAsia="zh-CN"/>
              </w:rPr>
            </w:pPr>
          </w:p>
        </w:tc>
        <w:tc>
          <w:tcPr>
            <w:tcW w:w="1143" w:type="dxa"/>
          </w:tcPr>
          <w:p w14:paraId="26271C9D" w14:textId="77777777" w:rsidR="003F5095" w:rsidRPr="00105D21" w:rsidRDefault="003F5095" w:rsidP="008F2556">
            <w:pPr>
              <w:pStyle w:val="TAC"/>
              <w:rPr>
                <w:lang w:val="en-US" w:eastAsia="zh-CN"/>
              </w:rPr>
            </w:pPr>
            <w:r>
              <w:rPr>
                <w:lang w:val="en-US" w:eastAsia="zh-CN"/>
              </w:rPr>
              <w:t>4.5</w:t>
            </w:r>
          </w:p>
        </w:tc>
        <w:tc>
          <w:tcPr>
            <w:tcW w:w="789" w:type="dxa"/>
          </w:tcPr>
          <w:p w14:paraId="458185FB" w14:textId="77777777" w:rsidR="003F5095" w:rsidRPr="00105D21" w:rsidRDefault="003F5095" w:rsidP="008F2556">
            <w:pPr>
              <w:pStyle w:val="TAC"/>
              <w:rPr>
                <w:lang w:val="en-US" w:eastAsia="zh-CN"/>
              </w:rPr>
            </w:pPr>
            <w:r>
              <w:rPr>
                <w:lang w:val="en-US" w:eastAsia="zh-CN"/>
              </w:rPr>
              <w:t>2.5</w:t>
            </w:r>
          </w:p>
        </w:tc>
        <w:tc>
          <w:tcPr>
            <w:tcW w:w="1088" w:type="dxa"/>
          </w:tcPr>
          <w:p w14:paraId="14FDCAF3" w14:textId="77777777" w:rsidR="003F5095" w:rsidRPr="00105D21" w:rsidRDefault="003F5095" w:rsidP="008F2556">
            <w:pPr>
              <w:pStyle w:val="TAC"/>
              <w:rPr>
                <w:lang w:val="en-US" w:eastAsia="zh-CN"/>
              </w:rPr>
            </w:pPr>
            <w:r>
              <w:rPr>
                <w:lang w:val="en-US" w:eastAsia="zh-CN"/>
              </w:rPr>
              <w:t>2</w:t>
            </w:r>
          </w:p>
        </w:tc>
      </w:tr>
      <w:tr w:rsidR="003F5095" w14:paraId="52EED676" w14:textId="77777777" w:rsidTr="008F2556">
        <w:tc>
          <w:tcPr>
            <w:tcW w:w="704" w:type="dxa"/>
          </w:tcPr>
          <w:p w14:paraId="54F72952" w14:textId="77777777" w:rsidR="003F5095" w:rsidRPr="00C93AC4" w:rsidRDefault="003F5095" w:rsidP="008F2556">
            <w:pPr>
              <w:pStyle w:val="TAC"/>
              <w:rPr>
                <w:lang w:val="en-US" w:eastAsia="zh-CN"/>
              </w:rPr>
            </w:pPr>
            <w:r>
              <w:rPr>
                <w:lang w:val="en-US" w:eastAsia="zh-CN"/>
              </w:rPr>
              <w:t>#3</w:t>
            </w:r>
          </w:p>
        </w:tc>
        <w:tc>
          <w:tcPr>
            <w:tcW w:w="1145" w:type="dxa"/>
          </w:tcPr>
          <w:p w14:paraId="28F90BA0" w14:textId="77777777" w:rsidR="003F5095" w:rsidRPr="00C93AC4" w:rsidRDefault="003F5095" w:rsidP="008F2556">
            <w:pPr>
              <w:pStyle w:val="TAC"/>
              <w:rPr>
                <w:lang w:val="en-US" w:eastAsia="zh-CN"/>
              </w:rPr>
            </w:pPr>
            <w:r>
              <w:rPr>
                <w:lang w:val="en-US" w:eastAsia="zh-CN"/>
              </w:rPr>
              <w:t>7</w:t>
            </w:r>
          </w:p>
        </w:tc>
        <w:tc>
          <w:tcPr>
            <w:tcW w:w="759" w:type="dxa"/>
          </w:tcPr>
          <w:p w14:paraId="753FD4FC" w14:textId="77777777" w:rsidR="003F5095" w:rsidRPr="00C93AC4" w:rsidRDefault="003F5095" w:rsidP="008F2556">
            <w:pPr>
              <w:pStyle w:val="TAC"/>
              <w:rPr>
                <w:lang w:val="en-US" w:eastAsia="zh-CN"/>
              </w:rPr>
            </w:pPr>
            <w:r>
              <w:rPr>
                <w:lang w:val="en-US" w:eastAsia="zh-CN"/>
              </w:rPr>
              <w:t>5</w:t>
            </w:r>
          </w:p>
        </w:tc>
        <w:tc>
          <w:tcPr>
            <w:tcW w:w="1117" w:type="dxa"/>
          </w:tcPr>
          <w:p w14:paraId="2CDABBE9" w14:textId="77777777" w:rsidR="003F5095" w:rsidRDefault="003F5095" w:rsidP="008F2556">
            <w:pPr>
              <w:pStyle w:val="TAC"/>
              <w:rPr>
                <w:lang w:eastAsia="zh-CN"/>
              </w:rPr>
            </w:pPr>
          </w:p>
        </w:tc>
        <w:tc>
          <w:tcPr>
            <w:tcW w:w="1068" w:type="dxa"/>
          </w:tcPr>
          <w:p w14:paraId="5E67B6EE" w14:textId="77777777" w:rsidR="003F5095" w:rsidRDefault="003F5095" w:rsidP="008F2556">
            <w:pPr>
              <w:pStyle w:val="TAC"/>
              <w:rPr>
                <w:lang w:eastAsia="zh-CN"/>
              </w:rPr>
            </w:pPr>
          </w:p>
        </w:tc>
        <w:tc>
          <w:tcPr>
            <w:tcW w:w="727" w:type="dxa"/>
          </w:tcPr>
          <w:p w14:paraId="4BE1A7C5" w14:textId="77777777" w:rsidR="003F5095" w:rsidRDefault="003F5095" w:rsidP="008F2556">
            <w:pPr>
              <w:pStyle w:val="TAC"/>
              <w:rPr>
                <w:lang w:eastAsia="zh-CN"/>
              </w:rPr>
            </w:pPr>
          </w:p>
        </w:tc>
        <w:tc>
          <w:tcPr>
            <w:tcW w:w="1091" w:type="dxa"/>
          </w:tcPr>
          <w:p w14:paraId="2AEE0C35" w14:textId="77777777" w:rsidR="003F5095" w:rsidRDefault="003F5095" w:rsidP="008F2556">
            <w:pPr>
              <w:pStyle w:val="TAC"/>
              <w:rPr>
                <w:lang w:eastAsia="zh-CN"/>
              </w:rPr>
            </w:pPr>
          </w:p>
        </w:tc>
        <w:tc>
          <w:tcPr>
            <w:tcW w:w="1143" w:type="dxa"/>
          </w:tcPr>
          <w:p w14:paraId="0957065A" w14:textId="77777777" w:rsidR="003F5095" w:rsidRDefault="003F5095" w:rsidP="008F2556">
            <w:pPr>
              <w:pStyle w:val="TAC"/>
              <w:rPr>
                <w:lang w:eastAsia="zh-CN"/>
              </w:rPr>
            </w:pPr>
          </w:p>
        </w:tc>
        <w:tc>
          <w:tcPr>
            <w:tcW w:w="789" w:type="dxa"/>
          </w:tcPr>
          <w:p w14:paraId="6A9B6DE7" w14:textId="77777777" w:rsidR="003F5095" w:rsidRDefault="003F5095" w:rsidP="008F2556">
            <w:pPr>
              <w:pStyle w:val="TAC"/>
              <w:rPr>
                <w:lang w:eastAsia="zh-CN"/>
              </w:rPr>
            </w:pPr>
          </w:p>
        </w:tc>
        <w:tc>
          <w:tcPr>
            <w:tcW w:w="1088" w:type="dxa"/>
          </w:tcPr>
          <w:p w14:paraId="67D4347F" w14:textId="77777777" w:rsidR="003F5095" w:rsidRDefault="003F5095" w:rsidP="008F2556">
            <w:pPr>
              <w:pStyle w:val="TAC"/>
              <w:rPr>
                <w:lang w:eastAsia="zh-CN"/>
              </w:rPr>
            </w:pPr>
          </w:p>
        </w:tc>
      </w:tr>
      <w:tr w:rsidR="003F5095" w14:paraId="5A8C4048" w14:textId="77777777" w:rsidTr="008F2556">
        <w:tc>
          <w:tcPr>
            <w:tcW w:w="704" w:type="dxa"/>
          </w:tcPr>
          <w:p w14:paraId="2FA63D0B" w14:textId="77777777" w:rsidR="003F5095" w:rsidRDefault="003F5095" w:rsidP="008F2556">
            <w:pPr>
              <w:pStyle w:val="TAC"/>
              <w:rPr>
                <w:lang w:val="en-US" w:eastAsia="zh-CN"/>
              </w:rPr>
            </w:pPr>
            <w:r>
              <w:rPr>
                <w:lang w:val="en-US" w:eastAsia="zh-CN"/>
              </w:rPr>
              <w:t>#4</w:t>
            </w:r>
          </w:p>
        </w:tc>
        <w:tc>
          <w:tcPr>
            <w:tcW w:w="1145" w:type="dxa"/>
          </w:tcPr>
          <w:p w14:paraId="1780901D" w14:textId="77777777" w:rsidR="003F5095" w:rsidRDefault="003F5095" w:rsidP="008F2556">
            <w:pPr>
              <w:pStyle w:val="TAC"/>
              <w:rPr>
                <w:lang w:val="en-US" w:eastAsia="zh-CN"/>
              </w:rPr>
            </w:pPr>
            <w:r>
              <w:rPr>
                <w:lang w:val="en-US" w:eastAsia="zh-CN"/>
              </w:rPr>
              <w:t>14</w:t>
            </w:r>
          </w:p>
        </w:tc>
        <w:tc>
          <w:tcPr>
            <w:tcW w:w="759" w:type="dxa"/>
          </w:tcPr>
          <w:p w14:paraId="3A255618" w14:textId="77777777" w:rsidR="003F5095" w:rsidRDefault="003F5095" w:rsidP="008F2556">
            <w:pPr>
              <w:pStyle w:val="TAC"/>
              <w:rPr>
                <w:lang w:val="en-US" w:eastAsia="zh-CN"/>
              </w:rPr>
            </w:pPr>
            <w:r>
              <w:rPr>
                <w:lang w:val="en-US" w:eastAsia="zh-CN"/>
              </w:rPr>
              <w:t>13</w:t>
            </w:r>
          </w:p>
        </w:tc>
        <w:tc>
          <w:tcPr>
            <w:tcW w:w="1117" w:type="dxa"/>
          </w:tcPr>
          <w:p w14:paraId="45649AFA" w14:textId="77777777" w:rsidR="003F5095" w:rsidRDefault="003F5095" w:rsidP="008F2556">
            <w:pPr>
              <w:pStyle w:val="TAC"/>
              <w:rPr>
                <w:lang w:eastAsia="zh-CN"/>
              </w:rPr>
            </w:pPr>
            <w:r>
              <w:rPr>
                <w:lang w:eastAsia="zh-CN"/>
              </w:rPr>
              <w:t>12.5</w:t>
            </w:r>
          </w:p>
        </w:tc>
        <w:tc>
          <w:tcPr>
            <w:tcW w:w="1068" w:type="dxa"/>
          </w:tcPr>
          <w:p w14:paraId="3F9A54DE" w14:textId="77777777" w:rsidR="003F5095" w:rsidRDefault="003F5095" w:rsidP="008F2556">
            <w:pPr>
              <w:pStyle w:val="TAC"/>
              <w:rPr>
                <w:lang w:eastAsia="zh-CN"/>
              </w:rPr>
            </w:pPr>
            <w:r>
              <w:rPr>
                <w:lang w:eastAsia="zh-CN"/>
              </w:rPr>
              <w:t>8.5</w:t>
            </w:r>
          </w:p>
        </w:tc>
        <w:tc>
          <w:tcPr>
            <w:tcW w:w="727" w:type="dxa"/>
          </w:tcPr>
          <w:p w14:paraId="1EB69FA4" w14:textId="77777777" w:rsidR="003F5095" w:rsidRDefault="003F5095" w:rsidP="008F2556">
            <w:pPr>
              <w:pStyle w:val="TAC"/>
              <w:rPr>
                <w:lang w:eastAsia="zh-CN"/>
              </w:rPr>
            </w:pPr>
            <w:r>
              <w:rPr>
                <w:lang w:eastAsia="zh-CN"/>
              </w:rPr>
              <w:t>7</w:t>
            </w:r>
          </w:p>
        </w:tc>
        <w:tc>
          <w:tcPr>
            <w:tcW w:w="1091" w:type="dxa"/>
          </w:tcPr>
          <w:p w14:paraId="5F172BFF" w14:textId="77777777" w:rsidR="003F5095" w:rsidRDefault="003F5095" w:rsidP="008F2556">
            <w:pPr>
              <w:pStyle w:val="TAC"/>
              <w:rPr>
                <w:lang w:eastAsia="zh-CN"/>
              </w:rPr>
            </w:pPr>
            <w:r>
              <w:rPr>
                <w:lang w:eastAsia="zh-CN"/>
              </w:rPr>
              <w:t>6</w:t>
            </w:r>
          </w:p>
        </w:tc>
        <w:tc>
          <w:tcPr>
            <w:tcW w:w="1143" w:type="dxa"/>
          </w:tcPr>
          <w:p w14:paraId="16FFB22D" w14:textId="77777777" w:rsidR="003F5095" w:rsidRDefault="003F5095" w:rsidP="008F2556">
            <w:pPr>
              <w:pStyle w:val="TAC"/>
              <w:rPr>
                <w:lang w:eastAsia="zh-CN"/>
              </w:rPr>
            </w:pPr>
            <w:r>
              <w:rPr>
                <w:lang w:eastAsia="zh-CN"/>
              </w:rPr>
              <w:t>7.5</w:t>
            </w:r>
          </w:p>
        </w:tc>
        <w:tc>
          <w:tcPr>
            <w:tcW w:w="789" w:type="dxa"/>
          </w:tcPr>
          <w:p w14:paraId="6A632856" w14:textId="77777777" w:rsidR="003F5095" w:rsidRDefault="003F5095" w:rsidP="008F2556">
            <w:pPr>
              <w:pStyle w:val="TAC"/>
              <w:rPr>
                <w:lang w:eastAsia="zh-CN"/>
              </w:rPr>
            </w:pPr>
            <w:r>
              <w:rPr>
                <w:lang w:eastAsia="zh-CN"/>
              </w:rPr>
              <w:t>6</w:t>
            </w:r>
          </w:p>
        </w:tc>
        <w:tc>
          <w:tcPr>
            <w:tcW w:w="1088" w:type="dxa"/>
          </w:tcPr>
          <w:p w14:paraId="790F49B9" w14:textId="77777777" w:rsidR="003F5095" w:rsidRDefault="003F5095" w:rsidP="008F2556">
            <w:pPr>
              <w:pStyle w:val="TAC"/>
              <w:rPr>
                <w:lang w:eastAsia="zh-CN"/>
              </w:rPr>
            </w:pPr>
            <w:r>
              <w:rPr>
                <w:lang w:eastAsia="zh-CN"/>
              </w:rPr>
              <w:t>5.5</w:t>
            </w:r>
          </w:p>
        </w:tc>
      </w:tr>
      <w:tr w:rsidR="003F5095" w14:paraId="4F86875D" w14:textId="77777777" w:rsidTr="008F2556">
        <w:tc>
          <w:tcPr>
            <w:tcW w:w="704" w:type="dxa"/>
          </w:tcPr>
          <w:p w14:paraId="518AF095" w14:textId="77777777" w:rsidR="003F5095" w:rsidRPr="00105D21" w:rsidRDefault="003F5095" w:rsidP="008F2556">
            <w:pPr>
              <w:pStyle w:val="TAC"/>
              <w:rPr>
                <w:b/>
                <w:bCs/>
                <w:lang w:val="en-US" w:eastAsia="zh-CN"/>
              </w:rPr>
            </w:pPr>
            <w:r w:rsidRPr="00105D21">
              <w:rPr>
                <w:b/>
                <w:bCs/>
                <w:lang w:val="en-US" w:eastAsia="zh-CN"/>
              </w:rPr>
              <w:t>=&gt;</w:t>
            </w:r>
          </w:p>
        </w:tc>
        <w:tc>
          <w:tcPr>
            <w:tcW w:w="1145" w:type="dxa"/>
          </w:tcPr>
          <w:p w14:paraId="5A3C6995" w14:textId="77777777" w:rsidR="003F5095" w:rsidRPr="00105D21" w:rsidRDefault="003F5095" w:rsidP="008F2556">
            <w:pPr>
              <w:pStyle w:val="TAC"/>
              <w:rPr>
                <w:lang w:val="en-US" w:eastAsia="zh-CN"/>
              </w:rPr>
            </w:pPr>
            <w:r>
              <w:rPr>
                <w:lang w:val="en-US" w:eastAsia="zh-CN"/>
              </w:rPr>
              <w:t>9</w:t>
            </w:r>
          </w:p>
        </w:tc>
        <w:tc>
          <w:tcPr>
            <w:tcW w:w="759" w:type="dxa"/>
          </w:tcPr>
          <w:p w14:paraId="5AAB50B8" w14:textId="77777777" w:rsidR="003F5095" w:rsidRPr="00105D21" w:rsidRDefault="003F5095" w:rsidP="008F2556">
            <w:pPr>
              <w:pStyle w:val="TAC"/>
              <w:rPr>
                <w:lang w:val="en-US" w:eastAsia="zh-CN"/>
              </w:rPr>
            </w:pPr>
            <w:r>
              <w:rPr>
                <w:lang w:val="en-US" w:eastAsia="zh-CN"/>
              </w:rPr>
              <w:t>6</w:t>
            </w:r>
          </w:p>
        </w:tc>
        <w:tc>
          <w:tcPr>
            <w:tcW w:w="1117" w:type="dxa"/>
          </w:tcPr>
          <w:p w14:paraId="794489A4" w14:textId="77777777" w:rsidR="003F5095" w:rsidRPr="00105D21" w:rsidRDefault="003F5095" w:rsidP="008F2556">
            <w:pPr>
              <w:pStyle w:val="TAC"/>
              <w:rPr>
                <w:lang w:val="en-US" w:eastAsia="zh-CN"/>
              </w:rPr>
            </w:pPr>
            <w:r>
              <w:rPr>
                <w:lang w:val="en-US" w:eastAsia="zh-CN"/>
              </w:rPr>
              <w:t>4</w:t>
            </w:r>
          </w:p>
        </w:tc>
        <w:tc>
          <w:tcPr>
            <w:tcW w:w="1068" w:type="dxa"/>
          </w:tcPr>
          <w:p w14:paraId="556160DF" w14:textId="77777777" w:rsidR="003F5095" w:rsidRPr="00105D21" w:rsidRDefault="003F5095" w:rsidP="008F2556">
            <w:pPr>
              <w:pStyle w:val="TAC"/>
              <w:rPr>
                <w:lang w:val="en-US" w:eastAsia="zh-CN"/>
              </w:rPr>
            </w:pPr>
            <w:r>
              <w:rPr>
                <w:lang w:val="en-US" w:eastAsia="zh-CN"/>
              </w:rPr>
              <w:t>4.5</w:t>
            </w:r>
          </w:p>
        </w:tc>
        <w:tc>
          <w:tcPr>
            <w:tcW w:w="727" w:type="dxa"/>
          </w:tcPr>
          <w:p w14:paraId="13CE3470" w14:textId="77777777" w:rsidR="003F5095" w:rsidRPr="00105D21" w:rsidRDefault="003F5095" w:rsidP="008F2556">
            <w:pPr>
              <w:pStyle w:val="TAC"/>
              <w:rPr>
                <w:lang w:val="en-US" w:eastAsia="zh-CN"/>
              </w:rPr>
            </w:pPr>
            <w:r>
              <w:rPr>
                <w:lang w:val="en-US" w:eastAsia="zh-CN"/>
              </w:rPr>
              <w:t>3</w:t>
            </w:r>
          </w:p>
        </w:tc>
        <w:tc>
          <w:tcPr>
            <w:tcW w:w="1091" w:type="dxa"/>
          </w:tcPr>
          <w:p w14:paraId="68BE75F7" w14:textId="77777777" w:rsidR="003F5095" w:rsidRPr="00105D21" w:rsidRDefault="003F5095" w:rsidP="008F2556">
            <w:pPr>
              <w:pStyle w:val="TAC"/>
              <w:rPr>
                <w:lang w:val="en-US" w:eastAsia="zh-CN"/>
              </w:rPr>
            </w:pPr>
            <w:r>
              <w:rPr>
                <w:lang w:val="en-US" w:eastAsia="zh-CN"/>
              </w:rPr>
              <w:t>2</w:t>
            </w:r>
          </w:p>
        </w:tc>
        <w:tc>
          <w:tcPr>
            <w:tcW w:w="1143" w:type="dxa"/>
          </w:tcPr>
          <w:p w14:paraId="6DC0774B" w14:textId="77777777" w:rsidR="003F5095" w:rsidRPr="00105D21" w:rsidRDefault="003F5095" w:rsidP="008F2556">
            <w:pPr>
              <w:pStyle w:val="TAC"/>
              <w:rPr>
                <w:lang w:val="en-US" w:eastAsia="zh-CN"/>
              </w:rPr>
            </w:pPr>
            <w:r>
              <w:rPr>
                <w:lang w:val="en-US" w:eastAsia="zh-CN"/>
              </w:rPr>
              <w:t>4.5</w:t>
            </w:r>
          </w:p>
        </w:tc>
        <w:tc>
          <w:tcPr>
            <w:tcW w:w="789" w:type="dxa"/>
          </w:tcPr>
          <w:p w14:paraId="0BAD6E09" w14:textId="77777777" w:rsidR="003F5095" w:rsidRPr="00105D21" w:rsidRDefault="003F5095" w:rsidP="008F2556">
            <w:pPr>
              <w:pStyle w:val="TAC"/>
              <w:rPr>
                <w:lang w:val="en-US" w:eastAsia="zh-CN"/>
              </w:rPr>
            </w:pPr>
            <w:r>
              <w:rPr>
                <w:lang w:val="en-US" w:eastAsia="zh-CN"/>
              </w:rPr>
              <w:t>2.5</w:t>
            </w:r>
          </w:p>
        </w:tc>
        <w:tc>
          <w:tcPr>
            <w:tcW w:w="1088" w:type="dxa"/>
          </w:tcPr>
          <w:p w14:paraId="1763176E" w14:textId="77777777" w:rsidR="003F5095" w:rsidRPr="00105D21" w:rsidRDefault="003F5095" w:rsidP="008F2556">
            <w:pPr>
              <w:pStyle w:val="TAC"/>
              <w:rPr>
                <w:lang w:val="en-US" w:eastAsia="zh-CN"/>
              </w:rPr>
            </w:pPr>
            <w:r>
              <w:rPr>
                <w:lang w:val="en-US" w:eastAsia="zh-CN"/>
              </w:rPr>
              <w:t>2</w:t>
            </w:r>
          </w:p>
        </w:tc>
      </w:tr>
      <w:tr w:rsidR="003F5095" w14:paraId="530C9779" w14:textId="77777777" w:rsidTr="008F2556">
        <w:tc>
          <w:tcPr>
            <w:tcW w:w="704" w:type="dxa"/>
          </w:tcPr>
          <w:p w14:paraId="7703E1A9" w14:textId="77777777" w:rsidR="003F5095" w:rsidRPr="00105D21" w:rsidRDefault="003F5095" w:rsidP="008F2556">
            <w:pPr>
              <w:pStyle w:val="TAC"/>
              <w:rPr>
                <w:b/>
                <w:bCs/>
                <w:lang w:val="en-US" w:eastAsia="zh-CN"/>
              </w:rPr>
            </w:pPr>
          </w:p>
        </w:tc>
        <w:tc>
          <w:tcPr>
            <w:tcW w:w="8927" w:type="dxa"/>
            <w:gridSpan w:val="9"/>
          </w:tcPr>
          <w:p w14:paraId="6AF4F94B" w14:textId="77777777" w:rsidR="003F5095" w:rsidRPr="00105D21" w:rsidRDefault="003F5095" w:rsidP="008F2556">
            <w:pPr>
              <w:pStyle w:val="TAC"/>
              <w:rPr>
                <w:b/>
                <w:bCs/>
                <w:lang w:val="en-US" w:eastAsia="zh-CN"/>
              </w:rPr>
            </w:pPr>
            <w:r w:rsidRPr="00105D21">
              <w:rPr>
                <w:b/>
                <w:bCs/>
                <w:lang w:val="en-US" w:eastAsia="zh-CN"/>
              </w:rPr>
              <w:t>FCC regulatory domain</w:t>
            </w:r>
          </w:p>
        </w:tc>
      </w:tr>
      <w:tr w:rsidR="003F5095" w14:paraId="1BFCF5C4" w14:textId="77777777" w:rsidTr="008F2556">
        <w:tc>
          <w:tcPr>
            <w:tcW w:w="704" w:type="dxa"/>
          </w:tcPr>
          <w:p w14:paraId="251BE615" w14:textId="77777777" w:rsidR="003F5095" w:rsidRPr="00105D21" w:rsidRDefault="003F5095" w:rsidP="008F2556">
            <w:pPr>
              <w:pStyle w:val="TAC"/>
              <w:rPr>
                <w:lang w:val="en-US" w:eastAsia="zh-CN"/>
              </w:rPr>
            </w:pPr>
            <w:r>
              <w:rPr>
                <w:lang w:val="en-US" w:eastAsia="zh-CN"/>
              </w:rPr>
              <w:t>#1</w:t>
            </w:r>
          </w:p>
        </w:tc>
        <w:tc>
          <w:tcPr>
            <w:tcW w:w="1145" w:type="dxa"/>
          </w:tcPr>
          <w:p w14:paraId="3A568766" w14:textId="77777777" w:rsidR="003F5095" w:rsidRDefault="003F5095" w:rsidP="008F2556">
            <w:pPr>
              <w:pStyle w:val="TAC"/>
              <w:rPr>
                <w:lang w:val="en-US" w:eastAsia="zh-CN"/>
              </w:rPr>
            </w:pPr>
            <w:r>
              <w:rPr>
                <w:lang w:val="en-US" w:eastAsia="zh-CN"/>
              </w:rPr>
              <w:t>12.5</w:t>
            </w:r>
          </w:p>
        </w:tc>
        <w:tc>
          <w:tcPr>
            <w:tcW w:w="759" w:type="dxa"/>
          </w:tcPr>
          <w:p w14:paraId="249530BE" w14:textId="77777777" w:rsidR="003F5095" w:rsidRDefault="003F5095" w:rsidP="008F2556">
            <w:pPr>
              <w:pStyle w:val="TAC"/>
              <w:rPr>
                <w:lang w:val="en-US" w:eastAsia="zh-CN"/>
              </w:rPr>
            </w:pPr>
            <w:r>
              <w:rPr>
                <w:lang w:val="en-US" w:eastAsia="zh-CN"/>
              </w:rPr>
              <w:t>7</w:t>
            </w:r>
          </w:p>
        </w:tc>
        <w:tc>
          <w:tcPr>
            <w:tcW w:w="1117" w:type="dxa"/>
          </w:tcPr>
          <w:p w14:paraId="0A7BB6F4" w14:textId="77777777" w:rsidR="003F5095" w:rsidRDefault="003F5095" w:rsidP="008F2556">
            <w:pPr>
              <w:pStyle w:val="TAC"/>
              <w:rPr>
                <w:lang w:val="en-US" w:eastAsia="zh-CN"/>
              </w:rPr>
            </w:pPr>
            <w:r>
              <w:rPr>
                <w:lang w:val="en-US" w:eastAsia="zh-CN"/>
              </w:rPr>
              <w:t>6</w:t>
            </w:r>
          </w:p>
        </w:tc>
        <w:tc>
          <w:tcPr>
            <w:tcW w:w="1068" w:type="dxa"/>
          </w:tcPr>
          <w:p w14:paraId="47265E85" w14:textId="77777777" w:rsidR="003F5095" w:rsidRDefault="003F5095" w:rsidP="008F2556">
            <w:pPr>
              <w:pStyle w:val="TAC"/>
              <w:rPr>
                <w:lang w:val="en-US" w:eastAsia="zh-CN"/>
              </w:rPr>
            </w:pPr>
            <w:r>
              <w:rPr>
                <w:lang w:val="en-US" w:eastAsia="zh-CN"/>
              </w:rPr>
              <w:t>4</w:t>
            </w:r>
          </w:p>
        </w:tc>
        <w:tc>
          <w:tcPr>
            <w:tcW w:w="727" w:type="dxa"/>
          </w:tcPr>
          <w:p w14:paraId="2604F0C8" w14:textId="77777777" w:rsidR="003F5095" w:rsidRDefault="003F5095" w:rsidP="008F2556">
            <w:pPr>
              <w:pStyle w:val="TAC"/>
              <w:rPr>
                <w:lang w:val="en-US" w:eastAsia="zh-CN"/>
              </w:rPr>
            </w:pPr>
            <w:r>
              <w:rPr>
                <w:lang w:val="en-US" w:eastAsia="zh-CN"/>
              </w:rPr>
              <w:t>2</w:t>
            </w:r>
          </w:p>
        </w:tc>
        <w:tc>
          <w:tcPr>
            <w:tcW w:w="1091" w:type="dxa"/>
          </w:tcPr>
          <w:p w14:paraId="2695E1AE" w14:textId="77777777" w:rsidR="003F5095" w:rsidRDefault="003F5095" w:rsidP="008F2556">
            <w:pPr>
              <w:pStyle w:val="TAC"/>
              <w:rPr>
                <w:lang w:val="en-US" w:eastAsia="zh-CN"/>
              </w:rPr>
            </w:pPr>
            <w:r>
              <w:rPr>
                <w:lang w:val="en-US" w:eastAsia="zh-CN"/>
              </w:rPr>
              <w:t>1.5</w:t>
            </w:r>
          </w:p>
        </w:tc>
        <w:tc>
          <w:tcPr>
            <w:tcW w:w="1143" w:type="dxa"/>
          </w:tcPr>
          <w:p w14:paraId="5EFF8C74" w14:textId="77777777" w:rsidR="003F5095" w:rsidRDefault="003F5095" w:rsidP="008F2556">
            <w:pPr>
              <w:pStyle w:val="TAC"/>
              <w:rPr>
                <w:lang w:val="en-US" w:eastAsia="zh-CN"/>
              </w:rPr>
            </w:pPr>
            <w:r>
              <w:rPr>
                <w:lang w:val="en-US" w:eastAsia="zh-CN"/>
              </w:rPr>
              <w:t>3</w:t>
            </w:r>
          </w:p>
        </w:tc>
        <w:tc>
          <w:tcPr>
            <w:tcW w:w="789" w:type="dxa"/>
          </w:tcPr>
          <w:p w14:paraId="0CBC197B" w14:textId="77777777" w:rsidR="003F5095" w:rsidRDefault="003F5095" w:rsidP="008F2556">
            <w:pPr>
              <w:pStyle w:val="TAC"/>
              <w:rPr>
                <w:lang w:val="en-US" w:eastAsia="zh-CN"/>
              </w:rPr>
            </w:pPr>
            <w:r>
              <w:rPr>
                <w:lang w:val="en-US" w:eastAsia="zh-CN"/>
              </w:rPr>
              <w:t>2</w:t>
            </w:r>
          </w:p>
        </w:tc>
        <w:tc>
          <w:tcPr>
            <w:tcW w:w="1088" w:type="dxa"/>
          </w:tcPr>
          <w:p w14:paraId="272A4745" w14:textId="77777777" w:rsidR="003F5095" w:rsidRDefault="003F5095" w:rsidP="008F2556">
            <w:pPr>
              <w:pStyle w:val="TAC"/>
              <w:rPr>
                <w:lang w:val="en-US" w:eastAsia="zh-CN"/>
              </w:rPr>
            </w:pPr>
            <w:r>
              <w:rPr>
                <w:lang w:val="en-US" w:eastAsia="zh-CN"/>
              </w:rPr>
              <w:t>1.5</w:t>
            </w:r>
          </w:p>
        </w:tc>
      </w:tr>
      <w:tr w:rsidR="003F5095" w14:paraId="556B2805" w14:textId="77777777" w:rsidTr="008F2556">
        <w:tc>
          <w:tcPr>
            <w:tcW w:w="704" w:type="dxa"/>
          </w:tcPr>
          <w:p w14:paraId="526D0F8F" w14:textId="77777777" w:rsidR="003F5095" w:rsidRPr="00105D21" w:rsidRDefault="003F5095" w:rsidP="008F2556">
            <w:pPr>
              <w:pStyle w:val="TAC"/>
              <w:rPr>
                <w:lang w:val="en-US" w:eastAsia="zh-CN"/>
              </w:rPr>
            </w:pPr>
            <w:r>
              <w:rPr>
                <w:lang w:val="en-US" w:eastAsia="zh-CN"/>
              </w:rPr>
              <w:t>#3</w:t>
            </w:r>
          </w:p>
        </w:tc>
        <w:tc>
          <w:tcPr>
            <w:tcW w:w="1145" w:type="dxa"/>
          </w:tcPr>
          <w:p w14:paraId="3CFAB2FF" w14:textId="77777777" w:rsidR="003F5095" w:rsidRDefault="003F5095" w:rsidP="008F2556">
            <w:pPr>
              <w:pStyle w:val="TAC"/>
              <w:rPr>
                <w:lang w:val="en-US" w:eastAsia="zh-CN"/>
              </w:rPr>
            </w:pPr>
            <w:r>
              <w:rPr>
                <w:lang w:val="en-US" w:eastAsia="zh-CN"/>
              </w:rPr>
              <w:t>7</w:t>
            </w:r>
          </w:p>
        </w:tc>
        <w:tc>
          <w:tcPr>
            <w:tcW w:w="759" w:type="dxa"/>
          </w:tcPr>
          <w:p w14:paraId="78B1B680" w14:textId="77777777" w:rsidR="003F5095" w:rsidRDefault="003F5095" w:rsidP="008F2556">
            <w:pPr>
              <w:pStyle w:val="TAC"/>
              <w:rPr>
                <w:lang w:val="en-US" w:eastAsia="zh-CN"/>
              </w:rPr>
            </w:pPr>
            <w:r>
              <w:rPr>
                <w:lang w:val="en-US" w:eastAsia="zh-CN"/>
              </w:rPr>
              <w:t>5</w:t>
            </w:r>
          </w:p>
        </w:tc>
        <w:tc>
          <w:tcPr>
            <w:tcW w:w="1117" w:type="dxa"/>
          </w:tcPr>
          <w:p w14:paraId="54B352D8" w14:textId="77777777" w:rsidR="003F5095" w:rsidRDefault="003F5095" w:rsidP="008F2556">
            <w:pPr>
              <w:pStyle w:val="TAC"/>
              <w:rPr>
                <w:lang w:val="en-US" w:eastAsia="zh-CN"/>
              </w:rPr>
            </w:pPr>
          </w:p>
        </w:tc>
        <w:tc>
          <w:tcPr>
            <w:tcW w:w="1068" w:type="dxa"/>
          </w:tcPr>
          <w:p w14:paraId="7E7E1C87" w14:textId="77777777" w:rsidR="003F5095" w:rsidRDefault="003F5095" w:rsidP="008F2556">
            <w:pPr>
              <w:pStyle w:val="TAC"/>
              <w:rPr>
                <w:lang w:val="en-US" w:eastAsia="zh-CN"/>
              </w:rPr>
            </w:pPr>
          </w:p>
        </w:tc>
        <w:tc>
          <w:tcPr>
            <w:tcW w:w="727" w:type="dxa"/>
          </w:tcPr>
          <w:p w14:paraId="4719751B" w14:textId="77777777" w:rsidR="003F5095" w:rsidRDefault="003F5095" w:rsidP="008F2556">
            <w:pPr>
              <w:pStyle w:val="TAC"/>
              <w:rPr>
                <w:lang w:val="en-US" w:eastAsia="zh-CN"/>
              </w:rPr>
            </w:pPr>
          </w:p>
        </w:tc>
        <w:tc>
          <w:tcPr>
            <w:tcW w:w="1091" w:type="dxa"/>
          </w:tcPr>
          <w:p w14:paraId="36AE75A2" w14:textId="77777777" w:rsidR="003F5095" w:rsidRDefault="003F5095" w:rsidP="008F2556">
            <w:pPr>
              <w:pStyle w:val="TAC"/>
              <w:rPr>
                <w:lang w:val="en-US" w:eastAsia="zh-CN"/>
              </w:rPr>
            </w:pPr>
          </w:p>
        </w:tc>
        <w:tc>
          <w:tcPr>
            <w:tcW w:w="1143" w:type="dxa"/>
          </w:tcPr>
          <w:p w14:paraId="5DE3A61C" w14:textId="77777777" w:rsidR="003F5095" w:rsidRDefault="003F5095" w:rsidP="008F2556">
            <w:pPr>
              <w:pStyle w:val="TAC"/>
              <w:rPr>
                <w:lang w:val="en-US" w:eastAsia="zh-CN"/>
              </w:rPr>
            </w:pPr>
          </w:p>
        </w:tc>
        <w:tc>
          <w:tcPr>
            <w:tcW w:w="789" w:type="dxa"/>
          </w:tcPr>
          <w:p w14:paraId="01686D59" w14:textId="77777777" w:rsidR="003F5095" w:rsidRDefault="003F5095" w:rsidP="008F2556">
            <w:pPr>
              <w:pStyle w:val="TAC"/>
              <w:rPr>
                <w:lang w:val="en-US" w:eastAsia="zh-CN"/>
              </w:rPr>
            </w:pPr>
          </w:p>
        </w:tc>
        <w:tc>
          <w:tcPr>
            <w:tcW w:w="1088" w:type="dxa"/>
          </w:tcPr>
          <w:p w14:paraId="1E379566" w14:textId="77777777" w:rsidR="003F5095" w:rsidRDefault="003F5095" w:rsidP="008F2556">
            <w:pPr>
              <w:pStyle w:val="TAC"/>
              <w:rPr>
                <w:lang w:val="en-US" w:eastAsia="zh-CN"/>
              </w:rPr>
            </w:pPr>
          </w:p>
        </w:tc>
      </w:tr>
      <w:tr w:rsidR="003F5095" w14:paraId="1575CD8E" w14:textId="77777777" w:rsidTr="008F2556">
        <w:tc>
          <w:tcPr>
            <w:tcW w:w="704" w:type="dxa"/>
          </w:tcPr>
          <w:p w14:paraId="0AEB357A" w14:textId="77777777" w:rsidR="003F5095" w:rsidRDefault="003F5095" w:rsidP="008F2556">
            <w:pPr>
              <w:pStyle w:val="TAC"/>
              <w:rPr>
                <w:lang w:val="en-US" w:eastAsia="zh-CN"/>
              </w:rPr>
            </w:pPr>
            <w:r>
              <w:rPr>
                <w:lang w:val="en-US" w:eastAsia="zh-CN"/>
              </w:rPr>
              <w:t>#4</w:t>
            </w:r>
          </w:p>
        </w:tc>
        <w:tc>
          <w:tcPr>
            <w:tcW w:w="1145" w:type="dxa"/>
          </w:tcPr>
          <w:p w14:paraId="7C6F4975" w14:textId="77777777" w:rsidR="003F5095" w:rsidRDefault="003F5095" w:rsidP="008F2556">
            <w:pPr>
              <w:pStyle w:val="TAC"/>
              <w:rPr>
                <w:lang w:val="en-US" w:eastAsia="zh-CN"/>
              </w:rPr>
            </w:pPr>
            <w:r>
              <w:rPr>
                <w:lang w:val="en-US" w:eastAsia="zh-CN"/>
              </w:rPr>
              <w:t>14</w:t>
            </w:r>
          </w:p>
        </w:tc>
        <w:tc>
          <w:tcPr>
            <w:tcW w:w="759" w:type="dxa"/>
          </w:tcPr>
          <w:p w14:paraId="5461F9ED" w14:textId="77777777" w:rsidR="003F5095" w:rsidRDefault="003F5095" w:rsidP="008F2556">
            <w:pPr>
              <w:pStyle w:val="TAC"/>
              <w:rPr>
                <w:lang w:val="en-US" w:eastAsia="zh-CN"/>
              </w:rPr>
            </w:pPr>
            <w:r>
              <w:rPr>
                <w:lang w:val="en-US" w:eastAsia="zh-CN"/>
              </w:rPr>
              <w:t>13</w:t>
            </w:r>
          </w:p>
        </w:tc>
        <w:tc>
          <w:tcPr>
            <w:tcW w:w="1117" w:type="dxa"/>
          </w:tcPr>
          <w:p w14:paraId="4DBDCCA4" w14:textId="77777777" w:rsidR="003F5095" w:rsidRDefault="003F5095" w:rsidP="008F2556">
            <w:pPr>
              <w:pStyle w:val="TAC"/>
              <w:rPr>
                <w:lang w:val="en-US" w:eastAsia="zh-CN"/>
              </w:rPr>
            </w:pPr>
            <w:r>
              <w:rPr>
                <w:lang w:val="en-US" w:eastAsia="zh-CN"/>
              </w:rPr>
              <w:t>12</w:t>
            </w:r>
          </w:p>
        </w:tc>
        <w:tc>
          <w:tcPr>
            <w:tcW w:w="1068" w:type="dxa"/>
          </w:tcPr>
          <w:p w14:paraId="05609DBA" w14:textId="77777777" w:rsidR="003F5095" w:rsidRDefault="003F5095" w:rsidP="008F2556">
            <w:pPr>
              <w:pStyle w:val="TAC"/>
              <w:rPr>
                <w:lang w:val="en-US" w:eastAsia="zh-CN"/>
              </w:rPr>
            </w:pPr>
            <w:r>
              <w:rPr>
                <w:lang w:val="en-US" w:eastAsia="zh-CN"/>
              </w:rPr>
              <w:t>8.5</w:t>
            </w:r>
          </w:p>
        </w:tc>
        <w:tc>
          <w:tcPr>
            <w:tcW w:w="727" w:type="dxa"/>
          </w:tcPr>
          <w:p w14:paraId="668F9C7E" w14:textId="77777777" w:rsidR="003F5095" w:rsidRDefault="003F5095" w:rsidP="008F2556">
            <w:pPr>
              <w:pStyle w:val="TAC"/>
              <w:rPr>
                <w:lang w:val="en-US" w:eastAsia="zh-CN"/>
              </w:rPr>
            </w:pPr>
            <w:r>
              <w:rPr>
                <w:lang w:val="en-US" w:eastAsia="zh-CN"/>
              </w:rPr>
              <w:t>7</w:t>
            </w:r>
          </w:p>
        </w:tc>
        <w:tc>
          <w:tcPr>
            <w:tcW w:w="1091" w:type="dxa"/>
          </w:tcPr>
          <w:p w14:paraId="2E738942" w14:textId="77777777" w:rsidR="003F5095" w:rsidRDefault="003F5095" w:rsidP="008F2556">
            <w:pPr>
              <w:pStyle w:val="TAC"/>
              <w:rPr>
                <w:lang w:val="en-US" w:eastAsia="zh-CN"/>
              </w:rPr>
            </w:pPr>
            <w:r>
              <w:rPr>
                <w:lang w:val="en-US" w:eastAsia="zh-CN"/>
              </w:rPr>
              <w:t>6</w:t>
            </w:r>
          </w:p>
        </w:tc>
        <w:tc>
          <w:tcPr>
            <w:tcW w:w="1143" w:type="dxa"/>
          </w:tcPr>
          <w:p w14:paraId="216569A4" w14:textId="77777777" w:rsidR="003F5095" w:rsidRDefault="003F5095" w:rsidP="008F2556">
            <w:pPr>
              <w:pStyle w:val="TAC"/>
              <w:rPr>
                <w:lang w:val="en-US" w:eastAsia="zh-CN"/>
              </w:rPr>
            </w:pPr>
            <w:r>
              <w:rPr>
                <w:lang w:val="en-US" w:eastAsia="zh-CN"/>
              </w:rPr>
              <w:t>7.5</w:t>
            </w:r>
          </w:p>
        </w:tc>
        <w:tc>
          <w:tcPr>
            <w:tcW w:w="789" w:type="dxa"/>
          </w:tcPr>
          <w:p w14:paraId="4A92890D" w14:textId="77777777" w:rsidR="003F5095" w:rsidRDefault="003F5095" w:rsidP="008F2556">
            <w:pPr>
              <w:pStyle w:val="TAC"/>
              <w:rPr>
                <w:lang w:val="en-US" w:eastAsia="zh-CN"/>
              </w:rPr>
            </w:pPr>
            <w:r>
              <w:rPr>
                <w:lang w:val="en-US" w:eastAsia="zh-CN"/>
              </w:rPr>
              <w:t>6</w:t>
            </w:r>
          </w:p>
        </w:tc>
        <w:tc>
          <w:tcPr>
            <w:tcW w:w="1088" w:type="dxa"/>
          </w:tcPr>
          <w:p w14:paraId="72A094B5" w14:textId="77777777" w:rsidR="003F5095" w:rsidRDefault="003F5095" w:rsidP="008F2556">
            <w:pPr>
              <w:pStyle w:val="TAC"/>
              <w:rPr>
                <w:lang w:val="en-US" w:eastAsia="zh-CN"/>
              </w:rPr>
            </w:pPr>
            <w:r>
              <w:rPr>
                <w:lang w:val="en-US" w:eastAsia="zh-CN"/>
              </w:rPr>
              <w:t>5.5</w:t>
            </w:r>
          </w:p>
        </w:tc>
      </w:tr>
      <w:tr w:rsidR="003F5095" w14:paraId="260E3B1A" w14:textId="77777777" w:rsidTr="008F2556">
        <w:tc>
          <w:tcPr>
            <w:tcW w:w="704" w:type="dxa"/>
          </w:tcPr>
          <w:p w14:paraId="635B8658" w14:textId="77777777" w:rsidR="003F5095" w:rsidRPr="00105D21" w:rsidRDefault="003F5095" w:rsidP="008F2556">
            <w:pPr>
              <w:pStyle w:val="TAC"/>
              <w:rPr>
                <w:b/>
                <w:bCs/>
                <w:lang w:val="en-US" w:eastAsia="zh-CN"/>
              </w:rPr>
            </w:pPr>
            <w:r>
              <w:rPr>
                <w:b/>
                <w:bCs/>
                <w:lang w:val="en-US" w:eastAsia="zh-CN"/>
              </w:rPr>
              <w:t>=&gt;</w:t>
            </w:r>
          </w:p>
        </w:tc>
        <w:tc>
          <w:tcPr>
            <w:tcW w:w="1145" w:type="dxa"/>
          </w:tcPr>
          <w:p w14:paraId="493DBBEE" w14:textId="77777777" w:rsidR="003F5095" w:rsidRDefault="003F5095" w:rsidP="008F2556">
            <w:pPr>
              <w:pStyle w:val="TAC"/>
              <w:rPr>
                <w:lang w:val="en-US" w:eastAsia="zh-CN"/>
              </w:rPr>
            </w:pPr>
            <w:r>
              <w:rPr>
                <w:lang w:val="en-US" w:eastAsia="zh-CN"/>
              </w:rPr>
              <w:t>9</w:t>
            </w:r>
          </w:p>
        </w:tc>
        <w:tc>
          <w:tcPr>
            <w:tcW w:w="759" w:type="dxa"/>
          </w:tcPr>
          <w:p w14:paraId="605F6AC2" w14:textId="77777777" w:rsidR="003F5095" w:rsidRDefault="003F5095" w:rsidP="008F2556">
            <w:pPr>
              <w:pStyle w:val="TAC"/>
              <w:rPr>
                <w:lang w:val="en-US" w:eastAsia="zh-CN"/>
              </w:rPr>
            </w:pPr>
            <w:r>
              <w:rPr>
                <w:lang w:val="en-US" w:eastAsia="zh-CN"/>
              </w:rPr>
              <w:t>6</w:t>
            </w:r>
          </w:p>
        </w:tc>
        <w:tc>
          <w:tcPr>
            <w:tcW w:w="1117" w:type="dxa"/>
          </w:tcPr>
          <w:p w14:paraId="478F7163" w14:textId="77777777" w:rsidR="003F5095" w:rsidRDefault="003F5095" w:rsidP="008F2556">
            <w:pPr>
              <w:pStyle w:val="TAC"/>
              <w:rPr>
                <w:lang w:val="en-US" w:eastAsia="zh-CN"/>
              </w:rPr>
            </w:pPr>
            <w:r>
              <w:rPr>
                <w:lang w:val="en-US" w:eastAsia="zh-CN"/>
              </w:rPr>
              <w:t>4</w:t>
            </w:r>
          </w:p>
        </w:tc>
        <w:tc>
          <w:tcPr>
            <w:tcW w:w="1068" w:type="dxa"/>
          </w:tcPr>
          <w:p w14:paraId="64FDC5CB" w14:textId="77777777" w:rsidR="003F5095" w:rsidRDefault="003F5095" w:rsidP="008F2556">
            <w:pPr>
              <w:pStyle w:val="TAC"/>
              <w:rPr>
                <w:lang w:val="en-US" w:eastAsia="zh-CN"/>
              </w:rPr>
            </w:pPr>
            <w:r>
              <w:rPr>
                <w:lang w:val="en-US" w:eastAsia="zh-CN"/>
              </w:rPr>
              <w:t>4</w:t>
            </w:r>
          </w:p>
        </w:tc>
        <w:tc>
          <w:tcPr>
            <w:tcW w:w="727" w:type="dxa"/>
          </w:tcPr>
          <w:p w14:paraId="7699ECFC" w14:textId="77777777" w:rsidR="003F5095" w:rsidRDefault="003F5095" w:rsidP="008F2556">
            <w:pPr>
              <w:pStyle w:val="TAC"/>
              <w:rPr>
                <w:lang w:val="en-US" w:eastAsia="zh-CN"/>
              </w:rPr>
            </w:pPr>
            <w:r>
              <w:rPr>
                <w:lang w:val="en-US" w:eastAsia="zh-CN"/>
              </w:rPr>
              <w:t>2</w:t>
            </w:r>
          </w:p>
        </w:tc>
        <w:tc>
          <w:tcPr>
            <w:tcW w:w="1091" w:type="dxa"/>
          </w:tcPr>
          <w:p w14:paraId="0A258380" w14:textId="77777777" w:rsidR="003F5095" w:rsidRDefault="003F5095" w:rsidP="008F2556">
            <w:pPr>
              <w:pStyle w:val="TAC"/>
              <w:rPr>
                <w:lang w:val="en-US" w:eastAsia="zh-CN"/>
              </w:rPr>
            </w:pPr>
            <w:r>
              <w:rPr>
                <w:lang w:val="en-US" w:eastAsia="zh-CN"/>
              </w:rPr>
              <w:t>1.5</w:t>
            </w:r>
          </w:p>
        </w:tc>
        <w:tc>
          <w:tcPr>
            <w:tcW w:w="1143" w:type="dxa"/>
          </w:tcPr>
          <w:p w14:paraId="5C327407" w14:textId="77777777" w:rsidR="003F5095" w:rsidRDefault="003F5095" w:rsidP="008F2556">
            <w:pPr>
              <w:pStyle w:val="TAC"/>
              <w:rPr>
                <w:lang w:val="en-US" w:eastAsia="zh-CN"/>
              </w:rPr>
            </w:pPr>
            <w:r>
              <w:rPr>
                <w:lang w:val="en-US" w:eastAsia="zh-CN"/>
              </w:rPr>
              <w:t>3</w:t>
            </w:r>
          </w:p>
        </w:tc>
        <w:tc>
          <w:tcPr>
            <w:tcW w:w="789" w:type="dxa"/>
          </w:tcPr>
          <w:p w14:paraId="169A2908" w14:textId="77777777" w:rsidR="003F5095" w:rsidRDefault="003F5095" w:rsidP="008F2556">
            <w:pPr>
              <w:pStyle w:val="TAC"/>
              <w:rPr>
                <w:lang w:val="en-US" w:eastAsia="zh-CN"/>
              </w:rPr>
            </w:pPr>
            <w:r>
              <w:rPr>
                <w:lang w:val="en-US" w:eastAsia="zh-CN"/>
              </w:rPr>
              <w:t>2</w:t>
            </w:r>
          </w:p>
        </w:tc>
        <w:tc>
          <w:tcPr>
            <w:tcW w:w="1088" w:type="dxa"/>
          </w:tcPr>
          <w:p w14:paraId="3324CE61" w14:textId="77777777" w:rsidR="003F5095" w:rsidRDefault="003F5095" w:rsidP="008F2556">
            <w:pPr>
              <w:pStyle w:val="TAC"/>
              <w:rPr>
                <w:lang w:val="en-US" w:eastAsia="zh-CN"/>
              </w:rPr>
            </w:pPr>
            <w:r>
              <w:rPr>
                <w:lang w:val="en-US" w:eastAsia="zh-CN"/>
              </w:rPr>
              <w:t>1.5</w:t>
            </w:r>
          </w:p>
        </w:tc>
      </w:tr>
    </w:tbl>
    <w:p w14:paraId="0AFE2273" w14:textId="77777777" w:rsidR="003F5095" w:rsidRDefault="003F5095" w:rsidP="003F5095">
      <w:pPr>
        <w:rPr>
          <w:lang w:val="en-US" w:eastAsia="zh-CN"/>
        </w:rPr>
      </w:pPr>
    </w:p>
    <w:p w14:paraId="527C4CA0"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3F5095" w14:paraId="0CD28AFF" w14:textId="77777777" w:rsidTr="008F2556">
        <w:tc>
          <w:tcPr>
            <w:tcW w:w="1374" w:type="dxa"/>
            <w:vMerge w:val="restart"/>
          </w:tcPr>
          <w:p w14:paraId="05946E78" w14:textId="77777777" w:rsidR="003F5095" w:rsidRDefault="003F5095" w:rsidP="008F2556">
            <w:pPr>
              <w:pStyle w:val="TAH"/>
              <w:rPr>
                <w:lang w:eastAsia="zh-CN"/>
              </w:rPr>
            </w:pPr>
          </w:p>
        </w:tc>
        <w:tc>
          <w:tcPr>
            <w:tcW w:w="8255" w:type="dxa"/>
            <w:gridSpan w:val="6"/>
          </w:tcPr>
          <w:p w14:paraId="2A5EAAFE" w14:textId="77777777" w:rsidR="003F5095" w:rsidRDefault="003F5095" w:rsidP="008F2556">
            <w:pPr>
              <w:pStyle w:val="TAH"/>
              <w:rPr>
                <w:lang w:eastAsia="zh-CN"/>
              </w:rPr>
            </w:pPr>
            <w:r>
              <w:rPr>
                <w:lang w:val="en-US" w:eastAsia="zh-CN"/>
              </w:rPr>
              <w:t xml:space="preserve">15MHz channel </w:t>
            </w:r>
            <w:r>
              <w:rPr>
                <w:lang w:eastAsia="zh-CN"/>
              </w:rPr>
              <w:t>centre</w:t>
            </w:r>
            <w:r>
              <w:rPr>
                <w:lang w:val="en-US" w:eastAsia="zh-CN"/>
              </w:rPr>
              <w:t xml:space="preserve"> frequency</w:t>
            </w:r>
          </w:p>
        </w:tc>
      </w:tr>
      <w:tr w:rsidR="003F5095" w14:paraId="33FEA447" w14:textId="77777777" w:rsidTr="008F2556">
        <w:tc>
          <w:tcPr>
            <w:tcW w:w="1374" w:type="dxa"/>
            <w:vMerge/>
          </w:tcPr>
          <w:p w14:paraId="042B1F5F" w14:textId="77777777" w:rsidR="003F5095" w:rsidRDefault="003F5095" w:rsidP="008F2556">
            <w:pPr>
              <w:pStyle w:val="TAH"/>
              <w:rPr>
                <w:lang w:eastAsia="zh-CN"/>
              </w:rPr>
            </w:pPr>
          </w:p>
        </w:tc>
        <w:tc>
          <w:tcPr>
            <w:tcW w:w="4127" w:type="dxa"/>
            <w:gridSpan w:val="3"/>
          </w:tcPr>
          <w:p w14:paraId="055F44F9" w14:textId="77777777" w:rsidR="003F5095" w:rsidRPr="00CE5112" w:rsidRDefault="003F5095" w:rsidP="008F2556">
            <w:pPr>
              <w:pStyle w:val="TAH"/>
              <w:rPr>
                <w:lang w:val="en-US" w:eastAsia="zh-CN"/>
              </w:rPr>
            </w:pPr>
            <w:r>
              <w:rPr>
                <w:lang w:val="en-US" w:eastAsia="zh-CN"/>
              </w:rPr>
              <w:t>1617.5MHz</w:t>
            </w:r>
          </w:p>
        </w:tc>
        <w:tc>
          <w:tcPr>
            <w:tcW w:w="4128" w:type="dxa"/>
            <w:gridSpan w:val="3"/>
          </w:tcPr>
          <w:p w14:paraId="32E5C68B" w14:textId="77777777" w:rsidR="003F5095" w:rsidRPr="00CE5112" w:rsidRDefault="003F5095" w:rsidP="008F2556">
            <w:pPr>
              <w:pStyle w:val="TAH"/>
              <w:rPr>
                <w:lang w:val="en-US" w:eastAsia="zh-CN"/>
              </w:rPr>
            </w:pPr>
            <w:r>
              <w:rPr>
                <w:lang w:val="en-US" w:eastAsia="zh-CN"/>
              </w:rPr>
              <w:t>1619MHz</w:t>
            </w:r>
          </w:p>
        </w:tc>
      </w:tr>
      <w:tr w:rsidR="003F5095" w14:paraId="4F70CD14" w14:textId="77777777" w:rsidTr="008F2556">
        <w:tc>
          <w:tcPr>
            <w:tcW w:w="1374" w:type="dxa"/>
            <w:vMerge/>
          </w:tcPr>
          <w:p w14:paraId="4AF11335" w14:textId="77777777" w:rsidR="003F5095" w:rsidRDefault="003F5095" w:rsidP="008F2556">
            <w:pPr>
              <w:pStyle w:val="TAH"/>
              <w:rPr>
                <w:lang w:eastAsia="zh-CN"/>
              </w:rPr>
            </w:pPr>
          </w:p>
        </w:tc>
        <w:tc>
          <w:tcPr>
            <w:tcW w:w="1375" w:type="dxa"/>
            <w:vMerge w:val="restart"/>
          </w:tcPr>
          <w:p w14:paraId="1D7AA2CF" w14:textId="77777777" w:rsidR="003F5095" w:rsidRDefault="003F5095" w:rsidP="008F2556">
            <w:pPr>
              <w:pStyle w:val="TAH"/>
              <w:rPr>
                <w:lang w:val="en-US" w:eastAsia="zh-CN"/>
              </w:rPr>
            </w:pPr>
            <w:r>
              <w:rPr>
                <w:lang w:val="en-US" w:eastAsia="zh-CN"/>
              </w:rPr>
              <w:t>CP-OFDM</w:t>
            </w:r>
          </w:p>
          <w:p w14:paraId="04C4AEC7" w14:textId="77777777" w:rsidR="003F5095" w:rsidRDefault="003F5095" w:rsidP="008F2556">
            <w:pPr>
              <w:pStyle w:val="TAH"/>
              <w:rPr>
                <w:lang w:val="en-US" w:eastAsia="zh-CN"/>
              </w:rPr>
            </w:pPr>
            <w:r>
              <w:rPr>
                <w:lang w:val="en-US" w:eastAsia="zh-CN"/>
              </w:rPr>
              <w:t>QPSK</w:t>
            </w:r>
          </w:p>
        </w:tc>
        <w:tc>
          <w:tcPr>
            <w:tcW w:w="2752" w:type="dxa"/>
            <w:gridSpan w:val="2"/>
          </w:tcPr>
          <w:p w14:paraId="0871B807" w14:textId="77777777" w:rsidR="003F5095" w:rsidRDefault="003F5095" w:rsidP="008F2556">
            <w:pPr>
              <w:pStyle w:val="TAH"/>
              <w:rPr>
                <w:lang w:val="en-US" w:eastAsia="zh-CN"/>
              </w:rPr>
            </w:pPr>
            <w:r>
              <w:rPr>
                <w:lang w:val="en-US" w:eastAsia="zh-CN"/>
              </w:rPr>
              <w:t>DTF-s-OFDM</w:t>
            </w:r>
          </w:p>
        </w:tc>
        <w:tc>
          <w:tcPr>
            <w:tcW w:w="1376" w:type="dxa"/>
            <w:vMerge w:val="restart"/>
          </w:tcPr>
          <w:p w14:paraId="0DAD8CB5" w14:textId="77777777" w:rsidR="003F5095" w:rsidRDefault="003F5095" w:rsidP="008F2556">
            <w:pPr>
              <w:pStyle w:val="TAH"/>
              <w:rPr>
                <w:lang w:val="en-US" w:eastAsia="zh-CN"/>
              </w:rPr>
            </w:pPr>
            <w:r>
              <w:rPr>
                <w:lang w:val="en-US" w:eastAsia="zh-CN"/>
              </w:rPr>
              <w:t>CP-OFDM</w:t>
            </w:r>
          </w:p>
          <w:p w14:paraId="55FBBD04" w14:textId="77777777" w:rsidR="003F5095" w:rsidRDefault="003F5095" w:rsidP="008F2556">
            <w:pPr>
              <w:pStyle w:val="TAH"/>
              <w:rPr>
                <w:lang w:val="en-US" w:eastAsia="zh-CN"/>
              </w:rPr>
            </w:pPr>
            <w:r>
              <w:rPr>
                <w:lang w:val="en-US" w:eastAsia="zh-CN"/>
              </w:rPr>
              <w:t>QPSK</w:t>
            </w:r>
          </w:p>
        </w:tc>
        <w:tc>
          <w:tcPr>
            <w:tcW w:w="2752" w:type="dxa"/>
            <w:gridSpan w:val="2"/>
          </w:tcPr>
          <w:p w14:paraId="358F244F" w14:textId="77777777" w:rsidR="003F5095" w:rsidRDefault="003F5095" w:rsidP="008F2556">
            <w:pPr>
              <w:pStyle w:val="TAH"/>
              <w:rPr>
                <w:lang w:val="en-US" w:eastAsia="zh-CN"/>
              </w:rPr>
            </w:pPr>
            <w:r>
              <w:rPr>
                <w:lang w:val="en-US" w:eastAsia="zh-CN"/>
              </w:rPr>
              <w:t>DTF-s-OFDM</w:t>
            </w:r>
          </w:p>
        </w:tc>
      </w:tr>
      <w:tr w:rsidR="003F5095" w14:paraId="6D232450" w14:textId="77777777" w:rsidTr="008F2556">
        <w:tc>
          <w:tcPr>
            <w:tcW w:w="1374" w:type="dxa"/>
            <w:vMerge/>
          </w:tcPr>
          <w:p w14:paraId="35786510" w14:textId="77777777" w:rsidR="003F5095" w:rsidRDefault="003F5095" w:rsidP="008F2556">
            <w:pPr>
              <w:pStyle w:val="TAH"/>
              <w:rPr>
                <w:lang w:eastAsia="zh-CN"/>
              </w:rPr>
            </w:pPr>
          </w:p>
        </w:tc>
        <w:tc>
          <w:tcPr>
            <w:tcW w:w="1375" w:type="dxa"/>
            <w:vMerge/>
          </w:tcPr>
          <w:p w14:paraId="66C9E6C2" w14:textId="77777777" w:rsidR="003F5095" w:rsidRDefault="003F5095" w:rsidP="008F2556">
            <w:pPr>
              <w:pStyle w:val="TAH"/>
              <w:rPr>
                <w:lang w:eastAsia="zh-CN"/>
              </w:rPr>
            </w:pPr>
          </w:p>
        </w:tc>
        <w:tc>
          <w:tcPr>
            <w:tcW w:w="1376" w:type="dxa"/>
          </w:tcPr>
          <w:p w14:paraId="6AA69969" w14:textId="77777777" w:rsidR="003F5095" w:rsidRDefault="003F5095" w:rsidP="008F2556">
            <w:pPr>
              <w:pStyle w:val="TAH"/>
              <w:rPr>
                <w:lang w:eastAsia="zh-CN"/>
              </w:rPr>
            </w:pPr>
            <w:r>
              <w:rPr>
                <w:lang w:val="en-US" w:eastAsia="zh-CN"/>
              </w:rPr>
              <w:t>QPSK</w:t>
            </w:r>
          </w:p>
        </w:tc>
        <w:tc>
          <w:tcPr>
            <w:tcW w:w="1376" w:type="dxa"/>
          </w:tcPr>
          <w:p w14:paraId="1458316E" w14:textId="77777777" w:rsidR="003F5095" w:rsidRDefault="003F5095" w:rsidP="008F2556">
            <w:pPr>
              <w:pStyle w:val="TAH"/>
              <w:rPr>
                <w:lang w:eastAsia="zh-CN"/>
              </w:rPr>
            </w:pPr>
            <w:r>
              <w:rPr>
                <w:lang w:val="en-US" w:eastAsia="zh-CN"/>
              </w:rPr>
              <w:t>PI/2 BPSK</w:t>
            </w:r>
          </w:p>
        </w:tc>
        <w:tc>
          <w:tcPr>
            <w:tcW w:w="1376" w:type="dxa"/>
            <w:vMerge/>
          </w:tcPr>
          <w:p w14:paraId="166D0C19" w14:textId="77777777" w:rsidR="003F5095" w:rsidRDefault="003F5095" w:rsidP="008F2556">
            <w:pPr>
              <w:pStyle w:val="TAH"/>
              <w:rPr>
                <w:lang w:eastAsia="zh-CN"/>
              </w:rPr>
            </w:pPr>
          </w:p>
        </w:tc>
        <w:tc>
          <w:tcPr>
            <w:tcW w:w="1376" w:type="dxa"/>
          </w:tcPr>
          <w:p w14:paraId="7075EB54" w14:textId="77777777" w:rsidR="003F5095" w:rsidRDefault="003F5095" w:rsidP="008F2556">
            <w:pPr>
              <w:pStyle w:val="TAH"/>
              <w:rPr>
                <w:lang w:eastAsia="zh-CN"/>
              </w:rPr>
            </w:pPr>
            <w:r>
              <w:rPr>
                <w:lang w:val="en-US" w:eastAsia="zh-CN"/>
              </w:rPr>
              <w:t>QPSK</w:t>
            </w:r>
          </w:p>
        </w:tc>
        <w:tc>
          <w:tcPr>
            <w:tcW w:w="1376" w:type="dxa"/>
          </w:tcPr>
          <w:p w14:paraId="76D1E3F5" w14:textId="77777777" w:rsidR="003F5095" w:rsidRDefault="003F5095" w:rsidP="008F2556">
            <w:pPr>
              <w:pStyle w:val="TAH"/>
              <w:rPr>
                <w:lang w:eastAsia="zh-CN"/>
              </w:rPr>
            </w:pPr>
            <w:r>
              <w:rPr>
                <w:lang w:val="en-US" w:eastAsia="zh-CN"/>
              </w:rPr>
              <w:t>PI/2 BPSK</w:t>
            </w:r>
          </w:p>
        </w:tc>
      </w:tr>
      <w:tr w:rsidR="003F5095" w14:paraId="409579B5" w14:textId="77777777" w:rsidTr="008F2556">
        <w:tc>
          <w:tcPr>
            <w:tcW w:w="1374" w:type="dxa"/>
          </w:tcPr>
          <w:p w14:paraId="78350A12" w14:textId="77777777" w:rsidR="003F5095" w:rsidRDefault="003F5095" w:rsidP="008F2556">
            <w:pPr>
              <w:pStyle w:val="TAC"/>
              <w:rPr>
                <w:lang w:eastAsia="zh-CN"/>
              </w:rPr>
            </w:pPr>
          </w:p>
        </w:tc>
        <w:tc>
          <w:tcPr>
            <w:tcW w:w="8255" w:type="dxa"/>
            <w:gridSpan w:val="6"/>
          </w:tcPr>
          <w:p w14:paraId="25D03BDE" w14:textId="77777777" w:rsidR="003F5095" w:rsidRDefault="003F5095" w:rsidP="008F2556">
            <w:pPr>
              <w:pStyle w:val="TAC"/>
              <w:rPr>
                <w:lang w:eastAsia="zh-CN"/>
              </w:rPr>
            </w:pPr>
            <w:r w:rsidRPr="00C93AC4">
              <w:rPr>
                <w:b/>
                <w:bCs/>
                <w:lang w:val="en-US" w:eastAsia="zh-CN"/>
              </w:rPr>
              <w:t>ETSI regulatory domain</w:t>
            </w:r>
          </w:p>
        </w:tc>
      </w:tr>
      <w:tr w:rsidR="003F5095" w14:paraId="2D9339D9" w14:textId="77777777" w:rsidTr="008F2556">
        <w:tc>
          <w:tcPr>
            <w:tcW w:w="1374" w:type="dxa"/>
          </w:tcPr>
          <w:p w14:paraId="416AE839" w14:textId="77777777" w:rsidR="003F5095" w:rsidRPr="00CE5112" w:rsidRDefault="003F5095" w:rsidP="008F2556">
            <w:pPr>
              <w:pStyle w:val="TAC"/>
              <w:rPr>
                <w:lang w:val="en-US" w:eastAsia="zh-CN"/>
              </w:rPr>
            </w:pPr>
            <w:r>
              <w:rPr>
                <w:lang w:val="en-US" w:eastAsia="zh-CN"/>
              </w:rPr>
              <w:t>#1</w:t>
            </w:r>
          </w:p>
        </w:tc>
        <w:tc>
          <w:tcPr>
            <w:tcW w:w="1375" w:type="dxa"/>
          </w:tcPr>
          <w:p w14:paraId="3D5BB9E2" w14:textId="77777777" w:rsidR="003F5095" w:rsidRPr="00735735" w:rsidRDefault="003F5095" w:rsidP="008F2556">
            <w:pPr>
              <w:pStyle w:val="TAC"/>
              <w:rPr>
                <w:lang w:val="en-US" w:eastAsia="zh-CN"/>
              </w:rPr>
            </w:pPr>
            <w:r>
              <w:rPr>
                <w:lang w:val="en-US" w:eastAsia="zh-CN"/>
              </w:rPr>
              <w:t>13.5</w:t>
            </w:r>
          </w:p>
        </w:tc>
        <w:tc>
          <w:tcPr>
            <w:tcW w:w="1376" w:type="dxa"/>
          </w:tcPr>
          <w:p w14:paraId="02F6F184" w14:textId="77777777" w:rsidR="003F5095" w:rsidRPr="00735735" w:rsidRDefault="003F5095" w:rsidP="008F2556">
            <w:pPr>
              <w:pStyle w:val="TAC"/>
              <w:rPr>
                <w:lang w:val="en-US" w:eastAsia="zh-CN"/>
              </w:rPr>
            </w:pPr>
            <w:r>
              <w:rPr>
                <w:lang w:val="en-US" w:eastAsia="zh-CN"/>
              </w:rPr>
              <w:t>11.5</w:t>
            </w:r>
          </w:p>
        </w:tc>
        <w:tc>
          <w:tcPr>
            <w:tcW w:w="1376" w:type="dxa"/>
          </w:tcPr>
          <w:p w14:paraId="569C0355" w14:textId="77777777" w:rsidR="003F5095" w:rsidRPr="00735735" w:rsidRDefault="003F5095" w:rsidP="008F2556">
            <w:pPr>
              <w:pStyle w:val="TAC"/>
              <w:rPr>
                <w:lang w:val="en-US" w:eastAsia="zh-CN"/>
              </w:rPr>
            </w:pPr>
            <w:r>
              <w:rPr>
                <w:lang w:val="en-US" w:eastAsia="zh-CN"/>
              </w:rPr>
              <w:t>11.5</w:t>
            </w:r>
          </w:p>
        </w:tc>
        <w:tc>
          <w:tcPr>
            <w:tcW w:w="1376" w:type="dxa"/>
          </w:tcPr>
          <w:p w14:paraId="3A38BE6E" w14:textId="77777777" w:rsidR="003F5095" w:rsidRPr="00735735" w:rsidRDefault="003F5095" w:rsidP="008F2556">
            <w:pPr>
              <w:pStyle w:val="TAC"/>
              <w:rPr>
                <w:lang w:val="en-US" w:eastAsia="zh-CN"/>
              </w:rPr>
            </w:pPr>
            <w:r>
              <w:rPr>
                <w:lang w:val="en-US" w:eastAsia="zh-CN"/>
              </w:rPr>
              <w:t>11</w:t>
            </w:r>
          </w:p>
        </w:tc>
        <w:tc>
          <w:tcPr>
            <w:tcW w:w="1376" w:type="dxa"/>
          </w:tcPr>
          <w:p w14:paraId="2DEE57AE" w14:textId="77777777" w:rsidR="003F5095" w:rsidRPr="00735735" w:rsidRDefault="003F5095" w:rsidP="008F2556">
            <w:pPr>
              <w:pStyle w:val="TAC"/>
              <w:rPr>
                <w:lang w:val="en-US" w:eastAsia="zh-CN"/>
              </w:rPr>
            </w:pPr>
            <w:r>
              <w:rPr>
                <w:lang w:val="en-US" w:eastAsia="zh-CN"/>
              </w:rPr>
              <w:t>9.5</w:t>
            </w:r>
          </w:p>
        </w:tc>
        <w:tc>
          <w:tcPr>
            <w:tcW w:w="1376" w:type="dxa"/>
          </w:tcPr>
          <w:p w14:paraId="2BA68042" w14:textId="77777777" w:rsidR="003F5095" w:rsidRPr="00735735" w:rsidRDefault="003F5095" w:rsidP="008F2556">
            <w:pPr>
              <w:pStyle w:val="TAC"/>
              <w:rPr>
                <w:lang w:val="en-US" w:eastAsia="zh-CN"/>
              </w:rPr>
            </w:pPr>
            <w:r>
              <w:rPr>
                <w:lang w:val="en-US" w:eastAsia="zh-CN"/>
              </w:rPr>
              <w:t>7.5</w:t>
            </w:r>
          </w:p>
        </w:tc>
      </w:tr>
      <w:tr w:rsidR="003F5095" w14:paraId="0380D37A" w14:textId="77777777" w:rsidTr="008F2556">
        <w:tc>
          <w:tcPr>
            <w:tcW w:w="1374" w:type="dxa"/>
          </w:tcPr>
          <w:p w14:paraId="041EF375" w14:textId="77777777" w:rsidR="003F5095" w:rsidRPr="00CE5112" w:rsidRDefault="003F5095" w:rsidP="008F2556">
            <w:pPr>
              <w:pStyle w:val="TAC"/>
              <w:rPr>
                <w:lang w:val="en-US" w:eastAsia="zh-CN"/>
              </w:rPr>
            </w:pPr>
            <w:r>
              <w:rPr>
                <w:lang w:val="en-US" w:eastAsia="zh-CN"/>
              </w:rPr>
              <w:t>#2</w:t>
            </w:r>
          </w:p>
        </w:tc>
        <w:tc>
          <w:tcPr>
            <w:tcW w:w="1375" w:type="dxa"/>
          </w:tcPr>
          <w:p w14:paraId="326E76C4" w14:textId="77777777" w:rsidR="003F5095" w:rsidRPr="00735735" w:rsidRDefault="003F5095" w:rsidP="008F2556">
            <w:pPr>
              <w:pStyle w:val="TAC"/>
              <w:rPr>
                <w:lang w:val="en-US" w:eastAsia="zh-CN"/>
              </w:rPr>
            </w:pPr>
            <w:r>
              <w:rPr>
                <w:lang w:val="en-US" w:eastAsia="zh-CN"/>
              </w:rPr>
              <w:t>7.5</w:t>
            </w:r>
          </w:p>
        </w:tc>
        <w:tc>
          <w:tcPr>
            <w:tcW w:w="1376" w:type="dxa"/>
          </w:tcPr>
          <w:p w14:paraId="52CF1DEF" w14:textId="77777777" w:rsidR="003F5095" w:rsidRPr="00735735" w:rsidRDefault="003F5095" w:rsidP="008F2556">
            <w:pPr>
              <w:pStyle w:val="TAC"/>
              <w:rPr>
                <w:lang w:val="en-US" w:eastAsia="zh-CN"/>
              </w:rPr>
            </w:pPr>
            <w:r>
              <w:rPr>
                <w:lang w:val="en-US" w:eastAsia="zh-CN"/>
              </w:rPr>
              <w:t>5</w:t>
            </w:r>
          </w:p>
        </w:tc>
        <w:tc>
          <w:tcPr>
            <w:tcW w:w="1376" w:type="dxa"/>
          </w:tcPr>
          <w:p w14:paraId="6EBC46C4" w14:textId="77777777" w:rsidR="003F5095" w:rsidRPr="00735735" w:rsidRDefault="003F5095" w:rsidP="008F2556">
            <w:pPr>
              <w:pStyle w:val="TAC"/>
              <w:rPr>
                <w:lang w:val="en-US" w:eastAsia="zh-CN"/>
              </w:rPr>
            </w:pPr>
            <w:r>
              <w:rPr>
                <w:lang w:val="en-US" w:eastAsia="zh-CN"/>
              </w:rPr>
              <w:t>6.5</w:t>
            </w:r>
          </w:p>
        </w:tc>
        <w:tc>
          <w:tcPr>
            <w:tcW w:w="1376" w:type="dxa"/>
          </w:tcPr>
          <w:p w14:paraId="47F3D174" w14:textId="77777777" w:rsidR="003F5095" w:rsidRPr="00735735" w:rsidRDefault="003F5095" w:rsidP="008F2556">
            <w:pPr>
              <w:pStyle w:val="TAC"/>
              <w:rPr>
                <w:lang w:val="en-US" w:eastAsia="zh-CN"/>
              </w:rPr>
            </w:pPr>
            <w:r>
              <w:rPr>
                <w:lang w:val="en-US" w:eastAsia="zh-CN"/>
              </w:rPr>
              <w:t>7</w:t>
            </w:r>
          </w:p>
        </w:tc>
        <w:tc>
          <w:tcPr>
            <w:tcW w:w="1376" w:type="dxa"/>
          </w:tcPr>
          <w:p w14:paraId="6FB7198B" w14:textId="77777777" w:rsidR="003F5095" w:rsidRPr="00735735" w:rsidRDefault="003F5095" w:rsidP="008F2556">
            <w:pPr>
              <w:pStyle w:val="TAC"/>
              <w:rPr>
                <w:lang w:val="en-US" w:eastAsia="zh-CN"/>
              </w:rPr>
            </w:pPr>
            <w:r>
              <w:rPr>
                <w:lang w:val="en-US" w:eastAsia="zh-CN"/>
              </w:rPr>
              <w:t>4.5</w:t>
            </w:r>
          </w:p>
        </w:tc>
        <w:tc>
          <w:tcPr>
            <w:tcW w:w="1376" w:type="dxa"/>
          </w:tcPr>
          <w:p w14:paraId="5E5BD17F" w14:textId="77777777" w:rsidR="003F5095" w:rsidRPr="00735735" w:rsidRDefault="003F5095" w:rsidP="008F2556">
            <w:pPr>
              <w:pStyle w:val="TAC"/>
              <w:rPr>
                <w:lang w:val="en-US" w:eastAsia="zh-CN"/>
              </w:rPr>
            </w:pPr>
            <w:r>
              <w:rPr>
                <w:lang w:val="en-US" w:eastAsia="zh-CN"/>
              </w:rPr>
              <w:t>3.5</w:t>
            </w:r>
          </w:p>
        </w:tc>
      </w:tr>
      <w:tr w:rsidR="003F5095" w14:paraId="3A01425E" w14:textId="77777777" w:rsidTr="008F2556">
        <w:tc>
          <w:tcPr>
            <w:tcW w:w="1374" w:type="dxa"/>
          </w:tcPr>
          <w:p w14:paraId="003D96BD" w14:textId="77777777" w:rsidR="003F5095" w:rsidRPr="00CE5112" w:rsidRDefault="003F5095" w:rsidP="008F2556">
            <w:pPr>
              <w:pStyle w:val="TAC"/>
              <w:rPr>
                <w:lang w:val="en-US" w:eastAsia="zh-CN"/>
              </w:rPr>
            </w:pPr>
            <w:r>
              <w:rPr>
                <w:lang w:val="en-US" w:eastAsia="zh-CN"/>
              </w:rPr>
              <w:t>#3</w:t>
            </w:r>
          </w:p>
        </w:tc>
        <w:tc>
          <w:tcPr>
            <w:tcW w:w="1375" w:type="dxa"/>
          </w:tcPr>
          <w:p w14:paraId="55CC729A" w14:textId="77777777" w:rsidR="003F5095" w:rsidRPr="00735735" w:rsidRDefault="003F5095" w:rsidP="008F2556">
            <w:pPr>
              <w:pStyle w:val="TAC"/>
              <w:rPr>
                <w:lang w:val="en-US" w:eastAsia="zh-CN"/>
              </w:rPr>
            </w:pPr>
            <w:r>
              <w:rPr>
                <w:lang w:val="en-US" w:eastAsia="zh-CN"/>
              </w:rPr>
              <w:t>8.5</w:t>
            </w:r>
          </w:p>
        </w:tc>
        <w:tc>
          <w:tcPr>
            <w:tcW w:w="1376" w:type="dxa"/>
          </w:tcPr>
          <w:p w14:paraId="1F5562A7" w14:textId="77777777" w:rsidR="003F5095" w:rsidRPr="00735735" w:rsidRDefault="003F5095" w:rsidP="008F2556">
            <w:pPr>
              <w:pStyle w:val="TAC"/>
              <w:rPr>
                <w:lang w:val="en-US" w:eastAsia="zh-CN"/>
              </w:rPr>
            </w:pPr>
            <w:r>
              <w:rPr>
                <w:lang w:val="en-US" w:eastAsia="zh-CN"/>
              </w:rPr>
              <w:t>5.5</w:t>
            </w:r>
          </w:p>
        </w:tc>
        <w:tc>
          <w:tcPr>
            <w:tcW w:w="1376" w:type="dxa"/>
          </w:tcPr>
          <w:p w14:paraId="29B66754" w14:textId="77777777" w:rsidR="003F5095" w:rsidRDefault="003F5095" w:rsidP="008F2556">
            <w:pPr>
              <w:pStyle w:val="TAC"/>
              <w:rPr>
                <w:lang w:eastAsia="zh-CN"/>
              </w:rPr>
            </w:pPr>
          </w:p>
        </w:tc>
        <w:tc>
          <w:tcPr>
            <w:tcW w:w="1376" w:type="dxa"/>
          </w:tcPr>
          <w:p w14:paraId="55A6C001" w14:textId="77777777" w:rsidR="003F5095" w:rsidRDefault="003F5095" w:rsidP="008F2556">
            <w:pPr>
              <w:pStyle w:val="TAC"/>
              <w:rPr>
                <w:lang w:eastAsia="zh-CN"/>
              </w:rPr>
            </w:pPr>
          </w:p>
        </w:tc>
        <w:tc>
          <w:tcPr>
            <w:tcW w:w="1376" w:type="dxa"/>
          </w:tcPr>
          <w:p w14:paraId="7920D2EE" w14:textId="77777777" w:rsidR="003F5095" w:rsidRDefault="003F5095" w:rsidP="008F2556">
            <w:pPr>
              <w:pStyle w:val="TAC"/>
              <w:rPr>
                <w:lang w:eastAsia="zh-CN"/>
              </w:rPr>
            </w:pPr>
          </w:p>
        </w:tc>
        <w:tc>
          <w:tcPr>
            <w:tcW w:w="1376" w:type="dxa"/>
          </w:tcPr>
          <w:p w14:paraId="7B48FC3A" w14:textId="77777777" w:rsidR="003F5095" w:rsidRDefault="003F5095" w:rsidP="008F2556">
            <w:pPr>
              <w:pStyle w:val="TAC"/>
              <w:rPr>
                <w:lang w:eastAsia="zh-CN"/>
              </w:rPr>
            </w:pPr>
          </w:p>
        </w:tc>
      </w:tr>
      <w:tr w:rsidR="003F5095" w14:paraId="7F9814B2" w14:textId="77777777" w:rsidTr="008F2556">
        <w:tc>
          <w:tcPr>
            <w:tcW w:w="1374" w:type="dxa"/>
          </w:tcPr>
          <w:p w14:paraId="5D5BEF61" w14:textId="77777777" w:rsidR="003F5095" w:rsidRDefault="003F5095" w:rsidP="008F2556">
            <w:pPr>
              <w:pStyle w:val="TAC"/>
              <w:rPr>
                <w:lang w:val="en-US" w:eastAsia="zh-CN"/>
              </w:rPr>
            </w:pPr>
            <w:r>
              <w:rPr>
                <w:lang w:val="en-US" w:eastAsia="zh-CN"/>
              </w:rPr>
              <w:t>#4</w:t>
            </w:r>
          </w:p>
        </w:tc>
        <w:tc>
          <w:tcPr>
            <w:tcW w:w="1375" w:type="dxa"/>
          </w:tcPr>
          <w:p w14:paraId="2AFB5746" w14:textId="77777777" w:rsidR="003F5095" w:rsidRDefault="003F5095" w:rsidP="008F2556">
            <w:pPr>
              <w:pStyle w:val="TAC"/>
              <w:rPr>
                <w:lang w:val="en-US" w:eastAsia="zh-CN"/>
              </w:rPr>
            </w:pPr>
            <w:r>
              <w:rPr>
                <w:lang w:val="en-US" w:eastAsia="zh-CN"/>
              </w:rPr>
              <w:t>14.5</w:t>
            </w:r>
          </w:p>
        </w:tc>
        <w:tc>
          <w:tcPr>
            <w:tcW w:w="1376" w:type="dxa"/>
          </w:tcPr>
          <w:p w14:paraId="074FD5A6" w14:textId="77777777" w:rsidR="003F5095" w:rsidRDefault="003F5095" w:rsidP="008F2556">
            <w:pPr>
              <w:pStyle w:val="TAC"/>
              <w:rPr>
                <w:lang w:val="en-US" w:eastAsia="zh-CN"/>
              </w:rPr>
            </w:pPr>
            <w:r>
              <w:rPr>
                <w:lang w:val="en-US" w:eastAsia="zh-CN"/>
              </w:rPr>
              <w:t>13.5</w:t>
            </w:r>
          </w:p>
        </w:tc>
        <w:tc>
          <w:tcPr>
            <w:tcW w:w="1376" w:type="dxa"/>
          </w:tcPr>
          <w:p w14:paraId="1CC40425" w14:textId="77777777" w:rsidR="003F5095" w:rsidRDefault="003F5095" w:rsidP="008F2556">
            <w:pPr>
              <w:pStyle w:val="TAC"/>
              <w:rPr>
                <w:lang w:eastAsia="zh-CN"/>
              </w:rPr>
            </w:pPr>
            <w:r>
              <w:rPr>
                <w:lang w:eastAsia="zh-CN"/>
              </w:rPr>
              <w:t>13</w:t>
            </w:r>
          </w:p>
        </w:tc>
        <w:tc>
          <w:tcPr>
            <w:tcW w:w="1376" w:type="dxa"/>
          </w:tcPr>
          <w:p w14:paraId="26DFB3D1" w14:textId="77777777" w:rsidR="003F5095" w:rsidRDefault="003F5095" w:rsidP="008F2556">
            <w:pPr>
              <w:pStyle w:val="TAC"/>
              <w:rPr>
                <w:lang w:eastAsia="zh-CN"/>
              </w:rPr>
            </w:pPr>
            <w:r>
              <w:rPr>
                <w:lang w:eastAsia="zh-CN"/>
              </w:rPr>
              <w:t>14</w:t>
            </w:r>
          </w:p>
        </w:tc>
        <w:tc>
          <w:tcPr>
            <w:tcW w:w="1376" w:type="dxa"/>
          </w:tcPr>
          <w:p w14:paraId="6F02317D" w14:textId="77777777" w:rsidR="003F5095" w:rsidRDefault="003F5095" w:rsidP="008F2556">
            <w:pPr>
              <w:pStyle w:val="TAC"/>
              <w:rPr>
                <w:lang w:eastAsia="zh-CN"/>
              </w:rPr>
            </w:pPr>
            <w:r>
              <w:rPr>
                <w:lang w:eastAsia="zh-CN"/>
              </w:rPr>
              <w:t>13</w:t>
            </w:r>
          </w:p>
        </w:tc>
        <w:tc>
          <w:tcPr>
            <w:tcW w:w="1376" w:type="dxa"/>
          </w:tcPr>
          <w:p w14:paraId="42317D13" w14:textId="77777777" w:rsidR="003F5095" w:rsidRDefault="003F5095" w:rsidP="008F2556">
            <w:pPr>
              <w:pStyle w:val="TAC"/>
              <w:rPr>
                <w:lang w:eastAsia="zh-CN"/>
              </w:rPr>
            </w:pPr>
            <w:r>
              <w:rPr>
                <w:lang w:eastAsia="zh-CN"/>
              </w:rPr>
              <w:t>12.5</w:t>
            </w:r>
          </w:p>
        </w:tc>
      </w:tr>
      <w:tr w:rsidR="003F5095" w14:paraId="390E25EC" w14:textId="77777777" w:rsidTr="008F2556">
        <w:tc>
          <w:tcPr>
            <w:tcW w:w="1374" w:type="dxa"/>
          </w:tcPr>
          <w:p w14:paraId="085EE5DB" w14:textId="77777777" w:rsidR="003F5095" w:rsidRPr="00F7020D" w:rsidRDefault="003F5095" w:rsidP="008F2556">
            <w:pPr>
              <w:pStyle w:val="TAC"/>
              <w:rPr>
                <w:b/>
                <w:bCs/>
                <w:lang w:val="en-US" w:eastAsia="zh-CN"/>
              </w:rPr>
            </w:pPr>
            <w:r w:rsidRPr="00F7020D">
              <w:rPr>
                <w:b/>
                <w:bCs/>
                <w:lang w:val="en-US" w:eastAsia="zh-CN"/>
              </w:rPr>
              <w:t>=&gt;</w:t>
            </w:r>
          </w:p>
        </w:tc>
        <w:tc>
          <w:tcPr>
            <w:tcW w:w="1375" w:type="dxa"/>
          </w:tcPr>
          <w:p w14:paraId="3BA4B955" w14:textId="77777777" w:rsidR="003F5095" w:rsidRPr="00735735" w:rsidRDefault="003F5095" w:rsidP="008F2556">
            <w:pPr>
              <w:pStyle w:val="TAC"/>
              <w:rPr>
                <w:lang w:val="en-US" w:eastAsia="zh-CN"/>
              </w:rPr>
            </w:pPr>
            <w:r>
              <w:rPr>
                <w:lang w:val="en-US" w:eastAsia="zh-CN"/>
              </w:rPr>
              <w:t>10</w:t>
            </w:r>
          </w:p>
        </w:tc>
        <w:tc>
          <w:tcPr>
            <w:tcW w:w="1376" w:type="dxa"/>
          </w:tcPr>
          <w:p w14:paraId="3966C340" w14:textId="77777777" w:rsidR="003F5095" w:rsidRPr="00735735" w:rsidRDefault="003F5095" w:rsidP="008F2556">
            <w:pPr>
              <w:pStyle w:val="TAC"/>
              <w:rPr>
                <w:lang w:val="en-US" w:eastAsia="zh-CN"/>
              </w:rPr>
            </w:pPr>
            <w:r>
              <w:rPr>
                <w:lang w:val="en-US" w:eastAsia="zh-CN"/>
              </w:rPr>
              <w:t>7</w:t>
            </w:r>
          </w:p>
        </w:tc>
        <w:tc>
          <w:tcPr>
            <w:tcW w:w="1376" w:type="dxa"/>
          </w:tcPr>
          <w:p w14:paraId="365D5221" w14:textId="77777777" w:rsidR="003F5095" w:rsidRPr="00735735" w:rsidRDefault="003F5095" w:rsidP="008F2556">
            <w:pPr>
              <w:pStyle w:val="TAC"/>
              <w:rPr>
                <w:lang w:val="en-US" w:eastAsia="zh-CN"/>
              </w:rPr>
            </w:pPr>
            <w:r>
              <w:rPr>
                <w:lang w:val="en-US" w:eastAsia="zh-CN"/>
              </w:rPr>
              <w:t>6.5</w:t>
            </w:r>
          </w:p>
        </w:tc>
        <w:tc>
          <w:tcPr>
            <w:tcW w:w="1376" w:type="dxa"/>
          </w:tcPr>
          <w:p w14:paraId="35249AB3" w14:textId="77777777" w:rsidR="003F5095" w:rsidRPr="001B122D" w:rsidRDefault="003F5095" w:rsidP="008F2556">
            <w:pPr>
              <w:pStyle w:val="TAC"/>
              <w:rPr>
                <w:lang w:val="en-US" w:eastAsia="zh-CN"/>
              </w:rPr>
            </w:pPr>
            <w:r>
              <w:rPr>
                <w:lang w:val="en-US" w:eastAsia="zh-CN"/>
              </w:rPr>
              <w:t>9</w:t>
            </w:r>
          </w:p>
        </w:tc>
        <w:tc>
          <w:tcPr>
            <w:tcW w:w="1376" w:type="dxa"/>
          </w:tcPr>
          <w:p w14:paraId="584F8F48" w14:textId="77777777" w:rsidR="003F5095" w:rsidRPr="001B122D" w:rsidRDefault="003F5095" w:rsidP="008F2556">
            <w:pPr>
              <w:pStyle w:val="TAC"/>
              <w:rPr>
                <w:lang w:val="en-US" w:eastAsia="zh-CN"/>
              </w:rPr>
            </w:pPr>
            <w:r>
              <w:rPr>
                <w:lang w:val="en-US" w:eastAsia="zh-CN"/>
              </w:rPr>
              <w:t>6</w:t>
            </w:r>
          </w:p>
        </w:tc>
        <w:tc>
          <w:tcPr>
            <w:tcW w:w="1376" w:type="dxa"/>
          </w:tcPr>
          <w:p w14:paraId="7F389737" w14:textId="77777777" w:rsidR="003F5095" w:rsidRPr="001B122D" w:rsidRDefault="003F5095" w:rsidP="008F2556">
            <w:pPr>
              <w:pStyle w:val="TAC"/>
              <w:rPr>
                <w:lang w:val="en-US" w:eastAsia="zh-CN"/>
              </w:rPr>
            </w:pPr>
            <w:r>
              <w:rPr>
                <w:lang w:val="en-US" w:eastAsia="zh-CN"/>
              </w:rPr>
              <w:t>5.5</w:t>
            </w:r>
          </w:p>
        </w:tc>
      </w:tr>
      <w:tr w:rsidR="003F5095" w14:paraId="0BD11DE2" w14:textId="77777777" w:rsidTr="008F2556">
        <w:tc>
          <w:tcPr>
            <w:tcW w:w="1374" w:type="dxa"/>
          </w:tcPr>
          <w:p w14:paraId="6ED19BD5" w14:textId="77777777" w:rsidR="003F5095" w:rsidRDefault="003F5095" w:rsidP="008F2556">
            <w:pPr>
              <w:pStyle w:val="TAC"/>
              <w:rPr>
                <w:lang w:val="en-US" w:eastAsia="zh-CN"/>
              </w:rPr>
            </w:pPr>
          </w:p>
        </w:tc>
        <w:tc>
          <w:tcPr>
            <w:tcW w:w="8255" w:type="dxa"/>
            <w:gridSpan w:val="6"/>
          </w:tcPr>
          <w:p w14:paraId="7A54370E" w14:textId="77777777" w:rsidR="003F5095" w:rsidRPr="00735735" w:rsidRDefault="003F5095" w:rsidP="008F2556">
            <w:pPr>
              <w:pStyle w:val="TAC"/>
              <w:rPr>
                <w:b/>
                <w:bCs/>
                <w:lang w:val="en-US" w:eastAsia="zh-CN"/>
              </w:rPr>
            </w:pPr>
            <w:r w:rsidRPr="00735735">
              <w:rPr>
                <w:b/>
                <w:bCs/>
                <w:lang w:val="en-US" w:eastAsia="zh-CN"/>
              </w:rPr>
              <w:t>FCC regulatory domain</w:t>
            </w:r>
          </w:p>
        </w:tc>
      </w:tr>
      <w:tr w:rsidR="003F5095" w14:paraId="53B00FD2" w14:textId="77777777" w:rsidTr="008F2556">
        <w:tc>
          <w:tcPr>
            <w:tcW w:w="1374" w:type="dxa"/>
          </w:tcPr>
          <w:p w14:paraId="70741C13" w14:textId="77777777" w:rsidR="003F5095" w:rsidRDefault="003F5095" w:rsidP="008F2556">
            <w:pPr>
              <w:pStyle w:val="TAC"/>
              <w:rPr>
                <w:lang w:val="en-US" w:eastAsia="zh-CN"/>
              </w:rPr>
            </w:pPr>
            <w:r>
              <w:rPr>
                <w:lang w:val="en-US" w:eastAsia="zh-CN"/>
              </w:rPr>
              <w:t>#1</w:t>
            </w:r>
          </w:p>
        </w:tc>
        <w:tc>
          <w:tcPr>
            <w:tcW w:w="1375" w:type="dxa"/>
          </w:tcPr>
          <w:p w14:paraId="3165EEDA" w14:textId="77777777" w:rsidR="003F5095" w:rsidRDefault="003F5095" w:rsidP="008F2556">
            <w:pPr>
              <w:pStyle w:val="TAC"/>
              <w:rPr>
                <w:lang w:val="en-US" w:eastAsia="zh-CN"/>
              </w:rPr>
            </w:pPr>
            <w:r>
              <w:rPr>
                <w:lang w:val="en-US" w:eastAsia="zh-CN"/>
              </w:rPr>
              <w:t>13.5</w:t>
            </w:r>
          </w:p>
        </w:tc>
        <w:tc>
          <w:tcPr>
            <w:tcW w:w="1376" w:type="dxa"/>
          </w:tcPr>
          <w:p w14:paraId="2E88F50B" w14:textId="77777777" w:rsidR="003F5095" w:rsidRDefault="003F5095" w:rsidP="008F2556">
            <w:pPr>
              <w:pStyle w:val="TAC"/>
              <w:rPr>
                <w:lang w:val="en-US" w:eastAsia="zh-CN"/>
              </w:rPr>
            </w:pPr>
            <w:r>
              <w:rPr>
                <w:lang w:val="en-US" w:eastAsia="zh-CN"/>
              </w:rPr>
              <w:t>9.5</w:t>
            </w:r>
          </w:p>
        </w:tc>
        <w:tc>
          <w:tcPr>
            <w:tcW w:w="1376" w:type="dxa"/>
          </w:tcPr>
          <w:p w14:paraId="572D6449" w14:textId="77777777" w:rsidR="003F5095" w:rsidRDefault="003F5095" w:rsidP="008F2556">
            <w:pPr>
              <w:pStyle w:val="TAC"/>
              <w:rPr>
                <w:lang w:val="en-US" w:eastAsia="zh-CN"/>
              </w:rPr>
            </w:pPr>
            <w:r>
              <w:rPr>
                <w:lang w:val="en-US" w:eastAsia="zh-CN"/>
              </w:rPr>
              <w:t>9</w:t>
            </w:r>
          </w:p>
        </w:tc>
        <w:tc>
          <w:tcPr>
            <w:tcW w:w="1376" w:type="dxa"/>
          </w:tcPr>
          <w:p w14:paraId="036D34B1" w14:textId="77777777" w:rsidR="003F5095" w:rsidRPr="00735735" w:rsidRDefault="003F5095" w:rsidP="008F2556">
            <w:pPr>
              <w:pStyle w:val="TAC"/>
              <w:rPr>
                <w:lang w:val="en-US" w:eastAsia="zh-CN"/>
              </w:rPr>
            </w:pPr>
            <w:r>
              <w:rPr>
                <w:lang w:val="en-US" w:eastAsia="zh-CN"/>
              </w:rPr>
              <w:t>11</w:t>
            </w:r>
          </w:p>
        </w:tc>
        <w:tc>
          <w:tcPr>
            <w:tcW w:w="1376" w:type="dxa"/>
          </w:tcPr>
          <w:p w14:paraId="0F8B1A8F" w14:textId="77777777" w:rsidR="003F5095" w:rsidRPr="00735735" w:rsidRDefault="003F5095" w:rsidP="008F2556">
            <w:pPr>
              <w:pStyle w:val="TAC"/>
              <w:rPr>
                <w:lang w:val="en-US" w:eastAsia="zh-CN"/>
              </w:rPr>
            </w:pPr>
            <w:r>
              <w:rPr>
                <w:lang w:val="en-US" w:eastAsia="zh-CN"/>
              </w:rPr>
              <w:t>8.5</w:t>
            </w:r>
          </w:p>
        </w:tc>
        <w:tc>
          <w:tcPr>
            <w:tcW w:w="1376" w:type="dxa"/>
          </w:tcPr>
          <w:p w14:paraId="66869286" w14:textId="77777777" w:rsidR="003F5095" w:rsidRPr="00735735" w:rsidRDefault="003F5095" w:rsidP="008F2556">
            <w:pPr>
              <w:pStyle w:val="TAC"/>
              <w:rPr>
                <w:lang w:val="en-US" w:eastAsia="zh-CN"/>
              </w:rPr>
            </w:pPr>
            <w:r>
              <w:rPr>
                <w:lang w:val="en-US" w:eastAsia="zh-CN"/>
              </w:rPr>
              <w:t>6</w:t>
            </w:r>
          </w:p>
        </w:tc>
      </w:tr>
      <w:tr w:rsidR="003F5095" w14:paraId="2A1F4A90" w14:textId="77777777" w:rsidTr="008F2556">
        <w:tc>
          <w:tcPr>
            <w:tcW w:w="1374" w:type="dxa"/>
          </w:tcPr>
          <w:p w14:paraId="245BCFC5" w14:textId="77777777" w:rsidR="003F5095" w:rsidRDefault="003F5095" w:rsidP="008F2556">
            <w:pPr>
              <w:pStyle w:val="TAC"/>
              <w:rPr>
                <w:lang w:val="en-US" w:eastAsia="zh-CN"/>
              </w:rPr>
            </w:pPr>
            <w:r>
              <w:rPr>
                <w:lang w:val="en-US" w:eastAsia="zh-CN"/>
              </w:rPr>
              <w:t>#3</w:t>
            </w:r>
          </w:p>
        </w:tc>
        <w:tc>
          <w:tcPr>
            <w:tcW w:w="1375" w:type="dxa"/>
          </w:tcPr>
          <w:p w14:paraId="713E824B" w14:textId="77777777" w:rsidR="003F5095" w:rsidRDefault="003F5095" w:rsidP="008F2556">
            <w:pPr>
              <w:pStyle w:val="TAC"/>
              <w:rPr>
                <w:lang w:val="en-US" w:eastAsia="zh-CN"/>
              </w:rPr>
            </w:pPr>
            <w:r>
              <w:rPr>
                <w:lang w:val="en-US" w:eastAsia="zh-CN"/>
              </w:rPr>
              <w:t>8.5</w:t>
            </w:r>
          </w:p>
        </w:tc>
        <w:tc>
          <w:tcPr>
            <w:tcW w:w="1376" w:type="dxa"/>
          </w:tcPr>
          <w:p w14:paraId="06196D43" w14:textId="77777777" w:rsidR="003F5095" w:rsidRDefault="003F5095" w:rsidP="008F2556">
            <w:pPr>
              <w:pStyle w:val="TAC"/>
              <w:rPr>
                <w:lang w:val="en-US" w:eastAsia="zh-CN"/>
              </w:rPr>
            </w:pPr>
            <w:r>
              <w:rPr>
                <w:lang w:val="en-US" w:eastAsia="zh-CN"/>
              </w:rPr>
              <w:t>5.5</w:t>
            </w:r>
          </w:p>
        </w:tc>
        <w:tc>
          <w:tcPr>
            <w:tcW w:w="1376" w:type="dxa"/>
          </w:tcPr>
          <w:p w14:paraId="18815A1D" w14:textId="77777777" w:rsidR="003F5095" w:rsidRDefault="003F5095" w:rsidP="008F2556">
            <w:pPr>
              <w:pStyle w:val="TAC"/>
              <w:rPr>
                <w:lang w:val="en-US" w:eastAsia="zh-CN"/>
              </w:rPr>
            </w:pPr>
          </w:p>
        </w:tc>
        <w:tc>
          <w:tcPr>
            <w:tcW w:w="1376" w:type="dxa"/>
          </w:tcPr>
          <w:p w14:paraId="356ADBE9" w14:textId="77777777" w:rsidR="003F5095" w:rsidRDefault="003F5095" w:rsidP="008F2556">
            <w:pPr>
              <w:pStyle w:val="TAC"/>
              <w:rPr>
                <w:lang w:eastAsia="zh-CN"/>
              </w:rPr>
            </w:pPr>
          </w:p>
        </w:tc>
        <w:tc>
          <w:tcPr>
            <w:tcW w:w="1376" w:type="dxa"/>
          </w:tcPr>
          <w:p w14:paraId="5F833729" w14:textId="77777777" w:rsidR="003F5095" w:rsidRDefault="003F5095" w:rsidP="008F2556">
            <w:pPr>
              <w:pStyle w:val="TAC"/>
              <w:rPr>
                <w:lang w:eastAsia="zh-CN"/>
              </w:rPr>
            </w:pPr>
          </w:p>
        </w:tc>
        <w:tc>
          <w:tcPr>
            <w:tcW w:w="1376" w:type="dxa"/>
          </w:tcPr>
          <w:p w14:paraId="47E7FE9B" w14:textId="77777777" w:rsidR="003F5095" w:rsidRDefault="003F5095" w:rsidP="008F2556">
            <w:pPr>
              <w:pStyle w:val="TAC"/>
              <w:rPr>
                <w:lang w:eastAsia="zh-CN"/>
              </w:rPr>
            </w:pPr>
          </w:p>
        </w:tc>
      </w:tr>
      <w:tr w:rsidR="003F5095" w14:paraId="0590B040" w14:textId="77777777" w:rsidTr="008F2556">
        <w:tc>
          <w:tcPr>
            <w:tcW w:w="1374" w:type="dxa"/>
          </w:tcPr>
          <w:p w14:paraId="0D7C5061" w14:textId="77777777" w:rsidR="003F5095" w:rsidRDefault="003F5095" w:rsidP="008F2556">
            <w:pPr>
              <w:pStyle w:val="TAC"/>
              <w:rPr>
                <w:lang w:val="en-US" w:eastAsia="zh-CN"/>
              </w:rPr>
            </w:pPr>
            <w:r>
              <w:rPr>
                <w:lang w:val="en-US" w:eastAsia="zh-CN"/>
              </w:rPr>
              <w:t>#4</w:t>
            </w:r>
          </w:p>
        </w:tc>
        <w:tc>
          <w:tcPr>
            <w:tcW w:w="1375" w:type="dxa"/>
          </w:tcPr>
          <w:p w14:paraId="75245973" w14:textId="77777777" w:rsidR="003F5095" w:rsidRDefault="003F5095" w:rsidP="008F2556">
            <w:pPr>
              <w:pStyle w:val="TAC"/>
              <w:rPr>
                <w:lang w:val="en-US" w:eastAsia="zh-CN"/>
              </w:rPr>
            </w:pPr>
            <w:r>
              <w:rPr>
                <w:lang w:val="en-US" w:eastAsia="zh-CN"/>
              </w:rPr>
              <w:t>14.5</w:t>
            </w:r>
          </w:p>
        </w:tc>
        <w:tc>
          <w:tcPr>
            <w:tcW w:w="1376" w:type="dxa"/>
          </w:tcPr>
          <w:p w14:paraId="0E88842C" w14:textId="77777777" w:rsidR="003F5095" w:rsidRDefault="003F5095" w:rsidP="008F2556">
            <w:pPr>
              <w:pStyle w:val="TAC"/>
              <w:rPr>
                <w:lang w:val="en-US" w:eastAsia="zh-CN"/>
              </w:rPr>
            </w:pPr>
            <w:r>
              <w:rPr>
                <w:lang w:val="en-US" w:eastAsia="zh-CN"/>
              </w:rPr>
              <w:t>13.5</w:t>
            </w:r>
          </w:p>
        </w:tc>
        <w:tc>
          <w:tcPr>
            <w:tcW w:w="1376" w:type="dxa"/>
          </w:tcPr>
          <w:p w14:paraId="264334F9" w14:textId="77777777" w:rsidR="003F5095" w:rsidRDefault="003F5095" w:rsidP="008F2556">
            <w:pPr>
              <w:pStyle w:val="TAC"/>
              <w:rPr>
                <w:lang w:val="en-US" w:eastAsia="zh-CN"/>
              </w:rPr>
            </w:pPr>
            <w:r>
              <w:rPr>
                <w:lang w:val="en-US" w:eastAsia="zh-CN"/>
              </w:rPr>
              <w:t>13</w:t>
            </w:r>
          </w:p>
        </w:tc>
        <w:tc>
          <w:tcPr>
            <w:tcW w:w="1376" w:type="dxa"/>
          </w:tcPr>
          <w:p w14:paraId="7B53F5A4" w14:textId="77777777" w:rsidR="003F5095" w:rsidRDefault="003F5095" w:rsidP="008F2556">
            <w:pPr>
              <w:pStyle w:val="TAC"/>
              <w:rPr>
                <w:lang w:eastAsia="zh-CN"/>
              </w:rPr>
            </w:pPr>
            <w:r>
              <w:rPr>
                <w:lang w:eastAsia="zh-CN"/>
              </w:rPr>
              <w:t>14</w:t>
            </w:r>
          </w:p>
        </w:tc>
        <w:tc>
          <w:tcPr>
            <w:tcW w:w="1376" w:type="dxa"/>
          </w:tcPr>
          <w:p w14:paraId="5F0395D4" w14:textId="77777777" w:rsidR="003F5095" w:rsidRDefault="003F5095" w:rsidP="008F2556">
            <w:pPr>
              <w:pStyle w:val="TAC"/>
              <w:rPr>
                <w:lang w:eastAsia="zh-CN"/>
              </w:rPr>
            </w:pPr>
            <w:r>
              <w:rPr>
                <w:lang w:eastAsia="zh-CN"/>
              </w:rPr>
              <w:t>13</w:t>
            </w:r>
          </w:p>
        </w:tc>
        <w:tc>
          <w:tcPr>
            <w:tcW w:w="1376" w:type="dxa"/>
          </w:tcPr>
          <w:p w14:paraId="2797CC98" w14:textId="77777777" w:rsidR="003F5095" w:rsidRDefault="003F5095" w:rsidP="008F2556">
            <w:pPr>
              <w:pStyle w:val="TAC"/>
              <w:rPr>
                <w:lang w:eastAsia="zh-CN"/>
              </w:rPr>
            </w:pPr>
            <w:r>
              <w:rPr>
                <w:lang w:eastAsia="zh-CN"/>
              </w:rPr>
              <w:t>12.5</w:t>
            </w:r>
          </w:p>
        </w:tc>
      </w:tr>
      <w:tr w:rsidR="003F5095" w14:paraId="52BFD36E" w14:textId="77777777" w:rsidTr="008F2556">
        <w:tc>
          <w:tcPr>
            <w:tcW w:w="1374" w:type="dxa"/>
          </w:tcPr>
          <w:p w14:paraId="1AC6303D" w14:textId="77777777" w:rsidR="003F5095" w:rsidRPr="00F7020D" w:rsidRDefault="003F5095" w:rsidP="008F2556">
            <w:pPr>
              <w:pStyle w:val="TAC"/>
              <w:rPr>
                <w:b/>
                <w:bCs/>
                <w:lang w:val="en-US" w:eastAsia="zh-CN"/>
              </w:rPr>
            </w:pPr>
            <w:r w:rsidRPr="00F7020D">
              <w:rPr>
                <w:b/>
                <w:bCs/>
                <w:lang w:val="en-US" w:eastAsia="zh-CN"/>
              </w:rPr>
              <w:t>=&gt;</w:t>
            </w:r>
          </w:p>
        </w:tc>
        <w:tc>
          <w:tcPr>
            <w:tcW w:w="1375" w:type="dxa"/>
          </w:tcPr>
          <w:p w14:paraId="40355559" w14:textId="77777777" w:rsidR="003F5095" w:rsidRDefault="003F5095" w:rsidP="008F2556">
            <w:pPr>
              <w:pStyle w:val="TAC"/>
              <w:rPr>
                <w:lang w:val="en-US" w:eastAsia="zh-CN"/>
              </w:rPr>
            </w:pPr>
            <w:r>
              <w:rPr>
                <w:lang w:val="en-US" w:eastAsia="zh-CN"/>
              </w:rPr>
              <w:t>10</w:t>
            </w:r>
          </w:p>
        </w:tc>
        <w:tc>
          <w:tcPr>
            <w:tcW w:w="1376" w:type="dxa"/>
          </w:tcPr>
          <w:p w14:paraId="59181238" w14:textId="77777777" w:rsidR="003F5095" w:rsidRDefault="003F5095" w:rsidP="008F2556">
            <w:pPr>
              <w:pStyle w:val="TAC"/>
              <w:rPr>
                <w:lang w:val="en-US" w:eastAsia="zh-CN"/>
              </w:rPr>
            </w:pPr>
            <w:r>
              <w:rPr>
                <w:lang w:val="en-US" w:eastAsia="zh-CN"/>
              </w:rPr>
              <w:t>7</w:t>
            </w:r>
          </w:p>
        </w:tc>
        <w:tc>
          <w:tcPr>
            <w:tcW w:w="1376" w:type="dxa"/>
          </w:tcPr>
          <w:p w14:paraId="0B7FD4D9" w14:textId="77777777" w:rsidR="003F5095" w:rsidRDefault="003F5095" w:rsidP="008F2556">
            <w:pPr>
              <w:pStyle w:val="TAC"/>
              <w:rPr>
                <w:lang w:val="en-US" w:eastAsia="zh-CN"/>
              </w:rPr>
            </w:pPr>
            <w:r>
              <w:rPr>
                <w:lang w:val="en-US" w:eastAsia="zh-CN"/>
              </w:rPr>
              <w:t>6.5</w:t>
            </w:r>
          </w:p>
        </w:tc>
        <w:tc>
          <w:tcPr>
            <w:tcW w:w="1376" w:type="dxa"/>
          </w:tcPr>
          <w:p w14:paraId="42154EE4" w14:textId="77777777" w:rsidR="003F5095" w:rsidRPr="001B122D" w:rsidRDefault="003F5095" w:rsidP="008F2556">
            <w:pPr>
              <w:pStyle w:val="TAC"/>
              <w:rPr>
                <w:lang w:val="en-US" w:eastAsia="zh-CN"/>
              </w:rPr>
            </w:pPr>
            <w:r>
              <w:rPr>
                <w:lang w:val="en-US" w:eastAsia="zh-CN"/>
              </w:rPr>
              <w:t>9</w:t>
            </w:r>
          </w:p>
        </w:tc>
        <w:tc>
          <w:tcPr>
            <w:tcW w:w="1376" w:type="dxa"/>
          </w:tcPr>
          <w:p w14:paraId="4680544C" w14:textId="77777777" w:rsidR="003F5095" w:rsidRPr="001B122D" w:rsidRDefault="003F5095" w:rsidP="008F2556">
            <w:pPr>
              <w:pStyle w:val="TAC"/>
              <w:rPr>
                <w:lang w:val="en-US" w:eastAsia="zh-CN"/>
              </w:rPr>
            </w:pPr>
            <w:r>
              <w:rPr>
                <w:lang w:val="en-US" w:eastAsia="zh-CN"/>
              </w:rPr>
              <w:t>6</w:t>
            </w:r>
          </w:p>
        </w:tc>
        <w:tc>
          <w:tcPr>
            <w:tcW w:w="1376" w:type="dxa"/>
          </w:tcPr>
          <w:p w14:paraId="442ECEC9" w14:textId="77777777" w:rsidR="003F5095" w:rsidRPr="001B122D" w:rsidRDefault="003F5095" w:rsidP="008F2556">
            <w:pPr>
              <w:pStyle w:val="TAC"/>
              <w:rPr>
                <w:lang w:val="en-US" w:eastAsia="zh-CN"/>
              </w:rPr>
            </w:pPr>
            <w:r>
              <w:rPr>
                <w:lang w:val="en-US" w:eastAsia="zh-CN"/>
              </w:rPr>
              <w:t>5.5</w:t>
            </w:r>
          </w:p>
        </w:tc>
      </w:tr>
    </w:tbl>
    <w:p w14:paraId="241EF7B5" w14:textId="77777777" w:rsidR="003F5095" w:rsidRDefault="003F5095" w:rsidP="003F5095"/>
    <w:p w14:paraId="1AFE36D8" w14:textId="77777777" w:rsidR="007557BD" w:rsidRDefault="007557BD" w:rsidP="007557BD">
      <w:pPr>
        <w:pStyle w:val="Heading4"/>
      </w:pPr>
      <w:bookmarkStart w:id="403" w:name="_Toc208587795"/>
      <w:r>
        <w:t>6.2.1.2a</w:t>
      </w:r>
      <w:r>
        <w:tab/>
        <w:t>MPR/A-MPR for PC2</w:t>
      </w:r>
      <w:bookmarkEnd w:id="403"/>
    </w:p>
    <w:p w14:paraId="258AAAED" w14:textId="77777777" w:rsidR="007557BD" w:rsidRDefault="007557BD" w:rsidP="007557BD">
      <w:pPr>
        <w:pStyle w:val="Heading5"/>
      </w:pPr>
      <w:bookmarkStart w:id="404" w:name="_Toc208587796"/>
      <w:r>
        <w:t>6.2.1.2a.1</w:t>
      </w:r>
      <w:r>
        <w:tab/>
        <w:t>Maximum power reduction</w:t>
      </w:r>
      <w:bookmarkEnd w:id="404"/>
    </w:p>
    <w:p w14:paraId="53CC1140" w14:textId="77777777" w:rsidR="007557BD" w:rsidRDefault="007557BD" w:rsidP="007557BD">
      <w:r>
        <w:t>Maximum power reduction for the NTN L-/S-band is the same as for the TN bands, as specified in TS 38.101-1 sub-clause 6.2.2, MPR values from which are presented below in Table 6.2.1.2a.1-1 and Table 6.2.1.2a.1-1 for 1 and 2Tx respectively.</w:t>
      </w:r>
    </w:p>
    <w:p w14:paraId="56BEA535" w14:textId="77777777" w:rsidR="007557BD" w:rsidRPr="00A1115A" w:rsidRDefault="007557BD" w:rsidP="007557BD">
      <w:pPr>
        <w:pStyle w:val="TH"/>
      </w:pPr>
      <w:r>
        <w:t xml:space="preserve">Table 6.2.1.2a.1-1: </w:t>
      </w:r>
      <w:r w:rsidRPr="00603ABF">
        <w:t xml:space="preserve">Maximum power reduction (MPR) for power class </w:t>
      </w:r>
      <w:r>
        <w:t>2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7557BD" w:rsidRPr="00A1115A" w14:paraId="0DAF0D51" w14:textId="77777777" w:rsidTr="009F5ABF">
        <w:trPr>
          <w:jc w:val="center"/>
        </w:trPr>
        <w:tc>
          <w:tcPr>
            <w:tcW w:w="2307" w:type="dxa"/>
            <w:gridSpan w:val="2"/>
            <w:tcBorders>
              <w:top w:val="single" w:sz="4" w:space="0" w:color="auto"/>
              <w:left w:val="single" w:sz="4" w:space="0" w:color="auto"/>
              <w:bottom w:val="nil"/>
              <w:right w:val="single" w:sz="4" w:space="0" w:color="auto"/>
            </w:tcBorders>
            <w:hideMark/>
          </w:tcPr>
          <w:p w14:paraId="6AD4BDBD" w14:textId="77777777" w:rsidR="007557BD" w:rsidRPr="00A1115A" w:rsidRDefault="007557BD" w:rsidP="009F5ABF">
            <w:pPr>
              <w:pStyle w:val="TAH"/>
            </w:pPr>
            <w:r w:rsidRPr="00A1115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7E7FF38B" w14:textId="77777777" w:rsidR="007557BD" w:rsidRPr="00A1115A" w:rsidRDefault="007557BD" w:rsidP="009F5ABF">
            <w:pPr>
              <w:pStyle w:val="TAH"/>
            </w:pPr>
            <w:r w:rsidRPr="00A1115A">
              <w:t>MPR (dB)</w:t>
            </w:r>
          </w:p>
        </w:tc>
      </w:tr>
      <w:tr w:rsidR="007557BD" w:rsidRPr="00A1115A" w14:paraId="2168B70E" w14:textId="77777777" w:rsidTr="009F5ABF">
        <w:trPr>
          <w:trHeight w:val="248"/>
          <w:jc w:val="center"/>
        </w:trPr>
        <w:tc>
          <w:tcPr>
            <w:tcW w:w="2307" w:type="dxa"/>
            <w:gridSpan w:val="2"/>
            <w:tcBorders>
              <w:top w:val="nil"/>
              <w:left w:val="single" w:sz="4" w:space="0" w:color="auto"/>
              <w:bottom w:val="single" w:sz="4" w:space="0" w:color="auto"/>
              <w:right w:val="single" w:sz="4" w:space="0" w:color="auto"/>
            </w:tcBorders>
            <w:hideMark/>
          </w:tcPr>
          <w:p w14:paraId="0F9E8C9C" w14:textId="77777777" w:rsidR="007557BD" w:rsidRPr="00A1115A" w:rsidRDefault="007557BD" w:rsidP="009F5AB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5084E848" w14:textId="77777777" w:rsidR="007557BD" w:rsidRPr="00A1115A" w:rsidRDefault="007557BD" w:rsidP="009F5ABF">
            <w:pPr>
              <w:pStyle w:val="TAH"/>
            </w:pPr>
            <w:r w:rsidRPr="00A1115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15CFE10F" w14:textId="77777777" w:rsidR="007557BD" w:rsidRPr="00A1115A" w:rsidRDefault="007557BD" w:rsidP="009F5ABF">
            <w:pPr>
              <w:pStyle w:val="TAH"/>
            </w:pPr>
            <w:r w:rsidRPr="00A1115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62F9BA30" w14:textId="77777777" w:rsidR="007557BD" w:rsidRPr="00A1115A" w:rsidRDefault="007557BD" w:rsidP="009F5ABF">
            <w:pPr>
              <w:pStyle w:val="TAH"/>
            </w:pPr>
            <w:r w:rsidRPr="00A1115A">
              <w:t>Inner RB allocations</w:t>
            </w:r>
          </w:p>
        </w:tc>
      </w:tr>
      <w:tr w:rsidR="007557BD" w:rsidRPr="00A1115A" w14:paraId="1C994951" w14:textId="77777777" w:rsidTr="009F5ABF">
        <w:trPr>
          <w:jc w:val="center"/>
        </w:trPr>
        <w:tc>
          <w:tcPr>
            <w:tcW w:w="1153" w:type="dxa"/>
            <w:tcBorders>
              <w:top w:val="single" w:sz="4" w:space="0" w:color="auto"/>
              <w:left w:val="single" w:sz="4" w:space="0" w:color="auto"/>
              <w:bottom w:val="nil"/>
              <w:right w:val="single" w:sz="4" w:space="0" w:color="auto"/>
            </w:tcBorders>
            <w:vAlign w:val="center"/>
            <w:hideMark/>
          </w:tcPr>
          <w:p w14:paraId="494351FA" w14:textId="77777777" w:rsidR="007557BD" w:rsidRPr="00A1115A" w:rsidRDefault="007557BD" w:rsidP="009F5ABF">
            <w:pPr>
              <w:pStyle w:val="TAC"/>
            </w:pPr>
            <w:r w:rsidRPr="00A1115A">
              <w:t>DFT-s-OFDM</w:t>
            </w:r>
          </w:p>
        </w:tc>
        <w:tc>
          <w:tcPr>
            <w:tcW w:w="1154" w:type="dxa"/>
            <w:tcBorders>
              <w:top w:val="single" w:sz="4" w:space="0" w:color="auto"/>
              <w:left w:val="single" w:sz="4" w:space="0" w:color="auto"/>
              <w:bottom w:val="single" w:sz="4" w:space="0" w:color="auto"/>
              <w:right w:val="single" w:sz="4" w:space="0" w:color="auto"/>
            </w:tcBorders>
          </w:tcPr>
          <w:p w14:paraId="36ACBF02" w14:textId="77777777" w:rsidR="007557BD" w:rsidRPr="00A1115A" w:rsidRDefault="007557BD" w:rsidP="009F5ABF">
            <w:pPr>
              <w:pStyle w:val="TAC"/>
              <w:rPr>
                <w:rFonts w:cs="Arial"/>
              </w:rPr>
            </w:pPr>
            <w:r w:rsidRPr="00A1115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C288BBE" w14:textId="77777777" w:rsidR="007557BD" w:rsidRPr="00A1115A" w:rsidRDefault="007557BD" w:rsidP="009F5AB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A85AD99" w14:textId="77777777" w:rsidR="007557BD" w:rsidRPr="00A1115A" w:rsidRDefault="007557BD" w:rsidP="009F5ABF">
            <w:pPr>
              <w:pStyle w:val="TAC"/>
              <w:rPr>
                <w:rFonts w:cs="Arial"/>
                <w:lang w:val="en-CA"/>
              </w:rPr>
            </w:pPr>
            <w:r w:rsidRPr="00A1115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5619B8D" w14:textId="77777777" w:rsidR="007557BD" w:rsidRPr="00A1115A" w:rsidRDefault="007557BD" w:rsidP="009F5ABF">
            <w:pPr>
              <w:pStyle w:val="TAC"/>
              <w:rPr>
                <w:rFonts w:cs="Arial"/>
              </w:rPr>
            </w:pPr>
            <w:r w:rsidRPr="00044F02">
              <w:rPr>
                <w:rFonts w:cs="Arial"/>
              </w:rPr>
              <w:t>0</w:t>
            </w:r>
            <w:r>
              <w:rPr>
                <w:rFonts w:cs="Arial"/>
                <w:vertAlign w:val="superscript"/>
              </w:rPr>
              <w:t>1</w:t>
            </w:r>
          </w:p>
        </w:tc>
      </w:tr>
      <w:tr w:rsidR="007557BD" w:rsidRPr="00A1115A" w14:paraId="6E78C243" w14:textId="77777777" w:rsidTr="009F5ABF">
        <w:trPr>
          <w:jc w:val="center"/>
        </w:trPr>
        <w:tc>
          <w:tcPr>
            <w:tcW w:w="1153" w:type="dxa"/>
            <w:tcBorders>
              <w:top w:val="nil"/>
              <w:left w:val="single" w:sz="4" w:space="0" w:color="auto"/>
              <w:bottom w:val="nil"/>
              <w:right w:val="single" w:sz="4" w:space="0" w:color="auto"/>
            </w:tcBorders>
            <w:hideMark/>
          </w:tcPr>
          <w:p w14:paraId="3F9E5AC7" w14:textId="77777777" w:rsidR="007557BD" w:rsidRPr="00A1115A" w:rsidRDefault="007557BD" w:rsidP="009F5ABF">
            <w:pPr>
              <w:pStyle w:val="TAC"/>
            </w:pPr>
          </w:p>
        </w:tc>
        <w:tc>
          <w:tcPr>
            <w:tcW w:w="1154" w:type="dxa"/>
            <w:tcBorders>
              <w:top w:val="single" w:sz="4" w:space="0" w:color="auto"/>
              <w:left w:val="single" w:sz="4" w:space="0" w:color="auto"/>
              <w:bottom w:val="single" w:sz="4" w:space="0" w:color="auto"/>
              <w:right w:val="single" w:sz="4" w:space="0" w:color="auto"/>
            </w:tcBorders>
          </w:tcPr>
          <w:p w14:paraId="390D6088" w14:textId="77777777" w:rsidR="007557BD" w:rsidRPr="00A1115A" w:rsidRDefault="007557BD" w:rsidP="009F5ABF">
            <w:pPr>
              <w:pStyle w:val="TAC"/>
              <w:rPr>
                <w:rFonts w:cs="Arial"/>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13D0BE2" w14:textId="77777777" w:rsidR="007557BD" w:rsidRPr="00A1115A" w:rsidRDefault="007557BD" w:rsidP="009F5AB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DFDCC12" w14:textId="77777777" w:rsidR="007557BD" w:rsidRPr="00A1115A" w:rsidRDefault="007557BD" w:rsidP="009F5ABF">
            <w:pPr>
              <w:pStyle w:val="TAC"/>
              <w:rPr>
                <w:rFonts w:cs="Arial"/>
              </w:rPr>
            </w:pPr>
            <w:r w:rsidRPr="00A1115A">
              <w:rPr>
                <w:rFonts w:cs="Arial"/>
              </w:rPr>
              <w:t xml:space="preserve">≤ </w:t>
            </w:r>
            <w:r w:rsidRPr="00A1115A">
              <w:rPr>
                <w:rFonts w:cs="Arial"/>
                <w:lang w:val="en-CA"/>
              </w:rPr>
              <w:t>1</w:t>
            </w:r>
          </w:p>
        </w:tc>
        <w:tc>
          <w:tcPr>
            <w:tcW w:w="2057" w:type="dxa"/>
            <w:tcBorders>
              <w:top w:val="single" w:sz="4" w:space="0" w:color="auto"/>
              <w:left w:val="single" w:sz="4" w:space="0" w:color="auto"/>
              <w:bottom w:val="nil"/>
              <w:right w:val="single" w:sz="4" w:space="0" w:color="auto"/>
            </w:tcBorders>
            <w:hideMark/>
          </w:tcPr>
          <w:p w14:paraId="7C8AA8C0" w14:textId="77777777" w:rsidR="007557BD" w:rsidRPr="00A1115A" w:rsidRDefault="007557BD" w:rsidP="009F5ABF">
            <w:pPr>
              <w:pStyle w:val="TAC"/>
              <w:rPr>
                <w:rFonts w:cs="Arial"/>
              </w:rPr>
            </w:pPr>
            <w:r w:rsidRPr="00241090">
              <w:rPr>
                <w:rFonts w:cs="Arial"/>
                <w:lang w:val="en-CA"/>
              </w:rPr>
              <w:t>0</w:t>
            </w:r>
            <w:r>
              <w:rPr>
                <w:rFonts w:cs="Arial"/>
                <w:vertAlign w:val="superscript"/>
                <w:lang w:val="en-CA"/>
              </w:rPr>
              <w:t>2</w:t>
            </w:r>
          </w:p>
        </w:tc>
      </w:tr>
      <w:tr w:rsidR="007557BD" w:rsidRPr="00A1115A" w14:paraId="37AB1AFB" w14:textId="77777777" w:rsidTr="009F5ABF">
        <w:trPr>
          <w:jc w:val="center"/>
        </w:trPr>
        <w:tc>
          <w:tcPr>
            <w:tcW w:w="1153" w:type="dxa"/>
            <w:tcBorders>
              <w:top w:val="nil"/>
              <w:left w:val="single" w:sz="4" w:space="0" w:color="auto"/>
              <w:bottom w:val="nil"/>
              <w:right w:val="single" w:sz="4" w:space="0" w:color="auto"/>
            </w:tcBorders>
            <w:hideMark/>
          </w:tcPr>
          <w:p w14:paraId="29C16F90" w14:textId="77777777" w:rsidR="007557BD" w:rsidRPr="00A1115A" w:rsidRDefault="007557BD" w:rsidP="009F5ABF">
            <w:pPr>
              <w:pStyle w:val="TAC"/>
            </w:pPr>
          </w:p>
        </w:tc>
        <w:tc>
          <w:tcPr>
            <w:tcW w:w="1154" w:type="dxa"/>
            <w:tcBorders>
              <w:top w:val="single" w:sz="4" w:space="0" w:color="auto"/>
              <w:left w:val="single" w:sz="4" w:space="0" w:color="auto"/>
              <w:bottom w:val="single" w:sz="4" w:space="0" w:color="auto"/>
              <w:right w:val="single" w:sz="4" w:space="0" w:color="auto"/>
            </w:tcBorders>
          </w:tcPr>
          <w:p w14:paraId="7CE1BE73" w14:textId="77777777" w:rsidR="007557BD" w:rsidRPr="00A1115A" w:rsidRDefault="007557BD" w:rsidP="009F5ABF">
            <w:pPr>
              <w:pStyle w:val="TAC"/>
              <w:rPr>
                <w:rFonts w:cs="Arial"/>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B544B7E" w14:textId="77777777" w:rsidR="007557BD" w:rsidRPr="00A1115A" w:rsidRDefault="007557BD" w:rsidP="009F5AB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BE11B94" w14:textId="77777777" w:rsidR="007557BD" w:rsidRPr="00A1115A" w:rsidRDefault="007557BD" w:rsidP="009F5ABF">
            <w:pPr>
              <w:pStyle w:val="TAC"/>
              <w:rPr>
                <w:rFonts w:cs="Arial"/>
              </w:rPr>
            </w:pPr>
            <w:r w:rsidRPr="00A1115A">
              <w:rPr>
                <w:rFonts w:cs="Arial"/>
              </w:rPr>
              <w:t xml:space="preserve">≤ </w:t>
            </w:r>
            <w:r w:rsidRPr="00A1115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35EBF1E1" w14:textId="77777777" w:rsidR="007557BD" w:rsidRPr="00A1115A" w:rsidRDefault="007557BD" w:rsidP="009F5ABF">
            <w:pPr>
              <w:pStyle w:val="TAC"/>
              <w:rPr>
                <w:rFonts w:cs="Arial"/>
              </w:rPr>
            </w:pPr>
            <w:r w:rsidRPr="00A1115A">
              <w:rPr>
                <w:rFonts w:cs="Arial"/>
              </w:rPr>
              <w:t xml:space="preserve">≤ </w:t>
            </w:r>
            <w:r w:rsidRPr="00A1115A">
              <w:rPr>
                <w:rFonts w:cs="Arial"/>
                <w:lang w:val="en-CA"/>
              </w:rPr>
              <w:t>1</w:t>
            </w:r>
          </w:p>
        </w:tc>
      </w:tr>
      <w:tr w:rsidR="007557BD" w:rsidRPr="00A1115A" w14:paraId="5AA76883" w14:textId="77777777" w:rsidTr="009F5ABF">
        <w:trPr>
          <w:jc w:val="center"/>
        </w:trPr>
        <w:tc>
          <w:tcPr>
            <w:tcW w:w="1153" w:type="dxa"/>
            <w:tcBorders>
              <w:top w:val="nil"/>
              <w:left w:val="single" w:sz="4" w:space="0" w:color="auto"/>
              <w:bottom w:val="nil"/>
              <w:right w:val="single" w:sz="4" w:space="0" w:color="auto"/>
            </w:tcBorders>
            <w:hideMark/>
          </w:tcPr>
          <w:p w14:paraId="3A36EBA5" w14:textId="77777777" w:rsidR="007557BD" w:rsidRPr="00A1115A" w:rsidRDefault="007557BD" w:rsidP="009F5ABF">
            <w:pPr>
              <w:pStyle w:val="TAC"/>
            </w:pPr>
          </w:p>
        </w:tc>
        <w:tc>
          <w:tcPr>
            <w:tcW w:w="1154" w:type="dxa"/>
            <w:tcBorders>
              <w:top w:val="single" w:sz="4" w:space="0" w:color="auto"/>
              <w:left w:val="single" w:sz="4" w:space="0" w:color="auto"/>
              <w:bottom w:val="single" w:sz="4" w:space="0" w:color="auto"/>
              <w:right w:val="single" w:sz="4" w:space="0" w:color="auto"/>
            </w:tcBorders>
          </w:tcPr>
          <w:p w14:paraId="67FAF853" w14:textId="77777777" w:rsidR="007557BD" w:rsidRPr="00A1115A" w:rsidRDefault="007557BD" w:rsidP="009F5ABF">
            <w:pPr>
              <w:pStyle w:val="TAC"/>
              <w:rPr>
                <w:rFonts w:cs="Arial"/>
              </w:rPr>
            </w:pPr>
            <w:r w:rsidRPr="00A1115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22156AC3" w14:textId="77777777" w:rsidR="007557BD" w:rsidRPr="00A1115A" w:rsidRDefault="007557BD" w:rsidP="009F5ABF">
            <w:pPr>
              <w:pStyle w:val="TAC"/>
              <w:rPr>
                <w:rFonts w:cs="Arial"/>
              </w:rPr>
            </w:pPr>
            <w:r w:rsidRPr="00A1115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2AAD6FD1" w14:textId="77777777" w:rsidR="007557BD" w:rsidRPr="00A1115A" w:rsidRDefault="007557BD" w:rsidP="009F5ABF">
            <w:pPr>
              <w:pStyle w:val="TAC"/>
              <w:rPr>
                <w:rFonts w:cs="Arial"/>
              </w:rPr>
            </w:pPr>
            <w:r w:rsidRPr="00A1115A">
              <w:rPr>
                <w:rFonts w:cs="Arial"/>
              </w:rPr>
              <w:t xml:space="preserve">≤ </w:t>
            </w:r>
            <w:r w:rsidRPr="00A1115A">
              <w:rPr>
                <w:rFonts w:cs="Arial"/>
                <w:lang w:val="en-CA"/>
              </w:rPr>
              <w:t>2.5</w:t>
            </w:r>
          </w:p>
        </w:tc>
      </w:tr>
      <w:tr w:rsidR="007557BD" w:rsidRPr="00A1115A" w14:paraId="5DEEBB96" w14:textId="77777777" w:rsidTr="009F5ABF">
        <w:trPr>
          <w:jc w:val="center"/>
        </w:trPr>
        <w:tc>
          <w:tcPr>
            <w:tcW w:w="1153" w:type="dxa"/>
            <w:tcBorders>
              <w:top w:val="single" w:sz="4" w:space="0" w:color="auto"/>
              <w:left w:val="single" w:sz="4" w:space="0" w:color="auto"/>
              <w:bottom w:val="nil"/>
              <w:right w:val="single" w:sz="4" w:space="0" w:color="auto"/>
            </w:tcBorders>
            <w:vAlign w:val="center"/>
            <w:hideMark/>
          </w:tcPr>
          <w:p w14:paraId="63613D48" w14:textId="77777777" w:rsidR="007557BD" w:rsidRPr="00A1115A" w:rsidRDefault="007557BD" w:rsidP="009F5ABF">
            <w:pPr>
              <w:pStyle w:val="TAC"/>
              <w:rPr>
                <w:rFonts w:cs="Arial"/>
                <w:lang w:eastAsia="zh-CN"/>
              </w:rPr>
            </w:pPr>
            <w:r w:rsidRPr="00A1115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2478EF3D" w14:textId="77777777" w:rsidR="007557BD" w:rsidRPr="00A1115A" w:rsidRDefault="007557BD" w:rsidP="009F5ABF">
            <w:pPr>
              <w:pStyle w:val="TAC"/>
              <w:rPr>
                <w:rFonts w:cs="Arial"/>
                <w:lang w:eastAsia="zh-CN"/>
              </w:rPr>
            </w:pPr>
            <w:r w:rsidRPr="00A1115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4E7EC935" w14:textId="77777777" w:rsidR="007557BD" w:rsidRPr="00A1115A" w:rsidRDefault="007557BD" w:rsidP="009F5AB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0F9CC1E" w14:textId="77777777" w:rsidR="007557BD" w:rsidRPr="00A1115A" w:rsidRDefault="007557BD" w:rsidP="009F5ABF">
            <w:pPr>
              <w:pStyle w:val="TAC"/>
              <w:rPr>
                <w:rFonts w:cs="Arial"/>
              </w:rPr>
            </w:pPr>
            <w:r w:rsidRPr="00A1115A">
              <w:rPr>
                <w:rFonts w:cs="Arial"/>
              </w:rPr>
              <w:t xml:space="preserve">≤ </w:t>
            </w:r>
            <w:r w:rsidRPr="00A1115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3A18A13F" w14:textId="77777777" w:rsidR="007557BD" w:rsidRPr="00A1115A" w:rsidRDefault="007557BD" w:rsidP="009F5ABF">
            <w:pPr>
              <w:pStyle w:val="TAC"/>
              <w:rPr>
                <w:rFonts w:cs="Arial"/>
              </w:rPr>
            </w:pPr>
            <w:r w:rsidRPr="00A1115A">
              <w:rPr>
                <w:rFonts w:cs="Arial"/>
              </w:rPr>
              <w:t>≤</w:t>
            </w:r>
            <w:r w:rsidRPr="00A1115A">
              <w:rPr>
                <w:rFonts w:cs="Arial"/>
                <w:lang w:val="en-CA"/>
              </w:rPr>
              <w:t xml:space="preserve"> 1.5</w:t>
            </w:r>
          </w:p>
        </w:tc>
      </w:tr>
      <w:tr w:rsidR="007557BD" w:rsidRPr="00A1115A" w14:paraId="72EEF055" w14:textId="77777777" w:rsidTr="009F5ABF">
        <w:trPr>
          <w:jc w:val="center"/>
        </w:trPr>
        <w:tc>
          <w:tcPr>
            <w:tcW w:w="1153" w:type="dxa"/>
            <w:tcBorders>
              <w:top w:val="nil"/>
              <w:left w:val="single" w:sz="4" w:space="0" w:color="auto"/>
              <w:bottom w:val="nil"/>
              <w:right w:val="single" w:sz="4" w:space="0" w:color="auto"/>
            </w:tcBorders>
            <w:hideMark/>
          </w:tcPr>
          <w:p w14:paraId="2A9F5132" w14:textId="77777777" w:rsidR="007557BD" w:rsidRPr="00A1115A" w:rsidRDefault="007557BD" w:rsidP="009F5AB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3CFAADA0" w14:textId="77777777" w:rsidR="007557BD" w:rsidRPr="00A1115A" w:rsidRDefault="007557BD" w:rsidP="009F5ABF">
            <w:pPr>
              <w:pStyle w:val="TAC"/>
              <w:rPr>
                <w:rFonts w:cs="Arial"/>
                <w:lang w:eastAsia="zh-CN"/>
              </w:rPr>
            </w:pPr>
            <w:r w:rsidRPr="00A1115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7E3B162" w14:textId="77777777" w:rsidR="007557BD" w:rsidRPr="00A1115A" w:rsidRDefault="007557BD" w:rsidP="009F5ABF">
            <w:pPr>
              <w:pStyle w:val="TAC"/>
              <w:rPr>
                <w:rFonts w:cs="Arial"/>
              </w:rPr>
            </w:pPr>
            <w:r w:rsidRPr="00A1115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518E9C5" w14:textId="77777777" w:rsidR="007557BD" w:rsidRPr="00A1115A" w:rsidRDefault="007557BD" w:rsidP="009F5ABF">
            <w:pPr>
              <w:pStyle w:val="TAC"/>
              <w:rPr>
                <w:rFonts w:cs="Arial"/>
              </w:rPr>
            </w:pPr>
            <w:r w:rsidRPr="00A1115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57CD1D6E" w14:textId="77777777" w:rsidR="007557BD" w:rsidRPr="00A1115A" w:rsidRDefault="007557BD" w:rsidP="009F5ABF">
            <w:pPr>
              <w:pStyle w:val="TAC"/>
              <w:rPr>
                <w:rFonts w:cs="Arial"/>
              </w:rPr>
            </w:pPr>
            <w:r w:rsidRPr="00A1115A">
              <w:rPr>
                <w:rFonts w:cs="Arial"/>
              </w:rPr>
              <w:t xml:space="preserve">≤ </w:t>
            </w:r>
            <w:r w:rsidRPr="00A1115A">
              <w:rPr>
                <w:rFonts w:cs="Arial"/>
                <w:lang w:val="en-CA"/>
              </w:rPr>
              <w:t>2</w:t>
            </w:r>
          </w:p>
        </w:tc>
      </w:tr>
      <w:tr w:rsidR="007557BD" w:rsidRPr="00A1115A" w14:paraId="18218B8F" w14:textId="77777777" w:rsidTr="009F5ABF">
        <w:trPr>
          <w:jc w:val="center"/>
        </w:trPr>
        <w:tc>
          <w:tcPr>
            <w:tcW w:w="1153" w:type="dxa"/>
            <w:tcBorders>
              <w:top w:val="nil"/>
              <w:left w:val="single" w:sz="4" w:space="0" w:color="auto"/>
              <w:bottom w:val="nil"/>
              <w:right w:val="single" w:sz="4" w:space="0" w:color="auto"/>
            </w:tcBorders>
            <w:hideMark/>
          </w:tcPr>
          <w:p w14:paraId="5386D1E2" w14:textId="77777777" w:rsidR="007557BD" w:rsidRPr="00A1115A" w:rsidRDefault="007557BD" w:rsidP="009F5AB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62E9F3E" w14:textId="77777777" w:rsidR="007557BD" w:rsidRPr="00A1115A" w:rsidRDefault="007557BD" w:rsidP="009F5ABF">
            <w:pPr>
              <w:pStyle w:val="TAC"/>
              <w:rPr>
                <w:rFonts w:cs="Arial"/>
              </w:rPr>
            </w:pPr>
            <w:r w:rsidRPr="00A1115A">
              <w:rPr>
                <w:rFonts w:cs="Arial"/>
                <w:lang w:eastAsia="zh-CN"/>
              </w:rPr>
              <w:t>64</w:t>
            </w:r>
            <w:r w:rsidRPr="00A1115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75A00D0C" w14:textId="77777777" w:rsidR="007557BD" w:rsidRPr="00A1115A" w:rsidRDefault="007557BD" w:rsidP="009F5ABF">
            <w:pPr>
              <w:pStyle w:val="TAC"/>
              <w:rPr>
                <w:rFonts w:cs="Arial"/>
              </w:rPr>
            </w:pPr>
            <w:r w:rsidRPr="00A1115A">
              <w:rPr>
                <w:rFonts w:cs="Arial"/>
              </w:rPr>
              <w:t xml:space="preserve">≤ </w:t>
            </w:r>
            <w:r w:rsidRPr="00A1115A">
              <w:rPr>
                <w:rFonts w:cs="Arial"/>
                <w:lang w:val="en-CA"/>
              </w:rPr>
              <w:t>3.5</w:t>
            </w:r>
          </w:p>
        </w:tc>
      </w:tr>
      <w:tr w:rsidR="007557BD" w:rsidRPr="00A1115A" w14:paraId="4AFCD186" w14:textId="77777777" w:rsidTr="009F5ABF">
        <w:trPr>
          <w:jc w:val="center"/>
        </w:trPr>
        <w:tc>
          <w:tcPr>
            <w:tcW w:w="8558" w:type="dxa"/>
            <w:gridSpan w:val="5"/>
            <w:tcBorders>
              <w:top w:val="nil"/>
              <w:left w:val="single" w:sz="4" w:space="0" w:color="auto"/>
              <w:bottom w:val="single" w:sz="4" w:space="0" w:color="auto"/>
              <w:right w:val="single" w:sz="4" w:space="0" w:color="auto"/>
            </w:tcBorders>
          </w:tcPr>
          <w:p w14:paraId="59F3ACB6" w14:textId="77777777" w:rsidR="007557BD" w:rsidRDefault="007557BD" w:rsidP="009F5ABF">
            <w:pPr>
              <w:pStyle w:val="TAN"/>
            </w:pPr>
            <w:r>
              <w:t>NOTE 1:</w:t>
            </w:r>
            <w:r>
              <w:tab/>
              <w:t xml:space="preserve">Applicable for a UE indicating support for UE capability </w:t>
            </w:r>
            <w:r>
              <w:rPr>
                <w:rFonts w:eastAsia="SimSun" w:hint="eastAsia"/>
                <w:i/>
                <w:iCs/>
                <w:lang w:eastAsia="zh-CN"/>
              </w:rPr>
              <w:t>powerBoosting-pi2BPSK-QPSK-r18</w:t>
            </w:r>
            <w:r>
              <w:t xml:space="preserve"> or </w:t>
            </w:r>
            <w:r>
              <w:rPr>
                <w:rFonts w:eastAsia="SimSun" w:hint="eastAsia"/>
                <w:i/>
                <w:iCs/>
                <w:lang w:eastAsia="zh-CN"/>
              </w:rPr>
              <w:t>powerBoosting-pi2BPSK-QPSK-Modified-r18</w:t>
            </w:r>
            <w:r>
              <w:t xml:space="preserve"> and if the IE </w:t>
            </w:r>
            <w:r>
              <w:rPr>
                <w:rFonts w:eastAsia="SimSun" w:hint="eastAsia"/>
                <w:i/>
                <w:iCs/>
                <w:lang w:eastAsia="zh-CN"/>
              </w:rPr>
              <w:t>powerBoostPi2BPSK-r18</w:t>
            </w:r>
            <w:r>
              <w:t xml:space="preserve"> is set to 1. The reference power is increased by [</w:t>
            </w:r>
            <w:r>
              <w:rPr>
                <w:lang w:eastAsia="zh-CN"/>
              </w:rPr>
              <w:t>ΔP</w:t>
            </w:r>
            <w:r>
              <w:rPr>
                <w:vertAlign w:val="subscript"/>
                <w:lang w:eastAsia="zh-CN"/>
              </w:rPr>
              <w:t xml:space="preserve">PowerBoost </w:t>
            </w:r>
            <w:r>
              <w:rPr>
                <w:lang w:eastAsia="zh-CN"/>
              </w:rPr>
              <w:t>- ΔP</w:t>
            </w:r>
            <w:r>
              <w:rPr>
                <w:vertAlign w:val="subscript"/>
                <w:lang w:eastAsia="zh-CN"/>
              </w:rPr>
              <w:t>PowerClass</w:t>
            </w:r>
            <w:r>
              <w:t>]</w:t>
            </w:r>
          </w:p>
          <w:p w14:paraId="7435B20F" w14:textId="77777777" w:rsidR="007557BD" w:rsidRPr="00A1115A" w:rsidRDefault="007557BD" w:rsidP="009F5ABF">
            <w:pPr>
              <w:pStyle w:val="TAN"/>
            </w:pPr>
            <w:r>
              <w:t>NOTE 2:</w:t>
            </w:r>
            <w:r>
              <w:tab/>
              <w:t xml:space="preserve">Applicable for a UE indicating support for UE capability </w:t>
            </w:r>
            <w:r>
              <w:rPr>
                <w:rFonts w:eastAsia="SimSun" w:hint="eastAsia"/>
                <w:i/>
                <w:iCs/>
                <w:lang w:eastAsia="zh-CN"/>
              </w:rPr>
              <w:t>powerBoosting-pi2BPSK-QPSK-r18</w:t>
            </w:r>
            <w:r>
              <w:t xml:space="preserve"> or </w:t>
            </w:r>
            <w:r>
              <w:rPr>
                <w:rFonts w:eastAsia="SimSun" w:hint="eastAsia"/>
                <w:i/>
                <w:iCs/>
                <w:lang w:eastAsia="zh-CN"/>
              </w:rPr>
              <w:t>powerBoosting-pi2BPSK-QPSK-Modified-r18</w:t>
            </w:r>
            <w:r>
              <w:t xml:space="preserve"> and if the IE </w:t>
            </w:r>
            <w:r>
              <w:rPr>
                <w:rFonts w:eastAsia="SimSun" w:hint="eastAsia"/>
                <w:i/>
                <w:iCs/>
                <w:lang w:eastAsia="zh-CN"/>
              </w:rPr>
              <w:t>powerBoostQPSK-r18</w:t>
            </w:r>
            <w:r>
              <w:t xml:space="preserve"> is set to 1. The reference power is increased by [</w:t>
            </w:r>
            <w:r>
              <w:rPr>
                <w:lang w:eastAsia="zh-CN"/>
              </w:rPr>
              <w:t>ΔP</w:t>
            </w:r>
            <w:r>
              <w:rPr>
                <w:vertAlign w:val="subscript"/>
                <w:lang w:eastAsia="zh-CN"/>
              </w:rPr>
              <w:t xml:space="preserve">PowerBoost </w:t>
            </w:r>
            <w:r>
              <w:rPr>
                <w:lang w:eastAsia="zh-CN"/>
              </w:rPr>
              <w:t>- ΔP</w:t>
            </w:r>
            <w:r>
              <w:rPr>
                <w:vertAlign w:val="subscript"/>
                <w:lang w:eastAsia="zh-CN"/>
              </w:rPr>
              <w:t>PowerClass</w:t>
            </w:r>
            <w:r>
              <w:t>]</w:t>
            </w:r>
          </w:p>
        </w:tc>
      </w:tr>
    </w:tbl>
    <w:p w14:paraId="5FFEE70E" w14:textId="77777777" w:rsidR="007557BD" w:rsidRDefault="007557BD" w:rsidP="007557BD"/>
    <w:p w14:paraId="50F2FB12" w14:textId="77777777" w:rsidR="007557BD" w:rsidRPr="001D0283" w:rsidRDefault="007557BD" w:rsidP="007557BD">
      <w:pPr>
        <w:pStyle w:val="TH"/>
      </w:pPr>
      <w:r w:rsidRPr="001D0283">
        <w:t xml:space="preserve">Table </w:t>
      </w:r>
      <w:r>
        <w:t>6.2.1.2a.1-2</w:t>
      </w:r>
      <w:r w:rsidRPr="001D0283">
        <w:t xml:space="preserve">: </w:t>
      </w:r>
      <w:r>
        <w:t>Maximum power reduction (MPR) for power class 2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57"/>
      </w:tblGrid>
      <w:tr w:rsidR="007557BD" w:rsidRPr="001D0283" w14:paraId="3199981B" w14:textId="77777777" w:rsidTr="009F5ABF">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1496CC77" w14:textId="77777777" w:rsidR="007557BD" w:rsidRPr="001D0283" w:rsidRDefault="007557BD" w:rsidP="009F5ABF">
            <w:pPr>
              <w:pStyle w:val="TAH"/>
            </w:pPr>
            <w:r w:rsidRPr="001D0283">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782EAC6C" w14:textId="77777777" w:rsidR="007557BD" w:rsidRPr="001D0283" w:rsidRDefault="007557BD" w:rsidP="009F5ABF">
            <w:pPr>
              <w:pStyle w:val="TAH"/>
            </w:pPr>
            <w:r w:rsidRPr="001D0283">
              <w:t>MPR</w:t>
            </w:r>
            <w:r>
              <w:t xml:space="preserve"> </w:t>
            </w:r>
            <w:r w:rsidRPr="001D0283">
              <w:t>(dB)</w:t>
            </w:r>
          </w:p>
        </w:tc>
      </w:tr>
      <w:tr w:rsidR="007557BD" w:rsidRPr="001D0283" w14:paraId="28375534" w14:textId="77777777" w:rsidTr="009F5ABF">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6C6D1ACC" w14:textId="77777777" w:rsidR="007557BD" w:rsidRPr="001D0283" w:rsidRDefault="007557BD" w:rsidP="009F5ABF">
            <w:pPr>
              <w:pStyle w:val="TAH"/>
            </w:pPr>
          </w:p>
        </w:tc>
        <w:tc>
          <w:tcPr>
            <w:tcW w:w="2097" w:type="dxa"/>
            <w:tcBorders>
              <w:top w:val="single" w:sz="4" w:space="0" w:color="auto"/>
              <w:left w:val="single" w:sz="4" w:space="0" w:color="auto"/>
              <w:bottom w:val="single" w:sz="4" w:space="0" w:color="auto"/>
              <w:right w:val="single" w:sz="4" w:space="0" w:color="auto"/>
            </w:tcBorders>
            <w:hideMark/>
          </w:tcPr>
          <w:p w14:paraId="30A9FFE4" w14:textId="77777777" w:rsidR="007557BD" w:rsidRPr="001D0283" w:rsidRDefault="007557BD" w:rsidP="009F5ABF">
            <w:pPr>
              <w:pStyle w:val="TAH"/>
            </w:pPr>
            <w:r w:rsidRPr="001D0283">
              <w:t>Edge</w:t>
            </w:r>
            <w:r>
              <w:t xml:space="preserve"> </w:t>
            </w:r>
            <w:r w:rsidRPr="001D0283">
              <w:t>RB</w:t>
            </w:r>
            <w:r>
              <w:t xml:space="preserve"> </w:t>
            </w:r>
            <w:r w:rsidRPr="001D0283">
              <w:t>allocations</w:t>
            </w:r>
          </w:p>
        </w:tc>
        <w:tc>
          <w:tcPr>
            <w:tcW w:w="2097" w:type="dxa"/>
            <w:tcBorders>
              <w:top w:val="single" w:sz="4" w:space="0" w:color="auto"/>
              <w:left w:val="single" w:sz="4" w:space="0" w:color="auto"/>
              <w:bottom w:val="single" w:sz="4" w:space="0" w:color="auto"/>
              <w:right w:val="single" w:sz="4" w:space="0" w:color="auto"/>
            </w:tcBorders>
            <w:hideMark/>
          </w:tcPr>
          <w:p w14:paraId="04CAAA5E" w14:textId="77777777" w:rsidR="007557BD" w:rsidRPr="001D0283" w:rsidRDefault="007557BD" w:rsidP="009F5ABF">
            <w:pPr>
              <w:pStyle w:val="TAH"/>
            </w:pPr>
            <w:r w:rsidRPr="001D0283">
              <w:t>Outer</w:t>
            </w:r>
            <w:r>
              <w:t xml:space="preserve"> </w:t>
            </w:r>
            <w:r w:rsidRPr="001D0283">
              <w:t>RB</w:t>
            </w:r>
            <w:r>
              <w:t xml:space="preserve"> </w:t>
            </w:r>
            <w:r w:rsidRPr="001D0283">
              <w:t>allocations</w:t>
            </w:r>
          </w:p>
        </w:tc>
        <w:tc>
          <w:tcPr>
            <w:tcW w:w="2057" w:type="dxa"/>
            <w:tcBorders>
              <w:top w:val="single" w:sz="4" w:space="0" w:color="auto"/>
              <w:left w:val="single" w:sz="4" w:space="0" w:color="auto"/>
              <w:bottom w:val="single" w:sz="4" w:space="0" w:color="auto"/>
              <w:right w:val="single" w:sz="4" w:space="0" w:color="auto"/>
            </w:tcBorders>
            <w:hideMark/>
          </w:tcPr>
          <w:p w14:paraId="6DF69822" w14:textId="77777777" w:rsidR="007557BD" w:rsidRPr="001D0283" w:rsidRDefault="007557BD" w:rsidP="009F5ABF">
            <w:pPr>
              <w:pStyle w:val="TAH"/>
            </w:pPr>
            <w:r w:rsidRPr="001D0283">
              <w:t>Inner</w:t>
            </w:r>
            <w:r>
              <w:t xml:space="preserve"> </w:t>
            </w:r>
            <w:r w:rsidRPr="001D0283">
              <w:t>RB</w:t>
            </w:r>
            <w:r>
              <w:t xml:space="preserve"> </w:t>
            </w:r>
            <w:r w:rsidRPr="001D0283">
              <w:t>allocations</w:t>
            </w:r>
          </w:p>
        </w:tc>
      </w:tr>
      <w:tr w:rsidR="007557BD" w:rsidRPr="001D0283" w14:paraId="23E012AC" w14:textId="77777777" w:rsidTr="009F5ABF">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6DCC6150" w14:textId="77777777" w:rsidR="007557BD" w:rsidRPr="001D0283" w:rsidRDefault="007557BD" w:rsidP="009F5ABF">
            <w:pPr>
              <w:pStyle w:val="TAC"/>
              <w:rPr>
                <w:rFonts w:cs="Arial"/>
              </w:rPr>
            </w:pPr>
            <w:r w:rsidRPr="001D0283">
              <w:rPr>
                <w:rFonts w:cs="Arial"/>
              </w:rPr>
              <w:t>DFT-s-OFDM</w:t>
            </w:r>
            <w:r>
              <w:rPr>
                <w:rFonts w:cs="Arial"/>
              </w:rPr>
              <w:t xml:space="preserve"> </w:t>
            </w:r>
          </w:p>
        </w:tc>
        <w:tc>
          <w:tcPr>
            <w:tcW w:w="1154" w:type="dxa"/>
            <w:tcBorders>
              <w:top w:val="single" w:sz="4" w:space="0" w:color="auto"/>
              <w:left w:val="single" w:sz="4" w:space="0" w:color="auto"/>
              <w:bottom w:val="single" w:sz="4" w:space="0" w:color="auto"/>
              <w:right w:val="single" w:sz="4" w:space="0" w:color="auto"/>
            </w:tcBorders>
            <w:hideMark/>
          </w:tcPr>
          <w:p w14:paraId="54BE2775" w14:textId="77777777" w:rsidR="007557BD" w:rsidRPr="001D0283" w:rsidRDefault="007557BD" w:rsidP="009F5ABF">
            <w:pPr>
              <w:pStyle w:val="TAC"/>
              <w:rPr>
                <w:rFonts w:cs="Arial"/>
              </w:rPr>
            </w:pPr>
            <w:r w:rsidRPr="001D0283">
              <w:rPr>
                <w:rFonts w:cs="Arial"/>
              </w:rPr>
              <w:t>Pi/2</w:t>
            </w:r>
            <w:r>
              <w:rPr>
                <w:rFonts w:cs="Arial"/>
              </w:rPr>
              <w:t xml:space="preserve"> </w:t>
            </w:r>
            <w:r w:rsidRPr="001D0283">
              <w:rPr>
                <w:rFonts w:cs="Arial"/>
              </w:rPr>
              <w:t>BPSK</w:t>
            </w:r>
          </w:p>
        </w:tc>
        <w:tc>
          <w:tcPr>
            <w:tcW w:w="2097" w:type="dxa"/>
            <w:tcBorders>
              <w:top w:val="single" w:sz="4" w:space="0" w:color="auto"/>
              <w:left w:val="single" w:sz="4" w:space="0" w:color="auto"/>
              <w:bottom w:val="single" w:sz="4" w:space="0" w:color="auto"/>
              <w:right w:val="single" w:sz="4" w:space="0" w:color="auto"/>
            </w:tcBorders>
            <w:hideMark/>
          </w:tcPr>
          <w:p w14:paraId="1DFC94D7"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7DE6ADB4"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1</w:t>
            </w:r>
          </w:p>
        </w:tc>
        <w:tc>
          <w:tcPr>
            <w:tcW w:w="2057" w:type="dxa"/>
            <w:tcBorders>
              <w:top w:val="single" w:sz="4" w:space="0" w:color="auto"/>
              <w:left w:val="single" w:sz="4" w:space="0" w:color="auto"/>
              <w:bottom w:val="single" w:sz="4" w:space="0" w:color="auto"/>
              <w:right w:val="single" w:sz="4" w:space="0" w:color="auto"/>
            </w:tcBorders>
            <w:hideMark/>
          </w:tcPr>
          <w:p w14:paraId="15A2DC09" w14:textId="77777777" w:rsidR="007557BD" w:rsidRPr="001D0283" w:rsidRDefault="007557BD" w:rsidP="009F5ABF">
            <w:pPr>
              <w:pStyle w:val="TAC"/>
            </w:pPr>
            <w:r w:rsidRPr="001D0283">
              <w:t>0</w:t>
            </w:r>
            <w:r w:rsidRPr="001D0283">
              <w:rPr>
                <w:vertAlign w:val="superscript"/>
              </w:rPr>
              <w:t>1</w:t>
            </w:r>
          </w:p>
        </w:tc>
      </w:tr>
      <w:tr w:rsidR="007557BD" w:rsidRPr="001D0283" w14:paraId="70171835"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66391C4F" w14:textId="77777777" w:rsidR="007557BD" w:rsidRPr="001D0283"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37FFFC02" w14:textId="77777777" w:rsidR="007557BD" w:rsidRPr="001D0283" w:rsidRDefault="007557BD" w:rsidP="009F5ABF">
            <w:pPr>
              <w:pStyle w:val="TAC"/>
              <w:rPr>
                <w:rFonts w:cs="Arial"/>
              </w:rPr>
            </w:pPr>
            <w:r w:rsidRPr="001D0283">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7273B57C"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5C06514D"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2</w:t>
            </w:r>
          </w:p>
        </w:tc>
        <w:tc>
          <w:tcPr>
            <w:tcW w:w="2057" w:type="dxa"/>
            <w:tcBorders>
              <w:top w:val="single" w:sz="4" w:space="0" w:color="auto"/>
              <w:left w:val="single" w:sz="4" w:space="0" w:color="auto"/>
              <w:bottom w:val="single" w:sz="4" w:space="0" w:color="auto"/>
              <w:right w:val="single" w:sz="4" w:space="0" w:color="auto"/>
            </w:tcBorders>
            <w:hideMark/>
          </w:tcPr>
          <w:p w14:paraId="7969EF87" w14:textId="77777777" w:rsidR="007557BD" w:rsidRPr="001D0283" w:rsidRDefault="007557BD" w:rsidP="009F5ABF">
            <w:pPr>
              <w:pStyle w:val="TAC"/>
            </w:pPr>
            <w:r w:rsidRPr="001D0283">
              <w:t>0.5</w:t>
            </w:r>
            <w:r w:rsidRPr="001D0283">
              <w:rPr>
                <w:vertAlign w:val="superscript"/>
              </w:rPr>
              <w:t>2</w:t>
            </w:r>
          </w:p>
        </w:tc>
      </w:tr>
      <w:tr w:rsidR="007557BD" w:rsidRPr="001D0283" w14:paraId="6CCD282E"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108A75C" w14:textId="77777777" w:rsidR="007557BD" w:rsidRPr="001D0283"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40942E0" w14:textId="77777777" w:rsidR="007557BD" w:rsidRPr="001D0283" w:rsidRDefault="007557BD" w:rsidP="009F5ABF">
            <w:pPr>
              <w:pStyle w:val="TAC"/>
              <w:rPr>
                <w:rFonts w:cs="Arial"/>
              </w:rPr>
            </w:pPr>
            <w:r w:rsidRPr="001D0283">
              <w:rPr>
                <w:rFonts w:cs="Arial"/>
              </w:rPr>
              <w:t>16</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725745AB"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2097" w:type="dxa"/>
            <w:tcBorders>
              <w:top w:val="single" w:sz="4" w:space="0" w:color="auto"/>
              <w:left w:val="single" w:sz="4" w:space="0" w:color="auto"/>
              <w:bottom w:val="single" w:sz="4" w:space="0" w:color="auto"/>
              <w:right w:val="single" w:sz="4" w:space="0" w:color="auto"/>
            </w:tcBorders>
            <w:hideMark/>
          </w:tcPr>
          <w:p w14:paraId="1918971A"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2.5</w:t>
            </w:r>
          </w:p>
        </w:tc>
        <w:tc>
          <w:tcPr>
            <w:tcW w:w="2057" w:type="dxa"/>
            <w:tcBorders>
              <w:top w:val="single" w:sz="4" w:space="0" w:color="auto"/>
              <w:left w:val="single" w:sz="4" w:space="0" w:color="auto"/>
              <w:bottom w:val="single" w:sz="4" w:space="0" w:color="auto"/>
              <w:right w:val="single" w:sz="4" w:space="0" w:color="auto"/>
            </w:tcBorders>
            <w:hideMark/>
          </w:tcPr>
          <w:p w14:paraId="5F697C29"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1.5</w:t>
            </w:r>
          </w:p>
        </w:tc>
      </w:tr>
      <w:tr w:rsidR="007557BD" w:rsidRPr="001D0283" w14:paraId="5B21FB7C"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158B4D26" w14:textId="77777777" w:rsidR="007557BD" w:rsidRPr="001D0283"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1C1B5597" w14:textId="77777777" w:rsidR="007557BD" w:rsidRPr="001D0283" w:rsidRDefault="007557BD" w:rsidP="009F5ABF">
            <w:pPr>
              <w:pStyle w:val="TAC"/>
              <w:rPr>
                <w:rFonts w:cs="Arial"/>
              </w:rPr>
            </w:pPr>
            <w:r w:rsidRPr="001D0283">
              <w:rPr>
                <w:rFonts w:cs="Arial"/>
              </w:rPr>
              <w:t>64</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5FAF50D4"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4154" w:type="dxa"/>
            <w:gridSpan w:val="2"/>
            <w:tcBorders>
              <w:top w:val="single" w:sz="4" w:space="0" w:color="auto"/>
              <w:left w:val="single" w:sz="4" w:space="0" w:color="auto"/>
              <w:bottom w:val="single" w:sz="4" w:space="0" w:color="auto"/>
              <w:right w:val="single" w:sz="4" w:space="0" w:color="auto"/>
            </w:tcBorders>
            <w:hideMark/>
          </w:tcPr>
          <w:p w14:paraId="63BCC016"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w:t>
            </w:r>
          </w:p>
        </w:tc>
      </w:tr>
      <w:tr w:rsidR="007557BD" w:rsidRPr="001D0283" w14:paraId="432CC63B"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1B9A8AD" w14:textId="77777777" w:rsidR="007557BD" w:rsidRPr="001D0283"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A88CC84" w14:textId="77777777" w:rsidR="007557BD" w:rsidRPr="001D0283" w:rsidRDefault="007557BD" w:rsidP="009F5ABF">
            <w:pPr>
              <w:pStyle w:val="TAC"/>
              <w:rPr>
                <w:rFonts w:cs="Arial"/>
              </w:rPr>
            </w:pPr>
            <w:r w:rsidRPr="001D0283">
              <w:rPr>
                <w:rFonts w:cs="Arial"/>
                <w:lang w:eastAsia="zh-CN"/>
              </w:rPr>
              <w:t>256</w:t>
            </w:r>
            <w:r>
              <w:rPr>
                <w:rFonts w:cs="Arial"/>
              </w:rPr>
              <w:t xml:space="preserve"> </w:t>
            </w:r>
            <w:r w:rsidRPr="001D0283">
              <w:rPr>
                <w:rFonts w:cs="Arial"/>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D1AAB5C"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5.5</w:t>
            </w:r>
          </w:p>
        </w:tc>
      </w:tr>
      <w:tr w:rsidR="007557BD" w:rsidRPr="001D0283" w14:paraId="652338F9" w14:textId="77777777" w:rsidTr="009F5ABF">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27BDAF29" w14:textId="77777777" w:rsidR="007557BD" w:rsidRPr="001D0283" w:rsidRDefault="007557BD" w:rsidP="009F5ABF">
            <w:pPr>
              <w:pStyle w:val="TAC"/>
              <w:rPr>
                <w:rFonts w:cs="Arial"/>
                <w:lang w:eastAsia="zh-CN"/>
              </w:rPr>
            </w:pPr>
            <w:r w:rsidRPr="001D0283">
              <w:rPr>
                <w:rFonts w:cs="Arial"/>
              </w:rPr>
              <w:t>CP-OFDM</w:t>
            </w:r>
            <w:r>
              <w:rPr>
                <w:rFonts w:cs="Arial"/>
              </w:rPr>
              <w:t xml:space="preserve"> </w:t>
            </w:r>
          </w:p>
        </w:tc>
        <w:tc>
          <w:tcPr>
            <w:tcW w:w="1154" w:type="dxa"/>
            <w:tcBorders>
              <w:top w:val="single" w:sz="4" w:space="0" w:color="auto"/>
              <w:left w:val="single" w:sz="4" w:space="0" w:color="auto"/>
              <w:bottom w:val="single" w:sz="4" w:space="0" w:color="auto"/>
              <w:right w:val="single" w:sz="4" w:space="0" w:color="auto"/>
            </w:tcBorders>
            <w:hideMark/>
          </w:tcPr>
          <w:p w14:paraId="32F576B0" w14:textId="77777777" w:rsidR="007557BD" w:rsidRPr="001D0283" w:rsidRDefault="007557BD" w:rsidP="009F5ABF">
            <w:pPr>
              <w:pStyle w:val="TAC"/>
              <w:rPr>
                <w:rFonts w:cs="Arial"/>
                <w:lang w:eastAsia="zh-CN"/>
              </w:rPr>
            </w:pPr>
            <w:r w:rsidRPr="001D0283">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0DD6F9A9"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4.0</w:t>
            </w:r>
          </w:p>
        </w:tc>
        <w:tc>
          <w:tcPr>
            <w:tcW w:w="2097" w:type="dxa"/>
            <w:tcBorders>
              <w:top w:val="single" w:sz="4" w:space="0" w:color="auto"/>
              <w:left w:val="single" w:sz="4" w:space="0" w:color="auto"/>
              <w:bottom w:val="single" w:sz="4" w:space="0" w:color="auto"/>
              <w:right w:val="single" w:sz="4" w:space="0" w:color="auto"/>
            </w:tcBorders>
            <w:hideMark/>
          </w:tcPr>
          <w:p w14:paraId="0B3472F5"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2057" w:type="dxa"/>
            <w:tcBorders>
              <w:top w:val="single" w:sz="4" w:space="0" w:color="auto"/>
              <w:left w:val="single" w:sz="4" w:space="0" w:color="auto"/>
              <w:bottom w:val="single" w:sz="4" w:space="0" w:color="auto"/>
              <w:right w:val="single" w:sz="4" w:space="0" w:color="auto"/>
            </w:tcBorders>
            <w:hideMark/>
          </w:tcPr>
          <w:p w14:paraId="762ADB12"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2</w:t>
            </w:r>
          </w:p>
        </w:tc>
      </w:tr>
      <w:tr w:rsidR="007557BD" w:rsidRPr="001D0283" w14:paraId="11B5878B"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134D96FB" w14:textId="77777777" w:rsidR="007557BD" w:rsidRPr="001D0283" w:rsidRDefault="007557BD" w:rsidP="009F5ABF">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22A5CB97" w14:textId="77777777" w:rsidR="007557BD" w:rsidRPr="001D0283" w:rsidRDefault="007557BD" w:rsidP="009F5ABF">
            <w:pPr>
              <w:pStyle w:val="TAC"/>
              <w:rPr>
                <w:rFonts w:cs="Arial"/>
                <w:lang w:eastAsia="zh-CN"/>
              </w:rPr>
            </w:pPr>
            <w:r w:rsidRPr="001D0283">
              <w:rPr>
                <w:rFonts w:cs="Arial"/>
              </w:rPr>
              <w:t>16</w:t>
            </w:r>
            <w:r>
              <w:rPr>
                <w:rFonts w:cs="Arial"/>
              </w:rPr>
              <w:t xml:space="preserve"> </w:t>
            </w:r>
            <w:r w:rsidRPr="001D0283">
              <w:rPr>
                <w:rFonts w:cs="Arial"/>
              </w:rPr>
              <w:t>QAM</w:t>
            </w:r>
          </w:p>
        </w:tc>
        <w:tc>
          <w:tcPr>
            <w:tcW w:w="2097" w:type="dxa"/>
            <w:tcBorders>
              <w:top w:val="single" w:sz="4" w:space="0" w:color="auto"/>
              <w:left w:val="single" w:sz="4" w:space="0" w:color="auto"/>
              <w:bottom w:val="single" w:sz="4" w:space="0" w:color="auto"/>
              <w:right w:val="single" w:sz="4" w:space="0" w:color="auto"/>
            </w:tcBorders>
            <w:hideMark/>
          </w:tcPr>
          <w:p w14:paraId="4D80205E"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4.0</w:t>
            </w:r>
          </w:p>
        </w:tc>
        <w:tc>
          <w:tcPr>
            <w:tcW w:w="2097" w:type="dxa"/>
            <w:tcBorders>
              <w:top w:val="single" w:sz="4" w:space="0" w:color="auto"/>
              <w:left w:val="single" w:sz="4" w:space="0" w:color="auto"/>
              <w:bottom w:val="single" w:sz="4" w:space="0" w:color="auto"/>
              <w:right w:val="single" w:sz="4" w:space="0" w:color="auto"/>
            </w:tcBorders>
            <w:hideMark/>
          </w:tcPr>
          <w:p w14:paraId="47669F0C"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3.5</w:t>
            </w:r>
          </w:p>
        </w:tc>
        <w:tc>
          <w:tcPr>
            <w:tcW w:w="2057" w:type="dxa"/>
            <w:tcBorders>
              <w:top w:val="single" w:sz="4" w:space="0" w:color="auto"/>
              <w:left w:val="single" w:sz="4" w:space="0" w:color="auto"/>
              <w:bottom w:val="single" w:sz="4" w:space="0" w:color="auto"/>
              <w:right w:val="single" w:sz="4" w:space="0" w:color="auto"/>
            </w:tcBorders>
            <w:hideMark/>
          </w:tcPr>
          <w:p w14:paraId="46F07496"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2.5</w:t>
            </w:r>
          </w:p>
        </w:tc>
      </w:tr>
      <w:tr w:rsidR="007557BD" w:rsidRPr="001D0283" w14:paraId="07908701"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7C1DAC4B" w14:textId="77777777" w:rsidR="007557BD" w:rsidRPr="001D0283" w:rsidRDefault="007557BD" w:rsidP="009F5ABF">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1967C06B" w14:textId="77777777" w:rsidR="007557BD" w:rsidRPr="001D0283" w:rsidRDefault="007557BD" w:rsidP="009F5ABF">
            <w:pPr>
              <w:pStyle w:val="TAC"/>
              <w:rPr>
                <w:rFonts w:cs="Arial"/>
              </w:rPr>
            </w:pPr>
            <w:r w:rsidRPr="001D0283">
              <w:rPr>
                <w:rFonts w:cs="Arial"/>
                <w:lang w:eastAsia="zh-CN"/>
              </w:rPr>
              <w:t>64</w:t>
            </w:r>
            <w:r>
              <w:rPr>
                <w:rFonts w:cs="Arial"/>
              </w:rPr>
              <w:t xml:space="preserve"> </w:t>
            </w:r>
            <w:r w:rsidRPr="001D0283">
              <w:rPr>
                <w:rFonts w:cs="Arial"/>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C4D966C"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4.5</w:t>
            </w:r>
          </w:p>
        </w:tc>
      </w:tr>
      <w:tr w:rsidR="007557BD" w:rsidRPr="001D0283" w14:paraId="20EA62D8"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E97D5B4" w14:textId="77777777" w:rsidR="007557BD" w:rsidRPr="001D0283" w:rsidRDefault="007557BD" w:rsidP="009F5ABF">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31EE37E7" w14:textId="77777777" w:rsidR="007557BD" w:rsidRPr="001D0283" w:rsidRDefault="007557BD" w:rsidP="009F5ABF">
            <w:pPr>
              <w:pStyle w:val="TAC"/>
              <w:rPr>
                <w:rFonts w:cs="Arial"/>
                <w:lang w:eastAsia="zh-CN"/>
              </w:rPr>
            </w:pPr>
            <w:r w:rsidRPr="001D0283">
              <w:rPr>
                <w:rFonts w:cs="Arial"/>
                <w:lang w:eastAsia="zh-CN"/>
              </w:rPr>
              <w:t>256</w:t>
            </w:r>
            <w:r>
              <w:rPr>
                <w:rFonts w:cs="Arial"/>
                <w:lang w:eastAsia="zh-CN"/>
              </w:rPr>
              <w:t xml:space="preserve"> </w:t>
            </w:r>
            <w:r w:rsidRPr="001D0283">
              <w:rPr>
                <w:rFonts w:cs="Arial"/>
                <w:lang w:eastAsia="zh-CN"/>
              </w:rPr>
              <w:t>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AE366C5" w14:textId="77777777" w:rsidR="007557BD" w:rsidRPr="001D0283" w:rsidRDefault="007557BD" w:rsidP="009F5ABF">
            <w:pPr>
              <w:pStyle w:val="TAC"/>
              <w:rPr>
                <w:rFonts w:cs="Arial"/>
              </w:rPr>
            </w:pPr>
            <w:r w:rsidRPr="001D0283">
              <w:rPr>
                <w:rFonts w:cs="Arial"/>
              </w:rPr>
              <w:t>≤</w:t>
            </w:r>
            <w:r>
              <w:rPr>
                <w:rFonts w:cs="Arial"/>
              </w:rPr>
              <w:t xml:space="preserve"> </w:t>
            </w:r>
            <w:r w:rsidRPr="001D0283">
              <w:rPr>
                <w:rFonts w:cs="Arial"/>
              </w:rPr>
              <w:t>8.0</w:t>
            </w:r>
          </w:p>
        </w:tc>
      </w:tr>
      <w:tr w:rsidR="007557BD" w:rsidRPr="001D0283" w14:paraId="5BEA720A" w14:textId="77777777" w:rsidTr="009F5ABF">
        <w:trPr>
          <w:jc w:val="center"/>
        </w:trPr>
        <w:tc>
          <w:tcPr>
            <w:tcW w:w="8558" w:type="dxa"/>
            <w:gridSpan w:val="5"/>
            <w:tcBorders>
              <w:top w:val="single" w:sz="4" w:space="0" w:color="auto"/>
              <w:left w:val="single" w:sz="4" w:space="0" w:color="auto"/>
              <w:bottom w:val="single" w:sz="4" w:space="0" w:color="auto"/>
              <w:right w:val="single" w:sz="4" w:space="0" w:color="auto"/>
            </w:tcBorders>
            <w:vAlign w:val="center"/>
          </w:tcPr>
          <w:p w14:paraId="5ADEB2B0" w14:textId="77777777" w:rsidR="007557BD" w:rsidRPr="001D0283" w:rsidRDefault="007557BD" w:rsidP="009F5ABF">
            <w:pPr>
              <w:pStyle w:val="TAN"/>
            </w:pPr>
            <w:r w:rsidRPr="001D0283">
              <w:t>NOTE</w:t>
            </w:r>
            <w:r>
              <w:t xml:space="preserve"> </w:t>
            </w:r>
            <w:r w:rsidRPr="001D0283">
              <w:t>1:</w:t>
            </w:r>
            <w:r w:rsidRPr="001D0283">
              <w:tab/>
              <w:t>For</w:t>
            </w:r>
            <w:r>
              <w:t xml:space="preserve"> </w:t>
            </w:r>
            <w:r w:rsidRPr="001D0283">
              <w:t>a</w:t>
            </w:r>
            <w:r>
              <w:t xml:space="preserve"> </w:t>
            </w:r>
            <w:r w:rsidRPr="001D0283">
              <w:t>UE</w:t>
            </w:r>
            <w:r>
              <w:t xml:space="preserve"> </w:t>
            </w:r>
            <w:r w:rsidRPr="001D0283">
              <w:t>indicating</w:t>
            </w:r>
            <w:r>
              <w:t xml:space="preserve"> </w:t>
            </w:r>
            <w:r w:rsidRPr="001D0283">
              <w:t>support</w:t>
            </w:r>
            <w:r>
              <w:t xml:space="preserve"> </w:t>
            </w:r>
            <w:r w:rsidRPr="001D0283">
              <w:t>for</w:t>
            </w:r>
            <w:r>
              <w:t xml:space="preserve"> </w:t>
            </w:r>
            <w:r w:rsidRPr="001D0283">
              <w:t>UE</w:t>
            </w:r>
            <w:r>
              <w:t xml:space="preserve"> </w:t>
            </w:r>
            <w:r w:rsidRPr="001D0283">
              <w:t>capability</w:t>
            </w:r>
            <w:r>
              <w:t xml:space="preserve"> </w:t>
            </w:r>
            <w:r w:rsidRPr="001D0283">
              <w:rPr>
                <w:rFonts w:eastAsia="SimSun" w:hint="eastAsia"/>
                <w:i/>
                <w:iCs/>
                <w:lang w:eastAsia="zh-CN"/>
              </w:rPr>
              <w:t>powerBoosting-pi2BPSK-QPSK-r18</w:t>
            </w:r>
            <w:r>
              <w:t xml:space="preserve"> </w:t>
            </w:r>
            <w:r w:rsidRPr="001D0283">
              <w:t>or</w:t>
            </w:r>
            <w:r>
              <w:t xml:space="preserve"> </w:t>
            </w:r>
            <w:r w:rsidRPr="001D0283">
              <w:rPr>
                <w:rFonts w:eastAsia="SimSun" w:hint="eastAsia"/>
                <w:i/>
                <w:iCs/>
                <w:lang w:eastAsia="zh-CN"/>
              </w:rPr>
              <w:t>powerBoosting-pi2BPSK-QPSK-Modified-r18</w:t>
            </w:r>
            <w:r>
              <w:t xml:space="preserve"> </w:t>
            </w:r>
            <w:r w:rsidRPr="001D0283">
              <w:t>and</w:t>
            </w:r>
            <w:r>
              <w:t xml:space="preserve"> </w:t>
            </w:r>
            <w:r w:rsidRPr="001D0283">
              <w:t>if</w:t>
            </w:r>
            <w:r>
              <w:t xml:space="preserve"> </w:t>
            </w:r>
            <w:r w:rsidRPr="001D0283">
              <w:t>the</w:t>
            </w:r>
            <w:r>
              <w:t xml:space="preserve"> </w:t>
            </w:r>
            <w:r w:rsidRPr="001D0283">
              <w:t>IE</w:t>
            </w:r>
            <w:r>
              <w:t xml:space="preserve"> </w:t>
            </w:r>
            <w:r w:rsidRPr="001D0283">
              <w:rPr>
                <w:rFonts w:eastAsia="SimSun" w:hint="eastAsia"/>
                <w:i/>
                <w:iCs/>
                <w:lang w:eastAsia="zh-CN"/>
              </w:rPr>
              <w:t>powerBoostPi2BPSK-r18</w:t>
            </w:r>
            <w:r>
              <w:t xml:space="preserve"> </w:t>
            </w:r>
            <w:r w:rsidRPr="001D0283">
              <w:t>is</w:t>
            </w:r>
            <w:r>
              <w:t xml:space="preserve"> </w:t>
            </w:r>
            <w:r w:rsidRPr="001D0283">
              <w:t>set</w:t>
            </w:r>
            <w:r>
              <w:t xml:space="preserve"> </w:t>
            </w:r>
            <w:r w:rsidRPr="001D0283">
              <w:t>to</w:t>
            </w:r>
            <w:r>
              <w:t xml:space="preserve"> </w:t>
            </w:r>
            <w:r w:rsidRPr="001D0283">
              <w:t>1,</w:t>
            </w:r>
            <w:r>
              <w:t xml:space="preserve"> </w:t>
            </w:r>
            <w:r w:rsidRPr="001D0283">
              <w:t>the</w:t>
            </w:r>
            <w:r>
              <w:t xml:space="preserve"> </w:t>
            </w:r>
            <w:r w:rsidRPr="001D0283">
              <w:t>reference</w:t>
            </w:r>
            <w:r>
              <w:t xml:space="preserve"> </w:t>
            </w:r>
            <w:r w:rsidRPr="001D0283">
              <w:t>power</w:t>
            </w:r>
            <w:r>
              <w:t xml:space="preserve"> </w:t>
            </w:r>
            <w:r w:rsidRPr="001D0283">
              <w:t>is</w:t>
            </w:r>
            <w:r>
              <w:t xml:space="preserve"> </w:t>
            </w:r>
            <w:r w:rsidRPr="001D0283">
              <w:t>increased</w:t>
            </w:r>
            <w:r>
              <w:t xml:space="preserve"> </w:t>
            </w:r>
            <w:r w:rsidRPr="001D0283">
              <w:t>by</w:t>
            </w:r>
            <w:r>
              <w:t xml:space="preserve"> </w:t>
            </w:r>
            <w:r w:rsidRPr="001D0283">
              <w:t>ΔPPowerBoost.</w:t>
            </w:r>
          </w:p>
          <w:p w14:paraId="2C79E8F3" w14:textId="77777777" w:rsidR="007557BD" w:rsidRPr="001D0283" w:rsidRDefault="007557BD" w:rsidP="009F5ABF">
            <w:pPr>
              <w:pStyle w:val="TAN"/>
            </w:pPr>
            <w:r w:rsidRPr="001D0283">
              <w:t>NOTE</w:t>
            </w:r>
            <w:r>
              <w:t xml:space="preserve"> </w:t>
            </w:r>
            <w:r w:rsidRPr="001D0283">
              <w:t>2:</w:t>
            </w:r>
            <w:r w:rsidRPr="001D0283">
              <w:tab/>
              <w:t>For</w:t>
            </w:r>
            <w:r>
              <w:t xml:space="preserve"> </w:t>
            </w:r>
            <w:r w:rsidRPr="001D0283">
              <w:t>a</w:t>
            </w:r>
            <w:r>
              <w:t xml:space="preserve"> </w:t>
            </w:r>
            <w:r w:rsidRPr="001D0283">
              <w:t>UE</w:t>
            </w:r>
            <w:r>
              <w:t xml:space="preserve"> </w:t>
            </w:r>
            <w:r w:rsidRPr="001D0283">
              <w:t>indicating</w:t>
            </w:r>
            <w:r>
              <w:t xml:space="preserve"> </w:t>
            </w:r>
            <w:r w:rsidRPr="001D0283">
              <w:t>support</w:t>
            </w:r>
            <w:r>
              <w:t xml:space="preserve"> </w:t>
            </w:r>
            <w:r w:rsidRPr="001D0283">
              <w:t>for</w:t>
            </w:r>
            <w:r>
              <w:t xml:space="preserve"> </w:t>
            </w:r>
            <w:r w:rsidRPr="001D0283">
              <w:t>UE</w:t>
            </w:r>
            <w:r>
              <w:t xml:space="preserve"> </w:t>
            </w:r>
            <w:r w:rsidRPr="001D0283">
              <w:t>capability</w:t>
            </w:r>
            <w:r>
              <w:t xml:space="preserve"> </w:t>
            </w:r>
            <w:r w:rsidRPr="001D0283">
              <w:rPr>
                <w:rFonts w:eastAsia="SimSun" w:hint="eastAsia"/>
                <w:i/>
                <w:iCs/>
                <w:lang w:eastAsia="zh-CN"/>
              </w:rPr>
              <w:t>powerBoosting-pi2BPSK-QPSK-r18</w:t>
            </w:r>
            <w:r>
              <w:t xml:space="preserve"> </w:t>
            </w:r>
            <w:r w:rsidRPr="001D0283">
              <w:t>or</w:t>
            </w:r>
            <w:r>
              <w:t xml:space="preserve"> </w:t>
            </w:r>
            <w:r w:rsidRPr="001D0283">
              <w:rPr>
                <w:rFonts w:eastAsia="SimSun" w:hint="eastAsia"/>
                <w:i/>
                <w:iCs/>
                <w:lang w:eastAsia="zh-CN"/>
              </w:rPr>
              <w:t>powerBoosting-pi2BPSK-QPSK-Modified-r18</w:t>
            </w:r>
            <w:r>
              <w:t xml:space="preserve"> </w:t>
            </w:r>
            <w:r w:rsidRPr="001D0283">
              <w:t>and</w:t>
            </w:r>
            <w:r>
              <w:t xml:space="preserve"> </w:t>
            </w:r>
            <w:r w:rsidRPr="001D0283">
              <w:t>if</w:t>
            </w:r>
            <w:r>
              <w:t xml:space="preserve"> </w:t>
            </w:r>
            <w:r w:rsidRPr="001D0283">
              <w:t>the</w:t>
            </w:r>
            <w:r>
              <w:t xml:space="preserve"> </w:t>
            </w:r>
            <w:r w:rsidRPr="001D0283">
              <w:t>IE</w:t>
            </w:r>
            <w:r>
              <w:t xml:space="preserve"> </w:t>
            </w:r>
            <w:r w:rsidRPr="001D0283">
              <w:rPr>
                <w:rFonts w:eastAsia="SimSun" w:hint="eastAsia"/>
                <w:i/>
                <w:iCs/>
                <w:lang w:eastAsia="zh-CN"/>
              </w:rPr>
              <w:t>powerBoostQPSK-r18</w:t>
            </w:r>
            <w:r>
              <w:t xml:space="preserve"> </w:t>
            </w:r>
            <w:r w:rsidRPr="001D0283">
              <w:t>is</w:t>
            </w:r>
            <w:r>
              <w:t xml:space="preserve"> </w:t>
            </w:r>
            <w:r w:rsidRPr="001D0283">
              <w:t>set</w:t>
            </w:r>
            <w:r>
              <w:t xml:space="preserve"> </w:t>
            </w:r>
            <w:r w:rsidRPr="001D0283">
              <w:t>to</w:t>
            </w:r>
            <w:r>
              <w:t xml:space="preserve"> </w:t>
            </w:r>
            <w:r w:rsidRPr="001D0283">
              <w:t>1,</w:t>
            </w:r>
            <w:r>
              <w:t xml:space="preserve"> </w:t>
            </w:r>
            <w:r w:rsidRPr="001D0283">
              <w:t>the</w:t>
            </w:r>
            <w:r>
              <w:t xml:space="preserve"> </w:t>
            </w:r>
            <w:r w:rsidRPr="001D0283">
              <w:t>reference</w:t>
            </w:r>
            <w:r>
              <w:t xml:space="preserve"> </w:t>
            </w:r>
            <w:r w:rsidRPr="001D0283">
              <w:t>power</w:t>
            </w:r>
            <w:r>
              <w:t xml:space="preserve"> </w:t>
            </w:r>
            <w:r w:rsidRPr="001D0283">
              <w:t>is</w:t>
            </w:r>
            <w:r>
              <w:t xml:space="preserve"> </w:t>
            </w:r>
            <w:r w:rsidRPr="001D0283">
              <w:t>increased</w:t>
            </w:r>
            <w:r>
              <w:t xml:space="preserve"> </w:t>
            </w:r>
            <w:r w:rsidRPr="001D0283">
              <w:t>by</w:t>
            </w:r>
            <w:r>
              <w:t xml:space="preserve"> </w:t>
            </w:r>
            <w:r w:rsidRPr="001D0283">
              <w:t>ΔPPowerBoost.</w:t>
            </w:r>
          </w:p>
        </w:tc>
      </w:tr>
    </w:tbl>
    <w:p w14:paraId="4C25D993" w14:textId="77777777" w:rsidR="007557BD" w:rsidRPr="001D0283" w:rsidRDefault="007557BD" w:rsidP="007557BD"/>
    <w:p w14:paraId="6318C47A" w14:textId="77777777" w:rsidR="007557BD" w:rsidRDefault="007557BD" w:rsidP="007557BD">
      <w:pPr>
        <w:pStyle w:val="Heading5"/>
      </w:pPr>
      <w:bookmarkStart w:id="405" w:name="_Toc208587797"/>
      <w:r>
        <w:t>6.2.1.2a.2</w:t>
      </w:r>
      <w:r>
        <w:tab/>
        <w:t>Additional maximum power reduction (company #1)</w:t>
      </w:r>
      <w:bookmarkEnd w:id="405"/>
    </w:p>
    <w:p w14:paraId="483661A0" w14:textId="77777777" w:rsidR="007557BD" w:rsidRDefault="007557BD" w:rsidP="007557BD">
      <w:pPr>
        <w:pStyle w:val="H6"/>
      </w:pPr>
      <w:r>
        <w:t>6.2.1.2a.2.1</w:t>
      </w:r>
      <w:r>
        <w:tab/>
      </w:r>
      <w:r>
        <w:tab/>
        <w:t>Configuration cases</w:t>
      </w:r>
    </w:p>
    <w:p w14:paraId="694C00C7" w14:textId="77777777" w:rsidR="007557BD" w:rsidRDefault="007557BD" w:rsidP="007557BD">
      <w:r>
        <w:t xml:space="preserve">Power back-off simulation scenarios and assumptions are like the ones presented in sub-clause 6.2.1.2.2.1 with the main difference is that power class 2 is considered. </w:t>
      </w:r>
    </w:p>
    <w:p w14:paraId="23C6C157" w14:textId="77777777" w:rsidR="007557BD" w:rsidRDefault="007557BD" w:rsidP="007557BD">
      <w:pPr>
        <w:pStyle w:val="Heading6"/>
      </w:pPr>
      <w:bookmarkStart w:id="406" w:name="_Toc208587798"/>
      <w:r w:rsidRPr="00066066">
        <w:t>6.2.1.2a.2.</w:t>
      </w:r>
      <w:r>
        <w:t>2</w:t>
      </w:r>
      <w:r w:rsidRPr="00066066">
        <w:tab/>
        <w:t>Power back-off results for ETSI sub-range 1</w:t>
      </w:r>
      <w:bookmarkEnd w:id="406"/>
    </w:p>
    <w:p w14:paraId="1AF3E16D" w14:textId="77777777" w:rsidR="007557BD" w:rsidRPr="00AC3F6A" w:rsidRDefault="007557BD" w:rsidP="007557BD">
      <w:r>
        <w:t xml:space="preserve">Figures below </w:t>
      </w:r>
      <w:r w:rsidRPr="00C93377">
        <w:t xml:space="preserve">present </w:t>
      </w:r>
      <w:r>
        <w:t xml:space="preserve">5MHz </w:t>
      </w:r>
      <w:r w:rsidRPr="00C93377">
        <w:t xml:space="preserve">simulation results for NS_04N, which corresponds to the first frequency sub-range 1610-1618MHz under the ETSI requirements. The simulation results are </w:t>
      </w:r>
      <w:r>
        <w:t>close to the</w:t>
      </w:r>
      <w:r w:rsidRPr="00C93377">
        <w:t xml:space="preserve"> one</w:t>
      </w:r>
      <w:r>
        <w:t>s</w:t>
      </w:r>
      <w:r w:rsidRPr="00C93377">
        <w:t xml:space="preserve"> obtained for the PC3 power class with the only major difference that power back-off values are larger for large RB allocations. </w:t>
      </w:r>
      <w:r>
        <w:t>Nevertheless, f</w:t>
      </w:r>
      <w:r w:rsidRPr="00C93377">
        <w:t>or small RB allocations they are typically within MPR limits. If the 5MHz channel is shifted further from the left edge by 1.4MHz, then small RB allocations will need only small power back-off.</w:t>
      </w:r>
    </w:p>
    <w:p w14:paraId="191BDCA1" w14:textId="77777777" w:rsidR="007557BD" w:rsidRDefault="007557BD" w:rsidP="007557BD">
      <w:pPr>
        <w:jc w:val="both"/>
        <w:rPr>
          <w:noProof/>
        </w:rPr>
      </w:pPr>
      <w:r>
        <w:t xml:space="preserve"> </w:t>
      </w:r>
    </w:p>
    <w:p w14:paraId="5CEBD1A5" w14:textId="77777777" w:rsidR="007557BD" w:rsidRDefault="007557BD" w:rsidP="007557BD">
      <w:pPr>
        <w:pStyle w:val="TH"/>
        <w:rPr>
          <w:noProof/>
        </w:rPr>
      </w:pPr>
      <w:r w:rsidRPr="00485965">
        <w:rPr>
          <w:noProof/>
        </w:rPr>
        <w:drawing>
          <wp:inline distT="0" distB="0" distL="0" distR="0" wp14:anchorId="134D3DD1" wp14:editId="154944F5">
            <wp:extent cx="6122035" cy="1458595"/>
            <wp:effectExtent l="0" t="0" r="0" b="1905"/>
            <wp:docPr id="1336715517"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5517" name="Picture 1" descr="A graph of different colors&#10;&#10;Description automatically generated with medium confidence"/>
                    <pic:cNvPicPr/>
                  </pic:nvPicPr>
                  <pic:blipFill>
                    <a:blip r:embed="rId119"/>
                    <a:stretch>
                      <a:fillRect/>
                    </a:stretch>
                  </pic:blipFill>
                  <pic:spPr>
                    <a:xfrm>
                      <a:off x="0" y="0"/>
                      <a:ext cx="6122035" cy="1458595"/>
                    </a:xfrm>
                    <a:prstGeom prst="rect">
                      <a:avLst/>
                    </a:prstGeom>
                  </pic:spPr>
                </pic:pic>
              </a:graphicData>
            </a:graphic>
          </wp:inline>
        </w:drawing>
      </w:r>
    </w:p>
    <w:p w14:paraId="5DD699E1" w14:textId="77777777" w:rsidR="007557BD" w:rsidRDefault="007557BD" w:rsidP="007557BD">
      <w:pPr>
        <w:pStyle w:val="TF"/>
      </w:pPr>
      <w:r w:rsidRPr="0042472F">
        <w:t xml:space="preserve">Figure </w:t>
      </w:r>
      <w:r w:rsidRPr="00066066">
        <w:t>6.2.1.2a.2.</w:t>
      </w:r>
      <w:r>
        <w:t>2</w:t>
      </w:r>
      <w:r w:rsidRPr="0042472F">
        <w:t xml:space="preserve">-1: </w:t>
      </w:r>
      <w:r>
        <w:t xml:space="preserve">Power back-off results for 5MHz at Fc=1612.5MHz. </w:t>
      </w:r>
    </w:p>
    <w:p w14:paraId="0CDA3F02" w14:textId="77777777" w:rsidR="007557BD" w:rsidRDefault="007557BD" w:rsidP="007557BD">
      <w:pPr>
        <w:jc w:val="both"/>
      </w:pPr>
    </w:p>
    <w:p w14:paraId="2BAFE347" w14:textId="77777777" w:rsidR="007557BD" w:rsidRDefault="007557BD" w:rsidP="007557BD">
      <w:pPr>
        <w:pStyle w:val="TH"/>
      </w:pPr>
      <w:r w:rsidRPr="00366323">
        <w:rPr>
          <w:noProof/>
        </w:rPr>
        <w:drawing>
          <wp:inline distT="0" distB="0" distL="0" distR="0" wp14:anchorId="36E7302A" wp14:editId="5E2F87D5">
            <wp:extent cx="6122035" cy="1385570"/>
            <wp:effectExtent l="0" t="0" r="0" b="0"/>
            <wp:docPr id="132030509" name="Picture 1"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0509" name="Picture 1" descr="A graph with different colored bars&#10;&#10;Description automatically generated with medium confidence"/>
                    <pic:cNvPicPr/>
                  </pic:nvPicPr>
                  <pic:blipFill>
                    <a:blip r:embed="rId120"/>
                    <a:stretch>
                      <a:fillRect/>
                    </a:stretch>
                  </pic:blipFill>
                  <pic:spPr>
                    <a:xfrm>
                      <a:off x="0" y="0"/>
                      <a:ext cx="6122035" cy="1385570"/>
                    </a:xfrm>
                    <a:prstGeom prst="rect">
                      <a:avLst/>
                    </a:prstGeom>
                  </pic:spPr>
                </pic:pic>
              </a:graphicData>
            </a:graphic>
          </wp:inline>
        </w:drawing>
      </w:r>
    </w:p>
    <w:p w14:paraId="15AEF370" w14:textId="77777777" w:rsidR="007557BD" w:rsidRDefault="007557BD" w:rsidP="007557BD">
      <w:pPr>
        <w:pStyle w:val="TF"/>
      </w:pPr>
      <w:r w:rsidRPr="0042472F">
        <w:t xml:space="preserve">Figure </w:t>
      </w:r>
      <w:r w:rsidRPr="00066066">
        <w:t>6.2.1.2a.2.</w:t>
      </w:r>
      <w:r>
        <w:t>2</w:t>
      </w:r>
      <w:r w:rsidRPr="0042472F">
        <w:t>-</w:t>
      </w:r>
      <w:r>
        <w:t>2</w:t>
      </w:r>
      <w:r w:rsidRPr="0042472F">
        <w:t xml:space="preserve">: </w:t>
      </w:r>
      <w:r>
        <w:t>Power back-off results for 5MHz at Fc=1613.9MHz.</w:t>
      </w:r>
    </w:p>
    <w:p w14:paraId="73BDBE97" w14:textId="77777777" w:rsidR="007557BD" w:rsidRPr="00066066" w:rsidRDefault="007557BD" w:rsidP="007557BD"/>
    <w:p w14:paraId="51459BD1" w14:textId="77777777" w:rsidR="007557BD" w:rsidRDefault="007557BD" w:rsidP="007557BD">
      <w:pPr>
        <w:pStyle w:val="Heading6"/>
      </w:pPr>
      <w:bookmarkStart w:id="407" w:name="_Toc208587799"/>
      <w:r w:rsidRPr="00066066">
        <w:t>6.2.1.2a.2.</w:t>
      </w:r>
      <w:r>
        <w:t>3</w:t>
      </w:r>
      <w:r w:rsidRPr="00066066">
        <w:tab/>
        <w:t>Power back-off results for ETSI sub-range 2</w:t>
      </w:r>
      <w:bookmarkEnd w:id="407"/>
    </w:p>
    <w:p w14:paraId="76778F98" w14:textId="77777777" w:rsidR="007557BD" w:rsidRDefault="007557BD" w:rsidP="007557BD">
      <w:r>
        <w:t>Figures below present simulations results for NS_05N, which is the second frequency sub-range 1618-1626.5MHz operating under the ETSI requirements. Like for PC3, additional power back-off is needed for large allocations and for some small allocations residing at the right edge of the channel. The reason for the latter case is strict ETSI out-of-band emission requirements for the upper edge of this band. If the 5MHz transmission channel is shifted from the upper edge of the band, then required power back-off reduces significantly, and for instance small RB allocations are mostly within the existing MPR limits.</w:t>
      </w:r>
    </w:p>
    <w:p w14:paraId="63CC9EEC" w14:textId="77777777" w:rsidR="007557BD" w:rsidRDefault="007557BD" w:rsidP="007557BD"/>
    <w:p w14:paraId="3BF9A25F" w14:textId="77777777" w:rsidR="007557BD" w:rsidRDefault="007557BD" w:rsidP="007557BD">
      <w:pPr>
        <w:pStyle w:val="TH"/>
      </w:pPr>
      <w:r w:rsidRPr="002D16A6">
        <w:rPr>
          <w:noProof/>
        </w:rPr>
        <w:drawing>
          <wp:inline distT="0" distB="0" distL="0" distR="0" wp14:anchorId="607AE8A5" wp14:editId="663BDBDA">
            <wp:extent cx="6122035" cy="1440180"/>
            <wp:effectExtent l="0" t="0" r="0" b="0"/>
            <wp:docPr id="711083777"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83777" name="Picture 1" descr="A graph showing different colored squares&#10;&#10;Description automatically generated with medium confidence"/>
                    <pic:cNvPicPr/>
                  </pic:nvPicPr>
                  <pic:blipFill>
                    <a:blip r:embed="rId121"/>
                    <a:stretch>
                      <a:fillRect/>
                    </a:stretch>
                  </pic:blipFill>
                  <pic:spPr>
                    <a:xfrm>
                      <a:off x="0" y="0"/>
                      <a:ext cx="6122035" cy="1440180"/>
                    </a:xfrm>
                    <a:prstGeom prst="rect">
                      <a:avLst/>
                    </a:prstGeom>
                  </pic:spPr>
                </pic:pic>
              </a:graphicData>
            </a:graphic>
          </wp:inline>
        </w:drawing>
      </w:r>
    </w:p>
    <w:p w14:paraId="72D6D9CB" w14:textId="77777777" w:rsidR="007557BD" w:rsidRDefault="007557BD" w:rsidP="007557BD">
      <w:pPr>
        <w:pStyle w:val="TF"/>
      </w:pPr>
      <w:r w:rsidRPr="0042472F">
        <w:t xml:space="preserve">Figure </w:t>
      </w:r>
      <w:r w:rsidRPr="00066066">
        <w:t>6.2.1.2a.2.</w:t>
      </w:r>
      <w:r>
        <w:t>3</w:t>
      </w:r>
      <w:r w:rsidRPr="0042472F">
        <w:t>-</w:t>
      </w:r>
      <w:r>
        <w:t>1</w:t>
      </w:r>
      <w:r w:rsidRPr="0042472F">
        <w:t xml:space="preserve">: </w:t>
      </w:r>
      <w:r>
        <w:t>Power back-off results for 5MHz at Fc=1624MHz.</w:t>
      </w:r>
    </w:p>
    <w:p w14:paraId="376E454C" w14:textId="77777777" w:rsidR="007557BD" w:rsidRDefault="007557BD" w:rsidP="007557BD"/>
    <w:p w14:paraId="1C653487" w14:textId="77777777" w:rsidR="007557BD" w:rsidRDefault="007557BD" w:rsidP="007557BD">
      <w:pPr>
        <w:pStyle w:val="TH"/>
      </w:pPr>
      <w:r w:rsidRPr="00751068">
        <w:rPr>
          <w:noProof/>
        </w:rPr>
        <w:drawing>
          <wp:inline distT="0" distB="0" distL="0" distR="0" wp14:anchorId="216E3933" wp14:editId="1C952ECC">
            <wp:extent cx="6122035" cy="1446530"/>
            <wp:effectExtent l="0" t="0" r="0" b="1270"/>
            <wp:docPr id="286673405"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73405" name="Picture 1" descr="A graph showing different colored squares&#10;&#10;Description automatically generated with medium confidence"/>
                    <pic:cNvPicPr/>
                  </pic:nvPicPr>
                  <pic:blipFill>
                    <a:blip r:embed="rId122"/>
                    <a:stretch>
                      <a:fillRect/>
                    </a:stretch>
                  </pic:blipFill>
                  <pic:spPr>
                    <a:xfrm>
                      <a:off x="0" y="0"/>
                      <a:ext cx="6122035" cy="1446530"/>
                    </a:xfrm>
                    <a:prstGeom prst="rect">
                      <a:avLst/>
                    </a:prstGeom>
                  </pic:spPr>
                </pic:pic>
              </a:graphicData>
            </a:graphic>
          </wp:inline>
        </w:drawing>
      </w:r>
    </w:p>
    <w:p w14:paraId="719CD031" w14:textId="77777777" w:rsidR="007557BD" w:rsidRDefault="007557BD" w:rsidP="007557BD">
      <w:pPr>
        <w:pStyle w:val="TF"/>
      </w:pPr>
      <w:r w:rsidRPr="0042472F">
        <w:t xml:space="preserve">Figure </w:t>
      </w:r>
      <w:r w:rsidRPr="00066066">
        <w:t>6.2.1.2a.2.</w:t>
      </w:r>
      <w:r>
        <w:t>3</w:t>
      </w:r>
      <w:r w:rsidRPr="0042472F">
        <w:t>-</w:t>
      </w:r>
      <w:r>
        <w:t>2</w:t>
      </w:r>
      <w:r w:rsidRPr="0042472F">
        <w:t xml:space="preserve">: </w:t>
      </w:r>
      <w:r>
        <w:t>Power back-off results for 5MHz at Fc=1622.4MHz.</w:t>
      </w:r>
    </w:p>
    <w:p w14:paraId="27EBEE00" w14:textId="77777777" w:rsidR="007557BD" w:rsidRDefault="007557BD" w:rsidP="007557BD">
      <w:r>
        <w:t xml:space="preserve">Next, there are simulation results for the 10MHz and 15MHz channels. According to the ETSI regulations, if the channel is not fully contained within the first ETSI sub-range, then the requirements from the second range should be followed. That is the reason why we present here 10 and 15MHz channel results, which reside at the lower and the upper edge of the band, under NS_05N. As can be seen from the figures, the overall trend is </w:t>
      </w:r>
      <w:proofErr w:type="gramStart"/>
      <w:r>
        <w:t>similar to</w:t>
      </w:r>
      <w:proofErr w:type="gramEnd"/>
      <w:r>
        <w:t xml:space="preserve"> what we observed earlier with PC3. While small allocations have more or less small back-off, large allocations especially for the band lower edge may require extremely </w:t>
      </w:r>
      <w:proofErr w:type="gramStart"/>
      <w:r>
        <w:t>high power</w:t>
      </w:r>
      <w:proofErr w:type="gramEnd"/>
      <w:r>
        <w:t xml:space="preserve"> back-off values reaching extremely high values up to 15dB.</w:t>
      </w:r>
    </w:p>
    <w:p w14:paraId="211635C4" w14:textId="77777777" w:rsidR="007557BD" w:rsidRDefault="007557BD" w:rsidP="007557BD"/>
    <w:p w14:paraId="6C1969C8" w14:textId="77777777" w:rsidR="007557BD" w:rsidRDefault="007557BD" w:rsidP="007557BD">
      <w:pPr>
        <w:pStyle w:val="TH"/>
      </w:pPr>
      <w:r w:rsidRPr="003406CF">
        <w:rPr>
          <w:noProof/>
        </w:rPr>
        <w:drawing>
          <wp:inline distT="0" distB="0" distL="0" distR="0" wp14:anchorId="223116B6" wp14:editId="50410C59">
            <wp:extent cx="6122035" cy="1433830"/>
            <wp:effectExtent l="0" t="0" r="0" b="1270"/>
            <wp:docPr id="1865670418"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70418" name="Picture 1" descr="A graph of a graph showing different colors&#10;&#10;AI-generated content may be incorrect."/>
                    <pic:cNvPicPr/>
                  </pic:nvPicPr>
                  <pic:blipFill>
                    <a:blip r:embed="rId123"/>
                    <a:stretch>
                      <a:fillRect/>
                    </a:stretch>
                  </pic:blipFill>
                  <pic:spPr>
                    <a:xfrm>
                      <a:off x="0" y="0"/>
                      <a:ext cx="6122035" cy="1433830"/>
                    </a:xfrm>
                    <a:prstGeom prst="rect">
                      <a:avLst/>
                    </a:prstGeom>
                  </pic:spPr>
                </pic:pic>
              </a:graphicData>
            </a:graphic>
          </wp:inline>
        </w:drawing>
      </w:r>
    </w:p>
    <w:p w14:paraId="25FC05BC" w14:textId="77777777" w:rsidR="007557BD" w:rsidRDefault="007557BD" w:rsidP="007557BD">
      <w:pPr>
        <w:pStyle w:val="TF"/>
      </w:pPr>
      <w:r w:rsidRPr="0042472F">
        <w:t xml:space="preserve">Figure </w:t>
      </w:r>
      <w:r w:rsidRPr="00066066">
        <w:t>6.2.1.2a.2.</w:t>
      </w:r>
      <w:r>
        <w:t>3</w:t>
      </w:r>
      <w:r w:rsidRPr="0042472F">
        <w:t>-</w:t>
      </w:r>
      <w:r>
        <w:t>3</w:t>
      </w:r>
      <w:r w:rsidRPr="0042472F">
        <w:t xml:space="preserve">: </w:t>
      </w:r>
      <w:r>
        <w:t>Power back-off results for 10MHz at Fc=1615MHz.</w:t>
      </w:r>
    </w:p>
    <w:p w14:paraId="5074BC50" w14:textId="77777777" w:rsidR="007557BD" w:rsidRDefault="007557BD" w:rsidP="007557BD"/>
    <w:p w14:paraId="296919B0" w14:textId="77777777" w:rsidR="007557BD" w:rsidRDefault="007557BD" w:rsidP="007557BD">
      <w:pPr>
        <w:pStyle w:val="TH"/>
      </w:pPr>
      <w:r w:rsidRPr="00050A29">
        <w:rPr>
          <w:noProof/>
        </w:rPr>
        <w:drawing>
          <wp:inline distT="0" distB="0" distL="0" distR="0" wp14:anchorId="6A839011" wp14:editId="543ABEEE">
            <wp:extent cx="6122035" cy="1605915"/>
            <wp:effectExtent l="0" t="0" r="0" b="0"/>
            <wp:docPr id="12175603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60395" name="Picture 1" descr="A graph of different colored lines&#10;&#10;AI-generated content may be incorrect."/>
                    <pic:cNvPicPr/>
                  </pic:nvPicPr>
                  <pic:blipFill>
                    <a:blip r:embed="rId124"/>
                    <a:stretch>
                      <a:fillRect/>
                    </a:stretch>
                  </pic:blipFill>
                  <pic:spPr>
                    <a:xfrm>
                      <a:off x="0" y="0"/>
                      <a:ext cx="6122035" cy="1605915"/>
                    </a:xfrm>
                    <a:prstGeom prst="rect">
                      <a:avLst/>
                    </a:prstGeom>
                  </pic:spPr>
                </pic:pic>
              </a:graphicData>
            </a:graphic>
          </wp:inline>
        </w:drawing>
      </w:r>
    </w:p>
    <w:p w14:paraId="400B397F" w14:textId="77777777" w:rsidR="007557BD" w:rsidRDefault="007557BD" w:rsidP="007557BD">
      <w:pPr>
        <w:pStyle w:val="TF"/>
      </w:pPr>
      <w:r w:rsidRPr="0042472F">
        <w:t xml:space="preserve">Figure </w:t>
      </w:r>
      <w:r w:rsidRPr="00066066">
        <w:t>6.2.1.2a.2.</w:t>
      </w:r>
      <w:r>
        <w:t>3</w:t>
      </w:r>
      <w:r w:rsidRPr="0042472F">
        <w:t>-</w:t>
      </w:r>
      <w:r>
        <w:t>4</w:t>
      </w:r>
      <w:r w:rsidRPr="0042472F">
        <w:t xml:space="preserve">: </w:t>
      </w:r>
      <w:r>
        <w:t>Power back-off results for 10MHz at Fc=1621.5MHz.</w:t>
      </w:r>
    </w:p>
    <w:p w14:paraId="09A99EB2" w14:textId="77777777" w:rsidR="007557BD" w:rsidRDefault="007557BD" w:rsidP="007557BD">
      <w:r>
        <w:t xml:space="preserve"> </w:t>
      </w:r>
    </w:p>
    <w:p w14:paraId="4B39D92C" w14:textId="77777777" w:rsidR="007557BD" w:rsidRDefault="007557BD" w:rsidP="007557BD">
      <w:pPr>
        <w:pStyle w:val="TH"/>
      </w:pPr>
      <w:r w:rsidRPr="00676531">
        <w:rPr>
          <w:noProof/>
        </w:rPr>
        <w:drawing>
          <wp:inline distT="0" distB="0" distL="0" distR="0" wp14:anchorId="6CBB99BC" wp14:editId="7405A300">
            <wp:extent cx="6122035" cy="1525270"/>
            <wp:effectExtent l="0" t="0" r="0" b="0"/>
            <wp:docPr id="139516822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8222" name="Picture 1" descr="A graph of a graph&#10;&#10;AI-generated content may be incorrect."/>
                    <pic:cNvPicPr/>
                  </pic:nvPicPr>
                  <pic:blipFill>
                    <a:blip r:embed="rId125"/>
                    <a:stretch>
                      <a:fillRect/>
                    </a:stretch>
                  </pic:blipFill>
                  <pic:spPr>
                    <a:xfrm>
                      <a:off x="0" y="0"/>
                      <a:ext cx="6122035" cy="1525270"/>
                    </a:xfrm>
                    <a:prstGeom prst="rect">
                      <a:avLst/>
                    </a:prstGeom>
                  </pic:spPr>
                </pic:pic>
              </a:graphicData>
            </a:graphic>
          </wp:inline>
        </w:drawing>
      </w:r>
    </w:p>
    <w:p w14:paraId="054D43E8" w14:textId="77777777" w:rsidR="007557BD" w:rsidRDefault="007557BD" w:rsidP="007557BD">
      <w:pPr>
        <w:pStyle w:val="TF"/>
      </w:pPr>
      <w:r w:rsidRPr="0042472F">
        <w:t xml:space="preserve">Figure </w:t>
      </w:r>
      <w:r w:rsidRPr="00066066">
        <w:t>6.2.1.2a.2.</w:t>
      </w:r>
      <w:r>
        <w:t>3</w:t>
      </w:r>
      <w:r w:rsidRPr="0042472F">
        <w:t>-</w:t>
      </w:r>
      <w:r>
        <w:t>5</w:t>
      </w:r>
      <w:r w:rsidRPr="0042472F">
        <w:t xml:space="preserve">: </w:t>
      </w:r>
      <w:r>
        <w:t>Power back-off results for 15MHz at Fc=1617.5MHz.</w:t>
      </w:r>
    </w:p>
    <w:p w14:paraId="0032C35F" w14:textId="77777777" w:rsidR="007557BD" w:rsidRDefault="007557BD" w:rsidP="007557BD">
      <w:pPr>
        <w:pStyle w:val="TH"/>
      </w:pPr>
      <w:r w:rsidRPr="00586C70">
        <w:rPr>
          <w:noProof/>
        </w:rPr>
        <w:drawing>
          <wp:inline distT="0" distB="0" distL="0" distR="0" wp14:anchorId="174B31CF" wp14:editId="3AC2A0F3">
            <wp:extent cx="6122035" cy="1471930"/>
            <wp:effectExtent l="0" t="0" r="0" b="1270"/>
            <wp:docPr id="1918012018" name="Picture 1" descr="A graph of a graph showing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2018" name="Picture 1" descr="A graph of a graph showing a number of different colored lines&#10;&#10;AI-generated content may be incorrect."/>
                    <pic:cNvPicPr/>
                  </pic:nvPicPr>
                  <pic:blipFill>
                    <a:blip r:embed="rId126"/>
                    <a:stretch>
                      <a:fillRect/>
                    </a:stretch>
                  </pic:blipFill>
                  <pic:spPr>
                    <a:xfrm>
                      <a:off x="0" y="0"/>
                      <a:ext cx="6122035" cy="1471930"/>
                    </a:xfrm>
                    <a:prstGeom prst="rect">
                      <a:avLst/>
                    </a:prstGeom>
                  </pic:spPr>
                </pic:pic>
              </a:graphicData>
            </a:graphic>
          </wp:inline>
        </w:drawing>
      </w:r>
    </w:p>
    <w:p w14:paraId="367DCDCF" w14:textId="77777777" w:rsidR="007557BD" w:rsidRDefault="007557BD" w:rsidP="007557BD">
      <w:pPr>
        <w:pStyle w:val="TF"/>
      </w:pPr>
      <w:r w:rsidRPr="0042472F">
        <w:t xml:space="preserve">Figure </w:t>
      </w:r>
      <w:r w:rsidRPr="00066066">
        <w:t>6.2.1.2a.2.</w:t>
      </w:r>
      <w:r>
        <w:t>3</w:t>
      </w:r>
      <w:r w:rsidRPr="0042472F">
        <w:t>-</w:t>
      </w:r>
      <w:r>
        <w:t>6</w:t>
      </w:r>
      <w:r w:rsidRPr="0042472F">
        <w:t xml:space="preserve">: </w:t>
      </w:r>
      <w:r>
        <w:t>Power back-off results for 15MHz at Fc=1619MHz.</w:t>
      </w:r>
    </w:p>
    <w:p w14:paraId="48B6F894" w14:textId="77777777" w:rsidR="00F935CA" w:rsidRDefault="00F935CA" w:rsidP="003F5095"/>
    <w:p w14:paraId="51288835" w14:textId="77777777" w:rsidR="007557BD" w:rsidRPr="00A766CA" w:rsidRDefault="007557BD" w:rsidP="003F5095"/>
    <w:p w14:paraId="31EE1E32" w14:textId="77777777" w:rsidR="00DE73A8" w:rsidRDefault="00DE73A8" w:rsidP="00B26A98">
      <w:pPr>
        <w:pStyle w:val="Heading4"/>
      </w:pPr>
      <w:bookmarkStart w:id="408" w:name="_Toc134703540"/>
      <w:bookmarkStart w:id="409" w:name="_Toc134703649"/>
      <w:bookmarkStart w:id="410" w:name="_Toc152002998"/>
      <w:bookmarkStart w:id="411" w:name="_Toc154586444"/>
      <w:bookmarkStart w:id="412" w:name="_Toc155628606"/>
      <w:bookmarkStart w:id="413" w:name="_Toc162199671"/>
      <w:bookmarkStart w:id="414" w:name="_Toc185320792"/>
      <w:bookmarkStart w:id="415" w:name="_Toc185320860"/>
      <w:bookmarkStart w:id="416" w:name="_Toc187234756"/>
      <w:bookmarkStart w:id="417" w:name="_Toc189042764"/>
      <w:bookmarkStart w:id="418" w:name="_Toc189042810"/>
      <w:bookmarkStart w:id="419" w:name="_Toc189045755"/>
      <w:bookmarkStart w:id="420" w:name="_Toc200383716"/>
      <w:bookmarkStart w:id="421" w:name="_Toc208587800"/>
      <w:r>
        <w:t>6.2.1.3</w:t>
      </w:r>
      <w:r>
        <w:tab/>
        <w:t>Emission requirements and NS values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303181AF" w14:textId="3C7B8849" w:rsidR="008A0A57" w:rsidRDefault="002B6E1C" w:rsidP="008A0A57">
      <w:r>
        <w:t>There are additional NS values defined for this band as summarised in Table 6.2.1.3-1 below:</w:t>
      </w:r>
    </w:p>
    <w:p w14:paraId="5800F5D5" w14:textId="77777777" w:rsidR="002B6E1C" w:rsidRDefault="002B6E1C" w:rsidP="002B6E1C">
      <w:pPr>
        <w:pStyle w:val="B1"/>
      </w:pPr>
      <w:r>
        <w:t>a)</w:t>
      </w:r>
      <w:r>
        <w:tab/>
        <w:t>NS_03N is for the FCC regulatory domain. Since FCC does not introduce any special in-band emission requirements for sub-ranges, same requirements will be applicable for the whole range and for all the channel sizes.</w:t>
      </w:r>
    </w:p>
    <w:p w14:paraId="37E3C013" w14:textId="77777777" w:rsidR="002B6E1C" w:rsidRDefault="002B6E1C" w:rsidP="002B6E1C">
      <w:pPr>
        <w:pStyle w:val="B1"/>
      </w:pPr>
      <w:r>
        <w:t>b)</w:t>
      </w:r>
      <w:r>
        <w:tab/>
      </w:r>
      <w:r w:rsidRPr="00CE15FB">
        <w:t xml:space="preserve">ETSI regulations have different in-band emission masks depending on the operating sub-range, </w:t>
      </w:r>
      <w:r>
        <w:t xml:space="preserve">so </w:t>
      </w:r>
      <w:r w:rsidRPr="00CE15FB">
        <w:t xml:space="preserve">two </w:t>
      </w:r>
      <w:r>
        <w:t xml:space="preserve">additional </w:t>
      </w:r>
      <w:r w:rsidRPr="00CE15FB">
        <w:t>NS flags are needed to differentiate between them</w:t>
      </w:r>
      <w:r>
        <w:t>.</w:t>
      </w:r>
    </w:p>
    <w:p w14:paraId="374C6E9F" w14:textId="0801DBD2" w:rsidR="002B6E1C" w:rsidRDefault="002B6E1C" w:rsidP="002B6E1C">
      <w:pPr>
        <w:pStyle w:val="B1"/>
      </w:pPr>
      <w:r>
        <w:t>c)</w:t>
      </w:r>
      <w:r>
        <w:tab/>
      </w:r>
      <w:r w:rsidR="00F834A7">
        <w:t>NS_04N applicable range is limited to 1610-1618.25MHz according to the ETSI requirements. And since the total spectrum block size is 8.25MHz, it can accommodate 3MHz and 5MHz standard NR channels.</w:t>
      </w:r>
    </w:p>
    <w:p w14:paraId="0A3C9BD0" w14:textId="408393DC" w:rsidR="002B6E1C" w:rsidRDefault="002B6E1C" w:rsidP="002B6E1C">
      <w:pPr>
        <w:pStyle w:val="B1"/>
      </w:pPr>
      <w:r>
        <w:t>d)</w:t>
      </w:r>
      <w:r>
        <w:tab/>
        <w:t>NS_05N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w:t>
      </w:r>
    </w:p>
    <w:p w14:paraId="7271893E" w14:textId="52322A11" w:rsidR="008A0A57" w:rsidRDefault="002B6E1C" w:rsidP="002B6E1C">
      <w:pPr>
        <w:pStyle w:val="B1"/>
      </w:pPr>
      <w:r>
        <w:t>e)</w:t>
      </w:r>
      <w:r>
        <w:tab/>
        <w:t xml:space="preserve">In addition to ETSI flags NS_04N and NS_05N associated with a more relaxed PSD limit of </w:t>
      </w:r>
      <w:r w:rsidRPr="006B691D">
        <w:t>27dBm/4kHz</w:t>
      </w:r>
      <w:r>
        <w:t>, two NS flags are needed to enforce when required a more stringent PSD limit of 15dBm/4kHz (refer to sub-clause 5.0 for more information on the regulatory requirements and corresponding provisions).</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629" w:type="dxa"/>
        <w:tblLook w:val="04A0" w:firstRow="1" w:lastRow="0" w:firstColumn="1" w:lastColumn="0" w:noHBand="0" w:noVBand="1"/>
      </w:tblPr>
      <w:tblGrid>
        <w:gridCol w:w="1439"/>
        <w:gridCol w:w="1268"/>
        <w:gridCol w:w="2319"/>
        <w:gridCol w:w="2475"/>
        <w:gridCol w:w="2128"/>
      </w:tblGrid>
      <w:tr w:rsidR="002B6E1C" w14:paraId="45A6B7A1" w14:textId="77777777" w:rsidTr="009F5ABF">
        <w:tc>
          <w:tcPr>
            <w:tcW w:w="1439" w:type="dxa"/>
          </w:tcPr>
          <w:p w14:paraId="636F5036" w14:textId="77777777" w:rsidR="002B6E1C" w:rsidRPr="003D43F3" w:rsidRDefault="002B6E1C" w:rsidP="009F5ABF">
            <w:pPr>
              <w:pStyle w:val="TAH"/>
            </w:pPr>
            <w:r w:rsidRPr="003D43F3">
              <w:t>Regulatory domain</w:t>
            </w:r>
          </w:p>
        </w:tc>
        <w:tc>
          <w:tcPr>
            <w:tcW w:w="1268" w:type="dxa"/>
          </w:tcPr>
          <w:p w14:paraId="40650A4C" w14:textId="77777777" w:rsidR="002B6E1C" w:rsidRPr="003D43F3" w:rsidRDefault="002B6E1C" w:rsidP="009F5ABF">
            <w:pPr>
              <w:pStyle w:val="TAH"/>
            </w:pPr>
            <w:r w:rsidRPr="003D43F3">
              <w:t>NS value</w:t>
            </w:r>
          </w:p>
        </w:tc>
        <w:tc>
          <w:tcPr>
            <w:tcW w:w="2319" w:type="dxa"/>
          </w:tcPr>
          <w:p w14:paraId="7F48E7E9" w14:textId="77777777" w:rsidR="002B6E1C" w:rsidRPr="003D43F3" w:rsidRDefault="002B6E1C" w:rsidP="009F5ABF">
            <w:pPr>
              <w:pStyle w:val="TAH"/>
            </w:pPr>
            <w:r>
              <w:t>Applicable range (MHz)</w:t>
            </w:r>
          </w:p>
        </w:tc>
        <w:tc>
          <w:tcPr>
            <w:tcW w:w="2475" w:type="dxa"/>
          </w:tcPr>
          <w:p w14:paraId="2AF5E1D6" w14:textId="77777777" w:rsidR="002B6E1C" w:rsidRDefault="002B6E1C" w:rsidP="009F5ABF">
            <w:pPr>
              <w:pStyle w:val="TAH"/>
            </w:pPr>
            <w:r>
              <w:t>Applicable channel (MHz)</w:t>
            </w:r>
          </w:p>
        </w:tc>
        <w:tc>
          <w:tcPr>
            <w:tcW w:w="2128" w:type="dxa"/>
          </w:tcPr>
          <w:p w14:paraId="35E5A2E3" w14:textId="77777777" w:rsidR="002B6E1C" w:rsidRDefault="002B6E1C" w:rsidP="009F5ABF">
            <w:pPr>
              <w:pStyle w:val="TAH"/>
            </w:pPr>
            <w:r>
              <w:t>Maximum power density</w:t>
            </w:r>
          </w:p>
        </w:tc>
      </w:tr>
      <w:tr w:rsidR="002B6E1C" w14:paraId="03A5A67A" w14:textId="77777777" w:rsidTr="009F5ABF">
        <w:tc>
          <w:tcPr>
            <w:tcW w:w="1439" w:type="dxa"/>
          </w:tcPr>
          <w:p w14:paraId="27DF7B2C" w14:textId="77777777" w:rsidR="002B6E1C" w:rsidRPr="003D43F3" w:rsidRDefault="002B6E1C" w:rsidP="009F5ABF">
            <w:pPr>
              <w:pStyle w:val="TAC"/>
            </w:pPr>
            <w:r>
              <w:t>FCC</w:t>
            </w:r>
          </w:p>
        </w:tc>
        <w:tc>
          <w:tcPr>
            <w:tcW w:w="1268" w:type="dxa"/>
          </w:tcPr>
          <w:p w14:paraId="43851F1A" w14:textId="77777777" w:rsidR="002B6E1C" w:rsidRPr="003D43F3" w:rsidRDefault="002B6E1C" w:rsidP="009F5ABF">
            <w:pPr>
              <w:pStyle w:val="TAC"/>
            </w:pPr>
            <w:r w:rsidRPr="003D43F3">
              <w:t>NS_0</w:t>
            </w:r>
            <w:r>
              <w:t>3</w:t>
            </w:r>
            <w:r w:rsidRPr="003D43F3">
              <w:t>N</w:t>
            </w:r>
          </w:p>
        </w:tc>
        <w:tc>
          <w:tcPr>
            <w:tcW w:w="2319" w:type="dxa"/>
          </w:tcPr>
          <w:p w14:paraId="6506F34C" w14:textId="77777777" w:rsidR="002B6E1C" w:rsidRDefault="002B6E1C" w:rsidP="009F5ABF">
            <w:pPr>
              <w:pStyle w:val="TAC"/>
            </w:pPr>
            <w:r>
              <w:t>1610-1626.5</w:t>
            </w:r>
          </w:p>
        </w:tc>
        <w:tc>
          <w:tcPr>
            <w:tcW w:w="2475" w:type="dxa"/>
          </w:tcPr>
          <w:p w14:paraId="56B0960E" w14:textId="65A3B0DF" w:rsidR="002B6E1C" w:rsidRDefault="000E7FE9" w:rsidP="009F5ABF">
            <w:pPr>
              <w:pStyle w:val="TAC"/>
            </w:pPr>
            <w:r>
              <w:t xml:space="preserve">3, </w:t>
            </w:r>
            <w:r w:rsidR="002B6E1C">
              <w:t>5, 10, 15</w:t>
            </w:r>
          </w:p>
        </w:tc>
        <w:tc>
          <w:tcPr>
            <w:tcW w:w="2128" w:type="dxa"/>
          </w:tcPr>
          <w:p w14:paraId="4F79830F" w14:textId="77777777" w:rsidR="002B6E1C" w:rsidRDefault="002B6E1C" w:rsidP="009F5ABF">
            <w:pPr>
              <w:pStyle w:val="TAC"/>
            </w:pPr>
          </w:p>
        </w:tc>
      </w:tr>
      <w:tr w:rsidR="000E7FE9" w14:paraId="39110B50" w14:textId="77777777" w:rsidTr="009F5ABF">
        <w:tc>
          <w:tcPr>
            <w:tcW w:w="1439" w:type="dxa"/>
            <w:vMerge w:val="restart"/>
          </w:tcPr>
          <w:p w14:paraId="04F04980" w14:textId="77777777" w:rsidR="000E7FE9" w:rsidRPr="003D43F3" w:rsidRDefault="000E7FE9" w:rsidP="000E7FE9">
            <w:pPr>
              <w:pStyle w:val="TAC"/>
            </w:pPr>
            <w:r>
              <w:t>ETSI</w:t>
            </w:r>
          </w:p>
        </w:tc>
        <w:tc>
          <w:tcPr>
            <w:tcW w:w="1268" w:type="dxa"/>
          </w:tcPr>
          <w:p w14:paraId="1140694D" w14:textId="77777777" w:rsidR="000E7FE9" w:rsidRPr="003D43F3" w:rsidRDefault="000E7FE9" w:rsidP="000E7FE9">
            <w:pPr>
              <w:pStyle w:val="TAC"/>
            </w:pPr>
            <w:r w:rsidRPr="003D43F3">
              <w:t>NS_0</w:t>
            </w:r>
            <w:r>
              <w:t>4</w:t>
            </w:r>
            <w:r w:rsidRPr="003D43F3">
              <w:t>N</w:t>
            </w:r>
          </w:p>
        </w:tc>
        <w:tc>
          <w:tcPr>
            <w:tcW w:w="2319" w:type="dxa"/>
          </w:tcPr>
          <w:p w14:paraId="6F14727B" w14:textId="77777777" w:rsidR="000E7FE9" w:rsidRPr="003D43F3" w:rsidRDefault="000E7FE9" w:rsidP="000E7FE9">
            <w:pPr>
              <w:pStyle w:val="TAC"/>
            </w:pPr>
            <w:r>
              <w:t>1610-1618.25</w:t>
            </w:r>
          </w:p>
        </w:tc>
        <w:tc>
          <w:tcPr>
            <w:tcW w:w="2475" w:type="dxa"/>
          </w:tcPr>
          <w:p w14:paraId="7E78CBC5" w14:textId="5B952E7E" w:rsidR="000E7FE9" w:rsidRDefault="000E7FE9" w:rsidP="000E7FE9">
            <w:pPr>
              <w:pStyle w:val="TAC"/>
            </w:pPr>
            <w:r>
              <w:t>3, 5</w:t>
            </w:r>
          </w:p>
        </w:tc>
        <w:tc>
          <w:tcPr>
            <w:tcW w:w="2128" w:type="dxa"/>
            <w:vMerge w:val="restart"/>
          </w:tcPr>
          <w:p w14:paraId="7B2E44C4" w14:textId="77777777" w:rsidR="000E7FE9" w:rsidRDefault="000E7FE9" w:rsidP="000E7FE9">
            <w:pPr>
              <w:pStyle w:val="TAC"/>
            </w:pPr>
            <w:r w:rsidRPr="00715883">
              <w:t>27dBm/4kHz (mean)</w:t>
            </w:r>
          </w:p>
        </w:tc>
      </w:tr>
      <w:tr w:rsidR="000E7FE9" w:rsidRPr="003D43F3" w14:paraId="6EEF9FA0" w14:textId="77777777" w:rsidTr="009F5ABF">
        <w:tc>
          <w:tcPr>
            <w:tcW w:w="1439" w:type="dxa"/>
            <w:vMerge/>
          </w:tcPr>
          <w:p w14:paraId="5DEBDC7E" w14:textId="77777777" w:rsidR="000E7FE9" w:rsidRPr="003D43F3" w:rsidRDefault="000E7FE9" w:rsidP="000E7FE9">
            <w:pPr>
              <w:pStyle w:val="TAC"/>
            </w:pPr>
          </w:p>
        </w:tc>
        <w:tc>
          <w:tcPr>
            <w:tcW w:w="1268" w:type="dxa"/>
            <w:vMerge w:val="restart"/>
          </w:tcPr>
          <w:p w14:paraId="3C76C536" w14:textId="77777777" w:rsidR="000E7FE9" w:rsidRPr="003D43F3" w:rsidRDefault="000E7FE9" w:rsidP="000E7FE9">
            <w:pPr>
              <w:pStyle w:val="TAC"/>
            </w:pPr>
            <w:r w:rsidRPr="003D43F3">
              <w:t>NS_0</w:t>
            </w:r>
            <w:r>
              <w:t>5</w:t>
            </w:r>
            <w:r w:rsidRPr="003D43F3">
              <w:t>N</w:t>
            </w:r>
          </w:p>
        </w:tc>
        <w:tc>
          <w:tcPr>
            <w:tcW w:w="2319" w:type="dxa"/>
          </w:tcPr>
          <w:p w14:paraId="337870A0" w14:textId="77777777" w:rsidR="000E7FE9" w:rsidRDefault="000E7FE9" w:rsidP="000E7FE9">
            <w:pPr>
              <w:pStyle w:val="TAC"/>
            </w:pPr>
            <w:r>
              <w:t>1618.25-1626.5</w:t>
            </w:r>
          </w:p>
        </w:tc>
        <w:tc>
          <w:tcPr>
            <w:tcW w:w="2475" w:type="dxa"/>
          </w:tcPr>
          <w:p w14:paraId="2E8572F5" w14:textId="09AC7864" w:rsidR="000E7FE9" w:rsidRPr="003D43F3" w:rsidRDefault="000E7FE9" w:rsidP="000E7FE9">
            <w:pPr>
              <w:pStyle w:val="TAC"/>
            </w:pPr>
            <w:r>
              <w:t>3, 5</w:t>
            </w:r>
          </w:p>
        </w:tc>
        <w:tc>
          <w:tcPr>
            <w:tcW w:w="2128" w:type="dxa"/>
            <w:vMerge/>
          </w:tcPr>
          <w:p w14:paraId="5097E9C2" w14:textId="77777777" w:rsidR="000E7FE9" w:rsidRDefault="000E7FE9" w:rsidP="000E7FE9">
            <w:pPr>
              <w:pStyle w:val="TAC"/>
            </w:pPr>
          </w:p>
        </w:tc>
      </w:tr>
      <w:tr w:rsidR="002B6E1C" w:rsidRPr="003D43F3" w14:paraId="10C78E3B" w14:textId="77777777" w:rsidTr="009F5ABF">
        <w:tc>
          <w:tcPr>
            <w:tcW w:w="1439" w:type="dxa"/>
            <w:vMerge/>
          </w:tcPr>
          <w:p w14:paraId="79CBA965" w14:textId="77777777" w:rsidR="002B6E1C" w:rsidRPr="003D43F3" w:rsidRDefault="002B6E1C" w:rsidP="009F5ABF">
            <w:pPr>
              <w:pStyle w:val="TAC"/>
            </w:pPr>
          </w:p>
        </w:tc>
        <w:tc>
          <w:tcPr>
            <w:tcW w:w="1268" w:type="dxa"/>
            <w:vMerge/>
          </w:tcPr>
          <w:p w14:paraId="152E73AB" w14:textId="77777777" w:rsidR="002B6E1C" w:rsidRPr="003D43F3" w:rsidRDefault="002B6E1C" w:rsidP="009F5ABF">
            <w:pPr>
              <w:pStyle w:val="TAC"/>
            </w:pPr>
          </w:p>
        </w:tc>
        <w:tc>
          <w:tcPr>
            <w:tcW w:w="2319" w:type="dxa"/>
          </w:tcPr>
          <w:p w14:paraId="321810DB" w14:textId="77777777" w:rsidR="002B6E1C" w:rsidRPr="003D43F3" w:rsidRDefault="002B6E1C" w:rsidP="009F5ABF">
            <w:pPr>
              <w:pStyle w:val="TAC"/>
            </w:pPr>
            <w:r>
              <w:t>1610-1626.5</w:t>
            </w:r>
          </w:p>
        </w:tc>
        <w:tc>
          <w:tcPr>
            <w:tcW w:w="2475" w:type="dxa"/>
          </w:tcPr>
          <w:p w14:paraId="604B8211" w14:textId="77777777" w:rsidR="002B6E1C" w:rsidRPr="003D43F3" w:rsidRDefault="002B6E1C" w:rsidP="009F5ABF">
            <w:pPr>
              <w:pStyle w:val="TAC"/>
            </w:pPr>
            <w:r>
              <w:t>10, 15</w:t>
            </w:r>
          </w:p>
        </w:tc>
        <w:tc>
          <w:tcPr>
            <w:tcW w:w="2128" w:type="dxa"/>
            <w:vMerge/>
          </w:tcPr>
          <w:p w14:paraId="4BC99E37" w14:textId="77777777" w:rsidR="002B6E1C" w:rsidRDefault="002B6E1C" w:rsidP="009F5ABF">
            <w:pPr>
              <w:pStyle w:val="TAC"/>
            </w:pPr>
          </w:p>
        </w:tc>
      </w:tr>
      <w:tr w:rsidR="002B6E1C" w:rsidRPr="003D43F3" w14:paraId="66635394" w14:textId="77777777" w:rsidTr="009F5ABF">
        <w:tc>
          <w:tcPr>
            <w:tcW w:w="1439" w:type="dxa"/>
            <w:vMerge/>
          </w:tcPr>
          <w:p w14:paraId="52A836A3" w14:textId="77777777" w:rsidR="002B6E1C" w:rsidRPr="003D43F3" w:rsidRDefault="002B6E1C" w:rsidP="009F5ABF">
            <w:pPr>
              <w:pStyle w:val="TAC"/>
            </w:pPr>
          </w:p>
        </w:tc>
        <w:tc>
          <w:tcPr>
            <w:tcW w:w="1268" w:type="dxa"/>
          </w:tcPr>
          <w:p w14:paraId="1A44F6D1" w14:textId="77777777" w:rsidR="002B6E1C" w:rsidRPr="003D43F3" w:rsidRDefault="002B6E1C" w:rsidP="009F5ABF">
            <w:pPr>
              <w:pStyle w:val="TAC"/>
            </w:pPr>
            <w:r>
              <w:t>NS_11N</w:t>
            </w:r>
          </w:p>
        </w:tc>
        <w:tc>
          <w:tcPr>
            <w:tcW w:w="2319" w:type="dxa"/>
          </w:tcPr>
          <w:p w14:paraId="62BD5D1B" w14:textId="77777777" w:rsidR="002B6E1C" w:rsidRDefault="002B6E1C" w:rsidP="009F5ABF">
            <w:pPr>
              <w:pStyle w:val="TAC"/>
            </w:pPr>
            <w:r>
              <w:t>1610-1618.25</w:t>
            </w:r>
          </w:p>
        </w:tc>
        <w:tc>
          <w:tcPr>
            <w:tcW w:w="2475" w:type="dxa"/>
          </w:tcPr>
          <w:p w14:paraId="15A9C2F5" w14:textId="3434A7E0" w:rsidR="002B6E1C" w:rsidRDefault="000E7FE9" w:rsidP="009F5ABF">
            <w:pPr>
              <w:pStyle w:val="TAC"/>
            </w:pPr>
            <w:r>
              <w:t xml:space="preserve">3, </w:t>
            </w:r>
            <w:r w:rsidR="002B6E1C">
              <w:t>5</w:t>
            </w:r>
          </w:p>
        </w:tc>
        <w:tc>
          <w:tcPr>
            <w:tcW w:w="2128" w:type="dxa"/>
            <w:vMerge w:val="restart"/>
          </w:tcPr>
          <w:p w14:paraId="2CA8E4EE" w14:textId="77777777" w:rsidR="002B6E1C" w:rsidRDefault="002B6E1C" w:rsidP="009F5ABF">
            <w:pPr>
              <w:pStyle w:val="TAC"/>
            </w:pPr>
            <w:r>
              <w:t>15dBm/4kHz (peak limit)</w:t>
            </w:r>
          </w:p>
        </w:tc>
      </w:tr>
      <w:tr w:rsidR="002B6E1C" w:rsidRPr="003D43F3" w14:paraId="552AEE1C" w14:textId="77777777" w:rsidTr="009F5ABF">
        <w:tc>
          <w:tcPr>
            <w:tcW w:w="1439" w:type="dxa"/>
            <w:vMerge/>
          </w:tcPr>
          <w:p w14:paraId="0B8A3BCC" w14:textId="77777777" w:rsidR="002B6E1C" w:rsidRPr="003D43F3" w:rsidRDefault="002B6E1C" w:rsidP="009F5ABF">
            <w:pPr>
              <w:pStyle w:val="TAC"/>
            </w:pPr>
          </w:p>
        </w:tc>
        <w:tc>
          <w:tcPr>
            <w:tcW w:w="1268" w:type="dxa"/>
            <w:vMerge w:val="restart"/>
          </w:tcPr>
          <w:p w14:paraId="5124AB38" w14:textId="77777777" w:rsidR="002B6E1C" w:rsidRPr="003D43F3" w:rsidRDefault="002B6E1C" w:rsidP="009F5ABF">
            <w:pPr>
              <w:pStyle w:val="TAC"/>
            </w:pPr>
            <w:r>
              <w:t>NS_12N</w:t>
            </w:r>
          </w:p>
        </w:tc>
        <w:tc>
          <w:tcPr>
            <w:tcW w:w="2319" w:type="dxa"/>
          </w:tcPr>
          <w:p w14:paraId="06C96055" w14:textId="77777777" w:rsidR="002B6E1C" w:rsidRDefault="002B6E1C" w:rsidP="009F5ABF">
            <w:pPr>
              <w:pStyle w:val="TAC"/>
            </w:pPr>
            <w:r>
              <w:t>1618.25-1626.5</w:t>
            </w:r>
          </w:p>
        </w:tc>
        <w:tc>
          <w:tcPr>
            <w:tcW w:w="2475" w:type="dxa"/>
          </w:tcPr>
          <w:p w14:paraId="76816050" w14:textId="27DA7800" w:rsidR="002B6E1C" w:rsidRDefault="000E7FE9" w:rsidP="009F5ABF">
            <w:pPr>
              <w:pStyle w:val="TAC"/>
            </w:pPr>
            <w:r>
              <w:t xml:space="preserve">3, </w:t>
            </w:r>
            <w:r w:rsidR="002B6E1C">
              <w:t>5</w:t>
            </w:r>
          </w:p>
        </w:tc>
        <w:tc>
          <w:tcPr>
            <w:tcW w:w="2128" w:type="dxa"/>
            <w:vMerge/>
          </w:tcPr>
          <w:p w14:paraId="5C58C92F" w14:textId="77777777" w:rsidR="002B6E1C" w:rsidRDefault="002B6E1C" w:rsidP="009F5ABF">
            <w:pPr>
              <w:pStyle w:val="TAC"/>
            </w:pPr>
          </w:p>
        </w:tc>
      </w:tr>
      <w:tr w:rsidR="002B6E1C" w:rsidRPr="003D43F3" w14:paraId="497A6FF3" w14:textId="77777777" w:rsidTr="009F5ABF">
        <w:tc>
          <w:tcPr>
            <w:tcW w:w="1439" w:type="dxa"/>
            <w:vMerge/>
          </w:tcPr>
          <w:p w14:paraId="6AFD806F" w14:textId="77777777" w:rsidR="002B6E1C" w:rsidRPr="003D43F3" w:rsidRDefault="002B6E1C" w:rsidP="009F5ABF">
            <w:pPr>
              <w:pStyle w:val="TAC"/>
            </w:pPr>
          </w:p>
        </w:tc>
        <w:tc>
          <w:tcPr>
            <w:tcW w:w="1268" w:type="dxa"/>
            <w:vMerge/>
          </w:tcPr>
          <w:p w14:paraId="1A35217B" w14:textId="77777777" w:rsidR="002B6E1C" w:rsidRPr="003D43F3" w:rsidRDefault="002B6E1C" w:rsidP="009F5ABF">
            <w:pPr>
              <w:pStyle w:val="TAC"/>
            </w:pPr>
          </w:p>
        </w:tc>
        <w:tc>
          <w:tcPr>
            <w:tcW w:w="2319" w:type="dxa"/>
          </w:tcPr>
          <w:p w14:paraId="0352289B" w14:textId="77777777" w:rsidR="002B6E1C" w:rsidRDefault="002B6E1C" w:rsidP="009F5ABF">
            <w:pPr>
              <w:pStyle w:val="TAC"/>
            </w:pPr>
            <w:r>
              <w:t>1610-1626.5</w:t>
            </w:r>
          </w:p>
        </w:tc>
        <w:tc>
          <w:tcPr>
            <w:tcW w:w="2475" w:type="dxa"/>
          </w:tcPr>
          <w:p w14:paraId="01EC6947" w14:textId="77777777" w:rsidR="002B6E1C" w:rsidRDefault="002B6E1C" w:rsidP="009F5ABF">
            <w:pPr>
              <w:pStyle w:val="TAC"/>
            </w:pPr>
            <w:r>
              <w:t>10, 15</w:t>
            </w:r>
          </w:p>
        </w:tc>
        <w:tc>
          <w:tcPr>
            <w:tcW w:w="2128" w:type="dxa"/>
            <w:vMerge/>
          </w:tcPr>
          <w:p w14:paraId="658F674A" w14:textId="77777777" w:rsidR="002B6E1C" w:rsidRDefault="002B6E1C" w:rsidP="009F5ABF">
            <w:pPr>
              <w:pStyle w:val="TAC"/>
            </w:pPr>
          </w:p>
        </w:tc>
      </w:tr>
    </w:tbl>
    <w:p w14:paraId="792588F4" w14:textId="77777777" w:rsidR="002B6E1C" w:rsidRDefault="002B6E1C" w:rsidP="002B6E1C"/>
    <w:p w14:paraId="03C71609" w14:textId="77777777" w:rsidR="008A0A57" w:rsidRDefault="008A0A57" w:rsidP="008A0A57">
      <w:r>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2B6E1C"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2B6E1C" w:rsidRPr="00943F65" w:rsidRDefault="002B6E1C" w:rsidP="002B6E1C">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2B6E1C" w:rsidRPr="00943F65" w:rsidRDefault="002B6E1C" w:rsidP="002B6E1C">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2B6E1C" w:rsidRPr="00943F65" w:rsidRDefault="002B6E1C" w:rsidP="002B6E1C">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2B6E1C" w:rsidRPr="00943F65" w:rsidRDefault="002B6E1C" w:rsidP="002B6E1C">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2B6E1C" w:rsidRPr="00943F65" w:rsidRDefault="002B6E1C" w:rsidP="002B6E1C">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6501B847" w:rsidR="002B6E1C" w:rsidRPr="00943F65" w:rsidRDefault="002B6E1C" w:rsidP="002B6E1C">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3308050" w14:textId="0E075F27" w:rsidR="002B6E1C" w:rsidRPr="00943F65" w:rsidRDefault="002B6E1C" w:rsidP="002B6E1C">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2B6E1C" w:rsidRPr="00943F65" w:rsidRDefault="002B6E1C" w:rsidP="002B6E1C">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2B6E1C" w:rsidRPr="00943F65" w:rsidRDefault="002B6E1C" w:rsidP="002B6E1C">
            <w:pPr>
              <w:pStyle w:val="TAC"/>
            </w:pPr>
          </w:p>
        </w:tc>
      </w:tr>
    </w:tbl>
    <w:p w14:paraId="1A70551E" w14:textId="77777777" w:rsidR="008A0A57" w:rsidRPr="00D026C9" w:rsidRDefault="008A0A57" w:rsidP="008A0A57">
      <w:pPr>
        <w:rPr>
          <w:lang w:val="en-US"/>
        </w:rPr>
      </w:pPr>
    </w:p>
    <w:p w14:paraId="5A1E90E5" w14:textId="10A79580" w:rsidR="00F54898" w:rsidRDefault="00F54898" w:rsidP="00B26A98">
      <w:pPr>
        <w:pStyle w:val="Heading4"/>
      </w:pPr>
      <w:bookmarkStart w:id="422" w:name="_Toc152002999"/>
      <w:bookmarkStart w:id="423" w:name="_Toc154586445"/>
      <w:bookmarkStart w:id="424" w:name="_Toc155628607"/>
      <w:bookmarkStart w:id="425" w:name="_Toc162199672"/>
      <w:bookmarkStart w:id="426" w:name="_Toc185320793"/>
      <w:bookmarkStart w:id="427" w:name="_Toc185320861"/>
      <w:bookmarkStart w:id="428" w:name="_Toc187234757"/>
      <w:bookmarkStart w:id="429" w:name="_Toc189042765"/>
      <w:bookmarkStart w:id="430" w:name="_Toc189042811"/>
      <w:bookmarkStart w:id="431" w:name="_Toc189045756"/>
      <w:bookmarkStart w:id="432" w:name="_Toc200383717"/>
      <w:bookmarkStart w:id="433" w:name="_Toc208587801"/>
      <w:r>
        <w:t>6.2.1.3a</w:t>
      </w:r>
      <w:r>
        <w:tab/>
        <w:t>NS values and associated A-MPR</w:t>
      </w:r>
      <w:bookmarkEnd w:id="422"/>
      <w:bookmarkEnd w:id="423"/>
      <w:bookmarkEnd w:id="424"/>
      <w:bookmarkEnd w:id="425"/>
      <w:bookmarkEnd w:id="426"/>
      <w:bookmarkEnd w:id="427"/>
      <w:bookmarkEnd w:id="428"/>
      <w:bookmarkEnd w:id="429"/>
      <w:bookmarkEnd w:id="430"/>
      <w:bookmarkEnd w:id="431"/>
      <w:bookmarkEnd w:id="432"/>
      <w:bookmarkEnd w:id="433"/>
    </w:p>
    <w:p w14:paraId="6581DA57" w14:textId="77777777" w:rsidR="00CC5C3E" w:rsidRDefault="00CC5C3E" w:rsidP="00CC5C3E">
      <w:r>
        <w:t xml:space="preserve">For the 3MHz channel, </w:t>
      </w:r>
      <w:r w:rsidRPr="008429D1">
        <w:t>Figure 6.2.1.3a-</w:t>
      </w:r>
      <w:r>
        <w:t>0</w:t>
      </w:r>
      <w:r w:rsidRPr="008429D1">
        <w:t xml:space="preserve"> below presents a graphical summary of the required power back-off values for different </w:t>
      </w:r>
      <w:r>
        <w:t>locations of the 3</w:t>
      </w:r>
      <w:r w:rsidRPr="008429D1">
        <w:t>MHz channel:</w:t>
      </w:r>
    </w:p>
    <w:p w14:paraId="41A231FF" w14:textId="1CDDAC3E" w:rsidR="00CC5C3E" w:rsidRDefault="00CC5C3E" w:rsidP="00CC5C3E">
      <w:pPr>
        <w:pStyle w:val="B1"/>
      </w:pPr>
      <w:r>
        <w:t>-</w:t>
      </w:r>
      <w:r>
        <w:tab/>
        <w:t>The 3MHz channel at the lower edge of the band requires additional power back-off only for large UL allocations, small UL allocations are within the existing MPR margins. Once the channel is shifted from the band edge, no A-MPR is needed. These considerations apply to both FCC and ETSI regulations, i.e. NS_03N and NS_04N.</w:t>
      </w:r>
    </w:p>
    <w:p w14:paraId="0664CDD2" w14:textId="4732B1EE" w:rsidR="00CC5C3E" w:rsidRPr="00337972" w:rsidRDefault="00CC5C3E" w:rsidP="00CC5C3E">
      <w:pPr>
        <w:pStyle w:val="B1"/>
      </w:pPr>
      <w:r>
        <w:t>-</w:t>
      </w:r>
      <w:r>
        <w:tab/>
        <w:t>For the upper edge of the band, the 3MHz channel requires marginal A-MPR only for DFT-s-OFDM and only for certain allocations, such as channel edge RBs, if the channel is configured under the ETSI regulations. No A-MPR is needed for the FCC regulations.</w:t>
      </w:r>
    </w:p>
    <w:p w14:paraId="64389E05" w14:textId="77777777" w:rsidR="00CC5C3E" w:rsidRDefault="00CC5C3E" w:rsidP="00CC5C3E"/>
    <w:p w14:paraId="6B131083" w14:textId="77777777" w:rsidR="00CC5C3E" w:rsidRDefault="00CC5C3E" w:rsidP="00CC5C3E">
      <w:pPr>
        <w:pStyle w:val="TH"/>
      </w:pPr>
      <w:r>
        <w:rPr>
          <w:noProof/>
        </w:rPr>
        <w:drawing>
          <wp:inline distT="0" distB="0" distL="0" distR="0" wp14:anchorId="7A5752C4" wp14:editId="030F21B1">
            <wp:extent cx="6120765" cy="1480185"/>
            <wp:effectExtent l="0" t="0" r="635" b="5715"/>
            <wp:docPr id="1440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7483" name="Picture 144057483"/>
                    <pic:cNvPicPr/>
                  </pic:nvPicPr>
                  <pic:blipFill>
                    <a:blip r:embed="rId127"/>
                    <a:stretch>
                      <a:fillRect/>
                    </a:stretch>
                  </pic:blipFill>
                  <pic:spPr>
                    <a:xfrm>
                      <a:off x="0" y="0"/>
                      <a:ext cx="6120765" cy="1480185"/>
                    </a:xfrm>
                    <a:prstGeom prst="rect">
                      <a:avLst/>
                    </a:prstGeom>
                  </pic:spPr>
                </pic:pic>
              </a:graphicData>
            </a:graphic>
          </wp:inline>
        </w:drawing>
      </w:r>
    </w:p>
    <w:p w14:paraId="556D649B" w14:textId="77777777" w:rsidR="00CC5C3E" w:rsidRDefault="00CC5C3E" w:rsidP="00CC5C3E"/>
    <w:p w14:paraId="60B96141" w14:textId="77777777" w:rsidR="00CC5C3E" w:rsidRDefault="00CC5C3E" w:rsidP="00CC5C3E">
      <w:pPr>
        <w:pStyle w:val="TH"/>
      </w:pPr>
      <w:r>
        <w:rPr>
          <w:noProof/>
        </w:rPr>
        <w:drawing>
          <wp:inline distT="0" distB="0" distL="0" distR="0" wp14:anchorId="768C39C5" wp14:editId="7C913CCA">
            <wp:extent cx="6120765" cy="1480185"/>
            <wp:effectExtent l="0" t="0" r="635" b="5715"/>
            <wp:docPr id="20796347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634716" name="Picture 2079634716"/>
                    <pic:cNvPicPr/>
                  </pic:nvPicPr>
                  <pic:blipFill>
                    <a:blip r:embed="rId128"/>
                    <a:stretch>
                      <a:fillRect/>
                    </a:stretch>
                  </pic:blipFill>
                  <pic:spPr>
                    <a:xfrm>
                      <a:off x="0" y="0"/>
                      <a:ext cx="6120765" cy="1480185"/>
                    </a:xfrm>
                    <a:prstGeom prst="rect">
                      <a:avLst/>
                    </a:prstGeom>
                  </pic:spPr>
                </pic:pic>
              </a:graphicData>
            </a:graphic>
          </wp:inline>
        </w:drawing>
      </w:r>
    </w:p>
    <w:p w14:paraId="42D4D760" w14:textId="77777777" w:rsidR="00CC5C3E" w:rsidRDefault="00CC5C3E" w:rsidP="00CC5C3E">
      <w:pPr>
        <w:pStyle w:val="TF"/>
      </w:pPr>
      <w:r w:rsidRPr="0042472F">
        <w:t xml:space="preserve">Figure </w:t>
      </w:r>
      <w:r>
        <w:t>6.2.1.3a</w:t>
      </w:r>
      <w:r w:rsidRPr="0042472F">
        <w:t>-</w:t>
      </w:r>
      <w:r>
        <w:t>0</w:t>
      </w:r>
      <w:r w:rsidRPr="0042472F">
        <w:t xml:space="preserve">: </w:t>
      </w:r>
      <w:r>
        <w:t>Summary of required power back-off regions for the 3MHz channel for FCC (top) and ETSI (bottom) regulations</w:t>
      </w:r>
      <w:r w:rsidRPr="0042472F">
        <w:t>.</w:t>
      </w:r>
    </w:p>
    <w:p w14:paraId="48C780E7" w14:textId="77777777" w:rsidR="00CC5C3E" w:rsidRPr="00CC5C3E" w:rsidRDefault="00CC5C3E" w:rsidP="00CC5C3E"/>
    <w:p w14:paraId="61A979D4" w14:textId="281A30B3"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3DB3B5A6" w14:textId="0C06520D"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324C6FE8" w14:textId="05A4520F"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3899FCB4" w:rsidR="00F54898" w:rsidRDefault="00F54898" w:rsidP="00F54898">
      <w:pPr>
        <w:pStyle w:val="B1"/>
      </w:pPr>
      <w:r>
        <w:t>-</w:t>
      </w:r>
      <w:r>
        <w:tab/>
        <w:t xml:space="preserve">There is no need for A-MPR for NS_03N (FCC) at centre frequencies above 1615.7MHz, but NS_05N (ETSI upper range) requires A-MPR for </w:t>
      </w:r>
      <w:r w:rsidR="008D10DC">
        <w:t>centre</w:t>
      </w:r>
      <w:r>
        <w:t xml:space="preserve">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B8DD5DC"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10C32F65" w14:textId="3CBBEFE4" w:rsidR="00F54898" w:rsidRDefault="00F54898" w:rsidP="00F54898">
      <w:pPr>
        <w:pStyle w:val="B1"/>
      </w:pPr>
      <w:r>
        <w:t>-</w:t>
      </w:r>
      <w:r>
        <w:tab/>
        <w:t xml:space="preserve">As can be seen from Figure </w:t>
      </w:r>
      <w:r w:rsidR="003F1F8F">
        <w:t>6.2.1.3a</w:t>
      </w:r>
      <w:r>
        <w:t>-2 below, the only major difference between the FCC and ETSI A-MPR regions is that the former can have optimised 10MHz channel placed right at the upper edge of the band.</w:t>
      </w:r>
    </w:p>
    <w:p w14:paraId="2AFDE08D" w14:textId="77777777" w:rsidR="00F54898" w:rsidRDefault="00F54898" w:rsidP="00F54898"/>
    <w:p w14:paraId="689C572A" w14:textId="77777777" w:rsidR="00F54898" w:rsidRDefault="00F54898" w:rsidP="00432496">
      <w:pPr>
        <w:pStyle w:val="TH"/>
      </w:pPr>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 xml:space="preserve">For the 15MHz channel, </w:t>
      </w:r>
      <w:proofErr w:type="gramStart"/>
      <w:r>
        <w:t>more or less same</w:t>
      </w:r>
      <w:proofErr w:type="gramEnd"/>
      <w:r>
        <w:t xml:space="preserv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133"/>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134"/>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135"/>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5D40A9" w14:paraId="2A1A2542" w14:textId="77777777" w:rsidTr="009F5ABF">
        <w:tc>
          <w:tcPr>
            <w:tcW w:w="1359" w:type="dxa"/>
          </w:tcPr>
          <w:p w14:paraId="670FD53C" w14:textId="77777777" w:rsidR="005D40A9" w:rsidRPr="00A066B6" w:rsidRDefault="005D40A9" w:rsidP="009F5ABF">
            <w:pPr>
              <w:pStyle w:val="TAH"/>
            </w:pPr>
            <w:r w:rsidRPr="00A066B6">
              <w:t>Channel BW</w:t>
            </w:r>
          </w:p>
        </w:tc>
        <w:tc>
          <w:tcPr>
            <w:tcW w:w="2322" w:type="dxa"/>
          </w:tcPr>
          <w:p w14:paraId="657440A7" w14:textId="77777777" w:rsidR="005D40A9" w:rsidRPr="00A066B6" w:rsidRDefault="005D40A9" w:rsidP="009F5ABF">
            <w:pPr>
              <w:pStyle w:val="TAH"/>
            </w:pPr>
            <w:r w:rsidRPr="00A066B6">
              <w:t xml:space="preserve">Carrier </w:t>
            </w:r>
            <w:r>
              <w:t>Centre</w:t>
            </w:r>
            <w:r w:rsidRPr="00A066B6">
              <w:t xml:space="preserve"> Frequency</w:t>
            </w:r>
          </w:p>
        </w:tc>
        <w:tc>
          <w:tcPr>
            <w:tcW w:w="1926" w:type="dxa"/>
          </w:tcPr>
          <w:p w14:paraId="37E1290D" w14:textId="77777777" w:rsidR="005D40A9" w:rsidRPr="00A066B6" w:rsidRDefault="005D40A9" w:rsidP="009F5ABF">
            <w:pPr>
              <w:pStyle w:val="TAH"/>
            </w:pPr>
            <w:r w:rsidRPr="00A066B6">
              <w:t>RB_start*12*SCS (MHz)</w:t>
            </w:r>
          </w:p>
        </w:tc>
        <w:tc>
          <w:tcPr>
            <w:tcW w:w="1926" w:type="dxa"/>
          </w:tcPr>
          <w:p w14:paraId="53F09E28" w14:textId="77777777" w:rsidR="005D40A9" w:rsidRPr="00A066B6" w:rsidRDefault="005D40A9" w:rsidP="009F5ABF">
            <w:pPr>
              <w:pStyle w:val="TAH"/>
            </w:pPr>
            <w:r w:rsidRPr="00A066B6">
              <w:t>LCRB*12*SCS (MHz)</w:t>
            </w:r>
          </w:p>
        </w:tc>
        <w:tc>
          <w:tcPr>
            <w:tcW w:w="1927" w:type="dxa"/>
          </w:tcPr>
          <w:p w14:paraId="50F0347B" w14:textId="77777777" w:rsidR="005D40A9" w:rsidRPr="00A066B6" w:rsidRDefault="005D40A9" w:rsidP="009F5ABF">
            <w:pPr>
              <w:pStyle w:val="TAH"/>
            </w:pPr>
            <w:r w:rsidRPr="00A066B6">
              <w:t>A-MPR</w:t>
            </w:r>
          </w:p>
        </w:tc>
      </w:tr>
      <w:tr w:rsidR="005D40A9" w14:paraId="534F7259" w14:textId="77777777" w:rsidTr="009F5ABF">
        <w:tc>
          <w:tcPr>
            <w:tcW w:w="1359" w:type="dxa"/>
          </w:tcPr>
          <w:p w14:paraId="48140EE5" w14:textId="77777777" w:rsidR="005D40A9" w:rsidRPr="004036F7" w:rsidRDefault="005D40A9" w:rsidP="009F5ABF">
            <w:pPr>
              <w:pStyle w:val="TAC"/>
            </w:pPr>
            <w:r w:rsidRPr="004036F7">
              <w:t>3MHz</w:t>
            </w:r>
          </w:p>
        </w:tc>
        <w:tc>
          <w:tcPr>
            <w:tcW w:w="2322" w:type="dxa"/>
          </w:tcPr>
          <w:p w14:paraId="448C50B1" w14:textId="77777777" w:rsidR="005D40A9" w:rsidRPr="004036F7" w:rsidRDefault="005D40A9" w:rsidP="009F5ABF">
            <w:pPr>
              <w:pStyle w:val="TAC"/>
            </w:pPr>
            <w:r w:rsidRPr="004036F7">
              <w:t>1611.5 &lt;= fc &lt; 1613</w:t>
            </w:r>
          </w:p>
        </w:tc>
        <w:tc>
          <w:tcPr>
            <w:tcW w:w="1926" w:type="dxa"/>
          </w:tcPr>
          <w:p w14:paraId="5600668C" w14:textId="77777777" w:rsidR="005D40A9" w:rsidRPr="004036F7" w:rsidRDefault="005D40A9" w:rsidP="009F5ABF">
            <w:pPr>
              <w:pStyle w:val="TAC"/>
            </w:pPr>
            <w:r w:rsidRPr="004036F7">
              <w:t>&gt;= 0</w:t>
            </w:r>
          </w:p>
        </w:tc>
        <w:tc>
          <w:tcPr>
            <w:tcW w:w="1926" w:type="dxa"/>
          </w:tcPr>
          <w:p w14:paraId="686AF74D" w14:textId="77777777" w:rsidR="005D40A9" w:rsidRPr="004036F7" w:rsidRDefault="005D40A9" w:rsidP="009F5ABF">
            <w:pPr>
              <w:pStyle w:val="TAC"/>
            </w:pPr>
            <w:r w:rsidRPr="004036F7">
              <w:t>&gt;= 2.16</w:t>
            </w:r>
          </w:p>
        </w:tc>
        <w:tc>
          <w:tcPr>
            <w:tcW w:w="1927" w:type="dxa"/>
          </w:tcPr>
          <w:p w14:paraId="6A9E3B22" w14:textId="77777777" w:rsidR="005D40A9" w:rsidRPr="004036F7" w:rsidRDefault="005D40A9" w:rsidP="009F5ABF">
            <w:pPr>
              <w:pStyle w:val="TAC"/>
            </w:pPr>
            <w:r w:rsidRPr="004036F7">
              <w:t>A7</w:t>
            </w:r>
          </w:p>
        </w:tc>
      </w:tr>
      <w:tr w:rsidR="005D40A9" w14:paraId="5FD6A34A" w14:textId="77777777" w:rsidTr="009F5ABF">
        <w:tc>
          <w:tcPr>
            <w:tcW w:w="1359" w:type="dxa"/>
            <w:vMerge w:val="restart"/>
          </w:tcPr>
          <w:p w14:paraId="29E2A8DC" w14:textId="77777777" w:rsidR="005D40A9" w:rsidRPr="00A066B6" w:rsidRDefault="005D40A9" w:rsidP="009F5ABF">
            <w:pPr>
              <w:pStyle w:val="TAC"/>
            </w:pPr>
            <w:r>
              <w:t>5MHz</w:t>
            </w:r>
          </w:p>
        </w:tc>
        <w:tc>
          <w:tcPr>
            <w:tcW w:w="2322" w:type="dxa"/>
            <w:vMerge w:val="restart"/>
          </w:tcPr>
          <w:p w14:paraId="7774C24E" w14:textId="77777777" w:rsidR="005D40A9" w:rsidRPr="00A066B6" w:rsidRDefault="005D40A9" w:rsidP="009F5ABF">
            <w:pPr>
              <w:pStyle w:val="TAC"/>
            </w:pPr>
            <w:r w:rsidRPr="00A066B6">
              <w:t>1612.5 &lt;= fc &lt; 1613.9</w:t>
            </w:r>
          </w:p>
        </w:tc>
        <w:tc>
          <w:tcPr>
            <w:tcW w:w="1926" w:type="dxa"/>
          </w:tcPr>
          <w:p w14:paraId="554F27FD" w14:textId="77777777" w:rsidR="005D40A9" w:rsidRPr="00A066B6" w:rsidRDefault="005D40A9" w:rsidP="009F5ABF">
            <w:pPr>
              <w:pStyle w:val="TAC"/>
            </w:pPr>
            <w:r>
              <w:t>&lt;= 0.36</w:t>
            </w:r>
          </w:p>
        </w:tc>
        <w:tc>
          <w:tcPr>
            <w:tcW w:w="1926" w:type="dxa"/>
          </w:tcPr>
          <w:p w14:paraId="58BE0647" w14:textId="77777777" w:rsidR="005D40A9" w:rsidRPr="00A066B6" w:rsidRDefault="005D40A9" w:rsidP="009F5ABF">
            <w:pPr>
              <w:pStyle w:val="TAC"/>
            </w:pPr>
            <w:r>
              <w:t>&lt;= 0.36</w:t>
            </w:r>
          </w:p>
        </w:tc>
        <w:tc>
          <w:tcPr>
            <w:tcW w:w="1927" w:type="dxa"/>
          </w:tcPr>
          <w:p w14:paraId="0D03A4D1" w14:textId="77777777" w:rsidR="005D40A9" w:rsidRPr="00A066B6" w:rsidRDefault="005D40A9" w:rsidP="009F5ABF">
            <w:pPr>
              <w:pStyle w:val="TAC"/>
            </w:pPr>
            <w:r>
              <w:t>A1</w:t>
            </w:r>
          </w:p>
        </w:tc>
      </w:tr>
      <w:tr w:rsidR="005D40A9" w14:paraId="21A1C7B2" w14:textId="77777777" w:rsidTr="009F5ABF">
        <w:tc>
          <w:tcPr>
            <w:tcW w:w="1359" w:type="dxa"/>
            <w:vMerge/>
          </w:tcPr>
          <w:p w14:paraId="48434505" w14:textId="77777777" w:rsidR="005D40A9" w:rsidRPr="00A066B6" w:rsidRDefault="005D40A9" w:rsidP="009F5ABF">
            <w:pPr>
              <w:pStyle w:val="TAC"/>
            </w:pPr>
          </w:p>
        </w:tc>
        <w:tc>
          <w:tcPr>
            <w:tcW w:w="2322" w:type="dxa"/>
            <w:vMerge/>
          </w:tcPr>
          <w:p w14:paraId="57BBA350" w14:textId="77777777" w:rsidR="005D40A9" w:rsidRPr="00A066B6" w:rsidRDefault="005D40A9" w:rsidP="009F5ABF">
            <w:pPr>
              <w:pStyle w:val="TAC"/>
            </w:pPr>
          </w:p>
        </w:tc>
        <w:tc>
          <w:tcPr>
            <w:tcW w:w="1926" w:type="dxa"/>
          </w:tcPr>
          <w:p w14:paraId="54750D60" w14:textId="77777777" w:rsidR="005D40A9" w:rsidRPr="00A066B6" w:rsidRDefault="005D40A9" w:rsidP="009F5ABF">
            <w:pPr>
              <w:pStyle w:val="TAC"/>
            </w:pPr>
          </w:p>
        </w:tc>
        <w:tc>
          <w:tcPr>
            <w:tcW w:w="1926" w:type="dxa"/>
          </w:tcPr>
          <w:p w14:paraId="298F097F" w14:textId="77777777" w:rsidR="005D40A9" w:rsidRPr="00A066B6" w:rsidRDefault="005D40A9" w:rsidP="009F5ABF">
            <w:pPr>
              <w:pStyle w:val="TAC"/>
            </w:pPr>
            <w:r>
              <w:t>&gt;= 2.88</w:t>
            </w:r>
          </w:p>
        </w:tc>
        <w:tc>
          <w:tcPr>
            <w:tcW w:w="1927" w:type="dxa"/>
          </w:tcPr>
          <w:p w14:paraId="6F6C1D02" w14:textId="77777777" w:rsidR="005D40A9" w:rsidRPr="00A066B6" w:rsidRDefault="005D40A9" w:rsidP="009F5ABF">
            <w:pPr>
              <w:pStyle w:val="TAC"/>
            </w:pPr>
            <w:r>
              <w:t>A2</w:t>
            </w:r>
          </w:p>
        </w:tc>
      </w:tr>
      <w:tr w:rsidR="005D40A9" w14:paraId="2E17F20C" w14:textId="77777777" w:rsidTr="009F5ABF">
        <w:tc>
          <w:tcPr>
            <w:tcW w:w="1359" w:type="dxa"/>
            <w:vMerge/>
          </w:tcPr>
          <w:p w14:paraId="5676B5C7" w14:textId="77777777" w:rsidR="005D40A9" w:rsidRPr="00A066B6" w:rsidRDefault="005D40A9" w:rsidP="009F5ABF">
            <w:pPr>
              <w:pStyle w:val="TAC"/>
            </w:pPr>
          </w:p>
        </w:tc>
        <w:tc>
          <w:tcPr>
            <w:tcW w:w="2322" w:type="dxa"/>
          </w:tcPr>
          <w:p w14:paraId="23288363" w14:textId="77777777" w:rsidR="005D40A9" w:rsidRPr="00A066B6" w:rsidRDefault="005D40A9" w:rsidP="009F5ABF">
            <w:pPr>
              <w:pStyle w:val="TAC"/>
            </w:pPr>
            <w:r w:rsidRPr="00A066B6">
              <w:t>1613.9 &lt;= fc &lt; 1615.7</w:t>
            </w:r>
          </w:p>
        </w:tc>
        <w:tc>
          <w:tcPr>
            <w:tcW w:w="1926" w:type="dxa"/>
          </w:tcPr>
          <w:p w14:paraId="64453C9D" w14:textId="77777777" w:rsidR="005D40A9" w:rsidRPr="00A066B6" w:rsidRDefault="005D40A9" w:rsidP="009F5ABF">
            <w:pPr>
              <w:pStyle w:val="TAC"/>
            </w:pPr>
          </w:p>
        </w:tc>
        <w:tc>
          <w:tcPr>
            <w:tcW w:w="1926" w:type="dxa"/>
          </w:tcPr>
          <w:p w14:paraId="4F333018" w14:textId="77777777" w:rsidR="005D40A9" w:rsidRPr="00A066B6" w:rsidRDefault="005D40A9" w:rsidP="009F5ABF">
            <w:pPr>
              <w:pStyle w:val="TAC"/>
            </w:pPr>
            <w:r>
              <w:t>&gt;= 3.24</w:t>
            </w:r>
          </w:p>
        </w:tc>
        <w:tc>
          <w:tcPr>
            <w:tcW w:w="1927" w:type="dxa"/>
          </w:tcPr>
          <w:p w14:paraId="79C8F97C" w14:textId="77777777" w:rsidR="005D40A9" w:rsidRPr="00A066B6" w:rsidRDefault="005D40A9" w:rsidP="009F5ABF">
            <w:pPr>
              <w:pStyle w:val="TAC"/>
            </w:pPr>
            <w:r>
              <w:t>A3</w:t>
            </w:r>
          </w:p>
        </w:tc>
      </w:tr>
      <w:tr w:rsidR="005D40A9" w14:paraId="3C9196AE" w14:textId="77777777" w:rsidTr="009F5ABF">
        <w:tc>
          <w:tcPr>
            <w:tcW w:w="1359" w:type="dxa"/>
            <w:vMerge w:val="restart"/>
          </w:tcPr>
          <w:p w14:paraId="67AD94B1" w14:textId="77777777" w:rsidR="005D40A9" w:rsidRPr="00A066B6" w:rsidRDefault="005D40A9" w:rsidP="009F5ABF">
            <w:pPr>
              <w:pStyle w:val="TAC"/>
            </w:pPr>
            <w:r>
              <w:t>10MHz</w:t>
            </w:r>
          </w:p>
        </w:tc>
        <w:tc>
          <w:tcPr>
            <w:tcW w:w="2322" w:type="dxa"/>
            <w:vMerge w:val="restart"/>
          </w:tcPr>
          <w:p w14:paraId="092E3E71" w14:textId="77777777" w:rsidR="005D40A9" w:rsidRPr="00A066B6" w:rsidRDefault="005D40A9" w:rsidP="009F5ABF">
            <w:pPr>
              <w:pStyle w:val="TAC"/>
            </w:pPr>
            <w:r w:rsidRPr="00112DEE">
              <w:t>1615 &lt;= fc &lt; 1620</w:t>
            </w:r>
            <w:r>
              <w:t>.1</w:t>
            </w:r>
          </w:p>
        </w:tc>
        <w:tc>
          <w:tcPr>
            <w:tcW w:w="1926" w:type="dxa"/>
          </w:tcPr>
          <w:p w14:paraId="4E1E3D5B" w14:textId="77777777" w:rsidR="005D40A9" w:rsidRPr="00A066B6" w:rsidRDefault="005D40A9" w:rsidP="009F5ABF">
            <w:pPr>
              <w:pStyle w:val="TAC"/>
            </w:pPr>
            <w:r>
              <w:t>&lt;= 1.8</w:t>
            </w:r>
          </w:p>
        </w:tc>
        <w:tc>
          <w:tcPr>
            <w:tcW w:w="1926" w:type="dxa"/>
          </w:tcPr>
          <w:p w14:paraId="7924B0C2" w14:textId="77777777" w:rsidR="005D40A9" w:rsidRDefault="005D40A9" w:rsidP="009F5ABF">
            <w:pPr>
              <w:pStyle w:val="TAC"/>
            </w:pPr>
            <w:r>
              <w:t>&lt;= 5.04</w:t>
            </w:r>
          </w:p>
        </w:tc>
        <w:tc>
          <w:tcPr>
            <w:tcW w:w="1927" w:type="dxa"/>
          </w:tcPr>
          <w:p w14:paraId="0F9E077A" w14:textId="77777777" w:rsidR="005D40A9" w:rsidRDefault="005D40A9" w:rsidP="009F5ABF">
            <w:pPr>
              <w:pStyle w:val="TAC"/>
            </w:pPr>
            <w:r>
              <w:t>A4</w:t>
            </w:r>
          </w:p>
        </w:tc>
      </w:tr>
      <w:tr w:rsidR="005D40A9" w14:paraId="58BA1310" w14:textId="77777777" w:rsidTr="009F5ABF">
        <w:tc>
          <w:tcPr>
            <w:tcW w:w="1359" w:type="dxa"/>
            <w:vMerge/>
          </w:tcPr>
          <w:p w14:paraId="384E765D" w14:textId="77777777" w:rsidR="005D40A9" w:rsidRPr="00A066B6" w:rsidRDefault="005D40A9" w:rsidP="009F5ABF">
            <w:pPr>
              <w:pStyle w:val="TAC"/>
            </w:pPr>
          </w:p>
        </w:tc>
        <w:tc>
          <w:tcPr>
            <w:tcW w:w="2322" w:type="dxa"/>
            <w:vMerge/>
          </w:tcPr>
          <w:p w14:paraId="351FAFDE" w14:textId="77777777" w:rsidR="005D40A9" w:rsidRPr="00A066B6" w:rsidRDefault="005D40A9" w:rsidP="009F5ABF">
            <w:pPr>
              <w:pStyle w:val="TAC"/>
            </w:pPr>
          </w:p>
        </w:tc>
        <w:tc>
          <w:tcPr>
            <w:tcW w:w="1926" w:type="dxa"/>
          </w:tcPr>
          <w:p w14:paraId="1BAAA893" w14:textId="77777777" w:rsidR="005D40A9" w:rsidRPr="00A066B6" w:rsidRDefault="005D40A9" w:rsidP="009F5ABF">
            <w:pPr>
              <w:pStyle w:val="TAC"/>
            </w:pPr>
            <w:r>
              <w:t>&lt;= 1.8</w:t>
            </w:r>
          </w:p>
        </w:tc>
        <w:tc>
          <w:tcPr>
            <w:tcW w:w="1926" w:type="dxa"/>
          </w:tcPr>
          <w:p w14:paraId="7D11C978" w14:textId="77777777" w:rsidR="005D40A9" w:rsidRDefault="005D40A9" w:rsidP="009F5ABF">
            <w:pPr>
              <w:pStyle w:val="TAC"/>
            </w:pPr>
            <w:r>
              <w:t>&gt; 5.04</w:t>
            </w:r>
          </w:p>
        </w:tc>
        <w:tc>
          <w:tcPr>
            <w:tcW w:w="1927" w:type="dxa"/>
          </w:tcPr>
          <w:p w14:paraId="2E6AF808" w14:textId="77777777" w:rsidR="005D40A9" w:rsidRDefault="005D40A9" w:rsidP="009F5ABF">
            <w:pPr>
              <w:pStyle w:val="TAC"/>
            </w:pPr>
            <w:r>
              <w:t>A5</w:t>
            </w:r>
          </w:p>
        </w:tc>
      </w:tr>
      <w:tr w:rsidR="005D40A9" w14:paraId="6B41FAA5" w14:textId="77777777" w:rsidTr="009F5ABF">
        <w:tc>
          <w:tcPr>
            <w:tcW w:w="1359" w:type="dxa"/>
            <w:vMerge/>
          </w:tcPr>
          <w:p w14:paraId="757A2394" w14:textId="77777777" w:rsidR="005D40A9" w:rsidRPr="00A066B6" w:rsidRDefault="005D40A9" w:rsidP="009F5ABF">
            <w:pPr>
              <w:pStyle w:val="TAC"/>
            </w:pPr>
          </w:p>
        </w:tc>
        <w:tc>
          <w:tcPr>
            <w:tcW w:w="2322" w:type="dxa"/>
            <w:vMerge/>
          </w:tcPr>
          <w:p w14:paraId="69B3CBA4" w14:textId="77777777" w:rsidR="005D40A9" w:rsidRPr="00A066B6" w:rsidRDefault="005D40A9" w:rsidP="009F5ABF">
            <w:pPr>
              <w:pStyle w:val="TAC"/>
            </w:pPr>
          </w:p>
        </w:tc>
        <w:tc>
          <w:tcPr>
            <w:tcW w:w="1926" w:type="dxa"/>
          </w:tcPr>
          <w:p w14:paraId="31983B8E" w14:textId="77777777" w:rsidR="005D40A9" w:rsidRPr="00A066B6" w:rsidRDefault="005D40A9" w:rsidP="009F5ABF">
            <w:pPr>
              <w:pStyle w:val="TAC"/>
            </w:pPr>
            <w:r>
              <w:t xml:space="preserve">&gt; 7.2 </w:t>
            </w:r>
          </w:p>
        </w:tc>
        <w:tc>
          <w:tcPr>
            <w:tcW w:w="1926" w:type="dxa"/>
          </w:tcPr>
          <w:p w14:paraId="38317C6B" w14:textId="77777777" w:rsidR="005D40A9" w:rsidRDefault="005D40A9" w:rsidP="009F5ABF">
            <w:pPr>
              <w:pStyle w:val="TAC"/>
            </w:pPr>
            <w:r>
              <w:t>&gt; 0</w:t>
            </w:r>
          </w:p>
        </w:tc>
        <w:tc>
          <w:tcPr>
            <w:tcW w:w="1927" w:type="dxa"/>
          </w:tcPr>
          <w:p w14:paraId="5D7EF9CC" w14:textId="77777777" w:rsidR="005D40A9" w:rsidRDefault="005D40A9" w:rsidP="009F5ABF">
            <w:pPr>
              <w:pStyle w:val="TAC"/>
            </w:pPr>
            <w:r>
              <w:t>A6</w:t>
            </w:r>
          </w:p>
        </w:tc>
      </w:tr>
      <w:tr w:rsidR="005D40A9" w14:paraId="1DB4BC54" w14:textId="77777777" w:rsidTr="009F5ABF">
        <w:tc>
          <w:tcPr>
            <w:tcW w:w="1359" w:type="dxa"/>
            <w:vMerge/>
          </w:tcPr>
          <w:p w14:paraId="5D398F97" w14:textId="77777777" w:rsidR="005D40A9" w:rsidRPr="00A066B6" w:rsidRDefault="005D40A9" w:rsidP="009F5ABF">
            <w:pPr>
              <w:pStyle w:val="TAC"/>
            </w:pPr>
          </w:p>
        </w:tc>
        <w:tc>
          <w:tcPr>
            <w:tcW w:w="2322" w:type="dxa"/>
            <w:vMerge/>
          </w:tcPr>
          <w:p w14:paraId="0446733E" w14:textId="77777777" w:rsidR="005D40A9" w:rsidRPr="00A066B6" w:rsidRDefault="005D40A9" w:rsidP="009F5ABF">
            <w:pPr>
              <w:pStyle w:val="TAC"/>
            </w:pPr>
          </w:p>
        </w:tc>
        <w:tc>
          <w:tcPr>
            <w:tcW w:w="1926" w:type="dxa"/>
          </w:tcPr>
          <w:p w14:paraId="1DBFCDC5" w14:textId="77777777" w:rsidR="005D40A9" w:rsidRPr="00A066B6" w:rsidRDefault="005D40A9" w:rsidP="009F5ABF">
            <w:pPr>
              <w:pStyle w:val="TAC"/>
            </w:pPr>
            <w:r>
              <w:t>&gt; 1.8</w:t>
            </w:r>
          </w:p>
        </w:tc>
        <w:tc>
          <w:tcPr>
            <w:tcW w:w="1926" w:type="dxa"/>
          </w:tcPr>
          <w:p w14:paraId="6245B38A" w14:textId="77777777" w:rsidR="005D40A9" w:rsidRDefault="005D40A9" w:rsidP="009F5ABF">
            <w:pPr>
              <w:pStyle w:val="TAC"/>
            </w:pPr>
            <w:r>
              <w:t>&gt;= 2.88</w:t>
            </w:r>
          </w:p>
        </w:tc>
        <w:tc>
          <w:tcPr>
            <w:tcW w:w="1927" w:type="dxa"/>
          </w:tcPr>
          <w:p w14:paraId="27059F15" w14:textId="77777777" w:rsidR="005D40A9" w:rsidRDefault="005D40A9" w:rsidP="009F5ABF">
            <w:pPr>
              <w:pStyle w:val="TAC"/>
            </w:pPr>
            <w:r>
              <w:t>A2</w:t>
            </w:r>
          </w:p>
        </w:tc>
      </w:tr>
      <w:tr w:rsidR="005D40A9" w14:paraId="2C30D92C" w14:textId="77777777" w:rsidTr="009F5ABF">
        <w:tc>
          <w:tcPr>
            <w:tcW w:w="1359" w:type="dxa"/>
            <w:vMerge/>
          </w:tcPr>
          <w:p w14:paraId="39A991DF" w14:textId="77777777" w:rsidR="005D40A9" w:rsidRPr="00A066B6" w:rsidRDefault="005D40A9" w:rsidP="009F5ABF">
            <w:pPr>
              <w:pStyle w:val="TAC"/>
            </w:pPr>
          </w:p>
        </w:tc>
        <w:tc>
          <w:tcPr>
            <w:tcW w:w="2322" w:type="dxa"/>
            <w:vMerge w:val="restart"/>
          </w:tcPr>
          <w:p w14:paraId="394DEA0F" w14:textId="77777777" w:rsidR="005D40A9" w:rsidRPr="00A066B6" w:rsidRDefault="005D40A9" w:rsidP="009F5ABF">
            <w:pPr>
              <w:pStyle w:val="TAC"/>
            </w:pPr>
            <w:r w:rsidRPr="00112DEE">
              <w:t>1620</w:t>
            </w:r>
            <w:r>
              <w:t>.1</w:t>
            </w:r>
            <w:r w:rsidRPr="00112DEE">
              <w:t xml:space="preserve"> &lt;= fc &lt;</w:t>
            </w:r>
            <w:r>
              <w:t xml:space="preserve"> </w:t>
            </w:r>
            <w:r w:rsidRPr="00112DEE">
              <w:t>1621.5</w:t>
            </w:r>
          </w:p>
        </w:tc>
        <w:tc>
          <w:tcPr>
            <w:tcW w:w="1926" w:type="dxa"/>
          </w:tcPr>
          <w:p w14:paraId="7D191750" w14:textId="77777777" w:rsidR="005D40A9" w:rsidRPr="00A066B6" w:rsidRDefault="005D40A9" w:rsidP="009F5ABF">
            <w:pPr>
              <w:pStyle w:val="TAC"/>
            </w:pPr>
          </w:p>
        </w:tc>
        <w:tc>
          <w:tcPr>
            <w:tcW w:w="1926" w:type="dxa"/>
          </w:tcPr>
          <w:p w14:paraId="46A05E69" w14:textId="77777777" w:rsidR="005D40A9" w:rsidRDefault="005D40A9" w:rsidP="009F5ABF">
            <w:pPr>
              <w:pStyle w:val="TAC"/>
            </w:pPr>
            <w:r>
              <w:t>&lt;= 6.48</w:t>
            </w:r>
          </w:p>
        </w:tc>
        <w:tc>
          <w:tcPr>
            <w:tcW w:w="1927" w:type="dxa"/>
          </w:tcPr>
          <w:p w14:paraId="1152AFD9" w14:textId="77777777" w:rsidR="005D40A9" w:rsidRDefault="005D40A9" w:rsidP="009F5ABF">
            <w:pPr>
              <w:pStyle w:val="TAC"/>
            </w:pPr>
            <w:r>
              <w:t>A6</w:t>
            </w:r>
          </w:p>
        </w:tc>
      </w:tr>
      <w:tr w:rsidR="005D40A9" w14:paraId="161A394D" w14:textId="77777777" w:rsidTr="009F5ABF">
        <w:tc>
          <w:tcPr>
            <w:tcW w:w="1359" w:type="dxa"/>
            <w:vMerge/>
          </w:tcPr>
          <w:p w14:paraId="69082F72" w14:textId="77777777" w:rsidR="005D40A9" w:rsidRPr="00A066B6" w:rsidRDefault="005D40A9" w:rsidP="009F5ABF">
            <w:pPr>
              <w:pStyle w:val="TAC"/>
            </w:pPr>
          </w:p>
        </w:tc>
        <w:tc>
          <w:tcPr>
            <w:tcW w:w="2322" w:type="dxa"/>
            <w:vMerge/>
          </w:tcPr>
          <w:p w14:paraId="7A1106AC" w14:textId="77777777" w:rsidR="005D40A9" w:rsidRPr="00A066B6" w:rsidRDefault="005D40A9" w:rsidP="009F5ABF">
            <w:pPr>
              <w:pStyle w:val="TAC"/>
            </w:pPr>
          </w:p>
        </w:tc>
        <w:tc>
          <w:tcPr>
            <w:tcW w:w="1926" w:type="dxa"/>
          </w:tcPr>
          <w:p w14:paraId="7A39E1A7" w14:textId="77777777" w:rsidR="005D40A9" w:rsidRPr="00A066B6" w:rsidRDefault="005D40A9" w:rsidP="009F5ABF">
            <w:pPr>
              <w:pStyle w:val="TAC"/>
            </w:pPr>
            <w:r>
              <w:t>&lt;= 0.36</w:t>
            </w:r>
          </w:p>
        </w:tc>
        <w:tc>
          <w:tcPr>
            <w:tcW w:w="1926" w:type="dxa"/>
          </w:tcPr>
          <w:p w14:paraId="1992B689" w14:textId="77777777" w:rsidR="005D40A9" w:rsidRDefault="005D40A9" w:rsidP="009F5ABF">
            <w:pPr>
              <w:pStyle w:val="TAC"/>
            </w:pPr>
            <w:r>
              <w:t>&lt;= 0.36</w:t>
            </w:r>
          </w:p>
        </w:tc>
        <w:tc>
          <w:tcPr>
            <w:tcW w:w="1927" w:type="dxa"/>
          </w:tcPr>
          <w:p w14:paraId="2C716AC8" w14:textId="77777777" w:rsidR="005D40A9" w:rsidRDefault="005D40A9" w:rsidP="009F5ABF">
            <w:pPr>
              <w:pStyle w:val="TAC"/>
            </w:pPr>
            <w:r>
              <w:t>A1</w:t>
            </w:r>
          </w:p>
        </w:tc>
      </w:tr>
      <w:tr w:rsidR="005D40A9" w14:paraId="4C9B0094" w14:textId="77777777" w:rsidTr="009F5ABF">
        <w:tc>
          <w:tcPr>
            <w:tcW w:w="1359" w:type="dxa"/>
          </w:tcPr>
          <w:p w14:paraId="0714ECC2" w14:textId="77777777" w:rsidR="005D40A9" w:rsidRPr="00A066B6" w:rsidRDefault="005D40A9" w:rsidP="009F5ABF">
            <w:pPr>
              <w:pStyle w:val="TAC"/>
            </w:pPr>
          </w:p>
        </w:tc>
        <w:tc>
          <w:tcPr>
            <w:tcW w:w="2322" w:type="dxa"/>
          </w:tcPr>
          <w:p w14:paraId="48CB8147" w14:textId="77777777" w:rsidR="005D40A9" w:rsidRPr="00A066B6" w:rsidRDefault="005D40A9" w:rsidP="009F5ABF">
            <w:pPr>
              <w:pStyle w:val="TAC"/>
            </w:pPr>
            <w:r w:rsidRPr="00112DEE">
              <w:t>fc</w:t>
            </w:r>
            <w:r>
              <w:t xml:space="preserve"> = 1621.5</w:t>
            </w:r>
          </w:p>
        </w:tc>
        <w:tc>
          <w:tcPr>
            <w:tcW w:w="1926" w:type="dxa"/>
          </w:tcPr>
          <w:p w14:paraId="422B607A" w14:textId="77777777" w:rsidR="005D40A9" w:rsidRDefault="005D40A9" w:rsidP="009F5ABF">
            <w:pPr>
              <w:pStyle w:val="TAC"/>
            </w:pPr>
          </w:p>
        </w:tc>
        <w:tc>
          <w:tcPr>
            <w:tcW w:w="1926" w:type="dxa"/>
          </w:tcPr>
          <w:p w14:paraId="15210070" w14:textId="77777777" w:rsidR="005D40A9" w:rsidRDefault="005D40A9" w:rsidP="009F5ABF">
            <w:pPr>
              <w:pStyle w:val="TAC"/>
            </w:pPr>
            <w:r>
              <w:t>&gt;= 7.2</w:t>
            </w:r>
          </w:p>
        </w:tc>
        <w:tc>
          <w:tcPr>
            <w:tcW w:w="1927" w:type="dxa"/>
          </w:tcPr>
          <w:p w14:paraId="2E1A938B" w14:textId="77777777" w:rsidR="005D40A9" w:rsidRDefault="005D40A9" w:rsidP="009F5ABF">
            <w:pPr>
              <w:pStyle w:val="TAC"/>
            </w:pPr>
            <w:r>
              <w:t>A1</w:t>
            </w:r>
          </w:p>
        </w:tc>
      </w:tr>
      <w:tr w:rsidR="005D40A9" w14:paraId="188812DD" w14:textId="77777777" w:rsidTr="009F5ABF">
        <w:tc>
          <w:tcPr>
            <w:tcW w:w="1359" w:type="dxa"/>
            <w:vMerge w:val="restart"/>
          </w:tcPr>
          <w:p w14:paraId="717219BC" w14:textId="77777777" w:rsidR="005D40A9" w:rsidRPr="00A066B6" w:rsidRDefault="005D40A9" w:rsidP="009F5ABF">
            <w:pPr>
              <w:pStyle w:val="TAC"/>
            </w:pPr>
            <w:r>
              <w:t>15MHz</w:t>
            </w:r>
          </w:p>
        </w:tc>
        <w:tc>
          <w:tcPr>
            <w:tcW w:w="2322" w:type="dxa"/>
            <w:vMerge w:val="restart"/>
          </w:tcPr>
          <w:p w14:paraId="415237AF" w14:textId="77777777" w:rsidR="005D40A9" w:rsidRPr="00A066B6" w:rsidRDefault="005D40A9" w:rsidP="009F5ABF">
            <w:pPr>
              <w:pStyle w:val="TAC"/>
            </w:pPr>
            <w:r>
              <w:t>all</w:t>
            </w:r>
          </w:p>
        </w:tc>
        <w:tc>
          <w:tcPr>
            <w:tcW w:w="1926" w:type="dxa"/>
          </w:tcPr>
          <w:p w14:paraId="0A2F0E1E" w14:textId="77777777" w:rsidR="005D40A9" w:rsidRPr="00A066B6" w:rsidRDefault="005D40A9" w:rsidP="009F5ABF">
            <w:pPr>
              <w:pStyle w:val="TAC"/>
            </w:pPr>
            <w:r>
              <w:t>&lt;= 3.6</w:t>
            </w:r>
          </w:p>
        </w:tc>
        <w:tc>
          <w:tcPr>
            <w:tcW w:w="1926" w:type="dxa"/>
          </w:tcPr>
          <w:p w14:paraId="4A3D4AB2" w14:textId="77777777" w:rsidR="005D40A9" w:rsidRDefault="005D40A9" w:rsidP="009F5ABF">
            <w:pPr>
              <w:pStyle w:val="TAC"/>
            </w:pPr>
            <w:r>
              <w:t>&lt;= 5.04</w:t>
            </w:r>
          </w:p>
        </w:tc>
        <w:tc>
          <w:tcPr>
            <w:tcW w:w="1927" w:type="dxa"/>
          </w:tcPr>
          <w:p w14:paraId="2C67788A" w14:textId="77777777" w:rsidR="005D40A9" w:rsidRDefault="005D40A9" w:rsidP="009F5ABF">
            <w:pPr>
              <w:pStyle w:val="TAC"/>
            </w:pPr>
            <w:r>
              <w:t>A4</w:t>
            </w:r>
          </w:p>
        </w:tc>
      </w:tr>
      <w:tr w:rsidR="005D40A9" w14:paraId="7E8F664A" w14:textId="77777777" w:rsidTr="009F5ABF">
        <w:tc>
          <w:tcPr>
            <w:tcW w:w="1359" w:type="dxa"/>
            <w:vMerge/>
          </w:tcPr>
          <w:p w14:paraId="37485BC3" w14:textId="77777777" w:rsidR="005D40A9" w:rsidRPr="00A066B6" w:rsidRDefault="005D40A9" w:rsidP="009F5ABF">
            <w:pPr>
              <w:pStyle w:val="TAC"/>
            </w:pPr>
          </w:p>
        </w:tc>
        <w:tc>
          <w:tcPr>
            <w:tcW w:w="2322" w:type="dxa"/>
            <w:vMerge/>
          </w:tcPr>
          <w:p w14:paraId="6DF51982" w14:textId="77777777" w:rsidR="005D40A9" w:rsidRPr="00A066B6" w:rsidRDefault="005D40A9" w:rsidP="009F5ABF">
            <w:pPr>
              <w:pStyle w:val="TAC"/>
            </w:pPr>
          </w:p>
        </w:tc>
        <w:tc>
          <w:tcPr>
            <w:tcW w:w="1926" w:type="dxa"/>
          </w:tcPr>
          <w:p w14:paraId="6EE08FFA" w14:textId="77777777" w:rsidR="005D40A9" w:rsidRPr="00A066B6" w:rsidRDefault="005D40A9" w:rsidP="009F5ABF">
            <w:pPr>
              <w:pStyle w:val="TAC"/>
            </w:pPr>
            <w:r>
              <w:t>&lt;= 3.6</w:t>
            </w:r>
          </w:p>
        </w:tc>
        <w:tc>
          <w:tcPr>
            <w:tcW w:w="1926" w:type="dxa"/>
          </w:tcPr>
          <w:p w14:paraId="38005E7C" w14:textId="77777777" w:rsidR="005D40A9" w:rsidRDefault="005D40A9" w:rsidP="009F5ABF">
            <w:pPr>
              <w:pStyle w:val="TAC"/>
            </w:pPr>
            <w:r>
              <w:t>&gt; 5.04</w:t>
            </w:r>
          </w:p>
        </w:tc>
        <w:tc>
          <w:tcPr>
            <w:tcW w:w="1927" w:type="dxa"/>
          </w:tcPr>
          <w:p w14:paraId="01358DD9" w14:textId="77777777" w:rsidR="005D40A9" w:rsidRDefault="005D40A9" w:rsidP="009F5ABF">
            <w:pPr>
              <w:pStyle w:val="TAC"/>
            </w:pPr>
            <w:r>
              <w:t>A5</w:t>
            </w:r>
          </w:p>
        </w:tc>
      </w:tr>
      <w:tr w:rsidR="005D40A9" w14:paraId="3C685873" w14:textId="77777777" w:rsidTr="009F5ABF">
        <w:tc>
          <w:tcPr>
            <w:tcW w:w="1359" w:type="dxa"/>
            <w:vMerge/>
          </w:tcPr>
          <w:p w14:paraId="5E542862" w14:textId="77777777" w:rsidR="005D40A9" w:rsidRPr="00A066B6" w:rsidRDefault="005D40A9" w:rsidP="009F5ABF">
            <w:pPr>
              <w:pStyle w:val="TAC"/>
            </w:pPr>
          </w:p>
        </w:tc>
        <w:tc>
          <w:tcPr>
            <w:tcW w:w="2322" w:type="dxa"/>
            <w:vMerge/>
          </w:tcPr>
          <w:p w14:paraId="5D9E1496" w14:textId="77777777" w:rsidR="005D40A9" w:rsidRPr="00A066B6" w:rsidRDefault="005D40A9" w:rsidP="009F5ABF">
            <w:pPr>
              <w:pStyle w:val="TAC"/>
            </w:pPr>
          </w:p>
        </w:tc>
        <w:tc>
          <w:tcPr>
            <w:tcW w:w="1926" w:type="dxa"/>
          </w:tcPr>
          <w:p w14:paraId="1488A84B" w14:textId="77777777" w:rsidR="005D40A9" w:rsidRPr="00A066B6" w:rsidRDefault="005D40A9" w:rsidP="009F5ABF">
            <w:pPr>
              <w:pStyle w:val="TAC"/>
            </w:pPr>
            <w:r>
              <w:t>&gt; 10.44</w:t>
            </w:r>
          </w:p>
        </w:tc>
        <w:tc>
          <w:tcPr>
            <w:tcW w:w="1926" w:type="dxa"/>
          </w:tcPr>
          <w:p w14:paraId="59AD0B01" w14:textId="77777777" w:rsidR="005D40A9" w:rsidRDefault="005D40A9" w:rsidP="009F5ABF">
            <w:pPr>
              <w:pStyle w:val="TAC"/>
            </w:pPr>
          </w:p>
        </w:tc>
        <w:tc>
          <w:tcPr>
            <w:tcW w:w="1927" w:type="dxa"/>
          </w:tcPr>
          <w:p w14:paraId="5E8C0352" w14:textId="77777777" w:rsidR="005D40A9" w:rsidRDefault="005D40A9" w:rsidP="009F5ABF">
            <w:pPr>
              <w:pStyle w:val="TAC"/>
            </w:pPr>
            <w:r>
              <w:t>A6</w:t>
            </w:r>
          </w:p>
        </w:tc>
      </w:tr>
      <w:tr w:rsidR="005D40A9" w14:paraId="5D8E2F63" w14:textId="77777777" w:rsidTr="009F5ABF">
        <w:tc>
          <w:tcPr>
            <w:tcW w:w="1359" w:type="dxa"/>
            <w:vMerge/>
          </w:tcPr>
          <w:p w14:paraId="0A1610B1" w14:textId="77777777" w:rsidR="005D40A9" w:rsidRPr="00A066B6" w:rsidRDefault="005D40A9" w:rsidP="009F5ABF">
            <w:pPr>
              <w:pStyle w:val="TAC"/>
            </w:pPr>
          </w:p>
        </w:tc>
        <w:tc>
          <w:tcPr>
            <w:tcW w:w="2322" w:type="dxa"/>
            <w:vMerge/>
          </w:tcPr>
          <w:p w14:paraId="0B8B12C5" w14:textId="77777777" w:rsidR="005D40A9" w:rsidRPr="00A066B6" w:rsidRDefault="005D40A9" w:rsidP="009F5ABF">
            <w:pPr>
              <w:pStyle w:val="TAC"/>
            </w:pPr>
          </w:p>
        </w:tc>
        <w:tc>
          <w:tcPr>
            <w:tcW w:w="1926" w:type="dxa"/>
          </w:tcPr>
          <w:p w14:paraId="715BD971" w14:textId="77777777" w:rsidR="005D40A9" w:rsidRPr="00A066B6" w:rsidRDefault="005D40A9" w:rsidP="009F5ABF">
            <w:pPr>
              <w:pStyle w:val="TAC"/>
            </w:pPr>
            <w:r>
              <w:t>&gt; 3.6</w:t>
            </w:r>
          </w:p>
        </w:tc>
        <w:tc>
          <w:tcPr>
            <w:tcW w:w="1926" w:type="dxa"/>
          </w:tcPr>
          <w:p w14:paraId="6BB1C7FF" w14:textId="77777777" w:rsidR="005D40A9" w:rsidRDefault="005D40A9" w:rsidP="009F5ABF">
            <w:pPr>
              <w:pStyle w:val="TAC"/>
            </w:pPr>
            <w:r>
              <w:t>&gt;= 4.32</w:t>
            </w:r>
          </w:p>
        </w:tc>
        <w:tc>
          <w:tcPr>
            <w:tcW w:w="1927" w:type="dxa"/>
          </w:tcPr>
          <w:p w14:paraId="1E527CE5" w14:textId="77777777" w:rsidR="005D40A9" w:rsidRDefault="005D40A9" w:rsidP="009F5ABF">
            <w:pPr>
              <w:pStyle w:val="TAC"/>
            </w:pPr>
            <w:r>
              <w:t>A2</w:t>
            </w:r>
          </w:p>
        </w:tc>
      </w:tr>
    </w:tbl>
    <w:p w14:paraId="32BCCCC5" w14:textId="77777777" w:rsidR="005D40A9" w:rsidRDefault="005D40A9" w:rsidP="005D40A9"/>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B39E8" w14:paraId="22F12E0D" w14:textId="77777777" w:rsidTr="0099460D">
        <w:tc>
          <w:tcPr>
            <w:tcW w:w="1319" w:type="dxa"/>
            <w:tcBorders>
              <w:bottom w:val="nil"/>
            </w:tcBorders>
          </w:tcPr>
          <w:p w14:paraId="3041B803" w14:textId="77777777" w:rsidR="00FB39E8" w:rsidRDefault="00FB39E8" w:rsidP="00FB39E8">
            <w:pPr>
              <w:pStyle w:val="TAC"/>
            </w:pPr>
            <w:r>
              <w:t>DFT-s-OFDM</w:t>
            </w:r>
          </w:p>
        </w:tc>
        <w:tc>
          <w:tcPr>
            <w:tcW w:w="1541" w:type="dxa"/>
          </w:tcPr>
          <w:p w14:paraId="643D120C" w14:textId="77777777" w:rsidR="00FB39E8" w:rsidRDefault="00FB39E8" w:rsidP="00FB39E8">
            <w:pPr>
              <w:pStyle w:val="TAC"/>
            </w:pPr>
            <w:r>
              <w:t>Pi/2 BPSK</w:t>
            </w:r>
          </w:p>
        </w:tc>
        <w:tc>
          <w:tcPr>
            <w:tcW w:w="1177" w:type="dxa"/>
          </w:tcPr>
          <w:p w14:paraId="15EA30BA" w14:textId="6750C904" w:rsidR="00FB39E8" w:rsidRDefault="00FB39E8" w:rsidP="00FB39E8">
            <w:pPr>
              <w:pStyle w:val="TAC"/>
            </w:pPr>
            <w:r>
              <w:t>2.5</w:t>
            </w:r>
          </w:p>
        </w:tc>
        <w:tc>
          <w:tcPr>
            <w:tcW w:w="1177" w:type="dxa"/>
          </w:tcPr>
          <w:p w14:paraId="545C054B" w14:textId="2BD65944" w:rsidR="00FB39E8" w:rsidRDefault="00FB39E8" w:rsidP="00FB39E8">
            <w:pPr>
              <w:pStyle w:val="TAC"/>
            </w:pPr>
            <w:r>
              <w:t>3.0</w:t>
            </w:r>
          </w:p>
        </w:tc>
        <w:tc>
          <w:tcPr>
            <w:tcW w:w="1177" w:type="dxa"/>
          </w:tcPr>
          <w:p w14:paraId="6943F126" w14:textId="7061C4A4" w:rsidR="00FB39E8" w:rsidRDefault="00FB39E8" w:rsidP="00FB39E8">
            <w:pPr>
              <w:pStyle w:val="TAC"/>
            </w:pPr>
            <w:r>
              <w:t>1.0</w:t>
            </w:r>
          </w:p>
        </w:tc>
        <w:tc>
          <w:tcPr>
            <w:tcW w:w="1080" w:type="dxa"/>
          </w:tcPr>
          <w:p w14:paraId="6E873603" w14:textId="2DAAA86A" w:rsidR="00FB39E8" w:rsidRDefault="00FB39E8" w:rsidP="00FB39E8">
            <w:pPr>
              <w:pStyle w:val="TAC"/>
            </w:pPr>
            <w:r>
              <w:t>4.0</w:t>
            </w:r>
          </w:p>
        </w:tc>
        <w:tc>
          <w:tcPr>
            <w:tcW w:w="1080" w:type="dxa"/>
          </w:tcPr>
          <w:p w14:paraId="543010EB" w14:textId="66258248" w:rsidR="00FB39E8" w:rsidRDefault="00FB39E8" w:rsidP="00FB39E8">
            <w:pPr>
              <w:pStyle w:val="TAC"/>
            </w:pPr>
            <w:r>
              <w:t>6.5</w:t>
            </w:r>
          </w:p>
        </w:tc>
        <w:tc>
          <w:tcPr>
            <w:tcW w:w="1080" w:type="dxa"/>
          </w:tcPr>
          <w:p w14:paraId="5305DCB7" w14:textId="5BEBDD51" w:rsidR="00FB39E8" w:rsidRDefault="00FB39E8" w:rsidP="00FB39E8">
            <w:pPr>
              <w:pStyle w:val="TAC"/>
            </w:pPr>
            <w:r>
              <w:t>1.5</w:t>
            </w:r>
          </w:p>
        </w:tc>
      </w:tr>
      <w:tr w:rsidR="00FB39E8" w14:paraId="69405285" w14:textId="77777777" w:rsidTr="0099460D">
        <w:tc>
          <w:tcPr>
            <w:tcW w:w="1319" w:type="dxa"/>
            <w:tcBorders>
              <w:top w:val="nil"/>
              <w:bottom w:val="nil"/>
            </w:tcBorders>
          </w:tcPr>
          <w:p w14:paraId="19806CD6" w14:textId="77777777" w:rsidR="00FB39E8" w:rsidRDefault="00FB39E8" w:rsidP="00FB39E8">
            <w:pPr>
              <w:pStyle w:val="TAC"/>
            </w:pPr>
          </w:p>
        </w:tc>
        <w:tc>
          <w:tcPr>
            <w:tcW w:w="1541" w:type="dxa"/>
          </w:tcPr>
          <w:p w14:paraId="6EDC057C" w14:textId="77777777" w:rsidR="00FB39E8" w:rsidRDefault="00FB39E8" w:rsidP="00FB39E8">
            <w:pPr>
              <w:pStyle w:val="TAC"/>
            </w:pPr>
            <w:r>
              <w:t>QPSK</w:t>
            </w:r>
          </w:p>
        </w:tc>
        <w:tc>
          <w:tcPr>
            <w:tcW w:w="1177" w:type="dxa"/>
          </w:tcPr>
          <w:p w14:paraId="09CB6BA6" w14:textId="5EB2BB17" w:rsidR="00FB39E8" w:rsidRDefault="00FB39E8" w:rsidP="00FB39E8">
            <w:pPr>
              <w:pStyle w:val="TAC"/>
            </w:pPr>
            <w:r>
              <w:t>2.5</w:t>
            </w:r>
          </w:p>
        </w:tc>
        <w:tc>
          <w:tcPr>
            <w:tcW w:w="1177" w:type="dxa"/>
          </w:tcPr>
          <w:p w14:paraId="5BED6DAF" w14:textId="32DEE579" w:rsidR="00FB39E8" w:rsidRDefault="00FB39E8" w:rsidP="00FB39E8">
            <w:pPr>
              <w:pStyle w:val="TAC"/>
            </w:pPr>
            <w:r>
              <w:t>4.0</w:t>
            </w:r>
          </w:p>
        </w:tc>
        <w:tc>
          <w:tcPr>
            <w:tcW w:w="1177" w:type="dxa"/>
          </w:tcPr>
          <w:p w14:paraId="3E95BD1F" w14:textId="67519BD8" w:rsidR="00FB39E8" w:rsidRDefault="00FB39E8" w:rsidP="00FB39E8">
            <w:pPr>
              <w:pStyle w:val="TAC"/>
            </w:pPr>
            <w:r>
              <w:t>2.5</w:t>
            </w:r>
          </w:p>
        </w:tc>
        <w:tc>
          <w:tcPr>
            <w:tcW w:w="1080" w:type="dxa"/>
          </w:tcPr>
          <w:p w14:paraId="11853358" w14:textId="360F7F96" w:rsidR="00FB39E8" w:rsidRDefault="00FB39E8" w:rsidP="00FB39E8">
            <w:pPr>
              <w:pStyle w:val="TAC"/>
            </w:pPr>
            <w:r>
              <w:t>6.0</w:t>
            </w:r>
          </w:p>
        </w:tc>
        <w:tc>
          <w:tcPr>
            <w:tcW w:w="1080" w:type="dxa"/>
          </w:tcPr>
          <w:p w14:paraId="3E0F6BB8" w14:textId="56C2872A" w:rsidR="00FB39E8" w:rsidRDefault="00FB39E8" w:rsidP="00FB39E8">
            <w:pPr>
              <w:pStyle w:val="TAC"/>
            </w:pPr>
            <w:r>
              <w:t>7.0</w:t>
            </w:r>
          </w:p>
        </w:tc>
        <w:tc>
          <w:tcPr>
            <w:tcW w:w="1080" w:type="dxa"/>
          </w:tcPr>
          <w:p w14:paraId="70A446E2" w14:textId="414B39D4" w:rsidR="00FB39E8" w:rsidRDefault="00FB39E8" w:rsidP="00FB39E8">
            <w:pPr>
              <w:pStyle w:val="TAC"/>
            </w:pPr>
            <w:r>
              <w:t>2.0</w:t>
            </w:r>
          </w:p>
        </w:tc>
      </w:tr>
      <w:tr w:rsidR="00FB39E8" w14:paraId="70ABDDAF" w14:textId="77777777" w:rsidTr="0099460D">
        <w:tc>
          <w:tcPr>
            <w:tcW w:w="1319" w:type="dxa"/>
            <w:tcBorders>
              <w:top w:val="nil"/>
              <w:bottom w:val="nil"/>
            </w:tcBorders>
          </w:tcPr>
          <w:p w14:paraId="63AAB36C" w14:textId="77777777" w:rsidR="00FB39E8" w:rsidRDefault="00FB39E8" w:rsidP="00FB39E8">
            <w:pPr>
              <w:pStyle w:val="TAC"/>
            </w:pPr>
          </w:p>
        </w:tc>
        <w:tc>
          <w:tcPr>
            <w:tcW w:w="1541" w:type="dxa"/>
          </w:tcPr>
          <w:p w14:paraId="26B220C9" w14:textId="77777777" w:rsidR="00FB39E8" w:rsidRDefault="00FB39E8" w:rsidP="00FB39E8">
            <w:pPr>
              <w:pStyle w:val="TAC"/>
            </w:pPr>
            <w:r>
              <w:t>16QAM</w:t>
            </w:r>
          </w:p>
        </w:tc>
        <w:tc>
          <w:tcPr>
            <w:tcW w:w="1177" w:type="dxa"/>
          </w:tcPr>
          <w:p w14:paraId="1AA07DBD" w14:textId="1F214638" w:rsidR="00FB39E8" w:rsidRDefault="00FB39E8" w:rsidP="00FB39E8">
            <w:pPr>
              <w:pStyle w:val="TAC"/>
            </w:pPr>
            <w:r>
              <w:t>3.0</w:t>
            </w:r>
          </w:p>
        </w:tc>
        <w:tc>
          <w:tcPr>
            <w:tcW w:w="1177" w:type="dxa"/>
          </w:tcPr>
          <w:p w14:paraId="1A04706A" w14:textId="28677584" w:rsidR="00FB39E8" w:rsidRDefault="00FB39E8" w:rsidP="00FB39E8">
            <w:pPr>
              <w:pStyle w:val="TAC"/>
            </w:pPr>
            <w:r>
              <w:t>4.5</w:t>
            </w:r>
          </w:p>
        </w:tc>
        <w:tc>
          <w:tcPr>
            <w:tcW w:w="1177" w:type="dxa"/>
          </w:tcPr>
          <w:p w14:paraId="37594130" w14:textId="278B0FF4" w:rsidR="00FB39E8" w:rsidRDefault="00FB39E8" w:rsidP="00FB39E8">
            <w:pPr>
              <w:pStyle w:val="TAC"/>
            </w:pPr>
            <w:r>
              <w:t>3.0</w:t>
            </w:r>
          </w:p>
        </w:tc>
        <w:tc>
          <w:tcPr>
            <w:tcW w:w="1080" w:type="dxa"/>
          </w:tcPr>
          <w:p w14:paraId="7626AE7E" w14:textId="2F1719EA" w:rsidR="00FB39E8" w:rsidRDefault="00FB39E8" w:rsidP="00FB39E8">
            <w:pPr>
              <w:pStyle w:val="TAC"/>
            </w:pPr>
            <w:r>
              <w:t>6.5</w:t>
            </w:r>
          </w:p>
        </w:tc>
        <w:tc>
          <w:tcPr>
            <w:tcW w:w="1080" w:type="dxa"/>
          </w:tcPr>
          <w:p w14:paraId="450112BB" w14:textId="5522888A" w:rsidR="00FB39E8" w:rsidRDefault="00FB39E8" w:rsidP="00FB39E8">
            <w:pPr>
              <w:pStyle w:val="TAC"/>
            </w:pPr>
            <w:r>
              <w:t>7.5</w:t>
            </w:r>
          </w:p>
        </w:tc>
        <w:tc>
          <w:tcPr>
            <w:tcW w:w="1080" w:type="dxa"/>
          </w:tcPr>
          <w:p w14:paraId="55386C9E" w14:textId="0F2981D5" w:rsidR="00FB39E8" w:rsidRDefault="00FB39E8" w:rsidP="00FB39E8">
            <w:pPr>
              <w:pStyle w:val="TAC"/>
            </w:pPr>
            <w:r>
              <w:t>2.5</w:t>
            </w:r>
          </w:p>
        </w:tc>
      </w:tr>
      <w:tr w:rsidR="00FB39E8" w14:paraId="516C8234" w14:textId="77777777" w:rsidTr="0099460D">
        <w:tc>
          <w:tcPr>
            <w:tcW w:w="1319" w:type="dxa"/>
            <w:tcBorders>
              <w:top w:val="nil"/>
              <w:bottom w:val="nil"/>
            </w:tcBorders>
          </w:tcPr>
          <w:p w14:paraId="0C647F2F" w14:textId="77777777" w:rsidR="00FB39E8" w:rsidRDefault="00FB39E8" w:rsidP="00FB39E8">
            <w:pPr>
              <w:pStyle w:val="TAC"/>
            </w:pPr>
          </w:p>
        </w:tc>
        <w:tc>
          <w:tcPr>
            <w:tcW w:w="1541" w:type="dxa"/>
          </w:tcPr>
          <w:p w14:paraId="066FE440" w14:textId="77777777" w:rsidR="00FB39E8" w:rsidRDefault="00FB39E8" w:rsidP="00FB39E8">
            <w:pPr>
              <w:pStyle w:val="TAC"/>
            </w:pPr>
            <w:r>
              <w:t>64QAM</w:t>
            </w:r>
          </w:p>
        </w:tc>
        <w:tc>
          <w:tcPr>
            <w:tcW w:w="1177" w:type="dxa"/>
          </w:tcPr>
          <w:p w14:paraId="0D942B3E" w14:textId="3D22F76A" w:rsidR="00FB39E8" w:rsidRDefault="00FB39E8" w:rsidP="00FB39E8">
            <w:pPr>
              <w:pStyle w:val="TAC"/>
            </w:pPr>
            <w:r>
              <w:t>3.5</w:t>
            </w:r>
          </w:p>
        </w:tc>
        <w:tc>
          <w:tcPr>
            <w:tcW w:w="1177" w:type="dxa"/>
          </w:tcPr>
          <w:p w14:paraId="084BA1A6" w14:textId="249990F6" w:rsidR="00FB39E8" w:rsidRDefault="00FB39E8" w:rsidP="00FB39E8">
            <w:pPr>
              <w:pStyle w:val="TAC"/>
            </w:pPr>
            <w:r>
              <w:t>5</w:t>
            </w:r>
          </w:p>
        </w:tc>
        <w:tc>
          <w:tcPr>
            <w:tcW w:w="1177" w:type="dxa"/>
          </w:tcPr>
          <w:p w14:paraId="588512A7" w14:textId="32B47023" w:rsidR="00FB39E8" w:rsidRDefault="00FB39E8" w:rsidP="00FB39E8">
            <w:pPr>
              <w:pStyle w:val="TAC"/>
            </w:pPr>
            <w:r>
              <w:t>3.5</w:t>
            </w:r>
          </w:p>
        </w:tc>
        <w:tc>
          <w:tcPr>
            <w:tcW w:w="1080" w:type="dxa"/>
          </w:tcPr>
          <w:p w14:paraId="04297719" w14:textId="30DACD99" w:rsidR="00FB39E8" w:rsidRDefault="00FB39E8" w:rsidP="00FB39E8">
            <w:pPr>
              <w:pStyle w:val="TAC"/>
            </w:pPr>
            <w:r>
              <w:t>7</w:t>
            </w:r>
          </w:p>
        </w:tc>
        <w:tc>
          <w:tcPr>
            <w:tcW w:w="1080" w:type="dxa"/>
          </w:tcPr>
          <w:p w14:paraId="45CAB92C" w14:textId="7BF248C8" w:rsidR="00FB39E8" w:rsidRDefault="00FB39E8" w:rsidP="00FB39E8">
            <w:pPr>
              <w:pStyle w:val="TAC"/>
            </w:pPr>
            <w:r>
              <w:t>8</w:t>
            </w:r>
          </w:p>
        </w:tc>
        <w:tc>
          <w:tcPr>
            <w:tcW w:w="1080" w:type="dxa"/>
          </w:tcPr>
          <w:p w14:paraId="0D2EA494" w14:textId="25341832" w:rsidR="00FB39E8" w:rsidRDefault="00FB39E8" w:rsidP="00FB39E8">
            <w:pPr>
              <w:pStyle w:val="TAC"/>
            </w:pPr>
            <w:r>
              <w:t>3</w:t>
            </w:r>
          </w:p>
        </w:tc>
      </w:tr>
      <w:tr w:rsidR="00FB39E8" w14:paraId="0C7A2AF3" w14:textId="77777777" w:rsidTr="0099460D">
        <w:tc>
          <w:tcPr>
            <w:tcW w:w="1319" w:type="dxa"/>
            <w:tcBorders>
              <w:bottom w:val="nil"/>
            </w:tcBorders>
          </w:tcPr>
          <w:p w14:paraId="21EC6155" w14:textId="77777777" w:rsidR="00FB39E8" w:rsidRDefault="00FB39E8" w:rsidP="00FB39E8">
            <w:pPr>
              <w:pStyle w:val="TAC"/>
            </w:pPr>
            <w:r>
              <w:t>CP-OFDM</w:t>
            </w:r>
          </w:p>
        </w:tc>
        <w:tc>
          <w:tcPr>
            <w:tcW w:w="1541" w:type="dxa"/>
          </w:tcPr>
          <w:p w14:paraId="045EB334" w14:textId="77777777" w:rsidR="00FB39E8" w:rsidRDefault="00FB39E8" w:rsidP="00FB39E8">
            <w:pPr>
              <w:pStyle w:val="TAC"/>
            </w:pPr>
            <w:r>
              <w:t>QPSK</w:t>
            </w:r>
          </w:p>
        </w:tc>
        <w:tc>
          <w:tcPr>
            <w:tcW w:w="1177" w:type="dxa"/>
          </w:tcPr>
          <w:p w14:paraId="400D83A5" w14:textId="04CD4557" w:rsidR="00FB39E8" w:rsidRDefault="00FB39E8" w:rsidP="00FB39E8">
            <w:pPr>
              <w:pStyle w:val="TAC"/>
            </w:pPr>
            <w:r>
              <w:t>3.5</w:t>
            </w:r>
          </w:p>
        </w:tc>
        <w:tc>
          <w:tcPr>
            <w:tcW w:w="1177" w:type="dxa"/>
          </w:tcPr>
          <w:p w14:paraId="61801BCB" w14:textId="1109D383" w:rsidR="00FB39E8" w:rsidRDefault="00FB39E8" w:rsidP="00FB39E8">
            <w:pPr>
              <w:pStyle w:val="TAC"/>
            </w:pPr>
            <w:r>
              <w:t>6.0</w:t>
            </w:r>
          </w:p>
        </w:tc>
        <w:tc>
          <w:tcPr>
            <w:tcW w:w="1177" w:type="dxa"/>
          </w:tcPr>
          <w:p w14:paraId="0AB72632" w14:textId="51BEA047" w:rsidR="00FB39E8" w:rsidRDefault="00FB39E8" w:rsidP="00FB39E8">
            <w:pPr>
              <w:pStyle w:val="TAC"/>
            </w:pPr>
            <w:r>
              <w:t>4.0</w:t>
            </w:r>
          </w:p>
        </w:tc>
        <w:tc>
          <w:tcPr>
            <w:tcW w:w="1080" w:type="dxa"/>
          </w:tcPr>
          <w:p w14:paraId="2F4111C6" w14:textId="3A409EF0" w:rsidR="00FB39E8" w:rsidRDefault="00FB39E8" w:rsidP="00FB39E8">
            <w:pPr>
              <w:pStyle w:val="TAC"/>
            </w:pPr>
            <w:r>
              <w:t>8.0</w:t>
            </w:r>
          </w:p>
        </w:tc>
        <w:tc>
          <w:tcPr>
            <w:tcW w:w="1080" w:type="dxa"/>
          </w:tcPr>
          <w:p w14:paraId="6E53A8F3" w14:textId="0D4623D3" w:rsidR="00FB39E8" w:rsidRDefault="00FB39E8" w:rsidP="00FB39E8">
            <w:pPr>
              <w:pStyle w:val="TAC"/>
            </w:pPr>
            <w:r>
              <w:t>10.0</w:t>
            </w:r>
          </w:p>
        </w:tc>
        <w:tc>
          <w:tcPr>
            <w:tcW w:w="1080" w:type="dxa"/>
          </w:tcPr>
          <w:p w14:paraId="1A85722F" w14:textId="5E15161C" w:rsidR="00FB39E8" w:rsidRDefault="00FB39E8" w:rsidP="00FB39E8">
            <w:pPr>
              <w:pStyle w:val="TAC"/>
            </w:pPr>
            <w:r>
              <w:t>4.0</w:t>
            </w:r>
          </w:p>
        </w:tc>
      </w:tr>
      <w:tr w:rsidR="00FB39E8" w14:paraId="5CC41FFA" w14:textId="77777777" w:rsidTr="002B6E1C">
        <w:tc>
          <w:tcPr>
            <w:tcW w:w="1319" w:type="dxa"/>
            <w:tcBorders>
              <w:top w:val="nil"/>
              <w:bottom w:val="nil"/>
            </w:tcBorders>
          </w:tcPr>
          <w:p w14:paraId="45CE76C2" w14:textId="77777777" w:rsidR="00FB39E8" w:rsidRDefault="00FB39E8" w:rsidP="00FB39E8">
            <w:pPr>
              <w:pStyle w:val="TAC"/>
            </w:pPr>
          </w:p>
        </w:tc>
        <w:tc>
          <w:tcPr>
            <w:tcW w:w="1541" w:type="dxa"/>
          </w:tcPr>
          <w:p w14:paraId="1CAEB916" w14:textId="77777777" w:rsidR="00FB39E8" w:rsidRDefault="00FB39E8" w:rsidP="00FB39E8">
            <w:pPr>
              <w:pStyle w:val="TAC"/>
            </w:pPr>
            <w:r>
              <w:t>16QAM</w:t>
            </w:r>
          </w:p>
        </w:tc>
        <w:tc>
          <w:tcPr>
            <w:tcW w:w="1177" w:type="dxa"/>
          </w:tcPr>
          <w:p w14:paraId="75FF34D7" w14:textId="52BE9C28" w:rsidR="00FB39E8" w:rsidRDefault="00FB39E8" w:rsidP="00FB39E8">
            <w:pPr>
              <w:pStyle w:val="TAC"/>
            </w:pPr>
            <w:r>
              <w:t>3.5</w:t>
            </w:r>
          </w:p>
        </w:tc>
        <w:tc>
          <w:tcPr>
            <w:tcW w:w="1177" w:type="dxa"/>
          </w:tcPr>
          <w:p w14:paraId="5A9B109E" w14:textId="52E07649" w:rsidR="00FB39E8" w:rsidRDefault="00FB39E8" w:rsidP="00FB39E8">
            <w:pPr>
              <w:pStyle w:val="TAC"/>
            </w:pPr>
            <w:r>
              <w:t>6.0</w:t>
            </w:r>
          </w:p>
        </w:tc>
        <w:tc>
          <w:tcPr>
            <w:tcW w:w="1177" w:type="dxa"/>
          </w:tcPr>
          <w:p w14:paraId="09D968A0" w14:textId="4EB69BDA" w:rsidR="00FB39E8" w:rsidRDefault="00FB39E8" w:rsidP="00FB39E8">
            <w:pPr>
              <w:pStyle w:val="TAC"/>
            </w:pPr>
            <w:r>
              <w:t>4.0</w:t>
            </w:r>
          </w:p>
        </w:tc>
        <w:tc>
          <w:tcPr>
            <w:tcW w:w="1080" w:type="dxa"/>
          </w:tcPr>
          <w:p w14:paraId="748F72D3" w14:textId="7EFBF0C0" w:rsidR="00FB39E8" w:rsidRDefault="00FB39E8" w:rsidP="00FB39E8">
            <w:pPr>
              <w:pStyle w:val="TAC"/>
            </w:pPr>
            <w:r>
              <w:t>8.0</w:t>
            </w:r>
          </w:p>
        </w:tc>
        <w:tc>
          <w:tcPr>
            <w:tcW w:w="1080" w:type="dxa"/>
          </w:tcPr>
          <w:p w14:paraId="3E350B67" w14:textId="6DB00502" w:rsidR="00FB39E8" w:rsidRDefault="00FB39E8" w:rsidP="00FB39E8">
            <w:pPr>
              <w:pStyle w:val="TAC"/>
            </w:pPr>
            <w:r>
              <w:t>10.0</w:t>
            </w:r>
          </w:p>
        </w:tc>
        <w:tc>
          <w:tcPr>
            <w:tcW w:w="1080" w:type="dxa"/>
          </w:tcPr>
          <w:p w14:paraId="140346E9" w14:textId="36C49EB0" w:rsidR="00FB39E8" w:rsidRDefault="00FB39E8" w:rsidP="00FB39E8">
            <w:pPr>
              <w:pStyle w:val="TAC"/>
            </w:pPr>
            <w:r>
              <w:t>4.0</w:t>
            </w:r>
          </w:p>
        </w:tc>
      </w:tr>
      <w:tr w:rsidR="00FB39E8" w14:paraId="7952B1F9" w14:textId="77777777" w:rsidTr="002B6E1C">
        <w:tc>
          <w:tcPr>
            <w:tcW w:w="1319" w:type="dxa"/>
            <w:tcBorders>
              <w:top w:val="nil"/>
              <w:bottom w:val="single" w:sz="4" w:space="0" w:color="auto"/>
            </w:tcBorders>
          </w:tcPr>
          <w:p w14:paraId="6B0B90A9" w14:textId="77777777" w:rsidR="00FB39E8" w:rsidRDefault="00FB39E8" w:rsidP="00FB39E8">
            <w:pPr>
              <w:pStyle w:val="TAC"/>
            </w:pPr>
          </w:p>
        </w:tc>
        <w:tc>
          <w:tcPr>
            <w:tcW w:w="1541" w:type="dxa"/>
          </w:tcPr>
          <w:p w14:paraId="35B9913E" w14:textId="77777777" w:rsidR="00FB39E8" w:rsidRDefault="00FB39E8" w:rsidP="00FB39E8">
            <w:pPr>
              <w:pStyle w:val="TAC"/>
            </w:pPr>
            <w:r>
              <w:t>64QAM</w:t>
            </w:r>
          </w:p>
        </w:tc>
        <w:tc>
          <w:tcPr>
            <w:tcW w:w="1177" w:type="dxa"/>
          </w:tcPr>
          <w:p w14:paraId="2B05B617" w14:textId="552B8F5F" w:rsidR="00FB39E8" w:rsidRDefault="00FB39E8" w:rsidP="00FB39E8">
            <w:pPr>
              <w:pStyle w:val="TAC"/>
            </w:pPr>
            <w:r>
              <w:t>3.5</w:t>
            </w:r>
          </w:p>
        </w:tc>
        <w:tc>
          <w:tcPr>
            <w:tcW w:w="1177" w:type="dxa"/>
          </w:tcPr>
          <w:p w14:paraId="15275D89" w14:textId="31D0754F" w:rsidR="00FB39E8" w:rsidRDefault="00FB39E8" w:rsidP="00FB39E8">
            <w:pPr>
              <w:pStyle w:val="TAC"/>
            </w:pPr>
            <w:r>
              <w:t>6.0</w:t>
            </w:r>
          </w:p>
        </w:tc>
        <w:tc>
          <w:tcPr>
            <w:tcW w:w="1177" w:type="dxa"/>
          </w:tcPr>
          <w:p w14:paraId="223C07B2" w14:textId="68F91E51" w:rsidR="00FB39E8" w:rsidRDefault="00FB39E8" w:rsidP="00FB39E8">
            <w:pPr>
              <w:pStyle w:val="TAC"/>
            </w:pPr>
            <w:r>
              <w:t>4.0</w:t>
            </w:r>
          </w:p>
        </w:tc>
        <w:tc>
          <w:tcPr>
            <w:tcW w:w="1080" w:type="dxa"/>
          </w:tcPr>
          <w:p w14:paraId="73FFF09B" w14:textId="65E9C629" w:rsidR="00FB39E8" w:rsidRDefault="00FB39E8" w:rsidP="00FB39E8">
            <w:pPr>
              <w:pStyle w:val="TAC"/>
            </w:pPr>
            <w:r>
              <w:t>8.0</w:t>
            </w:r>
          </w:p>
        </w:tc>
        <w:tc>
          <w:tcPr>
            <w:tcW w:w="1080" w:type="dxa"/>
          </w:tcPr>
          <w:p w14:paraId="3CBE6C4F" w14:textId="1B12DC3A" w:rsidR="00FB39E8" w:rsidRDefault="00FB39E8" w:rsidP="00FB39E8">
            <w:pPr>
              <w:pStyle w:val="TAC"/>
            </w:pPr>
            <w:r>
              <w:t>10.0</w:t>
            </w:r>
          </w:p>
        </w:tc>
        <w:tc>
          <w:tcPr>
            <w:tcW w:w="1080" w:type="dxa"/>
          </w:tcPr>
          <w:p w14:paraId="704DF23B" w14:textId="7297C9E8" w:rsidR="00FB39E8" w:rsidRDefault="00FB39E8" w:rsidP="00FB39E8">
            <w:pPr>
              <w:pStyle w:val="TAC"/>
            </w:pPr>
            <w:r>
              <w:t>4.0</w:t>
            </w:r>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133"/>
                    <a:stretch>
                      <a:fillRect/>
                    </a:stretch>
                  </pic:blipFill>
                  <pic:spPr>
                    <a:xfrm>
                      <a:off x="0" y="0"/>
                      <a:ext cx="3734329" cy="1611329"/>
                    </a:xfrm>
                    <a:prstGeom prst="rect">
                      <a:avLst/>
                    </a:prstGeom>
                  </pic:spPr>
                </pic:pic>
              </a:graphicData>
            </a:graphic>
          </wp:inline>
        </w:drawing>
      </w:r>
    </w:p>
    <w:p w14:paraId="7FCB07A7" w14:textId="3DE69F80" w:rsidR="00F54898" w:rsidRDefault="00F54898" w:rsidP="00F54898">
      <w:pPr>
        <w:pStyle w:val="TF"/>
      </w:pPr>
      <w:r w:rsidRPr="0042472F">
        <w:t xml:space="preserve">Figure </w:t>
      </w:r>
      <w:r>
        <w:t>6.2.1.3a</w:t>
      </w:r>
      <w:r w:rsidRPr="0042472F">
        <w:t>-</w:t>
      </w:r>
      <w:r>
        <w:t>4</w:t>
      </w:r>
      <w:r w:rsidRPr="0042472F">
        <w:t xml:space="preserve">: </w:t>
      </w:r>
      <w:r w:rsidR="00F935CA">
        <w:t>A-MPR regions for NS_04N and NS_11N (5MHz channels)</w:t>
      </w:r>
      <w:r w:rsidR="00F935CA" w:rsidRPr="0042472F">
        <w:t>.</w:t>
      </w:r>
    </w:p>
    <w:tbl>
      <w:tblPr>
        <w:tblStyle w:val="TableGrid"/>
        <w:tblW w:w="0" w:type="auto"/>
        <w:tblLook w:val="04A0" w:firstRow="1" w:lastRow="0" w:firstColumn="1" w:lastColumn="0" w:noHBand="0" w:noVBand="1"/>
      </w:tblPr>
      <w:tblGrid>
        <w:gridCol w:w="1359"/>
        <w:gridCol w:w="2322"/>
        <w:gridCol w:w="1926"/>
        <w:gridCol w:w="1926"/>
        <w:gridCol w:w="1927"/>
      </w:tblGrid>
      <w:tr w:rsidR="00F06281" w14:paraId="20BABBB7" w14:textId="77777777" w:rsidTr="009F5ABF">
        <w:tc>
          <w:tcPr>
            <w:tcW w:w="1359" w:type="dxa"/>
          </w:tcPr>
          <w:p w14:paraId="729F33A2" w14:textId="77777777" w:rsidR="00F06281" w:rsidRPr="00A066B6" w:rsidRDefault="00F06281" w:rsidP="009F5ABF">
            <w:pPr>
              <w:pStyle w:val="TAH"/>
            </w:pPr>
            <w:r w:rsidRPr="00A066B6">
              <w:t>Channel BW</w:t>
            </w:r>
          </w:p>
        </w:tc>
        <w:tc>
          <w:tcPr>
            <w:tcW w:w="2322" w:type="dxa"/>
          </w:tcPr>
          <w:p w14:paraId="608CD399" w14:textId="77777777" w:rsidR="00F06281" w:rsidRPr="00A066B6" w:rsidRDefault="00F06281" w:rsidP="009F5ABF">
            <w:pPr>
              <w:pStyle w:val="TAH"/>
            </w:pPr>
            <w:r w:rsidRPr="00A066B6">
              <w:t xml:space="preserve">Carrier </w:t>
            </w:r>
            <w:r>
              <w:t>Centre</w:t>
            </w:r>
            <w:r w:rsidRPr="00A066B6">
              <w:t xml:space="preserve"> Frequency</w:t>
            </w:r>
          </w:p>
        </w:tc>
        <w:tc>
          <w:tcPr>
            <w:tcW w:w="1926" w:type="dxa"/>
          </w:tcPr>
          <w:p w14:paraId="159E7744" w14:textId="77777777" w:rsidR="00F06281" w:rsidRPr="00A066B6" w:rsidRDefault="00F06281" w:rsidP="009F5ABF">
            <w:pPr>
              <w:pStyle w:val="TAH"/>
            </w:pPr>
            <w:r w:rsidRPr="00A066B6">
              <w:t>RB_start*12*SCS (MHz)</w:t>
            </w:r>
          </w:p>
        </w:tc>
        <w:tc>
          <w:tcPr>
            <w:tcW w:w="1926" w:type="dxa"/>
          </w:tcPr>
          <w:p w14:paraId="7B5227A4" w14:textId="77777777" w:rsidR="00F06281" w:rsidRPr="00A066B6" w:rsidRDefault="00F06281" w:rsidP="009F5ABF">
            <w:pPr>
              <w:pStyle w:val="TAH"/>
            </w:pPr>
            <w:r w:rsidRPr="00A066B6">
              <w:t>LCRB*12*SCS (MHz)</w:t>
            </w:r>
          </w:p>
        </w:tc>
        <w:tc>
          <w:tcPr>
            <w:tcW w:w="1927" w:type="dxa"/>
          </w:tcPr>
          <w:p w14:paraId="19C7CAC6" w14:textId="77777777" w:rsidR="00F06281" w:rsidRPr="00A066B6" w:rsidRDefault="00F06281" w:rsidP="009F5ABF">
            <w:pPr>
              <w:pStyle w:val="TAH"/>
            </w:pPr>
            <w:r w:rsidRPr="00A066B6">
              <w:t>A-MPR</w:t>
            </w:r>
          </w:p>
        </w:tc>
      </w:tr>
      <w:tr w:rsidR="00F06281" w14:paraId="6DCC9BCF" w14:textId="77777777" w:rsidTr="009F5ABF">
        <w:tc>
          <w:tcPr>
            <w:tcW w:w="1359" w:type="dxa"/>
          </w:tcPr>
          <w:p w14:paraId="36C00E48" w14:textId="77777777" w:rsidR="00F06281" w:rsidRPr="00325712" w:rsidRDefault="00F06281" w:rsidP="009F5ABF">
            <w:pPr>
              <w:pStyle w:val="TAC"/>
            </w:pPr>
            <w:r w:rsidRPr="00325712">
              <w:t>3MHz</w:t>
            </w:r>
          </w:p>
        </w:tc>
        <w:tc>
          <w:tcPr>
            <w:tcW w:w="2322" w:type="dxa"/>
          </w:tcPr>
          <w:p w14:paraId="00F0BFD8" w14:textId="77777777" w:rsidR="00F06281" w:rsidRPr="00325712" w:rsidRDefault="00F06281" w:rsidP="009F5ABF">
            <w:pPr>
              <w:pStyle w:val="TAC"/>
            </w:pPr>
            <w:r w:rsidRPr="00325712">
              <w:t>1611.5 &lt;= fc &lt; 1613</w:t>
            </w:r>
          </w:p>
        </w:tc>
        <w:tc>
          <w:tcPr>
            <w:tcW w:w="1926" w:type="dxa"/>
          </w:tcPr>
          <w:p w14:paraId="2EFC7339" w14:textId="77777777" w:rsidR="00F06281" w:rsidRPr="00325712" w:rsidRDefault="00F06281" w:rsidP="009F5ABF">
            <w:pPr>
              <w:pStyle w:val="TAC"/>
            </w:pPr>
            <w:r w:rsidRPr="00325712">
              <w:t>&gt;= 0</w:t>
            </w:r>
          </w:p>
        </w:tc>
        <w:tc>
          <w:tcPr>
            <w:tcW w:w="1926" w:type="dxa"/>
          </w:tcPr>
          <w:p w14:paraId="25DD1C90" w14:textId="77777777" w:rsidR="00F06281" w:rsidRPr="00325712" w:rsidRDefault="00F06281" w:rsidP="009F5ABF">
            <w:pPr>
              <w:pStyle w:val="TAC"/>
            </w:pPr>
            <w:r w:rsidRPr="00325712">
              <w:t>&gt;= 2.16</w:t>
            </w:r>
          </w:p>
        </w:tc>
        <w:tc>
          <w:tcPr>
            <w:tcW w:w="1927" w:type="dxa"/>
          </w:tcPr>
          <w:p w14:paraId="2E9D90E6" w14:textId="77777777" w:rsidR="00F06281" w:rsidRPr="00325712" w:rsidRDefault="00F06281" w:rsidP="009F5ABF">
            <w:pPr>
              <w:pStyle w:val="TAC"/>
            </w:pPr>
            <w:r w:rsidRPr="00325712">
              <w:t>A4</w:t>
            </w:r>
          </w:p>
        </w:tc>
      </w:tr>
      <w:tr w:rsidR="00F06281" w14:paraId="2F305B4A" w14:textId="77777777" w:rsidTr="009F5ABF">
        <w:tc>
          <w:tcPr>
            <w:tcW w:w="1359" w:type="dxa"/>
            <w:vMerge w:val="restart"/>
          </w:tcPr>
          <w:p w14:paraId="5D824AFF" w14:textId="77777777" w:rsidR="00F06281" w:rsidRPr="00A066B6" w:rsidRDefault="00F06281" w:rsidP="009F5ABF">
            <w:pPr>
              <w:pStyle w:val="TAC"/>
            </w:pPr>
            <w:r>
              <w:t>5MHz</w:t>
            </w:r>
          </w:p>
        </w:tc>
        <w:tc>
          <w:tcPr>
            <w:tcW w:w="2322" w:type="dxa"/>
            <w:vMerge w:val="restart"/>
          </w:tcPr>
          <w:p w14:paraId="6A84055B" w14:textId="77777777" w:rsidR="00F06281" w:rsidRPr="00A066B6" w:rsidRDefault="00F06281" w:rsidP="009F5ABF">
            <w:pPr>
              <w:pStyle w:val="TAC"/>
            </w:pPr>
            <w:r w:rsidRPr="00A066B6">
              <w:t>1612.5 &lt;= fc &lt; 1613.9</w:t>
            </w:r>
          </w:p>
        </w:tc>
        <w:tc>
          <w:tcPr>
            <w:tcW w:w="1926" w:type="dxa"/>
          </w:tcPr>
          <w:p w14:paraId="65CE6366" w14:textId="77777777" w:rsidR="00F06281" w:rsidRPr="00A066B6" w:rsidRDefault="00F06281" w:rsidP="009F5ABF">
            <w:pPr>
              <w:pStyle w:val="TAC"/>
            </w:pPr>
            <w:r>
              <w:t>&lt;= 0.36</w:t>
            </w:r>
          </w:p>
        </w:tc>
        <w:tc>
          <w:tcPr>
            <w:tcW w:w="1926" w:type="dxa"/>
          </w:tcPr>
          <w:p w14:paraId="39C83D1C" w14:textId="77777777" w:rsidR="00F06281" w:rsidRPr="00A066B6" w:rsidRDefault="00F06281" w:rsidP="009F5ABF">
            <w:pPr>
              <w:pStyle w:val="TAC"/>
            </w:pPr>
            <w:r>
              <w:t>&lt;= 0.36</w:t>
            </w:r>
          </w:p>
        </w:tc>
        <w:tc>
          <w:tcPr>
            <w:tcW w:w="1927" w:type="dxa"/>
          </w:tcPr>
          <w:p w14:paraId="51DD3B14" w14:textId="77777777" w:rsidR="00F06281" w:rsidRPr="00A066B6" w:rsidRDefault="00F06281" w:rsidP="009F5ABF">
            <w:pPr>
              <w:pStyle w:val="TAC"/>
            </w:pPr>
            <w:r>
              <w:t>A1</w:t>
            </w:r>
          </w:p>
        </w:tc>
      </w:tr>
      <w:tr w:rsidR="00F06281" w14:paraId="14337AA1" w14:textId="77777777" w:rsidTr="009F5ABF">
        <w:tc>
          <w:tcPr>
            <w:tcW w:w="1359" w:type="dxa"/>
            <w:vMerge/>
          </w:tcPr>
          <w:p w14:paraId="6D2AE45F" w14:textId="77777777" w:rsidR="00F06281" w:rsidRPr="00A066B6" w:rsidRDefault="00F06281" w:rsidP="009F5ABF">
            <w:pPr>
              <w:pStyle w:val="TAC"/>
            </w:pPr>
          </w:p>
        </w:tc>
        <w:tc>
          <w:tcPr>
            <w:tcW w:w="2322" w:type="dxa"/>
            <w:vMerge/>
          </w:tcPr>
          <w:p w14:paraId="2187FD16" w14:textId="77777777" w:rsidR="00F06281" w:rsidRPr="00A066B6" w:rsidRDefault="00F06281" w:rsidP="009F5ABF">
            <w:pPr>
              <w:pStyle w:val="TAC"/>
            </w:pPr>
          </w:p>
        </w:tc>
        <w:tc>
          <w:tcPr>
            <w:tcW w:w="1926" w:type="dxa"/>
          </w:tcPr>
          <w:p w14:paraId="7904F01C" w14:textId="77777777" w:rsidR="00F06281" w:rsidRPr="00A066B6" w:rsidRDefault="00F06281" w:rsidP="009F5ABF">
            <w:pPr>
              <w:pStyle w:val="TAC"/>
            </w:pPr>
          </w:p>
        </w:tc>
        <w:tc>
          <w:tcPr>
            <w:tcW w:w="1926" w:type="dxa"/>
          </w:tcPr>
          <w:p w14:paraId="4D7C4813" w14:textId="77777777" w:rsidR="00F06281" w:rsidRPr="00A066B6" w:rsidRDefault="00F06281" w:rsidP="009F5ABF">
            <w:pPr>
              <w:pStyle w:val="TAC"/>
            </w:pPr>
            <w:r>
              <w:t>&gt;= 2.88</w:t>
            </w:r>
          </w:p>
        </w:tc>
        <w:tc>
          <w:tcPr>
            <w:tcW w:w="1927" w:type="dxa"/>
          </w:tcPr>
          <w:p w14:paraId="33E5DBF1" w14:textId="77777777" w:rsidR="00F06281" w:rsidRPr="00A066B6" w:rsidRDefault="00F06281" w:rsidP="009F5ABF">
            <w:pPr>
              <w:pStyle w:val="TAC"/>
            </w:pPr>
            <w:r>
              <w:t>A2</w:t>
            </w:r>
          </w:p>
        </w:tc>
      </w:tr>
      <w:tr w:rsidR="00F06281" w14:paraId="084C4F82" w14:textId="77777777" w:rsidTr="009F5ABF">
        <w:tc>
          <w:tcPr>
            <w:tcW w:w="1359" w:type="dxa"/>
            <w:vMerge/>
          </w:tcPr>
          <w:p w14:paraId="15F4304F" w14:textId="77777777" w:rsidR="00F06281" w:rsidRPr="00A066B6" w:rsidRDefault="00F06281" w:rsidP="009F5ABF">
            <w:pPr>
              <w:pStyle w:val="TAC"/>
            </w:pPr>
          </w:p>
        </w:tc>
        <w:tc>
          <w:tcPr>
            <w:tcW w:w="2322" w:type="dxa"/>
          </w:tcPr>
          <w:p w14:paraId="53EDF48E" w14:textId="77777777" w:rsidR="00F06281" w:rsidRPr="00A066B6" w:rsidRDefault="00F06281" w:rsidP="009F5ABF">
            <w:pPr>
              <w:pStyle w:val="TAC"/>
            </w:pPr>
            <w:r w:rsidRPr="00A066B6">
              <w:t>1613.9 &lt;= fc &lt; 1615.7</w:t>
            </w:r>
          </w:p>
        </w:tc>
        <w:tc>
          <w:tcPr>
            <w:tcW w:w="1926" w:type="dxa"/>
          </w:tcPr>
          <w:p w14:paraId="6ACBCBB7" w14:textId="77777777" w:rsidR="00F06281" w:rsidRPr="00A066B6" w:rsidRDefault="00F06281" w:rsidP="009F5ABF">
            <w:pPr>
              <w:pStyle w:val="TAC"/>
            </w:pPr>
          </w:p>
        </w:tc>
        <w:tc>
          <w:tcPr>
            <w:tcW w:w="1926" w:type="dxa"/>
          </w:tcPr>
          <w:p w14:paraId="27532D68" w14:textId="77777777" w:rsidR="00F06281" w:rsidRPr="00A066B6" w:rsidRDefault="00F06281" w:rsidP="009F5ABF">
            <w:pPr>
              <w:pStyle w:val="TAC"/>
            </w:pPr>
            <w:r>
              <w:t>&gt;= 3.24</w:t>
            </w:r>
          </w:p>
        </w:tc>
        <w:tc>
          <w:tcPr>
            <w:tcW w:w="1927" w:type="dxa"/>
          </w:tcPr>
          <w:p w14:paraId="3D01C76C" w14:textId="77777777" w:rsidR="00F06281" w:rsidRPr="00A066B6" w:rsidRDefault="00F06281" w:rsidP="009F5ABF">
            <w:pPr>
              <w:pStyle w:val="TAC"/>
            </w:pPr>
            <w:r>
              <w:t>A3</w:t>
            </w:r>
          </w:p>
        </w:tc>
      </w:tr>
    </w:tbl>
    <w:p w14:paraId="7292D676" w14:textId="77777777" w:rsidR="00F06281" w:rsidRDefault="00F06281" w:rsidP="00F06281"/>
    <w:p w14:paraId="12C04F61" w14:textId="4EFBAFCA" w:rsidR="00F54898" w:rsidRDefault="00F54898" w:rsidP="00F54898">
      <w:pPr>
        <w:pStyle w:val="TH"/>
      </w:pPr>
      <w:r>
        <w:t xml:space="preserve">Table 6.2.1.3a-2: </w:t>
      </w:r>
      <w:r w:rsidR="00F935CA">
        <w:t>A-MPR values for NS_04N and NS_11N (ETSI lower sub-range)</w:t>
      </w:r>
    </w:p>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B39E8" w14:paraId="37A70C4D" w14:textId="77777777" w:rsidTr="00E83717">
        <w:tc>
          <w:tcPr>
            <w:tcW w:w="1926" w:type="dxa"/>
            <w:tcBorders>
              <w:bottom w:val="nil"/>
            </w:tcBorders>
          </w:tcPr>
          <w:p w14:paraId="11D0BD4F" w14:textId="77777777" w:rsidR="00FB39E8" w:rsidRDefault="00FB39E8" w:rsidP="00FB39E8">
            <w:pPr>
              <w:pStyle w:val="TAC"/>
            </w:pPr>
            <w:r>
              <w:t>DFT-s-OFDM</w:t>
            </w:r>
          </w:p>
        </w:tc>
        <w:tc>
          <w:tcPr>
            <w:tcW w:w="1926" w:type="dxa"/>
          </w:tcPr>
          <w:p w14:paraId="0FFB2863" w14:textId="77777777" w:rsidR="00FB39E8" w:rsidRDefault="00FB39E8" w:rsidP="00FB39E8">
            <w:pPr>
              <w:pStyle w:val="TAC"/>
            </w:pPr>
            <w:r>
              <w:t>Pi/2 BPSK</w:t>
            </w:r>
          </w:p>
        </w:tc>
        <w:tc>
          <w:tcPr>
            <w:tcW w:w="1926" w:type="dxa"/>
          </w:tcPr>
          <w:p w14:paraId="314929A5" w14:textId="3C2247BE" w:rsidR="00FB39E8" w:rsidRDefault="00FB39E8" w:rsidP="00FB39E8">
            <w:pPr>
              <w:pStyle w:val="TAC"/>
            </w:pPr>
            <w:r>
              <w:t>2.5</w:t>
            </w:r>
          </w:p>
        </w:tc>
        <w:tc>
          <w:tcPr>
            <w:tcW w:w="1926" w:type="dxa"/>
          </w:tcPr>
          <w:p w14:paraId="5ECF63F3" w14:textId="19A8D959" w:rsidR="00FB39E8" w:rsidRDefault="00FB39E8" w:rsidP="00FB39E8">
            <w:pPr>
              <w:pStyle w:val="TAC"/>
            </w:pPr>
            <w:r>
              <w:t>3.0</w:t>
            </w:r>
          </w:p>
        </w:tc>
        <w:tc>
          <w:tcPr>
            <w:tcW w:w="1927" w:type="dxa"/>
          </w:tcPr>
          <w:p w14:paraId="553A4648" w14:textId="07878850" w:rsidR="00FB39E8" w:rsidRDefault="00FB39E8" w:rsidP="00FB39E8">
            <w:pPr>
              <w:pStyle w:val="TAC"/>
            </w:pPr>
            <w:r>
              <w:t>1.0</w:t>
            </w:r>
          </w:p>
        </w:tc>
      </w:tr>
      <w:tr w:rsidR="00FB39E8" w14:paraId="5D14EE8F" w14:textId="77777777" w:rsidTr="00E83717">
        <w:tc>
          <w:tcPr>
            <w:tcW w:w="1926" w:type="dxa"/>
            <w:tcBorders>
              <w:top w:val="nil"/>
              <w:bottom w:val="nil"/>
            </w:tcBorders>
          </w:tcPr>
          <w:p w14:paraId="1E8FBF24" w14:textId="77777777" w:rsidR="00FB39E8" w:rsidRDefault="00FB39E8" w:rsidP="00FB39E8">
            <w:pPr>
              <w:pStyle w:val="TAC"/>
            </w:pPr>
          </w:p>
        </w:tc>
        <w:tc>
          <w:tcPr>
            <w:tcW w:w="1926" w:type="dxa"/>
          </w:tcPr>
          <w:p w14:paraId="0BA48167" w14:textId="77777777" w:rsidR="00FB39E8" w:rsidRDefault="00FB39E8" w:rsidP="00FB39E8">
            <w:pPr>
              <w:pStyle w:val="TAC"/>
            </w:pPr>
            <w:r>
              <w:t>QPSK</w:t>
            </w:r>
          </w:p>
        </w:tc>
        <w:tc>
          <w:tcPr>
            <w:tcW w:w="1926" w:type="dxa"/>
          </w:tcPr>
          <w:p w14:paraId="4104FE2C" w14:textId="0D86FDC2" w:rsidR="00FB39E8" w:rsidRDefault="00FB39E8" w:rsidP="00FB39E8">
            <w:pPr>
              <w:pStyle w:val="TAC"/>
            </w:pPr>
            <w:r>
              <w:t>2.5</w:t>
            </w:r>
          </w:p>
        </w:tc>
        <w:tc>
          <w:tcPr>
            <w:tcW w:w="1926" w:type="dxa"/>
          </w:tcPr>
          <w:p w14:paraId="7797A8D6" w14:textId="36FA1CF8" w:rsidR="00FB39E8" w:rsidRDefault="00FB39E8" w:rsidP="00FB39E8">
            <w:pPr>
              <w:pStyle w:val="TAC"/>
            </w:pPr>
            <w:r>
              <w:t>4.0</w:t>
            </w:r>
          </w:p>
        </w:tc>
        <w:tc>
          <w:tcPr>
            <w:tcW w:w="1927" w:type="dxa"/>
          </w:tcPr>
          <w:p w14:paraId="10350531" w14:textId="1D04FF12" w:rsidR="00FB39E8" w:rsidRDefault="00FB39E8" w:rsidP="00FB39E8">
            <w:pPr>
              <w:pStyle w:val="TAC"/>
            </w:pPr>
            <w:r>
              <w:t>2.5</w:t>
            </w:r>
          </w:p>
        </w:tc>
      </w:tr>
      <w:tr w:rsidR="00FB39E8" w14:paraId="0A8340BE" w14:textId="77777777" w:rsidTr="00E83717">
        <w:tc>
          <w:tcPr>
            <w:tcW w:w="1926" w:type="dxa"/>
            <w:tcBorders>
              <w:top w:val="nil"/>
              <w:bottom w:val="nil"/>
            </w:tcBorders>
          </w:tcPr>
          <w:p w14:paraId="0710C1EA" w14:textId="77777777" w:rsidR="00FB39E8" w:rsidRDefault="00FB39E8" w:rsidP="00FB39E8">
            <w:pPr>
              <w:pStyle w:val="TAC"/>
            </w:pPr>
          </w:p>
        </w:tc>
        <w:tc>
          <w:tcPr>
            <w:tcW w:w="1926" w:type="dxa"/>
          </w:tcPr>
          <w:p w14:paraId="28EBD8F2" w14:textId="77777777" w:rsidR="00FB39E8" w:rsidRDefault="00FB39E8" w:rsidP="00FB39E8">
            <w:pPr>
              <w:pStyle w:val="TAC"/>
            </w:pPr>
            <w:r>
              <w:t>16QAM</w:t>
            </w:r>
          </w:p>
        </w:tc>
        <w:tc>
          <w:tcPr>
            <w:tcW w:w="1926" w:type="dxa"/>
          </w:tcPr>
          <w:p w14:paraId="7AEE7275" w14:textId="00BC5884" w:rsidR="00FB39E8" w:rsidRDefault="00FB39E8" w:rsidP="00FB39E8">
            <w:pPr>
              <w:pStyle w:val="TAC"/>
            </w:pPr>
            <w:r>
              <w:t>3.0</w:t>
            </w:r>
          </w:p>
        </w:tc>
        <w:tc>
          <w:tcPr>
            <w:tcW w:w="1926" w:type="dxa"/>
          </w:tcPr>
          <w:p w14:paraId="28A9FBB3" w14:textId="556B560E" w:rsidR="00FB39E8" w:rsidRDefault="00FB39E8" w:rsidP="00FB39E8">
            <w:pPr>
              <w:pStyle w:val="TAC"/>
            </w:pPr>
            <w:r>
              <w:t>4.5</w:t>
            </w:r>
          </w:p>
        </w:tc>
        <w:tc>
          <w:tcPr>
            <w:tcW w:w="1927" w:type="dxa"/>
          </w:tcPr>
          <w:p w14:paraId="1C29CBFC" w14:textId="716F4856" w:rsidR="00FB39E8" w:rsidRDefault="00FB39E8" w:rsidP="00FB39E8">
            <w:pPr>
              <w:pStyle w:val="TAC"/>
            </w:pPr>
            <w:r>
              <w:t>3.0</w:t>
            </w:r>
          </w:p>
        </w:tc>
      </w:tr>
      <w:tr w:rsidR="00FB39E8" w14:paraId="5683EECF" w14:textId="77777777" w:rsidTr="00E83717">
        <w:tc>
          <w:tcPr>
            <w:tcW w:w="1926" w:type="dxa"/>
            <w:tcBorders>
              <w:top w:val="nil"/>
              <w:bottom w:val="nil"/>
            </w:tcBorders>
          </w:tcPr>
          <w:p w14:paraId="6857635B" w14:textId="77777777" w:rsidR="00FB39E8" w:rsidRDefault="00FB39E8" w:rsidP="00FB39E8">
            <w:pPr>
              <w:pStyle w:val="TAC"/>
            </w:pPr>
          </w:p>
        </w:tc>
        <w:tc>
          <w:tcPr>
            <w:tcW w:w="1926" w:type="dxa"/>
          </w:tcPr>
          <w:p w14:paraId="7B8B8BF2" w14:textId="77777777" w:rsidR="00FB39E8" w:rsidRDefault="00FB39E8" w:rsidP="00FB39E8">
            <w:pPr>
              <w:pStyle w:val="TAC"/>
            </w:pPr>
            <w:r>
              <w:t>64QAM</w:t>
            </w:r>
          </w:p>
        </w:tc>
        <w:tc>
          <w:tcPr>
            <w:tcW w:w="1926" w:type="dxa"/>
          </w:tcPr>
          <w:p w14:paraId="3384C6B7" w14:textId="699771F1" w:rsidR="00FB39E8" w:rsidRDefault="00FB39E8" w:rsidP="00FB39E8">
            <w:pPr>
              <w:pStyle w:val="TAC"/>
            </w:pPr>
            <w:r>
              <w:t>3.5</w:t>
            </w:r>
          </w:p>
        </w:tc>
        <w:tc>
          <w:tcPr>
            <w:tcW w:w="1926" w:type="dxa"/>
          </w:tcPr>
          <w:p w14:paraId="07C82171" w14:textId="0052C036" w:rsidR="00FB39E8" w:rsidRDefault="00FB39E8" w:rsidP="00FB39E8">
            <w:pPr>
              <w:pStyle w:val="TAC"/>
            </w:pPr>
            <w:r>
              <w:t>5</w:t>
            </w:r>
          </w:p>
        </w:tc>
        <w:tc>
          <w:tcPr>
            <w:tcW w:w="1927" w:type="dxa"/>
          </w:tcPr>
          <w:p w14:paraId="23B7A00E" w14:textId="67A9742D" w:rsidR="00FB39E8" w:rsidRDefault="00FB39E8" w:rsidP="00FB39E8">
            <w:pPr>
              <w:pStyle w:val="TAC"/>
            </w:pPr>
            <w:r>
              <w:t>3.5</w:t>
            </w:r>
          </w:p>
        </w:tc>
      </w:tr>
      <w:tr w:rsidR="00FB39E8" w14:paraId="2EF4EB30" w14:textId="77777777" w:rsidTr="00E83717">
        <w:tc>
          <w:tcPr>
            <w:tcW w:w="1926" w:type="dxa"/>
            <w:tcBorders>
              <w:bottom w:val="nil"/>
            </w:tcBorders>
          </w:tcPr>
          <w:p w14:paraId="4C9948E9" w14:textId="77777777" w:rsidR="00FB39E8" w:rsidRDefault="00FB39E8" w:rsidP="00FB39E8">
            <w:pPr>
              <w:pStyle w:val="TAC"/>
            </w:pPr>
            <w:r>
              <w:t>CP-OFDM</w:t>
            </w:r>
          </w:p>
        </w:tc>
        <w:tc>
          <w:tcPr>
            <w:tcW w:w="1926" w:type="dxa"/>
          </w:tcPr>
          <w:p w14:paraId="2F8EF8EC" w14:textId="77777777" w:rsidR="00FB39E8" w:rsidRDefault="00FB39E8" w:rsidP="00FB39E8">
            <w:pPr>
              <w:pStyle w:val="TAC"/>
            </w:pPr>
            <w:r>
              <w:t>QPSK</w:t>
            </w:r>
          </w:p>
        </w:tc>
        <w:tc>
          <w:tcPr>
            <w:tcW w:w="1926" w:type="dxa"/>
          </w:tcPr>
          <w:p w14:paraId="1AF04D41" w14:textId="69C7B1AD" w:rsidR="00FB39E8" w:rsidRDefault="00FB39E8" w:rsidP="00FB39E8">
            <w:pPr>
              <w:pStyle w:val="TAC"/>
            </w:pPr>
            <w:r>
              <w:t>3.5</w:t>
            </w:r>
          </w:p>
        </w:tc>
        <w:tc>
          <w:tcPr>
            <w:tcW w:w="1926" w:type="dxa"/>
          </w:tcPr>
          <w:p w14:paraId="0FD07016" w14:textId="49A418B9" w:rsidR="00FB39E8" w:rsidRDefault="00FB39E8" w:rsidP="00FB39E8">
            <w:pPr>
              <w:pStyle w:val="TAC"/>
            </w:pPr>
            <w:r>
              <w:t>6.0</w:t>
            </w:r>
          </w:p>
        </w:tc>
        <w:tc>
          <w:tcPr>
            <w:tcW w:w="1927" w:type="dxa"/>
          </w:tcPr>
          <w:p w14:paraId="4A68BBAE" w14:textId="5DB9E234" w:rsidR="00FB39E8" w:rsidRDefault="00FB39E8" w:rsidP="00FB39E8">
            <w:pPr>
              <w:pStyle w:val="TAC"/>
            </w:pPr>
            <w:r>
              <w:t>4.0</w:t>
            </w:r>
          </w:p>
        </w:tc>
      </w:tr>
      <w:tr w:rsidR="00FB39E8" w14:paraId="5E3488A5" w14:textId="77777777" w:rsidTr="002B6E1C">
        <w:tc>
          <w:tcPr>
            <w:tcW w:w="1926" w:type="dxa"/>
            <w:tcBorders>
              <w:top w:val="nil"/>
              <w:bottom w:val="nil"/>
            </w:tcBorders>
          </w:tcPr>
          <w:p w14:paraId="04EF5646" w14:textId="77777777" w:rsidR="00FB39E8" w:rsidRDefault="00FB39E8" w:rsidP="00FB39E8">
            <w:pPr>
              <w:pStyle w:val="TAC"/>
            </w:pPr>
          </w:p>
        </w:tc>
        <w:tc>
          <w:tcPr>
            <w:tcW w:w="1926" w:type="dxa"/>
          </w:tcPr>
          <w:p w14:paraId="6CCD79FE" w14:textId="77777777" w:rsidR="00FB39E8" w:rsidRDefault="00FB39E8" w:rsidP="00FB39E8">
            <w:pPr>
              <w:pStyle w:val="TAC"/>
            </w:pPr>
            <w:r>
              <w:t>16QAM</w:t>
            </w:r>
          </w:p>
        </w:tc>
        <w:tc>
          <w:tcPr>
            <w:tcW w:w="1926" w:type="dxa"/>
          </w:tcPr>
          <w:p w14:paraId="21CDF8D1" w14:textId="74708AB9" w:rsidR="00FB39E8" w:rsidRDefault="00FB39E8" w:rsidP="00FB39E8">
            <w:pPr>
              <w:pStyle w:val="TAC"/>
            </w:pPr>
            <w:r>
              <w:t>3.5</w:t>
            </w:r>
          </w:p>
        </w:tc>
        <w:tc>
          <w:tcPr>
            <w:tcW w:w="1926" w:type="dxa"/>
          </w:tcPr>
          <w:p w14:paraId="75CF20FF" w14:textId="789CCAEE" w:rsidR="00FB39E8" w:rsidRDefault="00FB39E8" w:rsidP="00FB39E8">
            <w:pPr>
              <w:pStyle w:val="TAC"/>
            </w:pPr>
            <w:r>
              <w:t>6.0</w:t>
            </w:r>
          </w:p>
        </w:tc>
        <w:tc>
          <w:tcPr>
            <w:tcW w:w="1927" w:type="dxa"/>
          </w:tcPr>
          <w:p w14:paraId="2631C3E2" w14:textId="5BEB6E81" w:rsidR="00FB39E8" w:rsidRDefault="00FB39E8" w:rsidP="00FB39E8">
            <w:pPr>
              <w:pStyle w:val="TAC"/>
            </w:pPr>
            <w:r>
              <w:t>4.0</w:t>
            </w:r>
          </w:p>
        </w:tc>
      </w:tr>
      <w:tr w:rsidR="00FB39E8" w14:paraId="7F7EC0F4" w14:textId="77777777" w:rsidTr="002B6E1C">
        <w:tc>
          <w:tcPr>
            <w:tcW w:w="1926" w:type="dxa"/>
            <w:tcBorders>
              <w:top w:val="nil"/>
              <w:bottom w:val="single" w:sz="4" w:space="0" w:color="auto"/>
            </w:tcBorders>
          </w:tcPr>
          <w:p w14:paraId="206B1017" w14:textId="77777777" w:rsidR="00FB39E8" w:rsidRDefault="00FB39E8" w:rsidP="00FB39E8">
            <w:pPr>
              <w:pStyle w:val="TAC"/>
            </w:pPr>
          </w:p>
        </w:tc>
        <w:tc>
          <w:tcPr>
            <w:tcW w:w="1926" w:type="dxa"/>
          </w:tcPr>
          <w:p w14:paraId="4654F648" w14:textId="77777777" w:rsidR="00FB39E8" w:rsidRDefault="00FB39E8" w:rsidP="00FB39E8">
            <w:pPr>
              <w:pStyle w:val="TAC"/>
            </w:pPr>
            <w:r>
              <w:t>64QAM</w:t>
            </w:r>
          </w:p>
        </w:tc>
        <w:tc>
          <w:tcPr>
            <w:tcW w:w="1926" w:type="dxa"/>
          </w:tcPr>
          <w:p w14:paraId="4478FD46" w14:textId="4EACD1AB" w:rsidR="00FB39E8" w:rsidRDefault="00FB39E8" w:rsidP="00FB39E8">
            <w:pPr>
              <w:pStyle w:val="TAC"/>
            </w:pPr>
            <w:r>
              <w:t>3.5</w:t>
            </w:r>
          </w:p>
        </w:tc>
        <w:tc>
          <w:tcPr>
            <w:tcW w:w="1926" w:type="dxa"/>
          </w:tcPr>
          <w:p w14:paraId="70994D74" w14:textId="7AC26A27" w:rsidR="00FB39E8" w:rsidRDefault="00FB39E8" w:rsidP="00FB39E8">
            <w:pPr>
              <w:pStyle w:val="TAC"/>
            </w:pPr>
            <w:r>
              <w:t>6.0</w:t>
            </w:r>
          </w:p>
        </w:tc>
        <w:tc>
          <w:tcPr>
            <w:tcW w:w="1927" w:type="dxa"/>
          </w:tcPr>
          <w:p w14:paraId="443D51FA" w14:textId="3FAB2C16" w:rsidR="00FB39E8" w:rsidRDefault="00FB39E8" w:rsidP="00FB39E8">
            <w:pPr>
              <w:pStyle w:val="TAC"/>
            </w:pPr>
            <w:r>
              <w:t>4.0</w:t>
            </w:r>
          </w:p>
        </w:tc>
      </w:tr>
    </w:tbl>
    <w:p w14:paraId="48DB21B3" w14:textId="77777777" w:rsidR="00F54898" w:rsidRDefault="00F54898" w:rsidP="00F54898"/>
    <w:p w14:paraId="7586DDF6" w14:textId="77777777" w:rsidR="00F54898" w:rsidRDefault="00F54898" w:rsidP="00432496">
      <w:pPr>
        <w:pStyle w:val="TH"/>
      </w:pPr>
      <w:r w:rsidRPr="005B749C">
        <w:rPr>
          <w:noProof/>
        </w:rPr>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136"/>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137"/>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135"/>
                    <a:stretch>
                      <a:fillRect/>
                    </a:stretch>
                  </pic:blipFill>
                  <pic:spPr>
                    <a:xfrm>
                      <a:off x="0" y="0"/>
                      <a:ext cx="1856648" cy="1670984"/>
                    </a:xfrm>
                    <a:prstGeom prst="rect">
                      <a:avLst/>
                    </a:prstGeom>
                  </pic:spPr>
                </pic:pic>
              </a:graphicData>
            </a:graphic>
          </wp:inline>
        </w:drawing>
      </w:r>
    </w:p>
    <w:p w14:paraId="0A1D85BA" w14:textId="69A952A6" w:rsidR="00F54898" w:rsidRDefault="00F54898" w:rsidP="00F54898">
      <w:pPr>
        <w:pStyle w:val="TF"/>
      </w:pPr>
      <w:r w:rsidRPr="0042472F">
        <w:t xml:space="preserve">Figure </w:t>
      </w:r>
      <w:r>
        <w:t>6.2.1.3a</w:t>
      </w:r>
      <w:r w:rsidRPr="0042472F">
        <w:t>-</w:t>
      </w:r>
      <w:r>
        <w:t>5</w:t>
      </w:r>
      <w:r w:rsidRPr="0042472F">
        <w:t xml:space="preserve">: </w:t>
      </w:r>
      <w:r w:rsidR="00F935CA">
        <w:t>A-MPR regions for NS_05N and NS_12N (5, 10 and 15MHz channels)</w:t>
      </w:r>
      <w:r w:rsidR="00F935CA" w:rsidRPr="0042472F">
        <w:t>.</w:t>
      </w:r>
    </w:p>
    <w:tbl>
      <w:tblPr>
        <w:tblStyle w:val="TableGrid"/>
        <w:tblW w:w="0" w:type="auto"/>
        <w:tblLook w:val="04A0" w:firstRow="1" w:lastRow="0" w:firstColumn="1" w:lastColumn="0" w:noHBand="0" w:noVBand="1"/>
      </w:tblPr>
      <w:tblGrid>
        <w:gridCol w:w="1359"/>
        <w:gridCol w:w="2322"/>
        <w:gridCol w:w="1926"/>
        <w:gridCol w:w="1926"/>
        <w:gridCol w:w="1927"/>
      </w:tblGrid>
      <w:tr w:rsidR="00EE0975" w14:paraId="34DFC2DD" w14:textId="77777777" w:rsidTr="009F5ABF">
        <w:tc>
          <w:tcPr>
            <w:tcW w:w="1359" w:type="dxa"/>
          </w:tcPr>
          <w:p w14:paraId="58ACBA06" w14:textId="77777777" w:rsidR="00EE0975" w:rsidRPr="00A066B6" w:rsidRDefault="00EE0975" w:rsidP="009F5ABF">
            <w:pPr>
              <w:pStyle w:val="TAH"/>
            </w:pPr>
            <w:r w:rsidRPr="00A066B6">
              <w:t>Channel BW</w:t>
            </w:r>
          </w:p>
        </w:tc>
        <w:tc>
          <w:tcPr>
            <w:tcW w:w="2322" w:type="dxa"/>
          </w:tcPr>
          <w:p w14:paraId="756963EC" w14:textId="77777777" w:rsidR="00EE0975" w:rsidRPr="00A066B6" w:rsidRDefault="00EE0975" w:rsidP="009F5ABF">
            <w:pPr>
              <w:pStyle w:val="TAH"/>
            </w:pPr>
            <w:r w:rsidRPr="00A066B6">
              <w:t xml:space="preserve">Carrier </w:t>
            </w:r>
            <w:r>
              <w:t>Centre</w:t>
            </w:r>
            <w:r w:rsidRPr="00A066B6">
              <w:t xml:space="preserve"> Frequency</w:t>
            </w:r>
          </w:p>
        </w:tc>
        <w:tc>
          <w:tcPr>
            <w:tcW w:w="1926" w:type="dxa"/>
          </w:tcPr>
          <w:p w14:paraId="672B5C94" w14:textId="77777777" w:rsidR="00EE0975" w:rsidRPr="00A066B6" w:rsidRDefault="00EE0975" w:rsidP="009F5ABF">
            <w:pPr>
              <w:pStyle w:val="TAH"/>
            </w:pPr>
            <w:r w:rsidRPr="00A066B6">
              <w:t>RB_start*12*SCS (MHz)</w:t>
            </w:r>
          </w:p>
        </w:tc>
        <w:tc>
          <w:tcPr>
            <w:tcW w:w="1926" w:type="dxa"/>
          </w:tcPr>
          <w:p w14:paraId="058B7FBF" w14:textId="77777777" w:rsidR="00EE0975" w:rsidRPr="00A066B6" w:rsidRDefault="00EE0975" w:rsidP="009F5ABF">
            <w:pPr>
              <w:pStyle w:val="TAH"/>
            </w:pPr>
            <w:r w:rsidRPr="00A066B6">
              <w:t>LCRB*12*SCS (MHz)</w:t>
            </w:r>
          </w:p>
        </w:tc>
        <w:tc>
          <w:tcPr>
            <w:tcW w:w="1927" w:type="dxa"/>
          </w:tcPr>
          <w:p w14:paraId="53B07E07" w14:textId="77777777" w:rsidR="00EE0975" w:rsidRPr="00A066B6" w:rsidRDefault="00EE0975" w:rsidP="009F5ABF">
            <w:pPr>
              <w:pStyle w:val="TAH"/>
            </w:pPr>
            <w:r w:rsidRPr="00A066B6">
              <w:t>A-MPR</w:t>
            </w:r>
          </w:p>
        </w:tc>
      </w:tr>
      <w:tr w:rsidR="00EE0975" w14:paraId="74F5AC4D" w14:textId="77777777" w:rsidTr="009F5ABF">
        <w:tc>
          <w:tcPr>
            <w:tcW w:w="1359" w:type="dxa"/>
            <w:vMerge w:val="restart"/>
          </w:tcPr>
          <w:p w14:paraId="0743567B" w14:textId="77777777" w:rsidR="00EE0975" w:rsidRPr="00BA40D2" w:rsidRDefault="00EE0975" w:rsidP="009F5ABF">
            <w:pPr>
              <w:pStyle w:val="TAC"/>
            </w:pPr>
            <w:r w:rsidRPr="00BA40D2">
              <w:t>3MHz</w:t>
            </w:r>
          </w:p>
        </w:tc>
        <w:tc>
          <w:tcPr>
            <w:tcW w:w="2322" w:type="dxa"/>
            <w:vMerge w:val="restart"/>
          </w:tcPr>
          <w:p w14:paraId="3D595705" w14:textId="77777777" w:rsidR="00EE0975" w:rsidRPr="00BA40D2" w:rsidRDefault="00EE0975" w:rsidP="009F5ABF">
            <w:pPr>
              <w:pStyle w:val="TAC"/>
            </w:pPr>
            <w:r w:rsidRPr="00BA40D2">
              <w:t>1623.4 &lt; fc &lt;= 1625</w:t>
            </w:r>
          </w:p>
        </w:tc>
        <w:tc>
          <w:tcPr>
            <w:tcW w:w="1926" w:type="dxa"/>
          </w:tcPr>
          <w:p w14:paraId="276C2659" w14:textId="77777777" w:rsidR="00EE0975" w:rsidRPr="00BA40D2" w:rsidRDefault="00EE0975" w:rsidP="009F5ABF">
            <w:pPr>
              <w:pStyle w:val="TAC"/>
            </w:pPr>
            <w:r w:rsidRPr="00BA40D2">
              <w:t>&gt;= 0</w:t>
            </w:r>
          </w:p>
        </w:tc>
        <w:tc>
          <w:tcPr>
            <w:tcW w:w="1926" w:type="dxa"/>
          </w:tcPr>
          <w:p w14:paraId="7B07DB67" w14:textId="77777777" w:rsidR="00EE0975" w:rsidRPr="00BA40D2" w:rsidRDefault="00EE0975" w:rsidP="009F5ABF">
            <w:pPr>
              <w:pStyle w:val="TAC"/>
            </w:pPr>
            <w:r w:rsidRPr="00BA40D2">
              <w:t>&gt;= 2.52</w:t>
            </w:r>
          </w:p>
        </w:tc>
        <w:tc>
          <w:tcPr>
            <w:tcW w:w="1927" w:type="dxa"/>
          </w:tcPr>
          <w:p w14:paraId="7778EBA9" w14:textId="77777777" w:rsidR="00EE0975" w:rsidRPr="00BA40D2" w:rsidRDefault="00EE0975" w:rsidP="009F5ABF">
            <w:pPr>
              <w:pStyle w:val="TAC"/>
            </w:pPr>
            <w:r w:rsidRPr="00BA40D2">
              <w:t>A7</w:t>
            </w:r>
          </w:p>
        </w:tc>
      </w:tr>
      <w:tr w:rsidR="00EE0975" w14:paraId="5AA2D67D" w14:textId="77777777" w:rsidTr="009F5ABF">
        <w:tc>
          <w:tcPr>
            <w:tcW w:w="1359" w:type="dxa"/>
            <w:vMerge/>
          </w:tcPr>
          <w:p w14:paraId="0FDFF432" w14:textId="77777777" w:rsidR="00EE0975" w:rsidRDefault="00EE0975" w:rsidP="009F5ABF">
            <w:pPr>
              <w:pStyle w:val="TAC"/>
            </w:pPr>
          </w:p>
        </w:tc>
        <w:tc>
          <w:tcPr>
            <w:tcW w:w="2322" w:type="dxa"/>
            <w:vMerge/>
          </w:tcPr>
          <w:p w14:paraId="1DA7DD23" w14:textId="77777777" w:rsidR="00EE0975" w:rsidRPr="00A066B6" w:rsidRDefault="00EE0975" w:rsidP="009F5ABF">
            <w:pPr>
              <w:pStyle w:val="TAC"/>
            </w:pPr>
          </w:p>
        </w:tc>
        <w:tc>
          <w:tcPr>
            <w:tcW w:w="1926" w:type="dxa"/>
          </w:tcPr>
          <w:p w14:paraId="4BDB3951" w14:textId="77777777" w:rsidR="00EE0975" w:rsidRPr="00BA40D2" w:rsidRDefault="00EE0975" w:rsidP="009F5ABF">
            <w:pPr>
              <w:pStyle w:val="TAC"/>
            </w:pPr>
            <w:r w:rsidRPr="00BA40D2">
              <w:t>&lt;= 0.36</w:t>
            </w:r>
          </w:p>
        </w:tc>
        <w:tc>
          <w:tcPr>
            <w:tcW w:w="1926" w:type="dxa"/>
          </w:tcPr>
          <w:p w14:paraId="3432BBB5" w14:textId="77777777" w:rsidR="00EE0975" w:rsidRPr="00BA40D2" w:rsidRDefault="00EE0975" w:rsidP="009F5ABF">
            <w:pPr>
              <w:pStyle w:val="TAC"/>
            </w:pPr>
            <w:r w:rsidRPr="00BA40D2">
              <w:t>&lt;=0.36</w:t>
            </w:r>
          </w:p>
        </w:tc>
        <w:tc>
          <w:tcPr>
            <w:tcW w:w="1927" w:type="dxa"/>
          </w:tcPr>
          <w:p w14:paraId="1957DC15" w14:textId="77777777" w:rsidR="00EE0975" w:rsidRPr="00BA40D2" w:rsidRDefault="00EE0975" w:rsidP="009F5ABF">
            <w:pPr>
              <w:pStyle w:val="TAC"/>
            </w:pPr>
            <w:r w:rsidRPr="00BA40D2">
              <w:t>A7</w:t>
            </w:r>
          </w:p>
        </w:tc>
      </w:tr>
      <w:tr w:rsidR="00EE0975" w14:paraId="3BB63B96" w14:textId="77777777" w:rsidTr="009F5ABF">
        <w:tc>
          <w:tcPr>
            <w:tcW w:w="1359" w:type="dxa"/>
            <w:vMerge/>
          </w:tcPr>
          <w:p w14:paraId="340B507A" w14:textId="77777777" w:rsidR="00EE0975" w:rsidRDefault="00EE0975" w:rsidP="009F5ABF">
            <w:pPr>
              <w:pStyle w:val="TAC"/>
            </w:pPr>
          </w:p>
        </w:tc>
        <w:tc>
          <w:tcPr>
            <w:tcW w:w="2322" w:type="dxa"/>
            <w:vMerge/>
          </w:tcPr>
          <w:p w14:paraId="311B34B5" w14:textId="77777777" w:rsidR="00EE0975" w:rsidRPr="00A066B6" w:rsidRDefault="00EE0975" w:rsidP="009F5ABF">
            <w:pPr>
              <w:pStyle w:val="TAC"/>
            </w:pPr>
          </w:p>
        </w:tc>
        <w:tc>
          <w:tcPr>
            <w:tcW w:w="1926" w:type="dxa"/>
          </w:tcPr>
          <w:p w14:paraId="7BC1DC2A" w14:textId="77777777" w:rsidR="00EE0975" w:rsidRPr="00BA40D2" w:rsidRDefault="00EE0975" w:rsidP="009F5ABF">
            <w:pPr>
              <w:pStyle w:val="TAC"/>
            </w:pPr>
            <w:r w:rsidRPr="00BA40D2">
              <w:t>&gt;= 2.34</w:t>
            </w:r>
          </w:p>
        </w:tc>
        <w:tc>
          <w:tcPr>
            <w:tcW w:w="1926" w:type="dxa"/>
          </w:tcPr>
          <w:p w14:paraId="57284459" w14:textId="77777777" w:rsidR="00EE0975" w:rsidRPr="00BA40D2" w:rsidRDefault="00EE0975" w:rsidP="009F5ABF">
            <w:pPr>
              <w:pStyle w:val="TAC"/>
            </w:pPr>
            <w:r w:rsidRPr="00BA40D2">
              <w:t>&lt;=0.36</w:t>
            </w:r>
          </w:p>
        </w:tc>
        <w:tc>
          <w:tcPr>
            <w:tcW w:w="1927" w:type="dxa"/>
          </w:tcPr>
          <w:p w14:paraId="3ED2E55F" w14:textId="77777777" w:rsidR="00EE0975" w:rsidRPr="00BA40D2" w:rsidRDefault="00EE0975" w:rsidP="009F5ABF">
            <w:pPr>
              <w:pStyle w:val="TAC"/>
            </w:pPr>
            <w:r w:rsidRPr="00BA40D2">
              <w:t>A7</w:t>
            </w:r>
          </w:p>
        </w:tc>
      </w:tr>
      <w:tr w:rsidR="00EE0975" w14:paraId="68A147C8" w14:textId="77777777" w:rsidTr="009F5ABF">
        <w:tc>
          <w:tcPr>
            <w:tcW w:w="1359" w:type="dxa"/>
            <w:vMerge w:val="restart"/>
          </w:tcPr>
          <w:p w14:paraId="5918CDAC" w14:textId="77777777" w:rsidR="00EE0975" w:rsidRPr="00A066B6" w:rsidRDefault="00EE0975" w:rsidP="009F5ABF">
            <w:pPr>
              <w:pStyle w:val="TAC"/>
            </w:pPr>
            <w:r>
              <w:t>5MHz</w:t>
            </w:r>
          </w:p>
        </w:tc>
        <w:tc>
          <w:tcPr>
            <w:tcW w:w="2322" w:type="dxa"/>
            <w:vMerge w:val="restart"/>
          </w:tcPr>
          <w:p w14:paraId="279713B5" w14:textId="77777777" w:rsidR="00EE0975" w:rsidRPr="00A066B6" w:rsidRDefault="00EE0975" w:rsidP="009F5AB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69DBC085" w14:textId="77777777" w:rsidR="00EE0975" w:rsidRPr="00A066B6" w:rsidRDefault="00EE0975" w:rsidP="009F5ABF">
            <w:pPr>
              <w:pStyle w:val="TAC"/>
            </w:pPr>
            <w:r>
              <w:t>&gt;= 3.6</w:t>
            </w:r>
          </w:p>
        </w:tc>
        <w:tc>
          <w:tcPr>
            <w:tcW w:w="1926" w:type="dxa"/>
          </w:tcPr>
          <w:p w14:paraId="2E75B03E" w14:textId="77777777" w:rsidR="00EE0975" w:rsidRPr="00A066B6" w:rsidRDefault="00EE0975" w:rsidP="009F5ABF">
            <w:pPr>
              <w:pStyle w:val="TAC"/>
            </w:pPr>
            <w:r>
              <w:t>&gt; 0</w:t>
            </w:r>
          </w:p>
        </w:tc>
        <w:tc>
          <w:tcPr>
            <w:tcW w:w="1927" w:type="dxa"/>
          </w:tcPr>
          <w:p w14:paraId="73F71303" w14:textId="77777777" w:rsidR="00EE0975" w:rsidRPr="00A066B6" w:rsidRDefault="00EE0975" w:rsidP="009F5ABF">
            <w:pPr>
              <w:pStyle w:val="TAC"/>
            </w:pPr>
            <w:r>
              <w:t>A3</w:t>
            </w:r>
          </w:p>
        </w:tc>
      </w:tr>
      <w:tr w:rsidR="00EE0975" w14:paraId="68E3636B" w14:textId="77777777" w:rsidTr="009F5ABF">
        <w:tc>
          <w:tcPr>
            <w:tcW w:w="1359" w:type="dxa"/>
            <w:vMerge/>
          </w:tcPr>
          <w:p w14:paraId="0E4BC0DD" w14:textId="77777777" w:rsidR="00EE0975" w:rsidRPr="00A066B6" w:rsidRDefault="00EE0975" w:rsidP="009F5ABF">
            <w:pPr>
              <w:pStyle w:val="TAC"/>
            </w:pPr>
          </w:p>
        </w:tc>
        <w:tc>
          <w:tcPr>
            <w:tcW w:w="2322" w:type="dxa"/>
            <w:vMerge/>
          </w:tcPr>
          <w:p w14:paraId="0B32A5C5" w14:textId="77777777" w:rsidR="00EE0975" w:rsidRPr="00A066B6" w:rsidRDefault="00EE0975" w:rsidP="009F5ABF">
            <w:pPr>
              <w:pStyle w:val="TAC"/>
            </w:pPr>
          </w:p>
        </w:tc>
        <w:tc>
          <w:tcPr>
            <w:tcW w:w="1926" w:type="dxa"/>
          </w:tcPr>
          <w:p w14:paraId="310E34FC" w14:textId="77777777" w:rsidR="00EE0975" w:rsidRPr="00A066B6" w:rsidRDefault="00EE0975" w:rsidP="009F5ABF">
            <w:pPr>
              <w:pStyle w:val="TAC"/>
            </w:pPr>
          </w:p>
        </w:tc>
        <w:tc>
          <w:tcPr>
            <w:tcW w:w="1926" w:type="dxa"/>
          </w:tcPr>
          <w:p w14:paraId="091366CA" w14:textId="77777777" w:rsidR="00EE0975" w:rsidRPr="00A066B6" w:rsidRDefault="00EE0975" w:rsidP="009F5ABF">
            <w:pPr>
              <w:pStyle w:val="TAC"/>
            </w:pPr>
            <w:r>
              <w:t>&gt;= 2.88</w:t>
            </w:r>
          </w:p>
        </w:tc>
        <w:tc>
          <w:tcPr>
            <w:tcW w:w="1927" w:type="dxa"/>
          </w:tcPr>
          <w:p w14:paraId="485B128C" w14:textId="77777777" w:rsidR="00EE0975" w:rsidRPr="00A066B6" w:rsidRDefault="00EE0975" w:rsidP="009F5ABF">
            <w:pPr>
              <w:pStyle w:val="TAC"/>
            </w:pPr>
            <w:r>
              <w:t>A1</w:t>
            </w:r>
          </w:p>
        </w:tc>
      </w:tr>
      <w:tr w:rsidR="00EE0975" w14:paraId="48130175" w14:textId="77777777" w:rsidTr="009F5ABF">
        <w:tc>
          <w:tcPr>
            <w:tcW w:w="1359" w:type="dxa"/>
            <w:vMerge w:val="restart"/>
          </w:tcPr>
          <w:p w14:paraId="7669E28C" w14:textId="77777777" w:rsidR="00EE0975" w:rsidRPr="00A066B6" w:rsidRDefault="00EE0975" w:rsidP="009F5ABF">
            <w:pPr>
              <w:pStyle w:val="TAC"/>
            </w:pPr>
            <w:r>
              <w:t>10MHz</w:t>
            </w:r>
          </w:p>
        </w:tc>
        <w:tc>
          <w:tcPr>
            <w:tcW w:w="2322" w:type="dxa"/>
            <w:vMerge w:val="restart"/>
          </w:tcPr>
          <w:p w14:paraId="57251D87" w14:textId="77777777" w:rsidR="00EE0975" w:rsidRPr="00A066B6" w:rsidRDefault="00EE0975" w:rsidP="009F5ABF">
            <w:pPr>
              <w:pStyle w:val="TAC"/>
            </w:pPr>
            <w:r w:rsidRPr="00112DEE">
              <w:t>1615 &lt;= fc &lt; 1620</w:t>
            </w:r>
            <w:r>
              <w:t>.1</w:t>
            </w:r>
          </w:p>
        </w:tc>
        <w:tc>
          <w:tcPr>
            <w:tcW w:w="1926" w:type="dxa"/>
          </w:tcPr>
          <w:p w14:paraId="45EAA9DF" w14:textId="77777777" w:rsidR="00EE0975" w:rsidRPr="00A066B6" w:rsidRDefault="00EE0975" w:rsidP="009F5ABF">
            <w:pPr>
              <w:pStyle w:val="TAC"/>
            </w:pPr>
            <w:r>
              <w:t>&lt;= 1.8</w:t>
            </w:r>
          </w:p>
        </w:tc>
        <w:tc>
          <w:tcPr>
            <w:tcW w:w="1926" w:type="dxa"/>
          </w:tcPr>
          <w:p w14:paraId="5683A415" w14:textId="77777777" w:rsidR="00EE0975" w:rsidRDefault="00EE0975" w:rsidP="009F5ABF">
            <w:pPr>
              <w:pStyle w:val="TAC"/>
            </w:pPr>
            <w:r>
              <w:t>&lt;= 5.04</w:t>
            </w:r>
          </w:p>
        </w:tc>
        <w:tc>
          <w:tcPr>
            <w:tcW w:w="1927" w:type="dxa"/>
          </w:tcPr>
          <w:p w14:paraId="133A8BD4" w14:textId="77777777" w:rsidR="00EE0975" w:rsidRDefault="00EE0975" w:rsidP="009F5ABF">
            <w:pPr>
              <w:pStyle w:val="TAC"/>
            </w:pPr>
            <w:r>
              <w:t>A4</w:t>
            </w:r>
          </w:p>
        </w:tc>
      </w:tr>
      <w:tr w:rsidR="00EE0975" w14:paraId="0D016819" w14:textId="77777777" w:rsidTr="009F5ABF">
        <w:tc>
          <w:tcPr>
            <w:tcW w:w="1359" w:type="dxa"/>
            <w:vMerge/>
          </w:tcPr>
          <w:p w14:paraId="1C2BBD3F" w14:textId="77777777" w:rsidR="00EE0975" w:rsidRPr="00A066B6" w:rsidRDefault="00EE0975" w:rsidP="009F5ABF">
            <w:pPr>
              <w:pStyle w:val="TAC"/>
            </w:pPr>
          </w:p>
        </w:tc>
        <w:tc>
          <w:tcPr>
            <w:tcW w:w="2322" w:type="dxa"/>
            <w:vMerge/>
          </w:tcPr>
          <w:p w14:paraId="5507E843" w14:textId="77777777" w:rsidR="00EE0975" w:rsidRPr="00A066B6" w:rsidRDefault="00EE0975" w:rsidP="009F5ABF">
            <w:pPr>
              <w:pStyle w:val="TAC"/>
            </w:pPr>
          </w:p>
        </w:tc>
        <w:tc>
          <w:tcPr>
            <w:tcW w:w="1926" w:type="dxa"/>
          </w:tcPr>
          <w:p w14:paraId="2B662C08" w14:textId="77777777" w:rsidR="00EE0975" w:rsidRPr="00A066B6" w:rsidRDefault="00EE0975" w:rsidP="009F5ABF">
            <w:pPr>
              <w:pStyle w:val="TAC"/>
            </w:pPr>
            <w:r>
              <w:t>&lt;= 1.8</w:t>
            </w:r>
          </w:p>
        </w:tc>
        <w:tc>
          <w:tcPr>
            <w:tcW w:w="1926" w:type="dxa"/>
          </w:tcPr>
          <w:p w14:paraId="09B3F2A5" w14:textId="77777777" w:rsidR="00EE0975" w:rsidRDefault="00EE0975" w:rsidP="009F5ABF">
            <w:pPr>
              <w:pStyle w:val="TAC"/>
            </w:pPr>
            <w:r>
              <w:t>&gt; 5.04</w:t>
            </w:r>
          </w:p>
        </w:tc>
        <w:tc>
          <w:tcPr>
            <w:tcW w:w="1927" w:type="dxa"/>
          </w:tcPr>
          <w:p w14:paraId="57705F35" w14:textId="77777777" w:rsidR="00EE0975" w:rsidRDefault="00EE0975" w:rsidP="009F5ABF">
            <w:pPr>
              <w:pStyle w:val="TAC"/>
            </w:pPr>
            <w:r>
              <w:t>A5</w:t>
            </w:r>
          </w:p>
        </w:tc>
      </w:tr>
      <w:tr w:rsidR="00EE0975" w14:paraId="07FF9E31" w14:textId="77777777" w:rsidTr="009F5ABF">
        <w:tc>
          <w:tcPr>
            <w:tcW w:w="1359" w:type="dxa"/>
            <w:vMerge/>
          </w:tcPr>
          <w:p w14:paraId="0A033385" w14:textId="77777777" w:rsidR="00EE0975" w:rsidRPr="00A066B6" w:rsidRDefault="00EE0975" w:rsidP="009F5ABF">
            <w:pPr>
              <w:pStyle w:val="TAC"/>
            </w:pPr>
          </w:p>
        </w:tc>
        <w:tc>
          <w:tcPr>
            <w:tcW w:w="2322" w:type="dxa"/>
            <w:vMerge/>
          </w:tcPr>
          <w:p w14:paraId="37DC1DC7" w14:textId="77777777" w:rsidR="00EE0975" w:rsidRPr="00A066B6" w:rsidRDefault="00EE0975" w:rsidP="009F5ABF">
            <w:pPr>
              <w:pStyle w:val="TAC"/>
            </w:pPr>
          </w:p>
        </w:tc>
        <w:tc>
          <w:tcPr>
            <w:tcW w:w="1926" w:type="dxa"/>
          </w:tcPr>
          <w:p w14:paraId="126F386F" w14:textId="77777777" w:rsidR="00EE0975" w:rsidRPr="00A066B6" w:rsidRDefault="00EE0975" w:rsidP="009F5ABF">
            <w:pPr>
              <w:pStyle w:val="TAC"/>
            </w:pPr>
            <w:r>
              <w:t xml:space="preserve">&gt; 7.2 </w:t>
            </w:r>
          </w:p>
        </w:tc>
        <w:tc>
          <w:tcPr>
            <w:tcW w:w="1926" w:type="dxa"/>
          </w:tcPr>
          <w:p w14:paraId="4FD4A555" w14:textId="77777777" w:rsidR="00EE0975" w:rsidRDefault="00EE0975" w:rsidP="009F5ABF">
            <w:pPr>
              <w:pStyle w:val="TAC"/>
            </w:pPr>
            <w:r>
              <w:t>&gt; 0</w:t>
            </w:r>
          </w:p>
        </w:tc>
        <w:tc>
          <w:tcPr>
            <w:tcW w:w="1927" w:type="dxa"/>
          </w:tcPr>
          <w:p w14:paraId="2BD791C3" w14:textId="77777777" w:rsidR="00EE0975" w:rsidRDefault="00EE0975" w:rsidP="009F5ABF">
            <w:pPr>
              <w:pStyle w:val="TAC"/>
            </w:pPr>
            <w:r>
              <w:t>A6</w:t>
            </w:r>
          </w:p>
        </w:tc>
      </w:tr>
      <w:tr w:rsidR="00EE0975" w14:paraId="1A4D3B9B" w14:textId="77777777" w:rsidTr="009F5ABF">
        <w:tc>
          <w:tcPr>
            <w:tcW w:w="1359" w:type="dxa"/>
            <w:vMerge/>
          </w:tcPr>
          <w:p w14:paraId="746461B0" w14:textId="77777777" w:rsidR="00EE0975" w:rsidRPr="00A066B6" w:rsidRDefault="00EE0975" w:rsidP="009F5ABF">
            <w:pPr>
              <w:pStyle w:val="TAC"/>
            </w:pPr>
          </w:p>
        </w:tc>
        <w:tc>
          <w:tcPr>
            <w:tcW w:w="2322" w:type="dxa"/>
            <w:vMerge/>
          </w:tcPr>
          <w:p w14:paraId="4A049D5D" w14:textId="77777777" w:rsidR="00EE0975" w:rsidRPr="00A066B6" w:rsidRDefault="00EE0975" w:rsidP="009F5ABF">
            <w:pPr>
              <w:pStyle w:val="TAC"/>
            </w:pPr>
          </w:p>
        </w:tc>
        <w:tc>
          <w:tcPr>
            <w:tcW w:w="1926" w:type="dxa"/>
          </w:tcPr>
          <w:p w14:paraId="2E15DF83" w14:textId="77777777" w:rsidR="00EE0975" w:rsidRPr="00A066B6" w:rsidRDefault="00EE0975" w:rsidP="009F5ABF">
            <w:pPr>
              <w:pStyle w:val="TAC"/>
            </w:pPr>
            <w:r>
              <w:t>&gt; 1.8</w:t>
            </w:r>
          </w:p>
        </w:tc>
        <w:tc>
          <w:tcPr>
            <w:tcW w:w="1926" w:type="dxa"/>
          </w:tcPr>
          <w:p w14:paraId="182C7F8E" w14:textId="77777777" w:rsidR="00EE0975" w:rsidRDefault="00EE0975" w:rsidP="009F5ABF">
            <w:pPr>
              <w:pStyle w:val="TAC"/>
            </w:pPr>
            <w:r>
              <w:t>&gt;= 2.88</w:t>
            </w:r>
          </w:p>
        </w:tc>
        <w:tc>
          <w:tcPr>
            <w:tcW w:w="1927" w:type="dxa"/>
          </w:tcPr>
          <w:p w14:paraId="7E2631B0" w14:textId="77777777" w:rsidR="00EE0975" w:rsidRDefault="00EE0975" w:rsidP="009F5ABF">
            <w:pPr>
              <w:pStyle w:val="TAC"/>
            </w:pPr>
            <w:r>
              <w:t>A2</w:t>
            </w:r>
          </w:p>
        </w:tc>
      </w:tr>
      <w:tr w:rsidR="00EE0975" w14:paraId="4EA8F876" w14:textId="77777777" w:rsidTr="009F5ABF">
        <w:tc>
          <w:tcPr>
            <w:tcW w:w="1359" w:type="dxa"/>
            <w:vMerge/>
          </w:tcPr>
          <w:p w14:paraId="1FF456CB" w14:textId="77777777" w:rsidR="00EE0975" w:rsidRPr="00A066B6" w:rsidRDefault="00EE0975" w:rsidP="009F5ABF">
            <w:pPr>
              <w:pStyle w:val="TAC"/>
            </w:pPr>
          </w:p>
        </w:tc>
        <w:tc>
          <w:tcPr>
            <w:tcW w:w="2322" w:type="dxa"/>
            <w:vMerge w:val="restart"/>
          </w:tcPr>
          <w:p w14:paraId="7BB26709" w14:textId="77777777" w:rsidR="00EE0975" w:rsidRPr="00A066B6" w:rsidRDefault="00EE0975" w:rsidP="009F5ABF">
            <w:pPr>
              <w:pStyle w:val="TAC"/>
            </w:pPr>
            <w:r w:rsidRPr="00112DEE">
              <w:t>1620</w:t>
            </w:r>
            <w:r>
              <w:t>.1</w:t>
            </w:r>
            <w:r w:rsidRPr="00112DEE">
              <w:t xml:space="preserve"> &lt;= fc &lt;= 1621.5</w:t>
            </w:r>
          </w:p>
        </w:tc>
        <w:tc>
          <w:tcPr>
            <w:tcW w:w="1926" w:type="dxa"/>
          </w:tcPr>
          <w:p w14:paraId="0627B471" w14:textId="77777777" w:rsidR="00EE0975" w:rsidRPr="00A066B6" w:rsidRDefault="00EE0975" w:rsidP="009F5ABF">
            <w:pPr>
              <w:pStyle w:val="TAC"/>
            </w:pPr>
          </w:p>
        </w:tc>
        <w:tc>
          <w:tcPr>
            <w:tcW w:w="1926" w:type="dxa"/>
          </w:tcPr>
          <w:p w14:paraId="3C420361" w14:textId="77777777" w:rsidR="00EE0975" w:rsidRDefault="00EE0975" w:rsidP="009F5ABF">
            <w:pPr>
              <w:pStyle w:val="TAC"/>
            </w:pPr>
            <w:r>
              <w:t>&lt;= 7.2</w:t>
            </w:r>
          </w:p>
        </w:tc>
        <w:tc>
          <w:tcPr>
            <w:tcW w:w="1927" w:type="dxa"/>
          </w:tcPr>
          <w:p w14:paraId="4B888025" w14:textId="77777777" w:rsidR="00EE0975" w:rsidRDefault="00EE0975" w:rsidP="009F5ABF">
            <w:pPr>
              <w:pStyle w:val="TAC"/>
            </w:pPr>
            <w:r>
              <w:t>A6</w:t>
            </w:r>
          </w:p>
        </w:tc>
      </w:tr>
      <w:tr w:rsidR="00EE0975" w14:paraId="27C6F3C4" w14:textId="77777777" w:rsidTr="009F5ABF">
        <w:tc>
          <w:tcPr>
            <w:tcW w:w="1359" w:type="dxa"/>
            <w:vMerge/>
          </w:tcPr>
          <w:p w14:paraId="4350ABB9" w14:textId="77777777" w:rsidR="00EE0975" w:rsidRPr="00A066B6" w:rsidRDefault="00EE0975" w:rsidP="009F5ABF">
            <w:pPr>
              <w:pStyle w:val="TAC"/>
            </w:pPr>
          </w:p>
        </w:tc>
        <w:tc>
          <w:tcPr>
            <w:tcW w:w="2322" w:type="dxa"/>
            <w:vMerge/>
          </w:tcPr>
          <w:p w14:paraId="08D89E6B" w14:textId="77777777" w:rsidR="00EE0975" w:rsidRPr="00A066B6" w:rsidRDefault="00EE0975" w:rsidP="009F5ABF">
            <w:pPr>
              <w:pStyle w:val="TAC"/>
            </w:pPr>
          </w:p>
        </w:tc>
        <w:tc>
          <w:tcPr>
            <w:tcW w:w="1926" w:type="dxa"/>
          </w:tcPr>
          <w:p w14:paraId="794229E9" w14:textId="77777777" w:rsidR="00EE0975" w:rsidRPr="00A066B6" w:rsidRDefault="00EE0975" w:rsidP="009F5ABF">
            <w:pPr>
              <w:pStyle w:val="TAC"/>
            </w:pPr>
            <w:r>
              <w:t>&lt;= 0.36</w:t>
            </w:r>
          </w:p>
        </w:tc>
        <w:tc>
          <w:tcPr>
            <w:tcW w:w="1926" w:type="dxa"/>
          </w:tcPr>
          <w:p w14:paraId="7A4ED4F0" w14:textId="77777777" w:rsidR="00EE0975" w:rsidRDefault="00EE0975" w:rsidP="009F5ABF">
            <w:pPr>
              <w:pStyle w:val="TAC"/>
            </w:pPr>
            <w:r>
              <w:t>&lt;= 0.36</w:t>
            </w:r>
          </w:p>
        </w:tc>
        <w:tc>
          <w:tcPr>
            <w:tcW w:w="1927" w:type="dxa"/>
          </w:tcPr>
          <w:p w14:paraId="3D4C00C9" w14:textId="77777777" w:rsidR="00EE0975" w:rsidRDefault="00EE0975" w:rsidP="009F5ABF">
            <w:pPr>
              <w:pStyle w:val="TAC"/>
            </w:pPr>
            <w:r>
              <w:t>A1</w:t>
            </w:r>
          </w:p>
        </w:tc>
      </w:tr>
      <w:tr w:rsidR="00EE0975" w14:paraId="213D0B3B" w14:textId="77777777" w:rsidTr="009F5ABF">
        <w:tc>
          <w:tcPr>
            <w:tcW w:w="1359" w:type="dxa"/>
            <w:vMerge/>
          </w:tcPr>
          <w:p w14:paraId="16826A64" w14:textId="77777777" w:rsidR="00EE0975" w:rsidRPr="00A066B6" w:rsidRDefault="00EE0975" w:rsidP="009F5ABF">
            <w:pPr>
              <w:pStyle w:val="TAC"/>
            </w:pPr>
          </w:p>
        </w:tc>
        <w:tc>
          <w:tcPr>
            <w:tcW w:w="2322" w:type="dxa"/>
            <w:vMerge/>
          </w:tcPr>
          <w:p w14:paraId="24383D0C" w14:textId="77777777" w:rsidR="00EE0975" w:rsidRPr="00A066B6" w:rsidRDefault="00EE0975" w:rsidP="009F5ABF">
            <w:pPr>
              <w:pStyle w:val="TAC"/>
            </w:pPr>
          </w:p>
        </w:tc>
        <w:tc>
          <w:tcPr>
            <w:tcW w:w="1926" w:type="dxa"/>
          </w:tcPr>
          <w:p w14:paraId="1C8AAA1D" w14:textId="77777777" w:rsidR="00EE0975" w:rsidRPr="00A066B6" w:rsidRDefault="00EE0975" w:rsidP="009F5ABF">
            <w:pPr>
              <w:pStyle w:val="TAC"/>
            </w:pPr>
            <w:r>
              <w:t>&gt; 7.2</w:t>
            </w:r>
          </w:p>
        </w:tc>
        <w:tc>
          <w:tcPr>
            <w:tcW w:w="1926" w:type="dxa"/>
          </w:tcPr>
          <w:p w14:paraId="0EACC938" w14:textId="77777777" w:rsidR="00EE0975" w:rsidRDefault="00EE0975" w:rsidP="009F5ABF">
            <w:pPr>
              <w:pStyle w:val="TAC"/>
            </w:pPr>
            <w:r>
              <w:t>&gt; 0</w:t>
            </w:r>
          </w:p>
        </w:tc>
        <w:tc>
          <w:tcPr>
            <w:tcW w:w="1927" w:type="dxa"/>
          </w:tcPr>
          <w:p w14:paraId="15B0230B" w14:textId="77777777" w:rsidR="00EE0975" w:rsidRDefault="00EE0975" w:rsidP="009F5ABF">
            <w:pPr>
              <w:pStyle w:val="TAC"/>
            </w:pPr>
            <w:r>
              <w:t>A6</w:t>
            </w:r>
          </w:p>
        </w:tc>
      </w:tr>
      <w:tr w:rsidR="00EE0975" w14:paraId="5B5C6940" w14:textId="77777777" w:rsidTr="009F5ABF">
        <w:tc>
          <w:tcPr>
            <w:tcW w:w="1359" w:type="dxa"/>
            <w:vMerge w:val="restart"/>
          </w:tcPr>
          <w:p w14:paraId="3DE48CAF" w14:textId="77777777" w:rsidR="00EE0975" w:rsidRPr="00A066B6" w:rsidRDefault="00EE0975" w:rsidP="009F5ABF">
            <w:pPr>
              <w:pStyle w:val="TAC"/>
            </w:pPr>
            <w:r>
              <w:t>15MHz</w:t>
            </w:r>
          </w:p>
        </w:tc>
        <w:tc>
          <w:tcPr>
            <w:tcW w:w="2322" w:type="dxa"/>
            <w:vMerge w:val="restart"/>
          </w:tcPr>
          <w:p w14:paraId="03F5DC89" w14:textId="77777777" w:rsidR="00EE0975" w:rsidRPr="00A066B6" w:rsidRDefault="00EE0975" w:rsidP="009F5ABF">
            <w:pPr>
              <w:pStyle w:val="TAC"/>
            </w:pPr>
            <w:r>
              <w:t>all</w:t>
            </w:r>
          </w:p>
        </w:tc>
        <w:tc>
          <w:tcPr>
            <w:tcW w:w="1926" w:type="dxa"/>
          </w:tcPr>
          <w:p w14:paraId="0A1A27C6" w14:textId="77777777" w:rsidR="00EE0975" w:rsidRPr="00A066B6" w:rsidRDefault="00EE0975" w:rsidP="009F5ABF">
            <w:pPr>
              <w:pStyle w:val="TAC"/>
            </w:pPr>
            <w:r>
              <w:t>&lt;= 3.6</w:t>
            </w:r>
          </w:p>
        </w:tc>
        <w:tc>
          <w:tcPr>
            <w:tcW w:w="1926" w:type="dxa"/>
          </w:tcPr>
          <w:p w14:paraId="28748CA8" w14:textId="77777777" w:rsidR="00EE0975" w:rsidRDefault="00EE0975" w:rsidP="009F5ABF">
            <w:pPr>
              <w:pStyle w:val="TAC"/>
            </w:pPr>
            <w:r>
              <w:t>&lt;= 5.04</w:t>
            </w:r>
          </w:p>
        </w:tc>
        <w:tc>
          <w:tcPr>
            <w:tcW w:w="1927" w:type="dxa"/>
          </w:tcPr>
          <w:p w14:paraId="1A44C593" w14:textId="77777777" w:rsidR="00EE0975" w:rsidRDefault="00EE0975" w:rsidP="009F5ABF">
            <w:pPr>
              <w:pStyle w:val="TAC"/>
            </w:pPr>
            <w:r>
              <w:t>A4</w:t>
            </w:r>
          </w:p>
        </w:tc>
      </w:tr>
      <w:tr w:rsidR="00EE0975" w14:paraId="03997A34" w14:textId="77777777" w:rsidTr="009F5ABF">
        <w:tc>
          <w:tcPr>
            <w:tcW w:w="1359" w:type="dxa"/>
            <w:vMerge/>
          </w:tcPr>
          <w:p w14:paraId="033E95B8" w14:textId="77777777" w:rsidR="00EE0975" w:rsidRPr="00A066B6" w:rsidRDefault="00EE0975" w:rsidP="009F5ABF">
            <w:pPr>
              <w:pStyle w:val="TAC"/>
            </w:pPr>
          </w:p>
        </w:tc>
        <w:tc>
          <w:tcPr>
            <w:tcW w:w="2322" w:type="dxa"/>
            <w:vMerge/>
          </w:tcPr>
          <w:p w14:paraId="130262AD" w14:textId="77777777" w:rsidR="00EE0975" w:rsidRPr="00A066B6" w:rsidRDefault="00EE0975" w:rsidP="009F5ABF">
            <w:pPr>
              <w:pStyle w:val="TAC"/>
            </w:pPr>
          </w:p>
        </w:tc>
        <w:tc>
          <w:tcPr>
            <w:tcW w:w="1926" w:type="dxa"/>
          </w:tcPr>
          <w:p w14:paraId="5D904E7B" w14:textId="77777777" w:rsidR="00EE0975" w:rsidRPr="00A066B6" w:rsidRDefault="00EE0975" w:rsidP="009F5ABF">
            <w:pPr>
              <w:pStyle w:val="TAC"/>
            </w:pPr>
            <w:r>
              <w:t>&lt;= 3.6</w:t>
            </w:r>
          </w:p>
        </w:tc>
        <w:tc>
          <w:tcPr>
            <w:tcW w:w="1926" w:type="dxa"/>
          </w:tcPr>
          <w:p w14:paraId="041FA80B" w14:textId="77777777" w:rsidR="00EE0975" w:rsidRDefault="00EE0975" w:rsidP="009F5ABF">
            <w:pPr>
              <w:pStyle w:val="TAC"/>
            </w:pPr>
            <w:r>
              <w:t>&gt; 5.04</w:t>
            </w:r>
          </w:p>
        </w:tc>
        <w:tc>
          <w:tcPr>
            <w:tcW w:w="1927" w:type="dxa"/>
          </w:tcPr>
          <w:p w14:paraId="4D7E5BED" w14:textId="77777777" w:rsidR="00EE0975" w:rsidRDefault="00EE0975" w:rsidP="009F5ABF">
            <w:pPr>
              <w:pStyle w:val="TAC"/>
            </w:pPr>
            <w:r>
              <w:t>A5</w:t>
            </w:r>
          </w:p>
        </w:tc>
      </w:tr>
      <w:tr w:rsidR="00EE0975" w14:paraId="205A8719" w14:textId="77777777" w:rsidTr="009F5ABF">
        <w:tc>
          <w:tcPr>
            <w:tcW w:w="1359" w:type="dxa"/>
            <w:vMerge/>
          </w:tcPr>
          <w:p w14:paraId="31F1CDF8" w14:textId="77777777" w:rsidR="00EE0975" w:rsidRPr="00A066B6" w:rsidRDefault="00EE0975" w:rsidP="009F5ABF">
            <w:pPr>
              <w:pStyle w:val="TAC"/>
            </w:pPr>
          </w:p>
        </w:tc>
        <w:tc>
          <w:tcPr>
            <w:tcW w:w="2322" w:type="dxa"/>
            <w:vMerge/>
          </w:tcPr>
          <w:p w14:paraId="24777BF6" w14:textId="77777777" w:rsidR="00EE0975" w:rsidRPr="00A066B6" w:rsidRDefault="00EE0975" w:rsidP="009F5ABF">
            <w:pPr>
              <w:pStyle w:val="TAC"/>
            </w:pPr>
          </w:p>
        </w:tc>
        <w:tc>
          <w:tcPr>
            <w:tcW w:w="1926" w:type="dxa"/>
          </w:tcPr>
          <w:p w14:paraId="16DB502E" w14:textId="77777777" w:rsidR="00EE0975" w:rsidRPr="00A066B6" w:rsidRDefault="00EE0975" w:rsidP="009F5ABF">
            <w:pPr>
              <w:pStyle w:val="TAC"/>
            </w:pPr>
            <w:r>
              <w:t>&gt; 10.44</w:t>
            </w:r>
          </w:p>
        </w:tc>
        <w:tc>
          <w:tcPr>
            <w:tcW w:w="1926" w:type="dxa"/>
          </w:tcPr>
          <w:p w14:paraId="769FB6F2" w14:textId="77777777" w:rsidR="00EE0975" w:rsidRDefault="00EE0975" w:rsidP="009F5ABF">
            <w:pPr>
              <w:pStyle w:val="TAC"/>
            </w:pPr>
          </w:p>
        </w:tc>
        <w:tc>
          <w:tcPr>
            <w:tcW w:w="1927" w:type="dxa"/>
          </w:tcPr>
          <w:p w14:paraId="683A51A1" w14:textId="77777777" w:rsidR="00EE0975" w:rsidRDefault="00EE0975" w:rsidP="009F5ABF">
            <w:pPr>
              <w:pStyle w:val="TAC"/>
            </w:pPr>
            <w:r>
              <w:t>A6</w:t>
            </w:r>
          </w:p>
        </w:tc>
      </w:tr>
      <w:tr w:rsidR="00EE0975" w14:paraId="419DA0F0" w14:textId="77777777" w:rsidTr="009F5ABF">
        <w:tc>
          <w:tcPr>
            <w:tcW w:w="1359" w:type="dxa"/>
            <w:vMerge/>
          </w:tcPr>
          <w:p w14:paraId="4BFD9C5A" w14:textId="77777777" w:rsidR="00EE0975" w:rsidRPr="00A066B6" w:rsidRDefault="00EE0975" w:rsidP="009F5ABF">
            <w:pPr>
              <w:pStyle w:val="TAC"/>
            </w:pPr>
          </w:p>
        </w:tc>
        <w:tc>
          <w:tcPr>
            <w:tcW w:w="2322" w:type="dxa"/>
            <w:vMerge/>
          </w:tcPr>
          <w:p w14:paraId="5B641377" w14:textId="77777777" w:rsidR="00EE0975" w:rsidRPr="00A066B6" w:rsidRDefault="00EE0975" w:rsidP="009F5ABF">
            <w:pPr>
              <w:pStyle w:val="TAC"/>
            </w:pPr>
          </w:p>
        </w:tc>
        <w:tc>
          <w:tcPr>
            <w:tcW w:w="1926" w:type="dxa"/>
          </w:tcPr>
          <w:p w14:paraId="294BB637" w14:textId="77777777" w:rsidR="00EE0975" w:rsidRPr="00A066B6" w:rsidRDefault="00EE0975" w:rsidP="009F5ABF">
            <w:pPr>
              <w:pStyle w:val="TAC"/>
            </w:pPr>
            <w:r>
              <w:t>&gt; 3.6</w:t>
            </w:r>
          </w:p>
        </w:tc>
        <w:tc>
          <w:tcPr>
            <w:tcW w:w="1926" w:type="dxa"/>
          </w:tcPr>
          <w:p w14:paraId="589A2ABB" w14:textId="77777777" w:rsidR="00EE0975" w:rsidRDefault="00EE0975" w:rsidP="009F5ABF">
            <w:pPr>
              <w:pStyle w:val="TAC"/>
            </w:pPr>
            <w:r>
              <w:t>&gt;= 4.32</w:t>
            </w:r>
          </w:p>
        </w:tc>
        <w:tc>
          <w:tcPr>
            <w:tcW w:w="1927" w:type="dxa"/>
          </w:tcPr>
          <w:p w14:paraId="2D661E1A" w14:textId="77777777" w:rsidR="00EE0975" w:rsidRDefault="00EE0975" w:rsidP="009F5ABF">
            <w:pPr>
              <w:pStyle w:val="TAC"/>
            </w:pPr>
            <w:r>
              <w:t>A2</w:t>
            </w:r>
          </w:p>
        </w:tc>
      </w:tr>
    </w:tbl>
    <w:p w14:paraId="299FD403" w14:textId="77777777" w:rsidR="00F54898" w:rsidRDefault="00F54898" w:rsidP="00F54898"/>
    <w:p w14:paraId="73954DB4" w14:textId="120C2EE5" w:rsidR="00F54898" w:rsidRDefault="00F54898" w:rsidP="00F54898">
      <w:pPr>
        <w:pStyle w:val="TH"/>
      </w:pPr>
      <w:r>
        <w:t xml:space="preserve">Table 6.2.1.3a-3: </w:t>
      </w:r>
      <w:r w:rsidR="00F935CA">
        <w:t>A-MPR values for NS_05N and NS_12N (ETSI upper sub-range)</w:t>
      </w:r>
    </w:p>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4F336A" w14:paraId="1737EBCC" w14:textId="77777777" w:rsidTr="007F3A8E">
        <w:tc>
          <w:tcPr>
            <w:tcW w:w="1319" w:type="dxa"/>
            <w:vMerge w:val="restart"/>
          </w:tcPr>
          <w:p w14:paraId="18D09558" w14:textId="77777777" w:rsidR="004F336A" w:rsidRDefault="004F336A" w:rsidP="004F336A">
            <w:pPr>
              <w:pStyle w:val="TAC"/>
            </w:pPr>
            <w:r>
              <w:t>DFT-s-OFDM</w:t>
            </w:r>
          </w:p>
        </w:tc>
        <w:tc>
          <w:tcPr>
            <w:tcW w:w="1541" w:type="dxa"/>
          </w:tcPr>
          <w:p w14:paraId="14FE002D" w14:textId="77777777" w:rsidR="004F336A" w:rsidRDefault="004F336A" w:rsidP="004F336A">
            <w:pPr>
              <w:pStyle w:val="TAC"/>
            </w:pPr>
            <w:r>
              <w:t>Pi/2 BPSK</w:t>
            </w:r>
          </w:p>
        </w:tc>
        <w:tc>
          <w:tcPr>
            <w:tcW w:w="1177" w:type="dxa"/>
          </w:tcPr>
          <w:p w14:paraId="6F598274" w14:textId="1E53FFBB" w:rsidR="004F336A" w:rsidRDefault="004F336A" w:rsidP="004F336A">
            <w:pPr>
              <w:pStyle w:val="TAC"/>
            </w:pPr>
            <w:r>
              <w:t>1.5</w:t>
            </w:r>
          </w:p>
        </w:tc>
        <w:tc>
          <w:tcPr>
            <w:tcW w:w="1177" w:type="dxa"/>
          </w:tcPr>
          <w:p w14:paraId="57EEA09D" w14:textId="1D8A80A8" w:rsidR="004F336A" w:rsidRDefault="004F336A" w:rsidP="004F336A">
            <w:pPr>
              <w:pStyle w:val="TAC"/>
            </w:pPr>
            <w:r>
              <w:t>5.0</w:t>
            </w:r>
          </w:p>
        </w:tc>
        <w:tc>
          <w:tcPr>
            <w:tcW w:w="1177" w:type="dxa"/>
          </w:tcPr>
          <w:p w14:paraId="78948644" w14:textId="0C4C8B47" w:rsidR="004F336A" w:rsidRDefault="004F336A" w:rsidP="004F336A">
            <w:pPr>
              <w:pStyle w:val="TAC"/>
            </w:pPr>
            <w:r>
              <w:t>1.5</w:t>
            </w:r>
          </w:p>
        </w:tc>
        <w:tc>
          <w:tcPr>
            <w:tcW w:w="1080" w:type="dxa"/>
          </w:tcPr>
          <w:p w14:paraId="74EFD9BC" w14:textId="498A22DC" w:rsidR="004F336A" w:rsidRDefault="004F336A" w:rsidP="004F336A">
            <w:pPr>
              <w:pStyle w:val="TAC"/>
            </w:pPr>
            <w:r>
              <w:t>6.5</w:t>
            </w:r>
          </w:p>
        </w:tc>
        <w:tc>
          <w:tcPr>
            <w:tcW w:w="1080" w:type="dxa"/>
          </w:tcPr>
          <w:p w14:paraId="3080E507" w14:textId="5D0AB908" w:rsidR="004F336A" w:rsidRDefault="004F336A" w:rsidP="004F336A">
            <w:pPr>
              <w:pStyle w:val="TAC"/>
            </w:pPr>
            <w:r>
              <w:t>6.5</w:t>
            </w:r>
          </w:p>
        </w:tc>
        <w:tc>
          <w:tcPr>
            <w:tcW w:w="1080" w:type="dxa"/>
          </w:tcPr>
          <w:p w14:paraId="5BDF0E64" w14:textId="0359D615" w:rsidR="004F336A" w:rsidRDefault="004F336A" w:rsidP="004F336A">
            <w:pPr>
              <w:pStyle w:val="TAC"/>
            </w:pPr>
            <w:r>
              <w:t>2.0</w:t>
            </w:r>
          </w:p>
        </w:tc>
      </w:tr>
      <w:tr w:rsidR="004F336A" w14:paraId="5E770F2A" w14:textId="77777777" w:rsidTr="007F3A8E">
        <w:tc>
          <w:tcPr>
            <w:tcW w:w="1319" w:type="dxa"/>
            <w:vMerge/>
          </w:tcPr>
          <w:p w14:paraId="575D9FF0" w14:textId="77777777" w:rsidR="004F336A" w:rsidRDefault="004F336A" w:rsidP="004F336A">
            <w:pPr>
              <w:pStyle w:val="TAC"/>
            </w:pPr>
          </w:p>
        </w:tc>
        <w:tc>
          <w:tcPr>
            <w:tcW w:w="1541" w:type="dxa"/>
          </w:tcPr>
          <w:p w14:paraId="3DCDA82F" w14:textId="77777777" w:rsidR="004F336A" w:rsidRDefault="004F336A" w:rsidP="004F336A">
            <w:pPr>
              <w:pStyle w:val="TAC"/>
            </w:pPr>
            <w:r>
              <w:t>QPSK</w:t>
            </w:r>
          </w:p>
        </w:tc>
        <w:tc>
          <w:tcPr>
            <w:tcW w:w="1177" w:type="dxa"/>
          </w:tcPr>
          <w:p w14:paraId="15B9DF6E" w14:textId="668A4FC2" w:rsidR="004F336A" w:rsidRDefault="004F336A" w:rsidP="004F336A">
            <w:pPr>
              <w:pStyle w:val="TAC"/>
            </w:pPr>
            <w:r>
              <w:t>1.5</w:t>
            </w:r>
          </w:p>
        </w:tc>
        <w:tc>
          <w:tcPr>
            <w:tcW w:w="1177" w:type="dxa"/>
          </w:tcPr>
          <w:p w14:paraId="16BD35F6" w14:textId="4423E2A1" w:rsidR="004F336A" w:rsidRDefault="004F336A" w:rsidP="004F336A">
            <w:pPr>
              <w:pStyle w:val="TAC"/>
            </w:pPr>
            <w:r>
              <w:t>5.0</w:t>
            </w:r>
          </w:p>
        </w:tc>
        <w:tc>
          <w:tcPr>
            <w:tcW w:w="1177" w:type="dxa"/>
          </w:tcPr>
          <w:p w14:paraId="73CBDE47" w14:textId="1190A1D8" w:rsidR="004F336A" w:rsidRDefault="004F336A" w:rsidP="004F336A">
            <w:pPr>
              <w:pStyle w:val="TAC"/>
            </w:pPr>
            <w:r>
              <w:t>1.5</w:t>
            </w:r>
          </w:p>
        </w:tc>
        <w:tc>
          <w:tcPr>
            <w:tcW w:w="1080" w:type="dxa"/>
          </w:tcPr>
          <w:p w14:paraId="6F1B47AC" w14:textId="5DC65176" w:rsidR="004F336A" w:rsidRDefault="004F336A" w:rsidP="004F336A">
            <w:pPr>
              <w:pStyle w:val="TAC"/>
            </w:pPr>
            <w:r>
              <w:t>6.5</w:t>
            </w:r>
          </w:p>
        </w:tc>
        <w:tc>
          <w:tcPr>
            <w:tcW w:w="1080" w:type="dxa"/>
          </w:tcPr>
          <w:p w14:paraId="04997152" w14:textId="789B5F48" w:rsidR="004F336A" w:rsidRDefault="004F336A" w:rsidP="004F336A">
            <w:pPr>
              <w:pStyle w:val="TAC"/>
            </w:pPr>
            <w:r>
              <w:t>7.0</w:t>
            </w:r>
          </w:p>
        </w:tc>
        <w:tc>
          <w:tcPr>
            <w:tcW w:w="1080" w:type="dxa"/>
          </w:tcPr>
          <w:p w14:paraId="0D9D168E" w14:textId="435FCE38" w:rsidR="004F336A" w:rsidRDefault="004F336A" w:rsidP="004F336A">
            <w:pPr>
              <w:pStyle w:val="TAC"/>
            </w:pPr>
            <w:r>
              <w:t>2.5</w:t>
            </w:r>
          </w:p>
        </w:tc>
      </w:tr>
      <w:tr w:rsidR="004F336A" w14:paraId="52E47A91" w14:textId="77777777" w:rsidTr="007F3A8E">
        <w:tc>
          <w:tcPr>
            <w:tcW w:w="1319" w:type="dxa"/>
            <w:vMerge/>
          </w:tcPr>
          <w:p w14:paraId="188DA656" w14:textId="77777777" w:rsidR="004F336A" w:rsidRDefault="004F336A" w:rsidP="004F336A">
            <w:pPr>
              <w:pStyle w:val="TAC"/>
            </w:pPr>
          </w:p>
        </w:tc>
        <w:tc>
          <w:tcPr>
            <w:tcW w:w="1541" w:type="dxa"/>
          </w:tcPr>
          <w:p w14:paraId="0D32F02F" w14:textId="77777777" w:rsidR="004F336A" w:rsidRDefault="004F336A" w:rsidP="004F336A">
            <w:pPr>
              <w:pStyle w:val="TAC"/>
            </w:pPr>
            <w:r>
              <w:t>16QAM</w:t>
            </w:r>
          </w:p>
        </w:tc>
        <w:tc>
          <w:tcPr>
            <w:tcW w:w="1177" w:type="dxa"/>
          </w:tcPr>
          <w:p w14:paraId="763504BA" w14:textId="60BFE7DF" w:rsidR="004F336A" w:rsidRDefault="004F336A" w:rsidP="004F336A">
            <w:pPr>
              <w:pStyle w:val="TAC"/>
            </w:pPr>
            <w:r>
              <w:t>2.0</w:t>
            </w:r>
          </w:p>
        </w:tc>
        <w:tc>
          <w:tcPr>
            <w:tcW w:w="1177" w:type="dxa"/>
          </w:tcPr>
          <w:p w14:paraId="6B03429D" w14:textId="7BC7695D" w:rsidR="004F336A" w:rsidRDefault="004F336A" w:rsidP="004F336A">
            <w:pPr>
              <w:pStyle w:val="TAC"/>
            </w:pPr>
            <w:r>
              <w:t>5.5</w:t>
            </w:r>
          </w:p>
        </w:tc>
        <w:tc>
          <w:tcPr>
            <w:tcW w:w="1177" w:type="dxa"/>
          </w:tcPr>
          <w:p w14:paraId="771F625D" w14:textId="57854D08" w:rsidR="004F336A" w:rsidRDefault="004F336A" w:rsidP="004F336A">
            <w:pPr>
              <w:pStyle w:val="TAC"/>
            </w:pPr>
            <w:r>
              <w:t>2.0</w:t>
            </w:r>
          </w:p>
        </w:tc>
        <w:tc>
          <w:tcPr>
            <w:tcW w:w="1080" w:type="dxa"/>
          </w:tcPr>
          <w:p w14:paraId="0A0D8831" w14:textId="40192C61" w:rsidR="004F336A" w:rsidRDefault="004F336A" w:rsidP="004F336A">
            <w:pPr>
              <w:pStyle w:val="TAC"/>
            </w:pPr>
            <w:r>
              <w:t>7.0</w:t>
            </w:r>
          </w:p>
        </w:tc>
        <w:tc>
          <w:tcPr>
            <w:tcW w:w="1080" w:type="dxa"/>
          </w:tcPr>
          <w:p w14:paraId="442E83C3" w14:textId="2FCBCA30" w:rsidR="004F336A" w:rsidRDefault="004F336A" w:rsidP="004F336A">
            <w:pPr>
              <w:pStyle w:val="TAC"/>
            </w:pPr>
            <w:r>
              <w:t>7.5</w:t>
            </w:r>
          </w:p>
        </w:tc>
        <w:tc>
          <w:tcPr>
            <w:tcW w:w="1080" w:type="dxa"/>
          </w:tcPr>
          <w:p w14:paraId="4781A003" w14:textId="54A8C49E" w:rsidR="004F336A" w:rsidRDefault="004F336A" w:rsidP="004F336A">
            <w:pPr>
              <w:pStyle w:val="TAC"/>
            </w:pPr>
            <w:r>
              <w:t>3.0</w:t>
            </w:r>
          </w:p>
        </w:tc>
      </w:tr>
      <w:tr w:rsidR="004F336A" w14:paraId="2552336A" w14:textId="77777777" w:rsidTr="007F3A8E">
        <w:tc>
          <w:tcPr>
            <w:tcW w:w="1319" w:type="dxa"/>
            <w:vMerge/>
          </w:tcPr>
          <w:p w14:paraId="223EE099" w14:textId="77777777" w:rsidR="004F336A" w:rsidRDefault="004F336A" w:rsidP="004F336A">
            <w:pPr>
              <w:pStyle w:val="TAC"/>
            </w:pPr>
          </w:p>
        </w:tc>
        <w:tc>
          <w:tcPr>
            <w:tcW w:w="1541" w:type="dxa"/>
          </w:tcPr>
          <w:p w14:paraId="613B11D7" w14:textId="77777777" w:rsidR="004F336A" w:rsidRDefault="004F336A" w:rsidP="004F336A">
            <w:pPr>
              <w:pStyle w:val="TAC"/>
            </w:pPr>
            <w:r>
              <w:t>64QAM</w:t>
            </w:r>
          </w:p>
        </w:tc>
        <w:tc>
          <w:tcPr>
            <w:tcW w:w="1177" w:type="dxa"/>
          </w:tcPr>
          <w:p w14:paraId="32285127" w14:textId="08938234" w:rsidR="004F336A" w:rsidRDefault="004F336A" w:rsidP="004F336A">
            <w:pPr>
              <w:pStyle w:val="TAC"/>
            </w:pPr>
            <w:r>
              <w:t>2.5</w:t>
            </w:r>
          </w:p>
        </w:tc>
        <w:tc>
          <w:tcPr>
            <w:tcW w:w="1177" w:type="dxa"/>
          </w:tcPr>
          <w:p w14:paraId="4FBE1C29" w14:textId="097B43BD" w:rsidR="004F336A" w:rsidRDefault="004F336A" w:rsidP="004F336A">
            <w:pPr>
              <w:pStyle w:val="TAC"/>
            </w:pPr>
            <w:r>
              <w:t>6</w:t>
            </w:r>
          </w:p>
        </w:tc>
        <w:tc>
          <w:tcPr>
            <w:tcW w:w="1177" w:type="dxa"/>
          </w:tcPr>
          <w:p w14:paraId="4B4B2650" w14:textId="0A5CFE02" w:rsidR="004F336A" w:rsidRDefault="004F336A" w:rsidP="004F336A">
            <w:pPr>
              <w:pStyle w:val="TAC"/>
            </w:pPr>
            <w:r>
              <w:t>2.5</w:t>
            </w:r>
          </w:p>
        </w:tc>
        <w:tc>
          <w:tcPr>
            <w:tcW w:w="1080" w:type="dxa"/>
          </w:tcPr>
          <w:p w14:paraId="1D09A79A" w14:textId="684A6613" w:rsidR="004F336A" w:rsidRDefault="004F336A" w:rsidP="004F336A">
            <w:pPr>
              <w:pStyle w:val="TAC"/>
            </w:pPr>
            <w:r>
              <w:t>7.5</w:t>
            </w:r>
          </w:p>
        </w:tc>
        <w:tc>
          <w:tcPr>
            <w:tcW w:w="1080" w:type="dxa"/>
          </w:tcPr>
          <w:p w14:paraId="166F7EF0" w14:textId="2BD05AC9" w:rsidR="004F336A" w:rsidRDefault="004F336A" w:rsidP="004F336A">
            <w:pPr>
              <w:pStyle w:val="TAC"/>
            </w:pPr>
            <w:r>
              <w:t>8</w:t>
            </w:r>
          </w:p>
        </w:tc>
        <w:tc>
          <w:tcPr>
            <w:tcW w:w="1080" w:type="dxa"/>
          </w:tcPr>
          <w:p w14:paraId="4E65754F" w14:textId="5BE5C76D" w:rsidR="004F336A" w:rsidRDefault="004F336A" w:rsidP="004F336A">
            <w:pPr>
              <w:pStyle w:val="TAC"/>
            </w:pPr>
            <w:r>
              <w:t>3.5</w:t>
            </w:r>
          </w:p>
        </w:tc>
      </w:tr>
      <w:tr w:rsidR="004F336A" w14:paraId="378F6CF2" w14:textId="77777777" w:rsidTr="007F3A8E">
        <w:tc>
          <w:tcPr>
            <w:tcW w:w="1319" w:type="dxa"/>
            <w:vMerge/>
          </w:tcPr>
          <w:p w14:paraId="5D8B2992" w14:textId="77777777" w:rsidR="004F336A" w:rsidRDefault="004F336A" w:rsidP="004F336A">
            <w:pPr>
              <w:pStyle w:val="TAC"/>
            </w:pPr>
          </w:p>
        </w:tc>
        <w:tc>
          <w:tcPr>
            <w:tcW w:w="1541" w:type="dxa"/>
          </w:tcPr>
          <w:p w14:paraId="3EC6AB7E" w14:textId="77777777" w:rsidR="004F336A" w:rsidRDefault="004F336A" w:rsidP="004F336A">
            <w:pPr>
              <w:pStyle w:val="TAC"/>
            </w:pPr>
            <w:r>
              <w:t>256QAM</w:t>
            </w:r>
          </w:p>
        </w:tc>
        <w:tc>
          <w:tcPr>
            <w:tcW w:w="1177" w:type="dxa"/>
          </w:tcPr>
          <w:p w14:paraId="66ADD85D" w14:textId="0B11A6BA" w:rsidR="004F336A" w:rsidRDefault="004F336A" w:rsidP="004F336A">
            <w:pPr>
              <w:pStyle w:val="TAC"/>
            </w:pPr>
            <w:r>
              <w:t>3.5</w:t>
            </w:r>
          </w:p>
        </w:tc>
        <w:tc>
          <w:tcPr>
            <w:tcW w:w="1177" w:type="dxa"/>
          </w:tcPr>
          <w:p w14:paraId="36524E96" w14:textId="3F35D7FB" w:rsidR="004F336A" w:rsidRDefault="004F336A" w:rsidP="004F336A">
            <w:pPr>
              <w:pStyle w:val="TAC"/>
            </w:pPr>
            <w:r>
              <w:t>7</w:t>
            </w:r>
          </w:p>
        </w:tc>
        <w:tc>
          <w:tcPr>
            <w:tcW w:w="1177" w:type="dxa"/>
          </w:tcPr>
          <w:p w14:paraId="0E9DB26D" w14:textId="0FAB8AAF" w:rsidR="004F336A" w:rsidRDefault="004F336A" w:rsidP="004F336A">
            <w:pPr>
              <w:pStyle w:val="TAC"/>
            </w:pPr>
            <w:r>
              <w:t>3.5</w:t>
            </w:r>
          </w:p>
        </w:tc>
        <w:tc>
          <w:tcPr>
            <w:tcW w:w="1080" w:type="dxa"/>
          </w:tcPr>
          <w:p w14:paraId="52D2C295" w14:textId="42F40E87" w:rsidR="004F336A" w:rsidRDefault="004F336A" w:rsidP="004F336A">
            <w:pPr>
              <w:pStyle w:val="TAC"/>
            </w:pPr>
            <w:r>
              <w:t>8.5</w:t>
            </w:r>
          </w:p>
        </w:tc>
        <w:tc>
          <w:tcPr>
            <w:tcW w:w="1080" w:type="dxa"/>
          </w:tcPr>
          <w:p w14:paraId="7A7FB6CD" w14:textId="27DE184D" w:rsidR="004F336A" w:rsidRDefault="004F336A" w:rsidP="004F336A">
            <w:pPr>
              <w:pStyle w:val="TAC"/>
            </w:pPr>
            <w:r>
              <w:t>9</w:t>
            </w:r>
          </w:p>
        </w:tc>
        <w:tc>
          <w:tcPr>
            <w:tcW w:w="1080" w:type="dxa"/>
          </w:tcPr>
          <w:p w14:paraId="1094CD2A" w14:textId="0E5711D9" w:rsidR="004F336A" w:rsidRDefault="004F336A" w:rsidP="004F336A">
            <w:pPr>
              <w:pStyle w:val="TAC"/>
            </w:pPr>
            <w:r>
              <w:t>4.5</w:t>
            </w:r>
          </w:p>
        </w:tc>
      </w:tr>
      <w:tr w:rsidR="004F336A" w14:paraId="2752C73D" w14:textId="77777777" w:rsidTr="007F3A8E">
        <w:tc>
          <w:tcPr>
            <w:tcW w:w="1319" w:type="dxa"/>
            <w:vMerge w:val="restart"/>
          </w:tcPr>
          <w:p w14:paraId="14534B98" w14:textId="77777777" w:rsidR="004F336A" w:rsidRDefault="004F336A" w:rsidP="004F336A">
            <w:pPr>
              <w:pStyle w:val="TAC"/>
            </w:pPr>
            <w:r>
              <w:t>CP-OFDM</w:t>
            </w:r>
          </w:p>
        </w:tc>
        <w:tc>
          <w:tcPr>
            <w:tcW w:w="1541" w:type="dxa"/>
          </w:tcPr>
          <w:p w14:paraId="5A87CB3A" w14:textId="77777777" w:rsidR="004F336A" w:rsidRDefault="004F336A" w:rsidP="004F336A">
            <w:pPr>
              <w:pStyle w:val="TAC"/>
            </w:pPr>
            <w:r>
              <w:t>QPSK</w:t>
            </w:r>
          </w:p>
        </w:tc>
        <w:tc>
          <w:tcPr>
            <w:tcW w:w="1177" w:type="dxa"/>
          </w:tcPr>
          <w:p w14:paraId="268C5513" w14:textId="12A35736" w:rsidR="004F336A" w:rsidRDefault="004F336A" w:rsidP="004F336A">
            <w:pPr>
              <w:pStyle w:val="TAC"/>
            </w:pPr>
            <w:r>
              <w:t>3.0</w:t>
            </w:r>
          </w:p>
        </w:tc>
        <w:tc>
          <w:tcPr>
            <w:tcW w:w="1177" w:type="dxa"/>
          </w:tcPr>
          <w:p w14:paraId="70A88E0B" w14:textId="294BE320" w:rsidR="004F336A" w:rsidRDefault="004F336A" w:rsidP="004F336A">
            <w:pPr>
              <w:pStyle w:val="TAC"/>
            </w:pPr>
            <w:r>
              <w:t>6.5</w:t>
            </w:r>
          </w:p>
        </w:tc>
        <w:tc>
          <w:tcPr>
            <w:tcW w:w="1177" w:type="dxa"/>
          </w:tcPr>
          <w:p w14:paraId="0D5E3B87" w14:textId="77777777" w:rsidR="004F336A" w:rsidRDefault="004F336A" w:rsidP="004F336A">
            <w:pPr>
              <w:pStyle w:val="TAC"/>
            </w:pPr>
          </w:p>
        </w:tc>
        <w:tc>
          <w:tcPr>
            <w:tcW w:w="1080" w:type="dxa"/>
          </w:tcPr>
          <w:p w14:paraId="731E6383" w14:textId="5EA4F93D" w:rsidR="004F336A" w:rsidRDefault="004F336A" w:rsidP="004F336A">
            <w:pPr>
              <w:pStyle w:val="TAC"/>
            </w:pPr>
            <w:r>
              <w:t>8.0</w:t>
            </w:r>
          </w:p>
        </w:tc>
        <w:tc>
          <w:tcPr>
            <w:tcW w:w="1080" w:type="dxa"/>
          </w:tcPr>
          <w:p w14:paraId="6FDC7EA4" w14:textId="198D67FE" w:rsidR="004F336A" w:rsidRDefault="004F336A" w:rsidP="004F336A">
            <w:pPr>
              <w:pStyle w:val="TAC"/>
            </w:pPr>
            <w:r>
              <w:t>10.0</w:t>
            </w:r>
          </w:p>
        </w:tc>
        <w:tc>
          <w:tcPr>
            <w:tcW w:w="1080" w:type="dxa"/>
          </w:tcPr>
          <w:p w14:paraId="78F342B3" w14:textId="5460C4A0" w:rsidR="004F336A" w:rsidRDefault="004F336A" w:rsidP="004F336A">
            <w:pPr>
              <w:pStyle w:val="TAC"/>
            </w:pPr>
            <w:r>
              <w:t>4.5</w:t>
            </w:r>
          </w:p>
        </w:tc>
      </w:tr>
      <w:tr w:rsidR="004F336A" w14:paraId="2C6A6608" w14:textId="77777777" w:rsidTr="007F3A8E">
        <w:tc>
          <w:tcPr>
            <w:tcW w:w="1319" w:type="dxa"/>
            <w:vMerge/>
          </w:tcPr>
          <w:p w14:paraId="2DB22C87" w14:textId="77777777" w:rsidR="004F336A" w:rsidRDefault="004F336A" w:rsidP="004F336A">
            <w:pPr>
              <w:pStyle w:val="TAC"/>
            </w:pPr>
          </w:p>
        </w:tc>
        <w:tc>
          <w:tcPr>
            <w:tcW w:w="1541" w:type="dxa"/>
          </w:tcPr>
          <w:p w14:paraId="276307D1" w14:textId="77777777" w:rsidR="004F336A" w:rsidRDefault="004F336A" w:rsidP="004F336A">
            <w:pPr>
              <w:pStyle w:val="TAC"/>
            </w:pPr>
            <w:r>
              <w:t>16QAM</w:t>
            </w:r>
          </w:p>
        </w:tc>
        <w:tc>
          <w:tcPr>
            <w:tcW w:w="1177" w:type="dxa"/>
          </w:tcPr>
          <w:p w14:paraId="1D2FAF6D" w14:textId="5F807323" w:rsidR="004F336A" w:rsidRDefault="004F336A" w:rsidP="004F336A">
            <w:pPr>
              <w:pStyle w:val="TAC"/>
            </w:pPr>
            <w:r>
              <w:t>3.0</w:t>
            </w:r>
          </w:p>
        </w:tc>
        <w:tc>
          <w:tcPr>
            <w:tcW w:w="1177" w:type="dxa"/>
          </w:tcPr>
          <w:p w14:paraId="49699B8C" w14:textId="40450265" w:rsidR="004F336A" w:rsidRDefault="004F336A" w:rsidP="004F336A">
            <w:pPr>
              <w:pStyle w:val="TAC"/>
            </w:pPr>
            <w:r>
              <w:t>6.5</w:t>
            </w:r>
          </w:p>
        </w:tc>
        <w:tc>
          <w:tcPr>
            <w:tcW w:w="1177" w:type="dxa"/>
          </w:tcPr>
          <w:p w14:paraId="7381377A" w14:textId="77777777" w:rsidR="004F336A" w:rsidRDefault="004F336A" w:rsidP="004F336A">
            <w:pPr>
              <w:pStyle w:val="TAC"/>
            </w:pPr>
          </w:p>
        </w:tc>
        <w:tc>
          <w:tcPr>
            <w:tcW w:w="1080" w:type="dxa"/>
          </w:tcPr>
          <w:p w14:paraId="3F3A398F" w14:textId="7F8231EC" w:rsidR="004F336A" w:rsidRDefault="004F336A" w:rsidP="004F336A">
            <w:pPr>
              <w:pStyle w:val="TAC"/>
            </w:pPr>
            <w:r>
              <w:t>8.0</w:t>
            </w:r>
          </w:p>
        </w:tc>
        <w:tc>
          <w:tcPr>
            <w:tcW w:w="1080" w:type="dxa"/>
          </w:tcPr>
          <w:p w14:paraId="37BEEEB4" w14:textId="758878D3" w:rsidR="004F336A" w:rsidRDefault="004F336A" w:rsidP="004F336A">
            <w:pPr>
              <w:pStyle w:val="TAC"/>
            </w:pPr>
            <w:r>
              <w:t>10.0</w:t>
            </w:r>
          </w:p>
        </w:tc>
        <w:tc>
          <w:tcPr>
            <w:tcW w:w="1080" w:type="dxa"/>
          </w:tcPr>
          <w:p w14:paraId="32D83B5E" w14:textId="2B55D8B8" w:rsidR="004F336A" w:rsidRDefault="004F336A" w:rsidP="004F336A">
            <w:pPr>
              <w:pStyle w:val="TAC"/>
            </w:pPr>
            <w:r>
              <w:t>4.5</w:t>
            </w:r>
          </w:p>
        </w:tc>
      </w:tr>
      <w:tr w:rsidR="004F336A" w14:paraId="470F6CCA" w14:textId="77777777" w:rsidTr="007F3A8E">
        <w:tc>
          <w:tcPr>
            <w:tcW w:w="1319" w:type="dxa"/>
            <w:vMerge/>
          </w:tcPr>
          <w:p w14:paraId="08D9156E" w14:textId="77777777" w:rsidR="004F336A" w:rsidRDefault="004F336A" w:rsidP="004F336A">
            <w:pPr>
              <w:pStyle w:val="TAC"/>
            </w:pPr>
          </w:p>
        </w:tc>
        <w:tc>
          <w:tcPr>
            <w:tcW w:w="1541" w:type="dxa"/>
          </w:tcPr>
          <w:p w14:paraId="0B17CC3F" w14:textId="77777777" w:rsidR="004F336A" w:rsidRDefault="004F336A" w:rsidP="004F336A">
            <w:pPr>
              <w:pStyle w:val="TAC"/>
            </w:pPr>
            <w:r>
              <w:t>64QAM</w:t>
            </w:r>
          </w:p>
        </w:tc>
        <w:tc>
          <w:tcPr>
            <w:tcW w:w="1177" w:type="dxa"/>
          </w:tcPr>
          <w:p w14:paraId="2B03319A" w14:textId="02E03740" w:rsidR="004F336A" w:rsidRDefault="004F336A" w:rsidP="004F336A">
            <w:pPr>
              <w:pStyle w:val="TAC"/>
            </w:pPr>
            <w:r>
              <w:t>3.0</w:t>
            </w:r>
          </w:p>
        </w:tc>
        <w:tc>
          <w:tcPr>
            <w:tcW w:w="1177" w:type="dxa"/>
          </w:tcPr>
          <w:p w14:paraId="3492BAEF" w14:textId="1206C33A" w:rsidR="004F336A" w:rsidRDefault="004F336A" w:rsidP="004F336A">
            <w:pPr>
              <w:pStyle w:val="TAC"/>
            </w:pPr>
            <w:r>
              <w:t>6.5</w:t>
            </w:r>
          </w:p>
        </w:tc>
        <w:tc>
          <w:tcPr>
            <w:tcW w:w="1177" w:type="dxa"/>
          </w:tcPr>
          <w:p w14:paraId="7C1A426E" w14:textId="77777777" w:rsidR="004F336A" w:rsidRDefault="004F336A" w:rsidP="004F336A">
            <w:pPr>
              <w:pStyle w:val="TAC"/>
            </w:pPr>
          </w:p>
        </w:tc>
        <w:tc>
          <w:tcPr>
            <w:tcW w:w="1080" w:type="dxa"/>
          </w:tcPr>
          <w:p w14:paraId="16736D79" w14:textId="40E87CD3" w:rsidR="004F336A" w:rsidRDefault="004F336A" w:rsidP="004F336A">
            <w:pPr>
              <w:pStyle w:val="TAC"/>
            </w:pPr>
            <w:r>
              <w:t>8.0</w:t>
            </w:r>
          </w:p>
        </w:tc>
        <w:tc>
          <w:tcPr>
            <w:tcW w:w="1080" w:type="dxa"/>
          </w:tcPr>
          <w:p w14:paraId="653B8A01" w14:textId="3288A34F" w:rsidR="004F336A" w:rsidRDefault="004F336A" w:rsidP="004F336A">
            <w:pPr>
              <w:pStyle w:val="TAC"/>
            </w:pPr>
            <w:r>
              <w:t>10.0</w:t>
            </w:r>
          </w:p>
        </w:tc>
        <w:tc>
          <w:tcPr>
            <w:tcW w:w="1080" w:type="dxa"/>
          </w:tcPr>
          <w:p w14:paraId="382A3A68" w14:textId="4543488D" w:rsidR="004F336A" w:rsidRDefault="004F336A" w:rsidP="004F336A">
            <w:pPr>
              <w:pStyle w:val="TAC"/>
            </w:pPr>
            <w:r>
              <w:t>4.5</w:t>
            </w:r>
          </w:p>
        </w:tc>
      </w:tr>
      <w:tr w:rsidR="004F336A" w14:paraId="550BFB26" w14:textId="77777777" w:rsidTr="007F3A8E">
        <w:tc>
          <w:tcPr>
            <w:tcW w:w="1319" w:type="dxa"/>
            <w:vMerge/>
          </w:tcPr>
          <w:p w14:paraId="35CD6663" w14:textId="77777777" w:rsidR="004F336A" w:rsidRDefault="004F336A" w:rsidP="004F336A">
            <w:pPr>
              <w:pStyle w:val="TAC"/>
            </w:pPr>
          </w:p>
        </w:tc>
        <w:tc>
          <w:tcPr>
            <w:tcW w:w="1541" w:type="dxa"/>
          </w:tcPr>
          <w:p w14:paraId="23DDB81D" w14:textId="77777777" w:rsidR="004F336A" w:rsidRDefault="004F336A" w:rsidP="004F336A">
            <w:pPr>
              <w:pStyle w:val="TAC"/>
            </w:pPr>
            <w:r>
              <w:t>256QAM</w:t>
            </w:r>
          </w:p>
        </w:tc>
        <w:tc>
          <w:tcPr>
            <w:tcW w:w="1177" w:type="dxa"/>
          </w:tcPr>
          <w:p w14:paraId="0BECE357" w14:textId="38432A6C" w:rsidR="004F336A" w:rsidRDefault="004F336A" w:rsidP="004F336A">
            <w:pPr>
              <w:pStyle w:val="TAC"/>
            </w:pPr>
            <w:r>
              <w:t>3.0</w:t>
            </w:r>
          </w:p>
        </w:tc>
        <w:tc>
          <w:tcPr>
            <w:tcW w:w="1177" w:type="dxa"/>
          </w:tcPr>
          <w:p w14:paraId="19DA39EE" w14:textId="45E482A9" w:rsidR="004F336A" w:rsidRDefault="004F336A" w:rsidP="004F336A">
            <w:pPr>
              <w:pStyle w:val="TAC"/>
            </w:pPr>
            <w:r>
              <w:t>6.5</w:t>
            </w:r>
          </w:p>
        </w:tc>
        <w:tc>
          <w:tcPr>
            <w:tcW w:w="1177" w:type="dxa"/>
          </w:tcPr>
          <w:p w14:paraId="63ED1136" w14:textId="77777777" w:rsidR="004F336A" w:rsidRDefault="004F336A" w:rsidP="004F336A">
            <w:pPr>
              <w:pStyle w:val="TAC"/>
            </w:pPr>
          </w:p>
        </w:tc>
        <w:tc>
          <w:tcPr>
            <w:tcW w:w="1080" w:type="dxa"/>
          </w:tcPr>
          <w:p w14:paraId="18BA35D6" w14:textId="33908B48" w:rsidR="004F336A" w:rsidRDefault="004F336A" w:rsidP="004F336A">
            <w:pPr>
              <w:pStyle w:val="TAC"/>
            </w:pPr>
            <w:r>
              <w:t>8.0</w:t>
            </w:r>
          </w:p>
        </w:tc>
        <w:tc>
          <w:tcPr>
            <w:tcW w:w="1080" w:type="dxa"/>
          </w:tcPr>
          <w:p w14:paraId="3AB017D4" w14:textId="5CD26569" w:rsidR="004F336A" w:rsidRDefault="004F336A" w:rsidP="004F336A">
            <w:pPr>
              <w:pStyle w:val="TAC"/>
            </w:pPr>
            <w:r>
              <w:t>10.0</w:t>
            </w:r>
          </w:p>
        </w:tc>
        <w:tc>
          <w:tcPr>
            <w:tcW w:w="1080" w:type="dxa"/>
          </w:tcPr>
          <w:p w14:paraId="108EE5A1" w14:textId="7B195649" w:rsidR="004F336A" w:rsidRDefault="004F336A" w:rsidP="004F336A">
            <w:pPr>
              <w:pStyle w:val="TAC"/>
            </w:pPr>
            <w:r>
              <w:t>4.5</w:t>
            </w:r>
          </w:p>
        </w:tc>
      </w:tr>
    </w:tbl>
    <w:p w14:paraId="47AEBA58" w14:textId="77777777" w:rsidR="00F54898" w:rsidRDefault="00F54898" w:rsidP="00F54898"/>
    <w:p w14:paraId="17093A56" w14:textId="77777777" w:rsidR="00DE73A8" w:rsidRDefault="00DE73A8" w:rsidP="00B26A98">
      <w:pPr>
        <w:pStyle w:val="Heading4"/>
      </w:pPr>
      <w:bookmarkStart w:id="434" w:name="_Toc134703541"/>
      <w:bookmarkStart w:id="435" w:name="_Toc134703650"/>
      <w:bookmarkStart w:id="436" w:name="_Toc152003000"/>
      <w:bookmarkStart w:id="437" w:name="_Toc154586446"/>
      <w:bookmarkStart w:id="438" w:name="_Toc155628608"/>
      <w:bookmarkStart w:id="439" w:name="_Toc162199673"/>
      <w:bookmarkStart w:id="440" w:name="_Toc185320794"/>
      <w:bookmarkStart w:id="441" w:name="_Toc185320862"/>
      <w:bookmarkStart w:id="442" w:name="_Toc187234758"/>
      <w:bookmarkStart w:id="443" w:name="_Toc189042766"/>
      <w:bookmarkStart w:id="444" w:name="_Toc189042812"/>
      <w:bookmarkStart w:id="445" w:name="_Toc189045757"/>
      <w:bookmarkStart w:id="446" w:name="_Toc200383718"/>
      <w:bookmarkStart w:id="447" w:name="_Toc208587802"/>
      <w:r>
        <w:t>6.2.1.4</w:t>
      </w:r>
      <w:r>
        <w:tab/>
        <w:t>UE co-existence requirements</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B26A98">
      <w:pPr>
        <w:pStyle w:val="Heading3"/>
      </w:pPr>
      <w:bookmarkStart w:id="448" w:name="_Toc134703651"/>
      <w:bookmarkStart w:id="449" w:name="_Toc152003001"/>
      <w:bookmarkStart w:id="450" w:name="_Toc154586447"/>
      <w:bookmarkStart w:id="451" w:name="_Toc155628609"/>
      <w:bookmarkStart w:id="452" w:name="_Toc162199674"/>
      <w:bookmarkStart w:id="453" w:name="_Toc185320795"/>
      <w:bookmarkStart w:id="454" w:name="_Toc185320863"/>
      <w:bookmarkStart w:id="455" w:name="_Toc187234759"/>
      <w:bookmarkStart w:id="456" w:name="_Toc189042767"/>
      <w:bookmarkStart w:id="457" w:name="_Toc189042813"/>
      <w:bookmarkStart w:id="458" w:name="_Toc189045758"/>
      <w:bookmarkStart w:id="459" w:name="_Toc200383719"/>
      <w:bookmarkStart w:id="460" w:name="_Toc208587803"/>
      <w:r w:rsidRPr="00F531C7">
        <w:t>6.2.2</w:t>
      </w:r>
      <w:r w:rsidRPr="00F531C7">
        <w:tab/>
        <w:t>UE receiver characteristics</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1CB90905" w14:textId="20EF1942" w:rsidR="00F531C7" w:rsidRDefault="00F531C7" w:rsidP="00B26A98">
      <w:pPr>
        <w:pStyle w:val="Heading4"/>
      </w:pPr>
      <w:bookmarkStart w:id="461" w:name="_Toc134703652"/>
      <w:bookmarkStart w:id="462" w:name="_Toc152003002"/>
      <w:bookmarkStart w:id="463" w:name="_Toc154586448"/>
      <w:bookmarkStart w:id="464" w:name="_Toc155628610"/>
      <w:bookmarkStart w:id="465" w:name="_Toc162199675"/>
      <w:bookmarkStart w:id="466" w:name="_Toc185320796"/>
      <w:bookmarkStart w:id="467" w:name="_Toc185320864"/>
      <w:bookmarkStart w:id="468" w:name="_Toc187234760"/>
      <w:bookmarkStart w:id="469" w:name="_Toc189042768"/>
      <w:bookmarkStart w:id="470" w:name="_Toc189042814"/>
      <w:bookmarkStart w:id="471" w:name="_Toc189045759"/>
      <w:bookmarkStart w:id="472" w:name="_Toc200383720"/>
      <w:bookmarkStart w:id="473" w:name="_Toc208587804"/>
      <w:r w:rsidRPr="00F531C7">
        <w:t>6.2.2.1</w:t>
      </w:r>
      <w:r w:rsidRPr="00F531C7">
        <w:tab/>
        <w:t>Reference sensitivity</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AB5877" w14:paraId="6751B598" w14:textId="77777777" w:rsidTr="00AB5877">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1FA3BB35" w14:textId="42064C03" w:rsidR="00AB5877" w:rsidRDefault="00AB5877" w:rsidP="0031244C">
            <w:pPr>
              <w:pStyle w:val="TAH"/>
              <w:rPr>
                <w:rFonts w:eastAsia="PMingLiU"/>
                <w:lang w:val="en-US"/>
              </w:rPr>
            </w:pPr>
            <w:r>
              <w:rPr>
                <w:rFonts w:eastAsia="PMingLiU"/>
                <w:lang w:val="en-US"/>
              </w:rPr>
              <w:t>Operating band / SCS / Channel bandwidth</w:t>
            </w:r>
          </w:p>
        </w:tc>
      </w:tr>
      <w:tr w:rsidR="00AB5877" w14:paraId="630E8580" w14:textId="77777777" w:rsidTr="00AB5877">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AB5877" w:rsidRDefault="00AB5877" w:rsidP="00AB5877">
            <w:pPr>
              <w:pStyle w:val="TAH"/>
              <w:rPr>
                <w:rFonts w:eastAsia="PMingLiU"/>
                <w:lang w:val="en-US"/>
              </w:rPr>
            </w:pPr>
            <w:r>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AB5877" w:rsidRDefault="00AB5877" w:rsidP="00AB5877">
            <w:pPr>
              <w:pStyle w:val="TAH"/>
              <w:rPr>
                <w:rFonts w:eastAsia="PMingLiU"/>
                <w:lang w:val="en-US"/>
              </w:rPr>
            </w:pPr>
            <w:r>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tcPr>
          <w:p w14:paraId="73CAB578" w14:textId="77777777" w:rsidR="00AB5877" w:rsidRDefault="00AB5877" w:rsidP="00AB5877">
            <w:pPr>
              <w:pStyle w:val="TAH"/>
              <w:rPr>
                <w:rFonts w:eastAsia="PMingLiU"/>
                <w:lang w:val="en-US"/>
              </w:rPr>
            </w:pPr>
            <w:r>
              <w:rPr>
                <w:rFonts w:eastAsia="PMingLiU"/>
                <w:lang w:val="en-US"/>
              </w:rPr>
              <w:t>3</w:t>
            </w:r>
          </w:p>
          <w:p w14:paraId="0FCBC85A" w14:textId="42A0B30F"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5EA58AD4" w:rsidR="00AB5877" w:rsidRDefault="00AB5877" w:rsidP="00AB5877">
            <w:pPr>
              <w:pStyle w:val="TAH"/>
              <w:rPr>
                <w:rFonts w:eastAsia="PMingLiU"/>
                <w:lang w:val="en-US"/>
              </w:rPr>
            </w:pPr>
            <w:r>
              <w:rPr>
                <w:rFonts w:eastAsia="PMingLiU"/>
                <w:lang w:val="en-US"/>
              </w:rPr>
              <w:t>5</w:t>
            </w:r>
          </w:p>
          <w:p w14:paraId="5D3A6A26"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AB5877" w:rsidRDefault="00AB5877" w:rsidP="00AB5877">
            <w:pPr>
              <w:pStyle w:val="TAH"/>
              <w:rPr>
                <w:rFonts w:eastAsia="PMingLiU"/>
                <w:lang w:val="en-US"/>
              </w:rPr>
            </w:pPr>
            <w:r>
              <w:rPr>
                <w:rFonts w:eastAsia="PMingLiU"/>
                <w:lang w:val="en-US"/>
              </w:rPr>
              <w:t>10</w:t>
            </w:r>
          </w:p>
          <w:p w14:paraId="1F9F8B32"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AB5877" w:rsidRDefault="00AB5877" w:rsidP="00AB5877">
            <w:pPr>
              <w:pStyle w:val="TAH"/>
              <w:rPr>
                <w:rFonts w:eastAsia="PMingLiU"/>
                <w:lang w:val="en-US"/>
              </w:rPr>
            </w:pPr>
            <w:r>
              <w:rPr>
                <w:rFonts w:eastAsia="PMingLiU"/>
                <w:lang w:val="en-US"/>
              </w:rPr>
              <w:t>15</w:t>
            </w:r>
          </w:p>
          <w:p w14:paraId="455381DA"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AB5877" w:rsidRDefault="00AB5877" w:rsidP="00AB5877">
            <w:pPr>
              <w:pStyle w:val="TAH"/>
              <w:rPr>
                <w:rFonts w:eastAsia="PMingLiU"/>
                <w:lang w:val="en-US"/>
              </w:rPr>
            </w:pPr>
            <w:r>
              <w:rPr>
                <w:rFonts w:eastAsia="PMingLiU"/>
                <w:lang w:val="en-US"/>
              </w:rPr>
              <w:t>20</w:t>
            </w:r>
          </w:p>
          <w:p w14:paraId="0F6ACD39"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AB5877" w:rsidRDefault="00AB5877" w:rsidP="00AB5877">
            <w:pPr>
              <w:pStyle w:val="TAH"/>
              <w:rPr>
                <w:rFonts w:eastAsia="PMingLiU"/>
                <w:lang w:val="en-US"/>
              </w:rPr>
            </w:pPr>
            <w:r>
              <w:rPr>
                <w:rFonts w:eastAsia="PMingLiU"/>
                <w:lang w:val="en-US"/>
              </w:rPr>
              <w:t>25</w:t>
            </w:r>
          </w:p>
          <w:p w14:paraId="7F6A20CC"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AB5877" w:rsidRDefault="00AB5877" w:rsidP="00AB5877">
            <w:pPr>
              <w:pStyle w:val="TAH"/>
              <w:rPr>
                <w:rFonts w:eastAsia="PMingLiU"/>
                <w:lang w:val="en-US"/>
              </w:rPr>
            </w:pPr>
            <w:r>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AB5877" w:rsidRDefault="00AB5877" w:rsidP="00AB5877">
            <w:pPr>
              <w:pStyle w:val="TAH"/>
              <w:rPr>
                <w:rFonts w:eastAsia="PMingLiU"/>
                <w:lang w:val="en-US"/>
              </w:rPr>
            </w:pPr>
            <w:r>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AB5877" w:rsidRDefault="00AB5877" w:rsidP="00AB5877">
            <w:pPr>
              <w:pStyle w:val="TAH"/>
              <w:rPr>
                <w:rFonts w:eastAsia="PMingLiU"/>
                <w:lang w:val="en-US"/>
              </w:rPr>
            </w:pPr>
            <w:r>
              <w:rPr>
                <w:rFonts w:eastAsia="PMingLiU"/>
                <w:lang w:val="en-US"/>
              </w:rPr>
              <w:t>40</w:t>
            </w:r>
          </w:p>
          <w:p w14:paraId="27F12DF5"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AB5877" w:rsidRDefault="00AB5877" w:rsidP="00AB5877">
            <w:pPr>
              <w:pStyle w:val="TAH"/>
              <w:rPr>
                <w:rFonts w:eastAsia="PMingLiU"/>
                <w:lang w:val="en-US"/>
              </w:rPr>
            </w:pPr>
            <w:r>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AB5877" w:rsidRDefault="00AB5877" w:rsidP="00AB5877">
            <w:pPr>
              <w:pStyle w:val="TAH"/>
              <w:rPr>
                <w:rFonts w:eastAsia="PMingLiU"/>
                <w:lang w:val="en-US"/>
              </w:rPr>
            </w:pPr>
            <w:r>
              <w:rPr>
                <w:rFonts w:eastAsia="PMingLiU"/>
                <w:lang w:val="en-US"/>
              </w:rPr>
              <w:t>50</w:t>
            </w:r>
          </w:p>
          <w:p w14:paraId="51130E0A" w14:textId="77777777" w:rsidR="00AB5877" w:rsidRDefault="00AB5877" w:rsidP="00AB5877">
            <w:pPr>
              <w:pStyle w:val="TAH"/>
              <w:rPr>
                <w:rFonts w:eastAsia="PMingLiU"/>
                <w:lang w:val="en-US"/>
              </w:rPr>
            </w:pPr>
            <w:r>
              <w:rPr>
                <w:rFonts w:eastAsia="PMingLiU"/>
                <w:lang w:val="en-US"/>
              </w:rPr>
              <w:t>MHz</w:t>
            </w:r>
            <w:r>
              <w:rPr>
                <w:rFonts w:eastAsia="PMingLiU"/>
                <w:lang w:val="en-US"/>
              </w:rPr>
              <w:br/>
              <w:t>(dBm)</w:t>
            </w:r>
          </w:p>
        </w:tc>
      </w:tr>
      <w:tr w:rsidR="00AB5877" w14:paraId="7A3AE71A" w14:textId="77777777" w:rsidTr="00AB5877">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AB5877" w:rsidRPr="001773B1" w:rsidRDefault="00AB5877" w:rsidP="00AB5877">
            <w:pPr>
              <w:pStyle w:val="TAC"/>
              <w:rPr>
                <w:rFonts w:eastAsia="PMingLiU"/>
                <w:lang w:val="en-US"/>
              </w:rPr>
            </w:pPr>
            <w:r w:rsidRPr="001773B1">
              <w:rPr>
                <w:rFonts w:eastAsia="PMingLiU"/>
                <w:lang w:val="en-US"/>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AB5877" w:rsidRPr="001773B1" w:rsidRDefault="00AB5877" w:rsidP="00AB5877">
            <w:pPr>
              <w:pStyle w:val="TAC"/>
              <w:rPr>
                <w:rFonts w:eastAsia="PMingLiU"/>
                <w:lang w:val="en-US"/>
              </w:rPr>
            </w:pPr>
            <w:r w:rsidRPr="001773B1">
              <w:t>15</w:t>
            </w:r>
          </w:p>
        </w:tc>
        <w:tc>
          <w:tcPr>
            <w:tcW w:w="741" w:type="dxa"/>
            <w:tcBorders>
              <w:top w:val="single" w:sz="4" w:space="0" w:color="auto"/>
              <w:left w:val="single" w:sz="4" w:space="0" w:color="auto"/>
              <w:bottom w:val="single" w:sz="4" w:space="0" w:color="auto"/>
              <w:right w:val="single" w:sz="4" w:space="0" w:color="auto"/>
            </w:tcBorders>
          </w:tcPr>
          <w:p w14:paraId="27F8FF64" w14:textId="2A020C36" w:rsidR="00AB5877" w:rsidRPr="001773B1" w:rsidRDefault="00AB5877" w:rsidP="00AB5877">
            <w:pPr>
              <w:pStyle w:val="TAC"/>
              <w:rPr>
                <w:rFonts w:eastAsia="PMingLiU" w:cs="Arial"/>
                <w:szCs w:val="18"/>
              </w:rPr>
            </w:pPr>
            <w:r w:rsidRPr="00B55EA1">
              <w:rPr>
                <w:rFonts w:eastAsia="PMingLiU" w:cs="Arial"/>
                <w:szCs w:val="18"/>
              </w:rPr>
              <w:t>-101.7</w:t>
            </w:r>
          </w:p>
        </w:tc>
        <w:tc>
          <w:tcPr>
            <w:tcW w:w="741" w:type="dxa"/>
            <w:tcBorders>
              <w:top w:val="single" w:sz="4" w:space="0" w:color="auto"/>
              <w:left w:val="single" w:sz="4" w:space="0" w:color="auto"/>
              <w:bottom w:val="single" w:sz="4" w:space="0" w:color="auto"/>
              <w:right w:val="single" w:sz="4" w:space="0" w:color="auto"/>
            </w:tcBorders>
          </w:tcPr>
          <w:p w14:paraId="66E308DD" w14:textId="56236C27" w:rsidR="00AB5877" w:rsidRPr="001773B1" w:rsidRDefault="00AB5877" w:rsidP="00AB5877">
            <w:pPr>
              <w:pStyle w:val="TAC"/>
              <w:rPr>
                <w:rFonts w:eastAsia="PMingLiU"/>
                <w:lang w:val="en-US"/>
              </w:rPr>
            </w:pPr>
            <w:r w:rsidRPr="001773B1">
              <w:rPr>
                <w:rFonts w:eastAsia="PMingLiU" w:cs="Arial"/>
                <w:szCs w:val="18"/>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AB5877" w:rsidRPr="001773B1" w:rsidRDefault="00AB5877" w:rsidP="00AB5877">
            <w:pPr>
              <w:pStyle w:val="TAC"/>
              <w:rPr>
                <w:rFonts w:eastAsia="PMingLiU" w:cs="Arial"/>
                <w:szCs w:val="18"/>
              </w:rPr>
            </w:pPr>
            <w:r w:rsidRPr="001773B1">
              <w:rPr>
                <w:rFonts w:eastAsia="PMingLiU" w:cs="Arial"/>
                <w:szCs w:val="18"/>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AB5877" w:rsidRPr="001773B1" w:rsidRDefault="00AB5877" w:rsidP="00AB5877">
            <w:pPr>
              <w:pStyle w:val="TAC"/>
              <w:rPr>
                <w:rFonts w:eastAsia="PMingLiU" w:cs="Arial"/>
                <w:szCs w:val="18"/>
              </w:rPr>
            </w:pPr>
            <w:r w:rsidRPr="001773B1">
              <w:rPr>
                <w:rFonts w:eastAsia="PMingLiU" w:cs="Arial"/>
                <w:szCs w:val="18"/>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AB5877" w:rsidRDefault="00AB5877" w:rsidP="00AB5877">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AB5877"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AB5877" w:rsidRDefault="00AB5877" w:rsidP="00AB5877">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AB5877" w:rsidRDefault="00AB5877" w:rsidP="00AB5877">
            <w:pPr>
              <w:pStyle w:val="TAC"/>
              <w:rPr>
                <w:rFonts w:eastAsia="PMingLiU"/>
                <w:lang w:val="en-US"/>
              </w:rPr>
            </w:pPr>
          </w:p>
        </w:tc>
      </w:tr>
      <w:tr w:rsidR="00AB5877" w14:paraId="7FD9A0B8" w14:textId="77777777" w:rsidTr="00AB5877">
        <w:trPr>
          <w:trHeight w:val="187"/>
          <w:jc w:val="center"/>
        </w:trPr>
        <w:tc>
          <w:tcPr>
            <w:tcW w:w="1100" w:type="dxa"/>
            <w:vMerge/>
            <w:tcBorders>
              <w:left w:val="single" w:sz="4" w:space="0" w:color="auto"/>
              <w:right w:val="single" w:sz="4" w:space="0" w:color="auto"/>
            </w:tcBorders>
            <w:vAlign w:val="center"/>
          </w:tcPr>
          <w:p w14:paraId="40C0D67E" w14:textId="77777777" w:rsidR="00AB5877" w:rsidRPr="001773B1" w:rsidRDefault="00AB5877" w:rsidP="00AB5877">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AB5877" w:rsidRPr="001773B1" w:rsidRDefault="00AB5877" w:rsidP="00AB5877">
            <w:pPr>
              <w:pStyle w:val="TAC"/>
              <w:rPr>
                <w:rFonts w:eastAsia="PMingLiU"/>
                <w:lang w:val="en-US"/>
              </w:rPr>
            </w:pPr>
            <w:r w:rsidRPr="001773B1">
              <w:t>30</w:t>
            </w:r>
          </w:p>
        </w:tc>
        <w:tc>
          <w:tcPr>
            <w:tcW w:w="741" w:type="dxa"/>
            <w:tcBorders>
              <w:top w:val="single" w:sz="4" w:space="0" w:color="auto"/>
              <w:left w:val="single" w:sz="4" w:space="0" w:color="auto"/>
              <w:bottom w:val="single" w:sz="4" w:space="0" w:color="auto"/>
              <w:right w:val="single" w:sz="4" w:space="0" w:color="auto"/>
            </w:tcBorders>
          </w:tcPr>
          <w:p w14:paraId="5D5499F0" w14:textId="77777777" w:rsidR="00AB5877" w:rsidRPr="001773B1"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0A94108E" w14:textId="58CA20AE" w:rsidR="00AB5877" w:rsidRPr="001773B1"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AB5877" w:rsidRPr="001773B1" w:rsidRDefault="00AB5877" w:rsidP="00AB5877">
            <w:pPr>
              <w:pStyle w:val="TAC"/>
              <w:rPr>
                <w:rFonts w:eastAsia="PMingLiU" w:cs="Arial"/>
                <w:szCs w:val="18"/>
              </w:rPr>
            </w:pPr>
            <w:r w:rsidRPr="001773B1">
              <w:rPr>
                <w:rFonts w:eastAsia="PMingLiU" w:cs="Arial"/>
                <w:szCs w:val="18"/>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AB5877" w:rsidRPr="001773B1" w:rsidRDefault="00AB5877" w:rsidP="00AB5877">
            <w:pPr>
              <w:pStyle w:val="TAC"/>
              <w:rPr>
                <w:rFonts w:eastAsia="PMingLiU" w:cs="Arial"/>
                <w:szCs w:val="18"/>
              </w:rPr>
            </w:pPr>
            <w:r w:rsidRPr="001773B1">
              <w:rPr>
                <w:rFonts w:eastAsia="PMingLiU" w:cs="Arial"/>
                <w:szCs w:val="18"/>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AB5877" w:rsidRDefault="00AB5877" w:rsidP="00AB5877">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AB5877"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AB5877" w:rsidRDefault="00AB5877" w:rsidP="00AB5877">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AB5877" w:rsidRDefault="00AB5877" w:rsidP="00AB5877">
            <w:pPr>
              <w:pStyle w:val="TAC"/>
              <w:rPr>
                <w:rFonts w:eastAsia="PMingLiU"/>
                <w:lang w:val="en-US"/>
              </w:rPr>
            </w:pPr>
          </w:p>
        </w:tc>
      </w:tr>
      <w:tr w:rsidR="00AB5877" w14:paraId="29DFF411" w14:textId="77777777" w:rsidTr="00AB5877">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AB5877" w:rsidRPr="001773B1" w:rsidRDefault="00AB5877" w:rsidP="00AB5877">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AB5877" w:rsidRPr="001773B1" w:rsidRDefault="00AB5877" w:rsidP="00AB5877">
            <w:pPr>
              <w:pStyle w:val="TAC"/>
              <w:rPr>
                <w:rFonts w:eastAsia="PMingLiU"/>
                <w:lang w:val="en-US"/>
              </w:rPr>
            </w:pPr>
            <w:r w:rsidRPr="001773B1">
              <w:t>60</w:t>
            </w:r>
          </w:p>
        </w:tc>
        <w:tc>
          <w:tcPr>
            <w:tcW w:w="741" w:type="dxa"/>
            <w:tcBorders>
              <w:top w:val="single" w:sz="4" w:space="0" w:color="auto"/>
              <w:left w:val="single" w:sz="4" w:space="0" w:color="auto"/>
              <w:bottom w:val="single" w:sz="4" w:space="0" w:color="auto"/>
              <w:right w:val="single" w:sz="4" w:space="0" w:color="auto"/>
            </w:tcBorders>
          </w:tcPr>
          <w:p w14:paraId="2B4C64C8" w14:textId="77777777" w:rsidR="00AB5877" w:rsidRPr="001773B1"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0D679512" w14:textId="4C0307BB" w:rsidR="00AB5877" w:rsidRPr="001773B1"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AB5877" w:rsidRPr="001773B1" w:rsidRDefault="00AB5877" w:rsidP="00AB5877">
            <w:pPr>
              <w:pStyle w:val="TAC"/>
              <w:rPr>
                <w:rFonts w:eastAsia="PMingLiU" w:cs="Arial"/>
                <w:szCs w:val="18"/>
              </w:rPr>
            </w:pPr>
            <w:r w:rsidRPr="001773B1">
              <w:rPr>
                <w:rFonts w:eastAsia="PMingLiU" w:cs="Arial"/>
                <w:szCs w:val="18"/>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AB5877" w:rsidRPr="001773B1" w:rsidRDefault="00AB5877" w:rsidP="00AB5877">
            <w:pPr>
              <w:pStyle w:val="TAC"/>
              <w:rPr>
                <w:rFonts w:eastAsia="PMingLiU" w:cs="Arial"/>
                <w:szCs w:val="18"/>
              </w:rPr>
            </w:pPr>
            <w:r w:rsidRPr="001773B1">
              <w:rPr>
                <w:rFonts w:eastAsia="PMingLiU" w:cs="Arial"/>
                <w:szCs w:val="18"/>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AB5877" w:rsidRDefault="00AB5877" w:rsidP="00AB5877">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AB5877"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AB5877"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AB5877" w:rsidRDefault="00AB5877" w:rsidP="00AB5877">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AB5877" w:rsidRDefault="00AB5877" w:rsidP="00AB5877">
            <w:pPr>
              <w:pStyle w:val="TAC"/>
              <w:rPr>
                <w:rFonts w:eastAsia="PMingLiU"/>
                <w:lang w:val="en-US"/>
              </w:rPr>
            </w:pPr>
          </w:p>
        </w:tc>
      </w:tr>
    </w:tbl>
    <w:p w14:paraId="691F3A6D" w14:textId="77777777" w:rsidR="001773B1" w:rsidRPr="001773B1" w:rsidRDefault="001773B1" w:rsidP="00EA406C"/>
    <w:p w14:paraId="0FA8CCAD" w14:textId="4F61F6B5" w:rsidR="00F531C7" w:rsidRDefault="00F531C7" w:rsidP="00B26A98">
      <w:pPr>
        <w:pStyle w:val="Heading4"/>
      </w:pPr>
      <w:bookmarkStart w:id="474" w:name="_Toc134703653"/>
      <w:bookmarkStart w:id="475" w:name="_Toc152003003"/>
      <w:bookmarkStart w:id="476" w:name="_Toc154586449"/>
      <w:bookmarkStart w:id="477" w:name="_Toc155628611"/>
      <w:bookmarkStart w:id="478" w:name="_Toc162199676"/>
      <w:bookmarkStart w:id="479" w:name="_Toc185320797"/>
      <w:bookmarkStart w:id="480" w:name="_Toc185320865"/>
      <w:bookmarkStart w:id="481" w:name="_Toc187234761"/>
      <w:bookmarkStart w:id="482" w:name="_Toc189042769"/>
      <w:bookmarkStart w:id="483" w:name="_Toc189042815"/>
      <w:bookmarkStart w:id="484" w:name="_Toc189045760"/>
      <w:bookmarkStart w:id="485" w:name="_Toc200383721"/>
      <w:bookmarkStart w:id="486" w:name="_Toc208587805"/>
      <w:r w:rsidRPr="00F531C7">
        <w:t>6.2.2.2</w:t>
      </w:r>
      <w:r w:rsidRPr="00F531C7">
        <w:tab/>
        <w:t>In-band blocking</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00252F39" w:rsidR="001773B1" w:rsidRDefault="001773B1" w:rsidP="0031244C">
            <w:pPr>
              <w:pStyle w:val="TAN"/>
            </w:pPr>
            <w:r>
              <w:t>NOTE 1:</w:t>
            </w:r>
            <w:r>
              <w:tab/>
              <w:t>The absolute value of the interferer offset F</w:t>
            </w:r>
            <w:r w:rsidRPr="00A619EB">
              <w:rPr>
                <w:vertAlign w:val="subscript"/>
              </w:rPr>
              <w:t>interferer</w:t>
            </w:r>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1.85pt;height:10.7pt;mso-width-percent:0;mso-height-percent:0;mso-width-percent:0;mso-height-percent:0" o:ole="">
                  <v:imagedata r:id="rId138" o:title=""/>
                </v:shape>
                <o:OLEObject Type="Embed" ProgID="Equation.3" ShapeID="_x0000_i1027" DrawAspect="Content" ObjectID="_1820816639" r:id="rId139"/>
              </w:object>
            </w:r>
            <w:r>
              <w:t>MHz with SCS the sub-carrier spacing of the wanted signal in MHz. The interferer is an NR signal with 15 kHz SCS.</w:t>
            </w:r>
          </w:p>
          <w:p w14:paraId="7C2420DD" w14:textId="4C23EBE9" w:rsidR="001773B1" w:rsidRPr="002D14C4" w:rsidRDefault="001773B1" w:rsidP="0031244C">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7C426873" w14:textId="127A4545" w:rsidR="00F531C7" w:rsidRDefault="00F531C7" w:rsidP="00B26A98">
      <w:pPr>
        <w:pStyle w:val="Heading4"/>
      </w:pPr>
      <w:bookmarkStart w:id="487" w:name="_Toc134703654"/>
      <w:bookmarkStart w:id="488" w:name="_Toc152003004"/>
      <w:bookmarkStart w:id="489" w:name="_Toc154586450"/>
      <w:bookmarkStart w:id="490" w:name="_Toc155628612"/>
      <w:bookmarkStart w:id="491" w:name="_Toc162199677"/>
      <w:bookmarkStart w:id="492" w:name="_Toc185320798"/>
      <w:bookmarkStart w:id="493" w:name="_Toc185320866"/>
      <w:bookmarkStart w:id="494" w:name="_Toc187234762"/>
      <w:bookmarkStart w:id="495" w:name="_Toc189042770"/>
      <w:bookmarkStart w:id="496" w:name="_Toc189042816"/>
      <w:bookmarkStart w:id="497" w:name="_Toc189045761"/>
      <w:bookmarkStart w:id="498" w:name="_Toc200383722"/>
      <w:bookmarkStart w:id="499" w:name="_Toc208587806"/>
      <w:r w:rsidRPr="00F531C7">
        <w:t>6.2.2.3</w:t>
      </w:r>
      <w:r w:rsidRPr="00F531C7">
        <w:tab/>
        <w:t>Out-of-band blocking</w:t>
      </w:r>
      <w:bookmarkEnd w:id="487"/>
      <w:bookmarkEnd w:id="488"/>
      <w:bookmarkEnd w:id="489"/>
      <w:bookmarkEnd w:id="490"/>
      <w:bookmarkEnd w:id="491"/>
      <w:bookmarkEnd w:id="492"/>
      <w:bookmarkEnd w:id="493"/>
      <w:bookmarkEnd w:id="494"/>
      <w:bookmarkEnd w:id="495"/>
      <w:bookmarkEnd w:id="496"/>
      <w:bookmarkEnd w:id="497"/>
      <w:bookmarkEnd w:id="498"/>
      <w:bookmarkEnd w:id="499"/>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4FE7C7D" w14:textId="5237E6A5" w:rsidR="008E297A" w:rsidRPr="00D80E9A" w:rsidRDefault="008E297A" w:rsidP="00D77284">
            <w:pPr>
              <w:pStyle w:val="TAN"/>
              <w:rPr>
                <w:lang w:val="sv-SE"/>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tc>
      </w:tr>
    </w:tbl>
    <w:p w14:paraId="00EA7120" w14:textId="77777777" w:rsidR="008E297A" w:rsidRDefault="008E297A" w:rsidP="00A44EE3"/>
    <w:p w14:paraId="1E892113" w14:textId="77777777" w:rsidR="00A44EE3" w:rsidRDefault="00A44EE3" w:rsidP="00B26A98">
      <w:pPr>
        <w:pStyle w:val="Heading3"/>
      </w:pPr>
      <w:bookmarkStart w:id="500" w:name="_Toc152003005"/>
      <w:bookmarkStart w:id="501" w:name="_Toc154586451"/>
      <w:bookmarkStart w:id="502" w:name="_Toc155628613"/>
      <w:bookmarkStart w:id="503" w:name="_Toc162199678"/>
      <w:bookmarkStart w:id="504" w:name="_Toc185320799"/>
      <w:bookmarkStart w:id="505" w:name="_Toc185320867"/>
      <w:bookmarkStart w:id="506" w:name="_Toc187234763"/>
      <w:bookmarkStart w:id="507" w:name="_Toc189042771"/>
      <w:bookmarkStart w:id="508" w:name="_Toc189042817"/>
      <w:bookmarkStart w:id="509" w:name="_Toc189045762"/>
      <w:bookmarkStart w:id="510" w:name="_Toc200383723"/>
      <w:bookmarkStart w:id="511" w:name="_Toc208587807"/>
      <w:r>
        <w:t>6.2.3</w:t>
      </w:r>
      <w:r>
        <w:tab/>
        <w:t>UE RRM requirements</w:t>
      </w:r>
      <w:bookmarkEnd w:id="500"/>
      <w:bookmarkEnd w:id="501"/>
      <w:bookmarkEnd w:id="502"/>
      <w:bookmarkEnd w:id="503"/>
      <w:bookmarkEnd w:id="504"/>
      <w:bookmarkEnd w:id="505"/>
      <w:bookmarkEnd w:id="506"/>
      <w:bookmarkEnd w:id="507"/>
      <w:bookmarkEnd w:id="508"/>
      <w:bookmarkEnd w:id="509"/>
      <w:bookmarkEnd w:id="510"/>
      <w:bookmarkEnd w:id="511"/>
    </w:p>
    <w:p w14:paraId="0DC6A375" w14:textId="77777777" w:rsidR="00A44EE3" w:rsidRPr="006D1214" w:rsidRDefault="00A44EE3" w:rsidP="00A44EE3">
      <w:r>
        <w:t>There are no RRM specific requirements associated with this band.</w:t>
      </w:r>
    </w:p>
    <w:p w14:paraId="1FE596B6" w14:textId="2F8B5258" w:rsidR="00DA626A" w:rsidRDefault="00DA626A" w:rsidP="00B26A98">
      <w:pPr>
        <w:pStyle w:val="Heading2"/>
      </w:pPr>
      <w:bookmarkStart w:id="512" w:name="_Toc134703655"/>
      <w:bookmarkStart w:id="513" w:name="_Toc152003006"/>
      <w:bookmarkStart w:id="514" w:name="_Toc154586452"/>
      <w:bookmarkStart w:id="515" w:name="_Toc155628614"/>
      <w:bookmarkStart w:id="516" w:name="_Toc162199679"/>
      <w:bookmarkStart w:id="517" w:name="_Toc185320800"/>
      <w:bookmarkStart w:id="518" w:name="_Toc185320868"/>
      <w:bookmarkStart w:id="519" w:name="_Toc187234764"/>
      <w:bookmarkStart w:id="520" w:name="_Toc189042772"/>
      <w:bookmarkStart w:id="521" w:name="_Toc189042818"/>
      <w:bookmarkStart w:id="522" w:name="_Toc189045763"/>
      <w:bookmarkStart w:id="523" w:name="_Toc200383724"/>
      <w:bookmarkStart w:id="524" w:name="_Toc208587808"/>
      <w:r>
        <w:t>6.3</w:t>
      </w:r>
      <w:r>
        <w:tab/>
      </w:r>
      <w:r w:rsidR="00C273F5">
        <w:t>SAN</w:t>
      </w:r>
      <w:r>
        <w:t xml:space="preserve"> requirements</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525" w:name="_Toc2086459"/>
      <w:bookmarkStart w:id="526" w:name="_Toc152003007"/>
      <w:bookmarkStart w:id="527" w:name="_Toc154586453"/>
      <w:bookmarkStart w:id="528" w:name="_Toc155628615"/>
      <w:bookmarkStart w:id="529" w:name="_Toc162199680"/>
      <w:bookmarkStart w:id="530" w:name="_Toc185320801"/>
      <w:bookmarkStart w:id="531" w:name="_Toc185320869"/>
      <w:bookmarkStart w:id="532" w:name="_Toc187234765"/>
      <w:bookmarkStart w:id="533" w:name="_Toc189042773"/>
      <w:bookmarkStart w:id="534" w:name="_Toc189042819"/>
      <w:bookmarkStart w:id="535" w:name="_Toc189045764"/>
      <w:bookmarkStart w:id="536" w:name="_Toc200383725"/>
      <w:bookmarkStart w:id="537" w:name="_Toc208587809"/>
      <w:r w:rsidRPr="004D3578">
        <w:t xml:space="preserve">Annex </w:t>
      </w:r>
      <w:r w:rsidR="00E036A6">
        <w:t>A</w:t>
      </w:r>
      <w:r w:rsidRPr="004D3578">
        <w:t xml:space="preserve"> (informative):</w:t>
      </w:r>
      <w:r w:rsidRPr="004D3578">
        <w:br/>
        <w:t>Change history</w:t>
      </w:r>
      <w:bookmarkEnd w:id="525"/>
      <w:bookmarkEnd w:id="526"/>
      <w:bookmarkEnd w:id="527"/>
      <w:bookmarkEnd w:id="528"/>
      <w:bookmarkEnd w:id="529"/>
      <w:bookmarkEnd w:id="530"/>
      <w:bookmarkEnd w:id="531"/>
      <w:bookmarkEnd w:id="532"/>
      <w:bookmarkEnd w:id="533"/>
      <w:bookmarkEnd w:id="534"/>
      <w:bookmarkEnd w:id="535"/>
      <w:bookmarkEnd w:id="536"/>
      <w:bookmarkEnd w:id="53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538" w:name="historyclause"/>
            <w:bookmarkEnd w:id="538"/>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3E3978" w:rsidRPr="00E6520D"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E6520D" w:rsidRDefault="003E3978" w:rsidP="003E3978">
            <w:pPr>
              <w:keepNext/>
              <w:keepLines/>
              <w:spacing w:after="0"/>
              <w:jc w:val="center"/>
              <w:rPr>
                <w:rFonts w:ascii="Arial" w:eastAsia="SimSun" w:hAnsi="Arial" w:cs="Arial"/>
                <w:sz w:val="16"/>
                <w:szCs w:val="16"/>
                <w:lang w:eastAsia="ja-JP"/>
              </w:rPr>
            </w:pPr>
            <w:r w:rsidRPr="003E3978">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3E3978" w:rsidRDefault="003E3978" w:rsidP="005112C0">
            <w:pPr>
              <w:pStyle w:val="TAC"/>
              <w:rPr>
                <w:rFonts w:eastAsia="SimSun"/>
                <w:sz w:val="16"/>
                <w:szCs w:val="16"/>
              </w:rPr>
            </w:pPr>
            <w:r w:rsidRPr="005112C0">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3E3978" w:rsidRDefault="003E3978" w:rsidP="005112C0">
            <w:pPr>
              <w:pStyle w:val="TAC"/>
              <w:rPr>
                <w:rFonts w:eastAsia="SimSun"/>
                <w:sz w:val="16"/>
                <w:szCs w:val="16"/>
              </w:rPr>
            </w:pPr>
            <w:r w:rsidRPr="005112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3E3978" w:rsidRDefault="003E3978" w:rsidP="005112C0">
            <w:pPr>
              <w:pStyle w:val="TAC"/>
              <w:rPr>
                <w:rFonts w:eastAsia="SimSun"/>
                <w:sz w:val="16"/>
                <w:szCs w:val="16"/>
              </w:rPr>
            </w:pPr>
            <w:r w:rsidRPr="005112C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5112C0" w:rsidRDefault="003E3978" w:rsidP="005112C0">
            <w:pPr>
              <w:pStyle w:val="TAL"/>
              <w:rPr>
                <w:rFonts w:eastAsia="SimSun"/>
                <w:sz w:val="16"/>
                <w:szCs w:val="16"/>
                <w:lang w:eastAsia="zh-CN"/>
              </w:rPr>
            </w:pPr>
            <w:r w:rsidRPr="005112C0">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E6520D" w:rsidRDefault="003E3978" w:rsidP="003E3978">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9252FB" w:rsidRPr="00E6520D" w14:paraId="3C9FA97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48B05EE5" w14:textId="28847DAB"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354DBC" w14:textId="7099A2A9"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F744" w14:textId="12BE40B1" w:rsidR="009252FB" w:rsidRPr="003E3978" w:rsidRDefault="009252FB" w:rsidP="009252FB">
            <w:pPr>
              <w:keepNext/>
              <w:keepLines/>
              <w:spacing w:after="0"/>
              <w:jc w:val="center"/>
              <w:rPr>
                <w:rFonts w:ascii="Arial" w:eastAsia="SimSun" w:hAnsi="Arial" w:cs="Arial"/>
                <w:sz w:val="16"/>
                <w:szCs w:val="16"/>
                <w:lang w:eastAsia="ja-JP"/>
              </w:rPr>
            </w:pPr>
            <w:r w:rsidRPr="009252FB">
              <w:rPr>
                <w:rFonts w:ascii="Arial" w:eastAsia="SimSun" w:hAnsi="Arial" w:cs="Arial"/>
                <w:sz w:val="16"/>
                <w:szCs w:val="16"/>
                <w:lang w:eastAsia="ja-JP"/>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1E0F6" w14:textId="194A074A" w:rsidR="009252FB" w:rsidRPr="009252FB" w:rsidRDefault="009252FB" w:rsidP="009252FB">
            <w:pPr>
              <w:pStyle w:val="TAC"/>
              <w:rPr>
                <w:sz w:val="16"/>
                <w:szCs w:val="16"/>
              </w:rPr>
            </w:pPr>
            <w:r w:rsidRPr="009252F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047D7" w14:textId="77777777" w:rsidR="009252FB" w:rsidRPr="009252FB" w:rsidRDefault="009252FB" w:rsidP="009252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A9FF" w14:textId="4806616C" w:rsidR="009252FB" w:rsidRPr="009252FB" w:rsidRDefault="009252FB" w:rsidP="009252FB">
            <w:pPr>
              <w:pStyle w:val="TAC"/>
              <w:rPr>
                <w:sz w:val="16"/>
                <w:szCs w:val="16"/>
              </w:rPr>
            </w:pPr>
            <w:r w:rsidRPr="009252F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D165987" w14:textId="48CF02F8" w:rsidR="009252FB" w:rsidRPr="005112C0" w:rsidRDefault="009252FB" w:rsidP="009252FB">
            <w:pPr>
              <w:pStyle w:val="TAL"/>
              <w:rPr>
                <w:rFonts w:eastAsia="SimSun"/>
                <w:sz w:val="16"/>
                <w:szCs w:val="16"/>
                <w:lang w:eastAsia="zh-CN"/>
              </w:rPr>
            </w:pPr>
            <w:r w:rsidRPr="009252FB">
              <w:rPr>
                <w:rFonts w:eastAsia="SimSun"/>
                <w:sz w:val="16"/>
                <w:szCs w:val="16"/>
                <w:lang w:eastAsia="zh-CN"/>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6B3C" w14:textId="344066EF" w:rsidR="009252FB" w:rsidRDefault="009252FB" w:rsidP="009252F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6648CC" w:rsidRPr="00E6520D" w14:paraId="36A1698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95DF147" w14:textId="48AE4623"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FE0DC7" w14:textId="320485DA"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37517" w14:textId="7CC04333" w:rsidR="006648CC" w:rsidRPr="009252FB" w:rsidRDefault="006648CC" w:rsidP="006648CC">
            <w:pPr>
              <w:keepNext/>
              <w:keepLines/>
              <w:spacing w:after="0"/>
              <w:jc w:val="center"/>
              <w:rPr>
                <w:rFonts w:ascii="Arial" w:eastAsia="SimSun" w:hAnsi="Arial" w:cs="Arial"/>
                <w:sz w:val="16"/>
                <w:szCs w:val="16"/>
                <w:lang w:eastAsia="ja-JP"/>
              </w:rPr>
            </w:pPr>
            <w:r w:rsidRPr="006648CC">
              <w:rPr>
                <w:rFonts w:ascii="Arial" w:eastAsia="SimSun" w:hAnsi="Arial" w:cs="Arial"/>
                <w:sz w:val="16"/>
                <w:szCs w:val="16"/>
                <w:lang w:eastAsia="ja-JP"/>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FDF7B" w14:textId="5C4B90A9" w:rsidR="006648CC" w:rsidRPr="006648CC" w:rsidRDefault="006648CC" w:rsidP="006648CC">
            <w:pPr>
              <w:pStyle w:val="TAC"/>
              <w:rPr>
                <w:sz w:val="16"/>
                <w:szCs w:val="16"/>
              </w:rPr>
            </w:pPr>
            <w:r w:rsidRPr="006648CC">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D2947" w14:textId="77777777" w:rsidR="006648CC" w:rsidRPr="006648CC" w:rsidRDefault="006648CC" w:rsidP="006648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8074" w14:textId="59F99955" w:rsidR="006648CC" w:rsidRPr="006648CC" w:rsidRDefault="006648CC" w:rsidP="006648CC">
            <w:pPr>
              <w:pStyle w:val="TAC"/>
              <w:rPr>
                <w:sz w:val="16"/>
                <w:szCs w:val="16"/>
              </w:rPr>
            </w:pPr>
            <w:r w:rsidRPr="006648C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3DBF0D" w14:textId="0B204E07" w:rsidR="006648CC" w:rsidRPr="009252FB" w:rsidRDefault="006648CC" w:rsidP="006648CC">
            <w:pPr>
              <w:pStyle w:val="TAL"/>
              <w:rPr>
                <w:rFonts w:eastAsia="SimSun"/>
                <w:sz w:val="16"/>
                <w:szCs w:val="16"/>
                <w:lang w:eastAsia="zh-CN"/>
              </w:rPr>
            </w:pPr>
            <w:r w:rsidRPr="006648CC">
              <w:rPr>
                <w:rFonts w:eastAsia="SimSun"/>
                <w:sz w:val="16"/>
                <w:szCs w:val="16"/>
                <w:lang w:eastAsia="zh-CN"/>
              </w:rPr>
              <w:t>Clarification for the applicability of the enhanced channel raster for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7388E" w14:textId="562CAD09" w:rsidR="006648CC" w:rsidRDefault="006648CC" w:rsidP="006648CC">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C351A" w:rsidRPr="00E6520D" w14:paraId="162D6DE4"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036373A0" w14:textId="6BFC5B16"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9577E7E" w14:textId="4B3F3EA5"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788C" w14:textId="55D43AE3" w:rsidR="007C351A" w:rsidRPr="006648CC" w:rsidRDefault="007C351A" w:rsidP="007C351A">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9655B" w14:textId="175C9531" w:rsidR="007C351A" w:rsidRPr="006648CC" w:rsidRDefault="007C351A" w:rsidP="007C351A">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22D60" w14:textId="77777777" w:rsidR="007C351A" w:rsidRPr="006648CC" w:rsidRDefault="007C351A" w:rsidP="007C35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38322" w14:textId="4C2D1136" w:rsidR="007C351A" w:rsidRPr="006648CC" w:rsidRDefault="007C351A" w:rsidP="007C351A">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C5A7F3A" w14:textId="74EAA09A" w:rsidR="007C351A" w:rsidRPr="006648CC" w:rsidRDefault="007C351A" w:rsidP="007C351A">
            <w:pPr>
              <w:pStyle w:val="TAL"/>
              <w:rPr>
                <w:rFonts w:eastAsia="SimSun"/>
                <w:sz w:val="16"/>
                <w:szCs w:val="16"/>
                <w:lang w:eastAsia="zh-CN"/>
              </w:rPr>
            </w:pPr>
            <w:r>
              <w:rPr>
                <w:rFonts w:eastAsia="SimSun"/>
                <w:sz w:val="16"/>
                <w:szCs w:val="16"/>
                <w:lang w:eastAsia="zh-CN"/>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F9FAC" w14:textId="341A8D8D" w:rsidR="007C351A" w:rsidRDefault="007C351A"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18.3.1</w:t>
            </w:r>
          </w:p>
        </w:tc>
      </w:tr>
      <w:tr w:rsidR="00D32F1E" w:rsidRPr="00E6520D" w14:paraId="77721BA6"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AA408F8" w14:textId="7D915D8C"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F8CF9B" w14:textId="22E566F7"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17261" w14:textId="4CE47F7A" w:rsidR="00D32F1E" w:rsidRPr="006648CC" w:rsidRDefault="00A33B94" w:rsidP="007C351A">
            <w:pPr>
              <w:keepNext/>
              <w:keepLines/>
              <w:spacing w:after="0"/>
              <w:jc w:val="center"/>
              <w:rPr>
                <w:rFonts w:ascii="Arial" w:eastAsia="SimSun" w:hAnsi="Arial" w:cs="Arial"/>
                <w:sz w:val="16"/>
                <w:szCs w:val="16"/>
                <w:lang w:eastAsia="ja-JP"/>
              </w:rPr>
            </w:pPr>
            <w:r w:rsidRPr="00A33B94">
              <w:rPr>
                <w:rFonts w:ascii="Arial" w:eastAsia="SimSun" w:hAnsi="Arial" w:cs="Arial"/>
                <w:sz w:val="16"/>
                <w:szCs w:val="16"/>
                <w:lang w:eastAsia="ja-JP"/>
              </w:rPr>
              <w:t>RP-250236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DE3DA" w14:textId="27202B39" w:rsidR="00D32F1E" w:rsidRPr="006648CC" w:rsidRDefault="00A33B94" w:rsidP="007C351A">
            <w:pPr>
              <w:pStyle w:val="TAC"/>
              <w:rPr>
                <w:sz w:val="16"/>
                <w:szCs w:val="16"/>
              </w:rPr>
            </w:pPr>
            <w:r w:rsidRPr="00A33B94">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2B2" w14:textId="21DAE7A1" w:rsidR="00D32F1E" w:rsidRPr="006648CC" w:rsidRDefault="00A33B94" w:rsidP="007C35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EF448" w14:textId="60F3E7D4" w:rsidR="00D32F1E" w:rsidRPr="006648CC" w:rsidRDefault="00A33B94" w:rsidP="007C351A">
            <w:pPr>
              <w:pStyle w:val="TAC"/>
              <w:rPr>
                <w:sz w:val="16"/>
                <w:szCs w:val="16"/>
              </w:rPr>
            </w:pPr>
            <w:r>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CE6465" w14:textId="76328F19" w:rsidR="00D32F1E" w:rsidRDefault="00A33B94" w:rsidP="007C351A">
            <w:pPr>
              <w:pStyle w:val="TAL"/>
              <w:rPr>
                <w:rFonts w:eastAsia="SimSun"/>
                <w:sz w:val="16"/>
                <w:szCs w:val="16"/>
                <w:lang w:eastAsia="zh-CN"/>
              </w:rPr>
            </w:pPr>
            <w:r w:rsidRPr="00A33B94">
              <w:rPr>
                <w:rFonts w:eastAsia="SimSun"/>
                <w:sz w:val="16"/>
                <w:szCs w:val="16"/>
                <w:lang w:eastAsia="zh-CN"/>
              </w:rPr>
              <w:t>(NR_NTN_LSband-Core) CR for TR 38.741,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24B" w14:textId="38F20C82" w:rsidR="00D32F1E" w:rsidRDefault="00D32F1E"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423952" w:rsidRPr="00E6520D" w14:paraId="4E2247AE"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0BA22F" w14:textId="23780CA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59C3B5" w14:textId="38AB89B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5E067" w14:textId="58F46719"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AD9B" w14:textId="339BC534" w:rsidR="00423952" w:rsidRPr="00423952" w:rsidRDefault="00423952" w:rsidP="00423952">
            <w:pPr>
              <w:pStyle w:val="TAC"/>
              <w:rPr>
                <w:sz w:val="16"/>
                <w:szCs w:val="16"/>
              </w:rPr>
            </w:pPr>
            <w:r w:rsidRPr="00423952">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06D326"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F295A" w14:textId="79E9235E"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74245A7" w14:textId="6802C5FB" w:rsidR="00423952" w:rsidRPr="00423952" w:rsidRDefault="00423952" w:rsidP="00423952">
            <w:pPr>
              <w:pStyle w:val="TAL"/>
              <w:rPr>
                <w:rFonts w:eastAsia="SimSun"/>
                <w:sz w:val="16"/>
                <w:szCs w:val="16"/>
                <w:lang w:eastAsia="zh-CN"/>
              </w:rPr>
            </w:pPr>
            <w:r w:rsidRPr="00423952">
              <w:rPr>
                <w:sz w:val="16"/>
                <w:szCs w:val="16"/>
              </w:rPr>
              <w:t>(NR_NTN_LSband-Core) Additional power back-off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D6FC" w14:textId="7B4A9668"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359D4011"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B554F2B" w14:textId="1D19F72A"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CADF68" w14:textId="082BCD85"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94C25" w14:textId="332407AB"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B01D9" w14:textId="7FFED849" w:rsidR="00423952" w:rsidRPr="00423952" w:rsidRDefault="00423952" w:rsidP="00423952">
            <w:pPr>
              <w:pStyle w:val="TAC"/>
              <w:rPr>
                <w:sz w:val="16"/>
                <w:szCs w:val="16"/>
              </w:rPr>
            </w:pPr>
            <w:r w:rsidRPr="00423952">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29ED3"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D8F2" w14:textId="6EBC748F"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16B167" w14:textId="4D72100A" w:rsidR="00423952" w:rsidRPr="00423952" w:rsidRDefault="00423952" w:rsidP="00423952">
            <w:pPr>
              <w:pStyle w:val="TAL"/>
              <w:rPr>
                <w:rFonts w:eastAsia="SimSun"/>
                <w:sz w:val="16"/>
                <w:szCs w:val="16"/>
                <w:lang w:eastAsia="zh-CN"/>
              </w:rPr>
            </w:pPr>
            <w:r w:rsidRPr="00423952">
              <w:rPr>
                <w:sz w:val="16"/>
                <w:szCs w:val="16"/>
              </w:rPr>
              <w:t>(NR_NTN_LSband-Core) Removal of 256QAM entries from band n254 A-MPR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08F11" w14:textId="7669E963"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1414E5B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0427F81" w14:textId="137810D4"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225ED0" w14:textId="002A609F"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C416F" w14:textId="0846FFF2"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6FA25" w14:textId="4ED07E85" w:rsidR="00423952" w:rsidRPr="00423952" w:rsidRDefault="00423952" w:rsidP="00423952">
            <w:pPr>
              <w:pStyle w:val="TAC"/>
              <w:rPr>
                <w:sz w:val="16"/>
                <w:szCs w:val="16"/>
              </w:rPr>
            </w:pPr>
            <w:r w:rsidRPr="00423952">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72778"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121F" w14:textId="2F9295CD"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ADD579" w14:textId="2BDE3204" w:rsidR="00423952" w:rsidRPr="00423952" w:rsidRDefault="00423952" w:rsidP="00423952">
            <w:pPr>
              <w:pStyle w:val="TAL"/>
              <w:rPr>
                <w:rFonts w:eastAsia="SimSun"/>
                <w:sz w:val="16"/>
                <w:szCs w:val="16"/>
                <w:lang w:eastAsia="zh-CN"/>
              </w:rPr>
            </w:pPr>
            <w:r w:rsidRPr="00423952">
              <w:rPr>
                <w:sz w:val="16"/>
                <w:szCs w:val="16"/>
              </w:rPr>
              <w:t>(NR_NTN_LSband-Core) Additional information on the international regulations and WRC provisions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7539" w14:textId="08672F10"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CF02F9" w:rsidRPr="00E6520D" w14:paraId="46190F4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944AF6" w14:textId="53EAFF06" w:rsidR="00CF02F9" w:rsidRDefault="00CF02F9" w:rsidP="00CF02F9">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30C9E86" w14:textId="294C402F" w:rsidR="00CF02F9" w:rsidRDefault="00CF02F9" w:rsidP="00CF02F9">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A6EBE" w14:textId="71F2EE3B" w:rsidR="00CF02F9" w:rsidRPr="00423952" w:rsidRDefault="00CF02F9" w:rsidP="00CF02F9">
            <w:pPr>
              <w:pStyle w:val="TAL"/>
              <w:rPr>
                <w:sz w:val="16"/>
                <w:szCs w:val="16"/>
              </w:rPr>
            </w:pPr>
            <w:r w:rsidRPr="00CF02F9">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56B9" w14:textId="1E09024E" w:rsidR="00CF02F9" w:rsidRPr="00CF02F9" w:rsidRDefault="00CF02F9" w:rsidP="00CF02F9">
            <w:pPr>
              <w:pStyle w:val="TAC"/>
              <w:rPr>
                <w:sz w:val="16"/>
                <w:szCs w:val="16"/>
              </w:rPr>
            </w:pPr>
            <w:r w:rsidRPr="00CF02F9">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6E008" w14:textId="5AAA2C7F" w:rsidR="00CF02F9" w:rsidRPr="00CF02F9" w:rsidRDefault="00CF02F9" w:rsidP="00CF02F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712B" w14:textId="598197C1" w:rsidR="00CF02F9" w:rsidRPr="00CF02F9" w:rsidRDefault="00CF02F9" w:rsidP="00CF02F9">
            <w:pPr>
              <w:pStyle w:val="TAC"/>
              <w:rPr>
                <w:sz w:val="16"/>
                <w:szCs w:val="16"/>
              </w:rPr>
            </w:pPr>
            <w:r w:rsidRPr="00CF02F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BEB456D" w14:textId="0BDB62A8" w:rsidR="00CF02F9" w:rsidRPr="00423952" w:rsidRDefault="00CF02F9" w:rsidP="00CF02F9">
            <w:pPr>
              <w:pStyle w:val="TAL"/>
              <w:rPr>
                <w:sz w:val="16"/>
                <w:szCs w:val="16"/>
              </w:rPr>
            </w:pPr>
            <w:r w:rsidRPr="00CF02F9">
              <w:rPr>
                <w:sz w:val="16"/>
                <w:szCs w:val="16"/>
              </w:rPr>
              <w:t>(NR_NTN_LSband-Core) Corrections and clarifications to the NR NTN band n254 NS flags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964" w14:textId="527836D2" w:rsidR="00CF02F9" w:rsidRDefault="00CF02F9" w:rsidP="00CF02F9">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2E35F9" w:rsidRPr="00E6520D" w14:paraId="6D0B8C19"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326EDDF" w14:textId="6DD7A235" w:rsidR="002E35F9" w:rsidRDefault="002E35F9" w:rsidP="002E35F9">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78059F4" w14:textId="0476B37C" w:rsidR="002E35F9" w:rsidRDefault="002E35F9" w:rsidP="002E35F9">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7CC98" w14:textId="7CFD02C2" w:rsidR="002E35F9" w:rsidRPr="002E35F9" w:rsidRDefault="002E35F9" w:rsidP="002E35F9">
            <w:pPr>
              <w:pStyle w:val="TAL"/>
              <w:rPr>
                <w:sz w:val="16"/>
                <w:szCs w:val="16"/>
              </w:rPr>
            </w:pPr>
            <w:r w:rsidRPr="002E35F9">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0ACDF" w14:textId="13EB74D6" w:rsidR="002E35F9" w:rsidRPr="002E35F9" w:rsidRDefault="002E35F9" w:rsidP="002E35F9">
            <w:pPr>
              <w:pStyle w:val="TAC"/>
              <w:rPr>
                <w:sz w:val="16"/>
                <w:szCs w:val="16"/>
              </w:rPr>
            </w:pPr>
            <w:r w:rsidRPr="002E35F9">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34D60E" w14:textId="4AEDF79B" w:rsidR="002E35F9" w:rsidRPr="002E35F9" w:rsidRDefault="002E35F9" w:rsidP="002E35F9">
            <w:pPr>
              <w:pStyle w:val="TAC"/>
              <w:rPr>
                <w:sz w:val="16"/>
                <w:szCs w:val="16"/>
              </w:rPr>
            </w:pPr>
            <w:r w:rsidRPr="002E35F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B844" w14:textId="2640C230" w:rsidR="002E35F9" w:rsidRPr="002E35F9" w:rsidRDefault="002E35F9" w:rsidP="002E35F9">
            <w:pPr>
              <w:pStyle w:val="TAC"/>
              <w:rPr>
                <w:sz w:val="16"/>
                <w:szCs w:val="16"/>
              </w:rPr>
            </w:pPr>
            <w:r w:rsidRPr="002E35F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A1DF919" w14:textId="79940110" w:rsidR="002E35F9" w:rsidRPr="002E35F9" w:rsidRDefault="002E35F9" w:rsidP="002E35F9">
            <w:pPr>
              <w:pStyle w:val="TAL"/>
              <w:rPr>
                <w:sz w:val="16"/>
                <w:szCs w:val="16"/>
              </w:rPr>
            </w:pPr>
            <w:r w:rsidRPr="002E35F9">
              <w:rPr>
                <w:sz w:val="16"/>
                <w:szCs w:val="16"/>
              </w:rPr>
              <w:t>Addition of the 3MHz channel to TR 38.741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9F93E" w14:textId="3316B413" w:rsidR="002E35F9" w:rsidRDefault="002E35F9" w:rsidP="002E35F9">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2E35F9" w:rsidRPr="00E6520D" w14:paraId="2BFFA699"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71966914" w14:textId="58D042A2" w:rsidR="002E35F9" w:rsidRDefault="002E35F9" w:rsidP="002E35F9">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4A0EF7" w14:textId="48992F98" w:rsidR="002E35F9" w:rsidRDefault="002E35F9" w:rsidP="002E35F9">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E661" w14:textId="115FB8E7" w:rsidR="002E35F9" w:rsidRPr="002E35F9" w:rsidRDefault="002E35F9" w:rsidP="002E35F9">
            <w:pPr>
              <w:pStyle w:val="TAL"/>
              <w:rPr>
                <w:sz w:val="16"/>
                <w:szCs w:val="16"/>
              </w:rPr>
            </w:pPr>
            <w:r w:rsidRPr="002E35F9">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F1078" w14:textId="1D666CDA" w:rsidR="002E35F9" w:rsidRPr="002E35F9" w:rsidRDefault="002E35F9" w:rsidP="002E35F9">
            <w:pPr>
              <w:pStyle w:val="TAC"/>
              <w:rPr>
                <w:sz w:val="16"/>
                <w:szCs w:val="16"/>
              </w:rPr>
            </w:pPr>
            <w:r w:rsidRPr="002E35F9">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7C7C0" w14:textId="7D6AB09F" w:rsidR="002E35F9" w:rsidRPr="002E35F9" w:rsidRDefault="002E35F9" w:rsidP="002E35F9">
            <w:pPr>
              <w:pStyle w:val="TAC"/>
              <w:rPr>
                <w:sz w:val="16"/>
                <w:szCs w:val="16"/>
              </w:rPr>
            </w:pPr>
            <w:r w:rsidRPr="002E35F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6E9D8" w14:textId="0106C445" w:rsidR="002E35F9" w:rsidRPr="002E35F9" w:rsidRDefault="002E35F9" w:rsidP="002E35F9">
            <w:pPr>
              <w:pStyle w:val="TAC"/>
              <w:rPr>
                <w:sz w:val="16"/>
                <w:szCs w:val="16"/>
              </w:rPr>
            </w:pPr>
            <w:r w:rsidRPr="002E35F9">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5B5B5D1" w14:textId="3DF9B6F4" w:rsidR="002E35F9" w:rsidRPr="002E35F9" w:rsidRDefault="002E35F9" w:rsidP="002E35F9">
            <w:pPr>
              <w:pStyle w:val="TAL"/>
              <w:rPr>
                <w:sz w:val="16"/>
                <w:szCs w:val="16"/>
              </w:rPr>
            </w:pPr>
            <w:r w:rsidRPr="002E35F9">
              <w:rPr>
                <w:sz w:val="16"/>
                <w:szCs w:val="16"/>
              </w:rPr>
              <w:t>Introduction of NTN HPUE to TR 38.741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D1586" w14:textId="2C08D1E0" w:rsidR="002E35F9" w:rsidRDefault="002E35F9" w:rsidP="002E35F9">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bl>
    <w:p w14:paraId="43E5A39E" w14:textId="77777777" w:rsidR="000B6401" w:rsidRDefault="000B6401" w:rsidP="0044106F"/>
    <w:sectPr w:rsidR="000B6401">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75CC99" w14:textId="77777777" w:rsidR="00E551DE" w:rsidRDefault="00E551DE">
      <w:r>
        <w:separator/>
      </w:r>
    </w:p>
  </w:endnote>
  <w:endnote w:type="continuationSeparator" w:id="0">
    <w:p w14:paraId="31B68146" w14:textId="77777777" w:rsidR="00E551DE" w:rsidRDefault="00E551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v5.0.0">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MS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5585C3" w14:textId="77777777" w:rsidR="00E551DE" w:rsidRDefault="00E551DE">
      <w:r>
        <w:separator/>
      </w:r>
    </w:p>
  </w:footnote>
  <w:footnote w:type="continuationSeparator" w:id="0">
    <w:p w14:paraId="72EA13EB" w14:textId="77777777" w:rsidR="00E551DE" w:rsidRDefault="00E551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C14D11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6C1B">
      <w:rPr>
        <w:rFonts w:ascii="Arial" w:hAnsi="Arial" w:cs="Arial"/>
        <w:b/>
        <w:noProof/>
        <w:sz w:val="18"/>
        <w:szCs w:val="18"/>
      </w:rPr>
      <w:t>3GPP TR 38.741 V19.0.0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0D44B2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6C1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4"/>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CE"/>
    <w:rsid w:val="00003FB2"/>
    <w:rsid w:val="000052B0"/>
    <w:rsid w:val="00021108"/>
    <w:rsid w:val="00022090"/>
    <w:rsid w:val="0002431B"/>
    <w:rsid w:val="000270B9"/>
    <w:rsid w:val="000330C4"/>
    <w:rsid w:val="00033397"/>
    <w:rsid w:val="00040095"/>
    <w:rsid w:val="00045722"/>
    <w:rsid w:val="00051834"/>
    <w:rsid w:val="00054A22"/>
    <w:rsid w:val="000551F5"/>
    <w:rsid w:val="00056C62"/>
    <w:rsid w:val="00062023"/>
    <w:rsid w:val="000655A6"/>
    <w:rsid w:val="000676F3"/>
    <w:rsid w:val="00070FEC"/>
    <w:rsid w:val="00075706"/>
    <w:rsid w:val="00080512"/>
    <w:rsid w:val="000A0BB2"/>
    <w:rsid w:val="000A7698"/>
    <w:rsid w:val="000B1513"/>
    <w:rsid w:val="000B6401"/>
    <w:rsid w:val="000B65EC"/>
    <w:rsid w:val="000C2094"/>
    <w:rsid w:val="000C47C3"/>
    <w:rsid w:val="000C574E"/>
    <w:rsid w:val="000D17DA"/>
    <w:rsid w:val="000D58AB"/>
    <w:rsid w:val="000D69FD"/>
    <w:rsid w:val="000D6D6F"/>
    <w:rsid w:val="000E7FE9"/>
    <w:rsid w:val="000F72BF"/>
    <w:rsid w:val="001009B2"/>
    <w:rsid w:val="00100ACB"/>
    <w:rsid w:val="00122CA5"/>
    <w:rsid w:val="00130ADC"/>
    <w:rsid w:val="00133525"/>
    <w:rsid w:val="001448F6"/>
    <w:rsid w:val="00146D9A"/>
    <w:rsid w:val="0015357A"/>
    <w:rsid w:val="00166112"/>
    <w:rsid w:val="00173E3B"/>
    <w:rsid w:val="00174E78"/>
    <w:rsid w:val="001773B1"/>
    <w:rsid w:val="001A3577"/>
    <w:rsid w:val="001A4C42"/>
    <w:rsid w:val="001A7246"/>
    <w:rsid w:val="001A7420"/>
    <w:rsid w:val="001A786B"/>
    <w:rsid w:val="001B6637"/>
    <w:rsid w:val="001C21C3"/>
    <w:rsid w:val="001C430A"/>
    <w:rsid w:val="001D02C2"/>
    <w:rsid w:val="001E0CE0"/>
    <w:rsid w:val="001F0C1D"/>
    <w:rsid w:val="001F1132"/>
    <w:rsid w:val="001F133A"/>
    <w:rsid w:val="001F168B"/>
    <w:rsid w:val="002157D7"/>
    <w:rsid w:val="00221962"/>
    <w:rsid w:val="002347A2"/>
    <w:rsid w:val="00244948"/>
    <w:rsid w:val="00253D90"/>
    <w:rsid w:val="00254B84"/>
    <w:rsid w:val="002675F0"/>
    <w:rsid w:val="002737CC"/>
    <w:rsid w:val="00274441"/>
    <w:rsid w:val="002760EE"/>
    <w:rsid w:val="00292E85"/>
    <w:rsid w:val="0029479B"/>
    <w:rsid w:val="002B6339"/>
    <w:rsid w:val="002B6A24"/>
    <w:rsid w:val="002B6E1C"/>
    <w:rsid w:val="002E00EE"/>
    <w:rsid w:val="002E35F9"/>
    <w:rsid w:val="002E6E4D"/>
    <w:rsid w:val="002F3558"/>
    <w:rsid w:val="002F39A3"/>
    <w:rsid w:val="00315B85"/>
    <w:rsid w:val="003172DC"/>
    <w:rsid w:val="00326C07"/>
    <w:rsid w:val="0033418D"/>
    <w:rsid w:val="00345A6B"/>
    <w:rsid w:val="0034760B"/>
    <w:rsid w:val="00352733"/>
    <w:rsid w:val="003528FD"/>
    <w:rsid w:val="0035462D"/>
    <w:rsid w:val="00356555"/>
    <w:rsid w:val="00357681"/>
    <w:rsid w:val="00366BC8"/>
    <w:rsid w:val="003731E1"/>
    <w:rsid w:val="003765B8"/>
    <w:rsid w:val="00376AC9"/>
    <w:rsid w:val="0039299D"/>
    <w:rsid w:val="003A04BA"/>
    <w:rsid w:val="003B635B"/>
    <w:rsid w:val="003C3971"/>
    <w:rsid w:val="003D22A2"/>
    <w:rsid w:val="003D4670"/>
    <w:rsid w:val="003E18EE"/>
    <w:rsid w:val="003E22E8"/>
    <w:rsid w:val="003E3233"/>
    <w:rsid w:val="003E3978"/>
    <w:rsid w:val="003E73DF"/>
    <w:rsid w:val="003F1F8F"/>
    <w:rsid w:val="003F1FD4"/>
    <w:rsid w:val="003F5095"/>
    <w:rsid w:val="00406902"/>
    <w:rsid w:val="00412B78"/>
    <w:rsid w:val="004160B3"/>
    <w:rsid w:val="00423334"/>
    <w:rsid w:val="00423952"/>
    <w:rsid w:val="00425E8B"/>
    <w:rsid w:val="00432496"/>
    <w:rsid w:val="00432633"/>
    <w:rsid w:val="004345EC"/>
    <w:rsid w:val="0044106F"/>
    <w:rsid w:val="00465515"/>
    <w:rsid w:val="0047421A"/>
    <w:rsid w:val="00495636"/>
    <w:rsid w:val="0049751D"/>
    <w:rsid w:val="004A6C1B"/>
    <w:rsid w:val="004B0E62"/>
    <w:rsid w:val="004C145F"/>
    <w:rsid w:val="004C30AC"/>
    <w:rsid w:val="004C3EBA"/>
    <w:rsid w:val="004C54B8"/>
    <w:rsid w:val="004D019E"/>
    <w:rsid w:val="004D1E61"/>
    <w:rsid w:val="004D3578"/>
    <w:rsid w:val="004E213A"/>
    <w:rsid w:val="004E283B"/>
    <w:rsid w:val="004E4417"/>
    <w:rsid w:val="004F0988"/>
    <w:rsid w:val="004F3340"/>
    <w:rsid w:val="004F336A"/>
    <w:rsid w:val="004F7EF0"/>
    <w:rsid w:val="0050020D"/>
    <w:rsid w:val="00502255"/>
    <w:rsid w:val="005112C0"/>
    <w:rsid w:val="00512B01"/>
    <w:rsid w:val="00513E0F"/>
    <w:rsid w:val="00521A83"/>
    <w:rsid w:val="00523AD0"/>
    <w:rsid w:val="0052618B"/>
    <w:rsid w:val="0053388B"/>
    <w:rsid w:val="00534699"/>
    <w:rsid w:val="00535773"/>
    <w:rsid w:val="00541D41"/>
    <w:rsid w:val="00543E6C"/>
    <w:rsid w:val="00551E08"/>
    <w:rsid w:val="00565087"/>
    <w:rsid w:val="00574633"/>
    <w:rsid w:val="0058501E"/>
    <w:rsid w:val="00585CF5"/>
    <w:rsid w:val="00590F7A"/>
    <w:rsid w:val="005923CE"/>
    <w:rsid w:val="00595BCE"/>
    <w:rsid w:val="00597B11"/>
    <w:rsid w:val="005A0EA4"/>
    <w:rsid w:val="005B2435"/>
    <w:rsid w:val="005B4300"/>
    <w:rsid w:val="005D2DE6"/>
    <w:rsid w:val="005D2E01"/>
    <w:rsid w:val="005D40A9"/>
    <w:rsid w:val="005D71E5"/>
    <w:rsid w:val="005D7526"/>
    <w:rsid w:val="005E4BB2"/>
    <w:rsid w:val="005F31A9"/>
    <w:rsid w:val="005F788A"/>
    <w:rsid w:val="00602AEA"/>
    <w:rsid w:val="00604F09"/>
    <w:rsid w:val="00614FDF"/>
    <w:rsid w:val="0063543D"/>
    <w:rsid w:val="00636F31"/>
    <w:rsid w:val="006373AF"/>
    <w:rsid w:val="00644D06"/>
    <w:rsid w:val="006450AB"/>
    <w:rsid w:val="00646610"/>
    <w:rsid w:val="00647114"/>
    <w:rsid w:val="00656801"/>
    <w:rsid w:val="00656CFB"/>
    <w:rsid w:val="006624B8"/>
    <w:rsid w:val="006648CC"/>
    <w:rsid w:val="00670CF4"/>
    <w:rsid w:val="0067285E"/>
    <w:rsid w:val="006736EF"/>
    <w:rsid w:val="006912E9"/>
    <w:rsid w:val="006A323F"/>
    <w:rsid w:val="006A6555"/>
    <w:rsid w:val="006B11A3"/>
    <w:rsid w:val="006B30D0"/>
    <w:rsid w:val="006C3D95"/>
    <w:rsid w:val="006C43AE"/>
    <w:rsid w:val="006D2421"/>
    <w:rsid w:val="006D2FB3"/>
    <w:rsid w:val="006D6E60"/>
    <w:rsid w:val="006E5C86"/>
    <w:rsid w:val="006F0DA7"/>
    <w:rsid w:val="006F4213"/>
    <w:rsid w:val="007000D6"/>
    <w:rsid w:val="00701116"/>
    <w:rsid w:val="007046A5"/>
    <w:rsid w:val="0071174C"/>
    <w:rsid w:val="00713C44"/>
    <w:rsid w:val="00734A5B"/>
    <w:rsid w:val="0074026F"/>
    <w:rsid w:val="007429F6"/>
    <w:rsid w:val="00744E76"/>
    <w:rsid w:val="00747038"/>
    <w:rsid w:val="007557BD"/>
    <w:rsid w:val="00765EA3"/>
    <w:rsid w:val="00774DA4"/>
    <w:rsid w:val="00781F0F"/>
    <w:rsid w:val="00782D84"/>
    <w:rsid w:val="00791A06"/>
    <w:rsid w:val="00791C0E"/>
    <w:rsid w:val="007A08AF"/>
    <w:rsid w:val="007B600E"/>
    <w:rsid w:val="007B6DE9"/>
    <w:rsid w:val="007C351A"/>
    <w:rsid w:val="007C4F19"/>
    <w:rsid w:val="007F0F4A"/>
    <w:rsid w:val="0080091D"/>
    <w:rsid w:val="008023F8"/>
    <w:rsid w:val="008028A4"/>
    <w:rsid w:val="00813BA8"/>
    <w:rsid w:val="00814151"/>
    <w:rsid w:val="00815AC2"/>
    <w:rsid w:val="00815BB3"/>
    <w:rsid w:val="00820665"/>
    <w:rsid w:val="00830747"/>
    <w:rsid w:val="00830904"/>
    <w:rsid w:val="0086030C"/>
    <w:rsid w:val="00864C0D"/>
    <w:rsid w:val="00872F60"/>
    <w:rsid w:val="008768CA"/>
    <w:rsid w:val="008A0A57"/>
    <w:rsid w:val="008A2AAE"/>
    <w:rsid w:val="008A6DC9"/>
    <w:rsid w:val="008B4C7A"/>
    <w:rsid w:val="008B4E5C"/>
    <w:rsid w:val="008C384C"/>
    <w:rsid w:val="008C59DC"/>
    <w:rsid w:val="008C7B64"/>
    <w:rsid w:val="008D10DC"/>
    <w:rsid w:val="008E06BD"/>
    <w:rsid w:val="008E297A"/>
    <w:rsid w:val="008E2D68"/>
    <w:rsid w:val="008E5369"/>
    <w:rsid w:val="008E6756"/>
    <w:rsid w:val="008F26C9"/>
    <w:rsid w:val="00901F8C"/>
    <w:rsid w:val="0090271F"/>
    <w:rsid w:val="00902E23"/>
    <w:rsid w:val="00907470"/>
    <w:rsid w:val="009114D7"/>
    <w:rsid w:val="0091348E"/>
    <w:rsid w:val="00917CCB"/>
    <w:rsid w:val="00923F13"/>
    <w:rsid w:val="009252FB"/>
    <w:rsid w:val="00933FB0"/>
    <w:rsid w:val="00935C6E"/>
    <w:rsid w:val="00942EC2"/>
    <w:rsid w:val="009447ED"/>
    <w:rsid w:val="00956CCC"/>
    <w:rsid w:val="009647DE"/>
    <w:rsid w:val="0096696C"/>
    <w:rsid w:val="00970471"/>
    <w:rsid w:val="009742BF"/>
    <w:rsid w:val="00975DAE"/>
    <w:rsid w:val="00983FF2"/>
    <w:rsid w:val="00987D59"/>
    <w:rsid w:val="0099460D"/>
    <w:rsid w:val="009963D7"/>
    <w:rsid w:val="009A0963"/>
    <w:rsid w:val="009A3110"/>
    <w:rsid w:val="009C47A2"/>
    <w:rsid w:val="009D48DF"/>
    <w:rsid w:val="009E0B1C"/>
    <w:rsid w:val="009F08EF"/>
    <w:rsid w:val="009F1AD7"/>
    <w:rsid w:val="009F37B7"/>
    <w:rsid w:val="00A02933"/>
    <w:rsid w:val="00A10F02"/>
    <w:rsid w:val="00A164A8"/>
    <w:rsid w:val="00A164B4"/>
    <w:rsid w:val="00A25642"/>
    <w:rsid w:val="00A25868"/>
    <w:rsid w:val="00A26956"/>
    <w:rsid w:val="00A27486"/>
    <w:rsid w:val="00A32B9F"/>
    <w:rsid w:val="00A33B94"/>
    <w:rsid w:val="00A371B8"/>
    <w:rsid w:val="00A42088"/>
    <w:rsid w:val="00A44EE3"/>
    <w:rsid w:val="00A53724"/>
    <w:rsid w:val="00A56066"/>
    <w:rsid w:val="00A7062B"/>
    <w:rsid w:val="00A73129"/>
    <w:rsid w:val="00A766CA"/>
    <w:rsid w:val="00A82346"/>
    <w:rsid w:val="00A92BA1"/>
    <w:rsid w:val="00A9362D"/>
    <w:rsid w:val="00A95A32"/>
    <w:rsid w:val="00AA0821"/>
    <w:rsid w:val="00AB4A5D"/>
    <w:rsid w:val="00AB5877"/>
    <w:rsid w:val="00AC6BC6"/>
    <w:rsid w:val="00AC6D05"/>
    <w:rsid w:val="00AD02BE"/>
    <w:rsid w:val="00AD45A1"/>
    <w:rsid w:val="00AD6FBB"/>
    <w:rsid w:val="00AE4F3D"/>
    <w:rsid w:val="00AE6164"/>
    <w:rsid w:val="00AE65E2"/>
    <w:rsid w:val="00AE7F6E"/>
    <w:rsid w:val="00AF1460"/>
    <w:rsid w:val="00AF2676"/>
    <w:rsid w:val="00B06A17"/>
    <w:rsid w:val="00B15449"/>
    <w:rsid w:val="00B23730"/>
    <w:rsid w:val="00B23EC3"/>
    <w:rsid w:val="00B26A98"/>
    <w:rsid w:val="00B4691D"/>
    <w:rsid w:val="00B479D0"/>
    <w:rsid w:val="00B5012A"/>
    <w:rsid w:val="00B777E2"/>
    <w:rsid w:val="00B801CA"/>
    <w:rsid w:val="00B85DBF"/>
    <w:rsid w:val="00B93086"/>
    <w:rsid w:val="00BA0C29"/>
    <w:rsid w:val="00BA19ED"/>
    <w:rsid w:val="00BA29A7"/>
    <w:rsid w:val="00BA4B8D"/>
    <w:rsid w:val="00BA7F0D"/>
    <w:rsid w:val="00BC0F7D"/>
    <w:rsid w:val="00BD13E6"/>
    <w:rsid w:val="00BD4E3B"/>
    <w:rsid w:val="00BD7731"/>
    <w:rsid w:val="00BD78EB"/>
    <w:rsid w:val="00BD79B4"/>
    <w:rsid w:val="00BD7D31"/>
    <w:rsid w:val="00BE3255"/>
    <w:rsid w:val="00BF128E"/>
    <w:rsid w:val="00BF396A"/>
    <w:rsid w:val="00C0277B"/>
    <w:rsid w:val="00C074DD"/>
    <w:rsid w:val="00C1215F"/>
    <w:rsid w:val="00C1496A"/>
    <w:rsid w:val="00C273F5"/>
    <w:rsid w:val="00C33079"/>
    <w:rsid w:val="00C45231"/>
    <w:rsid w:val="00C551FF"/>
    <w:rsid w:val="00C66928"/>
    <w:rsid w:val="00C71DE1"/>
    <w:rsid w:val="00C72833"/>
    <w:rsid w:val="00C80F1D"/>
    <w:rsid w:val="00C91962"/>
    <w:rsid w:val="00C93F40"/>
    <w:rsid w:val="00CA0F7A"/>
    <w:rsid w:val="00CA3D0C"/>
    <w:rsid w:val="00CA3E1F"/>
    <w:rsid w:val="00CB1C24"/>
    <w:rsid w:val="00CB5633"/>
    <w:rsid w:val="00CC5C3E"/>
    <w:rsid w:val="00CC5EDD"/>
    <w:rsid w:val="00CD4C81"/>
    <w:rsid w:val="00CE0E7A"/>
    <w:rsid w:val="00CE3F1D"/>
    <w:rsid w:val="00CE6901"/>
    <w:rsid w:val="00CE7B34"/>
    <w:rsid w:val="00CF02F9"/>
    <w:rsid w:val="00CF1EE2"/>
    <w:rsid w:val="00CF222C"/>
    <w:rsid w:val="00D00DC5"/>
    <w:rsid w:val="00D01682"/>
    <w:rsid w:val="00D1362D"/>
    <w:rsid w:val="00D21A9F"/>
    <w:rsid w:val="00D231D7"/>
    <w:rsid w:val="00D32F1E"/>
    <w:rsid w:val="00D37050"/>
    <w:rsid w:val="00D43BFD"/>
    <w:rsid w:val="00D44B07"/>
    <w:rsid w:val="00D51108"/>
    <w:rsid w:val="00D5267F"/>
    <w:rsid w:val="00D536F1"/>
    <w:rsid w:val="00D57972"/>
    <w:rsid w:val="00D63D9B"/>
    <w:rsid w:val="00D66A71"/>
    <w:rsid w:val="00D675A9"/>
    <w:rsid w:val="00D67781"/>
    <w:rsid w:val="00D738D6"/>
    <w:rsid w:val="00D755EB"/>
    <w:rsid w:val="00D76048"/>
    <w:rsid w:val="00D77284"/>
    <w:rsid w:val="00D82E6F"/>
    <w:rsid w:val="00D84700"/>
    <w:rsid w:val="00D87E00"/>
    <w:rsid w:val="00D9134D"/>
    <w:rsid w:val="00DA54EC"/>
    <w:rsid w:val="00DA626A"/>
    <w:rsid w:val="00DA7A03"/>
    <w:rsid w:val="00DB1818"/>
    <w:rsid w:val="00DB3B02"/>
    <w:rsid w:val="00DB5614"/>
    <w:rsid w:val="00DC2302"/>
    <w:rsid w:val="00DC309B"/>
    <w:rsid w:val="00DC4DA2"/>
    <w:rsid w:val="00DD4C17"/>
    <w:rsid w:val="00DD74A5"/>
    <w:rsid w:val="00DE52B7"/>
    <w:rsid w:val="00DE73A8"/>
    <w:rsid w:val="00DF1780"/>
    <w:rsid w:val="00DF2B1F"/>
    <w:rsid w:val="00DF62CD"/>
    <w:rsid w:val="00E036A6"/>
    <w:rsid w:val="00E05AA4"/>
    <w:rsid w:val="00E121DD"/>
    <w:rsid w:val="00E14B8B"/>
    <w:rsid w:val="00E16509"/>
    <w:rsid w:val="00E242CC"/>
    <w:rsid w:val="00E301EF"/>
    <w:rsid w:val="00E306C0"/>
    <w:rsid w:val="00E3253A"/>
    <w:rsid w:val="00E4129E"/>
    <w:rsid w:val="00E44582"/>
    <w:rsid w:val="00E551DE"/>
    <w:rsid w:val="00E77645"/>
    <w:rsid w:val="00E817C7"/>
    <w:rsid w:val="00E83717"/>
    <w:rsid w:val="00E85EC3"/>
    <w:rsid w:val="00E9012B"/>
    <w:rsid w:val="00E9263B"/>
    <w:rsid w:val="00EA15B0"/>
    <w:rsid w:val="00EA406C"/>
    <w:rsid w:val="00EA5730"/>
    <w:rsid w:val="00EA5EA7"/>
    <w:rsid w:val="00EA66BD"/>
    <w:rsid w:val="00EA7327"/>
    <w:rsid w:val="00EC4A25"/>
    <w:rsid w:val="00EE0975"/>
    <w:rsid w:val="00EE67DE"/>
    <w:rsid w:val="00EE7A12"/>
    <w:rsid w:val="00EF608C"/>
    <w:rsid w:val="00F025A2"/>
    <w:rsid w:val="00F04712"/>
    <w:rsid w:val="00F05AA7"/>
    <w:rsid w:val="00F06281"/>
    <w:rsid w:val="00F13360"/>
    <w:rsid w:val="00F13AA2"/>
    <w:rsid w:val="00F22EC7"/>
    <w:rsid w:val="00F325C8"/>
    <w:rsid w:val="00F34834"/>
    <w:rsid w:val="00F50891"/>
    <w:rsid w:val="00F531C7"/>
    <w:rsid w:val="00F54898"/>
    <w:rsid w:val="00F57AB2"/>
    <w:rsid w:val="00F64FFB"/>
    <w:rsid w:val="00F653B8"/>
    <w:rsid w:val="00F6617E"/>
    <w:rsid w:val="00F76B0E"/>
    <w:rsid w:val="00F834A7"/>
    <w:rsid w:val="00F9008D"/>
    <w:rsid w:val="00F935CA"/>
    <w:rsid w:val="00F96B06"/>
    <w:rsid w:val="00FA1266"/>
    <w:rsid w:val="00FA1989"/>
    <w:rsid w:val="00FB39E8"/>
    <w:rsid w:val="00FC1192"/>
    <w:rsid w:val="00FC53EA"/>
    <w:rsid w:val="00FD07D5"/>
    <w:rsid w:val="00FD0903"/>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6A98"/>
    <w:pPr>
      <w:overflowPunct w:val="0"/>
      <w:autoSpaceDE w:val="0"/>
      <w:autoSpaceDN w:val="0"/>
      <w:adjustRightInd w:val="0"/>
      <w:spacing w:after="180"/>
      <w:textAlignment w:val="baseline"/>
    </w:pPr>
  </w:style>
  <w:style w:type="paragraph" w:styleId="Heading1">
    <w:name w:val="heading 1"/>
    <w:next w:val="Normal"/>
    <w:qFormat/>
    <w:rsid w:val="00B26A9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26A98"/>
    <w:pPr>
      <w:pBdr>
        <w:top w:val="none" w:sz="0" w:space="0" w:color="auto"/>
      </w:pBdr>
      <w:spacing w:before="180"/>
      <w:outlineLvl w:val="1"/>
    </w:pPr>
    <w:rPr>
      <w:sz w:val="32"/>
    </w:rPr>
  </w:style>
  <w:style w:type="paragraph" w:styleId="Heading3">
    <w:name w:val="heading 3"/>
    <w:basedOn w:val="Heading2"/>
    <w:next w:val="Normal"/>
    <w:qFormat/>
    <w:rsid w:val="00B26A98"/>
    <w:pPr>
      <w:spacing w:before="120"/>
      <w:outlineLvl w:val="2"/>
    </w:pPr>
    <w:rPr>
      <w:sz w:val="28"/>
    </w:rPr>
  </w:style>
  <w:style w:type="paragraph" w:styleId="Heading4">
    <w:name w:val="heading 4"/>
    <w:basedOn w:val="Heading3"/>
    <w:next w:val="Normal"/>
    <w:link w:val="Heading4Char"/>
    <w:qFormat/>
    <w:rsid w:val="00B26A98"/>
    <w:pPr>
      <w:ind w:left="1418" w:hanging="1418"/>
      <w:outlineLvl w:val="3"/>
    </w:pPr>
    <w:rPr>
      <w:sz w:val="24"/>
    </w:rPr>
  </w:style>
  <w:style w:type="paragraph" w:styleId="Heading5">
    <w:name w:val="heading 5"/>
    <w:basedOn w:val="Heading4"/>
    <w:next w:val="Normal"/>
    <w:link w:val="Heading5Char"/>
    <w:qFormat/>
    <w:rsid w:val="00B26A98"/>
    <w:pPr>
      <w:ind w:left="1701" w:hanging="1701"/>
      <w:outlineLvl w:val="4"/>
    </w:pPr>
    <w:rPr>
      <w:sz w:val="22"/>
    </w:rPr>
  </w:style>
  <w:style w:type="paragraph" w:styleId="Heading6">
    <w:name w:val="heading 6"/>
    <w:basedOn w:val="H6"/>
    <w:next w:val="Normal"/>
    <w:link w:val="Heading6Char"/>
    <w:qFormat/>
    <w:rsid w:val="00B26A98"/>
    <w:pPr>
      <w:outlineLvl w:val="5"/>
    </w:pPr>
  </w:style>
  <w:style w:type="paragraph" w:styleId="Heading7">
    <w:name w:val="heading 7"/>
    <w:basedOn w:val="H6"/>
    <w:next w:val="Normal"/>
    <w:qFormat/>
    <w:rsid w:val="00B26A98"/>
    <w:pPr>
      <w:outlineLvl w:val="6"/>
    </w:pPr>
  </w:style>
  <w:style w:type="paragraph" w:styleId="Heading8">
    <w:name w:val="heading 8"/>
    <w:basedOn w:val="Heading1"/>
    <w:next w:val="Normal"/>
    <w:qFormat/>
    <w:rsid w:val="00B26A98"/>
    <w:pPr>
      <w:ind w:left="0" w:firstLine="0"/>
      <w:outlineLvl w:val="7"/>
    </w:pPr>
  </w:style>
  <w:style w:type="paragraph" w:styleId="Heading9">
    <w:name w:val="heading 9"/>
    <w:basedOn w:val="Heading8"/>
    <w:next w:val="Normal"/>
    <w:qFormat/>
    <w:rsid w:val="00B26A9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26A98"/>
    <w:pPr>
      <w:ind w:left="1985" w:hanging="1985"/>
      <w:outlineLvl w:val="9"/>
    </w:pPr>
    <w:rPr>
      <w:sz w:val="20"/>
    </w:rPr>
  </w:style>
  <w:style w:type="paragraph" w:styleId="TOC9">
    <w:name w:val="toc 9"/>
    <w:basedOn w:val="TOC8"/>
    <w:rsid w:val="00B26A98"/>
    <w:pPr>
      <w:ind w:left="1418" w:hanging="1418"/>
    </w:pPr>
  </w:style>
  <w:style w:type="paragraph" w:styleId="TOC8">
    <w:name w:val="toc 8"/>
    <w:basedOn w:val="TOC1"/>
    <w:uiPriority w:val="39"/>
    <w:rsid w:val="00B26A98"/>
    <w:pPr>
      <w:spacing w:before="180"/>
      <w:ind w:left="2693" w:hanging="2693"/>
    </w:pPr>
    <w:rPr>
      <w:b/>
    </w:rPr>
  </w:style>
  <w:style w:type="paragraph" w:styleId="TOC1">
    <w:name w:val="toc 1"/>
    <w:uiPriority w:val="39"/>
    <w:rsid w:val="00B26A9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26A98"/>
    <w:pPr>
      <w:keepLines/>
      <w:tabs>
        <w:tab w:val="center" w:pos="4536"/>
        <w:tab w:val="right" w:pos="9072"/>
      </w:tabs>
    </w:pPr>
    <w:rPr>
      <w:noProof/>
    </w:rPr>
  </w:style>
  <w:style w:type="character" w:customStyle="1" w:styleId="ZGSM">
    <w:name w:val="ZGSM"/>
    <w:rsid w:val="00B26A98"/>
  </w:style>
  <w:style w:type="paragraph" w:styleId="Header">
    <w:name w:val="header"/>
    <w:rsid w:val="00B26A9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B26A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26A98"/>
    <w:pPr>
      <w:ind w:left="1701" w:hanging="1701"/>
    </w:pPr>
  </w:style>
  <w:style w:type="paragraph" w:styleId="TOC4">
    <w:name w:val="toc 4"/>
    <w:basedOn w:val="TOC3"/>
    <w:uiPriority w:val="39"/>
    <w:rsid w:val="00B26A98"/>
    <w:pPr>
      <w:ind w:left="1418" w:hanging="1418"/>
    </w:pPr>
  </w:style>
  <w:style w:type="paragraph" w:styleId="TOC3">
    <w:name w:val="toc 3"/>
    <w:basedOn w:val="TOC2"/>
    <w:uiPriority w:val="39"/>
    <w:rsid w:val="00B26A98"/>
    <w:pPr>
      <w:ind w:left="1134" w:hanging="1134"/>
    </w:pPr>
  </w:style>
  <w:style w:type="paragraph" w:styleId="TOC2">
    <w:name w:val="toc 2"/>
    <w:basedOn w:val="TOC1"/>
    <w:uiPriority w:val="39"/>
    <w:rsid w:val="00B26A98"/>
    <w:pPr>
      <w:keepNext w:val="0"/>
      <w:spacing w:before="0"/>
      <w:ind w:left="851" w:hanging="851"/>
    </w:pPr>
    <w:rPr>
      <w:sz w:val="20"/>
    </w:rPr>
  </w:style>
  <w:style w:type="paragraph" w:styleId="Footer">
    <w:name w:val="footer"/>
    <w:basedOn w:val="Header"/>
    <w:rsid w:val="00B26A98"/>
    <w:pPr>
      <w:jc w:val="center"/>
    </w:pPr>
    <w:rPr>
      <w:i/>
    </w:rPr>
  </w:style>
  <w:style w:type="paragraph" w:customStyle="1" w:styleId="TT">
    <w:name w:val="TT"/>
    <w:basedOn w:val="Heading1"/>
    <w:next w:val="Normal"/>
    <w:rsid w:val="00B26A98"/>
    <w:pPr>
      <w:outlineLvl w:val="9"/>
    </w:pPr>
  </w:style>
  <w:style w:type="paragraph" w:customStyle="1" w:styleId="NF">
    <w:name w:val="NF"/>
    <w:basedOn w:val="NO"/>
    <w:rsid w:val="00B26A98"/>
    <w:pPr>
      <w:keepNext/>
      <w:spacing w:after="0"/>
    </w:pPr>
    <w:rPr>
      <w:rFonts w:ascii="Arial" w:hAnsi="Arial"/>
      <w:sz w:val="18"/>
    </w:rPr>
  </w:style>
  <w:style w:type="paragraph" w:customStyle="1" w:styleId="NO">
    <w:name w:val="NO"/>
    <w:basedOn w:val="Normal"/>
    <w:rsid w:val="00B26A98"/>
    <w:pPr>
      <w:keepLines/>
      <w:ind w:left="1135" w:hanging="851"/>
    </w:pPr>
  </w:style>
  <w:style w:type="paragraph" w:customStyle="1" w:styleId="PL">
    <w:name w:val="PL"/>
    <w:rsid w:val="00B26A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26A98"/>
    <w:pPr>
      <w:jc w:val="right"/>
    </w:pPr>
  </w:style>
  <w:style w:type="paragraph" w:customStyle="1" w:styleId="TAL">
    <w:name w:val="TAL"/>
    <w:basedOn w:val="Normal"/>
    <w:link w:val="TALChar"/>
    <w:rsid w:val="00B26A98"/>
    <w:pPr>
      <w:keepNext/>
      <w:keepLines/>
      <w:spacing w:after="0"/>
    </w:pPr>
    <w:rPr>
      <w:rFonts w:ascii="Arial" w:hAnsi="Arial"/>
      <w:sz w:val="18"/>
    </w:rPr>
  </w:style>
  <w:style w:type="paragraph" w:customStyle="1" w:styleId="TAH">
    <w:name w:val="TAH"/>
    <w:basedOn w:val="TAC"/>
    <w:link w:val="TAHCar"/>
    <w:qFormat/>
    <w:rsid w:val="00B26A98"/>
    <w:rPr>
      <w:b/>
    </w:rPr>
  </w:style>
  <w:style w:type="paragraph" w:customStyle="1" w:styleId="TAC">
    <w:name w:val="TAC"/>
    <w:basedOn w:val="TAL"/>
    <w:link w:val="TACChar"/>
    <w:qFormat/>
    <w:rsid w:val="00B26A98"/>
    <w:pPr>
      <w:jc w:val="center"/>
    </w:pPr>
  </w:style>
  <w:style w:type="paragraph" w:customStyle="1" w:styleId="LD">
    <w:name w:val="LD"/>
    <w:rsid w:val="00B26A9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B26A98"/>
    <w:pPr>
      <w:keepLines/>
      <w:ind w:left="1702" w:hanging="1418"/>
    </w:pPr>
  </w:style>
  <w:style w:type="paragraph" w:customStyle="1" w:styleId="FP">
    <w:name w:val="FP"/>
    <w:basedOn w:val="Normal"/>
    <w:rsid w:val="00B26A98"/>
    <w:pPr>
      <w:spacing w:after="0"/>
    </w:pPr>
  </w:style>
  <w:style w:type="paragraph" w:customStyle="1" w:styleId="NW">
    <w:name w:val="NW"/>
    <w:basedOn w:val="NO"/>
    <w:rsid w:val="00B26A98"/>
    <w:pPr>
      <w:spacing w:after="0"/>
    </w:pPr>
  </w:style>
  <w:style w:type="paragraph" w:customStyle="1" w:styleId="EW">
    <w:name w:val="EW"/>
    <w:basedOn w:val="EX"/>
    <w:rsid w:val="00B26A98"/>
    <w:pPr>
      <w:spacing w:after="0"/>
    </w:pPr>
  </w:style>
  <w:style w:type="paragraph" w:customStyle="1" w:styleId="B1">
    <w:name w:val="B1"/>
    <w:basedOn w:val="List"/>
    <w:link w:val="B1Char"/>
    <w:rsid w:val="00B26A98"/>
  </w:style>
  <w:style w:type="paragraph" w:styleId="TOC6">
    <w:name w:val="toc 6"/>
    <w:basedOn w:val="TOC5"/>
    <w:next w:val="Normal"/>
    <w:uiPriority w:val="39"/>
    <w:rsid w:val="00B26A98"/>
    <w:pPr>
      <w:ind w:left="1985" w:hanging="1985"/>
    </w:pPr>
  </w:style>
  <w:style w:type="paragraph" w:styleId="TOC7">
    <w:name w:val="toc 7"/>
    <w:basedOn w:val="TOC6"/>
    <w:next w:val="Normal"/>
    <w:rsid w:val="00B26A98"/>
    <w:pPr>
      <w:ind w:left="2268" w:hanging="2268"/>
    </w:pPr>
  </w:style>
  <w:style w:type="paragraph" w:customStyle="1" w:styleId="EditorsNote">
    <w:name w:val="Editor's Note"/>
    <w:basedOn w:val="NO"/>
    <w:rsid w:val="00B26A98"/>
    <w:rPr>
      <w:color w:val="FF0000"/>
    </w:rPr>
  </w:style>
  <w:style w:type="paragraph" w:customStyle="1" w:styleId="TH">
    <w:name w:val="TH"/>
    <w:basedOn w:val="Normal"/>
    <w:link w:val="THChar"/>
    <w:qFormat/>
    <w:rsid w:val="00B26A98"/>
    <w:pPr>
      <w:keepNext/>
      <w:keepLines/>
      <w:spacing w:before="60"/>
      <w:jc w:val="center"/>
    </w:pPr>
    <w:rPr>
      <w:rFonts w:ascii="Arial" w:hAnsi="Arial"/>
      <w:b/>
    </w:rPr>
  </w:style>
  <w:style w:type="paragraph" w:customStyle="1" w:styleId="ZA">
    <w:name w:val="ZA"/>
    <w:rsid w:val="00B26A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26A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26A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26A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B26A98"/>
    <w:pPr>
      <w:ind w:left="851" w:hanging="851"/>
    </w:pPr>
  </w:style>
  <w:style w:type="paragraph" w:customStyle="1" w:styleId="ZH">
    <w:name w:val="ZH"/>
    <w:rsid w:val="00B26A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B26A98"/>
    <w:pPr>
      <w:keepNext w:val="0"/>
      <w:spacing w:before="0" w:after="240"/>
    </w:pPr>
  </w:style>
  <w:style w:type="paragraph" w:customStyle="1" w:styleId="ZG">
    <w:name w:val="ZG"/>
    <w:rsid w:val="00B26A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26A98"/>
  </w:style>
  <w:style w:type="paragraph" w:customStyle="1" w:styleId="B3">
    <w:name w:val="B3"/>
    <w:basedOn w:val="List3"/>
    <w:rsid w:val="00B26A98"/>
  </w:style>
  <w:style w:type="paragraph" w:customStyle="1" w:styleId="B4">
    <w:name w:val="B4"/>
    <w:basedOn w:val="List4"/>
    <w:rsid w:val="00B26A98"/>
  </w:style>
  <w:style w:type="paragraph" w:customStyle="1" w:styleId="B5">
    <w:name w:val="B5"/>
    <w:basedOn w:val="List5"/>
    <w:rsid w:val="00B26A98"/>
  </w:style>
  <w:style w:type="paragraph" w:customStyle="1" w:styleId="ZTD">
    <w:name w:val="ZTD"/>
    <w:basedOn w:val="ZB"/>
    <w:rsid w:val="00B26A98"/>
    <w:pPr>
      <w:framePr w:hRule="auto" w:wrap="notBeside" w:y="852"/>
    </w:pPr>
    <w:rPr>
      <w:i w:val="0"/>
      <w:sz w:val="40"/>
    </w:rPr>
  </w:style>
  <w:style w:type="paragraph" w:customStyle="1" w:styleId="ZV">
    <w:name w:val="ZV"/>
    <w:basedOn w:val="ZU"/>
    <w:rsid w:val="00B26A98"/>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26A98"/>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rsid w:val="00B26A98"/>
    <w:pPr>
      <w:keepLines/>
      <w:spacing w:after="0"/>
    </w:pPr>
  </w:style>
  <w:style w:type="paragraph" w:styleId="Index2">
    <w:name w:val="index 2"/>
    <w:basedOn w:val="Index1"/>
    <w:rsid w:val="00B26A98"/>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B26A98"/>
    <w:pPr>
      <w:ind w:left="568" w:hanging="284"/>
    </w:pPr>
  </w:style>
  <w:style w:type="paragraph" w:styleId="List2">
    <w:name w:val="List 2"/>
    <w:basedOn w:val="List"/>
    <w:rsid w:val="00B26A98"/>
    <w:pPr>
      <w:ind w:left="851"/>
    </w:pPr>
  </w:style>
  <w:style w:type="paragraph" w:styleId="List3">
    <w:name w:val="List 3"/>
    <w:basedOn w:val="List2"/>
    <w:rsid w:val="00B26A98"/>
    <w:pPr>
      <w:ind w:left="1135"/>
    </w:pPr>
  </w:style>
  <w:style w:type="paragraph" w:styleId="List4">
    <w:name w:val="List 4"/>
    <w:basedOn w:val="List3"/>
    <w:rsid w:val="00B26A98"/>
    <w:pPr>
      <w:ind w:left="1418"/>
    </w:pPr>
  </w:style>
  <w:style w:type="paragraph" w:styleId="List5">
    <w:name w:val="List 5"/>
    <w:basedOn w:val="List4"/>
    <w:rsid w:val="00B26A98"/>
    <w:pPr>
      <w:ind w:left="1702"/>
    </w:pPr>
  </w:style>
  <w:style w:type="paragraph" w:styleId="ListBullet">
    <w:name w:val="List Bullet"/>
    <w:basedOn w:val="List"/>
    <w:rsid w:val="00B26A98"/>
  </w:style>
  <w:style w:type="paragraph" w:styleId="ListBullet2">
    <w:name w:val="List Bullet 2"/>
    <w:basedOn w:val="ListBullet"/>
    <w:rsid w:val="00B26A98"/>
    <w:pPr>
      <w:ind w:left="851"/>
    </w:pPr>
  </w:style>
  <w:style w:type="paragraph" w:styleId="ListBullet3">
    <w:name w:val="List Bullet 3"/>
    <w:basedOn w:val="ListBullet2"/>
    <w:rsid w:val="00B26A98"/>
    <w:pPr>
      <w:ind w:left="1135"/>
    </w:pPr>
  </w:style>
  <w:style w:type="paragraph" w:styleId="ListBullet4">
    <w:name w:val="List Bullet 4"/>
    <w:basedOn w:val="ListBullet3"/>
    <w:rsid w:val="00B26A98"/>
    <w:pPr>
      <w:ind w:left="1418"/>
    </w:pPr>
  </w:style>
  <w:style w:type="paragraph" w:styleId="ListBullet5">
    <w:name w:val="List Bullet 5"/>
    <w:basedOn w:val="ListBullet4"/>
    <w:rsid w:val="00B26A98"/>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26A98"/>
  </w:style>
  <w:style w:type="paragraph" w:styleId="ListNumber2">
    <w:name w:val="List Number 2"/>
    <w:basedOn w:val="ListNumber"/>
    <w:rsid w:val="00B26A98"/>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rPr>
  </w:style>
  <w:style w:type="character" w:customStyle="1" w:styleId="TAHCar">
    <w:name w:val="TAH Car"/>
    <w:link w:val="TAH"/>
    <w:qFormat/>
    <w:rsid w:val="00100ACB"/>
    <w:rPr>
      <w:rFonts w:ascii="Arial" w:hAnsi="Arial"/>
      <w:b/>
      <w:sz w:val="18"/>
    </w:rPr>
  </w:style>
  <w:style w:type="character" w:customStyle="1" w:styleId="TANChar">
    <w:name w:val="TAN Char"/>
    <w:link w:val="TAN"/>
    <w:qFormat/>
    <w:rsid w:val="00100ACB"/>
    <w:rPr>
      <w:rFonts w:ascii="Arial" w:hAnsi="Arial"/>
      <w:sz w:val="18"/>
    </w:rPr>
  </w:style>
  <w:style w:type="character" w:customStyle="1" w:styleId="TALChar">
    <w:name w:val="TAL Char"/>
    <w:link w:val="TAL"/>
    <w:qFormat/>
    <w:rsid w:val="009447ED"/>
    <w:rPr>
      <w:rFonts w:ascii="Arial" w:hAnsi="Arial"/>
      <w:sz w:val="18"/>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 w:type="character" w:styleId="FootnoteReference">
    <w:name w:val="footnote reference"/>
    <w:basedOn w:val="DefaultParagraphFont"/>
    <w:rsid w:val="00B26A98"/>
    <w:rPr>
      <w:b/>
      <w:position w:val="6"/>
      <w:sz w:val="16"/>
    </w:rPr>
  </w:style>
  <w:style w:type="character" w:customStyle="1" w:styleId="Heading5Char">
    <w:name w:val="Heading 5 Char"/>
    <w:basedOn w:val="DefaultParagraphFont"/>
    <w:link w:val="Heading5"/>
    <w:rsid w:val="002F39A3"/>
    <w:rPr>
      <w:rFonts w:ascii="Arial" w:hAnsi="Arial"/>
      <w:sz w:val="22"/>
    </w:rPr>
  </w:style>
  <w:style w:type="character" w:customStyle="1" w:styleId="Heading6Char">
    <w:name w:val="Heading 6 Char"/>
    <w:basedOn w:val="DefaultParagraphFont"/>
    <w:link w:val="Heading6"/>
    <w:rsid w:val="002F39A3"/>
    <w:rPr>
      <w:rFonts w:ascii="Arial" w:hAnsi="Arial"/>
    </w:rPr>
  </w:style>
  <w:style w:type="character" w:customStyle="1" w:styleId="Heading2Char">
    <w:name w:val="Heading 2 Char"/>
    <w:basedOn w:val="DefaultParagraphFont"/>
    <w:link w:val="Heading2"/>
    <w:rsid w:val="00FD0903"/>
    <w:rPr>
      <w:rFonts w:ascii="Arial" w:hAnsi="Arial"/>
      <w:sz w:val="32"/>
    </w:rPr>
  </w:style>
  <w:style w:type="character" w:customStyle="1" w:styleId="Heading4Char">
    <w:name w:val="Heading 4 Char"/>
    <w:basedOn w:val="DefaultParagraphFont"/>
    <w:link w:val="Heading4"/>
    <w:rsid w:val="00F935CA"/>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wmf"/><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emf"/><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emf"/><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124" Type="http://schemas.openxmlformats.org/officeDocument/2006/relationships/image" Target="media/image116.png"/><Relationship Id="rId129" Type="http://schemas.openxmlformats.org/officeDocument/2006/relationships/image" Target="media/image121.emf"/><Relationship Id="rId137" Type="http://schemas.openxmlformats.org/officeDocument/2006/relationships/image" Target="media/image12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emf"/><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emf"/><Relationship Id="rId135" Type="http://schemas.openxmlformats.org/officeDocument/2006/relationships/image" Target="media/image127.png"/><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emf"/><Relationship Id="rId136" Type="http://schemas.openxmlformats.org/officeDocument/2006/relationships/image" Target="media/image128.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159</TotalTime>
  <Pages>24</Pages>
  <Words>10441</Words>
  <Characters>57669</Characters>
  <Application>Microsoft Office Word</Application>
  <DocSecurity>0</DocSecurity>
  <Lines>480</Lines>
  <Paragraphs>135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67975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90</cp:revision>
  <cp:lastPrinted>2019-02-25T14:05:00Z</cp:lastPrinted>
  <dcterms:created xsi:type="dcterms:W3CDTF">2023-11-27T16:41:00Z</dcterms:created>
  <dcterms:modified xsi:type="dcterms:W3CDTF">2025-10-01T07:37:00Z</dcterms:modified>
</cp:coreProperties>
</file>