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74BEF97D"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CD7A1C">
        <w:rPr>
          <w:noProof w:val="0"/>
        </w:rPr>
        <w:t>1</w:t>
      </w:r>
      <w:r w:rsidRPr="000003F4">
        <w:rPr>
          <w:noProof w:val="0"/>
        </w:rPr>
        <w:t>.</w:t>
      </w:r>
      <w:r w:rsidR="003027CA" w:rsidRPr="000003F4">
        <w:rPr>
          <w:noProof w:val="0"/>
        </w:rPr>
        <w:t>0</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507588" w:rsidRPr="000003F4">
        <w:rPr>
          <w:noProof w:val="0"/>
          <w:sz w:val="32"/>
        </w:rPr>
        <w:t>5</w:t>
      </w:r>
      <w:r w:rsidRPr="000003F4">
        <w:rPr>
          <w:noProof w:val="0"/>
          <w:sz w:val="32"/>
        </w:rPr>
        <w:t>-</w:t>
      </w:r>
      <w:r w:rsidR="00507588" w:rsidRPr="000003F4">
        <w:rPr>
          <w:noProof w:val="0"/>
          <w:sz w:val="32"/>
        </w:rPr>
        <w:t>0</w:t>
      </w:r>
      <w:r w:rsidR="00CD7A1C">
        <w:rPr>
          <w:noProof w:val="0"/>
          <w:sz w:val="32"/>
        </w:rPr>
        <w:t>6</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1in" o:ole="">
            <v:imagedata r:id="rId12" o:title=""/>
          </v:shape>
          <o:OLEObject Type="Embed" ProgID="Word.Picture.8" ShapeID="_x0000_i1025" DrawAspect="Content" ObjectID="_1812995305" r:id="rId13"/>
        </w:object>
      </w:r>
      <w:r w:rsidR="00917CCB" w:rsidRPr="000003F4">
        <w:rPr>
          <w:noProof w:val="0"/>
          <w:color w:val="0000FF"/>
        </w:rPr>
        <w:tab/>
      </w:r>
      <w:r w:rsidR="00664A0E">
        <w:rPr>
          <w:noProof w:val="0"/>
        </w:rPr>
        <w:pict w14:anchorId="02587D9D">
          <v:shape id="Picture 2" o:spid="_x0000_i1026" type="#_x0000_t75" style="width:128.4pt;height:1in;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77777777" w:rsidR="00080512" w:rsidRPr="000003F4" w:rsidRDefault="00080512" w:rsidP="00734A5B">
      <w:pPr>
        <w:framePr w:h="1377" w:hRule="exact" w:wrap="notBeside" w:vAnchor="page" w:hAnchor="margin" w:y="15305"/>
        <w:rPr>
          <w:sz w:val="16"/>
        </w:rPr>
      </w:pPr>
      <w:r w:rsidRPr="000003F4">
        <w:rPr>
          <w:sz w:val="16"/>
        </w:rPr>
        <w:t>The present document has been developed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be obtained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 xml:space="preserve">650 Route des </w:t>
      </w:r>
      <w:proofErr w:type="spellStart"/>
      <w:r w:rsidRPr="000003F4">
        <w:rPr>
          <w:rFonts w:ascii="Arial" w:hAnsi="Arial"/>
          <w:sz w:val="18"/>
        </w:rPr>
        <w:t>Lucioles</w:t>
      </w:r>
      <w:proofErr w:type="spellEnd"/>
      <w:r w:rsidRPr="000003F4">
        <w:rPr>
          <w:rFonts w:ascii="Arial" w:hAnsi="Arial"/>
          <w:sz w:val="18"/>
        </w:rPr>
        <w:t xml:space="preserve">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Valbonne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No part may be reproduced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4C202E4"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507588" w:rsidRPr="000003F4">
        <w:rPr>
          <w:sz w:val="18"/>
        </w:rPr>
        <w:t>5</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GSM® and the GSM logo are registered and owned by the GSM Association</w:t>
      </w:r>
    </w:p>
    <w:bookmarkEnd w:id="1"/>
    <w:p w14:paraId="230AFC04" w14:textId="77777777" w:rsidR="00080512" w:rsidRPr="000003F4" w:rsidRDefault="00080512">
      <w:pPr>
        <w:pStyle w:val="TT"/>
      </w:pPr>
      <w:r w:rsidRPr="000003F4">
        <w:br w:type="page"/>
      </w:r>
      <w:r w:rsidRPr="000003F4">
        <w:lastRenderedPageBreak/>
        <w:t>Contents</w:t>
      </w:r>
    </w:p>
    <w:p w14:paraId="006B2FA7" w14:textId="6C14EA2D" w:rsidR="00873598" w:rsidRPr="000003F4" w:rsidRDefault="00BE608E">
      <w:pPr>
        <w:pStyle w:val="TOC1"/>
        <w:rPr>
          <w:rFonts w:ascii="Calibri" w:hAnsi="Calibri"/>
          <w:kern w:val="2"/>
          <w:sz w:val="24"/>
          <w:szCs w:val="24"/>
        </w:rPr>
      </w:pPr>
      <w:r w:rsidRPr="000003F4">
        <w:fldChar w:fldCharType="begin" w:fldLock="1"/>
      </w:r>
      <w:r w:rsidRPr="000003F4">
        <w:instrText xml:space="preserve"> TOC \o "1-9" </w:instrText>
      </w:r>
      <w:r w:rsidRPr="000003F4">
        <w:fldChar w:fldCharType="separate"/>
      </w:r>
      <w:r w:rsidR="00873598" w:rsidRPr="000003F4">
        <w:t>Foreword</w:t>
      </w:r>
      <w:r w:rsidR="00873598" w:rsidRPr="000003F4">
        <w:tab/>
      </w:r>
      <w:r w:rsidR="00873598" w:rsidRPr="000003F4">
        <w:fldChar w:fldCharType="begin" w:fldLock="1"/>
      </w:r>
      <w:r w:rsidR="00873598" w:rsidRPr="000003F4">
        <w:instrText xml:space="preserve"> PAGEREF _Toc177038606 \h </w:instrText>
      </w:r>
      <w:r w:rsidR="00873598" w:rsidRPr="000003F4">
        <w:fldChar w:fldCharType="separate"/>
      </w:r>
      <w:r w:rsidR="00873598" w:rsidRPr="000003F4">
        <w:t>4</w:t>
      </w:r>
      <w:r w:rsidR="00873598" w:rsidRPr="000003F4">
        <w:fldChar w:fldCharType="end"/>
      </w:r>
    </w:p>
    <w:p w14:paraId="2B0FC979" w14:textId="24943D22" w:rsidR="00873598" w:rsidRPr="000003F4" w:rsidRDefault="00873598">
      <w:pPr>
        <w:pStyle w:val="TOC1"/>
        <w:rPr>
          <w:rFonts w:ascii="Calibri" w:hAnsi="Calibri"/>
          <w:kern w:val="2"/>
          <w:sz w:val="24"/>
          <w:szCs w:val="24"/>
        </w:rPr>
      </w:pPr>
      <w:r w:rsidRPr="000003F4">
        <w:t>1</w:t>
      </w:r>
      <w:r w:rsidRPr="000003F4">
        <w:rPr>
          <w:rFonts w:ascii="Calibri" w:hAnsi="Calibri"/>
          <w:kern w:val="2"/>
          <w:sz w:val="24"/>
          <w:szCs w:val="24"/>
        </w:rPr>
        <w:tab/>
      </w:r>
      <w:r w:rsidRPr="000003F4">
        <w:t>Scope</w:t>
      </w:r>
      <w:r w:rsidRPr="000003F4">
        <w:tab/>
      </w:r>
      <w:r w:rsidRPr="000003F4">
        <w:fldChar w:fldCharType="begin" w:fldLock="1"/>
      </w:r>
      <w:r w:rsidRPr="000003F4">
        <w:instrText xml:space="preserve"> PAGEREF _Toc177038607 \h </w:instrText>
      </w:r>
      <w:r w:rsidRPr="000003F4">
        <w:fldChar w:fldCharType="separate"/>
      </w:r>
      <w:r w:rsidRPr="000003F4">
        <w:t>5</w:t>
      </w:r>
      <w:r w:rsidRPr="000003F4">
        <w:fldChar w:fldCharType="end"/>
      </w:r>
    </w:p>
    <w:p w14:paraId="17B0FC74" w14:textId="5C2539D1" w:rsidR="00873598" w:rsidRPr="000003F4" w:rsidRDefault="00873598">
      <w:pPr>
        <w:pStyle w:val="TOC1"/>
        <w:rPr>
          <w:rFonts w:ascii="Calibri" w:hAnsi="Calibri"/>
          <w:kern w:val="2"/>
          <w:sz w:val="24"/>
          <w:szCs w:val="24"/>
        </w:rPr>
      </w:pPr>
      <w:r w:rsidRPr="000003F4">
        <w:t>2</w:t>
      </w:r>
      <w:r w:rsidRPr="000003F4">
        <w:rPr>
          <w:rFonts w:ascii="Calibri" w:hAnsi="Calibri"/>
          <w:kern w:val="2"/>
          <w:sz w:val="24"/>
          <w:szCs w:val="24"/>
        </w:rPr>
        <w:tab/>
      </w:r>
      <w:r w:rsidRPr="000003F4">
        <w:t>References</w:t>
      </w:r>
      <w:r w:rsidRPr="000003F4">
        <w:tab/>
      </w:r>
      <w:r w:rsidRPr="000003F4">
        <w:fldChar w:fldCharType="begin" w:fldLock="1"/>
      </w:r>
      <w:r w:rsidRPr="000003F4">
        <w:instrText xml:space="preserve"> PAGEREF _Toc177038608 \h </w:instrText>
      </w:r>
      <w:r w:rsidRPr="000003F4">
        <w:fldChar w:fldCharType="separate"/>
      </w:r>
      <w:r w:rsidRPr="000003F4">
        <w:t>5</w:t>
      </w:r>
      <w:r w:rsidRPr="000003F4">
        <w:fldChar w:fldCharType="end"/>
      </w:r>
    </w:p>
    <w:p w14:paraId="7BD1B6C8" w14:textId="5F897E27" w:rsidR="00873598" w:rsidRPr="000003F4" w:rsidRDefault="00873598">
      <w:pPr>
        <w:pStyle w:val="TOC1"/>
        <w:rPr>
          <w:rFonts w:ascii="Calibri" w:hAnsi="Calibri"/>
          <w:kern w:val="2"/>
          <w:sz w:val="24"/>
          <w:szCs w:val="24"/>
        </w:rPr>
      </w:pPr>
      <w:r w:rsidRPr="000003F4">
        <w:t>3</w:t>
      </w:r>
      <w:r w:rsidRPr="000003F4">
        <w:rPr>
          <w:rFonts w:ascii="Calibri" w:hAnsi="Calibri"/>
          <w:kern w:val="2"/>
          <w:sz w:val="24"/>
          <w:szCs w:val="24"/>
        </w:rPr>
        <w:tab/>
      </w:r>
      <w:r w:rsidRPr="000003F4">
        <w:t>Definitions, symbols and abbreviations</w:t>
      </w:r>
      <w:r w:rsidRPr="000003F4">
        <w:tab/>
      </w:r>
      <w:r w:rsidRPr="000003F4">
        <w:fldChar w:fldCharType="begin" w:fldLock="1"/>
      </w:r>
      <w:r w:rsidRPr="000003F4">
        <w:instrText xml:space="preserve"> PAGEREF _Toc177038609 \h </w:instrText>
      </w:r>
      <w:r w:rsidRPr="000003F4">
        <w:fldChar w:fldCharType="separate"/>
      </w:r>
      <w:r w:rsidRPr="000003F4">
        <w:t>6</w:t>
      </w:r>
      <w:r w:rsidRPr="000003F4">
        <w:fldChar w:fldCharType="end"/>
      </w:r>
    </w:p>
    <w:p w14:paraId="375E0789" w14:textId="36899C49" w:rsidR="00873598" w:rsidRPr="000003F4" w:rsidRDefault="00873598">
      <w:pPr>
        <w:pStyle w:val="TOC2"/>
        <w:rPr>
          <w:rFonts w:ascii="Calibri" w:hAnsi="Calibri"/>
          <w:kern w:val="2"/>
          <w:sz w:val="24"/>
          <w:szCs w:val="24"/>
        </w:rPr>
      </w:pPr>
      <w:r w:rsidRPr="000003F4">
        <w:t>3.1</w:t>
      </w:r>
      <w:r w:rsidRPr="000003F4">
        <w:rPr>
          <w:rFonts w:ascii="Calibri" w:hAnsi="Calibri"/>
          <w:kern w:val="2"/>
          <w:sz w:val="24"/>
          <w:szCs w:val="24"/>
        </w:rPr>
        <w:tab/>
      </w:r>
      <w:r w:rsidRPr="000003F4">
        <w:t>Definitions</w:t>
      </w:r>
      <w:r w:rsidRPr="000003F4">
        <w:tab/>
      </w:r>
      <w:r w:rsidRPr="000003F4">
        <w:fldChar w:fldCharType="begin" w:fldLock="1"/>
      </w:r>
      <w:r w:rsidRPr="000003F4">
        <w:instrText xml:space="preserve"> PAGEREF _Toc177038610 \h </w:instrText>
      </w:r>
      <w:r w:rsidRPr="000003F4">
        <w:fldChar w:fldCharType="separate"/>
      </w:r>
      <w:r w:rsidRPr="000003F4">
        <w:t>6</w:t>
      </w:r>
      <w:r w:rsidRPr="000003F4">
        <w:fldChar w:fldCharType="end"/>
      </w:r>
    </w:p>
    <w:p w14:paraId="2D53F228" w14:textId="5BF6BD34" w:rsidR="00873598" w:rsidRPr="000003F4" w:rsidRDefault="00873598">
      <w:pPr>
        <w:pStyle w:val="TOC2"/>
        <w:rPr>
          <w:rFonts w:ascii="Calibri" w:hAnsi="Calibri"/>
          <w:kern w:val="2"/>
          <w:sz w:val="24"/>
          <w:szCs w:val="24"/>
        </w:rPr>
      </w:pPr>
      <w:r w:rsidRPr="000003F4">
        <w:t>3.2</w:t>
      </w:r>
      <w:r w:rsidRPr="000003F4">
        <w:rPr>
          <w:rFonts w:ascii="Calibri" w:hAnsi="Calibri"/>
          <w:kern w:val="2"/>
          <w:sz w:val="24"/>
          <w:szCs w:val="24"/>
        </w:rPr>
        <w:tab/>
      </w:r>
      <w:r w:rsidRPr="000003F4">
        <w:t>Symbols</w:t>
      </w:r>
      <w:r w:rsidRPr="000003F4">
        <w:tab/>
      </w:r>
      <w:r w:rsidRPr="000003F4">
        <w:fldChar w:fldCharType="begin" w:fldLock="1"/>
      </w:r>
      <w:r w:rsidRPr="000003F4">
        <w:instrText xml:space="preserve"> PAGEREF _Toc177038611 \h </w:instrText>
      </w:r>
      <w:r w:rsidRPr="000003F4">
        <w:fldChar w:fldCharType="separate"/>
      </w:r>
      <w:r w:rsidRPr="000003F4">
        <w:t>6</w:t>
      </w:r>
      <w:r w:rsidRPr="000003F4">
        <w:fldChar w:fldCharType="end"/>
      </w:r>
    </w:p>
    <w:p w14:paraId="087DA4C7" w14:textId="45483520" w:rsidR="00873598" w:rsidRPr="000003F4" w:rsidRDefault="00873598">
      <w:pPr>
        <w:pStyle w:val="TOC2"/>
        <w:rPr>
          <w:rFonts w:ascii="Calibri" w:hAnsi="Calibri"/>
          <w:kern w:val="2"/>
          <w:sz w:val="24"/>
          <w:szCs w:val="24"/>
        </w:rPr>
      </w:pPr>
      <w:r w:rsidRPr="000003F4">
        <w:t>3.3</w:t>
      </w:r>
      <w:r w:rsidRPr="000003F4">
        <w:rPr>
          <w:rFonts w:ascii="Calibri" w:hAnsi="Calibri"/>
          <w:kern w:val="2"/>
          <w:sz w:val="24"/>
          <w:szCs w:val="24"/>
        </w:rPr>
        <w:tab/>
      </w:r>
      <w:r w:rsidRPr="000003F4">
        <w:t>Abbreviations</w:t>
      </w:r>
      <w:r w:rsidRPr="000003F4">
        <w:tab/>
      </w:r>
      <w:r w:rsidRPr="000003F4">
        <w:fldChar w:fldCharType="begin" w:fldLock="1"/>
      </w:r>
      <w:r w:rsidRPr="000003F4">
        <w:instrText xml:space="preserve"> PAGEREF _Toc177038612 \h </w:instrText>
      </w:r>
      <w:r w:rsidRPr="000003F4">
        <w:fldChar w:fldCharType="separate"/>
      </w:r>
      <w:r w:rsidRPr="000003F4">
        <w:t>6</w:t>
      </w:r>
      <w:r w:rsidRPr="000003F4">
        <w:fldChar w:fldCharType="end"/>
      </w:r>
    </w:p>
    <w:p w14:paraId="57271B44" w14:textId="36244D84" w:rsidR="00873598" w:rsidRPr="000003F4" w:rsidRDefault="00873598">
      <w:pPr>
        <w:pStyle w:val="TOC1"/>
        <w:rPr>
          <w:rFonts w:ascii="Calibri" w:hAnsi="Calibri"/>
          <w:kern w:val="2"/>
          <w:sz w:val="24"/>
          <w:szCs w:val="24"/>
        </w:rPr>
      </w:pPr>
      <w:r w:rsidRPr="000003F4">
        <w:t>4</w:t>
      </w:r>
      <w:r w:rsidRPr="000003F4">
        <w:rPr>
          <w:rFonts w:ascii="Calibri" w:hAnsi="Calibri"/>
          <w:kern w:val="2"/>
          <w:sz w:val="24"/>
          <w:szCs w:val="24"/>
        </w:rPr>
        <w:tab/>
      </w:r>
      <w:r w:rsidRPr="000003F4">
        <w:t>Recommended Test Case Applicability</w:t>
      </w:r>
      <w:r w:rsidRPr="000003F4">
        <w:tab/>
      </w:r>
      <w:r w:rsidRPr="000003F4">
        <w:fldChar w:fldCharType="begin" w:fldLock="1"/>
      </w:r>
      <w:r w:rsidRPr="000003F4">
        <w:instrText xml:space="preserve"> PAGEREF _Toc177038613 \h </w:instrText>
      </w:r>
      <w:r w:rsidRPr="000003F4">
        <w:fldChar w:fldCharType="separate"/>
      </w:r>
      <w:r w:rsidRPr="000003F4">
        <w:t>7</w:t>
      </w:r>
      <w:r w:rsidRPr="000003F4">
        <w:fldChar w:fldCharType="end"/>
      </w:r>
    </w:p>
    <w:p w14:paraId="124DE9A8" w14:textId="0A0D4A30" w:rsidR="00873598" w:rsidRPr="000003F4" w:rsidRDefault="00873598">
      <w:pPr>
        <w:pStyle w:val="TOC2"/>
        <w:rPr>
          <w:rFonts w:ascii="Calibri" w:hAnsi="Calibri"/>
          <w:kern w:val="2"/>
          <w:sz w:val="24"/>
          <w:szCs w:val="24"/>
        </w:rPr>
      </w:pPr>
      <w:r w:rsidRPr="000003F4">
        <w:t>4.0</w:t>
      </w:r>
      <w:r w:rsidRPr="000003F4">
        <w:rPr>
          <w:rFonts w:ascii="Calibri" w:hAnsi="Calibri"/>
          <w:kern w:val="2"/>
          <w:sz w:val="24"/>
          <w:szCs w:val="24"/>
        </w:rPr>
        <w:tab/>
      </w:r>
      <w:r w:rsidRPr="000003F4">
        <w:t>Introduction</w:t>
      </w:r>
      <w:r w:rsidRPr="000003F4">
        <w:tab/>
      </w:r>
      <w:r w:rsidRPr="000003F4">
        <w:fldChar w:fldCharType="begin" w:fldLock="1"/>
      </w:r>
      <w:r w:rsidRPr="000003F4">
        <w:instrText xml:space="preserve"> PAGEREF _Toc177038614 \h </w:instrText>
      </w:r>
      <w:r w:rsidRPr="000003F4">
        <w:fldChar w:fldCharType="separate"/>
      </w:r>
      <w:r w:rsidRPr="000003F4">
        <w:t>7</w:t>
      </w:r>
      <w:r w:rsidRPr="000003F4">
        <w:fldChar w:fldCharType="end"/>
      </w:r>
    </w:p>
    <w:p w14:paraId="52097F5D" w14:textId="36A0082C" w:rsidR="00873598" w:rsidRPr="000003F4" w:rsidRDefault="00873598">
      <w:pPr>
        <w:pStyle w:val="TOC2"/>
        <w:rPr>
          <w:rFonts w:ascii="Calibri" w:hAnsi="Calibri"/>
          <w:kern w:val="2"/>
          <w:sz w:val="24"/>
          <w:szCs w:val="24"/>
        </w:rPr>
      </w:pPr>
      <w:r w:rsidRPr="000003F4">
        <w:t>4.1</w:t>
      </w:r>
      <w:r w:rsidRPr="000003F4">
        <w:rPr>
          <w:rFonts w:ascii="Calibri" w:hAnsi="Calibri"/>
          <w:kern w:val="2"/>
          <w:sz w:val="24"/>
          <w:szCs w:val="24"/>
        </w:rPr>
        <w:tab/>
      </w:r>
      <w:r w:rsidRPr="000003F4">
        <w:t>Protocol conformance test cases applicability</w:t>
      </w:r>
      <w:r w:rsidRPr="000003F4">
        <w:tab/>
      </w:r>
      <w:r w:rsidRPr="000003F4">
        <w:fldChar w:fldCharType="begin" w:fldLock="1"/>
      </w:r>
      <w:r w:rsidRPr="000003F4">
        <w:instrText xml:space="preserve"> PAGEREF _Toc177038615 \h </w:instrText>
      </w:r>
      <w:r w:rsidRPr="000003F4">
        <w:fldChar w:fldCharType="separate"/>
      </w:r>
      <w:r w:rsidRPr="000003F4">
        <w:t>8</w:t>
      </w:r>
      <w:r w:rsidRPr="000003F4">
        <w:fldChar w:fldCharType="end"/>
      </w:r>
    </w:p>
    <w:p w14:paraId="5167E881" w14:textId="4D36E750" w:rsidR="00873598" w:rsidRPr="000003F4" w:rsidRDefault="00873598">
      <w:pPr>
        <w:pStyle w:val="TOC2"/>
        <w:rPr>
          <w:rFonts w:ascii="Calibri" w:hAnsi="Calibri"/>
          <w:kern w:val="2"/>
          <w:sz w:val="24"/>
          <w:szCs w:val="24"/>
        </w:rPr>
      </w:pPr>
      <w:r w:rsidRPr="000003F4">
        <w:t>4.2</w:t>
      </w:r>
      <w:r w:rsidRPr="000003F4">
        <w:rPr>
          <w:rFonts w:ascii="Calibri" w:hAnsi="Calibri"/>
          <w:kern w:val="2"/>
          <w:sz w:val="24"/>
          <w:szCs w:val="24"/>
        </w:rPr>
        <w:tab/>
      </w:r>
      <w:r w:rsidRPr="000003F4">
        <w:t>Protocol conformance test cases applicability conditions</w:t>
      </w:r>
      <w:r w:rsidRPr="000003F4">
        <w:tab/>
      </w:r>
      <w:r w:rsidRPr="000003F4">
        <w:fldChar w:fldCharType="begin" w:fldLock="1"/>
      </w:r>
      <w:r w:rsidRPr="000003F4">
        <w:instrText xml:space="preserve"> PAGEREF _Toc177038616 \h </w:instrText>
      </w:r>
      <w:r w:rsidRPr="000003F4">
        <w:fldChar w:fldCharType="separate"/>
      </w:r>
      <w:r w:rsidRPr="000003F4">
        <w:t>68</w:t>
      </w:r>
      <w:r w:rsidRPr="000003F4">
        <w:fldChar w:fldCharType="end"/>
      </w:r>
    </w:p>
    <w:p w14:paraId="1A4F6EEA" w14:textId="62D3B106" w:rsidR="00873598" w:rsidRPr="000003F4" w:rsidRDefault="00873598">
      <w:pPr>
        <w:pStyle w:val="TOC2"/>
        <w:rPr>
          <w:rFonts w:ascii="Calibri" w:hAnsi="Calibri"/>
          <w:kern w:val="2"/>
          <w:sz w:val="24"/>
          <w:szCs w:val="24"/>
        </w:rPr>
      </w:pPr>
      <w:r w:rsidRPr="000003F4">
        <w:t>4.3</w:t>
      </w:r>
      <w:r w:rsidRPr="000003F4">
        <w:rPr>
          <w:rFonts w:ascii="Calibri" w:hAnsi="Calibri"/>
          <w:kern w:val="2"/>
          <w:sz w:val="24"/>
          <w:szCs w:val="24"/>
        </w:rPr>
        <w:tab/>
      </w:r>
      <w:r w:rsidRPr="000003F4">
        <w:t>Protocol conformance test cases applicability for Vertical UEs</w:t>
      </w:r>
      <w:r w:rsidRPr="000003F4">
        <w:tab/>
      </w:r>
      <w:r w:rsidRPr="000003F4">
        <w:fldChar w:fldCharType="begin" w:fldLock="1"/>
      </w:r>
      <w:r w:rsidRPr="000003F4">
        <w:instrText xml:space="preserve"> PAGEREF _Toc177038617 \h </w:instrText>
      </w:r>
      <w:r w:rsidRPr="000003F4">
        <w:fldChar w:fldCharType="separate"/>
      </w:r>
      <w:r w:rsidRPr="000003F4">
        <w:t>84</w:t>
      </w:r>
      <w:r w:rsidRPr="000003F4">
        <w:fldChar w:fldCharType="end"/>
      </w:r>
    </w:p>
    <w:p w14:paraId="745EB682" w14:textId="0976E7BD" w:rsidR="00873598" w:rsidRPr="000003F4" w:rsidRDefault="00873598">
      <w:pPr>
        <w:pStyle w:val="TOC3"/>
        <w:rPr>
          <w:rFonts w:ascii="Calibri" w:hAnsi="Calibri"/>
          <w:kern w:val="2"/>
          <w:sz w:val="24"/>
          <w:szCs w:val="24"/>
        </w:rPr>
      </w:pPr>
      <w:r w:rsidRPr="000003F4">
        <w:t>4.3.1</w:t>
      </w:r>
      <w:r w:rsidRPr="000003F4">
        <w:rPr>
          <w:rFonts w:ascii="Calibri" w:hAnsi="Calibri"/>
          <w:kern w:val="2"/>
          <w:sz w:val="24"/>
          <w:szCs w:val="24"/>
        </w:rPr>
        <w:tab/>
      </w:r>
      <w:r w:rsidRPr="000003F4">
        <w:t>SNPN-only UEs</w:t>
      </w:r>
      <w:r w:rsidRPr="000003F4">
        <w:tab/>
      </w:r>
      <w:r w:rsidRPr="000003F4">
        <w:fldChar w:fldCharType="begin" w:fldLock="1"/>
      </w:r>
      <w:r w:rsidRPr="000003F4">
        <w:instrText xml:space="preserve"> PAGEREF _Toc177038618 \h </w:instrText>
      </w:r>
      <w:r w:rsidRPr="000003F4">
        <w:fldChar w:fldCharType="separate"/>
      </w:r>
      <w:r w:rsidRPr="000003F4">
        <w:t>84</w:t>
      </w:r>
      <w:r w:rsidRPr="000003F4">
        <w:fldChar w:fldCharType="end"/>
      </w:r>
    </w:p>
    <w:p w14:paraId="708C9F92" w14:textId="2255B155" w:rsidR="00873598" w:rsidRPr="000003F4" w:rsidRDefault="00873598" w:rsidP="00873598">
      <w:pPr>
        <w:pStyle w:val="TOC8"/>
        <w:rPr>
          <w:rFonts w:ascii="Calibri" w:hAnsi="Calibri"/>
          <w:b w:val="0"/>
          <w:kern w:val="2"/>
          <w:sz w:val="24"/>
          <w:szCs w:val="24"/>
        </w:rPr>
      </w:pPr>
      <w:r w:rsidRPr="000003F4">
        <w:t xml:space="preserve">Annex A (informative): </w:t>
      </w:r>
      <w:r w:rsidRPr="000003F4">
        <w:rPr>
          <w:lang w:eastAsia="zh-CN"/>
        </w:rPr>
        <w:t>Rel-16 and later test cases completed for RedCap UEs</w:t>
      </w:r>
      <w:r w:rsidRPr="000003F4">
        <w:tab/>
      </w:r>
      <w:r w:rsidRPr="000003F4">
        <w:fldChar w:fldCharType="begin" w:fldLock="1"/>
      </w:r>
      <w:r w:rsidRPr="000003F4">
        <w:instrText xml:space="preserve"> PAGEREF _Toc177038619 \h </w:instrText>
      </w:r>
      <w:r w:rsidRPr="000003F4">
        <w:fldChar w:fldCharType="separate"/>
      </w:r>
      <w:r w:rsidRPr="000003F4">
        <w:t>88</w:t>
      </w:r>
      <w:r w:rsidRPr="000003F4">
        <w:fldChar w:fldCharType="end"/>
      </w:r>
    </w:p>
    <w:p w14:paraId="5DD2981A" w14:textId="72706020" w:rsidR="00873598" w:rsidRPr="000003F4" w:rsidRDefault="00873598" w:rsidP="00873598">
      <w:pPr>
        <w:pStyle w:val="TOC8"/>
        <w:rPr>
          <w:rFonts w:ascii="Calibri" w:hAnsi="Calibri"/>
          <w:b w:val="0"/>
          <w:kern w:val="2"/>
          <w:sz w:val="24"/>
          <w:szCs w:val="24"/>
        </w:rPr>
      </w:pPr>
      <w:r w:rsidRPr="000003F4">
        <w:t>Annex B (informative): Change history</w:t>
      </w:r>
      <w:r w:rsidRPr="000003F4">
        <w:tab/>
      </w:r>
      <w:r w:rsidRPr="000003F4">
        <w:fldChar w:fldCharType="begin" w:fldLock="1"/>
      </w:r>
      <w:r w:rsidRPr="000003F4">
        <w:instrText xml:space="preserve"> PAGEREF _Toc177038620 \h </w:instrText>
      </w:r>
      <w:r w:rsidRPr="000003F4">
        <w:fldChar w:fldCharType="separate"/>
      </w:r>
      <w:r w:rsidRPr="000003F4">
        <w:t>89</w:t>
      </w:r>
      <w:r w:rsidRPr="000003F4">
        <w:fldChar w:fldCharType="end"/>
      </w:r>
    </w:p>
    <w:p w14:paraId="13629304" w14:textId="73220538"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77038606"/>
      <w:r w:rsidRPr="000003F4">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r w:rsidRPr="000003F4">
        <w:t>This Technical Specification has been produced by the 3</w:t>
      </w:r>
      <w:r w:rsidR="00F04712" w:rsidRPr="000003F4">
        <w:t>rd</w:t>
      </w:r>
      <w:r w:rsidRPr="000003F4">
        <w:t xml:space="preserve"> Generation Partnership Project (3GPP).</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r w:rsidRPr="000003F4">
        <w:t>1</w:t>
      </w:r>
      <w:r w:rsidRPr="000003F4">
        <w:tab/>
        <w:t>presented to TSG for information;</w:t>
      </w:r>
    </w:p>
    <w:p w14:paraId="7D077890" w14:textId="77777777" w:rsidR="00080512" w:rsidRPr="000003F4" w:rsidRDefault="00080512">
      <w:pPr>
        <w:pStyle w:val="B3"/>
      </w:pPr>
      <w:r w:rsidRPr="000003F4">
        <w:t>2</w:t>
      </w:r>
      <w:r w:rsidRPr="000003F4">
        <w:tab/>
        <w:t>presented to TSG for approval;</w:t>
      </w:r>
    </w:p>
    <w:p w14:paraId="22A926AC" w14:textId="77777777" w:rsidR="00080512" w:rsidRPr="000003F4" w:rsidRDefault="00080512">
      <w:pPr>
        <w:pStyle w:val="B3"/>
      </w:pPr>
      <w:r w:rsidRPr="000003F4">
        <w:t>3</w:t>
      </w:r>
      <w:r w:rsidRPr="000003F4">
        <w:tab/>
        <w:t>or greater indicates TSG approved document under change control.</w:t>
      </w:r>
    </w:p>
    <w:p w14:paraId="4E3D5FC9" w14:textId="77777777" w:rsidR="00080512" w:rsidRPr="000003F4" w:rsidRDefault="00080512">
      <w:pPr>
        <w:pStyle w:val="B2"/>
      </w:pPr>
      <w:r w:rsidRPr="000003F4">
        <w:t>y</w:t>
      </w:r>
      <w:r w:rsidRPr="000003F4">
        <w:tab/>
        <w:t>the second digit is incremented for all changes of substance, i.e. technical enhancements, corrections, updates, etc.</w:t>
      </w:r>
    </w:p>
    <w:p w14:paraId="239090EA" w14:textId="77777777" w:rsidR="00080512" w:rsidRPr="000003F4" w:rsidRDefault="00080512">
      <w:pPr>
        <w:pStyle w:val="B2"/>
      </w:pPr>
      <w:r w:rsidRPr="000003F4">
        <w:t>z</w:t>
      </w:r>
      <w:r w:rsidRPr="000003F4">
        <w:tab/>
        <w:t>the third digit is incremented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77038607"/>
      <w:r w:rsidRPr="000003F4">
        <w:lastRenderedPageBreak/>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Special conformance testing functions can be found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77038608"/>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r, version number, etc.)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77038609"/>
      <w:r w:rsidRPr="000003F4">
        <w:t>3</w:t>
      </w:r>
      <w:r w:rsidRPr="000003F4">
        <w:tab/>
        <w:t xml:space="preserve">Definitions, </w:t>
      </w:r>
      <w:r w:rsidR="008028A4" w:rsidRPr="000003F4">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77038610"/>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w:t>
      </w:r>
      <w:proofErr w:type="gramStart"/>
      <w:r w:rsidRPr="000003F4">
        <w:rPr>
          <w:rFonts w:eastAsia="SimSun"/>
        </w:rPr>
        <w:t>all of</w:t>
      </w:r>
      <w:proofErr w:type="gramEnd"/>
      <w:r w:rsidRPr="000003F4">
        <w:rPr>
          <w:rFonts w:eastAsia="SimSun"/>
        </w:rPr>
        <w:t xml:space="preserve">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77038611"/>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77038612"/>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77038613"/>
      <w:r w:rsidRPr="000003F4">
        <w:lastRenderedPageBreak/>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77038614"/>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The applicability of each individual test is identified in subclause 4.1. This is just a recommendation based on the purpose for which the test case was written.</w:t>
      </w:r>
    </w:p>
    <w:p w14:paraId="6D935645" w14:textId="6D5FD4E6" w:rsidR="009B2E19" w:rsidRPr="000003F4" w:rsidRDefault="00AF3F66" w:rsidP="009B2E19">
      <w:r w:rsidRPr="000003F4">
        <w:t xml:space="preserve">The applicability of every test is formally expressed </w:t>
      </w:r>
      <w:proofErr w:type="gramStart"/>
      <w:r w:rsidRPr="000003F4">
        <w:t>by the use of</w:t>
      </w:r>
      <w:proofErr w:type="gramEnd"/>
      <w:r w:rsidRPr="000003F4">
        <w:t xml:space="preserve"> Boolean expressions that are based on parameters (ICS). </w:t>
      </w:r>
      <w:r w:rsidR="009B2E19" w:rsidRPr="000003F4">
        <w:t>The parameters (ICS) included in TS 38.508-2 [5] are used in the test case applicability condition without reference. Parameters (ICS) specified in 3GPP TS 36.523-2 [10] and 3GPP TS 34.229-2 [9] shall be referred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Additional information related to the Test Case (TC), e.g. affecting its dynamic behaviour or its execution may be provided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some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t>Some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The following notations are used for the applicability column:</w:t>
      </w:r>
    </w:p>
    <w:p w14:paraId="52C9B548" w14:textId="77777777" w:rsidR="009B2E19" w:rsidRPr="000003F4" w:rsidRDefault="009B2E19" w:rsidP="009B2E19">
      <w:pPr>
        <w:pStyle w:val="EX"/>
      </w:pPr>
      <w:r w:rsidRPr="000003F4">
        <w:t>R</w:t>
      </w:r>
      <w:r w:rsidRPr="000003F4">
        <w:tab/>
        <w:t>recommended - the test case is recommended</w:t>
      </w:r>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not applicable - in the given context, the test case is not recommended.</w:t>
      </w:r>
    </w:p>
    <w:p w14:paraId="55FCEA12" w14:textId="77777777" w:rsidR="009B2E19" w:rsidRPr="000003F4" w:rsidRDefault="009B2E19" w:rsidP="009B2E19">
      <w:pPr>
        <w:pStyle w:val="EX"/>
      </w:pPr>
      <w:r w:rsidRPr="000003F4">
        <w:t>Ci</w:t>
      </w:r>
      <w:r w:rsidRPr="000003F4">
        <w:tab/>
        <w:t>conditional - the test is recommended ("R") or not ("N/A") depending on the support of other items. "</w:t>
      </w:r>
      <w:proofErr w:type="spellStart"/>
      <w:r w:rsidRPr="000003F4">
        <w:t>i</w:t>
      </w:r>
      <w:proofErr w:type="spellEnd"/>
      <w:r w:rsidRPr="000003F4">
        <w:t xml:space="preserve">" is an integer identifying </w:t>
      </w:r>
      <w:r w:rsidR="004D36DF" w:rsidRPr="000003F4">
        <w:t>a</w:t>
      </w:r>
      <w:r w:rsidRPr="000003F4">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0003F4" w:rsidRDefault="009B2E19" w:rsidP="009B2E19">
      <w:pPr>
        <w:pStyle w:val="NO"/>
      </w:pPr>
      <w:r w:rsidRPr="000003F4">
        <w:t>NOTE:</w:t>
      </w:r>
      <w:r w:rsidRPr="000003F4">
        <w:tab/>
        <w:t>The conditions are defined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lastRenderedPageBreak/>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r>
      <w:proofErr w:type="gramStart"/>
      <w:r w:rsidRPr="000003F4">
        <w:t>In regard to</w:t>
      </w:r>
      <w:proofErr w:type="gramEnd"/>
      <w:r w:rsidRPr="000003F4">
        <w:t xml:space="preserve"> a particular test case, this column provides information on the release which is used by the simulated network in the other (i.e. non 5GS) RAT(s) where applicable. For each applicable RAT the release shall be indicated in the format '</w:t>
      </w:r>
      <w:proofErr w:type="spellStart"/>
      <w:r w:rsidRPr="000003F4">
        <w:t>Rel</w:t>
      </w:r>
      <w:proofErr w:type="spellEnd"/>
      <w:r w:rsidRPr="000003F4">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77038615"/>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shd w:val="clear" w:color="auto" w:fill="auto"/>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shd w:val="clear" w:color="auto" w:fill="auto"/>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shd w:val="clear" w:color="auto" w:fill="auto"/>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shd w:val="clear" w:color="auto" w:fill="auto"/>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shd w:val="clear" w:color="auto" w:fill="auto"/>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0003F4" w:rsidRDefault="00234C0E" w:rsidP="00234C0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w:t>
            </w:r>
            <w:proofErr w:type="spellStart"/>
            <w:r w:rsidRPr="000003F4">
              <w:rPr>
                <w:rFonts w:ascii="Arial" w:hAnsi="Arial"/>
                <w:sz w:val="16"/>
                <w:szCs w:val="16"/>
              </w:rPr>
              <w:t>Squal</w:t>
            </w:r>
            <w:proofErr w:type="spellEnd"/>
            <w:r w:rsidRPr="000003F4">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0003F4" w:rsidRDefault="00234C0E" w:rsidP="00234C0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shd w:val="clear" w:color="auto" w:fill="auto"/>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shd w:val="clear" w:color="auto" w:fill="auto"/>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shd w:val="clear" w:color="auto" w:fill="auto"/>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shd w:val="clear" w:color="auto" w:fill="auto"/>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8234E8" w:rsidRPr="000003F4"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A03D66" w:rsidRPr="000003F4" w14:paraId="09304A3A" w14:textId="77777777" w:rsidTr="009F3ADF">
        <w:trPr>
          <w:jc w:val="center"/>
        </w:trPr>
        <w:tc>
          <w:tcPr>
            <w:tcW w:w="1171" w:type="dxa"/>
            <w:tcBorders>
              <w:top w:val="single" w:sz="4" w:space="0" w:color="auto"/>
              <w:bottom w:val="single" w:sz="4" w:space="0" w:color="auto"/>
            </w:tcBorders>
            <w:shd w:val="clear" w:color="auto" w:fill="auto"/>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shd w:val="clear" w:color="auto" w:fill="auto"/>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shd w:val="clear" w:color="auto" w:fill="auto"/>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shd w:val="clear" w:color="auto" w:fill="auto"/>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854977" w:rsidRPr="000003F4" w14:paraId="16CA0115" w14:textId="77777777" w:rsidTr="009F3ADF">
        <w:trPr>
          <w:jc w:val="center"/>
        </w:trPr>
        <w:tc>
          <w:tcPr>
            <w:tcW w:w="1171" w:type="dxa"/>
            <w:tcBorders>
              <w:top w:val="single" w:sz="4" w:space="0" w:color="auto"/>
              <w:bottom w:val="single" w:sz="4" w:space="0" w:color="auto"/>
            </w:tcBorders>
            <w:shd w:val="clear" w:color="auto" w:fill="auto"/>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shd w:val="clear" w:color="auto" w:fill="auto"/>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shd w:val="clear" w:color="auto" w:fill="auto"/>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9F1E4B" w:rsidRPr="000003F4" w14:paraId="6663B9DC" w14:textId="77777777" w:rsidTr="009F3ADF">
        <w:trPr>
          <w:jc w:val="center"/>
        </w:trPr>
        <w:tc>
          <w:tcPr>
            <w:tcW w:w="1171" w:type="dxa"/>
            <w:tcBorders>
              <w:top w:val="single" w:sz="4" w:space="0" w:color="auto"/>
              <w:bottom w:val="single" w:sz="4" w:space="0" w:color="auto"/>
            </w:tcBorders>
            <w:shd w:val="clear" w:color="auto" w:fill="auto"/>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shd w:val="clear" w:color="auto" w:fill="auto"/>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646879" w:rsidRPr="000003F4" w14:paraId="04E58721" w14:textId="77777777" w:rsidTr="009F3ADF">
        <w:trPr>
          <w:jc w:val="center"/>
        </w:trPr>
        <w:tc>
          <w:tcPr>
            <w:tcW w:w="1171" w:type="dxa"/>
            <w:tcBorders>
              <w:top w:val="single" w:sz="4" w:space="0" w:color="auto"/>
              <w:bottom w:val="single" w:sz="4" w:space="0" w:color="auto"/>
            </w:tcBorders>
            <w:shd w:val="clear" w:color="auto" w:fill="auto"/>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shd w:val="clear" w:color="auto" w:fill="auto"/>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shd w:val="clear" w:color="auto" w:fill="auto"/>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lastRenderedPageBreak/>
              <w:t>6.2.2.2</w:t>
            </w:r>
          </w:p>
        </w:tc>
        <w:tc>
          <w:tcPr>
            <w:tcW w:w="3496" w:type="dxa"/>
            <w:tcBorders>
              <w:top w:val="single" w:sz="4" w:space="0" w:color="auto"/>
              <w:bottom w:val="single" w:sz="4" w:space="0" w:color="auto"/>
            </w:tcBorders>
            <w:shd w:val="clear" w:color="auto" w:fill="auto"/>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shd w:val="clear" w:color="auto" w:fill="auto"/>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 RRC_IDLE to NR </w:t>
            </w:r>
            <w:proofErr w:type="spellStart"/>
            <w:r w:rsidRPr="000003F4">
              <w:rPr>
                <w:rFonts w:ascii="Arial" w:hAnsi="Arial"/>
                <w:sz w:val="16"/>
                <w:szCs w:val="16"/>
              </w:rPr>
              <w:t>RRC_Idle</w:t>
            </w:r>
            <w:proofErr w:type="spellEnd"/>
            <w:r w:rsidRPr="000003F4">
              <w:rPr>
                <w:rFonts w:ascii="Arial" w:hAnsi="Arial"/>
                <w:sz w:val="16"/>
                <w:szCs w:val="16"/>
              </w:rPr>
              <w:t xml:space="preserv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Steering of UE in roaming during registration/security check successful but SOR Transparent container indicates ACK </w:t>
            </w:r>
            <w:proofErr w:type="gramStart"/>
            <w:r w:rsidRPr="000003F4">
              <w:rPr>
                <w:rFonts w:ascii="Arial" w:hAnsi="Arial"/>
                <w:sz w:val="16"/>
                <w:szCs w:val="16"/>
              </w:rPr>
              <w:t>has been NOT been</w:t>
            </w:r>
            <w:proofErr w:type="gramEnd"/>
            <w:r w:rsidRPr="000003F4">
              <w:rPr>
                <w:rFonts w:ascii="Arial" w:hAnsi="Arial"/>
                <w:sz w:val="16"/>
                <w:szCs w:val="16"/>
              </w:rPr>
              <w:t xml:space="preserve"> requested</w:t>
            </w:r>
          </w:p>
        </w:tc>
        <w:tc>
          <w:tcPr>
            <w:tcW w:w="811" w:type="dxa"/>
            <w:tcBorders>
              <w:top w:val="single" w:sz="4" w:space="0" w:color="auto"/>
              <w:bottom w:val="single" w:sz="4" w:space="0" w:color="auto"/>
            </w:tcBorders>
            <w:shd w:val="clear" w:color="auto" w:fill="auto"/>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1271FD86"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lastRenderedPageBreak/>
              <w:t>6.3.2.4</w:t>
            </w:r>
          </w:p>
        </w:tc>
        <w:tc>
          <w:tcPr>
            <w:tcW w:w="3496" w:type="dxa"/>
            <w:tcBorders>
              <w:top w:val="single" w:sz="4" w:space="0" w:color="auto"/>
              <w:bottom w:val="single" w:sz="4" w:space="0" w:color="auto"/>
            </w:tcBorders>
            <w:shd w:val="clear" w:color="auto" w:fill="auto"/>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shd w:val="clear" w:color="auto" w:fill="auto"/>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shd w:val="clear" w:color="auto" w:fill="auto"/>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6F2D3C" w:rsidRPr="000003F4" w14:paraId="4370922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6C571DD" w14:textId="57C3A2E2"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3496" w:type="dxa"/>
            <w:tcBorders>
              <w:top w:val="single" w:sz="4" w:space="0" w:color="auto"/>
              <w:bottom w:val="single" w:sz="4" w:space="0" w:color="auto"/>
            </w:tcBorders>
            <w:shd w:val="clear" w:color="auto" w:fill="auto"/>
          </w:tcPr>
          <w:p w14:paraId="4FADFC0F"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60AB9DF2"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32D7263B"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02E26CB2" w14:textId="77777777" w:rsidR="006F2D3C" w:rsidRPr="000003F4" w:rsidRDefault="006F2D3C" w:rsidP="006F2D3C">
            <w:pPr>
              <w:spacing w:after="0"/>
              <w:rPr>
                <w:rFonts w:ascii="Arial" w:hAnsi="Arial"/>
                <w:color w:val="000000"/>
                <w:sz w:val="16"/>
                <w:szCs w:val="16"/>
              </w:rPr>
            </w:pPr>
          </w:p>
        </w:tc>
      </w:tr>
      <w:tr w:rsidR="006F2D3C" w:rsidRPr="000003F4" w14:paraId="0C4421F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E34F96" w14:textId="074C9803"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3496" w:type="dxa"/>
            <w:tcBorders>
              <w:top w:val="single" w:sz="4" w:space="0" w:color="auto"/>
              <w:bottom w:val="single" w:sz="4" w:space="0" w:color="auto"/>
            </w:tcBorders>
            <w:shd w:val="clear" w:color="auto" w:fill="auto"/>
          </w:tcPr>
          <w:p w14:paraId="6771114B"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77B16859"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6BFD1311"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66D17360" w14:textId="77777777" w:rsidR="006F2D3C" w:rsidRPr="000003F4" w:rsidRDefault="006F2D3C" w:rsidP="006F2D3C">
            <w:pPr>
              <w:spacing w:after="0"/>
              <w:rPr>
                <w:rFonts w:ascii="Arial" w:hAnsi="Arial"/>
                <w:color w:val="000000"/>
                <w:sz w:val="16"/>
                <w:szCs w:val="16"/>
              </w:rPr>
            </w:pPr>
          </w:p>
        </w:tc>
      </w:tr>
      <w:tr w:rsidR="006F2D3C" w:rsidRPr="000003F4" w14:paraId="427BCE2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41092E" w14:textId="207071C0" w:rsidR="006F2D3C" w:rsidRPr="000003F4" w:rsidRDefault="006F2D3C" w:rsidP="006F2D3C">
            <w:pPr>
              <w:spacing w:after="0"/>
              <w:rPr>
                <w:rFonts w:ascii="Arial" w:hAnsi="Arial"/>
                <w:color w:val="000000"/>
                <w:sz w:val="16"/>
                <w:szCs w:val="16"/>
              </w:rPr>
            </w:pPr>
            <w:r>
              <w:rPr>
                <w:rFonts w:ascii="Arial" w:hAnsi="Arial"/>
                <w:color w:val="000000"/>
                <w:sz w:val="16"/>
                <w:szCs w:val="16"/>
              </w:rPr>
              <w:t>6.7.1.1</w:t>
            </w:r>
          </w:p>
        </w:tc>
        <w:tc>
          <w:tcPr>
            <w:tcW w:w="3496" w:type="dxa"/>
            <w:tcBorders>
              <w:top w:val="single" w:sz="4" w:space="0" w:color="auto"/>
              <w:bottom w:val="single" w:sz="4" w:space="0" w:color="auto"/>
            </w:tcBorders>
            <w:shd w:val="clear" w:color="auto" w:fill="auto"/>
          </w:tcPr>
          <w:p w14:paraId="14C8913E" w14:textId="77777777" w:rsidR="006F2D3C" w:rsidRPr="00123156" w:rsidRDefault="006F2D3C" w:rsidP="00664A0E">
            <w:pPr>
              <w:pStyle w:val="TAL"/>
              <w:rPr>
                <w:rFonts w:eastAsia="SimSun"/>
              </w:rPr>
            </w:pPr>
            <w:r w:rsidRPr="00123156">
              <w:rPr>
                <w:rFonts w:eastAsia="SimSun"/>
              </w:rPr>
              <w:t>pc_ntn_ScenarioSupport_r17_GSO</w:t>
            </w:r>
          </w:p>
          <w:p w14:paraId="3E09EDE5" w14:textId="6D78BDBB"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1DF84F46" w14:textId="4C139057"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5A05E52E" w14:textId="2595388B"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2F35EAC2" w14:textId="77777777" w:rsidR="006F2D3C" w:rsidRPr="000003F4" w:rsidRDefault="006F2D3C" w:rsidP="006F2D3C">
            <w:pPr>
              <w:spacing w:after="0"/>
              <w:rPr>
                <w:rFonts w:ascii="Arial" w:hAnsi="Arial"/>
                <w:color w:val="000000"/>
                <w:sz w:val="16"/>
                <w:szCs w:val="16"/>
              </w:rPr>
            </w:pPr>
          </w:p>
        </w:tc>
      </w:tr>
      <w:tr w:rsidR="006F2D3C" w:rsidRPr="000003F4" w14:paraId="2D94BFD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22DD4F" w14:textId="68A6E54A" w:rsidR="006F2D3C" w:rsidRPr="000003F4" w:rsidRDefault="006F2D3C" w:rsidP="006F2D3C">
            <w:pPr>
              <w:spacing w:after="0"/>
              <w:rPr>
                <w:rFonts w:ascii="Arial" w:hAnsi="Arial"/>
                <w:color w:val="000000"/>
                <w:sz w:val="16"/>
                <w:szCs w:val="16"/>
              </w:rPr>
            </w:pPr>
            <w:r>
              <w:rPr>
                <w:rFonts w:ascii="Arial" w:hAnsi="Arial"/>
                <w:color w:val="000000"/>
                <w:sz w:val="16"/>
                <w:szCs w:val="16"/>
              </w:rPr>
              <w:t>6.7.1.2</w:t>
            </w:r>
          </w:p>
        </w:tc>
        <w:tc>
          <w:tcPr>
            <w:tcW w:w="3496" w:type="dxa"/>
            <w:tcBorders>
              <w:top w:val="single" w:sz="4" w:space="0" w:color="auto"/>
              <w:bottom w:val="single" w:sz="4" w:space="0" w:color="auto"/>
            </w:tcBorders>
            <w:shd w:val="clear" w:color="auto" w:fill="auto"/>
          </w:tcPr>
          <w:p w14:paraId="65B73BF2" w14:textId="77777777" w:rsidR="006F2D3C" w:rsidRPr="00123156" w:rsidRDefault="006F2D3C" w:rsidP="00664A0E">
            <w:pPr>
              <w:pStyle w:val="TAL"/>
              <w:rPr>
                <w:rFonts w:eastAsia="SimSun"/>
              </w:rPr>
            </w:pPr>
            <w:r w:rsidRPr="00123156">
              <w:rPr>
                <w:rFonts w:eastAsia="SimSun"/>
              </w:rPr>
              <w:t>pc_ntn_ScenarioSupport_r17_GSO</w:t>
            </w:r>
          </w:p>
          <w:p w14:paraId="5A9104C7" w14:textId="41839A9D"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08712169" w14:textId="70CF61DB"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771B67D2" w14:textId="5EEA132E"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716AE9B5" w14:textId="77777777" w:rsidR="006F2D3C" w:rsidRPr="000003F4" w:rsidRDefault="006F2D3C" w:rsidP="006F2D3C">
            <w:pPr>
              <w:spacing w:after="0"/>
              <w:rPr>
                <w:rFonts w:ascii="Arial" w:hAnsi="Arial"/>
                <w:color w:val="000000"/>
                <w:sz w:val="16"/>
                <w:szCs w:val="16"/>
              </w:rPr>
            </w:pPr>
          </w:p>
        </w:tc>
      </w:tr>
      <w:tr w:rsidR="006F2D3C" w:rsidRPr="000003F4" w14:paraId="356D1F7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A5E05E2" w14:textId="54EEB908" w:rsidR="006F2D3C" w:rsidRPr="000003F4" w:rsidRDefault="006F2D3C" w:rsidP="006F2D3C">
            <w:pPr>
              <w:spacing w:after="0"/>
              <w:rPr>
                <w:rFonts w:ascii="Arial" w:hAnsi="Arial"/>
                <w:color w:val="000000"/>
                <w:sz w:val="16"/>
                <w:szCs w:val="16"/>
              </w:rPr>
            </w:pPr>
            <w:r>
              <w:rPr>
                <w:rFonts w:ascii="Arial" w:hAnsi="Arial"/>
                <w:color w:val="000000"/>
                <w:sz w:val="16"/>
                <w:szCs w:val="16"/>
              </w:rPr>
              <w:t>6.7.1.3</w:t>
            </w:r>
          </w:p>
        </w:tc>
        <w:tc>
          <w:tcPr>
            <w:tcW w:w="3496" w:type="dxa"/>
            <w:tcBorders>
              <w:top w:val="single" w:sz="4" w:space="0" w:color="auto"/>
              <w:bottom w:val="single" w:sz="4" w:space="0" w:color="auto"/>
            </w:tcBorders>
            <w:shd w:val="clear" w:color="auto" w:fill="auto"/>
          </w:tcPr>
          <w:p w14:paraId="653D4245" w14:textId="77777777" w:rsidR="006F2D3C" w:rsidRPr="00123156" w:rsidRDefault="006F2D3C" w:rsidP="00664A0E">
            <w:pPr>
              <w:pStyle w:val="TAL"/>
              <w:rPr>
                <w:rFonts w:eastAsia="SimSun"/>
              </w:rPr>
            </w:pPr>
            <w:r w:rsidRPr="00123156">
              <w:rPr>
                <w:rFonts w:eastAsia="SimSun"/>
              </w:rPr>
              <w:t>pc_ntn_ScenarioSupport_r17_GSO</w:t>
            </w:r>
          </w:p>
          <w:p w14:paraId="141490E3" w14:textId="7A242D26"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74070983" w14:textId="58E51412"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4D04D782" w14:textId="673FEDBF"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4DCC65E0" w14:textId="77777777" w:rsidR="006F2D3C" w:rsidRPr="000003F4" w:rsidRDefault="006F2D3C" w:rsidP="006F2D3C">
            <w:pPr>
              <w:spacing w:after="0"/>
              <w:rPr>
                <w:rFonts w:ascii="Arial" w:hAnsi="Arial"/>
                <w:color w:val="000000"/>
                <w:sz w:val="16"/>
                <w:szCs w:val="16"/>
              </w:rPr>
            </w:pPr>
          </w:p>
        </w:tc>
      </w:tr>
      <w:tr w:rsidR="006F2D3C" w:rsidRPr="000003F4" w14:paraId="19A2EF6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24B09F3" w14:textId="1A90B838" w:rsidR="006F2D3C" w:rsidRPr="000003F4" w:rsidRDefault="006F2D3C" w:rsidP="006F2D3C">
            <w:pPr>
              <w:spacing w:after="0"/>
              <w:rPr>
                <w:rFonts w:ascii="Arial" w:hAnsi="Arial"/>
                <w:color w:val="000000"/>
                <w:sz w:val="16"/>
                <w:szCs w:val="16"/>
              </w:rPr>
            </w:pPr>
            <w:r>
              <w:rPr>
                <w:rFonts w:ascii="Arial" w:hAnsi="Arial"/>
                <w:color w:val="000000"/>
                <w:sz w:val="16"/>
                <w:szCs w:val="16"/>
              </w:rPr>
              <w:t>6.7.1.4</w:t>
            </w:r>
          </w:p>
        </w:tc>
        <w:tc>
          <w:tcPr>
            <w:tcW w:w="3496" w:type="dxa"/>
            <w:tcBorders>
              <w:top w:val="single" w:sz="4" w:space="0" w:color="auto"/>
              <w:bottom w:val="single" w:sz="4" w:space="0" w:color="auto"/>
            </w:tcBorders>
            <w:shd w:val="clear" w:color="auto" w:fill="auto"/>
          </w:tcPr>
          <w:p w14:paraId="3CF7EB2D" w14:textId="77777777" w:rsidR="006F2D3C" w:rsidRPr="00123156" w:rsidRDefault="006F2D3C" w:rsidP="00664A0E">
            <w:pPr>
              <w:pStyle w:val="TAL"/>
              <w:rPr>
                <w:rFonts w:eastAsia="SimSun"/>
              </w:rPr>
            </w:pPr>
            <w:r w:rsidRPr="00123156">
              <w:rPr>
                <w:rFonts w:eastAsia="SimSun"/>
              </w:rPr>
              <w:t>pc_ntn_ScenarioSupport_r17_GSO</w:t>
            </w:r>
          </w:p>
          <w:p w14:paraId="13C967C7" w14:textId="0E05E4FC"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309EEF20" w14:textId="132E3D8A"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5C486116" w14:textId="6FFB8E21"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FC16740" w14:textId="77777777" w:rsidR="006F2D3C" w:rsidRPr="000003F4" w:rsidRDefault="006F2D3C" w:rsidP="006F2D3C">
            <w:pPr>
              <w:spacing w:after="0"/>
              <w:rPr>
                <w:rFonts w:ascii="Arial" w:hAnsi="Arial"/>
                <w:color w:val="000000"/>
                <w:sz w:val="16"/>
                <w:szCs w:val="16"/>
              </w:rPr>
            </w:pPr>
          </w:p>
        </w:tc>
      </w:tr>
      <w:tr w:rsidR="006F2D3C" w:rsidRPr="000003F4" w14:paraId="56CAC1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95C785" w14:textId="20886E45" w:rsidR="006F2D3C" w:rsidRPr="000003F4" w:rsidRDefault="006F2D3C" w:rsidP="006F2D3C">
            <w:pPr>
              <w:spacing w:after="0"/>
              <w:rPr>
                <w:rFonts w:ascii="Arial" w:hAnsi="Arial"/>
                <w:color w:val="000000"/>
                <w:sz w:val="16"/>
                <w:szCs w:val="16"/>
              </w:rPr>
            </w:pPr>
            <w:r>
              <w:rPr>
                <w:rFonts w:ascii="Arial" w:hAnsi="Arial"/>
                <w:color w:val="000000"/>
                <w:sz w:val="16"/>
                <w:szCs w:val="16"/>
              </w:rPr>
              <w:t>6.7.1.5</w:t>
            </w:r>
          </w:p>
        </w:tc>
        <w:tc>
          <w:tcPr>
            <w:tcW w:w="3496" w:type="dxa"/>
            <w:tcBorders>
              <w:top w:val="single" w:sz="4" w:space="0" w:color="auto"/>
              <w:bottom w:val="single" w:sz="4" w:space="0" w:color="auto"/>
            </w:tcBorders>
            <w:shd w:val="clear" w:color="auto" w:fill="auto"/>
          </w:tcPr>
          <w:p w14:paraId="2CFAFE4C" w14:textId="77777777" w:rsidR="006F2D3C" w:rsidRPr="00123156" w:rsidRDefault="006F2D3C" w:rsidP="00664A0E">
            <w:pPr>
              <w:pStyle w:val="TAL"/>
              <w:rPr>
                <w:rFonts w:eastAsia="SimSun"/>
              </w:rPr>
            </w:pPr>
            <w:r w:rsidRPr="00123156">
              <w:rPr>
                <w:rFonts w:eastAsia="SimSun"/>
              </w:rPr>
              <w:t>pc_ntn_ScenarioSupport_r17_GSO</w:t>
            </w:r>
          </w:p>
          <w:p w14:paraId="70140EF5" w14:textId="33FA6A0C"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4C8EBE72" w14:textId="28C3304B"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1B2CF58E" w14:textId="6320703B"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26D50FC5" w14:textId="77777777" w:rsidR="006F2D3C" w:rsidRPr="000003F4" w:rsidRDefault="006F2D3C" w:rsidP="006F2D3C">
            <w:pPr>
              <w:spacing w:after="0"/>
              <w:rPr>
                <w:rFonts w:ascii="Arial" w:hAnsi="Arial"/>
                <w:color w:val="000000"/>
                <w:sz w:val="16"/>
                <w:szCs w:val="16"/>
              </w:rPr>
            </w:pPr>
          </w:p>
        </w:tc>
      </w:tr>
      <w:tr w:rsidR="006F2D3C" w:rsidRPr="000003F4" w14:paraId="23FCDEE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4B81CC" w14:textId="6E7E701B" w:rsidR="006F2D3C" w:rsidRPr="000003F4" w:rsidRDefault="006F2D3C" w:rsidP="006F2D3C">
            <w:pPr>
              <w:spacing w:after="0"/>
              <w:rPr>
                <w:rFonts w:ascii="Arial" w:hAnsi="Arial"/>
                <w:color w:val="000000"/>
                <w:sz w:val="16"/>
                <w:szCs w:val="16"/>
              </w:rPr>
            </w:pPr>
            <w:r>
              <w:rPr>
                <w:rFonts w:ascii="Arial" w:hAnsi="Arial"/>
                <w:color w:val="000000"/>
                <w:sz w:val="16"/>
                <w:szCs w:val="16"/>
              </w:rPr>
              <w:t>6.7.1.6</w:t>
            </w:r>
          </w:p>
        </w:tc>
        <w:tc>
          <w:tcPr>
            <w:tcW w:w="3496" w:type="dxa"/>
            <w:tcBorders>
              <w:top w:val="single" w:sz="4" w:space="0" w:color="auto"/>
              <w:bottom w:val="single" w:sz="4" w:space="0" w:color="auto"/>
            </w:tcBorders>
            <w:shd w:val="clear" w:color="auto" w:fill="auto"/>
          </w:tcPr>
          <w:p w14:paraId="039FB280" w14:textId="77777777" w:rsidR="006F2D3C" w:rsidRPr="00123156" w:rsidRDefault="006F2D3C" w:rsidP="00664A0E">
            <w:pPr>
              <w:pStyle w:val="TAL"/>
              <w:rPr>
                <w:rFonts w:eastAsia="SimSun"/>
              </w:rPr>
            </w:pPr>
            <w:r w:rsidRPr="00123156">
              <w:rPr>
                <w:rFonts w:eastAsia="SimSun"/>
              </w:rPr>
              <w:t>pc_ntn_ScenarioSupport_r17_GSO</w:t>
            </w:r>
          </w:p>
          <w:p w14:paraId="2CBF467A" w14:textId="208F8130" w:rsidR="006F2D3C" w:rsidRPr="000003F4" w:rsidRDefault="006F2D3C" w:rsidP="00664A0E">
            <w:pPr>
              <w:pStyle w:val="TAL"/>
            </w:pPr>
            <w:r w:rsidRPr="00123156">
              <w:rPr>
                <w:rFonts w:eastAsia="SimSun"/>
              </w:rPr>
              <w:lastRenderedPageBreak/>
              <w:t>pc_ntn_ScenarioSupport_r17_NGSO</w:t>
            </w:r>
          </w:p>
        </w:tc>
        <w:tc>
          <w:tcPr>
            <w:tcW w:w="811" w:type="dxa"/>
            <w:tcBorders>
              <w:top w:val="single" w:sz="4" w:space="0" w:color="auto"/>
              <w:bottom w:val="single" w:sz="4" w:space="0" w:color="auto"/>
            </w:tcBorders>
            <w:shd w:val="clear" w:color="auto" w:fill="auto"/>
          </w:tcPr>
          <w:p w14:paraId="40FF8838" w14:textId="3C5BDA1E"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lastRenderedPageBreak/>
              <w:t>px_NTN</w:t>
            </w:r>
            <w:r w:rsidRPr="002C0E18">
              <w:rPr>
                <w:rFonts w:ascii="Arial" w:eastAsia="SimSun" w:hAnsi="Arial"/>
                <w:sz w:val="16"/>
                <w:szCs w:val="16"/>
              </w:rPr>
              <w:lastRenderedPageBreak/>
              <w:t>_ScenarioUnderTest</w:t>
            </w:r>
            <w:proofErr w:type="spellEnd"/>
          </w:p>
        </w:tc>
        <w:tc>
          <w:tcPr>
            <w:tcW w:w="1171" w:type="dxa"/>
            <w:tcBorders>
              <w:top w:val="single" w:sz="4" w:space="0" w:color="auto"/>
              <w:bottom w:val="single" w:sz="4" w:space="0" w:color="auto"/>
            </w:tcBorders>
            <w:shd w:val="clear" w:color="auto" w:fill="auto"/>
          </w:tcPr>
          <w:p w14:paraId="26199447" w14:textId="2ACB75E9"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lastRenderedPageBreak/>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3E5A29A8" w14:textId="77777777" w:rsidR="006F2D3C" w:rsidRPr="000003F4" w:rsidRDefault="006F2D3C" w:rsidP="006F2D3C">
            <w:pPr>
              <w:spacing w:after="0"/>
              <w:rPr>
                <w:rFonts w:ascii="Arial" w:hAnsi="Arial"/>
                <w:color w:val="000000"/>
                <w:sz w:val="16"/>
                <w:szCs w:val="16"/>
              </w:rPr>
            </w:pPr>
          </w:p>
        </w:tc>
      </w:tr>
      <w:tr w:rsidR="006F2D3C" w:rsidRPr="000003F4" w14:paraId="51EA154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70BB446" w14:textId="5A772A49" w:rsidR="006F2D3C" w:rsidRPr="000003F4" w:rsidRDefault="006F2D3C" w:rsidP="006F2D3C">
            <w:pPr>
              <w:spacing w:after="0"/>
              <w:rPr>
                <w:rFonts w:ascii="Arial" w:hAnsi="Arial"/>
                <w:color w:val="000000"/>
                <w:sz w:val="16"/>
                <w:szCs w:val="16"/>
              </w:rPr>
            </w:pPr>
            <w:r>
              <w:rPr>
                <w:rFonts w:ascii="Arial" w:hAnsi="Arial"/>
                <w:color w:val="000000"/>
                <w:sz w:val="16"/>
                <w:szCs w:val="16"/>
              </w:rPr>
              <w:t>6.7.1.7</w:t>
            </w:r>
          </w:p>
        </w:tc>
        <w:tc>
          <w:tcPr>
            <w:tcW w:w="3496" w:type="dxa"/>
            <w:tcBorders>
              <w:top w:val="single" w:sz="4" w:space="0" w:color="auto"/>
              <w:bottom w:val="single" w:sz="4" w:space="0" w:color="auto"/>
            </w:tcBorders>
            <w:shd w:val="clear" w:color="auto" w:fill="auto"/>
          </w:tcPr>
          <w:p w14:paraId="289E06AA" w14:textId="77777777" w:rsidR="006F2D3C" w:rsidRPr="00123156" w:rsidRDefault="006F2D3C" w:rsidP="00664A0E">
            <w:pPr>
              <w:pStyle w:val="TAL"/>
              <w:rPr>
                <w:rFonts w:eastAsia="SimSun"/>
              </w:rPr>
            </w:pPr>
            <w:r w:rsidRPr="00123156">
              <w:rPr>
                <w:rFonts w:eastAsia="SimSun"/>
              </w:rPr>
              <w:t>pc_ntn_ScenarioSupport_r17_GSO</w:t>
            </w:r>
          </w:p>
          <w:p w14:paraId="070FA744" w14:textId="517280EC"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7E909A44" w14:textId="30C8BD6B"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0C7B163F" w14:textId="201789FD"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691125F5" w14:textId="77777777" w:rsidR="006F2D3C" w:rsidRPr="000003F4" w:rsidRDefault="006F2D3C" w:rsidP="006F2D3C">
            <w:pPr>
              <w:spacing w:after="0"/>
              <w:rPr>
                <w:rFonts w:ascii="Arial" w:hAnsi="Arial"/>
                <w:color w:val="000000"/>
                <w:sz w:val="16"/>
                <w:szCs w:val="16"/>
              </w:rPr>
            </w:pPr>
          </w:p>
        </w:tc>
      </w:tr>
      <w:tr w:rsidR="006F2D3C" w:rsidRPr="000003F4" w14:paraId="2E816A3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0701D8" w14:textId="421579C4"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3496" w:type="dxa"/>
            <w:tcBorders>
              <w:top w:val="single" w:sz="4" w:space="0" w:color="auto"/>
              <w:bottom w:val="single" w:sz="4" w:space="0" w:color="auto"/>
            </w:tcBorders>
            <w:shd w:val="clear" w:color="auto" w:fill="auto"/>
          </w:tcPr>
          <w:p w14:paraId="77DE8100"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2E07CC6B"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7C3A029A"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5882D710" w14:textId="77777777" w:rsidR="006F2D3C" w:rsidRPr="000003F4" w:rsidRDefault="006F2D3C" w:rsidP="006F2D3C">
            <w:pPr>
              <w:spacing w:after="0"/>
              <w:rPr>
                <w:rFonts w:ascii="Arial" w:hAnsi="Arial"/>
                <w:color w:val="000000"/>
                <w:sz w:val="16"/>
                <w:szCs w:val="16"/>
              </w:rPr>
            </w:pPr>
          </w:p>
        </w:tc>
      </w:tr>
      <w:tr w:rsidR="006F2D3C" w:rsidRPr="000003F4" w14:paraId="485128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F0A1192" w14:textId="4CED1949" w:rsidR="006F2D3C" w:rsidRPr="000003F4" w:rsidRDefault="006F2D3C" w:rsidP="006F2D3C">
            <w:pPr>
              <w:spacing w:after="0"/>
              <w:rPr>
                <w:rFonts w:ascii="Arial" w:hAnsi="Arial"/>
                <w:color w:val="000000"/>
                <w:sz w:val="16"/>
                <w:szCs w:val="16"/>
              </w:rPr>
            </w:pPr>
            <w:r>
              <w:rPr>
                <w:rFonts w:ascii="Arial" w:hAnsi="Arial"/>
                <w:color w:val="000000"/>
                <w:sz w:val="16"/>
                <w:szCs w:val="16"/>
              </w:rPr>
              <w:t>6.7.2.1</w:t>
            </w:r>
          </w:p>
        </w:tc>
        <w:tc>
          <w:tcPr>
            <w:tcW w:w="3496" w:type="dxa"/>
            <w:tcBorders>
              <w:top w:val="single" w:sz="4" w:space="0" w:color="auto"/>
              <w:bottom w:val="single" w:sz="4" w:space="0" w:color="auto"/>
            </w:tcBorders>
            <w:shd w:val="clear" w:color="auto" w:fill="auto"/>
          </w:tcPr>
          <w:p w14:paraId="3EEFF17E" w14:textId="77777777" w:rsidR="006F2D3C" w:rsidRPr="00123156" w:rsidRDefault="006F2D3C" w:rsidP="00664A0E">
            <w:pPr>
              <w:pStyle w:val="TAL"/>
              <w:rPr>
                <w:rFonts w:eastAsia="SimSun"/>
              </w:rPr>
            </w:pPr>
            <w:r w:rsidRPr="00123156">
              <w:rPr>
                <w:rFonts w:eastAsia="SimSun"/>
              </w:rPr>
              <w:t>pc_ntn_ScenarioSupport_r17_GSO</w:t>
            </w:r>
          </w:p>
          <w:p w14:paraId="4050FF2E" w14:textId="16103ECD"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7E5A6C56" w14:textId="0845F1A7"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6DFB1D45" w14:textId="7E544977"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59ECDFC" w14:textId="77777777" w:rsidR="006F2D3C" w:rsidRPr="000003F4" w:rsidRDefault="006F2D3C" w:rsidP="006F2D3C">
            <w:pPr>
              <w:spacing w:after="0"/>
              <w:rPr>
                <w:rFonts w:ascii="Arial" w:hAnsi="Arial"/>
                <w:color w:val="000000"/>
                <w:sz w:val="16"/>
                <w:szCs w:val="16"/>
              </w:rPr>
            </w:pPr>
          </w:p>
        </w:tc>
      </w:tr>
      <w:tr w:rsidR="006F2D3C" w:rsidRPr="000003F4" w14:paraId="0C64D2E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4997A01" w14:textId="0293441C" w:rsidR="006F2D3C" w:rsidRPr="000003F4" w:rsidRDefault="006F2D3C" w:rsidP="006F2D3C">
            <w:pPr>
              <w:spacing w:after="0"/>
              <w:rPr>
                <w:rFonts w:ascii="Arial" w:hAnsi="Arial"/>
                <w:color w:val="000000"/>
                <w:sz w:val="16"/>
                <w:szCs w:val="16"/>
              </w:rPr>
            </w:pPr>
            <w:r>
              <w:rPr>
                <w:rFonts w:ascii="Arial" w:hAnsi="Arial"/>
                <w:color w:val="000000"/>
                <w:sz w:val="16"/>
                <w:szCs w:val="16"/>
              </w:rPr>
              <w:t>6.7.2.2</w:t>
            </w:r>
          </w:p>
        </w:tc>
        <w:tc>
          <w:tcPr>
            <w:tcW w:w="3496" w:type="dxa"/>
            <w:tcBorders>
              <w:top w:val="single" w:sz="4" w:space="0" w:color="auto"/>
              <w:bottom w:val="single" w:sz="4" w:space="0" w:color="auto"/>
            </w:tcBorders>
            <w:shd w:val="clear" w:color="auto" w:fill="auto"/>
          </w:tcPr>
          <w:p w14:paraId="66A88C9C" w14:textId="77777777" w:rsidR="006F2D3C" w:rsidRPr="00123156" w:rsidRDefault="006F2D3C" w:rsidP="00664A0E">
            <w:pPr>
              <w:pStyle w:val="TAL"/>
              <w:rPr>
                <w:rFonts w:eastAsia="SimSun"/>
              </w:rPr>
            </w:pPr>
            <w:r w:rsidRPr="00123156">
              <w:rPr>
                <w:rFonts w:eastAsia="SimSun"/>
              </w:rPr>
              <w:t>pc_ntn_ScenarioSupport_r17_GSO</w:t>
            </w:r>
          </w:p>
          <w:p w14:paraId="6EEA7305" w14:textId="6B271D7B"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334B6DEB" w14:textId="56A2DC3C"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6FC4A7CF" w14:textId="40E7E102"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6666AF6D" w14:textId="77777777" w:rsidR="006F2D3C" w:rsidRPr="000003F4" w:rsidRDefault="006F2D3C" w:rsidP="006F2D3C">
            <w:pPr>
              <w:spacing w:after="0"/>
              <w:rPr>
                <w:rFonts w:ascii="Arial" w:hAnsi="Arial"/>
                <w:color w:val="000000"/>
                <w:sz w:val="16"/>
                <w:szCs w:val="16"/>
              </w:rPr>
            </w:pPr>
          </w:p>
        </w:tc>
      </w:tr>
      <w:tr w:rsidR="006F2D3C" w:rsidRPr="000003F4" w14:paraId="1EEB268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B7AFEEE" w14:textId="1AAFE332"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3496" w:type="dxa"/>
            <w:tcBorders>
              <w:top w:val="single" w:sz="4" w:space="0" w:color="auto"/>
              <w:bottom w:val="single" w:sz="4" w:space="0" w:color="auto"/>
            </w:tcBorders>
            <w:shd w:val="clear" w:color="auto" w:fill="auto"/>
          </w:tcPr>
          <w:p w14:paraId="1892E0A2"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55C0571B"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4EDA7FBF"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F63B388" w14:textId="77777777" w:rsidR="006F2D3C" w:rsidRPr="000003F4" w:rsidRDefault="006F2D3C" w:rsidP="006F2D3C">
            <w:pPr>
              <w:spacing w:after="0"/>
              <w:rPr>
                <w:rFonts w:ascii="Arial" w:hAnsi="Arial"/>
                <w:color w:val="000000"/>
                <w:sz w:val="16"/>
                <w:szCs w:val="16"/>
              </w:rPr>
            </w:pPr>
          </w:p>
        </w:tc>
      </w:tr>
      <w:tr w:rsidR="006F2D3C" w:rsidRPr="000003F4" w14:paraId="685AB10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340798F" w14:textId="68ABA3FE"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3496" w:type="dxa"/>
            <w:tcBorders>
              <w:top w:val="single" w:sz="4" w:space="0" w:color="auto"/>
              <w:bottom w:val="single" w:sz="4" w:space="0" w:color="auto"/>
            </w:tcBorders>
            <w:shd w:val="clear" w:color="auto" w:fill="auto"/>
          </w:tcPr>
          <w:p w14:paraId="2B840BF0"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03CAB761"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12E9B8C4"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B61F758" w14:textId="77777777" w:rsidR="006F2D3C" w:rsidRPr="000003F4" w:rsidRDefault="006F2D3C" w:rsidP="006F2D3C">
            <w:pPr>
              <w:spacing w:after="0"/>
              <w:rPr>
                <w:rFonts w:ascii="Arial" w:hAnsi="Arial"/>
                <w:color w:val="000000"/>
                <w:sz w:val="16"/>
                <w:szCs w:val="16"/>
              </w:rPr>
            </w:pPr>
          </w:p>
        </w:tc>
      </w:tr>
      <w:tr w:rsidR="006F2D3C" w:rsidRPr="000003F4" w14:paraId="59B03C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A47BBF3" w14:textId="1BBF3545" w:rsidR="006F2D3C" w:rsidRPr="000003F4" w:rsidRDefault="006F2D3C" w:rsidP="006F2D3C">
            <w:pPr>
              <w:spacing w:after="0"/>
              <w:rPr>
                <w:rFonts w:ascii="Arial" w:hAnsi="Arial"/>
                <w:color w:val="000000"/>
                <w:sz w:val="16"/>
                <w:szCs w:val="16"/>
              </w:rPr>
            </w:pPr>
            <w:r>
              <w:rPr>
                <w:rFonts w:ascii="Arial" w:hAnsi="Arial"/>
                <w:color w:val="000000"/>
                <w:sz w:val="16"/>
                <w:szCs w:val="16"/>
              </w:rPr>
              <w:t>6.7.1.1</w:t>
            </w:r>
          </w:p>
        </w:tc>
        <w:tc>
          <w:tcPr>
            <w:tcW w:w="3496" w:type="dxa"/>
            <w:tcBorders>
              <w:top w:val="single" w:sz="4" w:space="0" w:color="auto"/>
              <w:bottom w:val="single" w:sz="4" w:space="0" w:color="auto"/>
            </w:tcBorders>
            <w:shd w:val="clear" w:color="auto" w:fill="auto"/>
          </w:tcPr>
          <w:p w14:paraId="116B646C" w14:textId="77777777" w:rsidR="006F2D3C" w:rsidRPr="00123156" w:rsidRDefault="006F2D3C" w:rsidP="00664A0E">
            <w:pPr>
              <w:pStyle w:val="TAL"/>
              <w:rPr>
                <w:rFonts w:eastAsia="SimSun"/>
              </w:rPr>
            </w:pPr>
            <w:r w:rsidRPr="00123156">
              <w:rPr>
                <w:rFonts w:eastAsia="SimSun"/>
              </w:rPr>
              <w:t>pc_ntn_ScenarioSupport_r17_GSO</w:t>
            </w:r>
          </w:p>
          <w:p w14:paraId="0D0235E4" w14:textId="5FF83A3B"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28DA32C9" w14:textId="50DECFB6"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55DB2362" w14:textId="0ED350A3"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2E942B0" w14:textId="77777777" w:rsidR="006F2D3C" w:rsidRPr="000003F4" w:rsidRDefault="006F2D3C" w:rsidP="006F2D3C">
            <w:pPr>
              <w:spacing w:after="0"/>
              <w:rPr>
                <w:rFonts w:ascii="Arial" w:hAnsi="Arial"/>
                <w:color w:val="000000"/>
                <w:sz w:val="16"/>
                <w:szCs w:val="16"/>
              </w:rPr>
            </w:pPr>
          </w:p>
        </w:tc>
      </w:tr>
      <w:tr w:rsidR="006F2D3C" w:rsidRPr="000003F4" w14:paraId="11AE45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A596910" w14:textId="5BC936AF" w:rsidR="006F2D3C" w:rsidRPr="000003F4" w:rsidRDefault="006F2D3C" w:rsidP="006F2D3C">
            <w:pPr>
              <w:spacing w:after="0"/>
              <w:rPr>
                <w:rFonts w:ascii="Arial" w:hAnsi="Arial"/>
                <w:color w:val="000000"/>
                <w:sz w:val="16"/>
                <w:szCs w:val="16"/>
              </w:rPr>
            </w:pPr>
            <w:r>
              <w:rPr>
                <w:rFonts w:ascii="Arial" w:hAnsi="Arial"/>
                <w:color w:val="000000"/>
                <w:sz w:val="16"/>
                <w:szCs w:val="16"/>
              </w:rPr>
              <w:t>6.7.1.2</w:t>
            </w:r>
          </w:p>
        </w:tc>
        <w:tc>
          <w:tcPr>
            <w:tcW w:w="3496" w:type="dxa"/>
            <w:tcBorders>
              <w:top w:val="single" w:sz="4" w:space="0" w:color="auto"/>
              <w:bottom w:val="single" w:sz="4" w:space="0" w:color="auto"/>
            </w:tcBorders>
            <w:shd w:val="clear" w:color="auto" w:fill="auto"/>
          </w:tcPr>
          <w:p w14:paraId="5143BDA0" w14:textId="77777777" w:rsidR="006F2D3C" w:rsidRPr="00123156" w:rsidRDefault="006F2D3C" w:rsidP="00664A0E">
            <w:pPr>
              <w:pStyle w:val="TAL"/>
              <w:rPr>
                <w:rFonts w:eastAsia="SimSun"/>
              </w:rPr>
            </w:pPr>
            <w:r w:rsidRPr="00123156">
              <w:rPr>
                <w:rFonts w:eastAsia="SimSun"/>
              </w:rPr>
              <w:t>pc_ntn_ScenarioSupport_r17_GSO</w:t>
            </w:r>
          </w:p>
          <w:p w14:paraId="73205450" w14:textId="2ECE8C1A"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3A4F8889" w14:textId="44E18747"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1835B2D5" w14:textId="1B0F93B9"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F1A5EA8" w14:textId="77777777" w:rsidR="006F2D3C" w:rsidRPr="000003F4" w:rsidRDefault="006F2D3C" w:rsidP="006F2D3C">
            <w:pPr>
              <w:spacing w:after="0"/>
              <w:rPr>
                <w:rFonts w:ascii="Arial" w:hAnsi="Arial"/>
                <w:color w:val="000000"/>
                <w:sz w:val="16"/>
                <w:szCs w:val="16"/>
              </w:rPr>
            </w:pPr>
          </w:p>
        </w:tc>
      </w:tr>
      <w:tr w:rsidR="006F2D3C" w:rsidRPr="000003F4" w14:paraId="1FD5D7E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640DF" w14:textId="3FA2ED62" w:rsidR="006F2D3C" w:rsidRPr="000003F4" w:rsidRDefault="006F2D3C" w:rsidP="006F2D3C">
            <w:pPr>
              <w:spacing w:after="0"/>
              <w:rPr>
                <w:rFonts w:ascii="Arial" w:hAnsi="Arial"/>
                <w:color w:val="000000"/>
                <w:sz w:val="16"/>
                <w:szCs w:val="16"/>
              </w:rPr>
            </w:pPr>
            <w:r>
              <w:rPr>
                <w:rFonts w:ascii="Arial" w:hAnsi="Arial"/>
                <w:color w:val="000000"/>
                <w:sz w:val="16"/>
                <w:szCs w:val="16"/>
              </w:rPr>
              <w:t>6.7.1.3</w:t>
            </w:r>
          </w:p>
        </w:tc>
        <w:tc>
          <w:tcPr>
            <w:tcW w:w="3496" w:type="dxa"/>
            <w:tcBorders>
              <w:top w:val="single" w:sz="4" w:space="0" w:color="auto"/>
              <w:bottom w:val="single" w:sz="4" w:space="0" w:color="auto"/>
            </w:tcBorders>
            <w:shd w:val="clear" w:color="auto" w:fill="auto"/>
          </w:tcPr>
          <w:p w14:paraId="6879A5E3" w14:textId="77777777" w:rsidR="006F2D3C" w:rsidRPr="00123156" w:rsidRDefault="006F2D3C" w:rsidP="00664A0E">
            <w:pPr>
              <w:pStyle w:val="TAL"/>
              <w:rPr>
                <w:rFonts w:eastAsia="SimSun"/>
              </w:rPr>
            </w:pPr>
            <w:r w:rsidRPr="00123156">
              <w:rPr>
                <w:rFonts w:eastAsia="SimSun"/>
              </w:rPr>
              <w:t>pc_ntn_ScenarioSupport_r17_GSO</w:t>
            </w:r>
          </w:p>
          <w:p w14:paraId="5103806E" w14:textId="1DDDD4C7"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0E62D880" w14:textId="62388B91"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0118667E" w14:textId="2E4F1923"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2020A7E6" w14:textId="77777777" w:rsidR="006F2D3C" w:rsidRPr="000003F4" w:rsidRDefault="006F2D3C" w:rsidP="006F2D3C">
            <w:pPr>
              <w:spacing w:after="0"/>
              <w:rPr>
                <w:rFonts w:ascii="Arial" w:hAnsi="Arial"/>
                <w:color w:val="000000"/>
                <w:sz w:val="16"/>
                <w:szCs w:val="16"/>
              </w:rPr>
            </w:pPr>
          </w:p>
        </w:tc>
      </w:tr>
      <w:tr w:rsidR="006F2D3C" w:rsidRPr="000003F4" w14:paraId="5D5FCB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8BFBADF" w14:textId="2B8416ED" w:rsidR="006F2D3C" w:rsidRPr="000003F4" w:rsidRDefault="006F2D3C" w:rsidP="006F2D3C">
            <w:pPr>
              <w:spacing w:after="0"/>
              <w:rPr>
                <w:rFonts w:ascii="Arial" w:hAnsi="Arial"/>
                <w:color w:val="000000"/>
                <w:sz w:val="16"/>
                <w:szCs w:val="16"/>
              </w:rPr>
            </w:pPr>
            <w:r>
              <w:rPr>
                <w:rFonts w:ascii="Arial" w:hAnsi="Arial"/>
                <w:color w:val="000000"/>
                <w:sz w:val="16"/>
                <w:szCs w:val="16"/>
              </w:rPr>
              <w:t>6.7.1.4</w:t>
            </w:r>
          </w:p>
        </w:tc>
        <w:tc>
          <w:tcPr>
            <w:tcW w:w="3496" w:type="dxa"/>
            <w:tcBorders>
              <w:top w:val="single" w:sz="4" w:space="0" w:color="auto"/>
              <w:bottom w:val="single" w:sz="4" w:space="0" w:color="auto"/>
            </w:tcBorders>
            <w:shd w:val="clear" w:color="auto" w:fill="auto"/>
          </w:tcPr>
          <w:p w14:paraId="05705951" w14:textId="77777777" w:rsidR="006F2D3C" w:rsidRPr="00123156" w:rsidRDefault="006F2D3C" w:rsidP="00664A0E">
            <w:pPr>
              <w:pStyle w:val="TAL"/>
              <w:rPr>
                <w:rFonts w:eastAsia="SimSun"/>
              </w:rPr>
            </w:pPr>
            <w:r w:rsidRPr="00123156">
              <w:rPr>
                <w:rFonts w:eastAsia="SimSun"/>
              </w:rPr>
              <w:t>pc_ntn_ScenarioSupport_r17_GSO</w:t>
            </w:r>
          </w:p>
          <w:p w14:paraId="6E70F0EC" w14:textId="421F3C63"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7DD78DEF" w14:textId="435C7223"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516D01EF" w14:textId="4C939031"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DF00E41" w14:textId="77777777" w:rsidR="006F2D3C" w:rsidRPr="000003F4" w:rsidRDefault="006F2D3C" w:rsidP="006F2D3C">
            <w:pPr>
              <w:spacing w:after="0"/>
              <w:rPr>
                <w:rFonts w:ascii="Arial" w:hAnsi="Arial"/>
                <w:color w:val="000000"/>
                <w:sz w:val="16"/>
                <w:szCs w:val="16"/>
              </w:rPr>
            </w:pPr>
          </w:p>
        </w:tc>
      </w:tr>
      <w:tr w:rsidR="006F2D3C" w:rsidRPr="000003F4" w14:paraId="3FD700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0869747" w14:textId="540F7BB8" w:rsidR="006F2D3C" w:rsidRPr="000003F4" w:rsidRDefault="006F2D3C" w:rsidP="006F2D3C">
            <w:pPr>
              <w:spacing w:after="0"/>
              <w:rPr>
                <w:rFonts w:ascii="Arial" w:hAnsi="Arial"/>
                <w:color w:val="000000"/>
                <w:sz w:val="16"/>
                <w:szCs w:val="16"/>
              </w:rPr>
            </w:pPr>
            <w:r>
              <w:rPr>
                <w:rFonts w:ascii="Arial" w:hAnsi="Arial"/>
                <w:color w:val="000000"/>
                <w:sz w:val="16"/>
                <w:szCs w:val="16"/>
              </w:rPr>
              <w:t>6.7.1.5</w:t>
            </w:r>
          </w:p>
        </w:tc>
        <w:tc>
          <w:tcPr>
            <w:tcW w:w="3496" w:type="dxa"/>
            <w:tcBorders>
              <w:top w:val="single" w:sz="4" w:space="0" w:color="auto"/>
              <w:bottom w:val="single" w:sz="4" w:space="0" w:color="auto"/>
            </w:tcBorders>
            <w:shd w:val="clear" w:color="auto" w:fill="auto"/>
          </w:tcPr>
          <w:p w14:paraId="710A2C77" w14:textId="77777777" w:rsidR="006F2D3C" w:rsidRPr="00123156" w:rsidRDefault="006F2D3C" w:rsidP="00664A0E">
            <w:pPr>
              <w:pStyle w:val="TAL"/>
              <w:rPr>
                <w:rFonts w:eastAsia="SimSun"/>
              </w:rPr>
            </w:pPr>
            <w:r w:rsidRPr="00123156">
              <w:rPr>
                <w:rFonts w:eastAsia="SimSun"/>
              </w:rPr>
              <w:t>pc_ntn_ScenarioSupport_r17_GSO</w:t>
            </w:r>
          </w:p>
          <w:p w14:paraId="366645AD" w14:textId="2E58BD47"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0C8BD13F" w14:textId="1D6223F0"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6AE717BB" w14:textId="59096B2E"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3E864377" w14:textId="77777777" w:rsidR="006F2D3C" w:rsidRPr="000003F4" w:rsidRDefault="006F2D3C" w:rsidP="006F2D3C">
            <w:pPr>
              <w:spacing w:after="0"/>
              <w:rPr>
                <w:rFonts w:ascii="Arial" w:hAnsi="Arial"/>
                <w:color w:val="000000"/>
                <w:sz w:val="16"/>
                <w:szCs w:val="16"/>
              </w:rPr>
            </w:pPr>
          </w:p>
        </w:tc>
      </w:tr>
      <w:tr w:rsidR="006F2D3C" w:rsidRPr="000003F4" w14:paraId="5B5A94E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75A1DA9" w14:textId="59619801" w:rsidR="006F2D3C" w:rsidRPr="000003F4" w:rsidRDefault="006F2D3C" w:rsidP="006F2D3C">
            <w:pPr>
              <w:spacing w:after="0"/>
              <w:rPr>
                <w:rFonts w:ascii="Arial" w:hAnsi="Arial"/>
                <w:color w:val="000000"/>
                <w:sz w:val="16"/>
                <w:szCs w:val="16"/>
              </w:rPr>
            </w:pPr>
            <w:r>
              <w:rPr>
                <w:rFonts w:ascii="Arial" w:hAnsi="Arial"/>
                <w:color w:val="000000"/>
                <w:sz w:val="16"/>
                <w:szCs w:val="16"/>
              </w:rPr>
              <w:t>6.7.1.6</w:t>
            </w:r>
          </w:p>
        </w:tc>
        <w:tc>
          <w:tcPr>
            <w:tcW w:w="3496" w:type="dxa"/>
            <w:tcBorders>
              <w:top w:val="single" w:sz="4" w:space="0" w:color="auto"/>
              <w:bottom w:val="single" w:sz="4" w:space="0" w:color="auto"/>
            </w:tcBorders>
            <w:shd w:val="clear" w:color="auto" w:fill="auto"/>
          </w:tcPr>
          <w:p w14:paraId="10114578" w14:textId="77777777" w:rsidR="006F2D3C" w:rsidRPr="00123156" w:rsidRDefault="006F2D3C" w:rsidP="00664A0E">
            <w:pPr>
              <w:pStyle w:val="TAL"/>
              <w:rPr>
                <w:rFonts w:eastAsia="SimSun"/>
              </w:rPr>
            </w:pPr>
            <w:r w:rsidRPr="00123156">
              <w:rPr>
                <w:rFonts w:eastAsia="SimSun"/>
              </w:rPr>
              <w:t>pc_ntn_ScenarioSupport_r17_GSO</w:t>
            </w:r>
          </w:p>
          <w:p w14:paraId="273081DD" w14:textId="01A2BDAD"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0AF2B63F" w14:textId="5B534859"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1C46579B" w14:textId="250B6882"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519BA6CB" w14:textId="77777777" w:rsidR="006F2D3C" w:rsidRPr="000003F4" w:rsidRDefault="006F2D3C" w:rsidP="006F2D3C">
            <w:pPr>
              <w:spacing w:after="0"/>
              <w:rPr>
                <w:rFonts w:ascii="Arial" w:hAnsi="Arial"/>
                <w:color w:val="000000"/>
                <w:sz w:val="16"/>
                <w:szCs w:val="16"/>
              </w:rPr>
            </w:pPr>
          </w:p>
        </w:tc>
      </w:tr>
      <w:tr w:rsidR="006F2D3C" w:rsidRPr="000003F4" w14:paraId="63B983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FB2DA4" w14:textId="41B510ED" w:rsidR="006F2D3C" w:rsidRPr="000003F4" w:rsidRDefault="006F2D3C" w:rsidP="006F2D3C">
            <w:pPr>
              <w:spacing w:after="0"/>
              <w:rPr>
                <w:rFonts w:ascii="Arial" w:hAnsi="Arial"/>
                <w:color w:val="000000"/>
                <w:sz w:val="16"/>
                <w:szCs w:val="16"/>
              </w:rPr>
            </w:pPr>
            <w:r>
              <w:rPr>
                <w:rFonts w:ascii="Arial" w:hAnsi="Arial"/>
                <w:color w:val="000000"/>
                <w:sz w:val="16"/>
                <w:szCs w:val="16"/>
              </w:rPr>
              <w:t>6.7.1.7</w:t>
            </w:r>
          </w:p>
        </w:tc>
        <w:tc>
          <w:tcPr>
            <w:tcW w:w="3496" w:type="dxa"/>
            <w:tcBorders>
              <w:top w:val="single" w:sz="4" w:space="0" w:color="auto"/>
              <w:bottom w:val="single" w:sz="4" w:space="0" w:color="auto"/>
            </w:tcBorders>
            <w:shd w:val="clear" w:color="auto" w:fill="auto"/>
          </w:tcPr>
          <w:p w14:paraId="5A573BCC" w14:textId="77777777" w:rsidR="006F2D3C" w:rsidRPr="00123156" w:rsidRDefault="006F2D3C" w:rsidP="00664A0E">
            <w:pPr>
              <w:pStyle w:val="TAL"/>
              <w:rPr>
                <w:rFonts w:eastAsia="SimSun"/>
              </w:rPr>
            </w:pPr>
            <w:r w:rsidRPr="00123156">
              <w:rPr>
                <w:rFonts w:eastAsia="SimSun"/>
              </w:rPr>
              <w:t>pc_ntn_ScenarioSupport_r17_GSO</w:t>
            </w:r>
          </w:p>
          <w:p w14:paraId="1B12A3E1" w14:textId="5F9DE9EF"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3525A42A" w14:textId="48245415"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0017A64B" w14:textId="34BA96CD"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26534637" w14:textId="77777777" w:rsidR="006F2D3C" w:rsidRPr="000003F4" w:rsidRDefault="006F2D3C" w:rsidP="006F2D3C">
            <w:pPr>
              <w:spacing w:after="0"/>
              <w:rPr>
                <w:rFonts w:ascii="Arial" w:hAnsi="Arial"/>
                <w:color w:val="000000"/>
                <w:sz w:val="16"/>
                <w:szCs w:val="16"/>
              </w:rPr>
            </w:pPr>
          </w:p>
        </w:tc>
      </w:tr>
      <w:tr w:rsidR="006F2D3C" w:rsidRPr="000003F4" w14:paraId="65AE5A7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67CD3F" w14:textId="753802E6" w:rsidR="006F2D3C" w:rsidRPr="000003F4" w:rsidRDefault="006F2D3C" w:rsidP="006F2D3C">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3496" w:type="dxa"/>
            <w:tcBorders>
              <w:top w:val="single" w:sz="4" w:space="0" w:color="auto"/>
              <w:bottom w:val="single" w:sz="4" w:space="0" w:color="auto"/>
            </w:tcBorders>
            <w:shd w:val="clear" w:color="auto" w:fill="auto"/>
          </w:tcPr>
          <w:p w14:paraId="0A39DC15" w14:textId="77777777" w:rsidR="006F2D3C" w:rsidRPr="000003F4" w:rsidRDefault="006F2D3C" w:rsidP="00664A0E">
            <w:pPr>
              <w:pStyle w:val="TAL"/>
            </w:pPr>
          </w:p>
        </w:tc>
        <w:tc>
          <w:tcPr>
            <w:tcW w:w="811" w:type="dxa"/>
            <w:tcBorders>
              <w:top w:val="single" w:sz="4" w:space="0" w:color="auto"/>
              <w:bottom w:val="single" w:sz="4" w:space="0" w:color="auto"/>
            </w:tcBorders>
            <w:shd w:val="clear" w:color="auto" w:fill="auto"/>
          </w:tcPr>
          <w:p w14:paraId="68BCBE36" w14:textId="77777777" w:rsidR="006F2D3C" w:rsidRPr="000003F4" w:rsidRDefault="006F2D3C" w:rsidP="006F2D3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2BD9FA61" w14:textId="77777777" w:rsidR="006F2D3C" w:rsidRPr="000003F4" w:rsidRDefault="006F2D3C" w:rsidP="006F2D3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64673021" w14:textId="77777777" w:rsidR="006F2D3C" w:rsidRPr="000003F4" w:rsidRDefault="006F2D3C" w:rsidP="006F2D3C">
            <w:pPr>
              <w:spacing w:after="0"/>
              <w:rPr>
                <w:rFonts w:ascii="Arial" w:hAnsi="Arial"/>
                <w:color w:val="000000"/>
                <w:sz w:val="16"/>
                <w:szCs w:val="16"/>
              </w:rPr>
            </w:pPr>
          </w:p>
        </w:tc>
      </w:tr>
      <w:tr w:rsidR="006F2D3C" w:rsidRPr="000003F4" w14:paraId="038AE84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08EE591" w14:textId="00D415E3" w:rsidR="006F2D3C" w:rsidRPr="000003F4" w:rsidRDefault="006F2D3C" w:rsidP="006F2D3C">
            <w:pPr>
              <w:spacing w:after="0"/>
              <w:rPr>
                <w:rFonts w:ascii="Arial" w:hAnsi="Arial"/>
                <w:color w:val="000000"/>
                <w:sz w:val="16"/>
                <w:szCs w:val="16"/>
              </w:rPr>
            </w:pPr>
            <w:r>
              <w:rPr>
                <w:rFonts w:ascii="Arial" w:hAnsi="Arial"/>
                <w:color w:val="000000"/>
                <w:sz w:val="16"/>
                <w:szCs w:val="16"/>
              </w:rPr>
              <w:t>6.7.2.1</w:t>
            </w:r>
          </w:p>
        </w:tc>
        <w:tc>
          <w:tcPr>
            <w:tcW w:w="3496" w:type="dxa"/>
            <w:tcBorders>
              <w:top w:val="single" w:sz="4" w:space="0" w:color="auto"/>
              <w:bottom w:val="single" w:sz="4" w:space="0" w:color="auto"/>
            </w:tcBorders>
            <w:shd w:val="clear" w:color="auto" w:fill="auto"/>
          </w:tcPr>
          <w:p w14:paraId="63586155" w14:textId="77777777" w:rsidR="006F2D3C" w:rsidRPr="00123156" w:rsidRDefault="006F2D3C" w:rsidP="00664A0E">
            <w:pPr>
              <w:pStyle w:val="TAL"/>
              <w:rPr>
                <w:rFonts w:eastAsia="SimSun"/>
              </w:rPr>
            </w:pPr>
            <w:r w:rsidRPr="00123156">
              <w:rPr>
                <w:rFonts w:eastAsia="SimSun"/>
              </w:rPr>
              <w:t>pc_ntn_ScenarioSupport_r17_GSO</w:t>
            </w:r>
          </w:p>
          <w:p w14:paraId="6509C30A" w14:textId="509AD8BD"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428C4EE5" w14:textId="5F79AE50"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1BBB6F20" w14:textId="5A21233B"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00A2E07E" w14:textId="77777777" w:rsidR="006F2D3C" w:rsidRPr="000003F4" w:rsidRDefault="006F2D3C" w:rsidP="006F2D3C">
            <w:pPr>
              <w:spacing w:after="0"/>
              <w:rPr>
                <w:rFonts w:ascii="Arial" w:hAnsi="Arial"/>
                <w:color w:val="000000"/>
                <w:sz w:val="16"/>
                <w:szCs w:val="16"/>
              </w:rPr>
            </w:pPr>
          </w:p>
        </w:tc>
      </w:tr>
      <w:tr w:rsidR="006F2D3C" w:rsidRPr="000003F4" w14:paraId="00F2FC4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3B6F57" w14:textId="4451650D" w:rsidR="006F2D3C" w:rsidRPr="000003F4" w:rsidRDefault="006F2D3C" w:rsidP="006F2D3C">
            <w:pPr>
              <w:spacing w:after="0"/>
              <w:rPr>
                <w:rFonts w:ascii="Arial" w:hAnsi="Arial"/>
                <w:color w:val="000000"/>
                <w:sz w:val="16"/>
                <w:szCs w:val="16"/>
              </w:rPr>
            </w:pPr>
            <w:r>
              <w:rPr>
                <w:rFonts w:ascii="Arial" w:hAnsi="Arial"/>
                <w:color w:val="000000"/>
                <w:sz w:val="16"/>
                <w:szCs w:val="16"/>
              </w:rPr>
              <w:t>6.7.2.2</w:t>
            </w:r>
          </w:p>
        </w:tc>
        <w:tc>
          <w:tcPr>
            <w:tcW w:w="3496" w:type="dxa"/>
            <w:tcBorders>
              <w:top w:val="single" w:sz="4" w:space="0" w:color="auto"/>
              <w:bottom w:val="single" w:sz="4" w:space="0" w:color="auto"/>
            </w:tcBorders>
            <w:shd w:val="clear" w:color="auto" w:fill="auto"/>
          </w:tcPr>
          <w:p w14:paraId="019E7CAB" w14:textId="77777777" w:rsidR="006F2D3C" w:rsidRPr="00123156" w:rsidRDefault="006F2D3C" w:rsidP="00664A0E">
            <w:pPr>
              <w:pStyle w:val="TAL"/>
              <w:rPr>
                <w:rFonts w:eastAsia="SimSun"/>
              </w:rPr>
            </w:pPr>
            <w:r w:rsidRPr="00123156">
              <w:rPr>
                <w:rFonts w:eastAsia="SimSun"/>
              </w:rPr>
              <w:t>pc_ntn_ScenarioSupport_r17_GSO</w:t>
            </w:r>
          </w:p>
          <w:p w14:paraId="5F2B23DC" w14:textId="38215089" w:rsidR="006F2D3C" w:rsidRPr="000003F4" w:rsidRDefault="006F2D3C" w:rsidP="00664A0E">
            <w:pPr>
              <w:pStyle w:val="TAL"/>
            </w:pPr>
            <w:r w:rsidRPr="00123156">
              <w:rPr>
                <w:rFonts w:eastAsia="SimSun"/>
              </w:rPr>
              <w:t>pc_ntn_ScenarioSupport_r17_NGSO</w:t>
            </w:r>
          </w:p>
        </w:tc>
        <w:tc>
          <w:tcPr>
            <w:tcW w:w="811" w:type="dxa"/>
            <w:tcBorders>
              <w:top w:val="single" w:sz="4" w:space="0" w:color="auto"/>
              <w:bottom w:val="single" w:sz="4" w:space="0" w:color="auto"/>
            </w:tcBorders>
            <w:shd w:val="clear" w:color="auto" w:fill="auto"/>
          </w:tcPr>
          <w:p w14:paraId="150BA529" w14:textId="711B7C3F" w:rsidR="006F2D3C" w:rsidRPr="000003F4" w:rsidRDefault="006F2D3C" w:rsidP="006F2D3C">
            <w:pPr>
              <w:keepNext/>
              <w:keepLines/>
              <w:tabs>
                <w:tab w:val="center" w:pos="337"/>
              </w:tabs>
              <w:spacing w:after="0"/>
              <w:jc w:val="center"/>
              <w:rPr>
                <w:rFonts w:ascii="Arial" w:hAnsi="Arial"/>
                <w:color w:val="000000"/>
                <w:sz w:val="16"/>
                <w:szCs w:val="16"/>
              </w:rPr>
            </w:pPr>
            <w:proofErr w:type="spellStart"/>
            <w:r w:rsidRPr="002C0E18">
              <w:rPr>
                <w:rFonts w:ascii="Arial" w:eastAsia="SimSun" w:hAnsi="Arial"/>
                <w:sz w:val="16"/>
                <w:szCs w:val="16"/>
              </w:rPr>
              <w:t>px_NTN_ScenarioUnderTest</w:t>
            </w:r>
            <w:proofErr w:type="spellEnd"/>
          </w:p>
        </w:tc>
        <w:tc>
          <w:tcPr>
            <w:tcW w:w="1171" w:type="dxa"/>
            <w:tcBorders>
              <w:top w:val="single" w:sz="4" w:space="0" w:color="auto"/>
              <w:bottom w:val="single" w:sz="4" w:space="0" w:color="auto"/>
            </w:tcBorders>
            <w:shd w:val="clear" w:color="auto" w:fill="auto"/>
          </w:tcPr>
          <w:p w14:paraId="7ACBE17E" w14:textId="467A7872" w:rsidR="006F2D3C" w:rsidRPr="000003F4" w:rsidRDefault="006F2D3C" w:rsidP="006F2D3C">
            <w:pPr>
              <w:keepNext/>
              <w:keepLines/>
              <w:spacing w:after="0"/>
              <w:jc w:val="center"/>
              <w:rPr>
                <w:rFonts w:ascii="Arial" w:hAnsi="Arial"/>
                <w:color w:val="000000"/>
                <w:sz w:val="16"/>
                <w:szCs w:val="16"/>
              </w:rPr>
            </w:pPr>
            <w:r w:rsidRPr="004B7139">
              <w:rPr>
                <w:rFonts w:ascii="Arial" w:eastAsia="SimSun" w:hAnsi="Arial"/>
                <w:sz w:val="16"/>
                <w:szCs w:val="16"/>
              </w:rPr>
              <w:t xml:space="preserve">Note </w:t>
            </w:r>
            <w:r>
              <w:rPr>
                <w:rFonts w:ascii="Arial" w:eastAsia="SimSun" w:hAnsi="Arial"/>
                <w:sz w:val="16"/>
                <w:szCs w:val="16"/>
              </w:rPr>
              <w:t>2</w:t>
            </w:r>
          </w:p>
        </w:tc>
        <w:tc>
          <w:tcPr>
            <w:tcW w:w="3684" w:type="dxa"/>
            <w:tcBorders>
              <w:top w:val="single" w:sz="4" w:space="0" w:color="auto"/>
              <w:bottom w:val="single" w:sz="4" w:space="0" w:color="auto"/>
            </w:tcBorders>
            <w:shd w:val="clear" w:color="auto" w:fill="auto"/>
          </w:tcPr>
          <w:p w14:paraId="7A96A98A" w14:textId="77777777" w:rsidR="006F2D3C" w:rsidRPr="000003F4" w:rsidRDefault="006F2D3C" w:rsidP="006F2D3C">
            <w:pPr>
              <w:spacing w:after="0"/>
              <w:rPr>
                <w:rFonts w:ascii="Arial" w:hAnsi="Arial"/>
                <w:color w:val="000000"/>
                <w:sz w:val="16"/>
                <w:szCs w:val="16"/>
              </w:rPr>
            </w:pP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 xml:space="preserve">UEs supporting 5G Core and access using credentials assigned by a Credentials Holder </w:t>
            </w:r>
            <w:r w:rsidRPr="000003F4">
              <w:rPr>
                <w:rFonts w:ascii="Arial" w:eastAsia="DengXian" w:hAnsi="Arial"/>
                <w:color w:val="000000"/>
                <w:sz w:val="16"/>
                <w:szCs w:val="16"/>
              </w:rPr>
              <w:lastRenderedPageBreak/>
              <w:t>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lastRenderedPageBreak/>
              <w:t>6.5.3.2</w:t>
            </w:r>
          </w:p>
        </w:tc>
        <w:tc>
          <w:tcPr>
            <w:tcW w:w="3496" w:type="dxa"/>
            <w:tcBorders>
              <w:top w:val="single" w:sz="4" w:space="0" w:color="auto"/>
              <w:bottom w:val="single" w:sz="4" w:space="0" w:color="auto"/>
            </w:tcBorders>
            <w:shd w:val="clear" w:color="auto" w:fill="auto"/>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shd w:val="clear" w:color="auto" w:fill="auto"/>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shd w:val="clear" w:color="auto" w:fill="auto"/>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shd w:val="clear" w:color="auto" w:fill="auto"/>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shd w:val="clear" w:color="auto" w:fill="auto"/>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shd w:val="clear" w:color="auto" w:fill="auto"/>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shd w:val="clear" w:color="auto" w:fill="auto"/>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shd w:val="clear" w:color="auto" w:fill="auto"/>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shd w:val="clear" w:color="auto" w:fill="auto"/>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shd w:val="clear" w:color="auto" w:fill="auto"/>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shd w:val="clear" w:color="auto" w:fill="auto"/>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shd w:val="clear" w:color="auto" w:fill="auto"/>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 xml:space="preserve">Cell Selection / </w:t>
            </w:r>
            <w:proofErr w:type="spellStart"/>
            <w:r w:rsidR="008534B3" w:rsidRPr="000003F4">
              <w:rPr>
                <w:rFonts w:ascii="Arial" w:hAnsi="Arial" w:cs="Arial"/>
                <w:sz w:val="16"/>
                <w:szCs w:val="16"/>
              </w:rPr>
              <w:t>MultiTAC</w:t>
            </w:r>
            <w:proofErr w:type="spellEnd"/>
            <w:r w:rsidR="008534B3"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w:t>
            </w:r>
            <w:proofErr w:type="spellStart"/>
            <w:r w:rsidR="00F86EA8" w:rsidRPr="000003F4">
              <w:rPr>
                <w:rFonts w:ascii="Arial" w:hAnsi="Arial" w:cs="Arial"/>
                <w:sz w:val="16"/>
                <w:szCs w:val="16"/>
              </w:rPr>
              <w:t>CellBarredNTN</w:t>
            </w:r>
            <w:proofErr w:type="spellEnd"/>
            <w:r w:rsidR="00F86EA8"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 xml:space="preserve">-NTN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44640C" w14:textId="6AB89FBF" w:rsidR="00862E9F" w:rsidRPr="000003F4" w:rsidRDefault="00862E9F" w:rsidP="00862E9F">
            <w:pPr>
              <w:pStyle w:val="TAL"/>
              <w:rPr>
                <w:bCs/>
                <w:sz w:val="16"/>
                <w:szCs w:val="16"/>
              </w:rPr>
            </w:pPr>
            <w:r w:rsidRPr="000003F4">
              <w:rPr>
                <w:sz w:val="16"/>
                <w:szCs w:val="16"/>
              </w:rPr>
              <w:lastRenderedPageBreak/>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8BEDDF4" w14:textId="47D54418" w:rsidR="00862E9F" w:rsidRPr="000003F4" w:rsidRDefault="00862E9F" w:rsidP="00862E9F">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79712B" w14:textId="3C960066" w:rsidR="00905DC2" w:rsidRPr="000003F4" w:rsidRDefault="00905DC2" w:rsidP="00905DC2">
            <w:pPr>
              <w:pStyle w:val="TAL"/>
              <w:rPr>
                <w:sz w:val="16"/>
                <w:szCs w:val="16"/>
              </w:rPr>
            </w:pPr>
            <w:r w:rsidRPr="00175E91">
              <w:t>6.7.1.8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FF7626D" w14:textId="619A0F43" w:rsidR="00905DC2" w:rsidRPr="000003F4" w:rsidRDefault="00905DC2" w:rsidP="00905DC2">
            <w:pPr>
              <w:pStyle w:val="TAL"/>
              <w:rPr>
                <w:sz w:val="16"/>
                <w:szCs w:val="16"/>
              </w:rPr>
            </w:pPr>
            <w:r w:rsidRPr="00175E91">
              <w:t xml:space="preserve">NR NTN Enhancements / Cell Selection / NTN Serving cell becomes non-suitable - </w:t>
            </w:r>
            <w:proofErr w:type="spellStart"/>
            <w:r w:rsidRPr="00175E91">
              <w:t>CellBarredFixedVSAT</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7C757" w14:textId="6E485EBE" w:rsidR="00905DC2" w:rsidRPr="000003F4" w:rsidRDefault="00905DC2" w:rsidP="00905DC2">
            <w:pPr>
              <w:pStyle w:val="TAC"/>
              <w:rPr>
                <w:sz w:val="16"/>
                <w:szCs w:val="16"/>
              </w:rPr>
            </w:pPr>
            <w:r w:rsidRPr="00175E91">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F722FB" w14:textId="0FBCFD85" w:rsidR="00905DC2" w:rsidRPr="000003F4" w:rsidRDefault="00905DC2" w:rsidP="00905DC2">
            <w:pPr>
              <w:pStyle w:val="TAC"/>
              <w:rPr>
                <w:sz w:val="16"/>
                <w:szCs w:val="16"/>
              </w:rPr>
            </w:pPr>
            <w:r>
              <w:t>C417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B05D0E0" w14:textId="4817BD06" w:rsidR="00905DC2" w:rsidRPr="000003F4" w:rsidRDefault="00905DC2" w:rsidP="00905DC2">
            <w:pPr>
              <w:pStyle w:val="TAL"/>
              <w:rPr>
                <w:sz w:val="16"/>
                <w:szCs w:val="16"/>
              </w:rPr>
            </w:pPr>
            <w:r w:rsidRPr="00175E91">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F16713" w14:textId="51BB63D9" w:rsidR="00905DC2" w:rsidRPr="000003F4" w:rsidRDefault="00905DC2" w:rsidP="00905DC2">
            <w:pPr>
              <w:pStyle w:val="TAL"/>
              <w:rPr>
                <w:sz w:val="16"/>
                <w:szCs w:val="16"/>
              </w:rPr>
            </w:pPr>
            <w:r w:rsidRPr="00175E91">
              <w:t>6.7.1.9</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0C3A11" w14:textId="1CF25F6A" w:rsidR="00905DC2" w:rsidRPr="000003F4" w:rsidRDefault="00905DC2" w:rsidP="00905DC2">
            <w:pPr>
              <w:pStyle w:val="TAL"/>
              <w:rPr>
                <w:sz w:val="16"/>
                <w:szCs w:val="16"/>
              </w:rPr>
            </w:pPr>
            <w:r w:rsidRPr="00175E91">
              <w:t xml:space="preserve">NR NTN Enhancements / Cell Selection / NTN Serving cell becomes non-suitable - </w:t>
            </w:r>
            <w:proofErr w:type="spellStart"/>
            <w:r w:rsidRPr="00175E91">
              <w:t>CellBarredMobileVSAT</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E1C62E3" w14:textId="19432859" w:rsidR="00905DC2" w:rsidRPr="000003F4" w:rsidRDefault="00905DC2" w:rsidP="00905DC2">
            <w:pPr>
              <w:pStyle w:val="TAC"/>
              <w:rPr>
                <w:sz w:val="16"/>
                <w:szCs w:val="16"/>
              </w:rPr>
            </w:pPr>
            <w:r w:rsidRPr="00175E91">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0A6798" w14:textId="0575BF6C" w:rsidR="00905DC2" w:rsidRPr="000003F4" w:rsidRDefault="00905DC2" w:rsidP="00905DC2">
            <w:pPr>
              <w:pStyle w:val="TAC"/>
              <w:rPr>
                <w:sz w:val="16"/>
                <w:szCs w:val="16"/>
              </w:rPr>
            </w:pPr>
            <w:r>
              <w:t>C417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43516D9" w14:textId="135C0252" w:rsidR="00905DC2" w:rsidRPr="000003F4" w:rsidRDefault="00905DC2" w:rsidP="00905DC2">
            <w:pPr>
              <w:pStyle w:val="TAL"/>
              <w:rPr>
                <w:sz w:val="16"/>
                <w:szCs w:val="16"/>
              </w:rPr>
            </w:pPr>
            <w:r w:rsidRPr="00175E91">
              <w:t>UEs supporting 5G Core and NR NTN access and VSAT</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w:t>
            </w:r>
            <w:proofErr w:type="spellStart"/>
            <w:r>
              <w:rPr>
                <w:rFonts w:ascii="Arial" w:hAnsi="Arial" w:cs="Arial" w:hint="eastAsia"/>
                <w:sz w:val="16"/>
                <w:szCs w:val="16"/>
              </w:rPr>
              <w:t>cellBarredATG</w:t>
            </w:r>
            <w:proofErr w:type="spellEnd"/>
            <w:r>
              <w:rPr>
                <w:rFonts w:ascii="Arial" w:hAnsi="Arial" w:cs="Arial" w:hint="eastAsia"/>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9F5D75" w:rsidRPr="000003F4" w14:paraId="5FFBDF9B" w14:textId="77777777">
        <w:trPr>
          <w:tblHeader/>
          <w:jc w:val="center"/>
        </w:trPr>
        <w:tc>
          <w:tcPr>
            <w:tcW w:w="1137"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40"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2C22F993" w14:textId="77777777">
        <w:trPr>
          <w:tblHeader/>
          <w:jc w:val="center"/>
        </w:trPr>
        <w:tc>
          <w:tcPr>
            <w:tcW w:w="1137"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40"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40" w:type="dxa"/>
            <w:shd w:val="clear" w:color="auto" w:fill="auto"/>
          </w:tcPr>
          <w:p w14:paraId="6D3A53A4"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0003F4" w:rsidRDefault="00B861AA" w:rsidP="00B861AA">
            <w:pPr>
              <w:pStyle w:val="TAL"/>
              <w:rPr>
                <w:sz w:val="16"/>
                <w:szCs w:val="16"/>
              </w:rPr>
            </w:pPr>
            <w:r w:rsidRPr="000003F4">
              <w:rPr>
                <w:sz w:val="16"/>
                <w:szCs w:val="16"/>
              </w:rPr>
              <w:t>If test case 6.1.1.4 has been executed, then test case 6.1.1.4a need not to be executed (Note 1)</w:t>
            </w:r>
          </w:p>
        </w:tc>
        <w:tc>
          <w:tcPr>
            <w:tcW w:w="2483" w:type="dxa"/>
            <w:shd w:val="clear" w:color="auto" w:fill="auto"/>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0003F4" w:rsidRDefault="00B861AA" w:rsidP="00B861AA">
            <w:pPr>
              <w:pStyle w:val="TAL"/>
              <w:rPr>
                <w:sz w:val="16"/>
                <w:szCs w:val="16"/>
              </w:rPr>
            </w:pPr>
            <w:r w:rsidRPr="000003F4">
              <w:rPr>
                <w:sz w:val="16"/>
                <w:szCs w:val="16"/>
              </w:rPr>
              <w:t>6.1.2.8</w:t>
            </w:r>
          </w:p>
        </w:tc>
        <w:tc>
          <w:tcPr>
            <w:tcW w:w="2340" w:type="dxa"/>
            <w:shd w:val="clear" w:color="auto" w:fill="auto"/>
          </w:tcPr>
          <w:p w14:paraId="47B65FAA"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0003F4" w:rsidRDefault="00B861AA" w:rsidP="00B861AA">
            <w:pPr>
              <w:pStyle w:val="TAL"/>
              <w:rPr>
                <w:sz w:val="16"/>
                <w:szCs w:val="16"/>
              </w:rPr>
            </w:pPr>
            <w:r w:rsidRPr="000003F4">
              <w:rPr>
                <w:sz w:val="16"/>
                <w:szCs w:val="16"/>
              </w:rPr>
              <w:t>If test case 6.1.2.7 has been executed then test case 6.1.2.8 needs not to be executed</w:t>
            </w:r>
          </w:p>
        </w:tc>
        <w:tc>
          <w:tcPr>
            <w:tcW w:w="2483" w:type="dxa"/>
            <w:shd w:val="clear" w:color="auto" w:fill="auto"/>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0003F4" w:rsidRDefault="00B861AA" w:rsidP="00B861AA">
            <w:pPr>
              <w:pStyle w:val="TAL"/>
              <w:rPr>
                <w:sz w:val="16"/>
                <w:szCs w:val="16"/>
              </w:rPr>
            </w:pPr>
            <w:r w:rsidRPr="000003F4">
              <w:rPr>
                <w:sz w:val="16"/>
                <w:szCs w:val="16"/>
              </w:rPr>
              <w:t>6.1.2.15a</w:t>
            </w:r>
          </w:p>
        </w:tc>
        <w:tc>
          <w:tcPr>
            <w:tcW w:w="2340" w:type="dxa"/>
            <w:shd w:val="clear" w:color="auto" w:fill="auto"/>
          </w:tcPr>
          <w:p w14:paraId="587267DB"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0003F4"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0003F4" w:rsidRDefault="00B861AA" w:rsidP="00B861AA">
            <w:pPr>
              <w:pStyle w:val="TAL"/>
              <w:rPr>
                <w:sz w:val="16"/>
                <w:szCs w:val="16"/>
              </w:rPr>
            </w:pPr>
            <w:r w:rsidRPr="000003F4">
              <w:rPr>
                <w:sz w:val="16"/>
                <w:szCs w:val="16"/>
              </w:rPr>
              <w:t>If test case 6.1.2.15 has been executed, then test case 6.1.2.15a need not to be executed (Note 1)</w:t>
            </w:r>
          </w:p>
        </w:tc>
        <w:tc>
          <w:tcPr>
            <w:tcW w:w="2483" w:type="dxa"/>
            <w:shd w:val="clear" w:color="auto" w:fill="auto"/>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0003F4" w:rsidRDefault="00B861AA" w:rsidP="00B861AA">
            <w:pPr>
              <w:pStyle w:val="TAL"/>
              <w:rPr>
                <w:sz w:val="16"/>
                <w:szCs w:val="16"/>
              </w:rPr>
            </w:pPr>
            <w:r w:rsidRPr="000003F4">
              <w:rPr>
                <w:sz w:val="16"/>
                <w:szCs w:val="16"/>
              </w:rPr>
              <w:t>6.1.2.23</w:t>
            </w:r>
          </w:p>
        </w:tc>
        <w:tc>
          <w:tcPr>
            <w:tcW w:w="2340" w:type="dxa"/>
            <w:shd w:val="clear" w:color="auto" w:fill="auto"/>
          </w:tcPr>
          <w:p w14:paraId="3350AA95" w14:textId="77777777" w:rsidR="00B861AA" w:rsidRPr="000003F4"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0003F4" w:rsidRDefault="00B861AA" w:rsidP="00B861AA">
            <w:pPr>
              <w:pStyle w:val="TAL"/>
              <w:rPr>
                <w:rFonts w:eastAsia="SimSun"/>
                <w:b/>
                <w:sz w:val="16"/>
                <w:szCs w:val="16"/>
                <w:lang w:eastAsia="en-US"/>
              </w:rPr>
            </w:pPr>
            <w:proofErr w:type="spellStart"/>
            <w:r w:rsidRPr="000003F4">
              <w:rPr>
                <w:sz w:val="16"/>
                <w:szCs w:val="16"/>
              </w:rPr>
              <w:t>px_NR_OverlappingNotSupportedBand_MFBI</w:t>
            </w:r>
            <w:proofErr w:type="spellEnd"/>
          </w:p>
        </w:tc>
        <w:tc>
          <w:tcPr>
            <w:tcW w:w="1903" w:type="dxa"/>
            <w:shd w:val="clear" w:color="auto" w:fill="auto"/>
          </w:tcPr>
          <w:p w14:paraId="592F006D" w14:textId="77777777" w:rsidR="00B861AA" w:rsidRPr="000003F4" w:rsidRDefault="00B861AA" w:rsidP="00B861AA">
            <w:pPr>
              <w:pStyle w:val="TAL"/>
              <w:rPr>
                <w:sz w:val="16"/>
                <w:szCs w:val="16"/>
              </w:rPr>
            </w:pPr>
          </w:p>
        </w:tc>
        <w:tc>
          <w:tcPr>
            <w:tcW w:w="2483" w:type="dxa"/>
            <w:shd w:val="clear" w:color="auto" w:fill="auto"/>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40" w:type="dxa"/>
            <w:shd w:val="clear" w:color="auto" w:fill="auto"/>
          </w:tcPr>
          <w:p w14:paraId="7FA2D479" w14:textId="768F58E6" w:rsidR="0090522B" w:rsidRPr="000003F4" w:rsidRDefault="0090522B" w:rsidP="0090522B">
            <w:pPr>
              <w:pStyle w:val="TAL"/>
              <w:rPr>
                <w:rFonts w:eastAsia="SimSun"/>
                <w:b/>
                <w:sz w:val="16"/>
                <w:szCs w:val="16"/>
                <w:lang w:eastAsia="en-US"/>
              </w:rPr>
            </w:pPr>
            <w:proofErr w:type="spellStart"/>
            <w:r w:rsidRPr="000003F4">
              <w:rPr>
                <w:sz w:val="16"/>
                <w:szCs w:val="16"/>
              </w:rPr>
              <w:t>pc_halfDuplexFDD_TypeA_RedCap_MFBI</w:t>
            </w:r>
            <w:proofErr w:type="spellEnd"/>
          </w:p>
        </w:tc>
        <w:tc>
          <w:tcPr>
            <w:tcW w:w="2250" w:type="dxa"/>
            <w:shd w:val="clear" w:color="auto" w:fill="auto"/>
          </w:tcPr>
          <w:p w14:paraId="24BE130E" w14:textId="74525BE6" w:rsidR="0090522B" w:rsidRPr="000003F4" w:rsidRDefault="0090522B" w:rsidP="0090522B">
            <w:pPr>
              <w:pStyle w:val="TAL"/>
              <w:rPr>
                <w:sz w:val="16"/>
                <w:szCs w:val="16"/>
              </w:rPr>
            </w:pPr>
            <w:proofErr w:type="spellStart"/>
            <w:r w:rsidRPr="000003F4">
              <w:rPr>
                <w:sz w:val="16"/>
                <w:szCs w:val="16"/>
              </w:rPr>
              <w:t>px_NR_OverlappingSupportedBand_MFBI</w:t>
            </w:r>
            <w:proofErr w:type="spellEnd"/>
          </w:p>
        </w:tc>
        <w:tc>
          <w:tcPr>
            <w:tcW w:w="1903" w:type="dxa"/>
            <w:shd w:val="clear" w:color="auto" w:fill="auto"/>
          </w:tcPr>
          <w:p w14:paraId="2AEDC58C" w14:textId="77777777" w:rsidR="0090522B" w:rsidRPr="000003F4" w:rsidRDefault="0090522B" w:rsidP="0090522B">
            <w:pPr>
              <w:pStyle w:val="TAL"/>
              <w:rPr>
                <w:sz w:val="16"/>
                <w:szCs w:val="16"/>
              </w:rPr>
            </w:pPr>
          </w:p>
        </w:tc>
        <w:tc>
          <w:tcPr>
            <w:tcW w:w="2483" w:type="dxa"/>
            <w:shd w:val="clear" w:color="auto" w:fill="auto"/>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67755D">
        <w:trPr>
          <w:tblHeader/>
          <w:jc w:val="center"/>
        </w:trPr>
        <w:tc>
          <w:tcPr>
            <w:tcW w:w="1137" w:type="dxa"/>
            <w:tcBorders>
              <w:top w:val="single" w:sz="4" w:space="0" w:color="auto"/>
              <w:bottom w:val="single" w:sz="4" w:space="0" w:color="auto"/>
            </w:tcBorders>
            <w:shd w:val="clear" w:color="auto" w:fill="auto"/>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40" w:type="dxa"/>
            <w:shd w:val="clear" w:color="auto" w:fill="auto"/>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50" w:type="dxa"/>
            <w:shd w:val="clear" w:color="auto" w:fill="auto"/>
          </w:tcPr>
          <w:p w14:paraId="3E98D2DA" w14:textId="77777777" w:rsidR="00854977" w:rsidRPr="000003F4" w:rsidRDefault="00854977" w:rsidP="00854977">
            <w:pPr>
              <w:pStyle w:val="TAL"/>
              <w:rPr>
                <w:sz w:val="16"/>
                <w:szCs w:val="16"/>
              </w:rPr>
            </w:pPr>
          </w:p>
        </w:tc>
        <w:tc>
          <w:tcPr>
            <w:tcW w:w="1903" w:type="dxa"/>
            <w:shd w:val="clear" w:color="auto" w:fill="auto"/>
          </w:tcPr>
          <w:p w14:paraId="07DDC73F" w14:textId="77777777" w:rsidR="00854977" w:rsidRPr="000003F4" w:rsidRDefault="00854977" w:rsidP="00854977">
            <w:pPr>
              <w:pStyle w:val="TAL"/>
              <w:rPr>
                <w:sz w:val="16"/>
                <w:szCs w:val="16"/>
              </w:rPr>
            </w:pPr>
          </w:p>
        </w:tc>
        <w:tc>
          <w:tcPr>
            <w:tcW w:w="2483" w:type="dxa"/>
            <w:shd w:val="clear" w:color="auto" w:fill="auto"/>
          </w:tcPr>
          <w:p w14:paraId="62316B64" w14:textId="77777777" w:rsidR="00854977" w:rsidRPr="000003F4" w:rsidRDefault="00854977" w:rsidP="00854977">
            <w:pPr>
              <w:pStyle w:val="TAL"/>
              <w:rPr>
                <w:rFonts w:eastAsia="SimSun"/>
                <w:b/>
                <w:sz w:val="16"/>
                <w:szCs w:val="16"/>
                <w:lang w:eastAsia="en-US"/>
              </w:rPr>
            </w:pPr>
          </w:p>
        </w:tc>
      </w:tr>
      <w:tr w:rsidR="009F5D75" w:rsidRPr="000003F4" w14:paraId="2193B862" w14:textId="77777777">
        <w:trPr>
          <w:tblHeader/>
          <w:jc w:val="center"/>
        </w:trPr>
        <w:tc>
          <w:tcPr>
            <w:tcW w:w="1137"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40"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147BA770" w14:textId="77777777">
        <w:trPr>
          <w:tblHeader/>
          <w:jc w:val="center"/>
        </w:trPr>
        <w:tc>
          <w:tcPr>
            <w:tcW w:w="1137"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40"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6.2.1.1</w:t>
            </w:r>
          </w:p>
        </w:tc>
        <w:tc>
          <w:tcPr>
            <w:tcW w:w="2340" w:type="dxa"/>
            <w:shd w:val="clear" w:color="auto" w:fill="auto"/>
          </w:tcPr>
          <w:p w14:paraId="4E6CBE1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6.2.1.2</w:t>
            </w:r>
          </w:p>
        </w:tc>
        <w:tc>
          <w:tcPr>
            <w:tcW w:w="2340" w:type="dxa"/>
            <w:shd w:val="clear" w:color="auto" w:fill="auto"/>
          </w:tcPr>
          <w:p w14:paraId="09FFB00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6.2.1.3</w:t>
            </w:r>
          </w:p>
        </w:tc>
        <w:tc>
          <w:tcPr>
            <w:tcW w:w="2340" w:type="dxa"/>
            <w:shd w:val="clear" w:color="auto" w:fill="auto"/>
          </w:tcPr>
          <w:p w14:paraId="363D1B5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40" w:type="dxa"/>
            <w:shd w:val="clear" w:color="auto" w:fill="auto"/>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 xml:space="preserve">[10] </w:t>
            </w:r>
            <w:proofErr w:type="spellStart"/>
            <w:r w:rsidRPr="000003F4">
              <w:rPr>
                <w:rFonts w:ascii="Arial" w:hAnsi="Arial" w:cs="Arial"/>
                <w:sz w:val="16"/>
                <w:szCs w:val="16"/>
              </w:rPr>
              <w:t>pc_Available_PLMNs_AcT_Ind</w:t>
            </w:r>
            <w:proofErr w:type="spellEnd"/>
          </w:p>
        </w:tc>
        <w:tc>
          <w:tcPr>
            <w:tcW w:w="2250" w:type="dxa"/>
            <w:shd w:val="clear" w:color="auto" w:fill="auto"/>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6.2.1.5</w:t>
            </w:r>
          </w:p>
        </w:tc>
        <w:tc>
          <w:tcPr>
            <w:tcW w:w="2340" w:type="dxa"/>
            <w:shd w:val="clear" w:color="auto" w:fill="auto"/>
          </w:tcPr>
          <w:p w14:paraId="57D035B4"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2C09B7F1"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0003F4" w:rsidRDefault="00B861AA" w:rsidP="00B861AA">
            <w:pPr>
              <w:spacing w:after="0"/>
              <w:jc w:val="center"/>
              <w:rPr>
                <w:rFonts w:ascii="Arial" w:hAnsi="Arial"/>
                <w:sz w:val="16"/>
                <w:szCs w:val="16"/>
              </w:rPr>
            </w:pPr>
          </w:p>
        </w:tc>
      </w:tr>
      <w:tr w:rsidR="00B861AA" w:rsidRPr="000003F4"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AC1A896"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0003F4" w:rsidRDefault="00B861AA" w:rsidP="00B861AA">
            <w:pPr>
              <w:spacing w:after="0"/>
              <w:jc w:val="center"/>
              <w:rPr>
                <w:rFonts w:ascii="Arial" w:hAnsi="Arial"/>
                <w:sz w:val="16"/>
                <w:szCs w:val="16"/>
              </w:rPr>
            </w:pPr>
          </w:p>
        </w:tc>
      </w:tr>
      <w:tr w:rsidR="00B861AA" w:rsidRPr="000003F4"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6.2.3.1</w:t>
            </w:r>
          </w:p>
        </w:tc>
        <w:tc>
          <w:tcPr>
            <w:tcW w:w="2340" w:type="dxa"/>
            <w:shd w:val="clear" w:color="auto" w:fill="auto"/>
          </w:tcPr>
          <w:p w14:paraId="5BC6B1F4"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6.2.3.2</w:t>
            </w:r>
          </w:p>
        </w:tc>
        <w:tc>
          <w:tcPr>
            <w:tcW w:w="2340" w:type="dxa"/>
            <w:shd w:val="clear" w:color="auto" w:fill="auto"/>
          </w:tcPr>
          <w:p w14:paraId="5BAFA23D"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6.2.3.3</w:t>
            </w:r>
          </w:p>
        </w:tc>
        <w:tc>
          <w:tcPr>
            <w:tcW w:w="2340" w:type="dxa"/>
            <w:shd w:val="clear" w:color="auto" w:fill="auto"/>
          </w:tcPr>
          <w:p w14:paraId="79E2758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6.2.3.4</w:t>
            </w:r>
          </w:p>
        </w:tc>
        <w:tc>
          <w:tcPr>
            <w:tcW w:w="2340" w:type="dxa"/>
            <w:shd w:val="clear" w:color="auto" w:fill="auto"/>
          </w:tcPr>
          <w:p w14:paraId="0C5705E2"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6.2.3.5</w:t>
            </w:r>
          </w:p>
        </w:tc>
        <w:tc>
          <w:tcPr>
            <w:tcW w:w="2340" w:type="dxa"/>
            <w:shd w:val="clear" w:color="auto" w:fill="auto"/>
          </w:tcPr>
          <w:p w14:paraId="1CEB2BEA"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lastRenderedPageBreak/>
              <w:t>6.2.3.6</w:t>
            </w:r>
          </w:p>
        </w:tc>
        <w:tc>
          <w:tcPr>
            <w:tcW w:w="2340" w:type="dxa"/>
            <w:shd w:val="clear" w:color="auto" w:fill="auto"/>
          </w:tcPr>
          <w:p w14:paraId="49C4FC40"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6.2.3.7</w:t>
            </w:r>
          </w:p>
        </w:tc>
        <w:tc>
          <w:tcPr>
            <w:tcW w:w="2340" w:type="dxa"/>
            <w:shd w:val="clear" w:color="auto" w:fill="auto"/>
          </w:tcPr>
          <w:p w14:paraId="2D651E85"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6.2.3.8</w:t>
            </w:r>
          </w:p>
        </w:tc>
        <w:tc>
          <w:tcPr>
            <w:tcW w:w="2340" w:type="dxa"/>
            <w:shd w:val="clear" w:color="auto" w:fill="auto"/>
          </w:tcPr>
          <w:p w14:paraId="1059EE01"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40" w:type="dxa"/>
            <w:shd w:val="clear" w:color="auto" w:fill="auto"/>
          </w:tcPr>
          <w:p w14:paraId="03AC61A9" w14:textId="1EB2BA74" w:rsidR="00B861AA" w:rsidRPr="000003F4" w:rsidRDefault="00B861AA" w:rsidP="00B861AA">
            <w:pPr>
              <w:spacing w:after="0"/>
              <w:jc w:val="center"/>
              <w:rPr>
                <w:rFonts w:ascii="Arial" w:hAnsi="Arial"/>
                <w:b/>
                <w:sz w:val="16"/>
                <w:szCs w:val="16"/>
              </w:rPr>
            </w:pPr>
            <w:proofErr w:type="spellStart"/>
            <w:r w:rsidRPr="000003F4">
              <w:rPr>
                <w:rFonts w:ascii="Arial" w:hAnsi="Arial"/>
                <w:sz w:val="16"/>
                <w:szCs w:val="16"/>
              </w:rPr>
              <w:t>pc_SOR_ACKNotReqLocalRel</w:t>
            </w:r>
            <w:proofErr w:type="spellEnd"/>
          </w:p>
        </w:tc>
        <w:tc>
          <w:tcPr>
            <w:tcW w:w="2250" w:type="dxa"/>
            <w:shd w:val="clear" w:color="auto" w:fill="auto"/>
          </w:tcPr>
          <w:p w14:paraId="072B3BC8"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0003F4" w:rsidRDefault="00B861AA" w:rsidP="00B861AA">
            <w:pPr>
              <w:spacing w:after="0"/>
              <w:jc w:val="center"/>
              <w:rPr>
                <w:rFonts w:ascii="Arial" w:hAnsi="Arial"/>
                <w:sz w:val="16"/>
                <w:szCs w:val="16"/>
              </w:rPr>
            </w:pPr>
          </w:p>
        </w:tc>
      </w:tr>
      <w:tr w:rsidR="00B861AA" w:rsidRPr="000003F4"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0003F4" w:rsidRDefault="00B861AA" w:rsidP="00B861A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133C7C8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0003F4" w:rsidRDefault="00B861AA" w:rsidP="00B861AA">
            <w:pPr>
              <w:spacing w:after="0"/>
              <w:jc w:val="center"/>
              <w:rPr>
                <w:rFonts w:ascii="Arial" w:hAnsi="Arial"/>
                <w:sz w:val="16"/>
                <w:szCs w:val="16"/>
              </w:rPr>
            </w:pPr>
          </w:p>
        </w:tc>
      </w:tr>
      <w:tr w:rsidR="00B861AA" w:rsidRPr="000003F4"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0003F4" w:rsidRDefault="00B861AA" w:rsidP="00B861A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59654004"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0003F4" w:rsidRDefault="00B861AA" w:rsidP="00B861AA">
            <w:pPr>
              <w:spacing w:after="0"/>
              <w:jc w:val="center"/>
              <w:rPr>
                <w:rFonts w:ascii="Arial" w:hAnsi="Arial"/>
                <w:sz w:val="16"/>
                <w:szCs w:val="16"/>
              </w:rPr>
            </w:pPr>
          </w:p>
        </w:tc>
      </w:tr>
      <w:tr w:rsidR="00B861AA" w:rsidRPr="000003F4"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6F6FC4E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0003F4" w:rsidRDefault="00B861AA" w:rsidP="00B861AA">
            <w:pPr>
              <w:spacing w:after="0"/>
              <w:jc w:val="center"/>
              <w:rPr>
                <w:rFonts w:ascii="Arial" w:hAnsi="Arial"/>
                <w:sz w:val="16"/>
                <w:szCs w:val="16"/>
              </w:rPr>
            </w:pPr>
          </w:p>
        </w:tc>
      </w:tr>
      <w:tr w:rsidR="00B861AA" w:rsidRPr="000003F4"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7F1CDA6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0003F4" w:rsidRDefault="00B861AA" w:rsidP="00B861AA">
            <w:pPr>
              <w:spacing w:after="0"/>
              <w:jc w:val="center"/>
              <w:rPr>
                <w:rFonts w:ascii="Arial" w:hAnsi="Arial"/>
                <w:sz w:val="16"/>
                <w:szCs w:val="16"/>
              </w:rPr>
            </w:pPr>
          </w:p>
        </w:tc>
      </w:tr>
      <w:tr w:rsidR="00B861AA" w:rsidRPr="000003F4"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0003F4" w:rsidRDefault="00B861AA" w:rsidP="00B861AA">
            <w:pPr>
              <w:spacing w:after="0"/>
              <w:rPr>
                <w:rFonts w:ascii="Arial" w:hAnsi="Arial"/>
                <w:b/>
                <w:bCs/>
                <w:color w:val="000000"/>
                <w:sz w:val="16"/>
                <w:szCs w:val="16"/>
              </w:rPr>
            </w:pPr>
            <w:r w:rsidRPr="000003F4">
              <w:rPr>
                <w:rFonts w:ascii="Arial" w:hAnsi="Arial"/>
                <w:color w:val="000000"/>
                <w:sz w:val="16"/>
                <w:szCs w:val="16"/>
              </w:rPr>
              <w:t>6.4.3.1</w:t>
            </w:r>
          </w:p>
        </w:tc>
        <w:tc>
          <w:tcPr>
            <w:tcW w:w="2340" w:type="dxa"/>
            <w:shd w:val="clear" w:color="auto" w:fill="auto"/>
          </w:tcPr>
          <w:p w14:paraId="5315B758" w14:textId="77777777" w:rsidR="00B861AA" w:rsidRPr="000003F4"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0003F4"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0003F4"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67755D" w:rsidRPr="000003F4"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73D2CB3C" w14:textId="77777777" w:rsidR="006F2D3C" w:rsidRDefault="0067755D" w:rsidP="006F2D3C">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5ECA1F0E" w14:textId="4AF3FAD4" w:rsidR="0067755D" w:rsidRPr="000003F4" w:rsidRDefault="006F2D3C" w:rsidP="006F2D3C">
            <w:pPr>
              <w:pStyle w:val="TAN"/>
              <w:rPr>
                <w:sz w:val="16"/>
                <w:szCs w:val="16"/>
              </w:rPr>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shd w:val="clear" w:color="auto" w:fill="auto"/>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shd w:val="clear" w:color="auto" w:fill="auto"/>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shd w:val="clear" w:color="auto" w:fill="auto"/>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shd w:val="clear" w:color="auto" w:fill="auto"/>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shd w:val="clear" w:color="auto" w:fill="auto"/>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shd w:val="clear" w:color="auto" w:fill="auto"/>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shd w:val="clear" w:color="auto" w:fill="auto"/>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shd w:val="clear" w:color="auto" w:fill="auto"/>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shd w:val="clear" w:color="auto" w:fill="auto"/>
          </w:tcPr>
          <w:p w14:paraId="0A2B3AF3" w14:textId="2B617C80" w:rsidR="00234C0E" w:rsidRPr="000003F4" w:rsidRDefault="00234C0E" w:rsidP="00234C0E">
            <w:pPr>
              <w:pStyle w:val="TAL"/>
              <w:keepNext w:val="0"/>
              <w:keepLines w:val="0"/>
              <w:rPr>
                <w:sz w:val="16"/>
                <w:szCs w:val="16"/>
                <w:lang w:eastAsia="en-US"/>
              </w:rPr>
            </w:pPr>
            <w:r w:rsidRPr="000003F4">
              <w:rPr>
                <w:sz w:val="16"/>
                <w:szCs w:val="16"/>
                <w:lang w:eastAsia="en-US"/>
              </w:rPr>
              <w:t>UEs supporting 5GS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shd w:val="clear" w:color="auto" w:fill="auto"/>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C91A148" w14:textId="77777777" w:rsidR="00234C0E" w:rsidRPr="000003F4" w:rsidRDefault="00234C0E" w:rsidP="00234C0E">
            <w:pPr>
              <w:pStyle w:val="TAC"/>
              <w:keepNext w:val="0"/>
              <w:keepLines w:val="0"/>
              <w:rPr>
                <w:sz w:val="16"/>
                <w:szCs w:val="16"/>
                <w:lang w:eastAsia="zh-CN"/>
              </w:rPr>
            </w:pPr>
            <w:r w:rsidRPr="000003F4">
              <w:rPr>
                <w:sz w:val="16"/>
                <w:szCs w:val="16"/>
                <w:lang w:eastAsia="zh-CN"/>
              </w:rPr>
              <w:t>R</w:t>
            </w:r>
          </w:p>
        </w:tc>
        <w:tc>
          <w:tcPr>
            <w:tcW w:w="3592" w:type="dxa"/>
            <w:tcBorders>
              <w:bottom w:val="single" w:sz="4" w:space="0" w:color="auto"/>
            </w:tcBorders>
            <w:shd w:val="clear" w:color="auto" w:fill="auto"/>
          </w:tcPr>
          <w:p w14:paraId="39E50AD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806D51" w14:textId="77777777" w:rsidTr="006F514A">
        <w:trPr>
          <w:gridBefore w:val="1"/>
          <w:wBefore w:w="40" w:type="dxa"/>
          <w:jc w:val="center"/>
        </w:trPr>
        <w:tc>
          <w:tcPr>
            <w:tcW w:w="1162" w:type="dxa"/>
            <w:tcBorders>
              <w:bottom w:val="single" w:sz="4" w:space="0" w:color="auto"/>
            </w:tcBorders>
            <w:shd w:val="clear" w:color="auto" w:fill="auto"/>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shd w:val="clear" w:color="auto" w:fill="auto"/>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shd w:val="clear" w:color="auto" w:fill="auto"/>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shd w:val="clear" w:color="auto" w:fill="auto"/>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shd w:val="clear" w:color="auto" w:fill="auto"/>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shd w:val="clear" w:color="auto" w:fill="auto"/>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shd w:val="clear" w:color="auto" w:fill="auto"/>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shd w:val="clear" w:color="auto" w:fill="auto"/>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shd w:val="clear" w:color="auto" w:fill="auto"/>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shd w:val="clear" w:color="auto" w:fill="auto"/>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shd w:val="clear" w:color="auto" w:fill="auto"/>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shd w:val="clear" w:color="auto" w:fill="auto"/>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shd w:val="clear" w:color="auto" w:fill="auto"/>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shd w:val="clear" w:color="auto" w:fill="auto"/>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shd w:val="clear" w:color="auto" w:fill="auto"/>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shd w:val="clear" w:color="auto" w:fill="auto"/>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shd w:val="clear" w:color="auto" w:fill="auto"/>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shd w:val="clear" w:color="auto" w:fill="auto"/>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shd w:val="clear" w:color="auto" w:fill="auto"/>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shd w:val="clear" w:color="auto" w:fill="auto"/>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shd w:val="clear" w:color="auto" w:fill="auto"/>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shd w:val="clear" w:color="auto" w:fill="auto"/>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shd w:val="clear" w:color="auto" w:fill="auto"/>
          </w:tcPr>
          <w:p w14:paraId="0F030A36" w14:textId="1AEA6112" w:rsidR="00CD02FD" w:rsidRPr="000003F4" w:rsidRDefault="00CD02FD" w:rsidP="00CD02FD">
            <w:pPr>
              <w:pStyle w:val="TAL"/>
              <w:keepNext w:val="0"/>
              <w:keepLines w:val="0"/>
              <w:rPr>
                <w:sz w:val="16"/>
                <w:szCs w:val="16"/>
              </w:rPr>
            </w:pPr>
            <w:r w:rsidRPr="000003F4">
              <w:rPr>
                <w:sz w:val="16"/>
                <w:szCs w:val="16"/>
              </w:rPr>
              <w:lastRenderedPageBreak/>
              <w:t>7.1.1.1.15</w:t>
            </w:r>
          </w:p>
        </w:tc>
        <w:tc>
          <w:tcPr>
            <w:tcW w:w="3505" w:type="dxa"/>
            <w:tcBorders>
              <w:bottom w:val="single" w:sz="4" w:space="0" w:color="auto"/>
            </w:tcBorders>
            <w:shd w:val="clear" w:color="auto" w:fill="auto"/>
          </w:tcPr>
          <w:p w14:paraId="02AB68E7" w14:textId="2C9AA0EB" w:rsidR="00CD02FD" w:rsidRPr="000003F4" w:rsidRDefault="00CD02FD" w:rsidP="00CD02FD">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shd w:val="clear" w:color="auto" w:fill="auto"/>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22D7A8B6" w14:textId="3480C500"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16C329FE" w14:textId="77777777" w:rsidTr="006F514A">
        <w:trPr>
          <w:gridBefore w:val="1"/>
          <w:wBefore w:w="40" w:type="dxa"/>
          <w:jc w:val="center"/>
        </w:trPr>
        <w:tc>
          <w:tcPr>
            <w:tcW w:w="1162" w:type="dxa"/>
            <w:tcBorders>
              <w:bottom w:val="single" w:sz="4" w:space="0" w:color="auto"/>
            </w:tcBorders>
            <w:shd w:val="clear" w:color="auto" w:fill="auto"/>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shd w:val="clear" w:color="auto" w:fill="auto"/>
          </w:tcPr>
          <w:p w14:paraId="20C3E8B5" w14:textId="40B48D34"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shd w:val="clear" w:color="auto" w:fill="auto"/>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02058FD1" w14:textId="035CD22F"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50B5A256" w14:textId="77777777" w:rsidTr="006F514A">
        <w:trPr>
          <w:gridBefore w:val="1"/>
          <w:wBefore w:w="40" w:type="dxa"/>
          <w:jc w:val="center"/>
        </w:trPr>
        <w:tc>
          <w:tcPr>
            <w:tcW w:w="1162" w:type="dxa"/>
            <w:tcBorders>
              <w:bottom w:val="single" w:sz="4" w:space="0" w:color="auto"/>
            </w:tcBorders>
            <w:shd w:val="clear" w:color="auto" w:fill="auto"/>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shd w:val="clear" w:color="auto" w:fill="auto"/>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shd w:val="clear" w:color="auto" w:fill="auto"/>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shd w:val="clear" w:color="auto" w:fill="auto"/>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shd w:val="clear" w:color="auto" w:fill="auto"/>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shd w:val="clear" w:color="auto" w:fill="auto"/>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shd w:val="clear" w:color="auto" w:fill="auto"/>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shd w:val="clear" w:color="auto" w:fill="auto"/>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shd w:val="clear" w:color="auto" w:fill="auto"/>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shd w:val="clear" w:color="auto" w:fill="auto"/>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shd w:val="clear" w:color="auto" w:fill="auto"/>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shd w:val="clear" w:color="auto" w:fill="auto"/>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shd w:val="clear" w:color="auto" w:fill="auto"/>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shd w:val="clear" w:color="auto" w:fill="auto"/>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shd w:val="clear" w:color="auto" w:fill="auto"/>
          </w:tcPr>
          <w:p w14:paraId="6F940760" w14:textId="0AE0D84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shd w:val="clear" w:color="auto" w:fill="auto"/>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shd w:val="clear" w:color="auto" w:fill="auto"/>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shd w:val="clear" w:color="auto" w:fill="auto"/>
          </w:tcPr>
          <w:p w14:paraId="7CEEC3C4" w14:textId="328EEE3B" w:rsidR="00854977" w:rsidRPr="000003F4" w:rsidRDefault="00854977" w:rsidP="00854977">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8D536D" w:rsidRPr="000003F4" w14:paraId="22D0EA16" w14:textId="77777777" w:rsidTr="006F514A">
        <w:trPr>
          <w:gridBefore w:val="1"/>
          <w:wBefore w:w="40" w:type="dxa"/>
          <w:jc w:val="center"/>
        </w:trPr>
        <w:tc>
          <w:tcPr>
            <w:tcW w:w="1162" w:type="dxa"/>
            <w:tcBorders>
              <w:bottom w:val="single" w:sz="4" w:space="0" w:color="auto"/>
            </w:tcBorders>
            <w:shd w:val="clear" w:color="auto" w:fill="auto"/>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shd w:val="clear" w:color="auto" w:fill="auto"/>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shd w:val="clear" w:color="auto" w:fill="auto"/>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36C0F056" w14:textId="3CE5432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646879" w:rsidRPr="000003F4" w14:paraId="0440AAFC" w14:textId="77777777" w:rsidTr="006F514A">
        <w:trPr>
          <w:gridBefore w:val="1"/>
          <w:wBefore w:w="40" w:type="dxa"/>
          <w:jc w:val="center"/>
        </w:trPr>
        <w:tc>
          <w:tcPr>
            <w:tcW w:w="1162" w:type="dxa"/>
            <w:tcBorders>
              <w:bottom w:val="single" w:sz="4" w:space="0" w:color="auto"/>
            </w:tcBorders>
            <w:shd w:val="clear" w:color="auto" w:fill="auto"/>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shd w:val="clear" w:color="auto" w:fill="auto"/>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shd w:val="clear" w:color="auto" w:fill="auto"/>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463BEEB0" w14:textId="5F5EDFDD" w:rsidR="00646879" w:rsidRPr="000003F4" w:rsidRDefault="00646879" w:rsidP="00646879">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5E22" w:rsidRPr="000003F4" w14:paraId="2DBE1E99" w14:textId="77777777" w:rsidTr="006F514A">
        <w:trPr>
          <w:gridBefore w:val="1"/>
          <w:wBefore w:w="40" w:type="dxa"/>
          <w:jc w:val="center"/>
        </w:trPr>
        <w:tc>
          <w:tcPr>
            <w:tcW w:w="1162" w:type="dxa"/>
            <w:tcBorders>
              <w:bottom w:val="single" w:sz="4" w:space="0" w:color="auto"/>
            </w:tcBorders>
            <w:shd w:val="clear" w:color="auto" w:fill="auto"/>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shd w:val="clear" w:color="auto" w:fill="auto"/>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shd w:val="clear" w:color="auto" w:fill="auto"/>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shd w:val="clear" w:color="auto" w:fill="auto"/>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shd w:val="clear" w:color="auto" w:fill="auto"/>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shd w:val="clear" w:color="auto" w:fill="auto"/>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shd w:val="clear" w:color="auto" w:fill="auto"/>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shd w:val="clear" w:color="auto" w:fill="auto"/>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shd w:val="clear" w:color="auto" w:fill="auto"/>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shd w:val="clear" w:color="auto" w:fill="auto"/>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shd w:val="clear" w:color="auto" w:fill="auto"/>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shd w:val="clear" w:color="auto" w:fill="auto"/>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shd w:val="clear" w:color="auto" w:fill="auto"/>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shd w:val="clear" w:color="auto" w:fill="auto"/>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shd w:val="clear" w:color="auto" w:fill="auto"/>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shd w:val="clear" w:color="auto" w:fill="auto"/>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shd w:val="clear" w:color="auto" w:fill="auto"/>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shd w:val="clear" w:color="auto" w:fill="auto"/>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shd w:val="clear" w:color="auto" w:fill="auto"/>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shd w:val="clear" w:color="auto" w:fill="auto"/>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shd w:val="clear" w:color="auto" w:fill="auto"/>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shd w:val="clear" w:color="auto" w:fill="auto"/>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shd w:val="clear" w:color="auto" w:fill="auto"/>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shd w:val="clear" w:color="auto" w:fill="auto"/>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shd w:val="clear" w:color="auto" w:fill="auto"/>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shd w:val="clear" w:color="auto" w:fill="auto"/>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shd w:val="clear" w:color="auto" w:fill="auto"/>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shd w:val="clear" w:color="auto" w:fill="auto"/>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shd w:val="clear" w:color="auto" w:fill="auto"/>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shd w:val="clear" w:color="auto" w:fill="auto"/>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shd w:val="clear" w:color="auto" w:fill="auto"/>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shd w:val="clear" w:color="auto" w:fill="auto"/>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shd w:val="clear" w:color="auto" w:fill="auto"/>
          </w:tcPr>
          <w:p w14:paraId="563C4F22" w14:textId="77777777" w:rsidR="001B0F0B" w:rsidRPr="000003F4" w:rsidRDefault="001B0F0B" w:rsidP="004F517D">
            <w:pPr>
              <w:pStyle w:val="TAL"/>
              <w:keepNext w:val="0"/>
              <w:keepLines w:val="0"/>
              <w:rPr>
                <w:sz w:val="16"/>
                <w:szCs w:val="16"/>
              </w:rPr>
            </w:pPr>
            <w:r w:rsidRPr="000003F4">
              <w:rPr>
                <w:sz w:val="16"/>
                <w:szCs w:val="16"/>
              </w:rPr>
              <w:t xml:space="preserve">Multi-cell PDSCH scheduling with a single DCI </w:t>
            </w:r>
            <w:r w:rsidRPr="000003F4">
              <w:rPr>
                <w:sz w:val="16"/>
                <w:szCs w:val="16"/>
              </w:rPr>
              <w:lastRenderedPageBreak/>
              <w:t>/ FDRA field based / Inter-band CA</w:t>
            </w:r>
          </w:p>
        </w:tc>
        <w:tc>
          <w:tcPr>
            <w:tcW w:w="810" w:type="dxa"/>
            <w:tcBorders>
              <w:bottom w:val="single" w:sz="4" w:space="0" w:color="auto"/>
            </w:tcBorders>
            <w:shd w:val="clear" w:color="auto" w:fill="auto"/>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lastRenderedPageBreak/>
              <w:t>Rel-18</w:t>
            </w:r>
          </w:p>
        </w:tc>
        <w:tc>
          <w:tcPr>
            <w:tcW w:w="1170" w:type="dxa"/>
            <w:tcBorders>
              <w:bottom w:val="single" w:sz="4" w:space="0" w:color="auto"/>
            </w:tcBorders>
            <w:shd w:val="clear" w:color="auto" w:fill="auto"/>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shd w:val="clear" w:color="auto" w:fill="auto"/>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 xml:space="preserve">and inter-band CA and </w:t>
            </w:r>
            <w:r w:rsidRPr="000003F4">
              <w:rPr>
                <w:rFonts w:cs="Arial"/>
                <w:sz w:val="16"/>
                <w:szCs w:val="16"/>
              </w:rPr>
              <w:lastRenderedPageBreak/>
              <w:t>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shd w:val="clear" w:color="auto" w:fill="auto"/>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lastRenderedPageBreak/>
              <w:t>7.1.1.2.8.3</w:t>
            </w:r>
          </w:p>
        </w:tc>
        <w:tc>
          <w:tcPr>
            <w:tcW w:w="3505" w:type="dxa"/>
            <w:tcBorders>
              <w:bottom w:val="single" w:sz="4" w:space="0" w:color="auto"/>
            </w:tcBorders>
            <w:shd w:val="clear" w:color="auto" w:fill="auto"/>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shd w:val="clear" w:color="auto" w:fill="auto"/>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shd w:val="clear" w:color="auto" w:fill="auto"/>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shd w:val="clear" w:color="auto" w:fill="auto"/>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shd w:val="clear" w:color="auto" w:fill="auto"/>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shd w:val="clear" w:color="auto" w:fill="auto"/>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shd w:val="clear" w:color="auto" w:fill="auto"/>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shd w:val="clear" w:color="auto" w:fill="auto"/>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shd w:val="clear" w:color="auto" w:fill="auto"/>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shd w:val="clear" w:color="auto" w:fill="auto"/>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shd w:val="clear" w:color="auto" w:fill="auto"/>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9F5D75"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5B6FD3" w:rsidRPr="000003F4" w:rsidRDefault="005B6FD3" w:rsidP="005B6FD3">
            <w:pPr>
              <w:pStyle w:val="TAL"/>
              <w:keepNext w:val="0"/>
              <w:keepLines w:val="0"/>
              <w:rPr>
                <w:sz w:val="16"/>
                <w:szCs w:val="16"/>
                <w:lang w:eastAsia="en-US"/>
              </w:rPr>
            </w:pPr>
          </w:p>
        </w:tc>
      </w:tr>
      <w:tr w:rsidR="005B6FD3" w:rsidRPr="000003F4" w14:paraId="02758904" w14:textId="77777777" w:rsidTr="006F514A">
        <w:trPr>
          <w:gridBefore w:val="1"/>
          <w:wBefore w:w="40" w:type="dxa"/>
          <w:jc w:val="center"/>
        </w:trPr>
        <w:tc>
          <w:tcPr>
            <w:tcW w:w="1162" w:type="dxa"/>
            <w:tcBorders>
              <w:bottom w:val="single" w:sz="4" w:space="0" w:color="auto"/>
            </w:tcBorders>
            <w:shd w:val="clear" w:color="auto" w:fill="auto"/>
          </w:tcPr>
          <w:p w14:paraId="16E33469"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52391D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09F831C"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7105B24" w14:textId="77777777" w:rsidTr="006F514A">
        <w:trPr>
          <w:gridBefore w:val="1"/>
          <w:wBefore w:w="40" w:type="dxa"/>
          <w:jc w:val="center"/>
        </w:trPr>
        <w:tc>
          <w:tcPr>
            <w:tcW w:w="1162" w:type="dxa"/>
            <w:tcBorders>
              <w:bottom w:val="single" w:sz="4" w:space="0" w:color="auto"/>
            </w:tcBorders>
            <w:shd w:val="clear" w:color="auto" w:fill="auto"/>
          </w:tcPr>
          <w:p w14:paraId="721608A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409B01D5" w14:textId="77777777" w:rsidR="005B6FD3" w:rsidRPr="000003F4" w:rsidRDefault="005B6FD3" w:rsidP="005B6FD3">
            <w:pPr>
              <w:pStyle w:val="TAC"/>
              <w:keepNext w:val="0"/>
              <w:keepLines w:val="0"/>
              <w:rPr>
                <w:sz w:val="16"/>
                <w:szCs w:val="16"/>
                <w:lang w:eastAsia="en-US"/>
              </w:rPr>
            </w:pPr>
            <w:r w:rsidRPr="000003F4">
              <w:rPr>
                <w:sz w:val="16"/>
                <w:szCs w:val="16"/>
                <w:lang w:eastAsia="en-US"/>
              </w:rPr>
              <w:t>C02</w:t>
            </w:r>
          </w:p>
        </w:tc>
        <w:tc>
          <w:tcPr>
            <w:tcW w:w="3592" w:type="dxa"/>
            <w:tcBorders>
              <w:bottom w:val="single" w:sz="4" w:space="0" w:color="auto"/>
            </w:tcBorders>
            <w:shd w:val="clear" w:color="auto" w:fill="auto"/>
          </w:tcPr>
          <w:p w14:paraId="15A21BC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RLC UM Mode</w:t>
            </w:r>
          </w:p>
        </w:tc>
      </w:tr>
      <w:tr w:rsidR="005B6FD3" w:rsidRPr="000003F4" w14:paraId="05882C9E" w14:textId="77777777" w:rsidTr="006F514A">
        <w:trPr>
          <w:gridBefore w:val="1"/>
          <w:wBefore w:w="40" w:type="dxa"/>
          <w:jc w:val="center"/>
        </w:trPr>
        <w:tc>
          <w:tcPr>
            <w:tcW w:w="1162" w:type="dxa"/>
            <w:tcBorders>
              <w:bottom w:val="single" w:sz="4" w:space="0" w:color="auto"/>
            </w:tcBorders>
            <w:shd w:val="clear" w:color="auto" w:fill="auto"/>
          </w:tcPr>
          <w:p w14:paraId="19853040" w14:textId="77777777" w:rsidR="005B6FD3" w:rsidRPr="000003F4" w:rsidRDefault="005B6FD3" w:rsidP="005B6FD3">
            <w:pPr>
              <w:pStyle w:val="TAL"/>
              <w:keepNext w:val="0"/>
              <w:keepLines w:val="0"/>
              <w:rPr>
                <w:bCs/>
                <w:sz w:val="16"/>
                <w:szCs w:val="16"/>
              </w:rPr>
            </w:pPr>
            <w:r w:rsidRPr="000003F4">
              <w:rPr>
                <w:bCs/>
                <w:sz w:val="16"/>
                <w:szCs w:val="16"/>
              </w:rPr>
              <w:t>7.1.1.3.2b</w:t>
            </w:r>
          </w:p>
        </w:tc>
        <w:tc>
          <w:tcPr>
            <w:tcW w:w="3505" w:type="dxa"/>
            <w:tcBorders>
              <w:bottom w:val="single" w:sz="4" w:space="0" w:color="auto"/>
            </w:tcBorders>
            <w:shd w:val="clear" w:color="auto" w:fill="auto"/>
          </w:tcPr>
          <w:p w14:paraId="2598B542" w14:textId="77777777" w:rsidR="005B6FD3" w:rsidRPr="000003F4" w:rsidRDefault="005B6FD3" w:rsidP="005B6FD3">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0003F4" w:rsidRDefault="005B6FD3" w:rsidP="005B6FD3">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1D4C48E6" w14:textId="0663EE7B" w:rsidR="005B6FD3" w:rsidRPr="000003F4" w:rsidRDefault="005B6FD3" w:rsidP="005B6FD3">
            <w:pPr>
              <w:pStyle w:val="TAC"/>
              <w:keepNext w:val="0"/>
              <w:keepLines w:val="0"/>
              <w:rPr>
                <w:sz w:val="16"/>
                <w:szCs w:val="16"/>
              </w:rPr>
            </w:pPr>
            <w:r w:rsidRPr="000003F4">
              <w:rPr>
                <w:sz w:val="16"/>
                <w:szCs w:val="16"/>
              </w:rPr>
              <w:t>C175</w:t>
            </w:r>
          </w:p>
        </w:tc>
        <w:tc>
          <w:tcPr>
            <w:tcW w:w="3592" w:type="dxa"/>
            <w:tcBorders>
              <w:bottom w:val="single" w:sz="4" w:space="0" w:color="auto"/>
            </w:tcBorders>
            <w:shd w:val="clear" w:color="auto" w:fill="auto"/>
          </w:tcPr>
          <w:p w14:paraId="1295526F" w14:textId="76FDC4E6" w:rsidR="005B6FD3" w:rsidRPr="000003F4" w:rsidRDefault="005B6FD3" w:rsidP="005B6FD3">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5B6FD3" w:rsidRPr="000003F4" w14:paraId="68520DC0" w14:textId="77777777" w:rsidTr="006F514A">
        <w:trPr>
          <w:gridBefore w:val="1"/>
          <w:wBefore w:w="40" w:type="dxa"/>
          <w:jc w:val="center"/>
        </w:trPr>
        <w:tc>
          <w:tcPr>
            <w:tcW w:w="1162" w:type="dxa"/>
            <w:tcBorders>
              <w:bottom w:val="single" w:sz="4" w:space="0" w:color="auto"/>
            </w:tcBorders>
            <w:shd w:val="clear" w:color="auto" w:fill="auto"/>
          </w:tcPr>
          <w:p w14:paraId="54245707"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6ED19C28" w14:textId="77777777" w:rsidR="005B6FD3" w:rsidRPr="000003F4" w:rsidRDefault="005B6FD3" w:rsidP="005B6FD3">
            <w:pPr>
              <w:pStyle w:val="TAC"/>
              <w:keepNext w:val="0"/>
              <w:keepLines w:val="0"/>
              <w:rPr>
                <w:sz w:val="16"/>
                <w:szCs w:val="16"/>
                <w:lang w:eastAsia="en-US"/>
              </w:rPr>
            </w:pPr>
            <w:r w:rsidRPr="000003F4">
              <w:rPr>
                <w:sz w:val="16"/>
                <w:szCs w:val="16"/>
              </w:rPr>
              <w:t>C53</w:t>
            </w:r>
          </w:p>
        </w:tc>
        <w:tc>
          <w:tcPr>
            <w:tcW w:w="3592" w:type="dxa"/>
            <w:tcBorders>
              <w:bottom w:val="single" w:sz="4" w:space="0" w:color="auto"/>
            </w:tcBorders>
            <w:shd w:val="clear" w:color="auto" w:fill="auto"/>
          </w:tcPr>
          <w:p w14:paraId="7A60A2CA"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5B6FD3" w:rsidRPr="000003F4" w14:paraId="61915BDB" w14:textId="77777777" w:rsidTr="006F514A">
        <w:trPr>
          <w:gridBefore w:val="1"/>
          <w:wBefore w:w="40" w:type="dxa"/>
          <w:jc w:val="center"/>
        </w:trPr>
        <w:tc>
          <w:tcPr>
            <w:tcW w:w="1162" w:type="dxa"/>
            <w:tcBorders>
              <w:bottom w:val="single" w:sz="4" w:space="0" w:color="auto"/>
            </w:tcBorders>
            <w:shd w:val="clear" w:color="auto" w:fill="auto"/>
          </w:tcPr>
          <w:p w14:paraId="2EE66E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617FEA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0D89D8EB" w14:textId="77777777" w:rsidTr="006F514A">
        <w:trPr>
          <w:gridBefore w:val="1"/>
          <w:wBefore w:w="40" w:type="dxa"/>
          <w:jc w:val="center"/>
        </w:trPr>
        <w:tc>
          <w:tcPr>
            <w:tcW w:w="1162" w:type="dxa"/>
            <w:tcBorders>
              <w:bottom w:val="single" w:sz="4" w:space="0" w:color="auto"/>
            </w:tcBorders>
            <w:shd w:val="clear" w:color="auto" w:fill="auto"/>
          </w:tcPr>
          <w:p w14:paraId="207DBED2"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53CA28B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541EC417" w14:textId="77777777" w:rsidTr="006F514A">
        <w:trPr>
          <w:gridBefore w:val="1"/>
          <w:wBefore w:w="40" w:type="dxa"/>
          <w:jc w:val="center"/>
        </w:trPr>
        <w:tc>
          <w:tcPr>
            <w:tcW w:w="1162" w:type="dxa"/>
            <w:tcBorders>
              <w:bottom w:val="single" w:sz="4" w:space="0" w:color="auto"/>
            </w:tcBorders>
            <w:shd w:val="clear" w:color="auto" w:fill="auto"/>
          </w:tcPr>
          <w:p w14:paraId="7C53655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5CF7DE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6D2A43CD" w14:textId="77777777" w:rsidTr="006F514A">
        <w:trPr>
          <w:gridBefore w:val="1"/>
          <w:wBefore w:w="40" w:type="dxa"/>
          <w:jc w:val="center"/>
        </w:trPr>
        <w:tc>
          <w:tcPr>
            <w:tcW w:w="1162" w:type="dxa"/>
            <w:tcBorders>
              <w:bottom w:val="single" w:sz="4" w:space="0" w:color="auto"/>
            </w:tcBorders>
            <w:shd w:val="clear" w:color="auto" w:fill="auto"/>
          </w:tcPr>
          <w:p w14:paraId="636B1876" w14:textId="563C2F74" w:rsidR="005B6FD3" w:rsidRPr="000003F4" w:rsidRDefault="005B6FD3" w:rsidP="005B6FD3">
            <w:pPr>
              <w:pStyle w:val="TAL"/>
              <w:keepNext w:val="0"/>
              <w:keepLines w:val="0"/>
              <w:rPr>
                <w:bCs/>
                <w:sz w:val="16"/>
                <w:szCs w:val="16"/>
                <w:lang w:eastAsia="en-US"/>
              </w:rPr>
            </w:pPr>
            <w:r w:rsidRPr="000003F4">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0003F4" w:rsidRDefault="005B6FD3" w:rsidP="005B6FD3">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1A092DAF" w14:textId="5CB9415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9F5D75" w:rsidRPr="000003F4" w14:paraId="58B66C11" w14:textId="77777777">
        <w:trPr>
          <w:gridBefore w:val="1"/>
          <w:wBefore w:w="40" w:type="dxa"/>
          <w:jc w:val="center"/>
        </w:trPr>
        <w:tc>
          <w:tcPr>
            <w:tcW w:w="1162" w:type="dxa"/>
            <w:tcBorders>
              <w:bottom w:val="single" w:sz="4" w:space="0" w:color="auto"/>
            </w:tcBorders>
            <w:shd w:val="clear" w:color="auto" w:fill="D9D9D9"/>
          </w:tcPr>
          <w:p w14:paraId="7C056AAB" w14:textId="072AD2A8" w:rsidR="005B6FD3" w:rsidRPr="00BF1ADD" w:rsidRDefault="005B6FD3" w:rsidP="005B6FD3">
            <w:pPr>
              <w:pStyle w:val="TAL"/>
              <w:keepNext w:val="0"/>
              <w:keepLines w:val="0"/>
              <w:rPr>
                <w:b/>
                <w:bCs/>
                <w:sz w:val="16"/>
                <w:szCs w:val="16"/>
                <w:lang w:eastAsia="en-US"/>
              </w:rPr>
            </w:pPr>
            <w:r w:rsidRPr="00BF1AD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1ADD" w:rsidRDefault="005B6FD3" w:rsidP="005B6FD3">
            <w:pPr>
              <w:pStyle w:val="TAL"/>
              <w:keepNext w:val="0"/>
              <w:keepLines w:val="0"/>
              <w:rPr>
                <w:b/>
                <w:bCs/>
                <w:sz w:val="16"/>
                <w:szCs w:val="16"/>
              </w:rPr>
            </w:pPr>
            <w:r w:rsidRPr="00BF1ADD">
              <w:rPr>
                <w:b/>
                <w:bCs/>
                <w:sz w:val="16"/>
                <w:szCs w:val="16"/>
                <w:lang w:eastAsia="en-US"/>
              </w:rPr>
              <w:t xml:space="preserve">UE power headroom reporting / </w:t>
            </w:r>
            <w:proofErr w:type="spellStart"/>
            <w:r w:rsidRPr="00BF1ADD">
              <w:rPr>
                <w:b/>
                <w:bCs/>
                <w:sz w:val="16"/>
                <w:szCs w:val="16"/>
                <w:lang w:eastAsia="en-US"/>
              </w:rPr>
              <w:t>SCell</w:t>
            </w:r>
            <w:proofErr w:type="spellEnd"/>
            <w:r w:rsidRPr="00BF1ADD">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BF1AD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27C7D0F" w14:textId="77777777" w:rsidR="005B6FD3" w:rsidRPr="00BF1ADD" w:rsidRDefault="005B6FD3" w:rsidP="005B6FD3">
            <w:pPr>
              <w:pStyle w:val="TAC"/>
              <w:keepNext w:val="0"/>
              <w:keepLines w:val="0"/>
              <w:rPr>
                <w:b/>
                <w:bCs/>
                <w:sz w:val="16"/>
                <w:szCs w:val="16"/>
                <w:lang w:eastAsia="en-US"/>
              </w:rPr>
            </w:pPr>
          </w:p>
        </w:tc>
        <w:tc>
          <w:tcPr>
            <w:tcW w:w="3592" w:type="dxa"/>
            <w:tcBorders>
              <w:bottom w:val="single" w:sz="4" w:space="0" w:color="auto"/>
            </w:tcBorders>
            <w:shd w:val="clear" w:color="auto" w:fill="D9D9D9"/>
          </w:tcPr>
          <w:p w14:paraId="4CD66A3C" w14:textId="77777777" w:rsidR="005B6FD3" w:rsidRPr="00BF1ADD" w:rsidRDefault="005B6FD3" w:rsidP="005B6FD3">
            <w:pPr>
              <w:pStyle w:val="TAL"/>
              <w:keepNext w:val="0"/>
              <w:keepLines w:val="0"/>
              <w:rPr>
                <w:b/>
                <w:bCs/>
                <w:sz w:val="16"/>
                <w:szCs w:val="16"/>
                <w:lang w:eastAsia="en-US"/>
              </w:rPr>
            </w:pPr>
          </w:p>
        </w:tc>
      </w:tr>
      <w:tr w:rsidR="005B6FD3" w:rsidRPr="000003F4" w14:paraId="3B0A7302" w14:textId="77777777" w:rsidTr="006F514A">
        <w:trPr>
          <w:gridBefore w:val="1"/>
          <w:wBefore w:w="40" w:type="dxa"/>
          <w:jc w:val="center"/>
        </w:trPr>
        <w:tc>
          <w:tcPr>
            <w:tcW w:w="1162" w:type="dxa"/>
            <w:tcBorders>
              <w:bottom w:val="nil"/>
            </w:tcBorders>
            <w:shd w:val="clear" w:color="auto" w:fill="auto"/>
          </w:tcPr>
          <w:p w14:paraId="0386E4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505" w:type="dxa"/>
            <w:tcBorders>
              <w:bottom w:val="nil"/>
            </w:tcBorders>
            <w:shd w:val="clear" w:color="auto" w:fill="auto"/>
          </w:tcPr>
          <w:p w14:paraId="68E6450B" w14:textId="77777777"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0003F4" w:rsidRDefault="005B6FD3" w:rsidP="005B6FD3">
            <w:pPr>
              <w:pStyle w:val="TAC"/>
              <w:keepNext w:val="0"/>
              <w:keepLines w:val="0"/>
              <w:rPr>
                <w:sz w:val="16"/>
                <w:szCs w:val="16"/>
                <w:lang w:eastAsia="en-US"/>
              </w:rPr>
            </w:pPr>
            <w:r w:rsidRPr="000003F4">
              <w:rPr>
                <w:sz w:val="16"/>
                <w:szCs w:val="16"/>
              </w:rPr>
              <w:t>C81</w:t>
            </w:r>
          </w:p>
        </w:tc>
        <w:tc>
          <w:tcPr>
            <w:tcW w:w="3592" w:type="dxa"/>
            <w:tcBorders>
              <w:bottom w:val="single" w:sz="4" w:space="0" w:color="auto"/>
            </w:tcBorders>
            <w:shd w:val="clear" w:color="auto" w:fill="auto"/>
          </w:tcPr>
          <w:p w14:paraId="2E3ED1FC" w14:textId="2CE35F41" w:rsidR="005B6FD3" w:rsidRPr="000003F4" w:rsidRDefault="005B6FD3" w:rsidP="005B6FD3">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and intra-band contiguous CA and UL NR CA with 2 carriers</w:t>
            </w:r>
          </w:p>
        </w:tc>
      </w:tr>
      <w:tr w:rsidR="005B6FD3" w:rsidRPr="000003F4" w14:paraId="12115E20" w14:textId="77777777" w:rsidTr="006F514A">
        <w:trPr>
          <w:gridBefore w:val="1"/>
          <w:wBefore w:w="40" w:type="dxa"/>
          <w:jc w:val="center"/>
        </w:trPr>
        <w:tc>
          <w:tcPr>
            <w:tcW w:w="1162" w:type="dxa"/>
            <w:tcBorders>
              <w:top w:val="nil"/>
              <w:bottom w:val="single" w:sz="4" w:space="0" w:color="auto"/>
            </w:tcBorders>
            <w:shd w:val="clear" w:color="auto" w:fill="auto"/>
          </w:tcPr>
          <w:p w14:paraId="0308C157" w14:textId="77777777" w:rsidR="005B6FD3" w:rsidRPr="000003F4"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0003F4"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0003F4" w:rsidRDefault="005B6FD3" w:rsidP="005B6FD3">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shd w:val="clear" w:color="auto" w:fill="auto"/>
          </w:tcPr>
          <w:p w14:paraId="0B81EA97" w14:textId="44D11269"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5B6FD3" w:rsidRPr="000003F4" w14:paraId="486FCBB9" w14:textId="77777777" w:rsidTr="006F514A">
        <w:trPr>
          <w:gridBefore w:val="1"/>
          <w:wBefore w:w="40" w:type="dxa"/>
          <w:jc w:val="center"/>
        </w:trPr>
        <w:tc>
          <w:tcPr>
            <w:tcW w:w="1162" w:type="dxa"/>
            <w:tcBorders>
              <w:bottom w:val="nil"/>
            </w:tcBorders>
            <w:shd w:val="clear" w:color="auto" w:fill="auto"/>
          </w:tcPr>
          <w:p w14:paraId="1AEAF1FD" w14:textId="77777777" w:rsidR="005B6FD3" w:rsidRPr="000003F4" w:rsidRDefault="005B6FD3" w:rsidP="005B6FD3">
            <w:pPr>
              <w:pStyle w:val="TAL"/>
              <w:keepNext w:val="0"/>
              <w:keepLines w:val="0"/>
              <w:rPr>
                <w:bCs/>
                <w:sz w:val="16"/>
                <w:szCs w:val="16"/>
              </w:rPr>
            </w:pPr>
            <w:r w:rsidRPr="000003F4">
              <w:rPr>
                <w:bCs/>
                <w:sz w:val="16"/>
                <w:szCs w:val="16"/>
              </w:rPr>
              <w:t>7.1.1.3.8.2</w:t>
            </w:r>
          </w:p>
        </w:tc>
        <w:tc>
          <w:tcPr>
            <w:tcW w:w="3505" w:type="dxa"/>
            <w:tcBorders>
              <w:bottom w:val="nil"/>
            </w:tcBorders>
            <w:shd w:val="clear" w:color="auto" w:fill="auto"/>
          </w:tcPr>
          <w:p w14:paraId="42523DB8" w14:textId="1BE9C19D"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tcBorders>
              <w:bottom w:val="nil"/>
            </w:tcBorders>
            <w:shd w:val="clear" w:color="auto" w:fill="auto"/>
          </w:tcPr>
          <w:p w14:paraId="68168845"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4376A365" w14:textId="77777777" w:rsidR="005B6FD3" w:rsidRPr="000003F4" w:rsidRDefault="005B6FD3" w:rsidP="005B6FD3">
            <w:pPr>
              <w:pStyle w:val="TAC"/>
              <w:keepNext w:val="0"/>
              <w:keepLines w:val="0"/>
              <w:rPr>
                <w:sz w:val="16"/>
                <w:szCs w:val="16"/>
              </w:rPr>
            </w:pPr>
            <w:r w:rsidRPr="000003F4">
              <w:rPr>
                <w:sz w:val="16"/>
                <w:szCs w:val="16"/>
              </w:rPr>
              <w:t>C82</w:t>
            </w:r>
          </w:p>
        </w:tc>
        <w:tc>
          <w:tcPr>
            <w:tcW w:w="3592" w:type="dxa"/>
            <w:tcBorders>
              <w:bottom w:val="single" w:sz="4" w:space="0" w:color="auto"/>
            </w:tcBorders>
            <w:shd w:val="clear" w:color="auto" w:fill="auto"/>
          </w:tcPr>
          <w:p w14:paraId="39673BD9" w14:textId="487A3662"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5B6FD3" w:rsidRPr="000003F4" w14:paraId="5886418F" w14:textId="77777777" w:rsidTr="006F514A">
        <w:trPr>
          <w:gridBefore w:val="1"/>
          <w:wBefore w:w="40" w:type="dxa"/>
          <w:jc w:val="center"/>
        </w:trPr>
        <w:tc>
          <w:tcPr>
            <w:tcW w:w="1162" w:type="dxa"/>
            <w:tcBorders>
              <w:top w:val="nil"/>
              <w:bottom w:val="single" w:sz="4" w:space="0" w:color="auto"/>
            </w:tcBorders>
            <w:shd w:val="clear" w:color="auto" w:fill="auto"/>
          </w:tcPr>
          <w:p w14:paraId="4EBE5A44"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0003F4" w:rsidRDefault="005B6FD3" w:rsidP="005B6FD3">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shd w:val="clear" w:color="auto" w:fill="auto"/>
          </w:tcPr>
          <w:p w14:paraId="68DF45D1" w14:textId="68906977"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5B6FD3" w:rsidRPr="000003F4" w14:paraId="001A5A08" w14:textId="77777777" w:rsidTr="006F514A">
        <w:trPr>
          <w:gridBefore w:val="1"/>
          <w:wBefore w:w="40" w:type="dxa"/>
          <w:jc w:val="center"/>
        </w:trPr>
        <w:tc>
          <w:tcPr>
            <w:tcW w:w="1162" w:type="dxa"/>
            <w:tcBorders>
              <w:bottom w:val="nil"/>
            </w:tcBorders>
            <w:shd w:val="clear" w:color="auto" w:fill="auto"/>
          </w:tcPr>
          <w:p w14:paraId="03E75486" w14:textId="77777777" w:rsidR="005B6FD3" w:rsidRPr="000003F4" w:rsidRDefault="005B6FD3" w:rsidP="005B6FD3">
            <w:pPr>
              <w:pStyle w:val="TAL"/>
              <w:keepNext w:val="0"/>
              <w:keepLines w:val="0"/>
              <w:rPr>
                <w:bCs/>
                <w:sz w:val="16"/>
                <w:szCs w:val="16"/>
              </w:rPr>
            </w:pPr>
            <w:r w:rsidRPr="000003F4">
              <w:rPr>
                <w:bCs/>
                <w:sz w:val="16"/>
                <w:szCs w:val="16"/>
              </w:rPr>
              <w:t>7.1.1.3.8.3</w:t>
            </w:r>
          </w:p>
        </w:tc>
        <w:tc>
          <w:tcPr>
            <w:tcW w:w="3505" w:type="dxa"/>
            <w:tcBorders>
              <w:bottom w:val="nil"/>
            </w:tcBorders>
            <w:shd w:val="clear" w:color="auto" w:fill="auto"/>
          </w:tcPr>
          <w:p w14:paraId="5CA243C3" w14:textId="71B56718"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tcBorders>
              <w:bottom w:val="nil"/>
            </w:tcBorders>
            <w:shd w:val="clear" w:color="auto" w:fill="auto"/>
          </w:tcPr>
          <w:p w14:paraId="580E7AB0"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3E858C87" w14:textId="77777777" w:rsidR="005B6FD3" w:rsidRPr="000003F4" w:rsidRDefault="005B6FD3" w:rsidP="005B6FD3">
            <w:pPr>
              <w:pStyle w:val="TAC"/>
              <w:keepNext w:val="0"/>
              <w:keepLines w:val="0"/>
              <w:rPr>
                <w:sz w:val="16"/>
                <w:szCs w:val="16"/>
              </w:rPr>
            </w:pPr>
            <w:r w:rsidRPr="000003F4">
              <w:rPr>
                <w:sz w:val="16"/>
                <w:szCs w:val="16"/>
              </w:rPr>
              <w:t>C83</w:t>
            </w:r>
          </w:p>
        </w:tc>
        <w:tc>
          <w:tcPr>
            <w:tcW w:w="3592" w:type="dxa"/>
            <w:tcBorders>
              <w:bottom w:val="single" w:sz="4" w:space="0" w:color="auto"/>
            </w:tcBorders>
            <w:shd w:val="clear" w:color="auto" w:fill="auto"/>
          </w:tcPr>
          <w:p w14:paraId="246CE1AC" w14:textId="73A20EC0"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5B6FD3" w:rsidRPr="000003F4" w14:paraId="3BA0D1DF" w14:textId="77777777" w:rsidTr="006F514A">
        <w:trPr>
          <w:gridBefore w:val="1"/>
          <w:wBefore w:w="40" w:type="dxa"/>
          <w:jc w:val="center"/>
        </w:trPr>
        <w:tc>
          <w:tcPr>
            <w:tcW w:w="1162" w:type="dxa"/>
            <w:tcBorders>
              <w:top w:val="nil"/>
              <w:bottom w:val="single" w:sz="4" w:space="0" w:color="auto"/>
            </w:tcBorders>
            <w:shd w:val="clear" w:color="auto" w:fill="auto"/>
          </w:tcPr>
          <w:p w14:paraId="21B048AF"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0003F4" w:rsidRDefault="005B6FD3" w:rsidP="005B6FD3">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shd w:val="clear" w:color="auto" w:fill="auto"/>
          </w:tcPr>
          <w:p w14:paraId="12AAC052" w14:textId="3798CCC1"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5B6FD3" w:rsidRPr="000003F4" w14:paraId="06C23BE9" w14:textId="77777777" w:rsidTr="006F514A">
        <w:trPr>
          <w:gridBefore w:val="1"/>
          <w:wBefore w:w="40" w:type="dxa"/>
          <w:jc w:val="center"/>
        </w:trPr>
        <w:tc>
          <w:tcPr>
            <w:tcW w:w="1162" w:type="dxa"/>
            <w:tcBorders>
              <w:bottom w:val="single" w:sz="4" w:space="0" w:color="auto"/>
            </w:tcBorders>
            <w:shd w:val="clear" w:color="auto" w:fill="auto"/>
          </w:tcPr>
          <w:p w14:paraId="0DFC908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0003F4" w:rsidRDefault="005B6FD3" w:rsidP="005B6FD3">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0003F4" w:rsidRDefault="005B6FD3" w:rsidP="005B6FD3">
            <w:pPr>
              <w:pStyle w:val="TAC"/>
              <w:keepNext w:val="0"/>
              <w:keepLines w:val="0"/>
              <w:rPr>
                <w:sz w:val="16"/>
                <w:szCs w:val="16"/>
                <w:lang w:eastAsia="en-US"/>
              </w:rPr>
            </w:pPr>
            <w:r w:rsidRPr="000003F4">
              <w:rPr>
                <w:sz w:val="16"/>
                <w:szCs w:val="16"/>
              </w:rPr>
              <w:t>C51</w:t>
            </w:r>
          </w:p>
        </w:tc>
        <w:tc>
          <w:tcPr>
            <w:tcW w:w="3592" w:type="dxa"/>
            <w:tcBorders>
              <w:bottom w:val="single" w:sz="4" w:space="0" w:color="auto"/>
            </w:tcBorders>
            <w:shd w:val="clear" w:color="auto" w:fill="auto"/>
          </w:tcPr>
          <w:p w14:paraId="7B625776"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5B6FD3" w:rsidRPr="000003F4" w14:paraId="36CF8CB3" w14:textId="77777777" w:rsidTr="006F514A">
        <w:trPr>
          <w:gridBefore w:val="1"/>
          <w:wBefore w:w="40" w:type="dxa"/>
          <w:jc w:val="center"/>
        </w:trPr>
        <w:tc>
          <w:tcPr>
            <w:tcW w:w="1162" w:type="dxa"/>
            <w:tcBorders>
              <w:bottom w:val="single" w:sz="4" w:space="0" w:color="auto"/>
            </w:tcBorders>
            <w:shd w:val="clear" w:color="auto" w:fill="auto"/>
          </w:tcPr>
          <w:p w14:paraId="64811ECD"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0003F4" w:rsidRDefault="005B6FD3" w:rsidP="005B6FD3">
            <w:pPr>
              <w:pStyle w:val="PlainText"/>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13E25B6A" w14:textId="77777777" w:rsidR="005B6FD3" w:rsidRPr="000003F4" w:rsidRDefault="005B6FD3" w:rsidP="005B6FD3">
            <w:pPr>
              <w:pStyle w:val="TAC"/>
              <w:keepNext w:val="0"/>
              <w:keepLines w:val="0"/>
              <w:rPr>
                <w:bCs/>
                <w:sz w:val="16"/>
                <w:szCs w:val="16"/>
                <w:lang w:eastAsia="en-US"/>
              </w:rPr>
            </w:pPr>
            <w:r w:rsidRPr="000003F4">
              <w:rPr>
                <w:rFonts w:cs="Arial"/>
                <w:bCs/>
                <w:sz w:val="16"/>
                <w:szCs w:val="16"/>
              </w:rPr>
              <w:t>Rel-16</w:t>
            </w:r>
          </w:p>
        </w:tc>
        <w:tc>
          <w:tcPr>
            <w:tcW w:w="1170" w:type="dxa"/>
            <w:tcBorders>
              <w:bottom w:val="single" w:sz="4" w:space="0" w:color="auto"/>
            </w:tcBorders>
            <w:shd w:val="clear" w:color="auto" w:fill="auto"/>
          </w:tcPr>
          <w:p w14:paraId="6DD9A50E" w14:textId="77777777" w:rsidR="005B6FD3" w:rsidRPr="000003F4" w:rsidRDefault="005B6FD3" w:rsidP="005B6FD3">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shd w:val="clear" w:color="auto" w:fill="auto"/>
          </w:tcPr>
          <w:p w14:paraId="519E0917"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UEs supporting 5GS and multi-DCI based Multi-TRP</w:t>
            </w:r>
          </w:p>
        </w:tc>
      </w:tr>
      <w:tr w:rsidR="005B6FD3" w:rsidRPr="000003F4" w14:paraId="0A830596" w14:textId="77777777" w:rsidTr="006F514A">
        <w:trPr>
          <w:gridBefore w:val="1"/>
          <w:wBefore w:w="40" w:type="dxa"/>
          <w:jc w:val="center"/>
        </w:trPr>
        <w:tc>
          <w:tcPr>
            <w:tcW w:w="1162" w:type="dxa"/>
            <w:tcBorders>
              <w:bottom w:val="single" w:sz="4" w:space="0" w:color="auto"/>
            </w:tcBorders>
            <w:shd w:val="clear" w:color="auto" w:fill="auto"/>
          </w:tcPr>
          <w:p w14:paraId="528B3447" w14:textId="5C526A81" w:rsidR="005B6FD3" w:rsidRPr="000003F4" w:rsidRDefault="005B6FD3" w:rsidP="005B6FD3">
            <w:pPr>
              <w:pStyle w:val="TAL"/>
              <w:keepNext w:val="0"/>
              <w:keepLines w:val="0"/>
              <w:rPr>
                <w:rFonts w:cs="Arial"/>
                <w:bCs/>
                <w:sz w:val="16"/>
                <w:szCs w:val="16"/>
              </w:rPr>
            </w:pPr>
            <w:r w:rsidRPr="000003F4">
              <w:rPr>
                <w:rFonts w:cs="Arial"/>
                <w:bCs/>
                <w:sz w:val="16"/>
                <w:szCs w:val="16"/>
              </w:rPr>
              <w:lastRenderedPageBreak/>
              <w:t>7.1.1.3.11</w:t>
            </w:r>
          </w:p>
        </w:tc>
        <w:tc>
          <w:tcPr>
            <w:tcW w:w="3505" w:type="dxa"/>
            <w:tcBorders>
              <w:bottom w:val="single" w:sz="4" w:space="0" w:color="auto"/>
            </w:tcBorders>
            <w:shd w:val="clear" w:color="auto" w:fill="auto"/>
          </w:tcPr>
          <w:p w14:paraId="416167DA" w14:textId="60CCB56C" w:rsidR="005B6FD3" w:rsidRPr="000003F4" w:rsidRDefault="005B6FD3" w:rsidP="005B6FD3">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0003F4" w:rsidRDefault="005B6FD3" w:rsidP="005B6FD3">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531123FE" w14:textId="6E09A504" w:rsidR="005B6FD3" w:rsidRPr="000003F4" w:rsidRDefault="005B6FD3" w:rsidP="005B6FD3">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0003F4" w:rsidRDefault="005B6FD3" w:rsidP="005B6FD3">
            <w:pPr>
              <w:pStyle w:val="TAL"/>
              <w:keepNext w:val="0"/>
              <w:keepLines w:val="0"/>
              <w:rPr>
                <w:rFonts w:cs="Arial"/>
                <w:bCs/>
                <w:sz w:val="16"/>
                <w:szCs w:val="16"/>
              </w:rPr>
            </w:pPr>
            <w:r w:rsidRPr="000003F4">
              <w:rPr>
                <w:rFonts w:cs="Arial"/>
                <w:bCs/>
                <w:sz w:val="16"/>
                <w:szCs w:val="16"/>
                <w:lang w:eastAsia="zh-CN"/>
              </w:rPr>
              <w:t>UEs supporting 5GS and LCH-based UL grant prioritization</w:t>
            </w:r>
          </w:p>
        </w:tc>
      </w:tr>
      <w:tr w:rsidR="005B6FD3" w:rsidRPr="000003F4" w14:paraId="24517BA5" w14:textId="77777777" w:rsidTr="006F514A">
        <w:trPr>
          <w:gridBefore w:val="1"/>
          <w:wBefore w:w="40" w:type="dxa"/>
          <w:jc w:val="center"/>
        </w:trPr>
        <w:tc>
          <w:tcPr>
            <w:tcW w:w="1162" w:type="dxa"/>
            <w:tcBorders>
              <w:bottom w:val="single" w:sz="4" w:space="0" w:color="auto"/>
            </w:tcBorders>
            <w:shd w:val="clear" w:color="auto" w:fill="auto"/>
          </w:tcPr>
          <w:p w14:paraId="1A3AE371" w14:textId="3CB788E6" w:rsidR="005B6FD3" w:rsidRPr="000003F4" w:rsidRDefault="005B6FD3" w:rsidP="005B6FD3">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0003F4" w:rsidRDefault="005B6FD3" w:rsidP="005B6FD3">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0003F4" w:rsidRDefault="005B6FD3" w:rsidP="005B6FD3">
            <w:pPr>
              <w:pStyle w:val="TAC"/>
              <w:keepNext w:val="0"/>
              <w:keepLines w:val="0"/>
              <w:rPr>
                <w:rFonts w:cs="Arial"/>
                <w:bCs/>
                <w:sz w:val="16"/>
                <w:szCs w:val="16"/>
              </w:rPr>
            </w:pPr>
            <w:r w:rsidRPr="000003F4">
              <w:rPr>
                <w:sz w:val="16"/>
                <w:szCs w:val="16"/>
                <w:lang w:eastAsia="en-US"/>
              </w:rPr>
              <w:t>Rel-16</w:t>
            </w:r>
          </w:p>
        </w:tc>
        <w:tc>
          <w:tcPr>
            <w:tcW w:w="1170" w:type="dxa"/>
            <w:tcBorders>
              <w:bottom w:val="single" w:sz="4" w:space="0" w:color="auto"/>
            </w:tcBorders>
            <w:shd w:val="clear" w:color="auto" w:fill="auto"/>
          </w:tcPr>
          <w:p w14:paraId="3F109448" w14:textId="41A67B0A" w:rsidR="005B6FD3" w:rsidRPr="000003F4" w:rsidRDefault="005B6FD3" w:rsidP="005B6FD3">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shd w:val="clear" w:color="auto" w:fill="auto"/>
          </w:tcPr>
          <w:p w14:paraId="7A1575B4" w14:textId="2ACB0D0B" w:rsidR="005B6FD3" w:rsidRPr="000003F4" w:rsidRDefault="005B6FD3" w:rsidP="005B6FD3">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5B6FD3" w:rsidRPr="000003F4" w14:paraId="6577D53B" w14:textId="77777777" w:rsidTr="006F514A">
        <w:trPr>
          <w:gridBefore w:val="1"/>
          <w:wBefore w:w="40" w:type="dxa"/>
          <w:jc w:val="center"/>
        </w:trPr>
        <w:tc>
          <w:tcPr>
            <w:tcW w:w="1162" w:type="dxa"/>
            <w:tcBorders>
              <w:bottom w:val="single" w:sz="4" w:space="0" w:color="auto"/>
            </w:tcBorders>
            <w:shd w:val="clear" w:color="auto" w:fill="auto"/>
          </w:tcPr>
          <w:p w14:paraId="6788E6DB" w14:textId="119DF1E1" w:rsidR="005B6FD3" w:rsidRPr="000003F4" w:rsidRDefault="005B6FD3" w:rsidP="005B6FD3">
            <w:pPr>
              <w:pStyle w:val="TAL"/>
              <w:keepNext w:val="0"/>
              <w:keepLines w:val="0"/>
              <w:rPr>
                <w:b/>
                <w:bCs/>
                <w:sz w:val="16"/>
                <w:szCs w:val="16"/>
                <w:lang w:eastAsia="en-US"/>
              </w:rPr>
            </w:pPr>
            <w:r w:rsidRPr="000003F4">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0003F4" w:rsidRDefault="005B6FD3" w:rsidP="005B6FD3">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0003F4" w:rsidRDefault="005B6FD3" w:rsidP="005B6FD3">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3C1D8A1A" w14:textId="20CDF1F6" w:rsidR="005B6FD3" w:rsidRPr="000003F4" w:rsidRDefault="005B6FD3" w:rsidP="005B6FD3">
            <w:pPr>
              <w:pStyle w:val="TAC"/>
              <w:keepNext w:val="0"/>
              <w:keepLines w:val="0"/>
              <w:rPr>
                <w:sz w:val="16"/>
                <w:szCs w:val="16"/>
                <w:lang w:eastAsia="en-US"/>
              </w:rPr>
            </w:pPr>
            <w:r w:rsidRPr="000003F4">
              <w:rPr>
                <w:rFonts w:cs="Arial"/>
                <w:sz w:val="16"/>
                <w:szCs w:val="16"/>
              </w:rPr>
              <w:t>C180</w:t>
            </w:r>
          </w:p>
        </w:tc>
        <w:tc>
          <w:tcPr>
            <w:tcW w:w="3592" w:type="dxa"/>
            <w:tcBorders>
              <w:bottom w:val="single" w:sz="4" w:space="0" w:color="auto"/>
            </w:tcBorders>
            <w:shd w:val="clear" w:color="auto" w:fill="auto"/>
          </w:tcPr>
          <w:p w14:paraId="5447E70E" w14:textId="577E27B2" w:rsidR="005B6FD3" w:rsidRPr="000003F4" w:rsidRDefault="005B6FD3" w:rsidP="005B6FD3">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5B6FD3" w:rsidRPr="000003F4"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0003F4" w:rsidRDefault="005B6FD3" w:rsidP="005B6FD3">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0003F4" w:rsidRDefault="005B6FD3" w:rsidP="005B6FD3">
            <w:pPr>
              <w:pStyle w:val="TAL"/>
              <w:keepNext w:val="0"/>
              <w:keepLines w:val="0"/>
              <w:rPr>
                <w:sz w:val="16"/>
                <w:szCs w:val="16"/>
                <w:lang w:eastAsia="en-US"/>
              </w:rPr>
            </w:pPr>
          </w:p>
        </w:tc>
      </w:tr>
      <w:tr w:rsidR="005B6FD3" w:rsidRPr="000003F4" w14:paraId="342DD341" w14:textId="77777777" w:rsidTr="006F514A">
        <w:trPr>
          <w:gridBefore w:val="1"/>
          <w:wBefore w:w="40" w:type="dxa"/>
          <w:jc w:val="center"/>
        </w:trPr>
        <w:tc>
          <w:tcPr>
            <w:tcW w:w="1162" w:type="dxa"/>
            <w:tcBorders>
              <w:bottom w:val="single" w:sz="4" w:space="0" w:color="auto"/>
            </w:tcBorders>
            <w:shd w:val="clear" w:color="auto" w:fill="auto"/>
          </w:tcPr>
          <w:p w14:paraId="20BC1D2B" w14:textId="59DA6162" w:rsidR="005B6FD3" w:rsidRPr="000003F4" w:rsidRDefault="005B6FD3" w:rsidP="005B6FD3">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shd w:val="clear" w:color="auto" w:fill="auto"/>
          </w:tcPr>
          <w:p w14:paraId="6BB7C8C5" w14:textId="29D6CBC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026F4BB" w14:textId="4E8F5026" w:rsidR="005B6FD3" w:rsidRPr="000003F4" w:rsidRDefault="005B6FD3" w:rsidP="005B6FD3">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shd w:val="clear" w:color="auto" w:fill="auto"/>
          </w:tcPr>
          <w:p w14:paraId="31877204" w14:textId="307DFF40"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5B6FD3" w:rsidRPr="000003F4" w14:paraId="1DF15E8D" w14:textId="77777777" w:rsidTr="006F514A">
        <w:trPr>
          <w:gridBefore w:val="1"/>
          <w:wBefore w:w="40" w:type="dxa"/>
          <w:jc w:val="center"/>
        </w:trPr>
        <w:tc>
          <w:tcPr>
            <w:tcW w:w="1162" w:type="dxa"/>
            <w:tcBorders>
              <w:bottom w:val="single" w:sz="4" w:space="0" w:color="auto"/>
            </w:tcBorders>
            <w:shd w:val="clear" w:color="auto" w:fill="auto"/>
          </w:tcPr>
          <w:p w14:paraId="18413C48" w14:textId="6CB616EF" w:rsidR="005B6FD3" w:rsidRPr="000003F4" w:rsidRDefault="005B6FD3" w:rsidP="005B6FD3">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shd w:val="clear" w:color="auto" w:fill="auto"/>
          </w:tcPr>
          <w:p w14:paraId="19B25BFE" w14:textId="209AC31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8278A6E" w14:textId="30B7448C" w:rsidR="005B6FD3" w:rsidRPr="000003F4" w:rsidRDefault="005B6FD3" w:rsidP="005B6FD3">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shd w:val="clear" w:color="auto" w:fill="auto"/>
          </w:tcPr>
          <w:p w14:paraId="2FF67B9F" w14:textId="554FEEA5"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5B6FD3" w:rsidRPr="000003F4" w14:paraId="0A874446" w14:textId="77777777" w:rsidTr="006F514A">
        <w:trPr>
          <w:gridBefore w:val="1"/>
          <w:wBefore w:w="40" w:type="dxa"/>
          <w:jc w:val="center"/>
        </w:trPr>
        <w:tc>
          <w:tcPr>
            <w:tcW w:w="1162" w:type="dxa"/>
            <w:tcBorders>
              <w:bottom w:val="single" w:sz="4" w:space="0" w:color="auto"/>
            </w:tcBorders>
            <w:shd w:val="clear" w:color="auto" w:fill="auto"/>
          </w:tcPr>
          <w:p w14:paraId="3065C739" w14:textId="7683207B" w:rsidR="005B6FD3" w:rsidRPr="000003F4" w:rsidRDefault="005B6FD3" w:rsidP="005B6FD3">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shd w:val="clear" w:color="auto" w:fill="auto"/>
          </w:tcPr>
          <w:p w14:paraId="4B989C84" w14:textId="1F820825"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35E7AD91" w14:textId="14BDDD6E" w:rsidR="005B6FD3" w:rsidRPr="000003F4" w:rsidRDefault="005B6FD3" w:rsidP="005B6FD3">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shd w:val="clear" w:color="auto" w:fill="auto"/>
          </w:tcPr>
          <w:p w14:paraId="13FA75D6" w14:textId="3DE415AD"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5B6FD3" w:rsidRPr="000003F4" w14:paraId="37CB08D5" w14:textId="77777777" w:rsidTr="006F514A">
        <w:trPr>
          <w:gridBefore w:val="1"/>
          <w:wBefore w:w="40" w:type="dxa"/>
          <w:jc w:val="center"/>
        </w:trPr>
        <w:tc>
          <w:tcPr>
            <w:tcW w:w="1162" w:type="dxa"/>
            <w:tcBorders>
              <w:bottom w:val="single" w:sz="4" w:space="0" w:color="auto"/>
            </w:tcBorders>
            <w:shd w:val="clear" w:color="auto" w:fill="auto"/>
          </w:tcPr>
          <w:p w14:paraId="47A32B5F" w14:textId="72206403" w:rsidR="005B6FD3" w:rsidRPr="000003F4" w:rsidRDefault="005B6FD3" w:rsidP="005B6FD3">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shd w:val="clear" w:color="auto" w:fill="auto"/>
          </w:tcPr>
          <w:p w14:paraId="59C3B1D4" w14:textId="5FA9C2F2"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E99F1AE" w14:textId="39776543" w:rsidR="005B6FD3" w:rsidRPr="000003F4" w:rsidRDefault="005B6FD3" w:rsidP="005B6FD3">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shd w:val="clear" w:color="auto" w:fill="auto"/>
          </w:tcPr>
          <w:p w14:paraId="12D95CD5" w14:textId="4DFDF632"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5B6FD3" w:rsidRPr="000003F4"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0003F4" w:rsidRDefault="005B6FD3" w:rsidP="005B6FD3">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0003F4" w:rsidRDefault="005B6FD3" w:rsidP="005B6FD3">
            <w:pPr>
              <w:pStyle w:val="TAL"/>
              <w:keepNext w:val="0"/>
              <w:keepLines w:val="0"/>
              <w:rPr>
                <w:sz w:val="16"/>
                <w:szCs w:val="16"/>
                <w:lang w:eastAsia="en-US"/>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0003F4" w:rsidRDefault="005B6FD3" w:rsidP="005B6FD3">
            <w:pPr>
              <w:pStyle w:val="TAL"/>
              <w:keepNext w:val="0"/>
              <w:keepLines w:val="0"/>
              <w:rPr>
                <w:sz w:val="16"/>
                <w:szCs w:val="16"/>
                <w:lang w:eastAsia="en-US"/>
              </w:rPr>
            </w:pPr>
          </w:p>
        </w:tc>
      </w:tr>
      <w:tr w:rsidR="005B6FD3" w:rsidRPr="000003F4" w14:paraId="0E5AF8A2" w14:textId="77777777" w:rsidTr="006F514A">
        <w:trPr>
          <w:gridBefore w:val="1"/>
          <w:wBefore w:w="40" w:type="dxa"/>
          <w:jc w:val="center"/>
        </w:trPr>
        <w:tc>
          <w:tcPr>
            <w:tcW w:w="1162" w:type="dxa"/>
            <w:tcBorders>
              <w:bottom w:val="single" w:sz="4" w:space="0" w:color="auto"/>
            </w:tcBorders>
            <w:shd w:val="clear" w:color="auto" w:fill="auto"/>
          </w:tcPr>
          <w:p w14:paraId="09022A56" w14:textId="17449269" w:rsidR="005B6FD3" w:rsidRPr="000003F4" w:rsidRDefault="005B6FD3" w:rsidP="005B6FD3">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shd w:val="clear" w:color="auto" w:fill="auto"/>
          </w:tcPr>
          <w:p w14:paraId="331EEA54" w14:textId="3CB18E60"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shd w:val="clear" w:color="auto" w:fill="auto"/>
          </w:tcPr>
          <w:p w14:paraId="44105E20" w14:textId="02AFD69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42F7C1A6" w14:textId="7FE04935" w:rsidR="005B6FD3" w:rsidRPr="000003F4" w:rsidRDefault="005B6FD3" w:rsidP="005B6FD3">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35CCD6D8" w14:textId="70489BDF"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5B6FD3" w:rsidRPr="000003F4" w14:paraId="40BB585D" w14:textId="77777777" w:rsidTr="006F514A">
        <w:trPr>
          <w:gridBefore w:val="1"/>
          <w:wBefore w:w="40" w:type="dxa"/>
          <w:jc w:val="center"/>
        </w:trPr>
        <w:tc>
          <w:tcPr>
            <w:tcW w:w="1162" w:type="dxa"/>
            <w:tcBorders>
              <w:bottom w:val="single" w:sz="4" w:space="0" w:color="auto"/>
            </w:tcBorders>
            <w:shd w:val="clear" w:color="auto" w:fill="auto"/>
          </w:tcPr>
          <w:p w14:paraId="2AD9E256" w14:textId="2C90B2B9" w:rsidR="005B6FD3" w:rsidRPr="000003F4" w:rsidRDefault="005B6FD3" w:rsidP="005B6FD3">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shd w:val="clear" w:color="auto" w:fill="auto"/>
          </w:tcPr>
          <w:p w14:paraId="03CCBAC3" w14:textId="46252EA9"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shd w:val="clear" w:color="auto" w:fill="auto"/>
          </w:tcPr>
          <w:p w14:paraId="6025832F" w14:textId="1B7BDFD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1A2692B2" w14:textId="1529568E" w:rsidR="005B6FD3" w:rsidRPr="000003F4" w:rsidRDefault="005B6FD3" w:rsidP="005B6FD3">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shd w:val="clear" w:color="auto" w:fill="auto"/>
          </w:tcPr>
          <w:p w14:paraId="54D66A5D" w14:textId="3440A5E8"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repetition of TB processing over multi-slot PUSCH</w:t>
            </w:r>
          </w:p>
        </w:tc>
      </w:tr>
      <w:tr w:rsidR="005B6FD3" w:rsidRPr="000003F4"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0003F4" w:rsidRDefault="005B6FD3" w:rsidP="005B6FD3">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31EF7A90" w14:textId="332075C0" w:rsidR="005B6FD3" w:rsidRPr="000003F4" w:rsidRDefault="005B6FD3" w:rsidP="005B6FD3">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0003F4"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0003F4"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0003F4" w:rsidRDefault="005B6FD3" w:rsidP="005B6FD3">
            <w:pPr>
              <w:pStyle w:val="TAL"/>
              <w:keepNext w:val="0"/>
              <w:keepLines w:val="0"/>
              <w:rPr>
                <w:b/>
                <w:bCs/>
                <w:sz w:val="16"/>
                <w:szCs w:val="16"/>
                <w:lang w:eastAsia="en-US"/>
              </w:rPr>
            </w:pPr>
          </w:p>
        </w:tc>
      </w:tr>
      <w:tr w:rsidR="005B6FD3" w:rsidRPr="000003F4" w14:paraId="3635AACF" w14:textId="77777777" w:rsidTr="006F514A">
        <w:trPr>
          <w:gridBefore w:val="1"/>
          <w:wBefore w:w="40" w:type="dxa"/>
          <w:jc w:val="center"/>
        </w:trPr>
        <w:tc>
          <w:tcPr>
            <w:tcW w:w="1162" w:type="dxa"/>
            <w:tcBorders>
              <w:bottom w:val="single" w:sz="4" w:space="0" w:color="auto"/>
            </w:tcBorders>
            <w:shd w:val="clear" w:color="auto" w:fill="auto"/>
          </w:tcPr>
          <w:p w14:paraId="67F2CFC7" w14:textId="7F520370" w:rsidR="005B6FD3" w:rsidRPr="000003F4" w:rsidRDefault="005B6FD3" w:rsidP="005B6FD3">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shd w:val="clear" w:color="auto" w:fill="auto"/>
          </w:tcPr>
          <w:p w14:paraId="6919F861" w14:textId="085AE4D7"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43F03DB9" w14:textId="5C55B787" w:rsidR="005B6FD3" w:rsidRPr="000003F4" w:rsidRDefault="005B6FD3" w:rsidP="005B6FD3">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shd w:val="clear" w:color="auto" w:fill="auto"/>
          </w:tcPr>
          <w:p w14:paraId="727CBB98" w14:textId="7FBCD253"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5B6FD3" w:rsidRPr="000003F4" w14:paraId="309409C3" w14:textId="77777777" w:rsidTr="006F514A">
        <w:trPr>
          <w:gridBefore w:val="1"/>
          <w:wBefore w:w="40" w:type="dxa"/>
          <w:jc w:val="center"/>
        </w:trPr>
        <w:tc>
          <w:tcPr>
            <w:tcW w:w="1162" w:type="dxa"/>
            <w:tcBorders>
              <w:bottom w:val="single" w:sz="4" w:space="0" w:color="auto"/>
            </w:tcBorders>
            <w:shd w:val="clear" w:color="auto" w:fill="auto"/>
          </w:tcPr>
          <w:p w14:paraId="0599EA66" w14:textId="09DDAA66" w:rsidR="005B6FD3" w:rsidRPr="000003F4" w:rsidRDefault="005B6FD3" w:rsidP="005B6FD3">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shd w:val="clear" w:color="auto" w:fill="auto"/>
          </w:tcPr>
          <w:p w14:paraId="7CC21109" w14:textId="17DEC26E"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7877F8B8" w14:textId="1A4297E0" w:rsidR="005B6FD3" w:rsidRPr="000003F4" w:rsidRDefault="005B6FD3" w:rsidP="005B6FD3">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shd w:val="clear" w:color="auto" w:fill="auto"/>
          </w:tcPr>
          <w:p w14:paraId="2D8DB636" w14:textId="67F97ECC"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contiguous CA and CA-based PDCP duplication over MCG or SCG DRB</w:t>
            </w:r>
          </w:p>
        </w:tc>
      </w:tr>
      <w:tr w:rsidR="005B6FD3" w:rsidRPr="000003F4" w14:paraId="730F2270" w14:textId="77777777" w:rsidTr="006F514A">
        <w:trPr>
          <w:gridBefore w:val="1"/>
          <w:wBefore w:w="40" w:type="dxa"/>
          <w:jc w:val="center"/>
        </w:trPr>
        <w:tc>
          <w:tcPr>
            <w:tcW w:w="1162" w:type="dxa"/>
            <w:tcBorders>
              <w:bottom w:val="single" w:sz="4" w:space="0" w:color="auto"/>
            </w:tcBorders>
            <w:shd w:val="clear" w:color="auto" w:fill="auto"/>
          </w:tcPr>
          <w:p w14:paraId="42BB8B61" w14:textId="698252EA" w:rsidR="005B6FD3" w:rsidRPr="000003F4" w:rsidRDefault="005B6FD3" w:rsidP="005B6FD3">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shd w:val="clear" w:color="auto" w:fill="auto"/>
          </w:tcPr>
          <w:p w14:paraId="2FDEEBE5" w14:textId="47B3D00C"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77B10240" w14:textId="73E14DEC" w:rsidR="005B6FD3" w:rsidRPr="000003F4" w:rsidRDefault="005B6FD3" w:rsidP="005B6FD3">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shd w:val="clear" w:color="auto" w:fill="auto"/>
          </w:tcPr>
          <w:p w14:paraId="5CB0508D" w14:textId="0A0A057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5B6FD3" w:rsidRPr="000003F4" w14:paraId="3FB50994" w14:textId="77777777" w:rsidTr="006F514A">
        <w:trPr>
          <w:gridBefore w:val="1"/>
          <w:wBefore w:w="40" w:type="dxa"/>
          <w:jc w:val="center"/>
        </w:trPr>
        <w:tc>
          <w:tcPr>
            <w:tcW w:w="1162" w:type="dxa"/>
            <w:tcBorders>
              <w:bottom w:val="single" w:sz="4" w:space="0" w:color="auto"/>
            </w:tcBorders>
            <w:shd w:val="clear" w:color="auto" w:fill="auto"/>
          </w:tcPr>
          <w:p w14:paraId="6BA5CA93" w14:textId="3D7FA5CE" w:rsidR="005B6FD3" w:rsidRPr="000003F4" w:rsidRDefault="005B6FD3" w:rsidP="005B6FD3">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shd w:val="clear" w:color="auto" w:fill="auto"/>
          </w:tcPr>
          <w:p w14:paraId="52595214" w14:textId="65089CEF"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shd w:val="clear" w:color="auto" w:fill="auto"/>
          </w:tcPr>
          <w:p w14:paraId="1049E4C7" w14:textId="2D5223E7" w:rsidR="005B6FD3" w:rsidRPr="000003F4" w:rsidRDefault="005B6FD3" w:rsidP="005B6FD3">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shd w:val="clear" w:color="auto" w:fill="auto"/>
          </w:tcPr>
          <w:p w14:paraId="7DDA6DD9" w14:textId="58D1718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9F5D75" w:rsidRPr="000003F4" w14:paraId="079C4383" w14:textId="77777777">
        <w:trPr>
          <w:gridBefore w:val="1"/>
          <w:wBefore w:w="40" w:type="dxa"/>
          <w:jc w:val="center"/>
        </w:trPr>
        <w:tc>
          <w:tcPr>
            <w:tcW w:w="1162" w:type="dxa"/>
            <w:tcBorders>
              <w:bottom w:val="single" w:sz="4" w:space="0" w:color="auto"/>
            </w:tcBorders>
            <w:shd w:val="clear" w:color="auto" w:fill="D9D9D9"/>
          </w:tcPr>
          <w:p w14:paraId="3871E07B" w14:textId="56473026" w:rsidR="005973F2" w:rsidRPr="000003F4" w:rsidRDefault="005973F2" w:rsidP="005973F2">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03BDA049" w14:textId="040F047D" w:rsidR="005973F2" w:rsidRPr="000003F4" w:rsidRDefault="005973F2" w:rsidP="005973F2">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5973F2" w:rsidRPr="000003F4" w:rsidRDefault="005973F2" w:rsidP="005973F2">
            <w:pPr>
              <w:pStyle w:val="TAC"/>
              <w:keepNext w:val="0"/>
              <w:keepLines w:val="0"/>
              <w:rPr>
                <w:sz w:val="16"/>
                <w:szCs w:val="16"/>
              </w:rPr>
            </w:pPr>
          </w:p>
        </w:tc>
        <w:tc>
          <w:tcPr>
            <w:tcW w:w="1170" w:type="dxa"/>
            <w:tcBorders>
              <w:bottom w:val="single" w:sz="4" w:space="0" w:color="auto"/>
            </w:tcBorders>
            <w:shd w:val="clear" w:color="auto" w:fill="D9D9D9"/>
          </w:tcPr>
          <w:p w14:paraId="42E14C1D" w14:textId="77777777" w:rsidR="005973F2" w:rsidRPr="000003F4" w:rsidRDefault="005973F2" w:rsidP="005973F2">
            <w:pPr>
              <w:pStyle w:val="TAC"/>
              <w:keepNext w:val="0"/>
              <w:keepLines w:val="0"/>
              <w:rPr>
                <w:sz w:val="16"/>
                <w:szCs w:val="16"/>
              </w:rPr>
            </w:pPr>
          </w:p>
        </w:tc>
        <w:tc>
          <w:tcPr>
            <w:tcW w:w="3592" w:type="dxa"/>
            <w:tcBorders>
              <w:bottom w:val="single" w:sz="4" w:space="0" w:color="auto"/>
            </w:tcBorders>
            <w:shd w:val="clear" w:color="auto" w:fill="D9D9D9"/>
          </w:tcPr>
          <w:p w14:paraId="5831BFE9" w14:textId="77777777" w:rsidR="005973F2" w:rsidRPr="000003F4" w:rsidRDefault="005973F2" w:rsidP="005973F2">
            <w:pPr>
              <w:pStyle w:val="TAL"/>
              <w:keepNext w:val="0"/>
              <w:keepLines w:val="0"/>
              <w:rPr>
                <w:sz w:val="16"/>
                <w:szCs w:val="16"/>
              </w:rPr>
            </w:pPr>
          </w:p>
        </w:tc>
      </w:tr>
      <w:tr w:rsidR="005973F2" w:rsidRPr="000003F4" w14:paraId="6DB6E0FF" w14:textId="77777777" w:rsidTr="006F514A">
        <w:trPr>
          <w:gridBefore w:val="1"/>
          <w:wBefore w:w="40" w:type="dxa"/>
          <w:jc w:val="center"/>
        </w:trPr>
        <w:tc>
          <w:tcPr>
            <w:tcW w:w="1162" w:type="dxa"/>
            <w:tcBorders>
              <w:bottom w:val="single" w:sz="4" w:space="0" w:color="auto"/>
            </w:tcBorders>
            <w:shd w:val="clear" w:color="auto" w:fill="auto"/>
          </w:tcPr>
          <w:p w14:paraId="156125FE" w14:textId="4F2BEB5A" w:rsidR="005973F2" w:rsidRPr="000003F4" w:rsidRDefault="005973F2" w:rsidP="005973F2">
            <w:pPr>
              <w:pStyle w:val="TAL"/>
              <w:keepNext w:val="0"/>
              <w:keepLines w:val="0"/>
              <w:rPr>
                <w:sz w:val="16"/>
                <w:szCs w:val="16"/>
              </w:rPr>
            </w:pPr>
            <w:r w:rsidRPr="000003F4">
              <w:rPr>
                <w:sz w:val="16"/>
                <w:szCs w:val="16"/>
              </w:rPr>
              <w:t>7.1.1.3.17.1</w:t>
            </w:r>
          </w:p>
        </w:tc>
        <w:tc>
          <w:tcPr>
            <w:tcW w:w="3505" w:type="dxa"/>
            <w:tcBorders>
              <w:bottom w:val="single" w:sz="4" w:space="0" w:color="auto"/>
            </w:tcBorders>
            <w:shd w:val="clear" w:color="auto" w:fill="auto"/>
          </w:tcPr>
          <w:p w14:paraId="4AFB3F04" w14:textId="62F0C185"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9F162A5" w14:textId="07B5C8BF" w:rsidR="005973F2" w:rsidRPr="000003F4" w:rsidRDefault="005973F2" w:rsidP="005973F2">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shd w:val="clear" w:color="auto" w:fill="auto"/>
          </w:tcPr>
          <w:p w14:paraId="4C622F21" w14:textId="6E50EFB7"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5973F2" w:rsidRPr="000003F4" w14:paraId="3E31AC3F" w14:textId="77777777" w:rsidTr="006F514A">
        <w:trPr>
          <w:gridBefore w:val="1"/>
          <w:wBefore w:w="40" w:type="dxa"/>
          <w:jc w:val="center"/>
        </w:trPr>
        <w:tc>
          <w:tcPr>
            <w:tcW w:w="1162" w:type="dxa"/>
            <w:tcBorders>
              <w:bottom w:val="single" w:sz="4" w:space="0" w:color="auto"/>
            </w:tcBorders>
            <w:shd w:val="clear" w:color="auto" w:fill="auto"/>
          </w:tcPr>
          <w:p w14:paraId="0C11E35D" w14:textId="32093D96" w:rsidR="005973F2" w:rsidRPr="000003F4" w:rsidRDefault="005973F2" w:rsidP="005973F2">
            <w:pPr>
              <w:pStyle w:val="TAL"/>
              <w:keepNext w:val="0"/>
              <w:keepLines w:val="0"/>
              <w:rPr>
                <w:sz w:val="16"/>
                <w:szCs w:val="16"/>
              </w:rPr>
            </w:pPr>
            <w:r w:rsidRPr="000003F4">
              <w:rPr>
                <w:sz w:val="16"/>
                <w:szCs w:val="16"/>
              </w:rPr>
              <w:t>7.1.1.3.17.2</w:t>
            </w:r>
          </w:p>
        </w:tc>
        <w:tc>
          <w:tcPr>
            <w:tcW w:w="3505" w:type="dxa"/>
            <w:tcBorders>
              <w:bottom w:val="single" w:sz="4" w:space="0" w:color="auto"/>
            </w:tcBorders>
            <w:shd w:val="clear" w:color="auto" w:fill="auto"/>
          </w:tcPr>
          <w:p w14:paraId="254C1864" w14:textId="278C71F2"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0154B36" w14:textId="4FEB5756" w:rsidR="005973F2" w:rsidRPr="000003F4" w:rsidRDefault="005973F2" w:rsidP="005973F2">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shd w:val="clear" w:color="auto" w:fill="auto"/>
          </w:tcPr>
          <w:p w14:paraId="7BF341D6" w14:textId="31957771"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A03D66" w:rsidRPr="000003F4" w14:paraId="4898A8E7" w14:textId="77777777" w:rsidTr="006F514A">
        <w:trPr>
          <w:gridBefore w:val="1"/>
          <w:wBefore w:w="40" w:type="dxa"/>
          <w:jc w:val="center"/>
        </w:trPr>
        <w:tc>
          <w:tcPr>
            <w:tcW w:w="1162" w:type="dxa"/>
            <w:tcBorders>
              <w:bottom w:val="single" w:sz="4" w:space="0" w:color="auto"/>
            </w:tcBorders>
            <w:shd w:val="clear" w:color="auto" w:fill="auto"/>
          </w:tcPr>
          <w:p w14:paraId="3AB981DE" w14:textId="23AB5681" w:rsidR="00A03D66" w:rsidRPr="000003F4" w:rsidRDefault="00A03D66" w:rsidP="00A03D66">
            <w:pPr>
              <w:pStyle w:val="TAL"/>
              <w:keepNext w:val="0"/>
              <w:keepLines w:val="0"/>
              <w:rPr>
                <w:sz w:val="16"/>
                <w:szCs w:val="16"/>
              </w:rPr>
            </w:pPr>
            <w:r w:rsidRPr="000003F4">
              <w:rPr>
                <w:sz w:val="16"/>
                <w:szCs w:val="16"/>
              </w:rPr>
              <w:t>7.1.1.3.18</w:t>
            </w:r>
          </w:p>
        </w:tc>
        <w:tc>
          <w:tcPr>
            <w:tcW w:w="3505" w:type="dxa"/>
            <w:tcBorders>
              <w:bottom w:val="single" w:sz="4" w:space="0" w:color="auto"/>
            </w:tcBorders>
            <w:shd w:val="clear" w:color="auto" w:fill="auto"/>
          </w:tcPr>
          <w:p w14:paraId="79B7E707" w14:textId="7F225D6A"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F26FF64" w14:textId="6466A171"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6205EF1" w14:textId="7217E335"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12E7258F" w14:textId="1E57D17F"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A03D66" w:rsidRPr="000003F4" w14:paraId="00AA253A" w14:textId="77777777" w:rsidTr="006F514A">
        <w:trPr>
          <w:gridBefore w:val="1"/>
          <w:wBefore w:w="40" w:type="dxa"/>
          <w:jc w:val="center"/>
        </w:trPr>
        <w:tc>
          <w:tcPr>
            <w:tcW w:w="1162" w:type="dxa"/>
            <w:tcBorders>
              <w:bottom w:val="single" w:sz="4" w:space="0" w:color="auto"/>
            </w:tcBorders>
            <w:shd w:val="clear" w:color="auto" w:fill="auto"/>
          </w:tcPr>
          <w:p w14:paraId="6F7AEBFC" w14:textId="2A0CAE29" w:rsidR="00A03D66" w:rsidRPr="000003F4" w:rsidRDefault="00A03D66" w:rsidP="00A03D66">
            <w:pPr>
              <w:pStyle w:val="TAL"/>
              <w:keepNext w:val="0"/>
              <w:keepLines w:val="0"/>
              <w:rPr>
                <w:sz w:val="16"/>
                <w:szCs w:val="16"/>
              </w:rPr>
            </w:pPr>
            <w:r w:rsidRPr="000003F4">
              <w:rPr>
                <w:sz w:val="16"/>
                <w:szCs w:val="16"/>
              </w:rPr>
              <w:t>7.1.1.3.19</w:t>
            </w:r>
          </w:p>
        </w:tc>
        <w:tc>
          <w:tcPr>
            <w:tcW w:w="3505" w:type="dxa"/>
            <w:tcBorders>
              <w:bottom w:val="single" w:sz="4" w:space="0" w:color="auto"/>
            </w:tcBorders>
            <w:shd w:val="clear" w:color="auto" w:fill="auto"/>
          </w:tcPr>
          <w:p w14:paraId="59BC21D9" w14:textId="43821723"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32297ECF" w14:textId="163802B4"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7CF290CE" w14:textId="111F6355"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BD3431" w:rsidRPr="000003F4" w14:paraId="38C504F5" w14:textId="77777777" w:rsidTr="006F514A">
        <w:trPr>
          <w:gridBefore w:val="1"/>
          <w:wBefore w:w="40" w:type="dxa"/>
          <w:jc w:val="center"/>
        </w:trPr>
        <w:tc>
          <w:tcPr>
            <w:tcW w:w="1162" w:type="dxa"/>
            <w:tcBorders>
              <w:bottom w:val="single" w:sz="4" w:space="0" w:color="auto"/>
            </w:tcBorders>
            <w:shd w:val="clear" w:color="auto" w:fill="auto"/>
          </w:tcPr>
          <w:p w14:paraId="03296EDE" w14:textId="0EF2BB36" w:rsidR="00BD3431" w:rsidRPr="000003F4" w:rsidRDefault="00BD3431" w:rsidP="00BD3431">
            <w:pPr>
              <w:pStyle w:val="TAL"/>
              <w:keepNext w:val="0"/>
              <w:keepLines w:val="0"/>
              <w:rPr>
                <w:sz w:val="16"/>
                <w:szCs w:val="16"/>
              </w:rPr>
            </w:pPr>
            <w:r w:rsidRPr="000003F4">
              <w:rPr>
                <w:bCs/>
                <w:sz w:val="16"/>
                <w:szCs w:val="16"/>
              </w:rPr>
              <w:t>7.1.1.3.20</w:t>
            </w:r>
          </w:p>
        </w:tc>
        <w:tc>
          <w:tcPr>
            <w:tcW w:w="3505" w:type="dxa"/>
            <w:tcBorders>
              <w:bottom w:val="single" w:sz="4" w:space="0" w:color="auto"/>
            </w:tcBorders>
            <w:shd w:val="clear" w:color="auto" w:fill="auto"/>
          </w:tcPr>
          <w:p w14:paraId="678EE55B" w14:textId="1104C9C2" w:rsidR="00BD3431" w:rsidRPr="000003F4" w:rsidRDefault="00BD3431" w:rsidP="00BD3431">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0E8CD5CC" w14:textId="0752D4DF"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4BF2B2DF" w14:textId="0FBD189A"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0F644EF3" w14:textId="77777777" w:rsidTr="006F514A">
        <w:trPr>
          <w:gridBefore w:val="1"/>
          <w:wBefore w:w="40" w:type="dxa"/>
          <w:jc w:val="center"/>
        </w:trPr>
        <w:tc>
          <w:tcPr>
            <w:tcW w:w="1162" w:type="dxa"/>
            <w:tcBorders>
              <w:bottom w:val="single" w:sz="4" w:space="0" w:color="auto"/>
            </w:tcBorders>
            <w:shd w:val="clear" w:color="auto" w:fill="auto"/>
          </w:tcPr>
          <w:p w14:paraId="06447A4B" w14:textId="64657827" w:rsidR="00BD3431" w:rsidRPr="000003F4" w:rsidRDefault="00BD3431" w:rsidP="00BD3431">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0C14383C" w14:textId="23BF5074" w:rsidR="00BD3431" w:rsidRPr="000003F4" w:rsidRDefault="00BD3431" w:rsidP="00BD3431">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5D849C6F" w14:textId="6DCEB50A" w:rsidR="00BD3431" w:rsidRPr="000003F4" w:rsidRDefault="00BD3431" w:rsidP="00BD3431">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437234E7" w14:textId="2E042F27"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 and refined buffer size table</w:t>
            </w:r>
          </w:p>
        </w:tc>
      </w:tr>
      <w:tr w:rsidR="00BD3431" w:rsidRPr="000003F4" w14:paraId="5F0446F7" w14:textId="77777777" w:rsidTr="006F514A">
        <w:trPr>
          <w:gridBefore w:val="1"/>
          <w:wBefore w:w="40" w:type="dxa"/>
          <w:jc w:val="center"/>
        </w:trPr>
        <w:tc>
          <w:tcPr>
            <w:tcW w:w="1162" w:type="dxa"/>
            <w:tcBorders>
              <w:bottom w:val="single" w:sz="4" w:space="0" w:color="auto"/>
            </w:tcBorders>
            <w:shd w:val="clear" w:color="auto" w:fill="auto"/>
          </w:tcPr>
          <w:p w14:paraId="1EBE4AB9" w14:textId="7191C202" w:rsidR="00BD3431" w:rsidRPr="000003F4" w:rsidRDefault="00BD3431" w:rsidP="00BD3431">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0545616B" w14:textId="7FCCB491" w:rsidR="00BD3431" w:rsidRPr="000003F4" w:rsidRDefault="00BD3431" w:rsidP="00BD3431">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74AAEFF0" w14:textId="64AEDC58"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5CC3CFB5" w14:textId="2348004D"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A56E45" w:rsidRPr="000003F4" w14:paraId="1F0A97BD" w14:textId="77777777" w:rsidTr="006F514A">
        <w:trPr>
          <w:gridBefore w:val="1"/>
          <w:wBefore w:w="40" w:type="dxa"/>
          <w:jc w:val="center"/>
        </w:trPr>
        <w:tc>
          <w:tcPr>
            <w:tcW w:w="1162" w:type="dxa"/>
            <w:tcBorders>
              <w:bottom w:val="single" w:sz="4" w:space="0" w:color="auto"/>
            </w:tcBorders>
            <w:shd w:val="clear" w:color="auto" w:fill="auto"/>
          </w:tcPr>
          <w:p w14:paraId="788B9049" w14:textId="7CBD0A6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shd w:val="clear" w:color="auto" w:fill="auto"/>
          </w:tcPr>
          <w:p w14:paraId="1D2B2C6B" w14:textId="7B45BFAD" w:rsidR="00A56E45" w:rsidRPr="000003F4" w:rsidRDefault="00A56E45" w:rsidP="00A56E45">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shd w:val="clear" w:color="auto" w:fill="auto"/>
          </w:tcPr>
          <w:p w14:paraId="1C53CDEE" w14:textId="3DD74629"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560FDAC2" w14:textId="273EC071" w:rsidR="00A56E45" w:rsidRPr="000003F4" w:rsidRDefault="00664A0E" w:rsidP="00A56E45">
            <w:pPr>
              <w:pStyle w:val="TAC"/>
              <w:keepNext w:val="0"/>
              <w:keepLines w:val="0"/>
              <w:rPr>
                <w:sz w:val="16"/>
                <w:szCs w:val="16"/>
              </w:rPr>
            </w:pPr>
            <w:r>
              <w:rPr>
                <w:sz w:val="16"/>
                <w:szCs w:val="16"/>
              </w:rPr>
              <w:t>C</w:t>
            </w:r>
            <w:r w:rsidR="000277A0">
              <w:rPr>
                <w:sz w:val="16"/>
                <w:szCs w:val="16"/>
              </w:rPr>
              <w:t>430</w:t>
            </w:r>
          </w:p>
        </w:tc>
        <w:tc>
          <w:tcPr>
            <w:tcW w:w="3592" w:type="dxa"/>
            <w:tcBorders>
              <w:bottom w:val="single" w:sz="4" w:space="0" w:color="auto"/>
            </w:tcBorders>
            <w:shd w:val="clear" w:color="auto" w:fill="auto"/>
          </w:tcPr>
          <w:p w14:paraId="39482044" w14:textId="78634662"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A56E45" w:rsidRPr="000003F4" w14:paraId="57FEDF10" w14:textId="77777777" w:rsidTr="006F514A">
        <w:trPr>
          <w:gridBefore w:val="1"/>
          <w:wBefore w:w="40" w:type="dxa"/>
          <w:jc w:val="center"/>
        </w:trPr>
        <w:tc>
          <w:tcPr>
            <w:tcW w:w="1162" w:type="dxa"/>
            <w:tcBorders>
              <w:bottom w:val="single" w:sz="4" w:space="0" w:color="auto"/>
            </w:tcBorders>
            <w:shd w:val="clear" w:color="auto" w:fill="auto"/>
          </w:tcPr>
          <w:p w14:paraId="3E8E2B05" w14:textId="139002F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shd w:val="clear" w:color="auto" w:fill="auto"/>
          </w:tcPr>
          <w:p w14:paraId="6F153F65" w14:textId="16CF27E2" w:rsidR="00A56E45" w:rsidRPr="000003F4" w:rsidRDefault="00A56E45" w:rsidP="00A56E45">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shd w:val="clear" w:color="auto" w:fill="auto"/>
          </w:tcPr>
          <w:p w14:paraId="1D2E0B11" w14:textId="2439D4A2"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0A6B4AF1" w14:textId="72143EC1" w:rsidR="00A56E45" w:rsidRPr="000003F4" w:rsidRDefault="000277A0" w:rsidP="00A56E45">
            <w:pPr>
              <w:pStyle w:val="TAC"/>
              <w:keepNext w:val="0"/>
              <w:keepLines w:val="0"/>
              <w:rPr>
                <w:sz w:val="16"/>
                <w:szCs w:val="16"/>
              </w:rPr>
            </w:pPr>
            <w:r>
              <w:rPr>
                <w:sz w:val="16"/>
                <w:szCs w:val="16"/>
              </w:rPr>
              <w:t>C431</w:t>
            </w:r>
          </w:p>
        </w:tc>
        <w:tc>
          <w:tcPr>
            <w:tcW w:w="3592" w:type="dxa"/>
            <w:tcBorders>
              <w:bottom w:val="single" w:sz="4" w:space="0" w:color="auto"/>
            </w:tcBorders>
            <w:shd w:val="clear" w:color="auto" w:fill="auto"/>
          </w:tcPr>
          <w:p w14:paraId="5126C921" w14:textId="4419A7FB"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323C0" w:rsidRPr="000003F4" w14:paraId="2AA91607" w14:textId="77777777" w:rsidTr="006F514A">
        <w:trPr>
          <w:gridBefore w:val="1"/>
          <w:wBefore w:w="40" w:type="dxa"/>
          <w:jc w:val="center"/>
        </w:trPr>
        <w:tc>
          <w:tcPr>
            <w:tcW w:w="1162" w:type="dxa"/>
            <w:tcBorders>
              <w:bottom w:val="single" w:sz="4" w:space="0" w:color="auto"/>
            </w:tcBorders>
            <w:shd w:val="clear" w:color="auto" w:fill="auto"/>
          </w:tcPr>
          <w:p w14:paraId="1A58688B" w14:textId="02FABBE4" w:rsidR="00E323C0" w:rsidRPr="00426C91" w:rsidRDefault="00E323C0" w:rsidP="00E323C0">
            <w:pPr>
              <w:pStyle w:val="TAL"/>
              <w:keepNext w:val="0"/>
              <w:keepLines w:val="0"/>
              <w:rPr>
                <w:bCs/>
                <w:sz w:val="16"/>
                <w:szCs w:val="16"/>
              </w:rPr>
            </w:pPr>
            <w:r w:rsidRPr="00A46A08">
              <w:rPr>
                <w:bCs/>
                <w:sz w:val="16"/>
                <w:szCs w:val="16"/>
              </w:rPr>
              <w:t>7.1.1.3.24</w:t>
            </w:r>
          </w:p>
        </w:tc>
        <w:tc>
          <w:tcPr>
            <w:tcW w:w="3505" w:type="dxa"/>
            <w:tcBorders>
              <w:bottom w:val="single" w:sz="4" w:space="0" w:color="auto"/>
            </w:tcBorders>
            <w:shd w:val="clear" w:color="auto" w:fill="auto"/>
          </w:tcPr>
          <w:p w14:paraId="4CAF6D1E" w14:textId="6806D638" w:rsidR="00E323C0" w:rsidRPr="00AA45DA" w:rsidRDefault="00E323C0" w:rsidP="00E323C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shd w:val="clear" w:color="auto" w:fill="auto"/>
          </w:tcPr>
          <w:p w14:paraId="00FA02D3" w14:textId="69550B9E" w:rsidR="00E323C0" w:rsidRPr="00AA45DA" w:rsidRDefault="00E323C0" w:rsidP="00E323C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shd w:val="clear" w:color="auto" w:fill="auto"/>
          </w:tcPr>
          <w:p w14:paraId="124B13D9" w14:textId="75416B9F" w:rsidR="00E323C0" w:rsidRPr="00AA45DA" w:rsidRDefault="00E323C0" w:rsidP="00E323C0">
            <w:pPr>
              <w:pStyle w:val="TAC"/>
              <w:keepNext w:val="0"/>
              <w:keepLines w:val="0"/>
              <w:rPr>
                <w:sz w:val="16"/>
                <w:szCs w:val="16"/>
              </w:rPr>
            </w:pPr>
            <w:r>
              <w:rPr>
                <w:sz w:val="16"/>
                <w:szCs w:val="16"/>
              </w:rPr>
              <w:t>C436</w:t>
            </w:r>
          </w:p>
        </w:tc>
        <w:tc>
          <w:tcPr>
            <w:tcW w:w="3592" w:type="dxa"/>
            <w:tcBorders>
              <w:bottom w:val="single" w:sz="4" w:space="0" w:color="auto"/>
            </w:tcBorders>
            <w:shd w:val="clear" w:color="auto" w:fill="auto"/>
          </w:tcPr>
          <w:p w14:paraId="65453257" w14:textId="19E9EE8D" w:rsidR="00E323C0" w:rsidRPr="00AA45DA" w:rsidRDefault="00E323C0" w:rsidP="00E323C0">
            <w:pPr>
              <w:pStyle w:val="TAL"/>
              <w:keepNext w:val="0"/>
              <w:keepLines w:val="0"/>
              <w:rPr>
                <w:rFonts w:cs="Arial"/>
                <w:sz w:val="16"/>
                <w:szCs w:val="16"/>
              </w:rPr>
            </w:pPr>
            <w:r w:rsidRPr="00A46A08">
              <w:rPr>
                <w:bCs/>
                <w:sz w:val="16"/>
                <w:szCs w:val="16"/>
              </w:rPr>
              <w:t>UEs supporting 5GS and dynamic waveform switching</w:t>
            </w:r>
          </w:p>
        </w:tc>
      </w:tr>
      <w:tr w:rsidR="00BD3431" w:rsidRPr="000003F4" w14:paraId="4D2B495D" w14:textId="77777777" w:rsidTr="006F514A">
        <w:trPr>
          <w:gridBefore w:val="1"/>
          <w:wBefore w:w="40" w:type="dxa"/>
          <w:jc w:val="center"/>
        </w:trPr>
        <w:tc>
          <w:tcPr>
            <w:tcW w:w="1162" w:type="dxa"/>
            <w:tcBorders>
              <w:bottom w:val="single" w:sz="4" w:space="0" w:color="auto"/>
            </w:tcBorders>
            <w:shd w:val="clear" w:color="auto" w:fill="auto"/>
          </w:tcPr>
          <w:p w14:paraId="07E5D040" w14:textId="1C4045C5" w:rsidR="00BD3431" w:rsidRPr="000003F4" w:rsidRDefault="00BD3431" w:rsidP="00BD3431">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0003F4" w:rsidRDefault="00BD3431" w:rsidP="00BD3431">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0003F4"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0003F4"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0003F4" w:rsidRDefault="00BD3431" w:rsidP="00BD3431">
            <w:pPr>
              <w:pStyle w:val="TAL"/>
              <w:keepNext w:val="0"/>
              <w:keepLines w:val="0"/>
              <w:rPr>
                <w:sz w:val="16"/>
                <w:szCs w:val="16"/>
                <w:lang w:eastAsia="en-US"/>
              </w:rPr>
            </w:pPr>
          </w:p>
        </w:tc>
      </w:tr>
      <w:tr w:rsidR="00BD3431" w:rsidRPr="000003F4" w14:paraId="2926D877" w14:textId="77777777" w:rsidTr="006F514A">
        <w:trPr>
          <w:gridBefore w:val="1"/>
          <w:wBefore w:w="40" w:type="dxa"/>
          <w:jc w:val="center"/>
        </w:trPr>
        <w:tc>
          <w:tcPr>
            <w:tcW w:w="1162" w:type="dxa"/>
            <w:tcBorders>
              <w:bottom w:val="single" w:sz="4" w:space="0" w:color="auto"/>
            </w:tcBorders>
            <w:shd w:val="clear" w:color="auto" w:fill="auto"/>
          </w:tcPr>
          <w:p w14:paraId="57E5404B" w14:textId="59F79D07" w:rsidR="00BD3431" w:rsidRPr="000003F4" w:rsidRDefault="00BD3431" w:rsidP="00BD3431">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0003F4" w:rsidRDefault="00BD3431" w:rsidP="00BD3431">
            <w:pPr>
              <w:pStyle w:val="TAL"/>
              <w:keepNext w:val="0"/>
              <w:keepLines w:val="0"/>
              <w:rPr>
                <w:sz w:val="16"/>
                <w:szCs w:val="16"/>
              </w:rPr>
            </w:pPr>
            <w:r w:rsidRPr="000003F4">
              <w:rPr>
                <w:sz w:val="16"/>
                <w:szCs w:val="16"/>
              </w:rPr>
              <w:t xml:space="preserve">Multi-cell PUSCH scheduling with a single DCI </w:t>
            </w:r>
            <w:r w:rsidRPr="000003F4">
              <w:rPr>
                <w:sz w:val="16"/>
                <w:szCs w:val="16"/>
              </w:rPr>
              <w:lastRenderedPageBreak/>
              <w:t>/ FDRA field based / Intra-band Contiguous CA</w:t>
            </w:r>
          </w:p>
        </w:tc>
        <w:tc>
          <w:tcPr>
            <w:tcW w:w="810" w:type="dxa"/>
            <w:tcBorders>
              <w:bottom w:val="single" w:sz="4" w:space="0" w:color="auto"/>
            </w:tcBorders>
            <w:shd w:val="clear" w:color="auto" w:fill="auto"/>
          </w:tcPr>
          <w:p w14:paraId="0AC729AA" w14:textId="191D208C" w:rsidR="00BD3431" w:rsidRPr="000003F4" w:rsidRDefault="00BD3431" w:rsidP="00BD3431">
            <w:pPr>
              <w:pStyle w:val="TAC"/>
              <w:keepNext w:val="0"/>
              <w:keepLines w:val="0"/>
              <w:rPr>
                <w:sz w:val="16"/>
                <w:szCs w:val="16"/>
              </w:rPr>
            </w:pPr>
            <w:r w:rsidRPr="000003F4">
              <w:rPr>
                <w:sz w:val="16"/>
                <w:szCs w:val="16"/>
                <w:lang w:eastAsia="zh-CN"/>
              </w:rPr>
              <w:lastRenderedPageBreak/>
              <w:t>Rel-18</w:t>
            </w:r>
          </w:p>
        </w:tc>
        <w:tc>
          <w:tcPr>
            <w:tcW w:w="1170" w:type="dxa"/>
            <w:tcBorders>
              <w:bottom w:val="single" w:sz="4" w:space="0" w:color="auto"/>
            </w:tcBorders>
            <w:shd w:val="clear" w:color="auto" w:fill="auto"/>
          </w:tcPr>
          <w:p w14:paraId="15962678" w14:textId="0D764F16" w:rsidR="00BD3431" w:rsidRPr="000003F4" w:rsidRDefault="00BD3431" w:rsidP="00BD3431">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3C4E768D" w14:textId="0EC4C9A0"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 xml:space="preserve">and intra-band </w:t>
            </w:r>
            <w:r w:rsidRPr="000003F4">
              <w:rPr>
                <w:rFonts w:cs="Arial"/>
                <w:sz w:val="16"/>
                <w:szCs w:val="16"/>
              </w:rPr>
              <w:lastRenderedPageBreak/>
              <w:t>contiguous CA and UL NR CA with 2 carriers and DCI format 0_3 with same SCS between scheduling cell and cells in the set and co-scheduled cell indication scheme based on FDRA field of DCI format 0_3</w:t>
            </w:r>
          </w:p>
        </w:tc>
      </w:tr>
      <w:tr w:rsidR="00BD3431" w:rsidRPr="000003F4" w14:paraId="68A06CAE" w14:textId="77777777" w:rsidTr="006F514A">
        <w:trPr>
          <w:gridBefore w:val="1"/>
          <w:wBefore w:w="40" w:type="dxa"/>
          <w:jc w:val="center"/>
        </w:trPr>
        <w:tc>
          <w:tcPr>
            <w:tcW w:w="1162" w:type="dxa"/>
            <w:tcBorders>
              <w:bottom w:val="single" w:sz="4" w:space="0" w:color="auto"/>
            </w:tcBorders>
            <w:shd w:val="clear" w:color="auto" w:fill="auto"/>
          </w:tcPr>
          <w:p w14:paraId="31B5971B" w14:textId="2E77AF4E" w:rsidR="00BD3431" w:rsidRPr="000003F4" w:rsidRDefault="00BD3431" w:rsidP="00BD3431">
            <w:pPr>
              <w:pStyle w:val="TAL"/>
              <w:keepNext w:val="0"/>
              <w:keepLines w:val="0"/>
              <w:rPr>
                <w:sz w:val="16"/>
                <w:szCs w:val="16"/>
              </w:rPr>
            </w:pPr>
            <w:r w:rsidRPr="000003F4">
              <w:rPr>
                <w:bCs/>
                <w:sz w:val="16"/>
                <w:szCs w:val="16"/>
                <w:lang w:eastAsia="zh-CN"/>
              </w:rPr>
              <w:lastRenderedPageBreak/>
              <w:t>7.1.1.3.26.2</w:t>
            </w:r>
          </w:p>
        </w:tc>
        <w:tc>
          <w:tcPr>
            <w:tcW w:w="3505" w:type="dxa"/>
            <w:tcBorders>
              <w:bottom w:val="single" w:sz="4" w:space="0" w:color="auto"/>
            </w:tcBorders>
            <w:shd w:val="clear" w:color="auto" w:fill="auto"/>
          </w:tcPr>
          <w:p w14:paraId="1E72C5D2" w14:textId="408D154F"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28FCE7AB" w14:textId="1DDC3FB0" w:rsidR="00BD3431" w:rsidRPr="000003F4" w:rsidRDefault="00BD3431" w:rsidP="00BD3431">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shd w:val="clear" w:color="auto" w:fill="auto"/>
          </w:tcPr>
          <w:p w14:paraId="09504CD6" w14:textId="25841031"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0003F4" w14:paraId="56B162EC" w14:textId="77777777" w:rsidTr="006F514A">
        <w:trPr>
          <w:gridBefore w:val="1"/>
          <w:wBefore w:w="40" w:type="dxa"/>
          <w:jc w:val="center"/>
        </w:trPr>
        <w:tc>
          <w:tcPr>
            <w:tcW w:w="1162" w:type="dxa"/>
            <w:tcBorders>
              <w:bottom w:val="single" w:sz="4" w:space="0" w:color="auto"/>
            </w:tcBorders>
            <w:shd w:val="clear" w:color="auto" w:fill="auto"/>
          </w:tcPr>
          <w:p w14:paraId="66D68C56" w14:textId="566DE5B1" w:rsidR="00BD3431" w:rsidRPr="000003F4" w:rsidRDefault="00BD3431" w:rsidP="00BD3431">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7B32DA19" w14:textId="3396882C" w:rsidR="00BD3431" w:rsidRPr="000003F4" w:rsidRDefault="00BD3431" w:rsidP="00BD3431">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shd w:val="clear" w:color="auto" w:fill="auto"/>
          </w:tcPr>
          <w:p w14:paraId="68E5E5E5" w14:textId="30F2D4F4"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43021E" w:rsidRPr="000003F4" w14:paraId="0CBDC678" w14:textId="77777777" w:rsidTr="006F514A">
        <w:trPr>
          <w:gridBefore w:val="1"/>
          <w:wBefore w:w="40" w:type="dxa"/>
          <w:jc w:val="center"/>
        </w:trPr>
        <w:tc>
          <w:tcPr>
            <w:tcW w:w="1162" w:type="dxa"/>
            <w:tcBorders>
              <w:bottom w:val="single" w:sz="4" w:space="0" w:color="auto"/>
            </w:tcBorders>
            <w:shd w:val="clear" w:color="auto" w:fill="auto"/>
          </w:tcPr>
          <w:p w14:paraId="6C33754F" w14:textId="097C45D8" w:rsidR="0043021E" w:rsidRPr="000003F4" w:rsidRDefault="0043021E" w:rsidP="0043021E">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shd w:val="clear" w:color="auto" w:fill="auto"/>
          </w:tcPr>
          <w:p w14:paraId="0D285A61" w14:textId="7F902BEF" w:rsidR="0043021E" w:rsidRPr="000003F4" w:rsidRDefault="0043021E" w:rsidP="0043021E">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shd w:val="clear" w:color="auto" w:fill="auto"/>
          </w:tcPr>
          <w:p w14:paraId="601FE652" w14:textId="77777777" w:rsidR="0043021E" w:rsidRPr="000003F4" w:rsidRDefault="0043021E" w:rsidP="0043021E">
            <w:pPr>
              <w:pStyle w:val="TAC"/>
              <w:keepNext w:val="0"/>
              <w:keepLines w:val="0"/>
              <w:rPr>
                <w:sz w:val="16"/>
                <w:szCs w:val="16"/>
                <w:lang w:eastAsia="zh-CN"/>
              </w:rPr>
            </w:pPr>
          </w:p>
        </w:tc>
        <w:tc>
          <w:tcPr>
            <w:tcW w:w="1170" w:type="dxa"/>
            <w:tcBorders>
              <w:bottom w:val="single" w:sz="4" w:space="0" w:color="auto"/>
            </w:tcBorders>
            <w:shd w:val="clear" w:color="auto" w:fill="auto"/>
          </w:tcPr>
          <w:p w14:paraId="42D3C2A3" w14:textId="77777777" w:rsidR="0043021E" w:rsidRPr="000003F4" w:rsidRDefault="0043021E" w:rsidP="0043021E">
            <w:pPr>
              <w:pStyle w:val="TAC"/>
              <w:keepNext w:val="0"/>
              <w:keepLines w:val="0"/>
              <w:rPr>
                <w:sz w:val="16"/>
                <w:szCs w:val="16"/>
                <w:lang w:eastAsia="zh-CN"/>
              </w:rPr>
            </w:pPr>
          </w:p>
        </w:tc>
        <w:tc>
          <w:tcPr>
            <w:tcW w:w="3592" w:type="dxa"/>
            <w:tcBorders>
              <w:bottom w:val="single" w:sz="4" w:space="0" w:color="auto"/>
            </w:tcBorders>
            <w:shd w:val="clear" w:color="auto" w:fill="auto"/>
          </w:tcPr>
          <w:p w14:paraId="50DEC1CD" w14:textId="77777777" w:rsidR="0043021E" w:rsidRPr="000003F4" w:rsidRDefault="0043021E" w:rsidP="0043021E">
            <w:pPr>
              <w:pStyle w:val="TAL"/>
              <w:keepNext w:val="0"/>
              <w:keepLines w:val="0"/>
              <w:rPr>
                <w:sz w:val="16"/>
                <w:szCs w:val="16"/>
              </w:rPr>
            </w:pPr>
          </w:p>
        </w:tc>
      </w:tr>
      <w:tr w:rsidR="0043021E" w:rsidRPr="000003F4" w14:paraId="6E6D6E49" w14:textId="77777777" w:rsidTr="006F514A">
        <w:trPr>
          <w:gridBefore w:val="1"/>
          <w:wBefore w:w="40" w:type="dxa"/>
          <w:jc w:val="center"/>
        </w:trPr>
        <w:tc>
          <w:tcPr>
            <w:tcW w:w="1162" w:type="dxa"/>
            <w:tcBorders>
              <w:bottom w:val="single" w:sz="4" w:space="0" w:color="auto"/>
            </w:tcBorders>
            <w:shd w:val="clear" w:color="auto" w:fill="auto"/>
          </w:tcPr>
          <w:p w14:paraId="322C256F" w14:textId="58F26011"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shd w:val="clear" w:color="auto" w:fill="auto"/>
          </w:tcPr>
          <w:p w14:paraId="62A4EAFD" w14:textId="655C49E9"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shd w:val="clear" w:color="auto" w:fill="auto"/>
          </w:tcPr>
          <w:p w14:paraId="6BD7D9AE" w14:textId="208C5267"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52C6C605" w14:textId="29906F58" w:rsidR="0043021E" w:rsidRPr="000003F4" w:rsidRDefault="0043021E" w:rsidP="0043021E">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shd w:val="clear" w:color="auto" w:fill="auto"/>
          </w:tcPr>
          <w:p w14:paraId="2EA7978B" w14:textId="787A0438"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43021E" w:rsidRPr="000003F4" w14:paraId="22E355F1" w14:textId="77777777" w:rsidTr="006F514A">
        <w:trPr>
          <w:gridBefore w:val="1"/>
          <w:wBefore w:w="40" w:type="dxa"/>
          <w:jc w:val="center"/>
        </w:trPr>
        <w:tc>
          <w:tcPr>
            <w:tcW w:w="1162" w:type="dxa"/>
            <w:tcBorders>
              <w:bottom w:val="single" w:sz="4" w:space="0" w:color="auto"/>
            </w:tcBorders>
            <w:shd w:val="clear" w:color="auto" w:fill="auto"/>
          </w:tcPr>
          <w:p w14:paraId="78A5818D" w14:textId="7C00D326"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shd w:val="clear" w:color="auto" w:fill="auto"/>
          </w:tcPr>
          <w:p w14:paraId="0067FBCF" w14:textId="46B14DEB"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shd w:val="clear" w:color="auto" w:fill="auto"/>
          </w:tcPr>
          <w:p w14:paraId="3033D1CC" w14:textId="1B07069E"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4F044F49" w14:textId="1A91443B" w:rsidR="0043021E" w:rsidRPr="000003F4" w:rsidRDefault="0043021E" w:rsidP="0043021E">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shd w:val="clear" w:color="auto" w:fill="auto"/>
          </w:tcPr>
          <w:p w14:paraId="73627304" w14:textId="3FFB948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43021E" w:rsidRPr="000003F4" w14:paraId="4FEB7019" w14:textId="77777777" w:rsidTr="006F514A">
        <w:trPr>
          <w:gridBefore w:val="1"/>
          <w:wBefore w:w="40" w:type="dxa"/>
          <w:jc w:val="center"/>
        </w:trPr>
        <w:tc>
          <w:tcPr>
            <w:tcW w:w="1162" w:type="dxa"/>
            <w:tcBorders>
              <w:bottom w:val="single" w:sz="4" w:space="0" w:color="auto"/>
            </w:tcBorders>
            <w:shd w:val="clear" w:color="auto" w:fill="auto"/>
          </w:tcPr>
          <w:p w14:paraId="01CD3380" w14:textId="317D9500"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shd w:val="clear" w:color="auto" w:fill="auto"/>
          </w:tcPr>
          <w:p w14:paraId="383D5E30" w14:textId="39C9DCF1"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shd w:val="clear" w:color="auto" w:fill="auto"/>
          </w:tcPr>
          <w:p w14:paraId="2553231F" w14:textId="102DEF62"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017711EA" w14:textId="7853A206" w:rsidR="0043021E" w:rsidRPr="000003F4" w:rsidRDefault="0043021E" w:rsidP="0043021E">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shd w:val="clear" w:color="auto" w:fill="auto"/>
          </w:tcPr>
          <w:p w14:paraId="4FF6F395" w14:textId="725B18E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13807" w:rsidRPr="000003F4" w14:paraId="245C488F" w14:textId="77777777" w:rsidTr="006F514A">
        <w:trPr>
          <w:gridBefore w:val="1"/>
          <w:wBefore w:w="40" w:type="dxa"/>
          <w:jc w:val="center"/>
        </w:trPr>
        <w:tc>
          <w:tcPr>
            <w:tcW w:w="1162" w:type="dxa"/>
            <w:tcBorders>
              <w:bottom w:val="single" w:sz="4" w:space="0" w:color="auto"/>
            </w:tcBorders>
            <w:shd w:val="clear" w:color="auto" w:fill="auto"/>
          </w:tcPr>
          <w:p w14:paraId="66729A7E" w14:textId="19B6D650" w:rsidR="00713807" w:rsidRPr="000003F4" w:rsidRDefault="00713807" w:rsidP="00713807">
            <w:pPr>
              <w:pStyle w:val="TAL"/>
              <w:keepNext w:val="0"/>
              <w:keepLines w:val="0"/>
              <w:rPr>
                <w:sz w:val="16"/>
                <w:szCs w:val="16"/>
              </w:rPr>
            </w:pPr>
            <w:r w:rsidRPr="000003F4">
              <w:rPr>
                <w:sz w:val="16"/>
                <w:szCs w:val="16"/>
              </w:rPr>
              <w:t>7.1.1.3.28</w:t>
            </w:r>
          </w:p>
        </w:tc>
        <w:tc>
          <w:tcPr>
            <w:tcW w:w="3505" w:type="dxa"/>
            <w:tcBorders>
              <w:bottom w:val="single" w:sz="4" w:space="0" w:color="auto"/>
            </w:tcBorders>
            <w:shd w:val="clear" w:color="auto" w:fill="auto"/>
          </w:tcPr>
          <w:p w14:paraId="559DC8F6" w14:textId="14A921B9" w:rsidR="00713807" w:rsidRPr="000003F4" w:rsidRDefault="00713807" w:rsidP="00713807">
            <w:pPr>
              <w:pStyle w:val="TAL"/>
              <w:keepNext w:val="0"/>
              <w:keepLines w:val="0"/>
              <w:rPr>
                <w:sz w:val="16"/>
                <w:szCs w:val="16"/>
              </w:rPr>
            </w:pPr>
            <w:r w:rsidRPr="000003F4">
              <w:rPr>
                <w:sz w:val="16"/>
                <w:szCs w:val="16"/>
              </w:rPr>
              <w:t>Correct handling of MAC control information / LTM Cell Switch Command / UL transmission without random access</w:t>
            </w:r>
            <w:r w:rsidR="00C01266" w:rsidRPr="00C01266">
              <w:rPr>
                <w:sz w:val="16"/>
                <w:szCs w:val="16"/>
              </w:rPr>
              <w:t xml:space="preserve"> / NR-DC</w:t>
            </w:r>
          </w:p>
        </w:tc>
        <w:tc>
          <w:tcPr>
            <w:tcW w:w="810" w:type="dxa"/>
            <w:tcBorders>
              <w:bottom w:val="single" w:sz="4" w:space="0" w:color="auto"/>
            </w:tcBorders>
            <w:shd w:val="clear" w:color="auto" w:fill="auto"/>
          </w:tcPr>
          <w:p w14:paraId="21336281" w14:textId="75328561" w:rsidR="00713807" w:rsidRPr="000003F4" w:rsidRDefault="00713807" w:rsidP="00713807">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4B56C03C" w14:textId="73AEE8FC" w:rsidR="00713807" w:rsidRPr="000003F4" w:rsidRDefault="00713807" w:rsidP="00713807">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shd w:val="clear" w:color="auto" w:fill="auto"/>
          </w:tcPr>
          <w:p w14:paraId="5A19A1AD" w14:textId="128CFE0D" w:rsidR="00713807" w:rsidRPr="000003F4" w:rsidRDefault="00713807" w:rsidP="00713807">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575E22" w:rsidRPr="000003F4" w14:paraId="1C17F308" w14:textId="77777777" w:rsidTr="006F514A">
        <w:trPr>
          <w:gridBefore w:val="1"/>
          <w:wBefore w:w="40" w:type="dxa"/>
          <w:jc w:val="center"/>
        </w:trPr>
        <w:tc>
          <w:tcPr>
            <w:tcW w:w="1162" w:type="dxa"/>
            <w:tcBorders>
              <w:bottom w:val="single" w:sz="4" w:space="0" w:color="auto"/>
            </w:tcBorders>
            <w:shd w:val="clear" w:color="auto" w:fill="auto"/>
          </w:tcPr>
          <w:p w14:paraId="0CC37D93" w14:textId="351D793E" w:rsidR="00575E22" w:rsidRPr="000003F4" w:rsidRDefault="00575E22" w:rsidP="00575E22">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shd w:val="clear" w:color="auto" w:fill="auto"/>
          </w:tcPr>
          <w:p w14:paraId="42B51737" w14:textId="46C11FCE" w:rsidR="00575E22" w:rsidRPr="000003F4" w:rsidRDefault="00575E22" w:rsidP="00575E22">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shd w:val="clear" w:color="auto" w:fill="auto"/>
          </w:tcPr>
          <w:p w14:paraId="38487644" w14:textId="79EE0B55" w:rsidR="00575E22" w:rsidRPr="000003F4" w:rsidRDefault="00575E22" w:rsidP="00575E22">
            <w:pPr>
              <w:pStyle w:val="TAC"/>
              <w:keepNext w:val="0"/>
              <w:keepLines w:val="0"/>
              <w:rPr>
                <w:sz w:val="16"/>
                <w:szCs w:val="16"/>
              </w:rPr>
            </w:pPr>
            <w:r w:rsidRPr="002F493F">
              <w:rPr>
                <w:sz w:val="16"/>
              </w:rPr>
              <w:t>Rel-18</w:t>
            </w:r>
          </w:p>
        </w:tc>
        <w:tc>
          <w:tcPr>
            <w:tcW w:w="1170" w:type="dxa"/>
            <w:tcBorders>
              <w:bottom w:val="single" w:sz="4" w:space="0" w:color="auto"/>
            </w:tcBorders>
            <w:shd w:val="clear" w:color="auto" w:fill="auto"/>
          </w:tcPr>
          <w:p w14:paraId="4EEDEE03" w14:textId="086E87A2" w:rsidR="00575E22" w:rsidRPr="000003F4" w:rsidRDefault="00575E22" w:rsidP="00575E22">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shd w:val="clear" w:color="auto" w:fill="auto"/>
          </w:tcPr>
          <w:p w14:paraId="18D0C4BB" w14:textId="730D53ED"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9F5D75" w:rsidRPr="000003F4" w14:paraId="1A2DCCDD" w14:textId="77777777">
        <w:trPr>
          <w:gridBefore w:val="1"/>
          <w:wBefore w:w="40" w:type="dxa"/>
          <w:jc w:val="center"/>
        </w:trPr>
        <w:tc>
          <w:tcPr>
            <w:tcW w:w="1162" w:type="dxa"/>
            <w:tcBorders>
              <w:bottom w:val="single" w:sz="4" w:space="0" w:color="auto"/>
            </w:tcBorders>
            <w:shd w:val="clear" w:color="auto" w:fill="D9D9D9"/>
          </w:tcPr>
          <w:p w14:paraId="53558498"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w:t>
            </w:r>
          </w:p>
        </w:tc>
        <w:tc>
          <w:tcPr>
            <w:tcW w:w="3505" w:type="dxa"/>
            <w:tcBorders>
              <w:bottom w:val="single" w:sz="4" w:space="0" w:color="auto"/>
            </w:tcBorders>
            <w:shd w:val="clear" w:color="auto" w:fill="D9D9D9"/>
          </w:tcPr>
          <w:p w14:paraId="12CCA5B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44C27C61"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42A69E8" w14:textId="77777777" w:rsidR="005B6FD3" w:rsidRPr="000003F4" w:rsidRDefault="005B6FD3" w:rsidP="005B6FD3">
            <w:pPr>
              <w:pStyle w:val="TAL"/>
              <w:keepNext w:val="0"/>
              <w:keepLines w:val="0"/>
              <w:rPr>
                <w:sz w:val="16"/>
                <w:szCs w:val="16"/>
                <w:lang w:eastAsia="en-US"/>
              </w:rPr>
            </w:pPr>
          </w:p>
        </w:tc>
      </w:tr>
      <w:tr w:rsidR="009F5D75" w:rsidRPr="000003F4" w14:paraId="44E4DD00" w14:textId="77777777">
        <w:trPr>
          <w:gridBefore w:val="1"/>
          <w:wBefore w:w="40" w:type="dxa"/>
          <w:jc w:val="center"/>
        </w:trPr>
        <w:tc>
          <w:tcPr>
            <w:tcW w:w="1162" w:type="dxa"/>
            <w:tcBorders>
              <w:bottom w:val="single" w:sz="4" w:space="0" w:color="auto"/>
            </w:tcBorders>
            <w:shd w:val="clear" w:color="auto" w:fill="D9D9D9"/>
          </w:tcPr>
          <w:p w14:paraId="6A18FD3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7.1.1.4.1</w:t>
            </w:r>
          </w:p>
        </w:tc>
        <w:tc>
          <w:tcPr>
            <w:tcW w:w="3505" w:type="dxa"/>
            <w:tcBorders>
              <w:bottom w:val="single" w:sz="4" w:space="0" w:color="auto"/>
            </w:tcBorders>
            <w:shd w:val="clear" w:color="auto" w:fill="D9D9D9"/>
          </w:tcPr>
          <w:p w14:paraId="5BB648DF"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58BC22E"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DA52E0E" w14:textId="77777777" w:rsidR="005B6FD3" w:rsidRPr="000003F4" w:rsidRDefault="005B6FD3" w:rsidP="005B6FD3">
            <w:pPr>
              <w:pStyle w:val="TAL"/>
              <w:keepNext w:val="0"/>
              <w:keepLines w:val="0"/>
              <w:rPr>
                <w:sz w:val="16"/>
                <w:szCs w:val="16"/>
                <w:lang w:eastAsia="en-US"/>
              </w:rPr>
            </w:pPr>
          </w:p>
        </w:tc>
      </w:tr>
      <w:tr w:rsidR="005B6FD3" w:rsidRPr="000003F4" w14:paraId="04AB488E" w14:textId="77777777" w:rsidTr="006F514A">
        <w:trPr>
          <w:gridBefore w:val="1"/>
          <w:wBefore w:w="40" w:type="dxa"/>
          <w:jc w:val="center"/>
        </w:trPr>
        <w:tc>
          <w:tcPr>
            <w:tcW w:w="1162" w:type="dxa"/>
            <w:tcBorders>
              <w:bottom w:val="single" w:sz="4" w:space="0" w:color="auto"/>
            </w:tcBorders>
            <w:shd w:val="clear" w:color="auto" w:fill="auto"/>
          </w:tcPr>
          <w:p w14:paraId="1AFF240A"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7.1.1.4.1.1</w:t>
            </w:r>
          </w:p>
        </w:tc>
        <w:tc>
          <w:tcPr>
            <w:tcW w:w="3505" w:type="dxa"/>
            <w:tcBorders>
              <w:bottom w:val="single" w:sz="4" w:space="0" w:color="auto"/>
            </w:tcBorders>
            <w:shd w:val="clear" w:color="auto" w:fill="auto"/>
          </w:tcPr>
          <w:p w14:paraId="491661B5"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305AE50B" w14:textId="0077A2FF" w:rsidR="005B6FD3" w:rsidRPr="000003F4" w:rsidRDefault="005B6FD3" w:rsidP="005B6FD3">
            <w:pPr>
              <w:pStyle w:val="TAL"/>
              <w:keepNext w:val="0"/>
              <w:keepLines w:val="0"/>
              <w:jc w:val="center"/>
              <w:rPr>
                <w:sz w:val="16"/>
                <w:szCs w:val="16"/>
                <w:lang w:eastAsia="en-US"/>
              </w:rPr>
            </w:pPr>
            <w:r w:rsidRPr="000003F4">
              <w:rPr>
                <w:sz w:val="16"/>
                <w:szCs w:val="16"/>
              </w:rPr>
              <w:t>R</w:t>
            </w:r>
          </w:p>
        </w:tc>
        <w:tc>
          <w:tcPr>
            <w:tcW w:w="3592" w:type="dxa"/>
            <w:tcBorders>
              <w:bottom w:val="single" w:sz="4" w:space="0" w:color="auto"/>
            </w:tcBorders>
            <w:shd w:val="clear" w:color="auto" w:fill="auto"/>
          </w:tcPr>
          <w:p w14:paraId="2A11B72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CE7D59D" w14:textId="77777777" w:rsidTr="006F514A">
        <w:trPr>
          <w:gridBefore w:val="1"/>
          <w:wBefore w:w="40" w:type="dxa"/>
          <w:jc w:val="center"/>
        </w:trPr>
        <w:tc>
          <w:tcPr>
            <w:tcW w:w="1162" w:type="dxa"/>
            <w:tcBorders>
              <w:bottom w:val="single" w:sz="4" w:space="0" w:color="auto"/>
            </w:tcBorders>
            <w:shd w:val="clear" w:color="auto" w:fill="auto"/>
          </w:tcPr>
          <w:p w14:paraId="6A1054EE" w14:textId="76519668" w:rsidR="005B6FD3" w:rsidRPr="000003F4" w:rsidRDefault="005B6FD3" w:rsidP="005B6FD3">
            <w:pPr>
              <w:pStyle w:val="TAL"/>
              <w:keepNext w:val="0"/>
              <w:keepLines w:val="0"/>
              <w:rPr>
                <w:sz w:val="16"/>
                <w:szCs w:val="16"/>
                <w:lang w:eastAsia="en-US"/>
              </w:rPr>
            </w:pPr>
            <w:r w:rsidRPr="000003F4">
              <w:rPr>
                <w:sz w:val="16"/>
                <w:szCs w:val="16"/>
                <w:lang w:eastAsia="en-US"/>
              </w:rPr>
              <w:t>7.1.1.4.1.2</w:t>
            </w:r>
          </w:p>
        </w:tc>
        <w:tc>
          <w:tcPr>
            <w:tcW w:w="3505" w:type="dxa"/>
            <w:tcBorders>
              <w:bottom w:val="single" w:sz="4" w:space="0" w:color="auto"/>
            </w:tcBorders>
            <w:shd w:val="clear" w:color="auto" w:fill="auto"/>
          </w:tcPr>
          <w:p w14:paraId="0F972BD2" w14:textId="330409F2"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3578C658"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0003F4"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0003F4" w:rsidRDefault="005B6FD3" w:rsidP="005B6FD3">
            <w:pPr>
              <w:pStyle w:val="TAL"/>
              <w:keepNext w:val="0"/>
              <w:keepLines w:val="0"/>
              <w:rPr>
                <w:sz w:val="16"/>
                <w:szCs w:val="16"/>
                <w:lang w:eastAsia="en-US"/>
              </w:rPr>
            </w:pPr>
          </w:p>
        </w:tc>
      </w:tr>
      <w:tr w:rsidR="005B6FD3" w:rsidRPr="000003F4" w14:paraId="151A7681" w14:textId="77777777" w:rsidTr="006F514A">
        <w:trPr>
          <w:gridBefore w:val="1"/>
          <w:wBefore w:w="40" w:type="dxa"/>
          <w:jc w:val="center"/>
        </w:trPr>
        <w:tc>
          <w:tcPr>
            <w:tcW w:w="1162" w:type="dxa"/>
            <w:tcBorders>
              <w:bottom w:val="single" w:sz="4" w:space="0" w:color="auto"/>
            </w:tcBorders>
            <w:shd w:val="clear" w:color="auto" w:fill="auto"/>
          </w:tcPr>
          <w:p w14:paraId="3A0B21B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7.1.1.4.1.3</w:t>
            </w:r>
          </w:p>
        </w:tc>
        <w:tc>
          <w:tcPr>
            <w:tcW w:w="3505" w:type="dxa"/>
            <w:tcBorders>
              <w:bottom w:val="single" w:sz="4" w:space="0" w:color="auto"/>
            </w:tcBorders>
            <w:shd w:val="clear" w:color="auto" w:fill="auto"/>
          </w:tcPr>
          <w:p w14:paraId="581930D0"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BC744" w14:textId="08B4B26F" w:rsidR="005B6FD3" w:rsidRPr="000003F4" w:rsidRDefault="005B6FD3" w:rsidP="005B6FD3">
            <w:pPr>
              <w:pStyle w:val="TAL"/>
              <w:keepNext w:val="0"/>
              <w:keepLines w:val="0"/>
              <w:jc w:val="center"/>
              <w:rPr>
                <w:sz w:val="16"/>
                <w:szCs w:val="16"/>
                <w:lang w:eastAsia="en-US"/>
              </w:rPr>
            </w:pPr>
            <w:r w:rsidRPr="000003F4">
              <w:rPr>
                <w:sz w:val="16"/>
                <w:szCs w:val="16"/>
                <w:lang w:eastAsia="en-US"/>
              </w:rPr>
              <w:t>C64</w:t>
            </w:r>
          </w:p>
        </w:tc>
        <w:tc>
          <w:tcPr>
            <w:tcW w:w="3592" w:type="dxa"/>
            <w:tcBorders>
              <w:bottom w:val="single" w:sz="4" w:space="0" w:color="auto"/>
            </w:tcBorders>
            <w:shd w:val="clear" w:color="auto" w:fill="auto"/>
          </w:tcPr>
          <w:p w14:paraId="71383A1E" w14:textId="22986883"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0003F4" w14:paraId="3E0BDD07" w14:textId="77777777" w:rsidTr="006F514A">
        <w:trPr>
          <w:gridBefore w:val="1"/>
          <w:wBefore w:w="40" w:type="dxa"/>
          <w:jc w:val="center"/>
        </w:trPr>
        <w:tc>
          <w:tcPr>
            <w:tcW w:w="1162" w:type="dxa"/>
            <w:tcBorders>
              <w:bottom w:val="single" w:sz="4" w:space="0" w:color="auto"/>
            </w:tcBorders>
            <w:shd w:val="clear" w:color="auto" w:fill="auto"/>
          </w:tcPr>
          <w:p w14:paraId="3340F20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7.1.1.4.1.4</w:t>
            </w:r>
          </w:p>
        </w:tc>
        <w:tc>
          <w:tcPr>
            <w:tcW w:w="3505" w:type="dxa"/>
            <w:tcBorders>
              <w:bottom w:val="single" w:sz="4" w:space="0" w:color="auto"/>
            </w:tcBorders>
            <w:shd w:val="clear" w:color="auto" w:fill="auto"/>
          </w:tcPr>
          <w:p w14:paraId="5D91D51A"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7A9B92ED"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C65</w:t>
            </w:r>
          </w:p>
        </w:tc>
        <w:tc>
          <w:tcPr>
            <w:tcW w:w="3592" w:type="dxa"/>
            <w:tcBorders>
              <w:bottom w:val="single" w:sz="4" w:space="0" w:color="auto"/>
            </w:tcBorders>
            <w:shd w:val="clear" w:color="auto" w:fill="auto"/>
          </w:tcPr>
          <w:p w14:paraId="3D609A4A" w14:textId="10DA2C9D"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lang w:eastAsia="en-US"/>
              </w:rPr>
              <w:t>and 256QAM for PUSCH</w:t>
            </w:r>
          </w:p>
        </w:tc>
      </w:tr>
      <w:tr w:rsidR="005B6FD3" w:rsidRPr="000003F4" w14:paraId="3F35D6A2" w14:textId="77777777" w:rsidTr="006F514A">
        <w:trPr>
          <w:gridBefore w:val="1"/>
          <w:wBefore w:w="40" w:type="dxa"/>
          <w:jc w:val="center"/>
        </w:trPr>
        <w:tc>
          <w:tcPr>
            <w:tcW w:w="1162" w:type="dxa"/>
            <w:tcBorders>
              <w:bottom w:val="single" w:sz="4" w:space="0" w:color="auto"/>
            </w:tcBorders>
            <w:shd w:val="clear" w:color="auto" w:fill="auto"/>
          </w:tcPr>
          <w:p w14:paraId="42E52F94" w14:textId="40810DC7" w:rsidR="005B6FD3" w:rsidRPr="000003F4" w:rsidRDefault="005B6FD3" w:rsidP="005B6FD3">
            <w:pPr>
              <w:pStyle w:val="TAL"/>
              <w:keepNext w:val="0"/>
              <w:keepLines w:val="0"/>
              <w:rPr>
                <w:sz w:val="16"/>
                <w:szCs w:val="16"/>
                <w:lang w:eastAsia="en-US"/>
              </w:rPr>
            </w:pPr>
            <w:r w:rsidRPr="000003F4">
              <w:rPr>
                <w:sz w:val="16"/>
                <w:szCs w:val="16"/>
                <w:lang w:eastAsia="en-US"/>
              </w:rPr>
              <w:t>7.1.1.4.1.5</w:t>
            </w:r>
          </w:p>
        </w:tc>
        <w:tc>
          <w:tcPr>
            <w:tcW w:w="3505" w:type="dxa"/>
            <w:tcBorders>
              <w:bottom w:val="single" w:sz="4" w:space="0" w:color="auto"/>
            </w:tcBorders>
            <w:shd w:val="clear" w:color="auto" w:fill="auto"/>
          </w:tcPr>
          <w:p w14:paraId="6D5F1A87" w14:textId="31FA5B2B"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5E8375C1" w14:textId="1EE2A238"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7449685E" w14:textId="2B741A4C" w:rsidR="005B6FD3" w:rsidRPr="000003F4" w:rsidRDefault="005B6FD3" w:rsidP="005B6FD3">
            <w:pPr>
              <w:pStyle w:val="TAL"/>
              <w:keepNext w:val="0"/>
              <w:keepLines w:val="0"/>
              <w:rPr>
                <w:bCs/>
                <w:sz w:val="16"/>
                <w:szCs w:val="16"/>
                <w:lang w:eastAsia="en-US"/>
              </w:rPr>
            </w:pPr>
            <w:proofErr w:type="spellStart"/>
            <w:r w:rsidRPr="000003F4">
              <w:rPr>
                <w:rFonts w:cs="Arial"/>
                <w:sz w:val="16"/>
                <w:szCs w:val="16"/>
              </w:rPr>
              <w:t>Ues</w:t>
            </w:r>
            <w:proofErr w:type="spellEnd"/>
            <w:r w:rsidRPr="000003F4">
              <w:rPr>
                <w:rFonts w:cs="Arial"/>
                <w:sz w:val="16"/>
                <w:szCs w:val="16"/>
              </w:rPr>
              <w:t xml:space="preserve"> supporting monitoring DCI format 1_2 for DL scheduling and monitoring DCI format 0_2 for UL scheduling</w:t>
            </w:r>
          </w:p>
        </w:tc>
      </w:tr>
      <w:tr w:rsidR="005B6FD3" w:rsidRPr="000003F4"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lastRenderedPageBreak/>
              <w:t>7.1.1.4.2</w:t>
            </w:r>
          </w:p>
        </w:tc>
        <w:tc>
          <w:tcPr>
            <w:tcW w:w="3505" w:type="dxa"/>
            <w:tcBorders>
              <w:bottom w:val="single" w:sz="4" w:space="0" w:color="auto"/>
            </w:tcBorders>
            <w:shd w:val="clear" w:color="auto" w:fill="D9D9D9"/>
          </w:tcPr>
          <w:p w14:paraId="5BABB570"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0003F4"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0003F4" w:rsidRDefault="005B6FD3" w:rsidP="005B6FD3">
            <w:pPr>
              <w:pStyle w:val="TAL"/>
              <w:keepNext w:val="0"/>
              <w:keepLines w:val="0"/>
              <w:rPr>
                <w:sz w:val="16"/>
                <w:szCs w:val="16"/>
                <w:lang w:eastAsia="en-US"/>
              </w:rPr>
            </w:pPr>
          </w:p>
        </w:tc>
      </w:tr>
      <w:tr w:rsidR="005B6FD3" w:rsidRPr="000003F4" w14:paraId="262D8A71" w14:textId="77777777" w:rsidTr="006F514A">
        <w:trPr>
          <w:gridBefore w:val="1"/>
          <w:wBefore w:w="40" w:type="dxa"/>
          <w:jc w:val="center"/>
        </w:trPr>
        <w:tc>
          <w:tcPr>
            <w:tcW w:w="1162" w:type="dxa"/>
            <w:tcBorders>
              <w:bottom w:val="single" w:sz="4" w:space="0" w:color="auto"/>
            </w:tcBorders>
            <w:shd w:val="clear" w:color="auto" w:fill="auto"/>
          </w:tcPr>
          <w:p w14:paraId="50B9876D"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7.1.1.4.2.1</w:t>
            </w:r>
          </w:p>
        </w:tc>
        <w:tc>
          <w:tcPr>
            <w:tcW w:w="3505" w:type="dxa"/>
            <w:tcBorders>
              <w:bottom w:val="single" w:sz="4" w:space="0" w:color="auto"/>
            </w:tcBorders>
            <w:shd w:val="clear" w:color="auto" w:fill="auto"/>
          </w:tcPr>
          <w:p w14:paraId="788D3A22"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shd w:val="clear" w:color="auto" w:fill="auto"/>
          </w:tcPr>
          <w:p w14:paraId="5CFC2CE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1527766" w14:textId="28B97CED"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63BB5EB7" w14:textId="6EFA6870"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3B59EA42" w14:textId="77777777" w:rsidTr="006F514A">
        <w:trPr>
          <w:gridBefore w:val="1"/>
          <w:wBefore w:w="40" w:type="dxa"/>
          <w:jc w:val="center"/>
        </w:trPr>
        <w:tc>
          <w:tcPr>
            <w:tcW w:w="1162" w:type="dxa"/>
            <w:tcBorders>
              <w:bottom w:val="single" w:sz="4" w:space="0" w:color="auto"/>
            </w:tcBorders>
            <w:shd w:val="clear" w:color="auto" w:fill="auto"/>
          </w:tcPr>
          <w:p w14:paraId="6DB06558" w14:textId="0F6A56D0" w:rsidR="005B6FD3" w:rsidRPr="000003F4" w:rsidRDefault="005B6FD3" w:rsidP="005B6FD3">
            <w:pPr>
              <w:pStyle w:val="TAL"/>
              <w:keepNext w:val="0"/>
              <w:keepLines w:val="0"/>
              <w:rPr>
                <w:sz w:val="16"/>
                <w:szCs w:val="16"/>
                <w:lang w:eastAsia="en-US"/>
              </w:rPr>
            </w:pPr>
            <w:r w:rsidRPr="000003F4">
              <w:rPr>
                <w:sz w:val="16"/>
                <w:szCs w:val="16"/>
                <w:lang w:eastAsia="en-US"/>
              </w:rPr>
              <w:t>7.1.1.4.2.2</w:t>
            </w:r>
          </w:p>
        </w:tc>
        <w:tc>
          <w:tcPr>
            <w:tcW w:w="3505" w:type="dxa"/>
            <w:tcBorders>
              <w:bottom w:val="single" w:sz="4" w:space="0" w:color="auto"/>
            </w:tcBorders>
            <w:shd w:val="clear" w:color="auto" w:fill="auto"/>
          </w:tcPr>
          <w:p w14:paraId="232CD57C" w14:textId="7D911FA8"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shd w:val="clear" w:color="auto" w:fill="auto"/>
          </w:tcPr>
          <w:p w14:paraId="0A06BAE9"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0003F4"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0003F4" w:rsidRDefault="005B6FD3" w:rsidP="005B6FD3">
            <w:pPr>
              <w:pStyle w:val="TAL"/>
              <w:keepNext w:val="0"/>
              <w:keepLines w:val="0"/>
              <w:rPr>
                <w:sz w:val="16"/>
                <w:szCs w:val="16"/>
                <w:lang w:eastAsia="en-US"/>
              </w:rPr>
            </w:pPr>
          </w:p>
        </w:tc>
      </w:tr>
      <w:tr w:rsidR="005B6FD3" w:rsidRPr="000003F4" w14:paraId="1001CE21" w14:textId="77777777" w:rsidTr="006F514A">
        <w:trPr>
          <w:gridBefore w:val="1"/>
          <w:wBefore w:w="40" w:type="dxa"/>
          <w:jc w:val="center"/>
        </w:trPr>
        <w:tc>
          <w:tcPr>
            <w:tcW w:w="1162" w:type="dxa"/>
            <w:tcBorders>
              <w:bottom w:val="single" w:sz="4" w:space="0" w:color="auto"/>
            </w:tcBorders>
            <w:shd w:val="clear" w:color="auto" w:fill="auto"/>
          </w:tcPr>
          <w:p w14:paraId="3C24E379"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7.1.1.4.2.3</w:t>
            </w:r>
          </w:p>
        </w:tc>
        <w:tc>
          <w:tcPr>
            <w:tcW w:w="3505" w:type="dxa"/>
            <w:tcBorders>
              <w:bottom w:val="single" w:sz="4" w:space="0" w:color="auto"/>
            </w:tcBorders>
            <w:shd w:val="clear" w:color="auto" w:fill="auto"/>
          </w:tcPr>
          <w:p w14:paraId="6E376B4D"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shd w:val="clear" w:color="auto" w:fill="auto"/>
          </w:tcPr>
          <w:p w14:paraId="5F1C5AB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5DD0EE21" w14:textId="17857073"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334C450D" w14:textId="7537A4A5"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1240B7E" w14:textId="77777777" w:rsidTr="006F514A">
        <w:trPr>
          <w:gridBefore w:val="1"/>
          <w:wBefore w:w="40" w:type="dxa"/>
          <w:jc w:val="center"/>
        </w:trPr>
        <w:tc>
          <w:tcPr>
            <w:tcW w:w="1162" w:type="dxa"/>
            <w:tcBorders>
              <w:bottom w:val="single" w:sz="4" w:space="0" w:color="auto"/>
            </w:tcBorders>
            <w:shd w:val="clear" w:color="auto" w:fill="auto"/>
          </w:tcPr>
          <w:p w14:paraId="304D89A0"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7.1.1.4.2.4</w:t>
            </w:r>
          </w:p>
        </w:tc>
        <w:tc>
          <w:tcPr>
            <w:tcW w:w="3505" w:type="dxa"/>
            <w:tcBorders>
              <w:bottom w:val="single" w:sz="4" w:space="0" w:color="auto"/>
            </w:tcBorders>
            <w:shd w:val="clear" w:color="auto" w:fill="auto"/>
          </w:tcPr>
          <w:p w14:paraId="29A59D76" w14:textId="71C50322" w:rsidR="005B6FD3" w:rsidRPr="000003F4" w:rsidRDefault="005B6FD3" w:rsidP="005B6FD3">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1691D340" w14:textId="77777777"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C11</w:t>
            </w:r>
          </w:p>
        </w:tc>
        <w:tc>
          <w:tcPr>
            <w:tcW w:w="3592" w:type="dxa"/>
            <w:tcBorders>
              <w:bottom w:val="single" w:sz="4" w:space="0" w:color="auto"/>
            </w:tcBorders>
            <w:shd w:val="clear" w:color="auto" w:fill="auto"/>
          </w:tcPr>
          <w:p w14:paraId="7361FC96" w14:textId="72B448F9"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256QAM for PDSCH for FR1/FR2</w:t>
            </w:r>
          </w:p>
        </w:tc>
      </w:tr>
      <w:tr w:rsidR="005B6FD3" w:rsidRPr="000003F4" w14:paraId="6C21E62E" w14:textId="77777777" w:rsidTr="006F514A">
        <w:trPr>
          <w:gridBefore w:val="1"/>
          <w:wBefore w:w="40" w:type="dxa"/>
          <w:jc w:val="center"/>
        </w:trPr>
        <w:tc>
          <w:tcPr>
            <w:tcW w:w="1162" w:type="dxa"/>
            <w:tcBorders>
              <w:bottom w:val="single" w:sz="4" w:space="0" w:color="auto"/>
            </w:tcBorders>
            <w:shd w:val="clear" w:color="auto" w:fill="auto"/>
          </w:tcPr>
          <w:p w14:paraId="2ED9A42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7.1.1.4.2.5</w:t>
            </w:r>
          </w:p>
        </w:tc>
        <w:tc>
          <w:tcPr>
            <w:tcW w:w="3505" w:type="dxa"/>
            <w:tcBorders>
              <w:bottom w:val="single" w:sz="4" w:space="0" w:color="auto"/>
            </w:tcBorders>
            <w:shd w:val="clear" w:color="auto" w:fill="auto"/>
          </w:tcPr>
          <w:p w14:paraId="6E7A9181" w14:textId="77777777"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28318BEA" w14:textId="09605C31" w:rsidR="005B6FD3" w:rsidRPr="000003F4"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shd w:val="clear" w:color="auto" w:fill="auto"/>
          </w:tcPr>
          <w:p w14:paraId="0FD15120" w14:textId="0E3CBFFD"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5F06BE81" w14:textId="77777777" w:rsidTr="006F514A">
        <w:trPr>
          <w:gridBefore w:val="1"/>
          <w:wBefore w:w="40" w:type="dxa"/>
          <w:jc w:val="center"/>
        </w:trPr>
        <w:tc>
          <w:tcPr>
            <w:tcW w:w="1162" w:type="dxa"/>
            <w:tcBorders>
              <w:bottom w:val="single" w:sz="4" w:space="0" w:color="auto"/>
            </w:tcBorders>
            <w:shd w:val="clear" w:color="auto" w:fill="auto"/>
          </w:tcPr>
          <w:p w14:paraId="05197110" w14:textId="644AE635" w:rsidR="005B6FD3" w:rsidRPr="000003F4" w:rsidRDefault="005B6FD3" w:rsidP="005B6FD3">
            <w:pPr>
              <w:pStyle w:val="TAL"/>
              <w:keepNext w:val="0"/>
              <w:keepLines w:val="0"/>
              <w:rPr>
                <w:sz w:val="16"/>
                <w:szCs w:val="16"/>
                <w:lang w:eastAsia="en-US"/>
              </w:rPr>
            </w:pPr>
            <w:r w:rsidRPr="000003F4">
              <w:rPr>
                <w:sz w:val="16"/>
                <w:szCs w:val="16"/>
                <w:lang w:eastAsia="en-US"/>
              </w:rPr>
              <w:t>7.1.1.4.2.6</w:t>
            </w:r>
          </w:p>
        </w:tc>
        <w:tc>
          <w:tcPr>
            <w:tcW w:w="3505" w:type="dxa"/>
            <w:tcBorders>
              <w:bottom w:val="single" w:sz="4" w:space="0" w:color="auto"/>
            </w:tcBorders>
            <w:shd w:val="clear" w:color="auto" w:fill="auto"/>
          </w:tcPr>
          <w:p w14:paraId="3C1323E4" w14:textId="286E7B1D"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shd w:val="clear" w:color="auto" w:fill="auto"/>
          </w:tcPr>
          <w:p w14:paraId="604410A7" w14:textId="4B9DFBBD"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shd w:val="clear" w:color="auto" w:fill="auto"/>
          </w:tcPr>
          <w:p w14:paraId="2E3FC21E" w14:textId="69AE28F6" w:rsidR="005B6FD3" w:rsidRPr="000003F4" w:rsidRDefault="005B6FD3" w:rsidP="005B6FD3">
            <w:pPr>
              <w:pStyle w:val="TAL"/>
              <w:keepNext w:val="0"/>
              <w:keepLines w:val="0"/>
              <w:rPr>
                <w:sz w:val="16"/>
                <w:szCs w:val="16"/>
                <w:lang w:eastAsia="en-US"/>
              </w:rPr>
            </w:pPr>
            <w:r w:rsidRPr="000003F4">
              <w:rPr>
                <w:rFonts w:cs="Arial"/>
                <w:sz w:val="16"/>
                <w:szCs w:val="16"/>
              </w:rPr>
              <w:t>UEs supporting monitoring DCI format 1_2 for DL scheduling and monitoring DCI format 0_2 for UL scheduling</w:t>
            </w:r>
          </w:p>
        </w:tc>
      </w:tr>
      <w:tr w:rsidR="005B6FD3" w:rsidRPr="000003F4" w14:paraId="620E1F1C" w14:textId="77777777" w:rsidTr="006F514A">
        <w:trPr>
          <w:gridBefore w:val="1"/>
          <w:wBefore w:w="40" w:type="dxa"/>
          <w:jc w:val="center"/>
        </w:trPr>
        <w:tc>
          <w:tcPr>
            <w:tcW w:w="1162" w:type="dxa"/>
            <w:tcBorders>
              <w:bottom w:val="single" w:sz="4" w:space="0" w:color="auto"/>
            </w:tcBorders>
            <w:shd w:val="clear" w:color="auto" w:fill="auto"/>
          </w:tcPr>
          <w:p w14:paraId="72DBCD1F" w14:textId="2EF1AC7E" w:rsidR="005B6FD3" w:rsidRPr="000003F4" w:rsidRDefault="005B6FD3" w:rsidP="005B6FD3">
            <w:pPr>
              <w:pStyle w:val="TAL"/>
              <w:keepNext w:val="0"/>
              <w:keepLines w:val="0"/>
              <w:rPr>
                <w:sz w:val="16"/>
                <w:szCs w:val="16"/>
                <w:lang w:eastAsia="en-US"/>
              </w:rPr>
            </w:pPr>
            <w:r w:rsidRPr="000003F4">
              <w:rPr>
                <w:sz w:val="16"/>
                <w:szCs w:val="16"/>
                <w:lang w:eastAsia="zh-CN"/>
              </w:rPr>
              <w:t>7.1.1.4.2.7</w:t>
            </w:r>
          </w:p>
        </w:tc>
        <w:tc>
          <w:tcPr>
            <w:tcW w:w="3505" w:type="dxa"/>
            <w:tcBorders>
              <w:bottom w:val="single" w:sz="4" w:space="0" w:color="auto"/>
            </w:tcBorders>
            <w:shd w:val="clear" w:color="auto" w:fill="auto"/>
          </w:tcPr>
          <w:p w14:paraId="75591159" w14:textId="0873233C" w:rsidR="005B6FD3" w:rsidRPr="000003F4" w:rsidRDefault="005B6FD3" w:rsidP="005B6FD3">
            <w:pPr>
              <w:pStyle w:val="TAL"/>
              <w:keepNext w:val="0"/>
              <w:keepLines w:val="0"/>
              <w:rPr>
                <w:sz w:val="16"/>
                <w:szCs w:val="16"/>
                <w:lang w:eastAsia="en-US"/>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shd w:val="clear" w:color="auto" w:fill="auto"/>
          </w:tcPr>
          <w:p w14:paraId="74FB8388" w14:textId="441B76E2" w:rsidR="005B6FD3" w:rsidRPr="000003F4" w:rsidRDefault="005B6FD3" w:rsidP="005B6FD3">
            <w:pPr>
              <w:pStyle w:val="TAL"/>
              <w:keepNext w:val="0"/>
              <w:keepLines w:val="0"/>
              <w:jc w:val="center"/>
              <w:rPr>
                <w:sz w:val="16"/>
                <w:szCs w:val="16"/>
                <w:lang w:eastAsia="en-US"/>
              </w:rPr>
            </w:pPr>
            <w:r w:rsidRPr="000003F4">
              <w:rPr>
                <w:sz w:val="16"/>
                <w:szCs w:val="16"/>
                <w:lang w:eastAsia="zh-CN"/>
              </w:rPr>
              <w:t>Rel-17</w:t>
            </w:r>
          </w:p>
        </w:tc>
        <w:tc>
          <w:tcPr>
            <w:tcW w:w="1170" w:type="dxa"/>
            <w:tcBorders>
              <w:bottom w:val="single" w:sz="4" w:space="0" w:color="auto"/>
            </w:tcBorders>
            <w:shd w:val="clear" w:color="auto" w:fill="auto"/>
          </w:tcPr>
          <w:p w14:paraId="6FF1F084" w14:textId="7132A077" w:rsidR="005B6FD3" w:rsidRPr="000003F4" w:rsidRDefault="005B6FD3" w:rsidP="005B6FD3">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2FA4D863" w14:textId="3531C284" w:rsidR="005B6FD3" w:rsidRPr="000003F4" w:rsidRDefault="005B6FD3" w:rsidP="005B6FD3">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9F5D75" w:rsidRPr="000003F4" w14:paraId="3B00123B" w14:textId="77777777">
        <w:trPr>
          <w:gridBefore w:val="1"/>
          <w:wBefore w:w="40" w:type="dxa"/>
          <w:jc w:val="center"/>
        </w:trPr>
        <w:tc>
          <w:tcPr>
            <w:tcW w:w="1162" w:type="dxa"/>
            <w:tcBorders>
              <w:bottom w:val="single" w:sz="4" w:space="0" w:color="auto"/>
            </w:tcBorders>
            <w:shd w:val="clear" w:color="auto" w:fill="D9D9D9"/>
          </w:tcPr>
          <w:p w14:paraId="6B885D55"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7.1.1.5</w:t>
            </w:r>
          </w:p>
        </w:tc>
        <w:tc>
          <w:tcPr>
            <w:tcW w:w="3505" w:type="dxa"/>
            <w:tcBorders>
              <w:bottom w:val="single" w:sz="4" w:space="0" w:color="auto"/>
            </w:tcBorders>
            <w:shd w:val="clear" w:color="auto" w:fill="D9D9D9"/>
          </w:tcPr>
          <w:p w14:paraId="69717200"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5B6FD3" w:rsidRPr="000003F4"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EB5988" w14:textId="77777777" w:rsidR="005B6FD3" w:rsidRPr="000003F4"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D9D9D9"/>
          </w:tcPr>
          <w:p w14:paraId="0FD6B590" w14:textId="77777777" w:rsidR="005B6FD3" w:rsidRPr="000003F4" w:rsidRDefault="005B6FD3" w:rsidP="005B6FD3">
            <w:pPr>
              <w:pStyle w:val="TAL"/>
              <w:keepNext w:val="0"/>
              <w:keepLines w:val="0"/>
              <w:rPr>
                <w:b/>
                <w:sz w:val="16"/>
                <w:szCs w:val="16"/>
                <w:lang w:eastAsia="en-US"/>
              </w:rPr>
            </w:pPr>
          </w:p>
        </w:tc>
      </w:tr>
      <w:tr w:rsidR="005B6FD3" w:rsidRPr="000003F4" w14:paraId="6FAD6B37" w14:textId="77777777" w:rsidTr="006F514A">
        <w:trPr>
          <w:gridBefore w:val="1"/>
          <w:wBefore w:w="40" w:type="dxa"/>
          <w:jc w:val="center"/>
        </w:trPr>
        <w:tc>
          <w:tcPr>
            <w:tcW w:w="1162" w:type="dxa"/>
            <w:tcBorders>
              <w:bottom w:val="single" w:sz="4" w:space="0" w:color="auto"/>
            </w:tcBorders>
            <w:shd w:val="clear" w:color="auto" w:fill="auto"/>
          </w:tcPr>
          <w:p w14:paraId="0CC82EC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7.1.1.5.1</w:t>
            </w:r>
          </w:p>
        </w:tc>
        <w:tc>
          <w:tcPr>
            <w:tcW w:w="3505" w:type="dxa"/>
            <w:tcBorders>
              <w:bottom w:val="single" w:sz="4" w:space="0" w:color="auto"/>
            </w:tcBorders>
            <w:shd w:val="clear" w:color="auto" w:fill="auto"/>
          </w:tcPr>
          <w:p w14:paraId="76B6B3B2"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shd w:val="clear" w:color="auto" w:fill="auto"/>
          </w:tcPr>
          <w:p w14:paraId="004EC24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bottom w:val="single" w:sz="4" w:space="0" w:color="auto"/>
            </w:tcBorders>
            <w:shd w:val="clear" w:color="auto" w:fill="auto"/>
          </w:tcPr>
          <w:p w14:paraId="687F1DF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0003F4" w:rsidRDefault="005B6FD3" w:rsidP="005B6FD3">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0003F4" w:rsidRDefault="005B6FD3" w:rsidP="005B6FD3">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0003F4" w:rsidRDefault="005B6FD3" w:rsidP="005B6FD3">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0003F4" w:rsidRDefault="005B6FD3" w:rsidP="005B6FD3">
            <w:pPr>
              <w:pStyle w:val="TAL"/>
              <w:keepNext w:val="0"/>
              <w:keepLines w:val="0"/>
              <w:rPr>
                <w:sz w:val="16"/>
                <w:szCs w:val="16"/>
                <w:lang w:eastAsia="ja-JP"/>
              </w:rPr>
            </w:pPr>
            <w:r w:rsidRPr="000003F4">
              <w:rPr>
                <w:sz w:val="16"/>
                <w:szCs w:val="16"/>
                <w:lang w:eastAsia="ja-JP"/>
              </w:rPr>
              <w:t>UEs supporting 5GS and long DRX cycle and short DRX cycle</w:t>
            </w:r>
          </w:p>
        </w:tc>
      </w:tr>
      <w:tr w:rsidR="00415E75" w:rsidRPr="000003F4"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0003F4" w:rsidRDefault="00415E75" w:rsidP="00415E7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50B84482" w:rsidR="00415E75" w:rsidRPr="000003F4" w:rsidRDefault="00C823BC" w:rsidP="00415E75">
            <w:pPr>
              <w:pStyle w:val="TAL"/>
              <w:keepNext w:val="0"/>
              <w:keepLines w:val="0"/>
              <w:rPr>
                <w:sz w:val="16"/>
                <w:szCs w:val="16"/>
                <w:lang w:eastAsia="ja-JP"/>
              </w:rPr>
            </w:pPr>
            <w:r w:rsidRPr="000003F4">
              <w:rPr>
                <w:sz w:val="16"/>
                <w:szCs w:val="16"/>
              </w:rPr>
              <w:t xml:space="preserve">NR NTN / </w:t>
            </w:r>
            <w:r w:rsidR="00415E75" w:rsidRPr="000003F4">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0003F4" w:rsidRDefault="00415E75" w:rsidP="00415E75">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0003F4" w:rsidRDefault="00415E75" w:rsidP="00415E7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0003F4" w:rsidRDefault="00415E75" w:rsidP="00415E75">
            <w:pPr>
              <w:pStyle w:val="TAL"/>
              <w:keepNext w:val="0"/>
              <w:keepLines w:val="0"/>
              <w:rPr>
                <w:sz w:val="16"/>
                <w:szCs w:val="16"/>
                <w:lang w:eastAsia="ja-JP"/>
              </w:rPr>
            </w:pPr>
            <w:r w:rsidRPr="000003F4">
              <w:rPr>
                <w:rFonts w:cs="Arial"/>
                <w:sz w:val="16"/>
                <w:szCs w:val="16"/>
              </w:rPr>
              <w:t>UEs supporting 5G Core and NR NTN access</w:t>
            </w:r>
          </w:p>
        </w:tc>
      </w:tr>
      <w:tr w:rsidR="0027142A" w:rsidRPr="000003F4"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EE2FEB" w14:textId="385CD424" w:rsidR="0027142A" w:rsidRPr="000003F4" w:rsidRDefault="0027142A" w:rsidP="0027142A">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B10CAF" w14:textId="5C432A30" w:rsidR="0027142A" w:rsidRPr="000003F4" w:rsidRDefault="0027142A" w:rsidP="0027142A">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065E7" w14:textId="17B66DB9"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1F79B" w14:textId="58CC6DE8"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D4C0FD" w14:textId="1B16BF48"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27142A" w:rsidRPr="000003F4"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6691DF" w14:textId="52B4DDC9" w:rsidR="0027142A" w:rsidRPr="000003F4" w:rsidRDefault="0027142A" w:rsidP="0027142A">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7106B" w14:textId="7FAD3D6F" w:rsidR="0027142A" w:rsidRPr="000003F4" w:rsidRDefault="0027142A" w:rsidP="0027142A">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3DD52D" w14:textId="341ACE3A"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80661" w14:textId="422516AD"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89616D" w14:textId="05C3C8CF"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9F3ADF" w:rsidRPr="000003F4"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0003F4" w:rsidRDefault="009F3ADF" w:rsidP="009F3AD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0003F4" w:rsidRDefault="009F3ADF" w:rsidP="009F3ADF">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0003F4" w:rsidRDefault="009F3ADF" w:rsidP="009F3AD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70391AF9" w:rsidR="009F3ADF" w:rsidRPr="000003F4" w:rsidRDefault="009F3ADF" w:rsidP="009F3AD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0003F4" w:rsidRDefault="009F3ADF" w:rsidP="009F3AD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4E0400" w:rsidRPr="000003F4" w14:paraId="33B8B19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D2D299" w14:textId="658A6C13" w:rsidR="004E0400" w:rsidRPr="000003F4" w:rsidRDefault="004E0400" w:rsidP="004E0400">
            <w:pPr>
              <w:pStyle w:val="TAL"/>
              <w:keepNext w:val="0"/>
              <w:keepLines w:val="0"/>
              <w:rPr>
                <w:sz w:val="16"/>
                <w:szCs w:val="16"/>
              </w:rPr>
            </w:pPr>
            <w:r>
              <w:rPr>
                <w:sz w:val="16"/>
                <w:szCs w:val="16"/>
              </w:rPr>
              <w:t>7.1.1.5.11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E5FBD8" w14:textId="0A60FFD4" w:rsidR="004E0400" w:rsidRPr="000003F4" w:rsidRDefault="004E0400" w:rsidP="004E040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B5326" w14:textId="46432335" w:rsidR="004E0400" w:rsidRPr="000003F4" w:rsidRDefault="004E0400" w:rsidP="004E0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1D628" w14:textId="34CF86E4" w:rsidR="004E0400" w:rsidRPr="000003F4" w:rsidRDefault="004E0400" w:rsidP="004E0400">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71B850" w14:textId="6327C38A" w:rsidR="004E0400" w:rsidRPr="000003F4" w:rsidRDefault="004E0400" w:rsidP="004E040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5B6FD3" w:rsidRPr="000003F4"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0003F4"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0003F4"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0003F4" w:rsidRDefault="005B6FD3" w:rsidP="005B6FD3">
            <w:pPr>
              <w:pStyle w:val="TAL"/>
              <w:keepNext w:val="0"/>
              <w:keepLines w:val="0"/>
              <w:rPr>
                <w:b/>
                <w:sz w:val="16"/>
                <w:szCs w:val="16"/>
                <w:lang w:eastAsia="en-US"/>
              </w:rPr>
            </w:pPr>
          </w:p>
        </w:tc>
      </w:tr>
      <w:tr w:rsidR="005B6FD3" w:rsidRPr="000003F4"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5B6FD3" w:rsidRPr="000003F4"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5B6FD3" w:rsidRPr="000003F4"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5B6FD3" w:rsidRPr="000003F4"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0003F4" w:rsidRDefault="005B6FD3" w:rsidP="005B6FD3">
            <w:pPr>
              <w:pStyle w:val="TAL"/>
              <w:keepNext w:val="0"/>
              <w:keepLines w:val="0"/>
              <w:rPr>
                <w:sz w:val="16"/>
                <w:szCs w:val="16"/>
                <w:lang w:eastAsia="en-US"/>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0003F4" w:rsidRDefault="005B6FD3" w:rsidP="005B6FD3">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0003F4" w:rsidRDefault="005B6FD3" w:rsidP="005B6FD3">
            <w:pPr>
              <w:pStyle w:val="TAL"/>
              <w:keepNext w:val="0"/>
              <w:keepLines w:val="0"/>
              <w:jc w:val="center"/>
              <w:rPr>
                <w:sz w:val="16"/>
                <w:szCs w:val="16"/>
                <w:lang w:eastAsia="en-US"/>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0003F4" w:rsidRDefault="005B6FD3" w:rsidP="005B6FD3">
            <w:pPr>
              <w:pStyle w:val="TAL"/>
              <w:keepNext w:val="0"/>
              <w:keepLines w:val="0"/>
              <w:jc w:val="center"/>
              <w:rPr>
                <w:sz w:val="16"/>
                <w:szCs w:val="16"/>
                <w:lang w:eastAsia="en-US"/>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0003F4" w:rsidRDefault="005B6FD3" w:rsidP="005B6FD3">
            <w:pPr>
              <w:pStyle w:val="TAL"/>
              <w:keepNext w:val="0"/>
              <w:keepLines w:val="0"/>
              <w:rPr>
                <w:sz w:val="16"/>
                <w:szCs w:val="16"/>
                <w:lang w:eastAsia="en-US"/>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0003F4"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51AC3D72"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w:t>
            </w:r>
            <w:r w:rsidR="00352870" w:rsidRPr="000003F4">
              <w:rPr>
                <w:rFonts w:eastAsia="SimSun" w:cs="Arial"/>
                <w:bCs/>
                <w:sz w:val="16"/>
                <w:szCs w:val="16"/>
                <w:lang w:eastAsia="en-US"/>
              </w:rPr>
              <w:t xml:space="preserve"> Type 1 PUSCH transmissions with configured grant and up to 12 configured/active configured grant configurations in a BWP of a serving cell.</w:t>
            </w:r>
          </w:p>
        </w:tc>
      </w:tr>
      <w:tr w:rsidR="00BE43C8" w:rsidRPr="000003F4"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3DD50F" w14:textId="30BC1E11"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238719" w14:textId="3BDA38FC"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02C472" w14:textId="3DC8E7F9"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EE5B" w14:textId="3B81549E"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2E197" w14:textId="1E68442E"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BE43C8" w:rsidRPr="000003F4"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143243" w14:textId="210C4A3E"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D9288F" w14:textId="6F88E278"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F59EF0" w14:textId="71650D67"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DF1E5F" w14:textId="274EE1DF"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D23C3" w14:textId="7FB2D23C"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515CA" w:rsidRPr="000003F4"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B464E1" w14:textId="18BCDAB2" w:rsidR="002515CA" w:rsidRPr="000003F4" w:rsidRDefault="002515CA" w:rsidP="002515CA">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F044B" w14:textId="201E8DA5" w:rsidR="002515CA" w:rsidRPr="000003F4" w:rsidRDefault="002515CA" w:rsidP="002515CA">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4BB7D" w14:textId="4F2CC882" w:rsidR="002515CA" w:rsidRPr="000003F4" w:rsidRDefault="002515CA" w:rsidP="002515CA">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B98932" w14:textId="286EA3AB" w:rsidR="002515CA" w:rsidRPr="000003F4" w:rsidRDefault="002515CA" w:rsidP="002515CA">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11463" w14:textId="68C53573" w:rsidR="002515CA" w:rsidRPr="000003F4" w:rsidRDefault="002515CA" w:rsidP="002515CA">
            <w:pPr>
              <w:pStyle w:val="TAL"/>
              <w:keepNext w:val="0"/>
              <w:keepLines w:val="0"/>
              <w:rPr>
                <w:sz w:val="16"/>
                <w:szCs w:val="16"/>
              </w:rPr>
            </w:pPr>
            <w:r w:rsidRPr="000003F4">
              <w:rPr>
                <w:sz w:val="16"/>
                <w:szCs w:val="16"/>
              </w:rPr>
              <w:t>UEs supporting 5G</w:t>
            </w:r>
            <w:r w:rsidR="00EC3971"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EC3971" w:rsidRPr="000003F4" w14:paraId="3D92EB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231824" w14:textId="159DEAF1" w:rsidR="00EC3971" w:rsidRPr="000003F4" w:rsidRDefault="00EC3971" w:rsidP="00EC3971">
            <w:pPr>
              <w:pStyle w:val="TAL"/>
              <w:keepNext w:val="0"/>
              <w:keepLines w:val="0"/>
              <w:rPr>
                <w:rFonts w:cs="Arial"/>
                <w:bCs/>
                <w:sz w:val="16"/>
                <w:szCs w:val="16"/>
              </w:rPr>
            </w:pPr>
            <w:r w:rsidRPr="00951EEF">
              <w:rPr>
                <w:rFonts w:cs="Arial"/>
                <w:bCs/>
                <w:sz w:val="16"/>
                <w:szCs w:val="16"/>
              </w:rPr>
              <w:lastRenderedPageBreak/>
              <w:t>7.1.1.6.9</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622633" w14:textId="664AD499" w:rsidR="00EC3971" w:rsidRPr="000003F4" w:rsidRDefault="00EC3971" w:rsidP="00EC3971">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603597" w14:textId="5FCAE27F" w:rsidR="00EC3971" w:rsidRPr="000003F4" w:rsidRDefault="00EC3971" w:rsidP="00EC3971">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F4AB22" w14:textId="3E878C88" w:rsidR="00EC3971" w:rsidRPr="000003F4" w:rsidRDefault="00EC3971" w:rsidP="00EC3971">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5629EC" w14:textId="528866FF" w:rsidR="00EC3971" w:rsidRPr="000003F4" w:rsidRDefault="00EC3971" w:rsidP="00EC3971">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5B6FD3" w:rsidRPr="000003F4"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0003F4"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0003F4" w:rsidRDefault="005B6FD3" w:rsidP="005B6FD3">
            <w:pPr>
              <w:pStyle w:val="TAL"/>
              <w:keepNext w:val="0"/>
              <w:keepLines w:val="0"/>
              <w:rPr>
                <w:sz w:val="16"/>
                <w:szCs w:val="16"/>
                <w:lang w:eastAsia="en-US"/>
              </w:rPr>
            </w:pPr>
          </w:p>
        </w:tc>
      </w:tr>
      <w:tr w:rsidR="009F5D75" w:rsidRPr="000003F4" w14:paraId="4F7F536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5B6FD3" w:rsidRPr="000003F4" w:rsidRDefault="005B6FD3" w:rsidP="005B6FD3">
            <w:pPr>
              <w:pStyle w:val="TAL"/>
              <w:keepNext w:val="0"/>
              <w:keepLines w:val="0"/>
              <w:rPr>
                <w:sz w:val="16"/>
                <w:szCs w:val="16"/>
                <w:lang w:eastAsia="en-US"/>
              </w:rPr>
            </w:pPr>
            <w:r w:rsidRPr="000003F4">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5B6FD3" w:rsidRPr="000003F4"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5B6FD3" w:rsidRPr="000003F4" w:rsidRDefault="005B6FD3" w:rsidP="005B6FD3">
            <w:pPr>
              <w:pStyle w:val="TAL"/>
              <w:keepNext w:val="0"/>
              <w:keepLines w:val="0"/>
              <w:rPr>
                <w:sz w:val="16"/>
                <w:szCs w:val="16"/>
                <w:lang w:eastAsia="en-US"/>
              </w:rPr>
            </w:pPr>
          </w:p>
        </w:tc>
      </w:tr>
      <w:tr w:rsidR="005B6FD3" w:rsidRPr="000003F4"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0003F4" w:rsidRDefault="005B6FD3" w:rsidP="005B6FD3">
            <w:pPr>
              <w:pStyle w:val="TAL"/>
              <w:keepNext w:val="0"/>
              <w:keepLines w:val="0"/>
              <w:rPr>
                <w:sz w:val="16"/>
                <w:szCs w:val="16"/>
                <w:lang w:eastAsia="en-US"/>
              </w:rPr>
            </w:pPr>
            <w:r w:rsidRPr="000003F4">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0003F4" w:rsidRDefault="005B6FD3" w:rsidP="005B6FD3">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0003F4" w:rsidRDefault="005B6FD3" w:rsidP="005B6FD3">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CF6F65" w:rsidRPr="000003F4"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0003F4" w:rsidRDefault="00CF6F65" w:rsidP="00CF6F65">
            <w:pPr>
              <w:pStyle w:val="TAL"/>
              <w:keepNext w:val="0"/>
              <w:keepLines w:val="0"/>
              <w:jc w:val="center"/>
              <w:rPr>
                <w:sz w:val="16"/>
                <w:szCs w:val="16"/>
              </w:rPr>
            </w:pPr>
            <w:r w:rsidRPr="000003F4">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CF6F65" w:rsidRPr="000003F4"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0003F4" w:rsidRDefault="00CF6F65" w:rsidP="00CF6F65">
            <w:pPr>
              <w:pStyle w:val="TAL"/>
              <w:keepNext w:val="0"/>
              <w:keepLines w:val="0"/>
              <w:jc w:val="center"/>
              <w:rPr>
                <w:sz w:val="16"/>
                <w:szCs w:val="16"/>
                <w:lang w:eastAsia="en-US"/>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CF6F65" w:rsidRPr="000003F4"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0003F4" w:rsidRDefault="00CF6F65" w:rsidP="00CF6F65">
            <w:pPr>
              <w:pStyle w:val="TAL"/>
              <w:keepNext w:val="0"/>
              <w:keepLines w:val="0"/>
              <w:jc w:val="center"/>
              <w:rPr>
                <w:sz w:val="16"/>
                <w:szCs w:val="16"/>
              </w:rPr>
            </w:pPr>
            <w:r w:rsidRPr="000003F4">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CF6F65" w:rsidRPr="000003F4"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0003F4" w:rsidRDefault="00CF6F65" w:rsidP="00CF6F65">
            <w:pPr>
              <w:pStyle w:val="TAL"/>
              <w:keepNext w:val="0"/>
              <w:keepLines w:val="0"/>
              <w:jc w:val="center"/>
              <w:rPr>
                <w:sz w:val="16"/>
                <w:szCs w:val="16"/>
                <w:lang w:eastAsia="en-US"/>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non-contiguous CA</w:t>
            </w:r>
          </w:p>
        </w:tc>
      </w:tr>
      <w:tr w:rsidR="00CF6F65" w:rsidRPr="000003F4"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0003F4" w:rsidRDefault="00CF6F65" w:rsidP="00CF6F65">
            <w:pPr>
              <w:pStyle w:val="TAL"/>
              <w:keepNext w:val="0"/>
              <w:keepLines w:val="0"/>
              <w:jc w:val="center"/>
              <w:rPr>
                <w:sz w:val="16"/>
                <w:szCs w:val="16"/>
              </w:rPr>
            </w:pPr>
            <w:r w:rsidRPr="000003F4">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9F5D75" w:rsidRPr="000003F4" w14:paraId="4AAAA5E7"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2AB4D8F4" w14:textId="77777777" w:rsidR="001B0F0B" w:rsidRPr="000003F4" w:rsidRDefault="001B0F0B" w:rsidP="004F517D">
            <w:pPr>
              <w:pStyle w:val="TAL"/>
              <w:keepNext w:val="0"/>
              <w:keepLines w:val="0"/>
              <w:rPr>
                <w:sz w:val="16"/>
                <w:szCs w:val="16"/>
                <w:lang w:eastAsia="en-US"/>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6F3E20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1B0F0B" w:rsidRPr="000003F4" w:rsidRDefault="001B0F0B" w:rsidP="004F517D">
            <w:pPr>
              <w:pStyle w:val="TAL"/>
              <w:keepNext w:val="0"/>
              <w:keepLines w:val="0"/>
              <w:rPr>
                <w:rFonts w:cs="Arial"/>
                <w:sz w:val="16"/>
                <w:szCs w:val="16"/>
                <w:lang w:eastAsia="en-US"/>
              </w:rPr>
            </w:pPr>
          </w:p>
        </w:tc>
      </w:tr>
      <w:tr w:rsidR="001B0F0B" w:rsidRPr="000003F4"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FAB6371"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129555"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CF7A8F6"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1998FF" w14:textId="7F237690"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F27E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1B0F0B" w:rsidRPr="000003F4"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B6983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FAADC8"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10E99ACA"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E3F5A5" w14:textId="41999A23"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53B8F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1B0F0B" w:rsidRPr="000003F4"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638ED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A6B979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CA41CC7"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0E7B7" w14:textId="3AC0D657" w:rsidR="001B0F0B" w:rsidRPr="000003F4" w:rsidRDefault="001B0F0B" w:rsidP="004F517D">
            <w:pPr>
              <w:pStyle w:val="TAL"/>
              <w:keepNext w:val="0"/>
              <w:keepLines w:val="0"/>
              <w:jc w:val="center"/>
              <w:rPr>
                <w:sz w:val="16"/>
                <w:szCs w:val="16"/>
              </w:rPr>
            </w:pPr>
            <w:r w:rsidRPr="000003F4">
              <w:rPr>
                <w:sz w:val="16"/>
                <w:szCs w:val="16"/>
                <w:lang w:eastAsia="zh-CN"/>
              </w:rPr>
              <w:t>C3</w:t>
            </w:r>
            <w:r w:rsidR="004F0EE1" w:rsidRPr="000003F4">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F64721"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9F5D75" w:rsidRPr="000003F4" w14:paraId="5A786808"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3C32E70" w14:textId="77777777" w:rsidR="001B0F0B" w:rsidRPr="000003F4" w:rsidRDefault="001B0F0B" w:rsidP="004F517D">
            <w:pPr>
              <w:pStyle w:val="TAL"/>
              <w:keepNext w:val="0"/>
              <w:keepLines w:val="0"/>
              <w:rPr>
                <w:sz w:val="16"/>
                <w:szCs w:val="16"/>
                <w:lang w:eastAsia="en-US"/>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21D96D35"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1B0F0B" w:rsidRPr="000003F4" w:rsidRDefault="001B0F0B" w:rsidP="004F517D">
            <w:pPr>
              <w:pStyle w:val="TAL"/>
              <w:keepNext w:val="0"/>
              <w:keepLines w:val="0"/>
              <w:rPr>
                <w:rFonts w:cs="Arial"/>
                <w:sz w:val="16"/>
                <w:szCs w:val="16"/>
                <w:lang w:eastAsia="en-US"/>
              </w:rPr>
            </w:pPr>
          </w:p>
        </w:tc>
      </w:tr>
      <w:tr w:rsidR="001B0F0B" w:rsidRPr="000003F4"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83BE76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0D2934D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00DD989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49DD2" w14:textId="278BB73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5284"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1B0F0B" w:rsidRPr="000003F4"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AA7B192"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6E540D32"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298B36B2"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E0422" w14:textId="233968D6"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17268"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1B0F0B" w:rsidRPr="000003F4"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3F4628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11749F1D"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208D109"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81445" w14:textId="68E2BCD1"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E7847"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9F5D75" w:rsidRPr="000003F4" w14:paraId="4531122E"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1A63C1B" w14:textId="77777777" w:rsidR="001B0F0B" w:rsidRPr="000003F4" w:rsidRDefault="001B0F0B" w:rsidP="004F517D">
            <w:pPr>
              <w:pStyle w:val="TAL"/>
              <w:keepNext w:val="0"/>
              <w:keepLines w:val="0"/>
              <w:rPr>
                <w:sz w:val="16"/>
                <w:szCs w:val="16"/>
                <w:lang w:eastAsia="en-US"/>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115CDD42"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1B0F0B" w:rsidRPr="000003F4" w:rsidRDefault="001B0F0B" w:rsidP="004F517D">
            <w:pPr>
              <w:pStyle w:val="TAL"/>
              <w:keepNext w:val="0"/>
              <w:keepLines w:val="0"/>
              <w:rPr>
                <w:rFonts w:cs="Arial"/>
                <w:sz w:val="16"/>
                <w:szCs w:val="16"/>
                <w:lang w:eastAsia="en-US"/>
              </w:rPr>
            </w:pPr>
          </w:p>
        </w:tc>
      </w:tr>
      <w:tr w:rsidR="001B0F0B" w:rsidRPr="000003F4"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93469B"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B085E41" w14:textId="5BF7F20A"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w:t>
            </w:r>
            <w:r w:rsidRPr="000003F4">
              <w:rPr>
                <w:sz w:val="16"/>
                <w:szCs w:val="16"/>
              </w:rPr>
              <w:lastRenderedPageBreak/>
              <w:t xml:space="preserve">PDSCH scheduling with a single DCI / Search space for single DCI is not only configured in scheduling cell / </w:t>
            </w:r>
            <w:proofErr w:type="spellStart"/>
            <w:r w:rsidRPr="000003F4">
              <w:rPr>
                <w:sz w:val="16"/>
                <w:szCs w:val="16"/>
              </w:rPr>
              <w:t>sCellDeactivationTimer</w:t>
            </w:r>
            <w:proofErr w:type="spellEnd"/>
            <w:r w:rsidR="0097065C">
              <w:rPr>
                <w:sz w:val="16"/>
                <w:szCs w:val="16"/>
              </w:rPr>
              <w:t xml:space="preserve"> </w:t>
            </w:r>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B14DB6C"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32A916" w14:textId="5A120555"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8D655E"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w:t>
            </w:r>
            <w:r w:rsidRPr="000003F4">
              <w:rPr>
                <w:rFonts w:cs="Arial"/>
                <w:sz w:val="16"/>
                <w:szCs w:val="16"/>
              </w:rPr>
              <w:lastRenderedPageBreak/>
              <w:t xml:space="preserve">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D9FDC7" w14:textId="77777777" w:rsidR="001B0F0B" w:rsidRPr="000003F4" w:rsidRDefault="001B0F0B" w:rsidP="004F517D">
            <w:pPr>
              <w:pStyle w:val="TAL"/>
              <w:keepNext w:val="0"/>
              <w:keepLines w:val="0"/>
              <w:rPr>
                <w:sz w:val="16"/>
                <w:szCs w:val="16"/>
                <w:lang w:eastAsia="en-US"/>
              </w:rPr>
            </w:pPr>
            <w:r w:rsidRPr="000003F4">
              <w:rPr>
                <w:sz w:val="16"/>
                <w:szCs w:val="16"/>
                <w:lang w:eastAsia="zh-CN"/>
              </w:rPr>
              <w:lastRenderedPageBreak/>
              <w:t>7.1.1.7.4.2</w:t>
            </w:r>
          </w:p>
        </w:tc>
        <w:tc>
          <w:tcPr>
            <w:tcW w:w="3505" w:type="dxa"/>
            <w:tcBorders>
              <w:top w:val="nil"/>
              <w:left w:val="single" w:sz="4" w:space="0" w:color="auto"/>
              <w:bottom w:val="single" w:sz="4" w:space="0" w:color="auto"/>
              <w:right w:val="single" w:sz="4" w:space="0" w:color="auto"/>
            </w:tcBorders>
            <w:shd w:val="clear" w:color="auto" w:fill="auto"/>
          </w:tcPr>
          <w:p w14:paraId="19E9B461"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5B9B518"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53AFA" w14:textId="12393DF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9459D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1CEF97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0C45390E"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6AA7400"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0FA64" w14:textId="2EF1DEE4"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02B8B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9F5D75" w:rsidRPr="000003F4" w14:paraId="3C5734AD"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45F0BF79" w14:textId="77777777" w:rsidR="001B0F0B" w:rsidRPr="000003F4" w:rsidRDefault="001B0F0B" w:rsidP="004F517D">
            <w:pPr>
              <w:pStyle w:val="TAL"/>
              <w:keepNext w:val="0"/>
              <w:keepLines w:val="0"/>
              <w:rPr>
                <w:sz w:val="16"/>
                <w:szCs w:val="16"/>
                <w:lang w:eastAsia="en-US"/>
              </w:rPr>
            </w:pPr>
            <w:r w:rsidRPr="000003F4">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D9D9D9"/>
          </w:tcPr>
          <w:p w14:paraId="3FEE596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1B0F0B" w:rsidRPr="000003F4" w:rsidRDefault="001B0F0B" w:rsidP="004F517D">
            <w:pPr>
              <w:pStyle w:val="TAL"/>
              <w:keepNext w:val="0"/>
              <w:keepLines w:val="0"/>
              <w:rPr>
                <w:rFonts w:cs="Arial"/>
                <w:sz w:val="16"/>
                <w:szCs w:val="16"/>
                <w:lang w:eastAsia="en-US"/>
              </w:rPr>
            </w:pPr>
          </w:p>
        </w:tc>
      </w:tr>
      <w:tr w:rsidR="001B0F0B" w:rsidRPr="000003F4"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8CB69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4945FF0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5645C1"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BEC127" w14:textId="338BC08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04A5F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232E35D"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1549279A"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280F6F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904305" w14:textId="3209F542"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7DB00"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4F6FE73"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428C8427"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3B6A81B"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BE8C7" w14:textId="6F721ED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DF362" w14:textId="77777777" w:rsidR="001B0F0B" w:rsidRPr="000003F4" w:rsidRDefault="001B0F0B" w:rsidP="004F517D">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0003F4"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0003F4" w:rsidRDefault="00CF6F65" w:rsidP="00CF6F65">
            <w:pPr>
              <w:pStyle w:val="TAL"/>
              <w:keepNext w:val="0"/>
              <w:keepLines w:val="0"/>
              <w:rPr>
                <w:sz w:val="16"/>
                <w:szCs w:val="16"/>
                <w:lang w:eastAsia="en-US"/>
              </w:rPr>
            </w:pPr>
            <w:r w:rsidRPr="000003F4">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0003F4" w:rsidRDefault="00CF6F65" w:rsidP="00CF6F65">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0003F4" w:rsidRDefault="00CF6F65" w:rsidP="00CF6F65">
            <w:pPr>
              <w:pStyle w:val="TAL"/>
              <w:keepNext w:val="0"/>
              <w:keepLines w:val="0"/>
              <w:rPr>
                <w:sz w:val="16"/>
                <w:szCs w:val="16"/>
                <w:lang w:eastAsia="en-US"/>
              </w:rPr>
            </w:pPr>
          </w:p>
        </w:tc>
      </w:tr>
      <w:tr w:rsidR="00CF6F65" w:rsidRPr="000003F4"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0003F4" w:rsidRDefault="00CF6F65" w:rsidP="00CF6F65">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0003F4" w:rsidRDefault="00CF6F65" w:rsidP="00CF6F65">
            <w:pPr>
              <w:pStyle w:val="TAL"/>
              <w:keepNext w:val="0"/>
              <w:keepLines w:val="0"/>
              <w:jc w:val="center"/>
              <w:rPr>
                <w:sz w:val="16"/>
                <w:szCs w:val="16"/>
                <w:lang w:eastAsia="en-US"/>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CF6F65" w:rsidRPr="000003F4"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0003F4" w:rsidRDefault="00CF6F65" w:rsidP="00CF6F65">
            <w:pPr>
              <w:pStyle w:val="TAL"/>
              <w:keepNext w:val="0"/>
              <w:keepLines w:val="0"/>
              <w:rPr>
                <w:sz w:val="16"/>
                <w:szCs w:val="16"/>
                <w:lang w:eastAsia="en-US"/>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0003F4" w:rsidRDefault="00CF6F65" w:rsidP="00CF6F65">
            <w:pPr>
              <w:pStyle w:val="TAL"/>
              <w:keepNext w:val="0"/>
              <w:keepLines w:val="0"/>
              <w:rPr>
                <w:sz w:val="16"/>
                <w:szCs w:val="16"/>
                <w:lang w:eastAsia="en-US"/>
              </w:rPr>
            </w:pPr>
            <w:r w:rsidRPr="000003F4">
              <w:rPr>
                <w:sz w:val="16"/>
                <w:szCs w:val="16"/>
              </w:rPr>
              <w:t xml:space="preserve">Separate BWP / IDLE / </w:t>
            </w:r>
            <w:proofErr w:type="spellStart"/>
            <w:r w:rsidRPr="000003F4">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0003F4" w:rsidRDefault="00CF6F65" w:rsidP="00CF6F65">
            <w:pPr>
              <w:pStyle w:val="TAL"/>
              <w:keepNext w:val="0"/>
              <w:keepLines w:val="0"/>
              <w:jc w:val="center"/>
              <w:rPr>
                <w:sz w:val="16"/>
                <w:szCs w:val="16"/>
                <w:lang w:eastAsia="en-US"/>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0003F4" w:rsidRDefault="00CF6F65" w:rsidP="00CF6F65">
            <w:pPr>
              <w:pStyle w:val="TAL"/>
              <w:keepNext w:val="0"/>
              <w:keepLines w:val="0"/>
              <w:rPr>
                <w:sz w:val="16"/>
                <w:szCs w:val="16"/>
                <w:lang w:eastAsia="en-US"/>
              </w:rPr>
            </w:pPr>
            <w:r w:rsidRPr="000003F4">
              <w:rPr>
                <w:sz w:val="16"/>
                <w:szCs w:val="16"/>
              </w:rPr>
              <w:t xml:space="preserve">UEs supporting 5G Core and </w:t>
            </w:r>
            <w:proofErr w:type="spellStart"/>
            <w:r w:rsidRPr="000003F4">
              <w:rPr>
                <w:sz w:val="16"/>
                <w:szCs w:val="16"/>
              </w:rPr>
              <w:t>RedCap</w:t>
            </w:r>
            <w:proofErr w:type="spellEnd"/>
          </w:p>
        </w:tc>
      </w:tr>
      <w:tr w:rsidR="00CF6F65" w:rsidRPr="000003F4"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0003F4" w:rsidRDefault="00CF6F65" w:rsidP="00CF6F65">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0003F4" w:rsidRDefault="00CF6F65" w:rsidP="00CF6F65">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0003F4" w:rsidRDefault="00CF6F65" w:rsidP="00CF6F6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BB59EA" w:rsidRPr="000003F4"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FC729A" w14:textId="2595B8D1" w:rsidR="00BB59EA" w:rsidRPr="000003F4" w:rsidRDefault="00BB59EA" w:rsidP="00BB59EA">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C55F6E" w14:textId="7BDFFAC5" w:rsidR="00BB59EA" w:rsidRPr="000003F4" w:rsidRDefault="00BB59EA" w:rsidP="00BB59EA">
            <w:pPr>
              <w:pStyle w:val="TAL"/>
              <w:keepNext w:val="0"/>
              <w:keepLines w:val="0"/>
              <w:rPr>
                <w:sz w:val="16"/>
                <w:szCs w:val="16"/>
              </w:rPr>
            </w:pPr>
            <w:r w:rsidRPr="000003F4">
              <w:rPr>
                <w:sz w:val="16"/>
                <w:szCs w:val="16"/>
              </w:rPr>
              <w:t xml:space="preserve">Separate BWP / IDLE /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ABE80" w14:textId="5AA45765" w:rsidR="00BB59EA" w:rsidRPr="000003F4" w:rsidRDefault="00BB59EA" w:rsidP="00BB59EA">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9B0F89" w14:textId="6DB99308" w:rsidR="00BB59EA" w:rsidRPr="000003F4" w:rsidRDefault="00BB59EA" w:rsidP="00BB59EA">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AFEF35" w14:textId="034A95D7" w:rsidR="00BB59EA" w:rsidRPr="000003F4" w:rsidRDefault="00BB59EA" w:rsidP="00BB59EA">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9F1E4B" w:rsidRPr="000003F4"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080BA4" w14:textId="2C025B20" w:rsidR="009F1E4B" w:rsidRPr="000003F4" w:rsidRDefault="009F1E4B" w:rsidP="009F1E4B">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B35890" w14:textId="716E96F1" w:rsidR="009F1E4B" w:rsidRPr="000003F4" w:rsidRDefault="009F1E4B" w:rsidP="009F1E4B">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5958D0" w14:textId="3AA17DDB" w:rsidR="009F1E4B" w:rsidRPr="000003F4" w:rsidRDefault="009F1E4B" w:rsidP="009F1E4B">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10EDD" w14:textId="60662062" w:rsidR="009F1E4B" w:rsidRPr="000003F4" w:rsidRDefault="009F1E4B" w:rsidP="009F1E4B">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93EBF6" w14:textId="48F54A09" w:rsidR="009F1E4B" w:rsidRPr="000003F4" w:rsidRDefault="009F1E4B" w:rsidP="009F1E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CF6F65" w:rsidRPr="000003F4"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0003F4" w:rsidRDefault="00CF6F65" w:rsidP="00CF6F65">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0003F4" w:rsidRDefault="00CF6F65" w:rsidP="00CF6F65">
            <w:pPr>
              <w:pStyle w:val="TAL"/>
              <w:keepNext w:val="0"/>
              <w:keepLines w:val="0"/>
              <w:rPr>
                <w:sz w:val="16"/>
                <w:szCs w:val="16"/>
                <w:lang w:eastAsia="en-US"/>
              </w:rPr>
            </w:pPr>
          </w:p>
        </w:tc>
      </w:tr>
      <w:tr w:rsidR="00CF6F65" w:rsidRPr="000003F4"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0003F4" w:rsidRDefault="00CF6F65" w:rsidP="00CF6F65">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0003F4" w:rsidRDefault="00CF6F65" w:rsidP="00CF6F65">
            <w:pPr>
              <w:pStyle w:val="TAL"/>
              <w:keepNext w:val="0"/>
              <w:keepLines w:val="0"/>
              <w:rPr>
                <w:sz w:val="16"/>
                <w:szCs w:val="16"/>
              </w:rPr>
            </w:pPr>
            <w:r w:rsidRPr="000003F4">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0003F4" w:rsidRDefault="00CF6F65" w:rsidP="00CF6F65">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0003F4" w:rsidRDefault="00CF6F65" w:rsidP="00CF6F65">
            <w:pPr>
              <w:pStyle w:val="TAL"/>
              <w:keepNext w:val="0"/>
              <w:keepLines w:val="0"/>
              <w:rPr>
                <w:sz w:val="16"/>
                <w:szCs w:val="16"/>
              </w:rPr>
            </w:pPr>
          </w:p>
        </w:tc>
      </w:tr>
      <w:tr w:rsidR="00CF6F65" w:rsidRPr="000003F4"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0003F4" w:rsidRDefault="00CF6F65" w:rsidP="00CF6F65">
            <w:pPr>
              <w:pStyle w:val="TAL"/>
              <w:keepNext w:val="0"/>
              <w:keepLines w:val="0"/>
              <w:rPr>
                <w:sz w:val="16"/>
                <w:szCs w:val="16"/>
              </w:rPr>
            </w:pPr>
            <w:r w:rsidRPr="000003F4">
              <w:rPr>
                <w:sz w:val="16"/>
                <w:szCs w:val="16"/>
              </w:rPr>
              <w:lastRenderedPageBreak/>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0003F4" w:rsidRDefault="00CF6F65" w:rsidP="00CF6F65">
            <w:pPr>
              <w:pStyle w:val="TAL"/>
              <w:keepNext w:val="0"/>
              <w:keepLines w:val="0"/>
              <w:rPr>
                <w:sz w:val="16"/>
                <w:szCs w:val="16"/>
              </w:rPr>
            </w:pPr>
            <w:proofErr w:type="spellStart"/>
            <w:r w:rsidRPr="000003F4">
              <w:rPr>
                <w:sz w:val="16"/>
                <w:szCs w:val="16"/>
              </w:rPr>
              <w:t>DataInactivityTimer</w:t>
            </w:r>
            <w:proofErr w:type="spellEnd"/>
            <w:r w:rsidRPr="000003F4">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0003F4" w:rsidRDefault="00CF6F65" w:rsidP="00CF6F65">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0003F4" w:rsidRDefault="00CF6F65" w:rsidP="00CF6F65">
            <w:pPr>
              <w:pStyle w:val="TAL"/>
              <w:keepNext w:val="0"/>
              <w:keepLines w:val="0"/>
              <w:rPr>
                <w:sz w:val="16"/>
                <w:szCs w:val="16"/>
              </w:rPr>
            </w:pPr>
            <w:r w:rsidRPr="000003F4">
              <w:rPr>
                <w:sz w:val="16"/>
                <w:szCs w:val="16"/>
              </w:rPr>
              <w:t>UEs supporting 5G Core</w:t>
            </w:r>
          </w:p>
        </w:tc>
      </w:tr>
      <w:tr w:rsidR="00CF6F65" w:rsidRPr="000003F4"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0003F4" w:rsidRDefault="00CF6F65" w:rsidP="00CF6F65">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0003F4" w:rsidRDefault="00CF6F65" w:rsidP="00CF6F65">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0003F4" w:rsidRDefault="00CF6F65" w:rsidP="00CF6F65">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0003F4" w:rsidRDefault="00CF6F65" w:rsidP="00CF6F65">
            <w:pPr>
              <w:pStyle w:val="TAL"/>
              <w:keepNext w:val="0"/>
              <w:keepLines w:val="0"/>
              <w:rPr>
                <w:sz w:val="16"/>
                <w:szCs w:val="16"/>
              </w:rPr>
            </w:pPr>
            <w:r w:rsidRPr="000003F4">
              <w:rPr>
                <w:sz w:val="16"/>
                <w:szCs w:val="16"/>
              </w:rPr>
              <w:t>UEs supporting 5G Core and MTSI speech and bit rate recommendation query message</w:t>
            </w:r>
          </w:p>
        </w:tc>
      </w:tr>
      <w:tr w:rsidR="00CF6F65" w:rsidRPr="000003F4"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0003F4" w:rsidRDefault="00CF6F65" w:rsidP="00CF6F65">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0003F4" w:rsidRDefault="00CF6F65" w:rsidP="00CF6F65">
            <w:pPr>
              <w:pStyle w:val="TAL"/>
              <w:keepNext w:val="0"/>
              <w:keepLines w:val="0"/>
              <w:rPr>
                <w:sz w:val="16"/>
                <w:szCs w:val="16"/>
              </w:rPr>
            </w:pPr>
            <w:r w:rsidRPr="000003F4">
              <w:rPr>
                <w:sz w:val="16"/>
                <w:szCs w:val="16"/>
              </w:rPr>
              <w:t xml:space="preserve">NR CA / LBT failure on </w:t>
            </w:r>
            <w:proofErr w:type="spellStart"/>
            <w:r w:rsidRPr="000003F4">
              <w:rPr>
                <w:sz w:val="16"/>
                <w:szCs w:val="16"/>
              </w:rPr>
              <w:t>Scell</w:t>
            </w:r>
            <w:proofErr w:type="spellEnd"/>
            <w:r w:rsidRPr="000003F4">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0003F4" w:rsidRDefault="00CF6F65" w:rsidP="00CF6F6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0003F4" w:rsidRDefault="00CF6F65" w:rsidP="00CF6F65">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0003F4" w:rsidRDefault="00CF6F65" w:rsidP="00CF6F65">
            <w:pPr>
              <w:pStyle w:val="TAL"/>
              <w:keepNext w:val="0"/>
              <w:keepLines w:val="0"/>
              <w:rPr>
                <w:sz w:val="16"/>
                <w:szCs w:val="16"/>
              </w:rPr>
            </w:pPr>
            <w:r w:rsidRPr="000003F4">
              <w:rPr>
                <w:rFonts w:cs="Arial"/>
                <w:sz w:val="16"/>
                <w:szCs w:val="16"/>
              </w:rPr>
              <w:t>UEs supporting 5G Core and NR CA with NR shared spectrum channel access and UL NR CA with 2 carriers</w:t>
            </w:r>
            <w:r w:rsidR="002913BB" w:rsidRPr="000003F4">
              <w:rPr>
                <w:rFonts w:cs="Arial"/>
                <w:sz w:val="16"/>
                <w:szCs w:val="16"/>
              </w:rPr>
              <w:t xml:space="preserve"> and UL LBT Failure Detection and Recovery</w:t>
            </w:r>
          </w:p>
        </w:tc>
      </w:tr>
      <w:tr w:rsidR="00B72693" w:rsidRPr="000003F4"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0003F4" w:rsidRDefault="00B72693" w:rsidP="00B72693">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0003F4" w:rsidRDefault="00C823BC" w:rsidP="00B72693">
            <w:pPr>
              <w:pStyle w:val="TAL"/>
              <w:keepNext w:val="0"/>
              <w:keepLines w:val="0"/>
              <w:rPr>
                <w:sz w:val="16"/>
                <w:szCs w:val="16"/>
              </w:rPr>
            </w:pPr>
            <w:r w:rsidRPr="000003F4">
              <w:rPr>
                <w:sz w:val="16"/>
                <w:szCs w:val="16"/>
              </w:rPr>
              <w:t xml:space="preserve">NR </w:t>
            </w:r>
            <w:r w:rsidR="00B72693" w:rsidRPr="000003F4">
              <w:rPr>
                <w:sz w:val="16"/>
                <w:szCs w:val="16"/>
              </w:rPr>
              <w:t>NTN / UE specific TA report</w:t>
            </w:r>
            <w:r w:rsidR="00415E75" w:rsidRPr="000003F4">
              <w:rPr>
                <w:sz w:val="16"/>
                <w:szCs w:val="16"/>
              </w:rPr>
              <w:t xml:space="preserve"> / UE specific </w:t>
            </w:r>
            <w:proofErr w:type="spellStart"/>
            <w:r w:rsidR="00415E75" w:rsidRPr="000003F4">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0003F4" w:rsidRDefault="00B72693" w:rsidP="00B72693">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0003F4" w:rsidRDefault="00B72693" w:rsidP="00B72693">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0003F4" w:rsidRDefault="00B72693" w:rsidP="00B72693">
            <w:pPr>
              <w:pStyle w:val="TAL"/>
              <w:keepNext w:val="0"/>
              <w:keepLines w:val="0"/>
              <w:rPr>
                <w:rFonts w:cs="Arial"/>
                <w:sz w:val="16"/>
                <w:szCs w:val="16"/>
              </w:rPr>
            </w:pPr>
            <w:r w:rsidRPr="000003F4">
              <w:rPr>
                <w:sz w:val="16"/>
                <w:szCs w:val="16"/>
              </w:rPr>
              <w:t>UEs supporting 5G Core and NR NTN access and UE reporting of information related to TA pre-compensation</w:t>
            </w:r>
            <w:r w:rsidR="00415E75" w:rsidRPr="000003F4">
              <w:rPr>
                <w:sz w:val="16"/>
                <w:szCs w:val="16"/>
              </w:rPr>
              <w:t xml:space="preserve"> and reception of UE-specific </w:t>
            </w:r>
            <w:proofErr w:type="spellStart"/>
            <w:r w:rsidR="00415E75" w:rsidRPr="000003F4">
              <w:rPr>
                <w:sz w:val="16"/>
                <w:szCs w:val="16"/>
              </w:rPr>
              <w:t>K_offset</w:t>
            </w:r>
            <w:proofErr w:type="spellEnd"/>
          </w:p>
        </w:tc>
      </w:tr>
      <w:tr w:rsidR="00DF4A66" w:rsidRPr="000003F4" w14:paraId="7A4414F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87C71A3" w14:textId="7724CC00" w:rsidR="00DF4A66" w:rsidRPr="000003F4" w:rsidRDefault="00DF4A66" w:rsidP="00DF4A66">
            <w:pPr>
              <w:pStyle w:val="TAL"/>
              <w:keepNext w:val="0"/>
              <w:keepLines w:val="0"/>
              <w:rPr>
                <w:sz w:val="16"/>
                <w:szCs w:val="16"/>
              </w:rPr>
            </w:pPr>
            <w:r>
              <w:rPr>
                <w:sz w:val="16"/>
                <w:szCs w:val="16"/>
              </w:rPr>
              <w:t>7.1.1.10.</w:t>
            </w:r>
            <w:r>
              <w:rPr>
                <w:rFonts w:hint="eastAsia"/>
                <w:sz w:val="16"/>
                <w:szCs w:val="16"/>
                <w:lang w:val="en-US" w:eastAsia="zh-CN"/>
              </w:rPr>
              <w:t>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203CAE" w14:textId="59B312E9" w:rsidR="00DF4A66" w:rsidRPr="000003F4" w:rsidRDefault="00DF4A66" w:rsidP="00DF4A66">
            <w:pPr>
              <w:pStyle w:val="TAL"/>
              <w:keepNext w:val="0"/>
              <w:keepLines w:val="0"/>
              <w:rPr>
                <w:sz w:val="16"/>
                <w:szCs w:val="16"/>
              </w:rPr>
            </w:pPr>
            <w:r>
              <w:rPr>
                <w:rFonts w:hint="eastAsia"/>
                <w:sz w:val="16"/>
                <w:szCs w:val="16"/>
              </w:rPr>
              <w:t>ATG / TA report / ta-</w:t>
            </w:r>
            <w:proofErr w:type="spellStart"/>
            <w:r>
              <w:rPr>
                <w:rFonts w:hint="eastAsia"/>
                <w:sz w:val="16"/>
                <w:szCs w:val="16"/>
              </w:rPr>
              <w:t>ReportATG</w:t>
            </w:r>
            <w:proofErr w:type="spellEnd"/>
            <w:r>
              <w:rPr>
                <w:rFonts w:hint="eastAsia"/>
                <w:sz w:val="16"/>
                <w:szCs w:val="16"/>
              </w:rPr>
              <w:t xml:space="preserve"> / </w:t>
            </w:r>
            <w:proofErr w:type="spellStart"/>
            <w:r>
              <w:rPr>
                <w:rFonts w:hint="eastAsia"/>
                <w:sz w:val="16"/>
                <w:szCs w:val="16"/>
              </w:rPr>
              <w:t>offsetThresholdTA</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C4971B" w14:textId="45E958AC" w:rsidR="00DF4A66" w:rsidRPr="000003F4" w:rsidRDefault="00DF4A66" w:rsidP="00DF4A66">
            <w:pPr>
              <w:pStyle w:val="TAL"/>
              <w:keepNext w:val="0"/>
              <w:keepLines w:val="0"/>
              <w:jc w:val="center"/>
              <w:rPr>
                <w:rFonts w:cs="Arial"/>
                <w:bCs/>
                <w:sz w:val="16"/>
                <w:szCs w:val="16"/>
              </w:rPr>
            </w:pPr>
            <w:r>
              <w:rPr>
                <w:rFonts w:cs="Arial"/>
                <w:bCs/>
                <w:sz w:val="16"/>
                <w:szCs w:val="16"/>
              </w:rPr>
              <w:t>Rel-1</w:t>
            </w:r>
            <w:r>
              <w:rPr>
                <w:rFonts w:cs="Arial" w:hint="eastAsia"/>
                <w:bCs/>
                <w:sz w:val="16"/>
                <w:szCs w:val="16"/>
                <w:lang w:val="en-US"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E5D3FB" w14:textId="555DCB32" w:rsidR="00DF4A66" w:rsidRPr="000003F4" w:rsidRDefault="00DF4A66" w:rsidP="00DF4A66">
            <w:pPr>
              <w:pStyle w:val="TAL"/>
              <w:keepNext w:val="0"/>
              <w:keepLines w:val="0"/>
              <w:jc w:val="center"/>
              <w:rPr>
                <w:sz w:val="16"/>
                <w:szCs w:val="16"/>
              </w:rPr>
            </w:pPr>
            <w:r>
              <w:rPr>
                <w:rFonts w:hint="eastAsia"/>
                <w:sz w:val="16"/>
                <w:szCs w:val="16"/>
                <w:lang w:val="en-US" w:eastAsia="zh-CN"/>
              </w:rPr>
              <w:t>C424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2109C" w14:textId="08E0F95E" w:rsidR="00DF4A66" w:rsidRPr="000003F4" w:rsidRDefault="00DF4A66" w:rsidP="00DF4A66">
            <w:pPr>
              <w:pStyle w:val="TAL"/>
              <w:keepNext w:val="0"/>
              <w:keepLines w:val="0"/>
              <w:rPr>
                <w:sz w:val="16"/>
                <w:szCs w:val="16"/>
              </w:rPr>
            </w:pPr>
            <w:r>
              <w:rPr>
                <w:sz w:val="16"/>
                <w:szCs w:val="16"/>
              </w:rPr>
              <w:t xml:space="preserve">UEs supporting 5G Core and </w:t>
            </w:r>
            <w:r>
              <w:rPr>
                <w:rFonts w:hint="eastAsia"/>
                <w:sz w:val="16"/>
                <w:szCs w:val="16"/>
                <w:lang w:val="en-US" w:eastAsia="zh-CN"/>
              </w:rPr>
              <w:t>ATG and reporting of information related to TA pre-compensation for ATG</w:t>
            </w:r>
          </w:p>
        </w:tc>
      </w:tr>
      <w:tr w:rsidR="00CF6F65" w:rsidRPr="000003F4"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0003F4" w:rsidRDefault="00CF6F65" w:rsidP="00CF6F65">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0003F4" w:rsidRDefault="00CF6F65" w:rsidP="00CF6F65">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0003F4" w:rsidRDefault="00CF6F65" w:rsidP="00CF6F65">
            <w:pPr>
              <w:pStyle w:val="TAL"/>
              <w:keepNext w:val="0"/>
              <w:keepLines w:val="0"/>
              <w:rPr>
                <w:sz w:val="16"/>
                <w:szCs w:val="16"/>
              </w:rPr>
            </w:pPr>
          </w:p>
        </w:tc>
      </w:tr>
      <w:tr w:rsidR="00CF6F65" w:rsidRPr="000003F4"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0003F4" w:rsidRDefault="00CF6F65" w:rsidP="00CF6F65">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0003F4" w:rsidRDefault="00CF6F65" w:rsidP="00CF6F65">
            <w:pPr>
              <w:pStyle w:val="TAL"/>
              <w:keepNext w:val="0"/>
              <w:keepLines w:val="0"/>
              <w:rPr>
                <w:sz w:val="16"/>
                <w:szCs w:val="16"/>
              </w:rPr>
            </w:pPr>
            <w:r w:rsidRPr="000003F4">
              <w:rPr>
                <w:sz w:val="16"/>
                <w:szCs w:val="16"/>
              </w:rPr>
              <w:t xml:space="preserve">DC power headroom reporting / </w:t>
            </w:r>
            <w:proofErr w:type="spellStart"/>
            <w:r w:rsidRPr="000003F4">
              <w:rPr>
                <w:sz w:val="16"/>
                <w:szCs w:val="16"/>
              </w:rPr>
              <w:t>PSCell</w:t>
            </w:r>
            <w:proofErr w:type="spellEnd"/>
            <w:r w:rsidRPr="000003F4">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0003F4" w:rsidRDefault="00CF6F65" w:rsidP="00CF6F65">
            <w:pPr>
              <w:pStyle w:val="TAL"/>
              <w:keepNext w:val="0"/>
              <w:keepLines w:val="0"/>
              <w:rPr>
                <w:sz w:val="16"/>
                <w:szCs w:val="16"/>
              </w:rPr>
            </w:pPr>
            <w:r w:rsidRPr="000003F4">
              <w:rPr>
                <w:sz w:val="16"/>
                <w:szCs w:val="16"/>
              </w:rPr>
              <w:t>UEs supporting NR-DC</w:t>
            </w:r>
          </w:p>
        </w:tc>
      </w:tr>
      <w:tr w:rsidR="00CF6F65" w:rsidRPr="000003F4"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0003F4" w:rsidRDefault="00CF6F65" w:rsidP="00CF6F65">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0003F4" w:rsidRDefault="00CF6F65" w:rsidP="00CF6F65">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0003F4" w:rsidRDefault="00CF6F65" w:rsidP="00CF6F65">
            <w:pPr>
              <w:pStyle w:val="TAL"/>
              <w:keepNext w:val="0"/>
              <w:keepLines w:val="0"/>
              <w:rPr>
                <w:sz w:val="16"/>
                <w:szCs w:val="16"/>
              </w:rPr>
            </w:pPr>
          </w:p>
        </w:tc>
      </w:tr>
      <w:tr w:rsidR="00CF6F65" w:rsidRPr="000003F4"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0003F4" w:rsidRDefault="00CF6F65" w:rsidP="00CF6F65">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57BE1CAC" w:rsidR="00CF6F65" w:rsidRPr="000003F4" w:rsidRDefault="00CF6F65" w:rsidP="00CF6F65">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0003F4" w:rsidRDefault="00CF6F65" w:rsidP="00CF6F65">
            <w:pPr>
              <w:pStyle w:val="TAL"/>
              <w:keepNext w:val="0"/>
              <w:keepLines w:val="0"/>
              <w:rPr>
                <w:sz w:val="16"/>
                <w:szCs w:val="16"/>
              </w:rPr>
            </w:pPr>
          </w:p>
        </w:tc>
      </w:tr>
      <w:tr w:rsidR="00CF6F65" w:rsidRPr="000003F4"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0003F4" w:rsidRDefault="00CF6F65" w:rsidP="00CF6F65">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0003F4" w:rsidRDefault="00CF6F65" w:rsidP="00CF6F65">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0003F4" w:rsidRDefault="00CF6F65" w:rsidP="00CF6F65">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0003F4" w:rsidRDefault="00CF6F65" w:rsidP="00CF6F65">
            <w:pPr>
              <w:pStyle w:val="TAL"/>
              <w:keepNext w:val="0"/>
              <w:keepLines w:val="0"/>
              <w:rPr>
                <w:sz w:val="16"/>
                <w:szCs w:val="16"/>
              </w:rPr>
            </w:pPr>
            <w:r w:rsidRPr="000003F4">
              <w:rPr>
                <w:rFonts w:cs="Arial"/>
                <w:sz w:val="16"/>
                <w:szCs w:val="16"/>
                <w:lang w:eastAsia="zh-CN"/>
              </w:rPr>
              <w:t>UEs supporting 5GS and Long DRX Cycle and DRX adaptation</w:t>
            </w:r>
          </w:p>
        </w:tc>
      </w:tr>
      <w:tr w:rsidR="00CF6F65" w:rsidRPr="000003F4"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0003F4" w:rsidRDefault="00CF6F65" w:rsidP="00CF6F65">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 intra-band contiguous CA</w:t>
            </w:r>
          </w:p>
        </w:tc>
      </w:tr>
      <w:tr w:rsidR="00CF6F65" w:rsidRPr="000003F4"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0003F4" w:rsidRDefault="00CF6F65" w:rsidP="00CF6F65">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 xml:space="preserve">and </w:t>
            </w:r>
            <w:r w:rsidRPr="000003F4">
              <w:rPr>
                <w:sz w:val="16"/>
                <w:szCs w:val="16"/>
                <w:lang w:eastAsia="zh-CN"/>
              </w:rPr>
              <w:t>intra-band non-contiguous CA</w:t>
            </w:r>
          </w:p>
        </w:tc>
      </w:tr>
      <w:tr w:rsidR="00CF6F65" w:rsidRPr="000003F4"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0003F4" w:rsidRDefault="00CF6F65" w:rsidP="00CF6F65">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CF6F65" w:rsidRPr="000003F4"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0003F4" w:rsidRDefault="00CF6F65" w:rsidP="00CF6F65">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0003F4" w:rsidRDefault="00CF6F65" w:rsidP="00CF6F65">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0003F4"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0003F4" w:rsidRDefault="00CF6F65" w:rsidP="00CF6F65">
            <w:pPr>
              <w:pStyle w:val="TAL"/>
              <w:keepNext w:val="0"/>
              <w:keepLines w:val="0"/>
              <w:rPr>
                <w:rFonts w:cs="Arial"/>
                <w:sz w:val="16"/>
                <w:szCs w:val="16"/>
                <w:lang w:eastAsia="zh-CN"/>
              </w:rPr>
            </w:pPr>
          </w:p>
        </w:tc>
      </w:tr>
      <w:tr w:rsidR="00CF6F65" w:rsidRPr="000003F4"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0003F4" w:rsidRDefault="00CF6F65" w:rsidP="00CF6F65">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0003F4" w:rsidRDefault="00CF6F65" w:rsidP="00CF6F65">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0003F4" w:rsidRDefault="00CF6F65" w:rsidP="00CF6F65">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0003F4" w:rsidRDefault="00CF6F65" w:rsidP="00CF6F65">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0003F4" w:rsidRDefault="00CF6F65" w:rsidP="00CF6F65">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0003F4" w:rsidRDefault="00CF6F65" w:rsidP="00CF6F65">
            <w:pPr>
              <w:pStyle w:val="TAL"/>
              <w:keepNext w:val="0"/>
              <w:keepLines w:val="0"/>
              <w:rPr>
                <w:sz w:val="16"/>
                <w:szCs w:val="16"/>
                <w:lang w:eastAsia="zh-CN"/>
              </w:rPr>
            </w:pPr>
            <w:r w:rsidRPr="000003F4">
              <w:rPr>
                <w:sz w:val="16"/>
                <w:szCs w:val="16"/>
              </w:rPr>
              <w:t>RA Based SDT/ CG Based SDT/ cg-SDT-</w:t>
            </w:r>
            <w:proofErr w:type="spellStart"/>
            <w:r w:rsidRPr="000003F4">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0003F4" w:rsidRDefault="00CF6F65" w:rsidP="00CF6F65">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0003F4" w:rsidRDefault="00CF6F65" w:rsidP="00CF6F65">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B1B98" w:rsidRPr="000003F4"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6F0358A" w14:textId="410DFD03" w:rsidR="007B1B98" w:rsidRPr="000003F4" w:rsidRDefault="007B1B98" w:rsidP="007B1B98">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42E118" w14:textId="50B0213F" w:rsidR="007B1B98" w:rsidRPr="000003F4" w:rsidRDefault="007B1B98" w:rsidP="007B1B98">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C26090" w14:textId="0FF860D4" w:rsidR="007B1B98" w:rsidRPr="000003F4" w:rsidRDefault="007B1B98" w:rsidP="007B1B98">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F3E1F" w14:textId="1471077B" w:rsidR="007B1B98" w:rsidRPr="000003F4" w:rsidRDefault="007B1B98" w:rsidP="007B1B98">
            <w:pPr>
              <w:pStyle w:val="TAL"/>
              <w:keepNext w:val="0"/>
              <w:keepLines w:val="0"/>
              <w:jc w:val="center"/>
              <w:rPr>
                <w:sz w:val="16"/>
                <w:szCs w:val="16"/>
              </w:rPr>
            </w:pPr>
            <w:r w:rsidRPr="000003F4">
              <w:rPr>
                <w:sz w:val="16"/>
                <w:szCs w:val="16"/>
              </w:rPr>
              <w:t>C41</w:t>
            </w:r>
            <w:r w:rsidR="0086404E" w:rsidRPr="000003F4">
              <w:rPr>
                <w:sz w:val="16"/>
                <w:szCs w:val="16"/>
              </w:rPr>
              <w:t>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EDB84" w14:textId="20A3C14A" w:rsidR="007B1B98" w:rsidRPr="000003F4" w:rsidRDefault="007B1B98" w:rsidP="007B1B98">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587BE6" w:rsidRPr="000003F4"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7404C" w14:textId="28FE7D03" w:rsidR="00587BE6" w:rsidRPr="000003F4" w:rsidRDefault="00587BE6" w:rsidP="00587BE6">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0A8F23" w14:textId="460EA54B" w:rsidR="00587BE6" w:rsidRPr="000003F4" w:rsidRDefault="00587BE6" w:rsidP="00587B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21D802" w14:textId="3AE819D8"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68713D" w14:textId="158812C1" w:rsidR="00587BE6" w:rsidRPr="000003F4" w:rsidRDefault="00587BE6" w:rsidP="00587BE6">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CE098" w14:textId="71952C3B" w:rsidR="00587BE6" w:rsidRPr="000003F4" w:rsidRDefault="00587BE6" w:rsidP="00587B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587BE6" w:rsidRPr="000003F4"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AAD62" w14:textId="02CED43D" w:rsidR="00587BE6" w:rsidRPr="000003F4" w:rsidRDefault="00587BE6" w:rsidP="00587BE6">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3A6D9B" w14:textId="53B0E4ED" w:rsidR="00587BE6" w:rsidRPr="000003F4" w:rsidRDefault="00587BE6" w:rsidP="00587B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8BA774" w14:textId="444B3DDA"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3E64F" w14:textId="016AAF93" w:rsidR="00587BE6" w:rsidRPr="000003F4" w:rsidRDefault="00587BE6" w:rsidP="00587BE6">
            <w:pPr>
              <w:pStyle w:val="TAL"/>
              <w:keepNext w:val="0"/>
              <w:keepLines w:val="0"/>
              <w:jc w:val="center"/>
              <w:rPr>
                <w:sz w:val="16"/>
                <w:szCs w:val="16"/>
              </w:rPr>
            </w:pPr>
            <w:r w:rsidRPr="000003F4">
              <w:rPr>
                <w:sz w:val="16"/>
                <w:szCs w:val="16"/>
              </w:rPr>
              <w:t>C397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71E06" w14:textId="6BFB2F39" w:rsidR="00587BE6" w:rsidRPr="000003F4" w:rsidRDefault="00587BE6" w:rsidP="00587BE6">
            <w:pPr>
              <w:pStyle w:val="TAL"/>
              <w:keepNext w:val="0"/>
              <w:keepLines w:val="0"/>
              <w:rPr>
                <w:sz w:val="16"/>
                <w:szCs w:val="16"/>
              </w:rPr>
            </w:pPr>
            <w:r w:rsidRPr="000003F4">
              <w:rPr>
                <w:sz w:val="16"/>
                <w:szCs w:val="16"/>
              </w:rPr>
              <w:t>UEs supporting 5G Core and MT-SDT via Configured Grant Type 1</w:t>
            </w:r>
          </w:p>
        </w:tc>
      </w:tr>
      <w:tr w:rsidR="009F5D75" w:rsidRPr="000003F4" w14:paraId="615465AD"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6F514A" w:rsidRPr="000003F4" w:rsidRDefault="006F514A" w:rsidP="004F517D">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6F514A" w:rsidRPr="000003F4" w:rsidRDefault="006F514A" w:rsidP="004F517D">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6F514A" w:rsidRPr="000003F4" w:rsidRDefault="006F514A" w:rsidP="004F517D">
            <w:pPr>
              <w:pStyle w:val="TAL"/>
              <w:keepNext w:val="0"/>
              <w:keepLines w:val="0"/>
              <w:rPr>
                <w:sz w:val="16"/>
                <w:szCs w:val="16"/>
              </w:rPr>
            </w:pPr>
          </w:p>
        </w:tc>
      </w:tr>
      <w:tr w:rsidR="009F5D75" w:rsidRPr="000003F4" w14:paraId="3DA4C3DB"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6F514A" w:rsidRPr="000003F4" w:rsidRDefault="006F514A" w:rsidP="004F517D">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6F514A" w:rsidRPr="000003F4" w:rsidRDefault="006F514A" w:rsidP="004F517D">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6F514A" w:rsidRPr="000003F4" w:rsidRDefault="006F514A" w:rsidP="004F517D">
            <w:pPr>
              <w:pStyle w:val="TAL"/>
              <w:keepNext w:val="0"/>
              <w:keepLines w:val="0"/>
              <w:rPr>
                <w:sz w:val="16"/>
                <w:szCs w:val="16"/>
              </w:rPr>
            </w:pPr>
          </w:p>
        </w:tc>
      </w:tr>
      <w:tr w:rsidR="006F514A" w:rsidRPr="000003F4"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4FA7B34" w14:textId="77777777" w:rsidR="006F514A" w:rsidRPr="000003F4" w:rsidRDefault="006F514A" w:rsidP="004F517D">
            <w:pPr>
              <w:pStyle w:val="TAL"/>
              <w:keepNext w:val="0"/>
              <w:keepLines w:val="0"/>
              <w:rPr>
                <w:sz w:val="16"/>
                <w:szCs w:val="16"/>
              </w:rPr>
            </w:pPr>
            <w:r w:rsidRPr="000003F4">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557825"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EEFFD5"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9406F" w14:textId="5D71F488" w:rsidR="006F514A" w:rsidRPr="000003F4" w:rsidRDefault="006F514A" w:rsidP="004F517D">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9A2B0" w14:textId="70A06380"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Long DRX Cycle and Cell DTX operation by RRC configuration</w:t>
            </w:r>
          </w:p>
        </w:tc>
      </w:tr>
      <w:tr w:rsidR="006F514A" w:rsidRPr="000003F4"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AB5A906" w14:textId="77777777" w:rsidR="006F514A" w:rsidRPr="000003F4" w:rsidRDefault="006F514A" w:rsidP="004F517D">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22338F"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20A966"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F8D97" w14:textId="68954EF0" w:rsidR="006F514A" w:rsidRPr="000003F4" w:rsidRDefault="006F514A" w:rsidP="004F517D">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B7A408" w14:textId="541626D3"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Long DRX Cycle and Cell DTX configuration activation and deactivation via DCI 2_9 </w:t>
            </w:r>
          </w:p>
        </w:tc>
      </w:tr>
      <w:tr w:rsidR="006F514A" w:rsidRPr="000003F4"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A0C9A7B" w14:textId="77777777" w:rsidR="006F514A" w:rsidRPr="000003F4" w:rsidRDefault="006F514A" w:rsidP="004F517D">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8F53B4"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8ADB4A"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B5086" w14:textId="7D922956" w:rsidR="006F514A" w:rsidRPr="000003F4" w:rsidRDefault="006F514A" w:rsidP="004F517D">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1CCADB" w14:textId="70DC5A45"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Cell DRX operation by RRC configuration</w:t>
            </w:r>
          </w:p>
        </w:tc>
      </w:tr>
      <w:tr w:rsidR="006F514A" w:rsidRPr="000003F4"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1560B9" w14:textId="77777777" w:rsidR="006F514A" w:rsidRPr="000003F4" w:rsidRDefault="006F514A" w:rsidP="004F517D">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2C8853"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76C060"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F161E" w14:textId="344F6009" w:rsidR="006F514A" w:rsidRPr="000003F4" w:rsidRDefault="006F514A" w:rsidP="004F517D">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C03E4F" w14:textId="507FFF4D"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Cell DRX configuration activation and deactivation via DCI 2_9 </w:t>
            </w:r>
          </w:p>
        </w:tc>
      </w:tr>
      <w:tr w:rsidR="009F5D75" w:rsidRPr="000003F4" w14:paraId="3137366A"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515CA" w:rsidRPr="000003F4" w:rsidRDefault="002515CA" w:rsidP="002515CA">
            <w:pPr>
              <w:pStyle w:val="TAL"/>
              <w:keepNext w:val="0"/>
              <w:keepLines w:val="0"/>
              <w:rPr>
                <w:sz w:val="16"/>
                <w:szCs w:val="16"/>
                <w:lang w:eastAsia="zh-CN"/>
              </w:rPr>
            </w:pPr>
            <w:r w:rsidRPr="000003F4">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515CA" w:rsidRPr="000003F4" w:rsidRDefault="002515CA" w:rsidP="002515CA">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515CA" w:rsidRPr="000003F4"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515CA" w:rsidRPr="000003F4"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515CA" w:rsidRPr="000003F4" w:rsidRDefault="002515CA" w:rsidP="002515CA">
            <w:pPr>
              <w:pStyle w:val="TAL"/>
              <w:keepNext w:val="0"/>
              <w:keepLines w:val="0"/>
              <w:rPr>
                <w:sz w:val="16"/>
                <w:szCs w:val="16"/>
              </w:rPr>
            </w:pPr>
          </w:p>
        </w:tc>
      </w:tr>
      <w:tr w:rsidR="002515CA" w:rsidRPr="000003F4"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EB87F7F" w14:textId="4024F90B"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000BF2" w14:textId="6572E1F4"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D71076" w14:textId="03532802"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9F7EFF" w14:textId="078D421A"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7C757" w14:textId="05B8FE53" w:rsidR="002515CA" w:rsidRPr="000003F4" w:rsidRDefault="002515CA" w:rsidP="002515CA">
            <w:pPr>
              <w:pStyle w:val="TAL"/>
              <w:keepNext w:val="0"/>
              <w:keepLines w:val="0"/>
              <w:rPr>
                <w:sz w:val="16"/>
                <w:szCs w:val="16"/>
              </w:rPr>
            </w:pPr>
            <w:r w:rsidRPr="000003F4">
              <w:rPr>
                <w:sz w:val="16"/>
                <w:szCs w:val="16"/>
              </w:rPr>
              <w:t xml:space="preserve">UEs supporting 5G Core and spatial domain </w:t>
            </w:r>
            <w:r w:rsidR="00FB1E08" w:rsidRPr="00FB1E08">
              <w:rPr>
                <w:sz w:val="16"/>
                <w:szCs w:val="16"/>
              </w:rPr>
              <w:t xml:space="preserve">Type 1 </w:t>
            </w:r>
            <w:r w:rsidRPr="000003F4">
              <w:rPr>
                <w:sz w:val="16"/>
                <w:szCs w:val="16"/>
              </w:rPr>
              <w:t xml:space="preserve">adaptation with </w:t>
            </w:r>
            <w:r w:rsidR="00FB1E08" w:rsidRPr="00FB1E08">
              <w:rPr>
                <w:sz w:val="16"/>
                <w:szCs w:val="16"/>
              </w:rPr>
              <w:t xml:space="preserve">periodic </w:t>
            </w:r>
            <w:r w:rsidRPr="000003F4">
              <w:rPr>
                <w:sz w:val="16"/>
                <w:szCs w:val="16"/>
              </w:rPr>
              <w:t>CSI feedback</w:t>
            </w:r>
          </w:p>
        </w:tc>
      </w:tr>
      <w:tr w:rsidR="00FB1E08" w:rsidRPr="000003F4" w14:paraId="538F3F01"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61AF3B5" w14:textId="404054D3"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7.1.1.14.2.2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04410B" w14:textId="7F02F18C"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NES spatial domain Type 2 adaptation / Aperiodic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40181E" w14:textId="2EF99254"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E9F78F" w14:textId="5F87FAAE"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C429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CB1FC9" w14:textId="48D2DC75" w:rsidR="00FB1E08" w:rsidRPr="000003F4" w:rsidRDefault="00FB1E08" w:rsidP="00FB1E08">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p>
        </w:tc>
      </w:tr>
      <w:tr w:rsidR="002515CA" w:rsidRPr="000003F4"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23AC06" w14:textId="431C616D"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8B22D7" w14:textId="32D262FF"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C488F2" w14:textId="4C2CA6A7"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662B0" w14:textId="4C7D6151"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C4CB4F" w14:textId="3658A09D" w:rsidR="002515CA" w:rsidRPr="000003F4" w:rsidRDefault="002515CA" w:rsidP="002515CA">
            <w:pPr>
              <w:pStyle w:val="TAL"/>
              <w:keepNext w:val="0"/>
              <w:keepLines w:val="0"/>
              <w:rPr>
                <w:sz w:val="16"/>
                <w:szCs w:val="16"/>
              </w:rPr>
            </w:pPr>
            <w:r w:rsidRPr="000003F4">
              <w:rPr>
                <w:sz w:val="16"/>
                <w:szCs w:val="16"/>
              </w:rPr>
              <w:t xml:space="preserve">UEs supporting 5G Core and power domain adaptation with </w:t>
            </w:r>
            <w:r w:rsidR="00FB1E08" w:rsidRPr="00FB1E08">
              <w:rPr>
                <w:sz w:val="16"/>
                <w:szCs w:val="16"/>
              </w:rPr>
              <w:t xml:space="preserve">semi-persistent </w:t>
            </w:r>
            <w:r w:rsidRPr="000003F4">
              <w:rPr>
                <w:sz w:val="16"/>
                <w:szCs w:val="16"/>
              </w:rPr>
              <w:t>CSI feedback</w:t>
            </w:r>
          </w:p>
        </w:tc>
      </w:tr>
      <w:tr w:rsidR="009F5D75" w:rsidRPr="000003F4" w14:paraId="3923078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CF6F65" w:rsidRPr="000003F4" w:rsidRDefault="00CF6F65" w:rsidP="00CF6F65">
            <w:pPr>
              <w:pStyle w:val="TAL"/>
              <w:keepNext w:val="0"/>
              <w:keepLines w:val="0"/>
              <w:rPr>
                <w:sz w:val="16"/>
                <w:szCs w:val="16"/>
                <w:lang w:eastAsia="en-US"/>
              </w:rPr>
            </w:pPr>
          </w:p>
        </w:tc>
      </w:tr>
      <w:tr w:rsidR="009F5D75" w:rsidRPr="000003F4" w14:paraId="5AD8544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CF6F65" w:rsidRPr="000003F4" w:rsidRDefault="00CF6F65" w:rsidP="00CF6F65">
            <w:pPr>
              <w:pStyle w:val="TAL"/>
              <w:keepNext w:val="0"/>
              <w:keepLines w:val="0"/>
              <w:rPr>
                <w:sz w:val="16"/>
                <w:szCs w:val="16"/>
                <w:lang w:eastAsia="en-US"/>
              </w:rPr>
            </w:pPr>
          </w:p>
        </w:tc>
      </w:tr>
      <w:tr w:rsidR="00CF6F65" w:rsidRPr="000003F4"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CF6F65" w:rsidRPr="000003F4"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lastRenderedPageBreak/>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CF6F65" w:rsidRPr="000003F4"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CF6F65" w:rsidRPr="000003F4"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CF6F65" w:rsidRPr="000003F4"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4828FE6D" w:rsidR="00B72693" w:rsidRPr="000003F4" w:rsidRDefault="00C823BC" w:rsidP="00B72693">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B72693" w:rsidRPr="000003F4">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0003F4" w:rsidRDefault="00B72693" w:rsidP="00B72693">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9F5D75" w:rsidRPr="000003F4" w14:paraId="7CEB909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CF6F65" w:rsidRPr="000003F4"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CF6F65" w:rsidRPr="000003F4"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CF6F65" w:rsidRPr="000003F4" w:rsidRDefault="00CF6F65" w:rsidP="00CF6F65">
            <w:pPr>
              <w:pStyle w:val="TAL"/>
              <w:keepNext w:val="0"/>
              <w:keepLines w:val="0"/>
              <w:rPr>
                <w:b/>
                <w:sz w:val="16"/>
                <w:szCs w:val="16"/>
                <w:lang w:eastAsia="en-US"/>
              </w:rPr>
            </w:pPr>
          </w:p>
        </w:tc>
      </w:tr>
      <w:tr w:rsidR="00CF6F65" w:rsidRPr="000003F4"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CF6F65" w:rsidRPr="000003F4"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CF6F65" w:rsidRPr="000003F4"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0003F4" w:rsidRDefault="00CF6F65" w:rsidP="00CF6F65">
            <w:pPr>
              <w:pStyle w:val="TAL"/>
              <w:jc w:val="center"/>
              <w:rPr>
                <w:sz w:val="16"/>
                <w:szCs w:val="16"/>
                <w:lang w:eastAsia="en-US"/>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0003F4" w:rsidRDefault="00CF6F65" w:rsidP="00CF6F65">
            <w:pPr>
              <w:pStyle w:val="TAL"/>
              <w:keepNext w:val="0"/>
              <w:keepLines w:val="0"/>
              <w:rPr>
                <w:sz w:val="16"/>
                <w:szCs w:val="16"/>
                <w:lang w:eastAsia="en-US"/>
              </w:rPr>
            </w:pPr>
            <w:r w:rsidRPr="000003F4">
              <w:rPr>
                <w:sz w:val="16"/>
                <w:szCs w:val="16"/>
              </w:rPr>
              <w:t>UEs supporting 5GS and RLC AM with 12-bit length of RLC sequence number</w:t>
            </w:r>
          </w:p>
        </w:tc>
      </w:tr>
      <w:tr w:rsidR="00CF6F65" w:rsidRPr="000003F4"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0003F4" w:rsidRDefault="00CF6F65" w:rsidP="00CF6F65">
            <w:pPr>
              <w:pStyle w:val="TAL"/>
              <w:jc w:val="center"/>
              <w:rPr>
                <w:sz w:val="16"/>
                <w:szCs w:val="16"/>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0003F4" w:rsidRDefault="00CF6F65" w:rsidP="00CF6F65">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CF6F65" w:rsidRPr="000003F4"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0003F4" w:rsidDel="00865AEC"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415E75" w:rsidRPr="000003F4"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0003F4" w:rsidRDefault="00415E75" w:rsidP="00415E75">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67B580AC" w:rsidR="00415E75" w:rsidRPr="000003F4" w:rsidRDefault="00C823BC" w:rsidP="00415E75">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415E75" w:rsidRPr="000003F4">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0003F4" w:rsidRDefault="00415E75" w:rsidP="00415E7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0003F4" w:rsidRDefault="00415E75" w:rsidP="00415E75">
            <w:pPr>
              <w:pStyle w:val="TAL"/>
              <w:jc w:val="center"/>
              <w:rPr>
                <w:sz w:val="16"/>
                <w:szCs w:val="16"/>
                <w:lang w:eastAsia="en-US"/>
              </w:rPr>
            </w:pPr>
            <w:r w:rsidRPr="000003F4">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0003F4" w:rsidRDefault="00415E75" w:rsidP="00415E75">
            <w:pPr>
              <w:pStyle w:val="TAL"/>
              <w:keepNext w:val="0"/>
              <w:keepLines w:val="0"/>
              <w:rPr>
                <w:sz w:val="16"/>
                <w:szCs w:val="16"/>
                <w:lang w:eastAsia="en-US"/>
              </w:rPr>
            </w:pPr>
            <w:r w:rsidRPr="000003F4">
              <w:rPr>
                <w:rFonts w:cs="Arial"/>
                <w:sz w:val="16"/>
                <w:szCs w:val="16"/>
              </w:rPr>
              <w:t>UEs supporting 5G Core and NR NTN access</w:t>
            </w:r>
          </w:p>
        </w:tc>
      </w:tr>
      <w:tr w:rsidR="00CF6F65" w:rsidRPr="000003F4"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9F5D75" w:rsidRPr="000003F4" w14:paraId="36F9B0BB"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CF6F65" w:rsidRPr="000003F4" w:rsidRDefault="00CF6F65" w:rsidP="00CF6F65">
            <w:pPr>
              <w:pStyle w:val="TAL"/>
              <w:keepNext w:val="0"/>
              <w:keepLines w:val="0"/>
              <w:rPr>
                <w:b/>
                <w:bCs/>
                <w:sz w:val="16"/>
                <w:szCs w:val="16"/>
                <w:lang w:eastAsia="en-US"/>
              </w:rPr>
            </w:pPr>
          </w:p>
        </w:tc>
      </w:tr>
      <w:tr w:rsidR="009F5D75" w:rsidRPr="000003F4" w14:paraId="2117955E"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CF6F65" w:rsidRPr="000003F4" w:rsidRDefault="00CF6F65" w:rsidP="00CF6F65">
            <w:pPr>
              <w:pStyle w:val="TAL"/>
              <w:keepNext w:val="0"/>
              <w:keepLines w:val="0"/>
              <w:rPr>
                <w:b/>
                <w:bCs/>
                <w:sz w:val="16"/>
                <w:szCs w:val="16"/>
                <w:lang w:eastAsia="en-US"/>
              </w:rPr>
            </w:pPr>
          </w:p>
        </w:tc>
      </w:tr>
      <w:tr w:rsidR="00CF6F65" w:rsidRPr="000003F4"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0003F4" w:rsidRDefault="00CF6F65" w:rsidP="00CF6F65">
            <w:pPr>
              <w:pStyle w:val="TAL"/>
              <w:jc w:val="center"/>
              <w:rPr>
                <w:bCs/>
                <w:sz w:val="16"/>
                <w:szCs w:val="16"/>
                <w:lang w:eastAsia="en-US"/>
              </w:rPr>
            </w:pPr>
            <w:r w:rsidRPr="000003F4">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CF6F65" w:rsidRPr="000003F4"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0003F4" w:rsidRDefault="00CF6F65" w:rsidP="00CF6F65">
            <w:pPr>
              <w:pStyle w:val="TAL"/>
              <w:jc w:val="center"/>
              <w:rPr>
                <w:bCs/>
                <w:sz w:val="16"/>
                <w:szCs w:val="16"/>
                <w:lang w:eastAsia="en-US"/>
              </w:rPr>
            </w:pPr>
            <w:r w:rsidRPr="000003F4">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9F5D75" w:rsidRPr="000003F4" w14:paraId="12AA210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CF6F65" w:rsidRPr="000003F4" w:rsidRDefault="00CF6F65" w:rsidP="00CF6F65">
            <w:pPr>
              <w:pStyle w:val="TAL"/>
              <w:keepNext w:val="0"/>
              <w:keepLines w:val="0"/>
              <w:rPr>
                <w:b/>
                <w:bCs/>
                <w:sz w:val="16"/>
                <w:szCs w:val="16"/>
                <w:lang w:eastAsia="en-US"/>
              </w:rPr>
            </w:pPr>
          </w:p>
        </w:tc>
      </w:tr>
      <w:tr w:rsidR="00CF6F65" w:rsidRPr="000003F4"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0003F4" w:rsidRDefault="00CF6F65" w:rsidP="00CF6F65">
            <w:pPr>
              <w:pStyle w:val="TAL"/>
              <w:jc w:val="center"/>
              <w:rPr>
                <w:bCs/>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ZUC algorithm</w:t>
            </w:r>
          </w:p>
        </w:tc>
      </w:tr>
      <w:tr w:rsidR="00CF6F65" w:rsidRPr="000003F4"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0003F4" w:rsidRDefault="00CF6F65" w:rsidP="00CF6F65">
            <w:pPr>
              <w:pStyle w:val="TAL"/>
              <w:keepNext w:val="0"/>
              <w:keepLines w:val="0"/>
              <w:rPr>
                <w:bCs/>
                <w:sz w:val="16"/>
                <w:szCs w:val="16"/>
                <w:lang w:eastAsia="en-US"/>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0003F4" w:rsidRDefault="00CF6F65" w:rsidP="00CF6F65">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0003F4" w:rsidRDefault="00CF6F65" w:rsidP="00CF6F65">
            <w:pPr>
              <w:pStyle w:val="TAL"/>
              <w:jc w:val="center"/>
              <w:rPr>
                <w:sz w:val="16"/>
                <w:szCs w:val="16"/>
                <w:lang w:eastAsia="en-US"/>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0003F4" w:rsidRDefault="00CF6F65" w:rsidP="00CF6F65">
            <w:pPr>
              <w:pStyle w:val="TAL"/>
              <w:keepNext w:val="0"/>
              <w:keepLines w:val="0"/>
              <w:rPr>
                <w:sz w:val="16"/>
                <w:szCs w:val="16"/>
                <w:lang w:eastAsia="en-US"/>
              </w:rPr>
            </w:pPr>
            <w:r w:rsidRPr="000003F4">
              <w:rPr>
                <w:sz w:val="16"/>
                <w:szCs w:val="16"/>
              </w:rPr>
              <w:t>UEs supporting EN-DC and user plane integrity protection with EPS</w:t>
            </w:r>
          </w:p>
        </w:tc>
      </w:tr>
      <w:tr w:rsidR="009F5D75" w:rsidRPr="000003F4" w14:paraId="07DD29CC"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CF6F65" w:rsidRPr="000003F4"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CF6F65" w:rsidRPr="000003F4"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CF6F65" w:rsidRPr="000003F4" w:rsidRDefault="00CF6F65" w:rsidP="00CF6F65">
            <w:pPr>
              <w:pStyle w:val="TAL"/>
              <w:keepNext w:val="0"/>
              <w:keepLines w:val="0"/>
              <w:rPr>
                <w:b/>
                <w:sz w:val="16"/>
                <w:szCs w:val="16"/>
                <w:lang w:eastAsia="en-US"/>
              </w:rPr>
            </w:pPr>
          </w:p>
        </w:tc>
      </w:tr>
      <w:tr w:rsidR="00CF6F65" w:rsidRPr="000003F4"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0003F4" w:rsidRDefault="00CF6F65" w:rsidP="00CF6F65">
            <w:pPr>
              <w:pStyle w:val="TAL"/>
              <w:jc w:val="center"/>
              <w:rPr>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ZUC algorithm</w:t>
            </w:r>
          </w:p>
        </w:tc>
      </w:tr>
      <w:tr w:rsidR="009F5D75" w:rsidRPr="000003F4" w14:paraId="3EBB596F"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CF6F65" w:rsidRPr="000003F4" w:rsidRDefault="00CF6F65" w:rsidP="00CF6F65">
            <w:pPr>
              <w:pStyle w:val="TAL"/>
              <w:keepNext w:val="0"/>
              <w:keepLines w:val="0"/>
              <w:rPr>
                <w:b/>
                <w:bCs/>
                <w:sz w:val="16"/>
                <w:szCs w:val="16"/>
                <w:lang w:eastAsia="en-US"/>
              </w:rPr>
            </w:pPr>
          </w:p>
        </w:tc>
      </w:tr>
      <w:tr w:rsidR="00CF6F65" w:rsidRPr="000003F4"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0003F4" w:rsidRDefault="00CF6F65" w:rsidP="00CF6F65">
            <w:pPr>
              <w:pStyle w:val="TAL"/>
              <w:keepNext w:val="0"/>
              <w:keepLines w:val="0"/>
              <w:jc w:val="center"/>
              <w:rPr>
                <w:sz w:val="16"/>
                <w:szCs w:val="16"/>
                <w:lang w:eastAsia="en-US"/>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0003F4" w:rsidRDefault="00CF6F65" w:rsidP="00CF6F65">
            <w:pPr>
              <w:pStyle w:val="TAL"/>
              <w:keepNext w:val="0"/>
              <w:keepLines w:val="0"/>
              <w:rPr>
                <w:sz w:val="16"/>
                <w:szCs w:val="16"/>
                <w:lang w:eastAsia="en-US"/>
              </w:rPr>
            </w:pPr>
            <w:r w:rsidRPr="000003F4">
              <w:rPr>
                <w:rFonts w:cs="Arial"/>
                <w:sz w:val="16"/>
                <w:szCs w:val="16"/>
              </w:rPr>
              <w:t>UEs supporting 5G Core and intra-frequency DAPS handover</w:t>
            </w:r>
          </w:p>
        </w:tc>
      </w:tr>
      <w:tr w:rsidR="009F5D75" w:rsidRPr="000003F4" w14:paraId="52BD872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3539DC" w:rsidRPr="000003F4" w:rsidRDefault="003539DC" w:rsidP="003539DC">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3539DC" w:rsidRPr="000003F4" w:rsidRDefault="003539DC" w:rsidP="003539DC">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3539DC" w:rsidRPr="000003F4"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3539DC" w:rsidRPr="000003F4"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3539DC" w:rsidRPr="000003F4" w:rsidRDefault="003539DC" w:rsidP="003539DC">
            <w:pPr>
              <w:pStyle w:val="TAL"/>
              <w:keepNext w:val="0"/>
              <w:keepLines w:val="0"/>
              <w:rPr>
                <w:rFonts w:cs="Arial"/>
                <w:sz w:val="16"/>
                <w:szCs w:val="16"/>
              </w:rPr>
            </w:pPr>
          </w:p>
        </w:tc>
      </w:tr>
      <w:tr w:rsidR="00CF6F65" w:rsidRPr="000003F4"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0003F4" w:rsidRDefault="00CF6F65" w:rsidP="00CF6F65">
            <w:pPr>
              <w:pStyle w:val="TAL"/>
              <w:keepNext w:val="0"/>
              <w:keepLines w:val="0"/>
              <w:rPr>
                <w:sz w:val="16"/>
                <w:szCs w:val="16"/>
                <w:lang w:eastAsia="zh-CN"/>
              </w:rPr>
            </w:pPr>
            <w:r w:rsidRPr="000003F4">
              <w:rPr>
                <w:sz w:val="16"/>
                <w:szCs w:val="16"/>
                <w:lang w:eastAsia="zh-CN"/>
              </w:rPr>
              <w:lastRenderedPageBreak/>
              <w:t>7.1.3.4.4</w:t>
            </w:r>
            <w:r w:rsidR="003539DC" w:rsidRPr="000003F4">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0003F4" w:rsidRDefault="00CF6F65" w:rsidP="00CF6F65">
            <w:pPr>
              <w:pStyle w:val="TAL"/>
              <w:keepNext w:val="0"/>
              <w:keepLines w:val="0"/>
              <w:rPr>
                <w:sz w:val="16"/>
                <w:szCs w:val="16"/>
                <w:lang w:eastAsia="zh-CN"/>
              </w:rPr>
            </w:pPr>
            <w:r w:rsidRPr="000003F4">
              <w:rPr>
                <w:sz w:val="16"/>
                <w:szCs w:val="16"/>
                <w:lang w:eastAsia="zh-CN"/>
              </w:rPr>
              <w:t>PDCP handover / DAPS handover / Status reporting / Inter-frequency</w:t>
            </w:r>
            <w:r w:rsidR="003539DC" w:rsidRPr="000003F4">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0003F4" w:rsidRDefault="00CF6F65" w:rsidP="00CF6F65">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0003F4" w:rsidRDefault="00CF6F65" w:rsidP="00CF6F65">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91647F6"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5G Core </w:t>
            </w:r>
            <w:r w:rsidR="003539DC" w:rsidRPr="000003F4">
              <w:rPr>
                <w:rFonts w:cs="Arial"/>
                <w:sz w:val="16"/>
                <w:szCs w:val="16"/>
              </w:rPr>
              <w:t>and inter-frequency DAPS handover on intra-band non-contiguous BC</w:t>
            </w:r>
          </w:p>
        </w:tc>
      </w:tr>
      <w:tr w:rsidR="003539DC" w:rsidRPr="000003F4"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0003F4" w:rsidRDefault="003539DC" w:rsidP="003539DC">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0003F4" w:rsidRDefault="003539DC" w:rsidP="003539DC">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0003F4" w:rsidRDefault="003539DC" w:rsidP="003539DC">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0003F4" w:rsidRDefault="003539DC" w:rsidP="003539DC">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0003F4" w:rsidRDefault="003539DC" w:rsidP="003539DC">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9F5D75" w:rsidRPr="000003F4" w14:paraId="284CC72A"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CF6F65" w:rsidRPr="000003F4" w:rsidRDefault="00CF6F65" w:rsidP="00CF6F65">
            <w:pPr>
              <w:pStyle w:val="TAL"/>
              <w:keepNext w:val="0"/>
              <w:keepLines w:val="0"/>
              <w:rPr>
                <w:b/>
                <w:bCs/>
                <w:sz w:val="16"/>
                <w:szCs w:val="16"/>
                <w:lang w:eastAsia="en-US"/>
              </w:rPr>
            </w:pPr>
          </w:p>
        </w:tc>
      </w:tr>
      <w:tr w:rsidR="00CF6F65" w:rsidRPr="000003F4"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0003F4" w:rsidRDefault="00B72693" w:rsidP="00B72693">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CF6F65" w:rsidRPr="000003F4"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0003F4" w:rsidRDefault="00CF6F65" w:rsidP="00CF6F65">
            <w:pPr>
              <w:pStyle w:val="TAL"/>
              <w:keepNext w:val="0"/>
              <w:keepLines w:val="0"/>
              <w:jc w:val="center"/>
              <w:rPr>
                <w:sz w:val="16"/>
                <w:szCs w:val="16"/>
                <w:lang w:eastAsia="en-US"/>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0003F4" w:rsidRDefault="00CF6F65" w:rsidP="00CF6F65">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CF6F65" w:rsidRPr="000003F4"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0003F4" w:rsidRDefault="00CF6F65" w:rsidP="00CF6F65">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0003F4" w:rsidRDefault="00CF6F65" w:rsidP="00CF6F65">
            <w:pPr>
              <w:pStyle w:val="TAL"/>
              <w:keepNext w:val="0"/>
              <w:keepLines w:val="0"/>
              <w:rPr>
                <w:sz w:val="16"/>
                <w:szCs w:val="16"/>
              </w:rPr>
            </w:pPr>
            <w:r w:rsidRPr="000003F4">
              <w:rPr>
                <w:sz w:val="16"/>
                <w:szCs w:val="16"/>
              </w:rPr>
              <w:t>UEs supporting NE-DC and UL transmission via both MCG path and SCG path for the split DRB</w:t>
            </w:r>
          </w:p>
        </w:tc>
      </w:tr>
      <w:tr w:rsidR="00CF6F65" w:rsidRPr="000003F4"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0003F4" w:rsidRDefault="00CF6F65" w:rsidP="00CF6F65">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0003F4" w:rsidRDefault="00CF6F65" w:rsidP="00CF6F65">
            <w:pPr>
              <w:pStyle w:val="TAL"/>
              <w:keepNext w:val="0"/>
              <w:keepLines w:val="0"/>
              <w:jc w:val="center"/>
              <w:rPr>
                <w:sz w:val="16"/>
                <w:szCs w:val="16"/>
                <w:lang w:eastAsia="en-US"/>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CF6F65" w:rsidRPr="000003F4"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0003F4" w:rsidRDefault="00CF6F65" w:rsidP="00CF6F65">
            <w:pPr>
              <w:pStyle w:val="TAL"/>
              <w:keepNext w:val="0"/>
              <w:keepLines w:val="0"/>
              <w:rPr>
                <w:sz w:val="16"/>
                <w:szCs w:val="16"/>
                <w:lang w:eastAsia="en-US"/>
              </w:rPr>
            </w:pPr>
            <w:r w:rsidRPr="000003F4">
              <w:rPr>
                <w:sz w:val="16"/>
                <w:szCs w:val="16"/>
              </w:rPr>
              <w:t>UEs supporting NR-DC</w:t>
            </w:r>
          </w:p>
        </w:tc>
      </w:tr>
      <w:tr w:rsidR="00CF6F65" w:rsidRPr="000003F4"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CF6F65" w:rsidRPr="000003F4"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0003F4"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0003F4"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0003F4"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0003F4" w:rsidRDefault="00CF6F65" w:rsidP="00CF6F65">
            <w:pPr>
              <w:pStyle w:val="TAL"/>
              <w:keepNext w:val="0"/>
              <w:keepLines w:val="0"/>
              <w:rPr>
                <w:rFonts w:cs="Arial"/>
                <w:sz w:val="16"/>
                <w:szCs w:val="16"/>
              </w:rPr>
            </w:pPr>
            <w:r w:rsidRPr="000003F4">
              <w:rPr>
                <w:rFonts w:cs="Arial"/>
                <w:sz w:val="16"/>
                <w:szCs w:val="16"/>
              </w:rPr>
              <w:t>UEs supporting NR-DC and PDCP duplication over split DRB</w:t>
            </w:r>
          </w:p>
        </w:tc>
      </w:tr>
      <w:tr w:rsidR="00CF6F65" w:rsidRPr="000003F4"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36DC575F"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contiguous CA and DL and UL NR CA with 3 carriers and PDCP duplication with more than two RLC entities</w:t>
            </w:r>
          </w:p>
        </w:tc>
      </w:tr>
      <w:tr w:rsidR="00CF6F65" w:rsidRPr="000003F4"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0003F4" w:rsidRDefault="00CF6F65" w:rsidP="00CF6F65">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4F59DDC6"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non-contiguous CA and DL and UL NR CA with 3 carriers and PDCP duplication with more than two RLC entities</w:t>
            </w:r>
          </w:p>
        </w:tc>
      </w:tr>
      <w:tr w:rsidR="00CF6F65" w:rsidRPr="000003F4"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0003F4" w:rsidRDefault="00CF6F65" w:rsidP="00CF6F65">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9F05D8" w:rsidRPr="000003F4"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3C515A9" w14:textId="47D63B06" w:rsidR="009F05D8" w:rsidRPr="000003F4" w:rsidRDefault="009F05D8" w:rsidP="009F05D8">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shd w:val="clear" w:color="auto" w:fill="auto"/>
            <w:vAlign w:val="center"/>
          </w:tcPr>
          <w:p w14:paraId="2ADCD428" w14:textId="00A32415" w:rsidR="009F05D8" w:rsidRPr="000003F4" w:rsidRDefault="009F05D8" w:rsidP="009F05D8">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shd w:val="clear" w:color="auto" w:fill="auto"/>
            <w:vAlign w:val="center"/>
          </w:tcPr>
          <w:p w14:paraId="74C3BB40" w14:textId="0DABF760" w:rsidR="009F05D8" w:rsidRPr="000003F4" w:rsidRDefault="009F05D8" w:rsidP="009F05D8">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7359" w14:textId="7F79EE50" w:rsidR="009F05D8" w:rsidRPr="000003F4" w:rsidRDefault="003E2DBE" w:rsidP="009F05D8">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E2CA" w14:textId="631E63F5" w:rsidR="009F05D8" w:rsidRPr="000003F4" w:rsidRDefault="009F05D8" w:rsidP="009F05D8">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PDCP SN gap reporting</w:t>
            </w:r>
          </w:p>
        </w:tc>
      </w:tr>
      <w:tr w:rsidR="00CF6F65" w:rsidRPr="000003F4"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0003F4" w:rsidRDefault="00CF6F65" w:rsidP="00CF6F65">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0003F4" w:rsidRDefault="00CF6F65" w:rsidP="00CF6F65">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0003F4"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0003F4"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0003F4" w:rsidRDefault="00CF6F65" w:rsidP="00CF6F65">
            <w:pPr>
              <w:pStyle w:val="TAL"/>
              <w:keepNext w:val="0"/>
              <w:keepLines w:val="0"/>
              <w:rPr>
                <w:rFonts w:cs="Arial"/>
                <w:sz w:val="16"/>
                <w:szCs w:val="16"/>
              </w:rPr>
            </w:pPr>
          </w:p>
        </w:tc>
      </w:tr>
      <w:tr w:rsidR="00CF6F65" w:rsidRPr="000003F4"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0003F4" w:rsidRDefault="00CF6F65" w:rsidP="00CF6F65">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0003F4" w:rsidRDefault="00CF6F65" w:rsidP="00CF6F65">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CF6F65" w:rsidRPr="000003F4"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0003F4" w:rsidRDefault="00CF6F65" w:rsidP="00CF6F65">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0003F4" w:rsidRDefault="00CF6F65" w:rsidP="00CF6F65">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0003F4" w:rsidRDefault="00CF6F65" w:rsidP="00CF6F65">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0003F4" w:rsidRDefault="00CF6F65" w:rsidP="00CF6F65">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0003F4" w:rsidRDefault="00CF6F65" w:rsidP="00CF6F65">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0003F4" w:rsidRDefault="00CF6F65" w:rsidP="00CF6F65">
            <w:pPr>
              <w:pStyle w:val="TAL"/>
              <w:keepNext w:val="0"/>
              <w:keepLines w:val="0"/>
              <w:rPr>
                <w:rFonts w:cs="Arial"/>
                <w:sz w:val="16"/>
                <w:szCs w:val="16"/>
              </w:rPr>
            </w:pPr>
            <w:r w:rsidRPr="000003F4">
              <w:rPr>
                <w:sz w:val="16"/>
                <w:szCs w:val="16"/>
              </w:rPr>
              <w:t>UEs supporting NR-DC and uplink data compression operation</w:t>
            </w:r>
          </w:p>
        </w:tc>
      </w:tr>
      <w:tr w:rsidR="00CF6F65" w:rsidRPr="000003F4"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0003F4" w:rsidRDefault="00CF6F65" w:rsidP="00CF6F65">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p>
        </w:tc>
      </w:tr>
      <w:tr w:rsidR="00CF6F65" w:rsidRPr="000003F4"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0003F4" w:rsidRDefault="00CF6F65" w:rsidP="00CF6F65">
            <w:pPr>
              <w:pStyle w:val="TAL"/>
              <w:keepNext w:val="0"/>
              <w:keepLines w:val="0"/>
              <w:rPr>
                <w:sz w:val="16"/>
                <w:szCs w:val="16"/>
                <w:lang w:eastAsia="en-US"/>
              </w:rPr>
            </w:pPr>
          </w:p>
        </w:tc>
      </w:tr>
      <w:tr w:rsidR="00CF6F65" w:rsidRPr="000003F4"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 Core and reflective QoS</w:t>
            </w:r>
          </w:p>
        </w:tc>
      </w:tr>
      <w:tr w:rsidR="00CF6F65" w:rsidRPr="000003F4"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0003F4" w:rsidRDefault="00CF6F65" w:rsidP="00CF6F65">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lastRenderedPageBreak/>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0003F4" w14:paraId="5717C2E8" w14:textId="77777777" w:rsidTr="004964A1">
        <w:trPr>
          <w:tblHeader/>
          <w:jc w:val="center"/>
        </w:trPr>
        <w:tc>
          <w:tcPr>
            <w:tcW w:w="1141"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4964A1">
        <w:trPr>
          <w:tblHeader/>
          <w:jc w:val="center"/>
        </w:trPr>
        <w:tc>
          <w:tcPr>
            <w:tcW w:w="1141"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8"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4964A1">
        <w:trPr>
          <w:tblHeader/>
          <w:jc w:val="center"/>
        </w:trPr>
        <w:tc>
          <w:tcPr>
            <w:tcW w:w="1141"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8"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4964A1">
        <w:trPr>
          <w:tblHeader/>
          <w:jc w:val="center"/>
        </w:trPr>
        <w:tc>
          <w:tcPr>
            <w:tcW w:w="1141"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4964A1">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8"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4964A1">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8" w:type="dxa"/>
            <w:tcBorders>
              <w:top w:val="single" w:sz="4" w:space="0" w:color="auto"/>
              <w:bottom w:val="single" w:sz="4" w:space="0" w:color="auto"/>
            </w:tcBorders>
            <w:shd w:val="clear" w:color="auto" w:fill="auto"/>
          </w:tcPr>
          <w:p w14:paraId="5CC93EA9" w14:textId="611E7D02" w:rsidR="0067755D" w:rsidRPr="000003F4" w:rsidRDefault="0067755D" w:rsidP="0067755D">
            <w:pPr>
              <w:pStyle w:val="TAH"/>
              <w:keepNext w:val="0"/>
              <w:keepLines w:val="0"/>
              <w:rPr>
                <w:b w:val="0"/>
                <w:sz w:val="16"/>
                <w:szCs w:val="16"/>
                <w:lang w:eastAsia="en-US"/>
              </w:rPr>
            </w:pPr>
            <w:proofErr w:type="spellStart"/>
            <w:r w:rsidRPr="000003F4">
              <w:rPr>
                <w:b w:val="0"/>
                <w:sz w:val="16"/>
              </w:rPr>
              <w:t>pc_csi_RS_CFRA_ForHO</w:t>
            </w:r>
            <w:proofErr w:type="spellEnd"/>
            <w:r w:rsidR="000C0902" w:rsidRPr="000003F4">
              <w:rPr>
                <w:b w:val="0"/>
                <w:sz w:val="16"/>
              </w:rPr>
              <w:t xml:space="preserve">, </w:t>
            </w:r>
            <w:proofErr w:type="spellStart"/>
            <w:r w:rsidR="000C0902" w:rsidRPr="000003F4">
              <w:rPr>
                <w:b w:val="0"/>
                <w:sz w:val="16"/>
              </w:rPr>
              <w:t>pc_maxNumberCSI_RS_BFD</w:t>
            </w:r>
            <w:proofErr w:type="spellEnd"/>
            <w:r w:rsidR="000C0902" w:rsidRPr="000003F4">
              <w:rPr>
                <w:b w:val="0"/>
                <w:sz w:val="16"/>
              </w:rPr>
              <w:t xml:space="preserve">, </w:t>
            </w:r>
            <w:proofErr w:type="spellStart"/>
            <w:r w:rsidR="000C0902" w:rsidRPr="000003F4">
              <w:rPr>
                <w:b w:val="0"/>
                <w:sz w:val="16"/>
              </w:rPr>
              <w:t>pc_maxNumberCSI_RS_SSB_CBD</w:t>
            </w:r>
            <w:proofErr w:type="spellEnd"/>
          </w:p>
        </w:tc>
        <w:tc>
          <w:tcPr>
            <w:tcW w:w="2257" w:type="dxa"/>
            <w:tcBorders>
              <w:bottom w:val="single" w:sz="4" w:space="0" w:color="auto"/>
            </w:tcBorders>
            <w:shd w:val="clear" w:color="auto" w:fill="auto"/>
          </w:tcPr>
          <w:p w14:paraId="2F75BDBA"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0003F4" w:rsidRDefault="0067755D" w:rsidP="0067755D">
            <w:pPr>
              <w:pStyle w:val="TAC"/>
              <w:keepNext w:val="0"/>
              <w:keepLines w:val="0"/>
              <w:rPr>
                <w:sz w:val="16"/>
                <w:szCs w:val="16"/>
                <w:lang w:eastAsia="en-US"/>
              </w:rPr>
            </w:pPr>
          </w:p>
        </w:tc>
      </w:tr>
      <w:tr w:rsidR="0087091C" w:rsidRPr="000003F4" w14:paraId="171F0284" w14:textId="77777777" w:rsidTr="004964A1">
        <w:trPr>
          <w:tblHeader/>
          <w:jc w:val="center"/>
        </w:trPr>
        <w:tc>
          <w:tcPr>
            <w:tcW w:w="1141" w:type="dxa"/>
            <w:tcBorders>
              <w:top w:val="single" w:sz="4" w:space="0" w:color="auto"/>
              <w:bottom w:val="single" w:sz="4" w:space="0" w:color="auto"/>
            </w:tcBorders>
            <w:shd w:val="clear" w:color="auto" w:fill="auto"/>
          </w:tcPr>
          <w:p w14:paraId="28A371D5" w14:textId="38B52FDD" w:rsidR="0087091C" w:rsidRPr="000003F4" w:rsidRDefault="0087091C" w:rsidP="0087091C">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shd w:val="clear" w:color="auto" w:fill="auto"/>
          </w:tcPr>
          <w:p w14:paraId="19F9FB64" w14:textId="77777777" w:rsidR="0087091C" w:rsidRPr="00336FF3" w:rsidRDefault="0087091C" w:rsidP="0087091C">
            <w:pPr>
              <w:spacing w:after="0"/>
              <w:jc w:val="center"/>
              <w:rPr>
                <w:rFonts w:ascii="Arial" w:eastAsia="SimSun" w:hAnsi="Arial"/>
                <w:sz w:val="16"/>
                <w:szCs w:val="16"/>
              </w:rPr>
            </w:pPr>
            <w:r w:rsidRPr="00336FF3">
              <w:rPr>
                <w:rFonts w:ascii="Arial" w:eastAsia="SimSun" w:hAnsi="Arial"/>
                <w:sz w:val="16"/>
                <w:szCs w:val="16"/>
              </w:rPr>
              <w:t>pc_ntn_ScenarioSupport_r17_GSO</w:t>
            </w:r>
          </w:p>
          <w:p w14:paraId="2152CBDA" w14:textId="262DF775" w:rsidR="0087091C" w:rsidRPr="000003F4" w:rsidRDefault="0087091C" w:rsidP="0087091C">
            <w:pPr>
              <w:pStyle w:val="TAH"/>
              <w:keepNext w:val="0"/>
              <w:keepLines w:val="0"/>
              <w:rPr>
                <w:b w:val="0"/>
                <w:sz w:val="16"/>
              </w:rPr>
            </w:pPr>
            <w:r w:rsidRPr="00336FF3">
              <w:rPr>
                <w:rFonts w:eastAsia="SimSun"/>
                <w:b w:val="0"/>
                <w:sz w:val="16"/>
                <w:szCs w:val="16"/>
              </w:rPr>
              <w:t>pc_ntn_ScenarioSupport_r17_NGSO</w:t>
            </w:r>
          </w:p>
        </w:tc>
        <w:tc>
          <w:tcPr>
            <w:tcW w:w="2257" w:type="dxa"/>
            <w:tcBorders>
              <w:bottom w:val="single" w:sz="4" w:space="0" w:color="auto"/>
            </w:tcBorders>
            <w:shd w:val="clear" w:color="auto" w:fill="auto"/>
          </w:tcPr>
          <w:p w14:paraId="00632B03" w14:textId="4C7B0BF6" w:rsidR="0087091C" w:rsidRPr="000003F4" w:rsidRDefault="0087091C" w:rsidP="0087091C">
            <w:pPr>
              <w:pStyle w:val="TAH"/>
              <w:keepNext w:val="0"/>
              <w:keepLines w:val="0"/>
              <w:rPr>
                <w:b w:val="0"/>
                <w:sz w:val="16"/>
                <w:szCs w:val="16"/>
                <w:lang w:eastAsia="en-US"/>
              </w:rPr>
            </w:pPr>
            <w:proofErr w:type="spellStart"/>
            <w:r w:rsidRPr="002C0E18">
              <w:rPr>
                <w:b w:val="0"/>
                <w:sz w:val="16"/>
                <w:szCs w:val="16"/>
              </w:rPr>
              <w:t>px_NTN_ScenarioUnderTest</w:t>
            </w:r>
            <w:proofErr w:type="spellEnd"/>
          </w:p>
        </w:tc>
        <w:tc>
          <w:tcPr>
            <w:tcW w:w="1909" w:type="dxa"/>
            <w:tcBorders>
              <w:bottom w:val="single" w:sz="4" w:space="0" w:color="auto"/>
            </w:tcBorders>
            <w:shd w:val="clear" w:color="auto" w:fill="auto"/>
          </w:tcPr>
          <w:p w14:paraId="7775CA22" w14:textId="2786A8A5" w:rsidR="0087091C" w:rsidRPr="000003F4" w:rsidRDefault="0087091C" w:rsidP="0087091C">
            <w:pPr>
              <w:pStyle w:val="TAC"/>
              <w:keepNext w:val="0"/>
              <w:keepLines w:val="0"/>
              <w:rPr>
                <w:sz w:val="16"/>
                <w:szCs w:val="16"/>
                <w:lang w:eastAsia="en-US"/>
              </w:rPr>
            </w:pPr>
            <w:r>
              <w:rPr>
                <w:rFonts w:cs="Arial"/>
                <w:sz w:val="16"/>
                <w:szCs w:val="16"/>
              </w:rPr>
              <w:t>Note 1</w:t>
            </w:r>
          </w:p>
        </w:tc>
        <w:tc>
          <w:tcPr>
            <w:tcW w:w="2491" w:type="dxa"/>
            <w:tcBorders>
              <w:bottom w:val="single" w:sz="4" w:space="0" w:color="auto"/>
            </w:tcBorders>
            <w:shd w:val="clear" w:color="auto" w:fill="auto"/>
          </w:tcPr>
          <w:p w14:paraId="7CD87575" w14:textId="77777777" w:rsidR="0087091C" w:rsidRPr="000003F4" w:rsidRDefault="0087091C" w:rsidP="0087091C">
            <w:pPr>
              <w:pStyle w:val="TAC"/>
              <w:keepNext w:val="0"/>
              <w:keepLines w:val="0"/>
              <w:rPr>
                <w:sz w:val="16"/>
                <w:szCs w:val="16"/>
                <w:lang w:eastAsia="en-US"/>
              </w:rPr>
            </w:pPr>
          </w:p>
        </w:tc>
      </w:tr>
      <w:tr w:rsidR="0070341C" w:rsidRPr="000003F4" w14:paraId="76C52A0C" w14:textId="77777777" w:rsidTr="004964A1">
        <w:trPr>
          <w:tblHeader/>
          <w:jc w:val="center"/>
        </w:trPr>
        <w:tc>
          <w:tcPr>
            <w:tcW w:w="1141" w:type="dxa"/>
            <w:tcBorders>
              <w:top w:val="single" w:sz="4" w:space="0" w:color="auto"/>
              <w:bottom w:val="single" w:sz="4" w:space="0" w:color="auto"/>
            </w:tcBorders>
            <w:shd w:val="clear" w:color="auto" w:fill="auto"/>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shd w:val="clear" w:color="auto" w:fill="auto"/>
          </w:tcPr>
          <w:p w14:paraId="607BD929"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0A46DE01"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BBF7340"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4964A1">
        <w:trPr>
          <w:tblHeader/>
          <w:jc w:val="center"/>
        </w:trPr>
        <w:tc>
          <w:tcPr>
            <w:tcW w:w="1141" w:type="dxa"/>
            <w:tcBorders>
              <w:top w:val="single" w:sz="4" w:space="0" w:color="auto"/>
              <w:bottom w:val="single" w:sz="4" w:space="0" w:color="auto"/>
            </w:tcBorders>
            <w:shd w:val="clear" w:color="auto" w:fill="auto"/>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shd w:val="clear" w:color="auto" w:fill="auto"/>
          </w:tcPr>
          <w:p w14:paraId="1B72CC28"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1E0EDBDF"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3B15BC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4964A1">
        <w:trPr>
          <w:tblHeader/>
          <w:jc w:val="center"/>
        </w:trPr>
        <w:tc>
          <w:tcPr>
            <w:tcW w:w="1141" w:type="dxa"/>
            <w:tcBorders>
              <w:top w:val="single" w:sz="4" w:space="0" w:color="auto"/>
              <w:bottom w:val="single" w:sz="4" w:space="0" w:color="auto"/>
            </w:tcBorders>
            <w:shd w:val="clear" w:color="auto" w:fill="auto"/>
          </w:tcPr>
          <w:p w14:paraId="6DFF5830" w14:textId="2A2B77EE" w:rsidR="0070341C" w:rsidRPr="000003F4" w:rsidRDefault="0070341C" w:rsidP="0070341C">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shd w:val="clear" w:color="auto" w:fill="auto"/>
          </w:tcPr>
          <w:p w14:paraId="77E71B8D" w14:textId="60A49D5B"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7818E2A3" w14:textId="2635993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6DBB6F23"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4964A1">
        <w:trPr>
          <w:tblHeader/>
          <w:jc w:val="center"/>
        </w:trPr>
        <w:tc>
          <w:tcPr>
            <w:tcW w:w="1141" w:type="dxa"/>
            <w:tcBorders>
              <w:top w:val="single" w:sz="4" w:space="0" w:color="auto"/>
              <w:bottom w:val="single" w:sz="4" w:space="0" w:color="auto"/>
            </w:tcBorders>
            <w:shd w:val="clear" w:color="auto" w:fill="auto"/>
          </w:tcPr>
          <w:p w14:paraId="399C6F9C" w14:textId="714438DC" w:rsidR="0070341C" w:rsidRPr="000003F4" w:rsidRDefault="0070341C" w:rsidP="0070341C">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shd w:val="clear" w:color="auto" w:fill="auto"/>
          </w:tcPr>
          <w:p w14:paraId="417282B9" w14:textId="61463440"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610DBEE2" w14:textId="5D4F5D7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6760CF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4964A1">
        <w:trPr>
          <w:tblHeader/>
          <w:jc w:val="center"/>
        </w:trPr>
        <w:tc>
          <w:tcPr>
            <w:tcW w:w="1141" w:type="dxa"/>
            <w:tcBorders>
              <w:top w:val="single" w:sz="4" w:space="0" w:color="auto"/>
              <w:bottom w:val="single" w:sz="4" w:space="0" w:color="auto"/>
            </w:tcBorders>
            <w:shd w:val="clear" w:color="auto" w:fill="auto"/>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shd w:val="clear" w:color="auto" w:fill="auto"/>
          </w:tcPr>
          <w:p w14:paraId="052C8EF1" w14:textId="58E7AAA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1974629C" w14:textId="4A8BF3C2"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20F7B0D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4964A1">
        <w:trPr>
          <w:tblHeader/>
          <w:jc w:val="center"/>
        </w:trPr>
        <w:tc>
          <w:tcPr>
            <w:tcW w:w="1141" w:type="dxa"/>
            <w:tcBorders>
              <w:top w:val="single" w:sz="4" w:space="0" w:color="auto"/>
              <w:bottom w:val="single" w:sz="4" w:space="0" w:color="auto"/>
            </w:tcBorders>
            <w:shd w:val="clear" w:color="auto" w:fill="auto"/>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shd w:val="clear" w:color="auto" w:fill="auto"/>
          </w:tcPr>
          <w:p w14:paraId="52F3D1B0"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shd w:val="clear" w:color="auto" w:fill="auto"/>
          </w:tcPr>
          <w:p w14:paraId="6EC03B14"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FA76EEA"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4964A1">
        <w:trPr>
          <w:tblHeader/>
          <w:jc w:val="center"/>
        </w:trPr>
        <w:tc>
          <w:tcPr>
            <w:tcW w:w="1141" w:type="dxa"/>
            <w:tcBorders>
              <w:top w:val="single" w:sz="4" w:space="0" w:color="auto"/>
              <w:bottom w:val="single" w:sz="4" w:space="0" w:color="auto"/>
            </w:tcBorders>
            <w:shd w:val="clear" w:color="auto" w:fill="auto"/>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shd w:val="clear" w:color="auto" w:fill="auto"/>
          </w:tcPr>
          <w:p w14:paraId="6D949E9D" w14:textId="1FBC18F1"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7995DAF4" w14:textId="0E15A86D"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04FDAE77"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4964A1">
        <w:trPr>
          <w:tblHeader/>
          <w:jc w:val="center"/>
        </w:trPr>
        <w:tc>
          <w:tcPr>
            <w:tcW w:w="1141" w:type="dxa"/>
            <w:tcBorders>
              <w:top w:val="single" w:sz="4" w:space="0" w:color="auto"/>
              <w:bottom w:val="single" w:sz="4" w:space="0" w:color="auto"/>
            </w:tcBorders>
            <w:shd w:val="clear" w:color="auto" w:fill="auto"/>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shd w:val="clear" w:color="auto" w:fill="auto"/>
          </w:tcPr>
          <w:p w14:paraId="5039728D" w14:textId="275F9E8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46EC78B1" w14:textId="1A52A5B3"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78DF069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4964A1">
        <w:trPr>
          <w:tblHeader/>
          <w:jc w:val="center"/>
        </w:trPr>
        <w:tc>
          <w:tcPr>
            <w:tcW w:w="1141" w:type="dxa"/>
            <w:tcBorders>
              <w:top w:val="single" w:sz="4" w:space="0" w:color="auto"/>
              <w:bottom w:val="single" w:sz="4" w:space="0" w:color="auto"/>
            </w:tcBorders>
            <w:shd w:val="clear" w:color="auto" w:fill="auto"/>
          </w:tcPr>
          <w:p w14:paraId="3EE4387B" w14:textId="6FAB7E05" w:rsidR="0070341C" w:rsidRPr="000003F4" w:rsidRDefault="0070341C" w:rsidP="0070341C">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shd w:val="clear" w:color="auto" w:fill="auto"/>
          </w:tcPr>
          <w:p w14:paraId="54579488" w14:textId="210E7649"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shd w:val="clear" w:color="auto" w:fill="auto"/>
          </w:tcPr>
          <w:p w14:paraId="3EEA1B0B" w14:textId="42DC9AB9"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shd w:val="clear" w:color="auto" w:fill="auto"/>
          </w:tcPr>
          <w:p w14:paraId="361C5594"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shd w:val="clear" w:color="auto" w:fill="auto"/>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4964A1">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lastRenderedPageBreak/>
              <w:t>7.1.1.3</w:t>
            </w:r>
          </w:p>
        </w:tc>
        <w:tc>
          <w:tcPr>
            <w:tcW w:w="2348"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4964A1">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8"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67755D" w:rsidRPr="000003F4" w14:paraId="43E0AF8A" w14:textId="77777777" w:rsidTr="004964A1">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8"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4964A1">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8" w:type="dxa"/>
            <w:shd w:val="clear" w:color="auto" w:fill="E8E8E8"/>
          </w:tcPr>
          <w:p w14:paraId="2ECA0B56" w14:textId="77777777" w:rsidR="0067755D" w:rsidRPr="000003F4" w:rsidRDefault="0067755D" w:rsidP="0067755D">
            <w:pPr>
              <w:pStyle w:val="TAL"/>
              <w:jc w:val="center"/>
              <w:rPr>
                <w:sz w:val="16"/>
              </w:rPr>
            </w:pPr>
          </w:p>
        </w:tc>
        <w:tc>
          <w:tcPr>
            <w:tcW w:w="2257" w:type="dxa"/>
            <w:shd w:val="clear" w:color="auto" w:fill="E8E8E8"/>
          </w:tcPr>
          <w:p w14:paraId="1821AFF2" w14:textId="77777777" w:rsidR="0067755D" w:rsidRPr="000003F4" w:rsidRDefault="0067755D" w:rsidP="0067755D">
            <w:pPr>
              <w:pStyle w:val="TAL"/>
              <w:rPr>
                <w:sz w:val="16"/>
              </w:rPr>
            </w:pPr>
          </w:p>
        </w:tc>
        <w:tc>
          <w:tcPr>
            <w:tcW w:w="1909" w:type="dxa"/>
            <w:shd w:val="clear" w:color="auto" w:fill="E8E8E8"/>
          </w:tcPr>
          <w:p w14:paraId="5F679840" w14:textId="77777777" w:rsidR="0067755D" w:rsidRPr="000003F4" w:rsidRDefault="0067755D" w:rsidP="0067755D">
            <w:pPr>
              <w:pStyle w:val="TAL"/>
              <w:rPr>
                <w:sz w:val="16"/>
              </w:rPr>
            </w:pPr>
          </w:p>
        </w:tc>
        <w:tc>
          <w:tcPr>
            <w:tcW w:w="2491"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4964A1">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0003F4" w:rsidRDefault="0067755D" w:rsidP="0067755D">
            <w:pPr>
              <w:pStyle w:val="TAL"/>
              <w:rPr>
                <w:sz w:val="16"/>
              </w:rPr>
            </w:pPr>
            <w:r w:rsidRPr="000003F4">
              <w:rPr>
                <w:sz w:val="16"/>
              </w:rPr>
              <w:t>7.1.1.4.1.3</w:t>
            </w:r>
          </w:p>
        </w:tc>
        <w:tc>
          <w:tcPr>
            <w:tcW w:w="2348" w:type="dxa"/>
            <w:tcBorders>
              <w:bottom w:val="single" w:sz="4" w:space="0" w:color="auto"/>
            </w:tcBorders>
            <w:shd w:val="clear" w:color="auto" w:fill="auto"/>
          </w:tcPr>
          <w:p w14:paraId="5546299A" w14:textId="77777777" w:rsidR="0067755D" w:rsidRPr="000003F4" w:rsidRDefault="0067755D" w:rsidP="0067755D">
            <w:pPr>
              <w:pStyle w:val="TAL"/>
              <w:jc w:val="center"/>
              <w:rPr>
                <w:sz w:val="16"/>
              </w:rPr>
            </w:pPr>
            <w:r w:rsidRPr="000003F4">
              <w:rPr>
                <w:sz w:val="16"/>
              </w:rPr>
              <w:t>pc_dynamicSwitchRA_Type0_1_PDSCH</w:t>
            </w:r>
          </w:p>
        </w:tc>
        <w:tc>
          <w:tcPr>
            <w:tcW w:w="2257" w:type="dxa"/>
            <w:tcBorders>
              <w:bottom w:val="single" w:sz="4" w:space="0" w:color="auto"/>
            </w:tcBorders>
            <w:shd w:val="clear" w:color="auto" w:fill="auto"/>
          </w:tcPr>
          <w:p w14:paraId="7FB6DD4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0003F4" w:rsidRDefault="0067755D" w:rsidP="0067755D">
            <w:pPr>
              <w:pStyle w:val="TAL"/>
              <w:rPr>
                <w:sz w:val="16"/>
              </w:rPr>
            </w:pPr>
          </w:p>
        </w:tc>
      </w:tr>
      <w:tr w:rsidR="0067755D" w:rsidRPr="000003F4" w14:paraId="3040C54D" w14:textId="77777777" w:rsidTr="004964A1">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0003F4" w:rsidRDefault="0067755D" w:rsidP="0067755D">
            <w:pPr>
              <w:pStyle w:val="TAL"/>
              <w:rPr>
                <w:sz w:val="16"/>
              </w:rPr>
            </w:pPr>
            <w:r w:rsidRPr="000003F4">
              <w:rPr>
                <w:sz w:val="16"/>
              </w:rPr>
              <w:t>7.1.1.4.1.4</w:t>
            </w:r>
          </w:p>
        </w:tc>
        <w:tc>
          <w:tcPr>
            <w:tcW w:w="2348" w:type="dxa"/>
            <w:shd w:val="clear" w:color="auto" w:fill="auto"/>
          </w:tcPr>
          <w:p w14:paraId="488BEC65" w14:textId="77777777" w:rsidR="0067755D" w:rsidRPr="000003F4" w:rsidRDefault="0067755D" w:rsidP="0067755D">
            <w:pPr>
              <w:pStyle w:val="TAL"/>
              <w:jc w:val="center"/>
              <w:rPr>
                <w:sz w:val="16"/>
              </w:rPr>
            </w:pPr>
            <w:r w:rsidRPr="000003F4">
              <w:rPr>
                <w:sz w:val="16"/>
              </w:rPr>
              <w:t>pc_dynamicSwitchRA_Type0_1_PDSCH</w:t>
            </w:r>
          </w:p>
        </w:tc>
        <w:tc>
          <w:tcPr>
            <w:tcW w:w="2257" w:type="dxa"/>
            <w:shd w:val="clear" w:color="auto" w:fill="auto"/>
          </w:tcPr>
          <w:p w14:paraId="3AF8B23D" w14:textId="77777777" w:rsidR="0067755D" w:rsidRPr="000003F4" w:rsidRDefault="0067755D" w:rsidP="0067755D">
            <w:pPr>
              <w:pStyle w:val="TAL"/>
              <w:rPr>
                <w:sz w:val="16"/>
              </w:rPr>
            </w:pPr>
          </w:p>
        </w:tc>
        <w:tc>
          <w:tcPr>
            <w:tcW w:w="1909" w:type="dxa"/>
            <w:shd w:val="clear" w:color="auto" w:fill="auto"/>
          </w:tcPr>
          <w:p w14:paraId="71DA95F0" w14:textId="77777777" w:rsidR="0067755D" w:rsidRPr="000003F4" w:rsidRDefault="0067755D" w:rsidP="0067755D">
            <w:pPr>
              <w:pStyle w:val="TAL"/>
              <w:rPr>
                <w:sz w:val="16"/>
              </w:rPr>
            </w:pPr>
          </w:p>
        </w:tc>
        <w:tc>
          <w:tcPr>
            <w:tcW w:w="2491" w:type="dxa"/>
            <w:shd w:val="clear" w:color="auto" w:fill="auto"/>
          </w:tcPr>
          <w:p w14:paraId="69B718D6" w14:textId="77777777" w:rsidR="0067755D" w:rsidRPr="000003F4" w:rsidRDefault="0067755D" w:rsidP="0067755D">
            <w:pPr>
              <w:pStyle w:val="TAL"/>
              <w:rPr>
                <w:sz w:val="16"/>
              </w:rPr>
            </w:pPr>
          </w:p>
        </w:tc>
      </w:tr>
      <w:tr w:rsidR="0067755D" w:rsidRPr="000003F4" w14:paraId="79EED74C" w14:textId="77777777" w:rsidTr="004964A1">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8" w:type="dxa"/>
            <w:shd w:val="clear" w:color="auto" w:fill="E8E8E8"/>
          </w:tcPr>
          <w:p w14:paraId="3E4B20A9" w14:textId="77777777" w:rsidR="0067755D" w:rsidRPr="000003F4" w:rsidRDefault="0067755D" w:rsidP="0067755D">
            <w:pPr>
              <w:pStyle w:val="TAL"/>
              <w:jc w:val="center"/>
              <w:rPr>
                <w:sz w:val="16"/>
              </w:rPr>
            </w:pPr>
          </w:p>
        </w:tc>
        <w:tc>
          <w:tcPr>
            <w:tcW w:w="2257" w:type="dxa"/>
            <w:shd w:val="clear" w:color="auto" w:fill="E8E8E8"/>
          </w:tcPr>
          <w:p w14:paraId="6330D0C1" w14:textId="77777777" w:rsidR="0067755D" w:rsidRPr="000003F4" w:rsidRDefault="0067755D" w:rsidP="0067755D">
            <w:pPr>
              <w:pStyle w:val="TAL"/>
              <w:rPr>
                <w:sz w:val="16"/>
              </w:rPr>
            </w:pPr>
          </w:p>
        </w:tc>
        <w:tc>
          <w:tcPr>
            <w:tcW w:w="1909" w:type="dxa"/>
            <w:shd w:val="clear" w:color="auto" w:fill="E8E8E8"/>
          </w:tcPr>
          <w:p w14:paraId="62C56263" w14:textId="77777777" w:rsidR="0067755D" w:rsidRPr="000003F4" w:rsidRDefault="0067755D" w:rsidP="0067755D">
            <w:pPr>
              <w:pStyle w:val="TAL"/>
              <w:rPr>
                <w:sz w:val="16"/>
              </w:rPr>
            </w:pPr>
          </w:p>
        </w:tc>
        <w:tc>
          <w:tcPr>
            <w:tcW w:w="2491"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4964A1">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0003F4" w:rsidRDefault="0067755D" w:rsidP="0067755D">
            <w:pPr>
              <w:pStyle w:val="TAL"/>
              <w:rPr>
                <w:sz w:val="16"/>
              </w:rPr>
            </w:pPr>
            <w:r w:rsidRPr="000003F4">
              <w:rPr>
                <w:sz w:val="16"/>
              </w:rPr>
              <w:t>7.1.1.4.2.3</w:t>
            </w:r>
          </w:p>
        </w:tc>
        <w:tc>
          <w:tcPr>
            <w:tcW w:w="2348" w:type="dxa"/>
            <w:tcBorders>
              <w:bottom w:val="single" w:sz="4" w:space="0" w:color="auto"/>
            </w:tcBorders>
            <w:shd w:val="clear" w:color="auto" w:fill="auto"/>
          </w:tcPr>
          <w:p w14:paraId="0DD04E4F" w14:textId="77777777" w:rsidR="0067755D" w:rsidRPr="000003F4" w:rsidRDefault="0067755D" w:rsidP="0067755D">
            <w:pPr>
              <w:pStyle w:val="TAL"/>
              <w:jc w:val="center"/>
              <w:rPr>
                <w:sz w:val="16"/>
              </w:rPr>
            </w:pPr>
            <w:r w:rsidRPr="000003F4">
              <w:rPr>
                <w:sz w:val="16"/>
              </w:rPr>
              <w:t>pc_dynamicSwitchRA_Type0_1_PUSCH</w:t>
            </w:r>
          </w:p>
        </w:tc>
        <w:tc>
          <w:tcPr>
            <w:tcW w:w="2257" w:type="dxa"/>
            <w:tcBorders>
              <w:bottom w:val="single" w:sz="4" w:space="0" w:color="auto"/>
            </w:tcBorders>
            <w:shd w:val="clear" w:color="auto" w:fill="auto"/>
          </w:tcPr>
          <w:p w14:paraId="0B58DA1C"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0003F4" w:rsidRDefault="0067755D" w:rsidP="0067755D">
            <w:pPr>
              <w:pStyle w:val="TAL"/>
              <w:rPr>
                <w:sz w:val="16"/>
              </w:rPr>
            </w:pPr>
          </w:p>
        </w:tc>
      </w:tr>
      <w:tr w:rsidR="0067755D" w:rsidRPr="000003F4" w14:paraId="6DC1D023" w14:textId="77777777" w:rsidTr="004964A1">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0003F4" w:rsidRDefault="0067755D" w:rsidP="0067755D">
            <w:pPr>
              <w:pStyle w:val="TAL"/>
              <w:rPr>
                <w:sz w:val="16"/>
              </w:rPr>
            </w:pPr>
            <w:r w:rsidRPr="000003F4">
              <w:rPr>
                <w:sz w:val="16"/>
              </w:rPr>
              <w:t>7.1.1.4.2.4</w:t>
            </w:r>
          </w:p>
        </w:tc>
        <w:tc>
          <w:tcPr>
            <w:tcW w:w="2348" w:type="dxa"/>
            <w:shd w:val="clear" w:color="auto" w:fill="auto"/>
          </w:tcPr>
          <w:p w14:paraId="067F5F3F" w14:textId="77777777" w:rsidR="0067755D" w:rsidRPr="000003F4" w:rsidRDefault="0067755D" w:rsidP="0067755D">
            <w:pPr>
              <w:pStyle w:val="TAL"/>
              <w:jc w:val="center"/>
              <w:rPr>
                <w:sz w:val="16"/>
              </w:rPr>
            </w:pPr>
            <w:r w:rsidRPr="000003F4">
              <w:rPr>
                <w:sz w:val="16"/>
              </w:rPr>
              <w:t>pc_dynamicSwitchRA_Type0_1_PUSCH</w:t>
            </w:r>
          </w:p>
        </w:tc>
        <w:tc>
          <w:tcPr>
            <w:tcW w:w="2257" w:type="dxa"/>
            <w:shd w:val="clear" w:color="auto" w:fill="auto"/>
          </w:tcPr>
          <w:p w14:paraId="5F75B021" w14:textId="77777777" w:rsidR="0067755D" w:rsidRPr="000003F4" w:rsidRDefault="0067755D" w:rsidP="0067755D">
            <w:pPr>
              <w:pStyle w:val="TAL"/>
              <w:rPr>
                <w:sz w:val="16"/>
              </w:rPr>
            </w:pPr>
          </w:p>
        </w:tc>
        <w:tc>
          <w:tcPr>
            <w:tcW w:w="1909" w:type="dxa"/>
            <w:shd w:val="clear" w:color="auto" w:fill="auto"/>
          </w:tcPr>
          <w:p w14:paraId="40F2BD53" w14:textId="77777777" w:rsidR="0067755D" w:rsidRPr="000003F4" w:rsidRDefault="0067755D" w:rsidP="0067755D">
            <w:pPr>
              <w:pStyle w:val="TAL"/>
              <w:rPr>
                <w:sz w:val="16"/>
              </w:rPr>
            </w:pPr>
          </w:p>
        </w:tc>
        <w:tc>
          <w:tcPr>
            <w:tcW w:w="2491" w:type="dxa"/>
            <w:shd w:val="clear" w:color="auto" w:fill="auto"/>
          </w:tcPr>
          <w:p w14:paraId="3B56031A" w14:textId="77777777" w:rsidR="0067755D" w:rsidRPr="000003F4" w:rsidRDefault="0067755D" w:rsidP="0067755D">
            <w:pPr>
              <w:pStyle w:val="TAL"/>
              <w:rPr>
                <w:sz w:val="16"/>
              </w:rPr>
            </w:pPr>
          </w:p>
        </w:tc>
      </w:tr>
      <w:tr w:rsidR="0087091C" w:rsidRPr="000003F4" w14:paraId="47F924F1" w14:textId="77777777" w:rsidTr="004964A1">
        <w:trPr>
          <w:tblHeader/>
          <w:jc w:val="center"/>
        </w:trPr>
        <w:tc>
          <w:tcPr>
            <w:tcW w:w="1141" w:type="dxa"/>
            <w:tcBorders>
              <w:top w:val="single" w:sz="4" w:space="0" w:color="auto"/>
              <w:bottom w:val="single" w:sz="4" w:space="0" w:color="auto"/>
            </w:tcBorders>
            <w:shd w:val="clear" w:color="auto" w:fill="auto"/>
          </w:tcPr>
          <w:p w14:paraId="27BD190E" w14:textId="3E1470E6" w:rsidR="0087091C" w:rsidRPr="000003F4" w:rsidRDefault="0087091C" w:rsidP="0087091C">
            <w:pPr>
              <w:pStyle w:val="TAL"/>
              <w:rPr>
                <w:sz w:val="16"/>
              </w:rPr>
            </w:pPr>
            <w:r w:rsidRPr="000003F4">
              <w:rPr>
                <w:b/>
                <w:bCs/>
                <w:sz w:val="16"/>
              </w:rPr>
              <w:t>7.1.1.</w:t>
            </w:r>
            <w:r>
              <w:rPr>
                <w:b/>
                <w:bCs/>
                <w:sz w:val="16"/>
              </w:rPr>
              <w:t>5</w:t>
            </w:r>
          </w:p>
        </w:tc>
        <w:tc>
          <w:tcPr>
            <w:tcW w:w="2348" w:type="dxa"/>
            <w:shd w:val="clear" w:color="auto" w:fill="auto"/>
          </w:tcPr>
          <w:p w14:paraId="1C76EEE7" w14:textId="77777777" w:rsidR="0087091C" w:rsidRPr="000003F4" w:rsidRDefault="0087091C" w:rsidP="0087091C">
            <w:pPr>
              <w:pStyle w:val="TAL"/>
              <w:jc w:val="center"/>
              <w:rPr>
                <w:sz w:val="16"/>
              </w:rPr>
            </w:pPr>
          </w:p>
        </w:tc>
        <w:tc>
          <w:tcPr>
            <w:tcW w:w="2257" w:type="dxa"/>
            <w:shd w:val="clear" w:color="auto" w:fill="auto"/>
          </w:tcPr>
          <w:p w14:paraId="19B7CBF8" w14:textId="77777777" w:rsidR="0087091C" w:rsidRPr="000003F4" w:rsidRDefault="0087091C" w:rsidP="0087091C">
            <w:pPr>
              <w:pStyle w:val="TAL"/>
              <w:rPr>
                <w:sz w:val="16"/>
              </w:rPr>
            </w:pPr>
          </w:p>
        </w:tc>
        <w:tc>
          <w:tcPr>
            <w:tcW w:w="1909" w:type="dxa"/>
            <w:shd w:val="clear" w:color="auto" w:fill="auto"/>
          </w:tcPr>
          <w:p w14:paraId="3B18977A" w14:textId="77777777" w:rsidR="0087091C" w:rsidRPr="000003F4" w:rsidRDefault="0087091C" w:rsidP="0087091C">
            <w:pPr>
              <w:pStyle w:val="TAL"/>
              <w:rPr>
                <w:sz w:val="16"/>
              </w:rPr>
            </w:pPr>
          </w:p>
        </w:tc>
        <w:tc>
          <w:tcPr>
            <w:tcW w:w="2491" w:type="dxa"/>
            <w:shd w:val="clear" w:color="auto" w:fill="auto"/>
          </w:tcPr>
          <w:p w14:paraId="3977E781" w14:textId="77777777" w:rsidR="0087091C" w:rsidRPr="000003F4" w:rsidRDefault="0087091C" w:rsidP="0087091C">
            <w:pPr>
              <w:pStyle w:val="TAL"/>
              <w:rPr>
                <w:sz w:val="16"/>
              </w:rPr>
            </w:pPr>
          </w:p>
        </w:tc>
      </w:tr>
      <w:tr w:rsidR="0087091C" w:rsidRPr="000003F4" w14:paraId="5821D690" w14:textId="77777777" w:rsidTr="004964A1">
        <w:trPr>
          <w:tblHeader/>
          <w:jc w:val="center"/>
        </w:trPr>
        <w:tc>
          <w:tcPr>
            <w:tcW w:w="1141" w:type="dxa"/>
            <w:tcBorders>
              <w:top w:val="single" w:sz="4" w:space="0" w:color="auto"/>
              <w:bottom w:val="single" w:sz="4" w:space="0" w:color="auto"/>
            </w:tcBorders>
            <w:shd w:val="clear" w:color="auto" w:fill="auto"/>
          </w:tcPr>
          <w:p w14:paraId="65059D56" w14:textId="313C0BF6" w:rsidR="0087091C" w:rsidRPr="000003F4" w:rsidRDefault="0087091C" w:rsidP="0087091C">
            <w:pPr>
              <w:pStyle w:val="TAL"/>
              <w:rPr>
                <w:sz w:val="16"/>
              </w:rPr>
            </w:pPr>
            <w:r w:rsidRPr="000003F4">
              <w:rPr>
                <w:sz w:val="16"/>
              </w:rPr>
              <w:t>7.1.1.</w:t>
            </w:r>
            <w:r>
              <w:rPr>
                <w:sz w:val="16"/>
              </w:rPr>
              <w:t>5.</w:t>
            </w:r>
            <w:r w:rsidRPr="000003F4">
              <w:rPr>
                <w:sz w:val="16"/>
              </w:rPr>
              <w:t>6</w:t>
            </w:r>
          </w:p>
        </w:tc>
        <w:tc>
          <w:tcPr>
            <w:tcW w:w="2348" w:type="dxa"/>
            <w:shd w:val="clear" w:color="auto" w:fill="auto"/>
          </w:tcPr>
          <w:p w14:paraId="67A39F2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2371CB1A" w14:textId="0B1C88C3"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shd w:val="clear" w:color="auto" w:fill="auto"/>
          </w:tcPr>
          <w:p w14:paraId="5F897CA2" w14:textId="60B75729" w:rsidR="0087091C" w:rsidRPr="000003F4" w:rsidRDefault="0087091C" w:rsidP="0087091C">
            <w:pPr>
              <w:pStyle w:val="TAL"/>
              <w:rPr>
                <w:sz w:val="16"/>
              </w:rPr>
            </w:pPr>
            <w:proofErr w:type="spellStart"/>
            <w:r w:rsidRPr="002C0E18">
              <w:rPr>
                <w:sz w:val="16"/>
              </w:rPr>
              <w:t>px_NTN_ScenarioUnderTest</w:t>
            </w:r>
            <w:proofErr w:type="spellEnd"/>
          </w:p>
        </w:tc>
        <w:tc>
          <w:tcPr>
            <w:tcW w:w="1909" w:type="dxa"/>
            <w:shd w:val="clear" w:color="auto" w:fill="auto"/>
          </w:tcPr>
          <w:p w14:paraId="387F4B0A" w14:textId="7497B42E" w:rsidR="0087091C" w:rsidRPr="000003F4" w:rsidRDefault="0087091C" w:rsidP="0087091C">
            <w:pPr>
              <w:pStyle w:val="TAL"/>
              <w:rPr>
                <w:sz w:val="16"/>
              </w:rPr>
            </w:pPr>
            <w:r>
              <w:rPr>
                <w:rFonts w:cs="Arial"/>
                <w:sz w:val="16"/>
                <w:szCs w:val="16"/>
              </w:rPr>
              <w:t>Note 1</w:t>
            </w:r>
          </w:p>
        </w:tc>
        <w:tc>
          <w:tcPr>
            <w:tcW w:w="2491" w:type="dxa"/>
            <w:shd w:val="clear" w:color="auto" w:fill="auto"/>
          </w:tcPr>
          <w:p w14:paraId="066E7F99" w14:textId="77777777" w:rsidR="0087091C" w:rsidRPr="000003F4" w:rsidRDefault="0087091C" w:rsidP="0087091C">
            <w:pPr>
              <w:pStyle w:val="TAL"/>
              <w:rPr>
                <w:sz w:val="16"/>
              </w:rPr>
            </w:pPr>
          </w:p>
        </w:tc>
      </w:tr>
      <w:tr w:rsidR="0087091C" w:rsidRPr="000003F4" w14:paraId="7C52EC82" w14:textId="77777777" w:rsidTr="004964A1">
        <w:trPr>
          <w:tblHeader/>
          <w:jc w:val="center"/>
        </w:trPr>
        <w:tc>
          <w:tcPr>
            <w:tcW w:w="1141" w:type="dxa"/>
            <w:tcBorders>
              <w:top w:val="single" w:sz="4" w:space="0" w:color="auto"/>
              <w:bottom w:val="single" w:sz="4" w:space="0" w:color="auto"/>
            </w:tcBorders>
            <w:shd w:val="clear" w:color="auto" w:fill="auto"/>
          </w:tcPr>
          <w:p w14:paraId="4667AC8E" w14:textId="7AE84550" w:rsidR="0087091C" w:rsidRPr="000003F4" w:rsidRDefault="0087091C" w:rsidP="0087091C">
            <w:pPr>
              <w:pStyle w:val="TAL"/>
              <w:rPr>
                <w:sz w:val="16"/>
              </w:rPr>
            </w:pPr>
            <w:r>
              <w:rPr>
                <w:sz w:val="16"/>
              </w:rPr>
              <w:t>7.1.1.5.10</w:t>
            </w:r>
          </w:p>
        </w:tc>
        <w:tc>
          <w:tcPr>
            <w:tcW w:w="2348" w:type="dxa"/>
            <w:shd w:val="clear" w:color="auto" w:fill="auto"/>
          </w:tcPr>
          <w:p w14:paraId="3BB810F6"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2539AF5" w14:textId="1F6F93C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shd w:val="clear" w:color="auto" w:fill="auto"/>
          </w:tcPr>
          <w:p w14:paraId="2C6C548A" w14:textId="1685B834" w:rsidR="0087091C" w:rsidRPr="000003F4" w:rsidRDefault="0087091C" w:rsidP="0087091C">
            <w:pPr>
              <w:pStyle w:val="TAL"/>
              <w:rPr>
                <w:sz w:val="16"/>
              </w:rPr>
            </w:pPr>
            <w:proofErr w:type="spellStart"/>
            <w:r w:rsidRPr="002C0E18">
              <w:rPr>
                <w:sz w:val="16"/>
              </w:rPr>
              <w:t>px_NTN_ScenarioUnderTest</w:t>
            </w:r>
            <w:proofErr w:type="spellEnd"/>
          </w:p>
        </w:tc>
        <w:tc>
          <w:tcPr>
            <w:tcW w:w="1909" w:type="dxa"/>
            <w:shd w:val="clear" w:color="auto" w:fill="auto"/>
          </w:tcPr>
          <w:p w14:paraId="52F3FA10" w14:textId="22F8541F" w:rsidR="0087091C" w:rsidRPr="000003F4" w:rsidRDefault="0087091C" w:rsidP="0087091C">
            <w:pPr>
              <w:pStyle w:val="TAL"/>
              <w:rPr>
                <w:sz w:val="16"/>
              </w:rPr>
            </w:pPr>
            <w:r>
              <w:rPr>
                <w:rFonts w:cs="Arial"/>
                <w:sz w:val="16"/>
                <w:szCs w:val="16"/>
              </w:rPr>
              <w:t>Note 1</w:t>
            </w:r>
          </w:p>
        </w:tc>
        <w:tc>
          <w:tcPr>
            <w:tcW w:w="2491" w:type="dxa"/>
            <w:shd w:val="clear" w:color="auto" w:fill="auto"/>
          </w:tcPr>
          <w:p w14:paraId="74CD2009" w14:textId="77777777" w:rsidR="0087091C" w:rsidRPr="000003F4" w:rsidRDefault="0087091C" w:rsidP="0087091C">
            <w:pPr>
              <w:pStyle w:val="TAL"/>
              <w:rPr>
                <w:sz w:val="16"/>
              </w:rPr>
            </w:pPr>
          </w:p>
        </w:tc>
      </w:tr>
      <w:tr w:rsidR="0067755D" w:rsidRPr="000003F4" w14:paraId="7523B8B5" w14:textId="77777777" w:rsidTr="004964A1">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8"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4964A1">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0003F4" w:rsidRDefault="0067755D" w:rsidP="0067755D">
            <w:pPr>
              <w:pStyle w:val="TAL"/>
              <w:rPr>
                <w:sz w:val="16"/>
              </w:rPr>
            </w:pPr>
            <w:r w:rsidRPr="000003F4">
              <w:rPr>
                <w:sz w:val="16"/>
              </w:rPr>
              <w:t>7.1.1.6.4</w:t>
            </w:r>
          </w:p>
        </w:tc>
        <w:tc>
          <w:tcPr>
            <w:tcW w:w="2348" w:type="dxa"/>
            <w:shd w:val="clear" w:color="auto" w:fill="auto"/>
          </w:tcPr>
          <w:p w14:paraId="0A5F8511" w14:textId="77777777" w:rsidR="0067755D" w:rsidRPr="000003F4" w:rsidRDefault="0067755D" w:rsidP="0067755D">
            <w:pPr>
              <w:pStyle w:val="TAL"/>
              <w:jc w:val="center"/>
              <w:rPr>
                <w:sz w:val="16"/>
              </w:rPr>
            </w:pPr>
            <w:proofErr w:type="spellStart"/>
            <w:r w:rsidRPr="000003F4">
              <w:rPr>
                <w:sz w:val="16"/>
              </w:rPr>
              <w:t>pc_um_WithShortSN</w:t>
            </w:r>
            <w:proofErr w:type="spellEnd"/>
          </w:p>
        </w:tc>
        <w:tc>
          <w:tcPr>
            <w:tcW w:w="2257" w:type="dxa"/>
            <w:shd w:val="clear" w:color="auto" w:fill="auto"/>
          </w:tcPr>
          <w:p w14:paraId="0D808F28" w14:textId="77777777" w:rsidR="0067755D" w:rsidRPr="000003F4" w:rsidRDefault="0067755D" w:rsidP="0067755D">
            <w:pPr>
              <w:pStyle w:val="TAL"/>
              <w:rPr>
                <w:sz w:val="16"/>
              </w:rPr>
            </w:pPr>
          </w:p>
        </w:tc>
        <w:tc>
          <w:tcPr>
            <w:tcW w:w="1909" w:type="dxa"/>
            <w:shd w:val="clear" w:color="auto" w:fill="auto"/>
          </w:tcPr>
          <w:p w14:paraId="1800AAEE" w14:textId="77777777" w:rsidR="0067755D" w:rsidRPr="000003F4" w:rsidRDefault="0067755D" w:rsidP="0067755D">
            <w:pPr>
              <w:pStyle w:val="TAL"/>
              <w:rPr>
                <w:sz w:val="16"/>
              </w:rPr>
            </w:pPr>
          </w:p>
        </w:tc>
        <w:tc>
          <w:tcPr>
            <w:tcW w:w="2491" w:type="dxa"/>
            <w:shd w:val="clear" w:color="auto" w:fill="auto"/>
          </w:tcPr>
          <w:p w14:paraId="6CAA252E" w14:textId="77777777" w:rsidR="0067755D" w:rsidRPr="000003F4" w:rsidRDefault="0067755D" w:rsidP="0067755D">
            <w:pPr>
              <w:pStyle w:val="TAL"/>
              <w:rPr>
                <w:sz w:val="16"/>
              </w:rPr>
            </w:pPr>
          </w:p>
        </w:tc>
      </w:tr>
      <w:tr w:rsidR="0067755D" w:rsidRPr="000003F4" w14:paraId="38A1C51E" w14:textId="77777777" w:rsidTr="004964A1">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8"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4964A1">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8"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4964A1">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0003F4" w:rsidRDefault="0067755D" w:rsidP="0067755D">
            <w:pPr>
              <w:pStyle w:val="TAL"/>
              <w:rPr>
                <w:sz w:val="16"/>
              </w:rPr>
            </w:pPr>
            <w:r w:rsidRPr="000003F4">
              <w:rPr>
                <w:sz w:val="16"/>
              </w:rPr>
              <w:t>7.1.1.7.1.1</w:t>
            </w:r>
          </w:p>
        </w:tc>
        <w:tc>
          <w:tcPr>
            <w:tcW w:w="2348" w:type="dxa"/>
            <w:tcBorders>
              <w:bottom w:val="single" w:sz="4" w:space="0" w:color="auto"/>
            </w:tcBorders>
            <w:shd w:val="clear" w:color="auto" w:fill="auto"/>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48ACF5E9"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0003F4" w:rsidRDefault="0067755D" w:rsidP="0067755D">
            <w:pPr>
              <w:pStyle w:val="TAL"/>
              <w:rPr>
                <w:sz w:val="16"/>
              </w:rPr>
            </w:pPr>
          </w:p>
        </w:tc>
      </w:tr>
      <w:tr w:rsidR="0067755D" w:rsidRPr="000003F4" w14:paraId="1A206C9C" w14:textId="77777777" w:rsidTr="004964A1">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0003F4" w:rsidRDefault="0067755D" w:rsidP="0067755D">
            <w:pPr>
              <w:pStyle w:val="TAL"/>
              <w:rPr>
                <w:sz w:val="16"/>
              </w:rPr>
            </w:pPr>
            <w:r w:rsidRPr="000003F4">
              <w:rPr>
                <w:sz w:val="16"/>
              </w:rPr>
              <w:t>7.1.1.7.1.2</w:t>
            </w:r>
          </w:p>
        </w:tc>
        <w:tc>
          <w:tcPr>
            <w:tcW w:w="2348" w:type="dxa"/>
            <w:tcBorders>
              <w:bottom w:val="single" w:sz="4" w:space="0" w:color="auto"/>
            </w:tcBorders>
            <w:shd w:val="clear" w:color="auto" w:fill="auto"/>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shd w:val="clear" w:color="auto" w:fill="auto"/>
          </w:tcPr>
          <w:p w14:paraId="049BC20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0003F4" w:rsidRDefault="0067755D" w:rsidP="0067755D">
            <w:pPr>
              <w:pStyle w:val="TAL"/>
              <w:rPr>
                <w:sz w:val="16"/>
              </w:rPr>
            </w:pPr>
          </w:p>
        </w:tc>
      </w:tr>
      <w:tr w:rsidR="0067755D" w:rsidRPr="000003F4" w14:paraId="3B1BD7F9" w14:textId="77777777" w:rsidTr="004964A1">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0003F4" w:rsidRDefault="0067755D" w:rsidP="0067755D">
            <w:pPr>
              <w:pStyle w:val="TAL"/>
              <w:rPr>
                <w:sz w:val="16"/>
              </w:rPr>
            </w:pPr>
            <w:r w:rsidRPr="000003F4">
              <w:rPr>
                <w:sz w:val="16"/>
              </w:rPr>
              <w:t>7.1.1.7.1.3</w:t>
            </w:r>
          </w:p>
        </w:tc>
        <w:tc>
          <w:tcPr>
            <w:tcW w:w="2348" w:type="dxa"/>
            <w:tcBorders>
              <w:bottom w:val="single" w:sz="4" w:space="0" w:color="auto"/>
            </w:tcBorders>
            <w:shd w:val="clear" w:color="auto" w:fill="auto"/>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0003F4"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0003F4"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0003F4" w:rsidRDefault="0067755D" w:rsidP="0067755D">
            <w:pPr>
              <w:pStyle w:val="TAL"/>
              <w:rPr>
                <w:sz w:val="16"/>
              </w:rPr>
            </w:pPr>
          </w:p>
        </w:tc>
      </w:tr>
      <w:tr w:rsidR="0070341C" w:rsidRPr="000003F4" w14:paraId="51507B5A" w14:textId="77777777" w:rsidTr="004964A1">
        <w:trPr>
          <w:tblHeader/>
          <w:jc w:val="center"/>
        </w:trPr>
        <w:tc>
          <w:tcPr>
            <w:tcW w:w="1141" w:type="dxa"/>
            <w:tcBorders>
              <w:top w:val="single" w:sz="4" w:space="0" w:color="auto"/>
              <w:bottom w:val="single" w:sz="4" w:space="0" w:color="auto"/>
            </w:tcBorders>
            <w:shd w:val="clear" w:color="auto" w:fill="auto"/>
          </w:tcPr>
          <w:p w14:paraId="14457AB4" w14:textId="4C55FA3C" w:rsidR="0070341C" w:rsidRPr="000003F4" w:rsidRDefault="0070341C" w:rsidP="0070341C">
            <w:pPr>
              <w:pStyle w:val="TAL"/>
              <w:rPr>
                <w:sz w:val="16"/>
              </w:rPr>
            </w:pPr>
            <w:r w:rsidRPr="000003F4">
              <w:rPr>
                <w:b/>
                <w:bCs/>
                <w:sz w:val="16"/>
              </w:rPr>
              <w:t>7.1.1.7.2</w:t>
            </w:r>
          </w:p>
        </w:tc>
        <w:tc>
          <w:tcPr>
            <w:tcW w:w="2348" w:type="dxa"/>
            <w:tcBorders>
              <w:bottom w:val="single" w:sz="4" w:space="0" w:color="auto"/>
            </w:tcBorders>
            <w:shd w:val="clear" w:color="auto" w:fill="auto"/>
          </w:tcPr>
          <w:p w14:paraId="488104A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89BB25D"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281668C3"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EBDC58C" w14:textId="77777777" w:rsidR="0070341C" w:rsidRPr="000003F4" w:rsidRDefault="0070341C" w:rsidP="0070341C">
            <w:pPr>
              <w:pStyle w:val="TAL"/>
              <w:rPr>
                <w:sz w:val="16"/>
              </w:rPr>
            </w:pPr>
          </w:p>
        </w:tc>
      </w:tr>
      <w:tr w:rsidR="0070341C" w:rsidRPr="000003F4" w14:paraId="44ADD9FC" w14:textId="77777777" w:rsidTr="004964A1">
        <w:trPr>
          <w:tblHeader/>
          <w:jc w:val="center"/>
        </w:trPr>
        <w:tc>
          <w:tcPr>
            <w:tcW w:w="1141" w:type="dxa"/>
            <w:tcBorders>
              <w:top w:val="single" w:sz="4" w:space="0" w:color="auto"/>
              <w:bottom w:val="single" w:sz="4" w:space="0" w:color="auto"/>
            </w:tcBorders>
            <w:shd w:val="clear" w:color="auto" w:fill="auto"/>
          </w:tcPr>
          <w:p w14:paraId="76454E5D" w14:textId="196DA07F" w:rsidR="0070341C" w:rsidRPr="000003F4" w:rsidRDefault="0070341C" w:rsidP="0070341C">
            <w:pPr>
              <w:pStyle w:val="TAL"/>
              <w:rPr>
                <w:sz w:val="16"/>
              </w:rPr>
            </w:pPr>
            <w:r w:rsidRPr="000003F4">
              <w:rPr>
                <w:sz w:val="16"/>
              </w:rPr>
              <w:t>7.1.1.7.2.1</w:t>
            </w:r>
          </w:p>
        </w:tc>
        <w:tc>
          <w:tcPr>
            <w:tcW w:w="2348" w:type="dxa"/>
            <w:tcBorders>
              <w:bottom w:val="single" w:sz="4" w:space="0" w:color="auto"/>
            </w:tcBorders>
            <w:shd w:val="clear" w:color="auto" w:fill="auto"/>
          </w:tcPr>
          <w:p w14:paraId="5BDC391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1DB2F3AB"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A8762E7" w14:textId="753A9E3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6EA0432"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FC88E" w14:textId="77777777" w:rsidR="0070341C" w:rsidRPr="000003F4" w:rsidRDefault="0070341C" w:rsidP="0070341C">
            <w:pPr>
              <w:pStyle w:val="TAL"/>
              <w:rPr>
                <w:sz w:val="16"/>
              </w:rPr>
            </w:pPr>
          </w:p>
        </w:tc>
      </w:tr>
      <w:tr w:rsidR="0070341C" w:rsidRPr="000003F4" w14:paraId="0ABB4123" w14:textId="77777777" w:rsidTr="004964A1">
        <w:trPr>
          <w:tblHeader/>
          <w:jc w:val="center"/>
        </w:trPr>
        <w:tc>
          <w:tcPr>
            <w:tcW w:w="1141" w:type="dxa"/>
            <w:tcBorders>
              <w:top w:val="single" w:sz="4" w:space="0" w:color="auto"/>
              <w:bottom w:val="single" w:sz="4" w:space="0" w:color="auto"/>
            </w:tcBorders>
            <w:shd w:val="clear" w:color="auto" w:fill="auto"/>
          </w:tcPr>
          <w:p w14:paraId="6DB49224" w14:textId="64D3AB0B" w:rsidR="0070341C" w:rsidRPr="000003F4" w:rsidRDefault="0070341C" w:rsidP="0070341C">
            <w:pPr>
              <w:pStyle w:val="TAL"/>
              <w:rPr>
                <w:sz w:val="16"/>
              </w:rPr>
            </w:pPr>
            <w:r w:rsidRPr="000003F4">
              <w:rPr>
                <w:sz w:val="16"/>
              </w:rPr>
              <w:t>7.1.1.7.2.2</w:t>
            </w:r>
          </w:p>
        </w:tc>
        <w:tc>
          <w:tcPr>
            <w:tcW w:w="2348" w:type="dxa"/>
            <w:tcBorders>
              <w:bottom w:val="single" w:sz="4" w:space="0" w:color="auto"/>
            </w:tcBorders>
            <w:shd w:val="clear" w:color="auto" w:fill="auto"/>
          </w:tcPr>
          <w:p w14:paraId="4357720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2755BEE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CBF4A0C" w14:textId="1F89921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188625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08323F83" w14:textId="77777777" w:rsidR="0070341C" w:rsidRPr="000003F4" w:rsidRDefault="0070341C" w:rsidP="0070341C">
            <w:pPr>
              <w:pStyle w:val="TAL"/>
              <w:rPr>
                <w:sz w:val="16"/>
              </w:rPr>
            </w:pPr>
          </w:p>
        </w:tc>
      </w:tr>
      <w:tr w:rsidR="0070341C" w:rsidRPr="000003F4" w14:paraId="67EEF28A" w14:textId="77777777" w:rsidTr="004964A1">
        <w:trPr>
          <w:tblHeader/>
          <w:jc w:val="center"/>
        </w:trPr>
        <w:tc>
          <w:tcPr>
            <w:tcW w:w="1141" w:type="dxa"/>
            <w:tcBorders>
              <w:top w:val="single" w:sz="4" w:space="0" w:color="auto"/>
              <w:bottom w:val="single" w:sz="4" w:space="0" w:color="auto"/>
            </w:tcBorders>
            <w:shd w:val="clear" w:color="auto" w:fill="auto"/>
          </w:tcPr>
          <w:p w14:paraId="386E604E" w14:textId="7BB54A19" w:rsidR="0070341C" w:rsidRPr="000003F4" w:rsidRDefault="0070341C" w:rsidP="0070341C">
            <w:pPr>
              <w:pStyle w:val="TAL"/>
              <w:rPr>
                <w:sz w:val="16"/>
              </w:rPr>
            </w:pPr>
            <w:r w:rsidRPr="000003F4">
              <w:rPr>
                <w:sz w:val="16"/>
              </w:rPr>
              <w:t>7.1.1.7.2.3</w:t>
            </w:r>
          </w:p>
        </w:tc>
        <w:tc>
          <w:tcPr>
            <w:tcW w:w="2348" w:type="dxa"/>
            <w:tcBorders>
              <w:bottom w:val="single" w:sz="4" w:space="0" w:color="auto"/>
            </w:tcBorders>
            <w:shd w:val="clear" w:color="auto" w:fill="auto"/>
          </w:tcPr>
          <w:p w14:paraId="7D71597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4E89C90"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0820EDD" w14:textId="1ACB2757"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1880E5AA"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23F77923" w14:textId="77777777" w:rsidR="0070341C" w:rsidRPr="000003F4" w:rsidRDefault="0070341C" w:rsidP="0070341C">
            <w:pPr>
              <w:pStyle w:val="TAL"/>
              <w:rPr>
                <w:sz w:val="16"/>
              </w:rPr>
            </w:pPr>
          </w:p>
        </w:tc>
      </w:tr>
      <w:tr w:rsidR="0070341C" w:rsidRPr="000003F4" w14:paraId="78801FB3" w14:textId="77777777" w:rsidTr="004964A1">
        <w:trPr>
          <w:tblHeader/>
          <w:jc w:val="center"/>
        </w:trPr>
        <w:tc>
          <w:tcPr>
            <w:tcW w:w="1141" w:type="dxa"/>
            <w:tcBorders>
              <w:top w:val="single" w:sz="4" w:space="0" w:color="auto"/>
              <w:bottom w:val="single" w:sz="4" w:space="0" w:color="auto"/>
            </w:tcBorders>
            <w:shd w:val="clear" w:color="auto" w:fill="auto"/>
          </w:tcPr>
          <w:p w14:paraId="684D2721" w14:textId="7EB10526" w:rsidR="0070341C" w:rsidRPr="000003F4" w:rsidRDefault="0070341C" w:rsidP="0070341C">
            <w:pPr>
              <w:pStyle w:val="TAL"/>
              <w:rPr>
                <w:sz w:val="16"/>
              </w:rPr>
            </w:pPr>
            <w:r w:rsidRPr="000003F4">
              <w:rPr>
                <w:b/>
                <w:bCs/>
                <w:sz w:val="16"/>
              </w:rPr>
              <w:t>7.1.1.7.3</w:t>
            </w:r>
          </w:p>
        </w:tc>
        <w:tc>
          <w:tcPr>
            <w:tcW w:w="2348" w:type="dxa"/>
            <w:tcBorders>
              <w:bottom w:val="single" w:sz="4" w:space="0" w:color="auto"/>
            </w:tcBorders>
            <w:shd w:val="clear" w:color="auto" w:fill="auto"/>
          </w:tcPr>
          <w:p w14:paraId="72E3171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CFADCF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0EFB244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3AB9501" w14:textId="77777777" w:rsidR="0070341C" w:rsidRPr="000003F4" w:rsidRDefault="0070341C" w:rsidP="0070341C">
            <w:pPr>
              <w:pStyle w:val="TAL"/>
              <w:rPr>
                <w:sz w:val="16"/>
              </w:rPr>
            </w:pPr>
          </w:p>
        </w:tc>
      </w:tr>
      <w:tr w:rsidR="0070341C" w:rsidRPr="000003F4" w14:paraId="302792A3" w14:textId="77777777" w:rsidTr="004964A1">
        <w:trPr>
          <w:tblHeader/>
          <w:jc w:val="center"/>
        </w:trPr>
        <w:tc>
          <w:tcPr>
            <w:tcW w:w="1141" w:type="dxa"/>
            <w:tcBorders>
              <w:top w:val="single" w:sz="4" w:space="0" w:color="auto"/>
              <w:bottom w:val="single" w:sz="4" w:space="0" w:color="auto"/>
            </w:tcBorders>
            <w:shd w:val="clear" w:color="auto" w:fill="auto"/>
          </w:tcPr>
          <w:p w14:paraId="67C88C2D" w14:textId="681F8D1F" w:rsidR="0070341C" w:rsidRPr="000003F4" w:rsidRDefault="0070341C" w:rsidP="0070341C">
            <w:pPr>
              <w:pStyle w:val="TAL"/>
              <w:rPr>
                <w:sz w:val="16"/>
              </w:rPr>
            </w:pPr>
            <w:r w:rsidRPr="000003F4">
              <w:rPr>
                <w:sz w:val="16"/>
              </w:rPr>
              <w:t>7.1.1.7.3.1</w:t>
            </w:r>
          </w:p>
        </w:tc>
        <w:tc>
          <w:tcPr>
            <w:tcW w:w="2348" w:type="dxa"/>
            <w:tcBorders>
              <w:bottom w:val="single" w:sz="4" w:space="0" w:color="auto"/>
            </w:tcBorders>
            <w:shd w:val="clear" w:color="auto" w:fill="auto"/>
          </w:tcPr>
          <w:p w14:paraId="13B679CF" w14:textId="1D75C417"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49F07A6D"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99579C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5A6BBD69" w14:textId="666E448C"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724E3C5C"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E6E7FBF" w14:textId="77777777" w:rsidR="0070341C" w:rsidRPr="000003F4" w:rsidRDefault="0070341C" w:rsidP="0070341C">
            <w:pPr>
              <w:pStyle w:val="TAL"/>
              <w:rPr>
                <w:sz w:val="16"/>
              </w:rPr>
            </w:pPr>
          </w:p>
        </w:tc>
      </w:tr>
      <w:tr w:rsidR="0070341C" w:rsidRPr="000003F4" w14:paraId="3B2A4C8D" w14:textId="77777777" w:rsidTr="004964A1">
        <w:trPr>
          <w:tblHeader/>
          <w:jc w:val="center"/>
        </w:trPr>
        <w:tc>
          <w:tcPr>
            <w:tcW w:w="1141" w:type="dxa"/>
            <w:tcBorders>
              <w:top w:val="single" w:sz="4" w:space="0" w:color="auto"/>
              <w:bottom w:val="single" w:sz="4" w:space="0" w:color="auto"/>
            </w:tcBorders>
            <w:shd w:val="clear" w:color="auto" w:fill="auto"/>
          </w:tcPr>
          <w:p w14:paraId="06463B3A" w14:textId="2F48ACF7" w:rsidR="0070341C" w:rsidRPr="000003F4" w:rsidRDefault="0070341C" w:rsidP="0070341C">
            <w:pPr>
              <w:pStyle w:val="TAL"/>
              <w:rPr>
                <w:sz w:val="16"/>
              </w:rPr>
            </w:pPr>
            <w:r w:rsidRPr="000003F4">
              <w:rPr>
                <w:sz w:val="16"/>
              </w:rPr>
              <w:t>7.1.1.7.3.2</w:t>
            </w:r>
          </w:p>
        </w:tc>
        <w:tc>
          <w:tcPr>
            <w:tcW w:w="2348" w:type="dxa"/>
            <w:tcBorders>
              <w:bottom w:val="single" w:sz="4" w:space="0" w:color="auto"/>
            </w:tcBorders>
            <w:shd w:val="clear" w:color="auto" w:fill="auto"/>
          </w:tcPr>
          <w:p w14:paraId="4F5ADA97" w14:textId="12204E1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7C613B7F"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393461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B80A75F" w14:textId="29831C6E"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1A1E38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AA23077" w14:textId="77777777" w:rsidR="0070341C" w:rsidRPr="000003F4" w:rsidRDefault="0070341C" w:rsidP="0070341C">
            <w:pPr>
              <w:pStyle w:val="TAL"/>
              <w:rPr>
                <w:sz w:val="16"/>
              </w:rPr>
            </w:pPr>
          </w:p>
        </w:tc>
      </w:tr>
      <w:tr w:rsidR="0070341C" w:rsidRPr="000003F4" w14:paraId="7A033C8F" w14:textId="77777777" w:rsidTr="004964A1">
        <w:trPr>
          <w:tblHeader/>
          <w:jc w:val="center"/>
        </w:trPr>
        <w:tc>
          <w:tcPr>
            <w:tcW w:w="1141" w:type="dxa"/>
            <w:tcBorders>
              <w:top w:val="single" w:sz="4" w:space="0" w:color="auto"/>
              <w:bottom w:val="single" w:sz="4" w:space="0" w:color="auto"/>
            </w:tcBorders>
            <w:shd w:val="clear" w:color="auto" w:fill="auto"/>
          </w:tcPr>
          <w:p w14:paraId="620B14C6" w14:textId="25E67570" w:rsidR="0070341C" w:rsidRPr="000003F4" w:rsidRDefault="0070341C" w:rsidP="0070341C">
            <w:pPr>
              <w:pStyle w:val="TAL"/>
              <w:rPr>
                <w:sz w:val="16"/>
              </w:rPr>
            </w:pPr>
            <w:r w:rsidRPr="000003F4">
              <w:rPr>
                <w:sz w:val="16"/>
              </w:rPr>
              <w:t>7.1.1.7.3.3</w:t>
            </w:r>
          </w:p>
        </w:tc>
        <w:tc>
          <w:tcPr>
            <w:tcW w:w="2348" w:type="dxa"/>
            <w:tcBorders>
              <w:bottom w:val="single" w:sz="4" w:space="0" w:color="auto"/>
            </w:tcBorders>
            <w:shd w:val="clear" w:color="auto" w:fill="auto"/>
          </w:tcPr>
          <w:p w14:paraId="5E28E258" w14:textId="15341C7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0B358FE0" w14:textId="7768CD94"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0DD3B2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18031D1" w14:textId="6232F22D"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0E0415B1"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DC0D6F4" w14:textId="77777777" w:rsidR="0070341C" w:rsidRPr="000003F4" w:rsidRDefault="0070341C" w:rsidP="0070341C">
            <w:pPr>
              <w:pStyle w:val="TAL"/>
              <w:rPr>
                <w:sz w:val="16"/>
              </w:rPr>
            </w:pPr>
          </w:p>
        </w:tc>
      </w:tr>
      <w:tr w:rsidR="0070341C" w:rsidRPr="000003F4" w14:paraId="48EF99DB" w14:textId="77777777" w:rsidTr="004964A1">
        <w:trPr>
          <w:tblHeader/>
          <w:jc w:val="center"/>
        </w:trPr>
        <w:tc>
          <w:tcPr>
            <w:tcW w:w="1141" w:type="dxa"/>
            <w:tcBorders>
              <w:top w:val="single" w:sz="4" w:space="0" w:color="auto"/>
              <w:bottom w:val="single" w:sz="4" w:space="0" w:color="auto"/>
            </w:tcBorders>
            <w:shd w:val="clear" w:color="auto" w:fill="auto"/>
          </w:tcPr>
          <w:p w14:paraId="314CB839" w14:textId="57818C3A" w:rsidR="0070341C" w:rsidRPr="000003F4" w:rsidRDefault="0070341C" w:rsidP="0070341C">
            <w:pPr>
              <w:pStyle w:val="TAL"/>
              <w:rPr>
                <w:sz w:val="16"/>
              </w:rPr>
            </w:pPr>
            <w:r w:rsidRPr="000003F4">
              <w:rPr>
                <w:b/>
                <w:bCs/>
                <w:sz w:val="16"/>
              </w:rPr>
              <w:t>7.1.1.7.4</w:t>
            </w:r>
          </w:p>
        </w:tc>
        <w:tc>
          <w:tcPr>
            <w:tcW w:w="2348" w:type="dxa"/>
            <w:tcBorders>
              <w:bottom w:val="single" w:sz="4" w:space="0" w:color="auto"/>
            </w:tcBorders>
            <w:shd w:val="clear" w:color="auto" w:fill="auto"/>
          </w:tcPr>
          <w:p w14:paraId="674423BE"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C1C2357"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1E8488FD"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D881738" w14:textId="77777777" w:rsidR="0070341C" w:rsidRPr="000003F4" w:rsidRDefault="0070341C" w:rsidP="0070341C">
            <w:pPr>
              <w:pStyle w:val="TAL"/>
              <w:rPr>
                <w:sz w:val="16"/>
              </w:rPr>
            </w:pPr>
          </w:p>
        </w:tc>
      </w:tr>
      <w:tr w:rsidR="0070341C" w:rsidRPr="000003F4" w14:paraId="3FA106AE" w14:textId="77777777" w:rsidTr="004964A1">
        <w:trPr>
          <w:tblHeader/>
          <w:jc w:val="center"/>
        </w:trPr>
        <w:tc>
          <w:tcPr>
            <w:tcW w:w="1141" w:type="dxa"/>
            <w:tcBorders>
              <w:top w:val="single" w:sz="4" w:space="0" w:color="auto"/>
              <w:bottom w:val="single" w:sz="4" w:space="0" w:color="auto"/>
            </w:tcBorders>
            <w:shd w:val="clear" w:color="auto" w:fill="auto"/>
          </w:tcPr>
          <w:p w14:paraId="7B1EAA78" w14:textId="1FED6BC8" w:rsidR="0070341C" w:rsidRPr="000003F4" w:rsidRDefault="0070341C" w:rsidP="0070341C">
            <w:pPr>
              <w:pStyle w:val="TAL"/>
              <w:rPr>
                <w:sz w:val="16"/>
              </w:rPr>
            </w:pPr>
            <w:r w:rsidRPr="000003F4">
              <w:rPr>
                <w:sz w:val="16"/>
              </w:rPr>
              <w:t>7.1.1.7.4.1</w:t>
            </w:r>
          </w:p>
        </w:tc>
        <w:tc>
          <w:tcPr>
            <w:tcW w:w="2348" w:type="dxa"/>
            <w:tcBorders>
              <w:bottom w:val="single" w:sz="4" w:space="0" w:color="auto"/>
            </w:tcBorders>
            <w:shd w:val="clear" w:color="auto" w:fill="auto"/>
          </w:tcPr>
          <w:p w14:paraId="627EA511"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724CA1E8" w14:textId="0AA3A985"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F8F7789" w14:textId="00EC41B6"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DE98E00"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3F9578F" w14:textId="77777777" w:rsidR="0070341C" w:rsidRPr="000003F4" w:rsidRDefault="0070341C" w:rsidP="0070341C">
            <w:pPr>
              <w:pStyle w:val="TAL"/>
              <w:rPr>
                <w:sz w:val="16"/>
              </w:rPr>
            </w:pPr>
          </w:p>
        </w:tc>
      </w:tr>
      <w:tr w:rsidR="0070341C" w:rsidRPr="000003F4" w14:paraId="5957C92E" w14:textId="77777777" w:rsidTr="004964A1">
        <w:trPr>
          <w:tblHeader/>
          <w:jc w:val="center"/>
        </w:trPr>
        <w:tc>
          <w:tcPr>
            <w:tcW w:w="1141" w:type="dxa"/>
            <w:tcBorders>
              <w:top w:val="single" w:sz="4" w:space="0" w:color="auto"/>
              <w:bottom w:val="single" w:sz="4" w:space="0" w:color="auto"/>
            </w:tcBorders>
            <w:shd w:val="clear" w:color="auto" w:fill="auto"/>
          </w:tcPr>
          <w:p w14:paraId="06E38D06" w14:textId="02A1A37C" w:rsidR="0070341C" w:rsidRPr="000003F4" w:rsidRDefault="0070341C" w:rsidP="0070341C">
            <w:pPr>
              <w:pStyle w:val="TAL"/>
              <w:rPr>
                <w:sz w:val="16"/>
              </w:rPr>
            </w:pPr>
            <w:r w:rsidRPr="000003F4">
              <w:rPr>
                <w:sz w:val="16"/>
              </w:rPr>
              <w:t>7.1.1.7.4.2</w:t>
            </w:r>
          </w:p>
        </w:tc>
        <w:tc>
          <w:tcPr>
            <w:tcW w:w="2348" w:type="dxa"/>
            <w:tcBorders>
              <w:bottom w:val="single" w:sz="4" w:space="0" w:color="auto"/>
            </w:tcBorders>
            <w:shd w:val="clear" w:color="auto" w:fill="auto"/>
          </w:tcPr>
          <w:p w14:paraId="62A5CD09"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E0980A7" w14:textId="43AB0572"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DB7B268" w14:textId="1D9932EA"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5B43F4FB"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591A19AC" w14:textId="77777777" w:rsidR="0070341C" w:rsidRPr="000003F4" w:rsidRDefault="0070341C" w:rsidP="0070341C">
            <w:pPr>
              <w:pStyle w:val="TAL"/>
              <w:rPr>
                <w:sz w:val="16"/>
              </w:rPr>
            </w:pPr>
          </w:p>
        </w:tc>
      </w:tr>
      <w:tr w:rsidR="0070341C" w:rsidRPr="000003F4" w14:paraId="25541A93" w14:textId="77777777" w:rsidTr="004964A1">
        <w:trPr>
          <w:tblHeader/>
          <w:jc w:val="center"/>
        </w:trPr>
        <w:tc>
          <w:tcPr>
            <w:tcW w:w="1141" w:type="dxa"/>
            <w:tcBorders>
              <w:top w:val="single" w:sz="4" w:space="0" w:color="auto"/>
              <w:bottom w:val="single" w:sz="4" w:space="0" w:color="auto"/>
            </w:tcBorders>
            <w:shd w:val="clear" w:color="auto" w:fill="auto"/>
          </w:tcPr>
          <w:p w14:paraId="5D8F566E" w14:textId="1942F498" w:rsidR="0070341C" w:rsidRPr="000003F4" w:rsidRDefault="0070341C" w:rsidP="0070341C">
            <w:pPr>
              <w:pStyle w:val="TAL"/>
              <w:rPr>
                <w:sz w:val="16"/>
              </w:rPr>
            </w:pPr>
            <w:r w:rsidRPr="000003F4">
              <w:rPr>
                <w:sz w:val="16"/>
              </w:rPr>
              <w:lastRenderedPageBreak/>
              <w:t>7.1.1.7.4.3</w:t>
            </w:r>
          </w:p>
        </w:tc>
        <w:tc>
          <w:tcPr>
            <w:tcW w:w="2348" w:type="dxa"/>
            <w:tcBorders>
              <w:bottom w:val="single" w:sz="4" w:space="0" w:color="auto"/>
            </w:tcBorders>
            <w:shd w:val="clear" w:color="auto" w:fill="auto"/>
          </w:tcPr>
          <w:p w14:paraId="5EF39213"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38AE222E" w14:textId="12FCADC0"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137D41F" w14:textId="0B620E53"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15D16E5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1E8311F1" w14:textId="77777777" w:rsidR="0070341C" w:rsidRPr="000003F4" w:rsidRDefault="0070341C" w:rsidP="0070341C">
            <w:pPr>
              <w:pStyle w:val="TAL"/>
              <w:rPr>
                <w:sz w:val="16"/>
              </w:rPr>
            </w:pPr>
          </w:p>
        </w:tc>
      </w:tr>
      <w:tr w:rsidR="0070341C" w:rsidRPr="000003F4" w14:paraId="211EC36E" w14:textId="77777777" w:rsidTr="004964A1">
        <w:trPr>
          <w:tblHeader/>
          <w:jc w:val="center"/>
        </w:trPr>
        <w:tc>
          <w:tcPr>
            <w:tcW w:w="1141" w:type="dxa"/>
            <w:tcBorders>
              <w:top w:val="single" w:sz="4" w:space="0" w:color="auto"/>
              <w:bottom w:val="single" w:sz="4" w:space="0" w:color="auto"/>
            </w:tcBorders>
            <w:shd w:val="clear" w:color="auto" w:fill="auto"/>
          </w:tcPr>
          <w:p w14:paraId="67AA9E84" w14:textId="4BCC4C96" w:rsidR="0070341C" w:rsidRPr="000003F4" w:rsidRDefault="0070341C" w:rsidP="0070341C">
            <w:pPr>
              <w:pStyle w:val="TAL"/>
              <w:rPr>
                <w:sz w:val="16"/>
              </w:rPr>
            </w:pPr>
            <w:r w:rsidRPr="000003F4">
              <w:rPr>
                <w:b/>
                <w:bCs/>
                <w:sz w:val="16"/>
              </w:rPr>
              <w:t>7.1.1.7.5</w:t>
            </w:r>
          </w:p>
        </w:tc>
        <w:tc>
          <w:tcPr>
            <w:tcW w:w="2348" w:type="dxa"/>
            <w:tcBorders>
              <w:bottom w:val="single" w:sz="4" w:space="0" w:color="auto"/>
            </w:tcBorders>
            <w:shd w:val="clear" w:color="auto" w:fill="auto"/>
          </w:tcPr>
          <w:p w14:paraId="17902026" w14:textId="77777777" w:rsidR="0070341C" w:rsidRPr="000003F4" w:rsidRDefault="0070341C" w:rsidP="0070341C">
            <w:pPr>
              <w:pStyle w:val="TAL"/>
              <w:jc w:val="center"/>
              <w:rPr>
                <w:sz w:val="16"/>
              </w:rPr>
            </w:pPr>
          </w:p>
        </w:tc>
        <w:tc>
          <w:tcPr>
            <w:tcW w:w="2257" w:type="dxa"/>
            <w:tcBorders>
              <w:bottom w:val="single" w:sz="4" w:space="0" w:color="auto"/>
            </w:tcBorders>
            <w:shd w:val="clear" w:color="auto" w:fill="auto"/>
          </w:tcPr>
          <w:p w14:paraId="0F2DFE64" w14:textId="77777777" w:rsidR="0070341C" w:rsidRPr="000003F4" w:rsidRDefault="0070341C" w:rsidP="0070341C">
            <w:pPr>
              <w:pStyle w:val="TAL"/>
              <w:rPr>
                <w:sz w:val="16"/>
              </w:rPr>
            </w:pPr>
          </w:p>
        </w:tc>
        <w:tc>
          <w:tcPr>
            <w:tcW w:w="1909" w:type="dxa"/>
            <w:tcBorders>
              <w:bottom w:val="single" w:sz="4" w:space="0" w:color="auto"/>
            </w:tcBorders>
            <w:shd w:val="clear" w:color="auto" w:fill="auto"/>
          </w:tcPr>
          <w:p w14:paraId="7284F8B9"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7246CC76" w14:textId="77777777" w:rsidR="0070341C" w:rsidRPr="000003F4" w:rsidRDefault="0070341C" w:rsidP="0070341C">
            <w:pPr>
              <w:pStyle w:val="TAL"/>
              <w:rPr>
                <w:sz w:val="16"/>
              </w:rPr>
            </w:pPr>
          </w:p>
        </w:tc>
      </w:tr>
      <w:tr w:rsidR="0070341C" w:rsidRPr="000003F4" w14:paraId="5722230B" w14:textId="77777777" w:rsidTr="004964A1">
        <w:trPr>
          <w:tblHeader/>
          <w:jc w:val="center"/>
        </w:trPr>
        <w:tc>
          <w:tcPr>
            <w:tcW w:w="1141" w:type="dxa"/>
            <w:tcBorders>
              <w:top w:val="single" w:sz="4" w:space="0" w:color="auto"/>
              <w:bottom w:val="single" w:sz="4" w:space="0" w:color="auto"/>
            </w:tcBorders>
            <w:shd w:val="clear" w:color="auto" w:fill="auto"/>
          </w:tcPr>
          <w:p w14:paraId="6C82CCF9" w14:textId="77A2E670" w:rsidR="0070341C" w:rsidRPr="000003F4" w:rsidRDefault="0070341C" w:rsidP="0070341C">
            <w:pPr>
              <w:pStyle w:val="TAL"/>
              <w:rPr>
                <w:sz w:val="16"/>
              </w:rPr>
            </w:pPr>
            <w:r w:rsidRPr="000003F4">
              <w:rPr>
                <w:sz w:val="16"/>
              </w:rPr>
              <w:t>7.1.1.7.5.1</w:t>
            </w:r>
          </w:p>
        </w:tc>
        <w:tc>
          <w:tcPr>
            <w:tcW w:w="2348" w:type="dxa"/>
            <w:tcBorders>
              <w:bottom w:val="single" w:sz="4" w:space="0" w:color="auto"/>
            </w:tcBorders>
            <w:shd w:val="clear" w:color="auto" w:fill="auto"/>
          </w:tcPr>
          <w:p w14:paraId="70FE525B" w14:textId="3F6F4F9F"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2C4E6732"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56D9BA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7AA6E75" w14:textId="79CA7E2A"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105C7305"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45B54B9A" w14:textId="77777777" w:rsidR="0070341C" w:rsidRPr="000003F4" w:rsidRDefault="0070341C" w:rsidP="0070341C">
            <w:pPr>
              <w:pStyle w:val="TAL"/>
              <w:rPr>
                <w:sz w:val="16"/>
              </w:rPr>
            </w:pPr>
          </w:p>
        </w:tc>
      </w:tr>
      <w:tr w:rsidR="0070341C" w:rsidRPr="000003F4" w14:paraId="70375C41" w14:textId="77777777" w:rsidTr="004964A1">
        <w:trPr>
          <w:tblHeader/>
          <w:jc w:val="center"/>
        </w:trPr>
        <w:tc>
          <w:tcPr>
            <w:tcW w:w="1141" w:type="dxa"/>
            <w:tcBorders>
              <w:top w:val="single" w:sz="4" w:space="0" w:color="auto"/>
              <w:bottom w:val="single" w:sz="4" w:space="0" w:color="auto"/>
            </w:tcBorders>
            <w:shd w:val="clear" w:color="auto" w:fill="auto"/>
          </w:tcPr>
          <w:p w14:paraId="6C812411" w14:textId="68570073" w:rsidR="0070341C" w:rsidRPr="000003F4" w:rsidRDefault="0070341C" w:rsidP="0070341C">
            <w:pPr>
              <w:pStyle w:val="TAL"/>
              <w:rPr>
                <w:sz w:val="16"/>
              </w:rPr>
            </w:pPr>
            <w:r w:rsidRPr="000003F4">
              <w:rPr>
                <w:sz w:val="16"/>
              </w:rPr>
              <w:t>7.1.1.7.5.2</w:t>
            </w:r>
          </w:p>
        </w:tc>
        <w:tc>
          <w:tcPr>
            <w:tcW w:w="2348" w:type="dxa"/>
            <w:tcBorders>
              <w:bottom w:val="single" w:sz="4" w:space="0" w:color="auto"/>
            </w:tcBorders>
            <w:shd w:val="clear" w:color="auto" w:fill="auto"/>
          </w:tcPr>
          <w:p w14:paraId="3151A16E" w14:textId="6CB92AE5"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16AF7B5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651BA50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23AAB92D" w14:textId="7096D103"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678EC05F"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6A76F239" w14:textId="77777777" w:rsidR="0070341C" w:rsidRPr="000003F4" w:rsidRDefault="0070341C" w:rsidP="0070341C">
            <w:pPr>
              <w:pStyle w:val="TAL"/>
              <w:rPr>
                <w:sz w:val="16"/>
              </w:rPr>
            </w:pPr>
          </w:p>
        </w:tc>
      </w:tr>
      <w:tr w:rsidR="0070341C" w:rsidRPr="000003F4" w14:paraId="273AFFBE" w14:textId="77777777" w:rsidTr="004964A1">
        <w:trPr>
          <w:tblHeader/>
          <w:jc w:val="center"/>
        </w:trPr>
        <w:tc>
          <w:tcPr>
            <w:tcW w:w="1141" w:type="dxa"/>
            <w:tcBorders>
              <w:top w:val="single" w:sz="4" w:space="0" w:color="auto"/>
              <w:bottom w:val="single" w:sz="4" w:space="0" w:color="auto"/>
            </w:tcBorders>
            <w:shd w:val="clear" w:color="auto" w:fill="auto"/>
          </w:tcPr>
          <w:p w14:paraId="298F8646" w14:textId="64DD4744" w:rsidR="0070341C" w:rsidRPr="000003F4" w:rsidRDefault="0070341C" w:rsidP="0070341C">
            <w:pPr>
              <w:pStyle w:val="TAL"/>
              <w:rPr>
                <w:sz w:val="16"/>
              </w:rPr>
            </w:pPr>
            <w:r w:rsidRPr="000003F4">
              <w:rPr>
                <w:sz w:val="16"/>
              </w:rPr>
              <w:t>7.1.1.7.5.3</w:t>
            </w:r>
          </w:p>
        </w:tc>
        <w:tc>
          <w:tcPr>
            <w:tcW w:w="2348" w:type="dxa"/>
            <w:tcBorders>
              <w:bottom w:val="single" w:sz="4" w:space="0" w:color="auto"/>
            </w:tcBorders>
            <w:shd w:val="clear" w:color="auto" w:fill="auto"/>
          </w:tcPr>
          <w:p w14:paraId="021EF9CF" w14:textId="1803DA31"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66D63F26"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4417B3B"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79622D86" w14:textId="1F216BE4"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67957C8" w14:textId="77777777" w:rsidR="0070341C" w:rsidRPr="000003F4" w:rsidRDefault="0070341C" w:rsidP="0070341C">
            <w:pPr>
              <w:pStyle w:val="TAL"/>
              <w:rPr>
                <w:sz w:val="16"/>
              </w:rPr>
            </w:pPr>
          </w:p>
        </w:tc>
        <w:tc>
          <w:tcPr>
            <w:tcW w:w="2491" w:type="dxa"/>
            <w:tcBorders>
              <w:bottom w:val="single" w:sz="4" w:space="0" w:color="auto"/>
            </w:tcBorders>
            <w:shd w:val="clear" w:color="auto" w:fill="auto"/>
          </w:tcPr>
          <w:p w14:paraId="38296601" w14:textId="77777777" w:rsidR="0070341C" w:rsidRPr="000003F4" w:rsidRDefault="0070341C" w:rsidP="0070341C">
            <w:pPr>
              <w:pStyle w:val="TAL"/>
              <w:rPr>
                <w:sz w:val="16"/>
              </w:rPr>
            </w:pPr>
          </w:p>
        </w:tc>
      </w:tr>
      <w:tr w:rsidR="0087091C" w:rsidRPr="000003F4" w14:paraId="406C2DDE" w14:textId="77777777" w:rsidTr="004964A1">
        <w:trPr>
          <w:tblHeader/>
          <w:jc w:val="center"/>
        </w:trPr>
        <w:tc>
          <w:tcPr>
            <w:tcW w:w="1141" w:type="dxa"/>
            <w:tcBorders>
              <w:top w:val="single" w:sz="4" w:space="0" w:color="auto"/>
              <w:bottom w:val="single" w:sz="4" w:space="0" w:color="auto"/>
            </w:tcBorders>
            <w:shd w:val="clear" w:color="auto" w:fill="auto"/>
          </w:tcPr>
          <w:p w14:paraId="23AB4C52" w14:textId="328946FF" w:rsidR="0087091C" w:rsidRPr="000003F4" w:rsidRDefault="0087091C" w:rsidP="0087091C">
            <w:pPr>
              <w:pStyle w:val="TAL"/>
              <w:rPr>
                <w:sz w:val="16"/>
              </w:rPr>
            </w:pPr>
            <w:r w:rsidRPr="000003F4">
              <w:rPr>
                <w:b/>
                <w:bCs/>
                <w:sz w:val="16"/>
              </w:rPr>
              <w:t>7.1.</w:t>
            </w:r>
            <w:r>
              <w:rPr>
                <w:b/>
                <w:bCs/>
                <w:sz w:val="16"/>
              </w:rPr>
              <w:t>1</w:t>
            </w:r>
            <w:r w:rsidRPr="000003F4">
              <w:rPr>
                <w:b/>
                <w:bCs/>
                <w:sz w:val="16"/>
              </w:rPr>
              <w:t>.</w:t>
            </w:r>
            <w:r>
              <w:rPr>
                <w:b/>
                <w:bCs/>
                <w:sz w:val="16"/>
              </w:rPr>
              <w:t>10</w:t>
            </w:r>
          </w:p>
        </w:tc>
        <w:tc>
          <w:tcPr>
            <w:tcW w:w="2348" w:type="dxa"/>
            <w:tcBorders>
              <w:bottom w:val="single" w:sz="4" w:space="0" w:color="auto"/>
            </w:tcBorders>
            <w:shd w:val="clear" w:color="auto" w:fill="auto"/>
          </w:tcPr>
          <w:p w14:paraId="7D9BAA45" w14:textId="77777777" w:rsidR="0087091C" w:rsidRPr="000003F4" w:rsidRDefault="0087091C" w:rsidP="0087091C">
            <w:pPr>
              <w:pStyle w:val="TAL"/>
              <w:jc w:val="center"/>
              <w:rPr>
                <w:sz w:val="16"/>
              </w:rPr>
            </w:pPr>
          </w:p>
        </w:tc>
        <w:tc>
          <w:tcPr>
            <w:tcW w:w="2257" w:type="dxa"/>
            <w:tcBorders>
              <w:bottom w:val="single" w:sz="4" w:space="0" w:color="auto"/>
            </w:tcBorders>
            <w:shd w:val="clear" w:color="auto" w:fill="auto"/>
          </w:tcPr>
          <w:p w14:paraId="57E01A04" w14:textId="77777777" w:rsidR="0087091C" w:rsidRPr="000003F4" w:rsidRDefault="0087091C" w:rsidP="0087091C">
            <w:pPr>
              <w:pStyle w:val="TAH"/>
              <w:keepNext w:val="0"/>
              <w:keepLines w:val="0"/>
              <w:rPr>
                <w:b w:val="0"/>
                <w:sz w:val="16"/>
                <w:szCs w:val="16"/>
              </w:rPr>
            </w:pPr>
          </w:p>
        </w:tc>
        <w:tc>
          <w:tcPr>
            <w:tcW w:w="1909" w:type="dxa"/>
            <w:tcBorders>
              <w:bottom w:val="single" w:sz="4" w:space="0" w:color="auto"/>
            </w:tcBorders>
            <w:shd w:val="clear" w:color="auto" w:fill="auto"/>
          </w:tcPr>
          <w:p w14:paraId="4B52FC85" w14:textId="77777777" w:rsidR="0087091C" w:rsidRPr="000003F4" w:rsidRDefault="0087091C" w:rsidP="0087091C">
            <w:pPr>
              <w:pStyle w:val="TAL"/>
              <w:rPr>
                <w:sz w:val="16"/>
              </w:rPr>
            </w:pPr>
          </w:p>
        </w:tc>
        <w:tc>
          <w:tcPr>
            <w:tcW w:w="2491" w:type="dxa"/>
            <w:tcBorders>
              <w:bottom w:val="single" w:sz="4" w:space="0" w:color="auto"/>
            </w:tcBorders>
            <w:shd w:val="clear" w:color="auto" w:fill="auto"/>
          </w:tcPr>
          <w:p w14:paraId="49AE57D4" w14:textId="77777777" w:rsidR="0087091C" w:rsidRPr="000003F4" w:rsidRDefault="0087091C" w:rsidP="0087091C">
            <w:pPr>
              <w:pStyle w:val="TAL"/>
              <w:rPr>
                <w:sz w:val="16"/>
              </w:rPr>
            </w:pPr>
          </w:p>
        </w:tc>
      </w:tr>
      <w:tr w:rsidR="0087091C" w:rsidRPr="000003F4" w14:paraId="1494CF6F" w14:textId="77777777" w:rsidTr="004964A1">
        <w:trPr>
          <w:tblHeader/>
          <w:jc w:val="center"/>
        </w:trPr>
        <w:tc>
          <w:tcPr>
            <w:tcW w:w="1141" w:type="dxa"/>
            <w:tcBorders>
              <w:top w:val="single" w:sz="4" w:space="0" w:color="auto"/>
              <w:bottom w:val="single" w:sz="4" w:space="0" w:color="auto"/>
            </w:tcBorders>
            <w:shd w:val="clear" w:color="auto" w:fill="auto"/>
          </w:tcPr>
          <w:p w14:paraId="6B0503B5" w14:textId="57757389" w:rsidR="0087091C" w:rsidRPr="000003F4" w:rsidRDefault="0087091C" w:rsidP="0087091C">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shd w:val="clear" w:color="auto" w:fill="auto"/>
          </w:tcPr>
          <w:p w14:paraId="4FDE32E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3A6C2C8B" w14:textId="1A5288A1"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62F598A6" w14:textId="6B504660" w:rsidR="0087091C" w:rsidRPr="000003F4" w:rsidRDefault="0087091C" w:rsidP="0087091C">
            <w:pPr>
              <w:pStyle w:val="TAH"/>
              <w:keepNext w:val="0"/>
              <w:keepLines w:val="0"/>
              <w:rPr>
                <w:b w:val="0"/>
                <w:sz w:val="16"/>
                <w:szCs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02EE1570" w14:textId="01A8D26E"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02B92A34" w14:textId="77777777" w:rsidR="0087091C" w:rsidRPr="000003F4" w:rsidRDefault="0087091C" w:rsidP="0087091C">
            <w:pPr>
              <w:pStyle w:val="TAL"/>
              <w:rPr>
                <w:sz w:val="16"/>
              </w:rPr>
            </w:pPr>
          </w:p>
        </w:tc>
      </w:tr>
      <w:tr w:rsidR="00C95168" w:rsidRPr="000003F4" w14:paraId="1CF08013" w14:textId="77777777" w:rsidTr="004964A1">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0003F4" w:rsidRDefault="00C95168" w:rsidP="00C95168">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73A05D2C"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0003F4" w:rsidRDefault="00C95168" w:rsidP="00C95168">
            <w:pPr>
              <w:pStyle w:val="TAL"/>
              <w:rPr>
                <w:sz w:val="16"/>
              </w:rPr>
            </w:pPr>
          </w:p>
        </w:tc>
      </w:tr>
      <w:tr w:rsidR="00C95168" w:rsidRPr="000003F4" w14:paraId="32DA41EC" w14:textId="77777777" w:rsidTr="004964A1">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0003F4" w:rsidRDefault="00C95168" w:rsidP="00C95168">
            <w:pPr>
              <w:pStyle w:val="TAL"/>
              <w:rPr>
                <w:sz w:val="16"/>
              </w:rPr>
            </w:pPr>
            <w:r w:rsidRPr="000003F4">
              <w:rPr>
                <w:sz w:val="16"/>
                <w:szCs w:val="16"/>
              </w:rPr>
              <w:t>7.1.1.12.3</w:t>
            </w:r>
          </w:p>
        </w:tc>
        <w:tc>
          <w:tcPr>
            <w:tcW w:w="2348" w:type="dxa"/>
            <w:tcBorders>
              <w:bottom w:val="single" w:sz="4" w:space="0" w:color="auto"/>
            </w:tcBorders>
            <w:shd w:val="clear" w:color="auto" w:fill="auto"/>
          </w:tcPr>
          <w:p w14:paraId="71B55D93"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0003F4" w:rsidRDefault="00C95168" w:rsidP="00C95168">
            <w:pPr>
              <w:pStyle w:val="TAL"/>
              <w:rPr>
                <w:sz w:val="16"/>
              </w:rPr>
            </w:pPr>
            <w:r w:rsidRPr="000003F4">
              <w:rPr>
                <w:sz w:val="16"/>
              </w:rPr>
              <w:t>Rel-15 E-UTRA</w:t>
            </w:r>
          </w:p>
        </w:tc>
      </w:tr>
      <w:tr w:rsidR="00C95168" w:rsidRPr="000003F4" w14:paraId="62481527" w14:textId="77777777" w:rsidTr="004964A1">
        <w:trPr>
          <w:tblHeader/>
          <w:jc w:val="center"/>
        </w:trPr>
        <w:tc>
          <w:tcPr>
            <w:tcW w:w="1141" w:type="dxa"/>
            <w:tcBorders>
              <w:top w:val="single" w:sz="4" w:space="0" w:color="auto"/>
              <w:bottom w:val="single" w:sz="4" w:space="0" w:color="auto"/>
            </w:tcBorders>
            <w:shd w:val="clear" w:color="auto" w:fill="auto"/>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8" w:type="dxa"/>
            <w:tcBorders>
              <w:bottom w:val="single" w:sz="4" w:space="0" w:color="auto"/>
            </w:tcBorders>
            <w:shd w:val="clear" w:color="auto" w:fill="auto"/>
          </w:tcPr>
          <w:p w14:paraId="0ADA678E" w14:textId="77777777" w:rsidR="00C95168" w:rsidRPr="000003F4" w:rsidRDefault="00C95168" w:rsidP="00C95168">
            <w:pPr>
              <w:pStyle w:val="TAL"/>
              <w:jc w:val="center"/>
              <w:rPr>
                <w:sz w:val="16"/>
                <w:szCs w:val="16"/>
              </w:rPr>
            </w:pPr>
          </w:p>
        </w:tc>
        <w:tc>
          <w:tcPr>
            <w:tcW w:w="2257" w:type="dxa"/>
            <w:tcBorders>
              <w:bottom w:val="single" w:sz="4" w:space="0" w:color="auto"/>
            </w:tcBorders>
            <w:shd w:val="clear" w:color="auto" w:fill="auto"/>
          </w:tcPr>
          <w:p w14:paraId="77C3589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C29DCC4"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0D070B45" w14:textId="77777777" w:rsidR="00C95168" w:rsidRPr="000003F4" w:rsidRDefault="00C95168" w:rsidP="00C95168">
            <w:pPr>
              <w:pStyle w:val="TAL"/>
              <w:rPr>
                <w:sz w:val="16"/>
              </w:rPr>
            </w:pPr>
          </w:p>
        </w:tc>
      </w:tr>
      <w:tr w:rsidR="00C95168" w:rsidRPr="000003F4" w14:paraId="0F28698F" w14:textId="77777777" w:rsidTr="004964A1">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0003F4" w:rsidRDefault="00C95168" w:rsidP="00C95168">
            <w:pPr>
              <w:pStyle w:val="TAL"/>
              <w:rPr>
                <w:b/>
                <w:bCs/>
                <w:sz w:val="16"/>
                <w:szCs w:val="16"/>
              </w:rPr>
            </w:pPr>
            <w:r w:rsidRPr="000003F4">
              <w:rPr>
                <w:sz w:val="16"/>
                <w:szCs w:val="16"/>
              </w:rPr>
              <w:t>7.1.1.13.1</w:t>
            </w:r>
          </w:p>
        </w:tc>
        <w:tc>
          <w:tcPr>
            <w:tcW w:w="2348" w:type="dxa"/>
            <w:tcBorders>
              <w:bottom w:val="single" w:sz="4" w:space="0" w:color="auto"/>
            </w:tcBorders>
            <w:shd w:val="clear" w:color="auto" w:fill="auto"/>
          </w:tcPr>
          <w:p w14:paraId="351E1003" w14:textId="55F7EA31"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shd w:val="clear" w:color="auto" w:fill="auto"/>
          </w:tcPr>
          <w:p w14:paraId="5D590A32"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0003F4" w:rsidRDefault="00C95168" w:rsidP="00C95168">
            <w:pPr>
              <w:pStyle w:val="TAL"/>
              <w:rPr>
                <w:sz w:val="16"/>
              </w:rPr>
            </w:pPr>
          </w:p>
        </w:tc>
      </w:tr>
      <w:tr w:rsidR="00C95168" w:rsidRPr="000003F4" w14:paraId="1285BCF3" w14:textId="77777777" w:rsidTr="004964A1">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0003F4" w:rsidRDefault="00C95168" w:rsidP="00C95168">
            <w:pPr>
              <w:pStyle w:val="TAL"/>
              <w:rPr>
                <w:b/>
                <w:bCs/>
                <w:sz w:val="16"/>
                <w:szCs w:val="16"/>
              </w:rPr>
            </w:pPr>
            <w:r w:rsidRPr="000003F4">
              <w:rPr>
                <w:sz w:val="16"/>
                <w:szCs w:val="16"/>
              </w:rPr>
              <w:t>7.1.1.13.2</w:t>
            </w:r>
          </w:p>
        </w:tc>
        <w:tc>
          <w:tcPr>
            <w:tcW w:w="2348" w:type="dxa"/>
            <w:tcBorders>
              <w:bottom w:val="single" w:sz="4" w:space="0" w:color="auto"/>
            </w:tcBorders>
            <w:shd w:val="clear" w:color="auto" w:fill="auto"/>
          </w:tcPr>
          <w:p w14:paraId="2B54FDA9" w14:textId="114068B0"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shd w:val="clear" w:color="auto" w:fill="auto"/>
          </w:tcPr>
          <w:p w14:paraId="7694054C"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0003F4" w:rsidRDefault="00C95168" w:rsidP="00C95168">
            <w:pPr>
              <w:pStyle w:val="TAL"/>
              <w:rPr>
                <w:sz w:val="16"/>
              </w:rPr>
            </w:pPr>
          </w:p>
        </w:tc>
      </w:tr>
      <w:tr w:rsidR="00C95168" w:rsidRPr="000003F4" w14:paraId="6014F589" w14:textId="77777777" w:rsidTr="004964A1">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0003F4" w:rsidRDefault="00C95168" w:rsidP="00C95168">
            <w:pPr>
              <w:pStyle w:val="TAL"/>
              <w:rPr>
                <w:sz w:val="16"/>
                <w:szCs w:val="16"/>
              </w:rPr>
            </w:pPr>
            <w:r w:rsidRPr="000003F4">
              <w:rPr>
                <w:sz w:val="16"/>
                <w:szCs w:val="16"/>
              </w:rPr>
              <w:t>7.1.1.13.5</w:t>
            </w:r>
          </w:p>
        </w:tc>
        <w:tc>
          <w:tcPr>
            <w:tcW w:w="2348" w:type="dxa"/>
            <w:tcBorders>
              <w:bottom w:val="single" w:sz="4" w:space="0" w:color="auto"/>
            </w:tcBorders>
            <w:shd w:val="clear" w:color="auto" w:fill="auto"/>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7" w:type="dxa"/>
            <w:tcBorders>
              <w:bottom w:val="single" w:sz="4" w:space="0" w:color="auto"/>
            </w:tcBorders>
            <w:shd w:val="clear" w:color="auto" w:fill="auto"/>
          </w:tcPr>
          <w:p w14:paraId="6D45859D"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0003F4" w:rsidRDefault="00C95168" w:rsidP="00C95168">
            <w:pPr>
              <w:pStyle w:val="TAL"/>
              <w:rPr>
                <w:sz w:val="16"/>
              </w:rPr>
            </w:pPr>
          </w:p>
        </w:tc>
      </w:tr>
      <w:tr w:rsidR="00C95168" w:rsidRPr="000003F4" w14:paraId="2A453E58" w14:textId="77777777" w:rsidTr="004964A1">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8"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4964A1">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8"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4964A1">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0003F4" w:rsidRDefault="00C95168" w:rsidP="00C95168">
            <w:pPr>
              <w:pStyle w:val="TAL"/>
              <w:rPr>
                <w:sz w:val="16"/>
              </w:rPr>
            </w:pPr>
            <w:r w:rsidRPr="000003F4">
              <w:rPr>
                <w:sz w:val="16"/>
              </w:rPr>
              <w:t>7.1.2.2.5</w:t>
            </w:r>
          </w:p>
        </w:tc>
        <w:tc>
          <w:tcPr>
            <w:tcW w:w="2348" w:type="dxa"/>
            <w:tcBorders>
              <w:bottom w:val="single" w:sz="4" w:space="0" w:color="auto"/>
            </w:tcBorders>
            <w:shd w:val="clear" w:color="auto" w:fill="auto"/>
          </w:tcPr>
          <w:p w14:paraId="12F341C6"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shd w:val="clear" w:color="auto" w:fill="auto"/>
          </w:tcPr>
          <w:p w14:paraId="192F0BF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0003F4" w:rsidRDefault="00C95168" w:rsidP="00C95168">
            <w:pPr>
              <w:pStyle w:val="TAL"/>
              <w:rPr>
                <w:sz w:val="16"/>
              </w:rPr>
            </w:pPr>
          </w:p>
        </w:tc>
      </w:tr>
      <w:tr w:rsidR="0087091C" w:rsidRPr="000003F4" w14:paraId="5F0FE1B5" w14:textId="77777777" w:rsidTr="004964A1">
        <w:trPr>
          <w:tblHeader/>
          <w:jc w:val="center"/>
        </w:trPr>
        <w:tc>
          <w:tcPr>
            <w:tcW w:w="1141" w:type="dxa"/>
            <w:tcBorders>
              <w:top w:val="single" w:sz="4" w:space="0" w:color="auto"/>
              <w:bottom w:val="single" w:sz="4" w:space="0" w:color="auto"/>
            </w:tcBorders>
            <w:shd w:val="clear" w:color="auto" w:fill="auto"/>
          </w:tcPr>
          <w:p w14:paraId="6C1BCE69" w14:textId="230D107D" w:rsidR="0087091C" w:rsidRPr="000003F4" w:rsidRDefault="0087091C" w:rsidP="0087091C">
            <w:pPr>
              <w:pStyle w:val="TAL"/>
              <w:rPr>
                <w:sz w:val="16"/>
              </w:rPr>
            </w:pPr>
            <w:r w:rsidRPr="000003F4">
              <w:rPr>
                <w:sz w:val="16"/>
              </w:rPr>
              <w:t>7.1.2.</w:t>
            </w:r>
            <w:r>
              <w:rPr>
                <w:sz w:val="16"/>
              </w:rPr>
              <w:t>2</w:t>
            </w:r>
            <w:r w:rsidRPr="000003F4">
              <w:rPr>
                <w:sz w:val="16"/>
              </w:rPr>
              <w:t>.</w:t>
            </w:r>
            <w:r>
              <w:rPr>
                <w:sz w:val="16"/>
              </w:rPr>
              <w:t>5a</w:t>
            </w:r>
          </w:p>
        </w:tc>
        <w:tc>
          <w:tcPr>
            <w:tcW w:w="2348" w:type="dxa"/>
            <w:tcBorders>
              <w:bottom w:val="single" w:sz="4" w:space="0" w:color="auto"/>
            </w:tcBorders>
            <w:shd w:val="clear" w:color="auto" w:fill="auto"/>
          </w:tcPr>
          <w:p w14:paraId="473E572A"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1CA8996" w14:textId="3DA2B23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520CECAC" w14:textId="259C88AE"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54E070A1" w14:textId="01344FBC"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414DC1C8" w14:textId="77777777" w:rsidR="0087091C" w:rsidRPr="000003F4" w:rsidRDefault="0087091C" w:rsidP="0087091C">
            <w:pPr>
              <w:pStyle w:val="TAL"/>
              <w:rPr>
                <w:sz w:val="16"/>
              </w:rPr>
            </w:pPr>
          </w:p>
        </w:tc>
      </w:tr>
      <w:tr w:rsidR="00C95168" w:rsidRPr="000003F4" w14:paraId="45DA80A3" w14:textId="77777777" w:rsidTr="004964A1">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0003F4" w:rsidRDefault="00C95168" w:rsidP="00C95168">
            <w:pPr>
              <w:pStyle w:val="TAL"/>
              <w:rPr>
                <w:sz w:val="16"/>
              </w:rPr>
            </w:pPr>
            <w:r w:rsidRPr="000003F4">
              <w:rPr>
                <w:sz w:val="16"/>
              </w:rPr>
              <w:t>7.1.2.2.6</w:t>
            </w:r>
          </w:p>
        </w:tc>
        <w:tc>
          <w:tcPr>
            <w:tcW w:w="2348" w:type="dxa"/>
            <w:tcBorders>
              <w:bottom w:val="single" w:sz="4" w:space="0" w:color="auto"/>
            </w:tcBorders>
            <w:shd w:val="clear" w:color="auto" w:fill="auto"/>
          </w:tcPr>
          <w:p w14:paraId="78FE5DD3"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shd w:val="clear" w:color="auto" w:fill="auto"/>
          </w:tcPr>
          <w:p w14:paraId="51624EAE"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0003F4" w:rsidRDefault="00C95168" w:rsidP="00C95168">
            <w:pPr>
              <w:pStyle w:val="TAL"/>
              <w:rPr>
                <w:sz w:val="16"/>
              </w:rPr>
            </w:pPr>
          </w:p>
        </w:tc>
      </w:tr>
      <w:tr w:rsidR="0087091C" w:rsidRPr="000003F4" w14:paraId="2C427CEE" w14:textId="77777777" w:rsidTr="004964A1">
        <w:trPr>
          <w:tblHeader/>
          <w:jc w:val="center"/>
        </w:trPr>
        <w:tc>
          <w:tcPr>
            <w:tcW w:w="1141" w:type="dxa"/>
            <w:tcBorders>
              <w:top w:val="single" w:sz="4" w:space="0" w:color="auto"/>
              <w:bottom w:val="single" w:sz="4" w:space="0" w:color="auto"/>
            </w:tcBorders>
            <w:shd w:val="clear" w:color="auto" w:fill="auto"/>
          </w:tcPr>
          <w:p w14:paraId="5574285E" w14:textId="44DB85FD" w:rsidR="0087091C" w:rsidRPr="000003F4" w:rsidRDefault="0087091C" w:rsidP="0087091C">
            <w:pPr>
              <w:pStyle w:val="TAL"/>
              <w:rPr>
                <w:sz w:val="16"/>
              </w:rPr>
            </w:pPr>
            <w:r w:rsidRPr="000003F4">
              <w:rPr>
                <w:b/>
                <w:bCs/>
                <w:sz w:val="16"/>
              </w:rPr>
              <w:t>7.1.2.</w:t>
            </w:r>
            <w:r>
              <w:rPr>
                <w:b/>
                <w:bCs/>
                <w:sz w:val="16"/>
              </w:rPr>
              <w:t>3</w:t>
            </w:r>
          </w:p>
        </w:tc>
        <w:tc>
          <w:tcPr>
            <w:tcW w:w="2348" w:type="dxa"/>
            <w:tcBorders>
              <w:bottom w:val="single" w:sz="4" w:space="0" w:color="auto"/>
            </w:tcBorders>
            <w:shd w:val="clear" w:color="auto" w:fill="auto"/>
          </w:tcPr>
          <w:p w14:paraId="643D7750" w14:textId="77777777" w:rsidR="0087091C" w:rsidRPr="000003F4" w:rsidRDefault="0087091C" w:rsidP="0087091C">
            <w:pPr>
              <w:pStyle w:val="TAL"/>
              <w:jc w:val="center"/>
              <w:rPr>
                <w:sz w:val="16"/>
              </w:rPr>
            </w:pPr>
          </w:p>
        </w:tc>
        <w:tc>
          <w:tcPr>
            <w:tcW w:w="2257" w:type="dxa"/>
            <w:tcBorders>
              <w:bottom w:val="single" w:sz="4" w:space="0" w:color="auto"/>
            </w:tcBorders>
            <w:shd w:val="clear" w:color="auto" w:fill="auto"/>
          </w:tcPr>
          <w:p w14:paraId="251717BF" w14:textId="77777777" w:rsidR="0087091C" w:rsidRPr="000003F4" w:rsidRDefault="0087091C" w:rsidP="0087091C">
            <w:pPr>
              <w:pStyle w:val="TAL"/>
              <w:rPr>
                <w:sz w:val="16"/>
              </w:rPr>
            </w:pPr>
          </w:p>
        </w:tc>
        <w:tc>
          <w:tcPr>
            <w:tcW w:w="1909" w:type="dxa"/>
            <w:tcBorders>
              <w:bottom w:val="single" w:sz="4" w:space="0" w:color="auto"/>
            </w:tcBorders>
            <w:shd w:val="clear" w:color="auto" w:fill="auto"/>
          </w:tcPr>
          <w:p w14:paraId="01F6D282" w14:textId="77777777" w:rsidR="0087091C" w:rsidRPr="000003F4" w:rsidRDefault="0087091C" w:rsidP="0087091C">
            <w:pPr>
              <w:pStyle w:val="TAL"/>
              <w:rPr>
                <w:sz w:val="16"/>
              </w:rPr>
            </w:pPr>
          </w:p>
        </w:tc>
        <w:tc>
          <w:tcPr>
            <w:tcW w:w="2491" w:type="dxa"/>
            <w:tcBorders>
              <w:bottom w:val="single" w:sz="4" w:space="0" w:color="auto"/>
            </w:tcBorders>
            <w:shd w:val="clear" w:color="auto" w:fill="auto"/>
          </w:tcPr>
          <w:p w14:paraId="74F669B7" w14:textId="77777777" w:rsidR="0087091C" w:rsidRPr="000003F4" w:rsidRDefault="0087091C" w:rsidP="0087091C">
            <w:pPr>
              <w:pStyle w:val="TAL"/>
              <w:rPr>
                <w:sz w:val="16"/>
              </w:rPr>
            </w:pPr>
          </w:p>
        </w:tc>
      </w:tr>
      <w:tr w:rsidR="0087091C" w:rsidRPr="000003F4" w14:paraId="55347FEA" w14:textId="77777777" w:rsidTr="004964A1">
        <w:trPr>
          <w:tblHeader/>
          <w:jc w:val="center"/>
        </w:trPr>
        <w:tc>
          <w:tcPr>
            <w:tcW w:w="1141" w:type="dxa"/>
            <w:tcBorders>
              <w:top w:val="single" w:sz="4" w:space="0" w:color="auto"/>
              <w:bottom w:val="single" w:sz="4" w:space="0" w:color="auto"/>
            </w:tcBorders>
            <w:shd w:val="clear" w:color="auto" w:fill="auto"/>
          </w:tcPr>
          <w:p w14:paraId="4D2682A6" w14:textId="34B016C6" w:rsidR="0087091C" w:rsidRPr="000003F4" w:rsidRDefault="0087091C" w:rsidP="0087091C">
            <w:pPr>
              <w:pStyle w:val="TAL"/>
              <w:rPr>
                <w:sz w:val="16"/>
              </w:rPr>
            </w:pPr>
            <w:r w:rsidRPr="000003F4">
              <w:rPr>
                <w:sz w:val="16"/>
              </w:rPr>
              <w:t>7.1.2.</w:t>
            </w:r>
            <w:r>
              <w:rPr>
                <w:sz w:val="16"/>
              </w:rPr>
              <w:t>3</w:t>
            </w:r>
            <w:r w:rsidRPr="000003F4">
              <w:rPr>
                <w:sz w:val="16"/>
              </w:rPr>
              <w:t>.</w:t>
            </w:r>
            <w:r>
              <w:rPr>
                <w:sz w:val="16"/>
              </w:rPr>
              <w:t>9a</w:t>
            </w:r>
          </w:p>
        </w:tc>
        <w:tc>
          <w:tcPr>
            <w:tcW w:w="2348" w:type="dxa"/>
            <w:tcBorders>
              <w:bottom w:val="single" w:sz="4" w:space="0" w:color="auto"/>
            </w:tcBorders>
            <w:shd w:val="clear" w:color="auto" w:fill="auto"/>
          </w:tcPr>
          <w:p w14:paraId="626677EE"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96EF591" w14:textId="1013C2AD"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10CF9EA9" w14:textId="612018D3"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08066ADA" w14:textId="2765366A"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shd w:val="clear" w:color="auto" w:fill="auto"/>
          </w:tcPr>
          <w:p w14:paraId="793DDC2C" w14:textId="77777777" w:rsidR="0087091C" w:rsidRPr="000003F4" w:rsidRDefault="0087091C" w:rsidP="0087091C">
            <w:pPr>
              <w:pStyle w:val="TAL"/>
              <w:rPr>
                <w:sz w:val="16"/>
              </w:rPr>
            </w:pPr>
          </w:p>
        </w:tc>
      </w:tr>
      <w:tr w:rsidR="00C95168" w:rsidRPr="000003F4" w14:paraId="7E5E98AA" w14:textId="77777777" w:rsidTr="004964A1">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8"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4964A1">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0003F4" w:rsidRDefault="00C95168" w:rsidP="00C95168">
            <w:pPr>
              <w:pStyle w:val="TAL"/>
              <w:rPr>
                <w:sz w:val="16"/>
              </w:rPr>
            </w:pPr>
            <w:r w:rsidRPr="000003F4">
              <w:rPr>
                <w:sz w:val="16"/>
              </w:rPr>
              <w:t>7.1.3.2.1</w:t>
            </w:r>
          </w:p>
        </w:tc>
        <w:tc>
          <w:tcPr>
            <w:tcW w:w="2348" w:type="dxa"/>
            <w:tcBorders>
              <w:bottom w:val="single" w:sz="4" w:space="0" w:color="auto"/>
            </w:tcBorders>
            <w:shd w:val="clear" w:color="auto" w:fill="auto"/>
          </w:tcPr>
          <w:p w14:paraId="2696058F" w14:textId="77777777" w:rsidR="00C95168" w:rsidRPr="000003F4" w:rsidRDefault="00C95168" w:rsidP="00C95168">
            <w:pPr>
              <w:pStyle w:val="TAL"/>
              <w:jc w:val="center"/>
              <w:rPr>
                <w:sz w:val="16"/>
              </w:rPr>
            </w:pPr>
            <w:r w:rsidRPr="000003F4">
              <w:rPr>
                <w:sz w:val="16"/>
              </w:rPr>
              <w:t>pc_srb3</w:t>
            </w:r>
          </w:p>
        </w:tc>
        <w:tc>
          <w:tcPr>
            <w:tcW w:w="2257" w:type="dxa"/>
            <w:tcBorders>
              <w:bottom w:val="single" w:sz="4" w:space="0" w:color="auto"/>
            </w:tcBorders>
            <w:shd w:val="clear" w:color="auto" w:fill="auto"/>
          </w:tcPr>
          <w:p w14:paraId="646007A1" w14:textId="77777777" w:rsidR="00C95168" w:rsidRPr="000003F4"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0003F4"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0003F4" w:rsidRDefault="00C95168" w:rsidP="00C95168">
            <w:pPr>
              <w:pStyle w:val="TAL"/>
              <w:rPr>
                <w:sz w:val="16"/>
              </w:rPr>
            </w:pPr>
          </w:p>
        </w:tc>
      </w:tr>
      <w:tr w:rsidR="004964A1" w:rsidRPr="000003F4" w14:paraId="2C1B5724" w14:textId="77777777" w:rsidTr="004964A1">
        <w:trPr>
          <w:tblHeader/>
          <w:jc w:val="center"/>
        </w:trPr>
        <w:tc>
          <w:tcPr>
            <w:tcW w:w="1141" w:type="dxa"/>
            <w:tcBorders>
              <w:top w:val="single" w:sz="4" w:space="0" w:color="auto"/>
              <w:bottom w:val="single" w:sz="4" w:space="0" w:color="auto"/>
            </w:tcBorders>
            <w:shd w:val="clear" w:color="auto" w:fill="auto"/>
          </w:tcPr>
          <w:p w14:paraId="37497B47" w14:textId="21241120" w:rsidR="004964A1" w:rsidRPr="000003F4" w:rsidRDefault="004964A1" w:rsidP="004964A1">
            <w:pPr>
              <w:pStyle w:val="TAL"/>
              <w:rPr>
                <w:sz w:val="16"/>
              </w:rPr>
            </w:pPr>
            <w:r w:rsidRPr="000003F4">
              <w:rPr>
                <w:b/>
                <w:bCs/>
                <w:sz w:val="16"/>
              </w:rPr>
              <w:t>7.1.3</w:t>
            </w:r>
            <w:r>
              <w:rPr>
                <w:b/>
                <w:bCs/>
                <w:sz w:val="16"/>
              </w:rPr>
              <w:t>.5</w:t>
            </w:r>
          </w:p>
        </w:tc>
        <w:tc>
          <w:tcPr>
            <w:tcW w:w="2348" w:type="dxa"/>
            <w:tcBorders>
              <w:bottom w:val="single" w:sz="4" w:space="0" w:color="auto"/>
            </w:tcBorders>
            <w:shd w:val="clear" w:color="auto" w:fill="auto"/>
          </w:tcPr>
          <w:p w14:paraId="190B36D3" w14:textId="77777777" w:rsidR="004964A1" w:rsidRPr="000003F4" w:rsidRDefault="004964A1" w:rsidP="004964A1">
            <w:pPr>
              <w:pStyle w:val="TAL"/>
              <w:jc w:val="center"/>
              <w:rPr>
                <w:sz w:val="16"/>
              </w:rPr>
            </w:pPr>
          </w:p>
        </w:tc>
        <w:tc>
          <w:tcPr>
            <w:tcW w:w="2257" w:type="dxa"/>
            <w:tcBorders>
              <w:bottom w:val="single" w:sz="4" w:space="0" w:color="auto"/>
            </w:tcBorders>
            <w:shd w:val="clear" w:color="auto" w:fill="auto"/>
          </w:tcPr>
          <w:p w14:paraId="5E4302EF" w14:textId="77777777" w:rsidR="004964A1" w:rsidRPr="000003F4" w:rsidRDefault="004964A1" w:rsidP="004964A1">
            <w:pPr>
              <w:pStyle w:val="TAL"/>
              <w:rPr>
                <w:sz w:val="16"/>
              </w:rPr>
            </w:pPr>
          </w:p>
        </w:tc>
        <w:tc>
          <w:tcPr>
            <w:tcW w:w="1909" w:type="dxa"/>
            <w:tcBorders>
              <w:bottom w:val="single" w:sz="4" w:space="0" w:color="auto"/>
            </w:tcBorders>
            <w:shd w:val="clear" w:color="auto" w:fill="auto"/>
          </w:tcPr>
          <w:p w14:paraId="4BD47333" w14:textId="77777777" w:rsidR="004964A1" w:rsidRPr="000003F4" w:rsidRDefault="004964A1" w:rsidP="004964A1">
            <w:pPr>
              <w:pStyle w:val="TAL"/>
              <w:rPr>
                <w:sz w:val="16"/>
              </w:rPr>
            </w:pPr>
          </w:p>
        </w:tc>
        <w:tc>
          <w:tcPr>
            <w:tcW w:w="2491" w:type="dxa"/>
            <w:tcBorders>
              <w:bottom w:val="single" w:sz="4" w:space="0" w:color="auto"/>
            </w:tcBorders>
            <w:shd w:val="clear" w:color="auto" w:fill="auto"/>
          </w:tcPr>
          <w:p w14:paraId="30544657" w14:textId="77777777" w:rsidR="004964A1" w:rsidRPr="000003F4" w:rsidRDefault="004964A1" w:rsidP="004964A1">
            <w:pPr>
              <w:pStyle w:val="TAL"/>
              <w:rPr>
                <w:sz w:val="16"/>
              </w:rPr>
            </w:pPr>
          </w:p>
        </w:tc>
      </w:tr>
      <w:tr w:rsidR="004964A1" w:rsidRPr="000003F4" w14:paraId="168F883F" w14:textId="77777777" w:rsidTr="000C6CC4">
        <w:trPr>
          <w:tblHeader/>
          <w:jc w:val="center"/>
        </w:trPr>
        <w:tc>
          <w:tcPr>
            <w:tcW w:w="1141" w:type="dxa"/>
            <w:tcBorders>
              <w:top w:val="single" w:sz="4" w:space="0" w:color="auto"/>
              <w:bottom w:val="single" w:sz="4" w:space="0" w:color="auto"/>
            </w:tcBorders>
            <w:shd w:val="clear" w:color="auto" w:fill="auto"/>
            <w:vAlign w:val="center"/>
          </w:tcPr>
          <w:p w14:paraId="6990127C" w14:textId="77777777" w:rsidR="004964A1" w:rsidRPr="000003F4" w:rsidRDefault="004964A1" w:rsidP="004964A1">
            <w:pPr>
              <w:pStyle w:val="TAL"/>
              <w:rPr>
                <w:sz w:val="16"/>
              </w:rPr>
            </w:pPr>
          </w:p>
        </w:tc>
        <w:tc>
          <w:tcPr>
            <w:tcW w:w="2348" w:type="dxa"/>
            <w:tcBorders>
              <w:bottom w:val="single" w:sz="4" w:space="0" w:color="auto"/>
            </w:tcBorders>
            <w:shd w:val="clear" w:color="auto" w:fill="auto"/>
            <w:vAlign w:val="center"/>
          </w:tcPr>
          <w:p w14:paraId="5722010D" w14:textId="77777777" w:rsidR="004964A1" w:rsidRPr="000003F4" w:rsidRDefault="004964A1" w:rsidP="004964A1">
            <w:pPr>
              <w:pStyle w:val="TAL"/>
              <w:jc w:val="center"/>
              <w:rPr>
                <w:sz w:val="16"/>
              </w:rPr>
            </w:pPr>
          </w:p>
        </w:tc>
        <w:tc>
          <w:tcPr>
            <w:tcW w:w="2257" w:type="dxa"/>
            <w:tcBorders>
              <w:bottom w:val="single" w:sz="4" w:space="0" w:color="auto"/>
            </w:tcBorders>
            <w:shd w:val="clear" w:color="auto" w:fill="auto"/>
            <w:vAlign w:val="center"/>
          </w:tcPr>
          <w:p w14:paraId="4E8F400A" w14:textId="77777777" w:rsidR="004964A1" w:rsidRPr="000003F4" w:rsidRDefault="004964A1" w:rsidP="004964A1">
            <w:pPr>
              <w:pStyle w:val="TAL"/>
              <w:rPr>
                <w:sz w:val="16"/>
              </w:rPr>
            </w:pPr>
          </w:p>
        </w:tc>
        <w:tc>
          <w:tcPr>
            <w:tcW w:w="1909" w:type="dxa"/>
            <w:tcBorders>
              <w:bottom w:val="single" w:sz="4" w:space="0" w:color="auto"/>
            </w:tcBorders>
            <w:shd w:val="clear" w:color="auto" w:fill="auto"/>
          </w:tcPr>
          <w:p w14:paraId="6898A42F" w14:textId="77777777" w:rsidR="004964A1" w:rsidRPr="000003F4" w:rsidRDefault="004964A1" w:rsidP="004964A1">
            <w:pPr>
              <w:pStyle w:val="TAL"/>
              <w:rPr>
                <w:sz w:val="16"/>
              </w:rPr>
            </w:pPr>
          </w:p>
        </w:tc>
        <w:tc>
          <w:tcPr>
            <w:tcW w:w="2491" w:type="dxa"/>
            <w:tcBorders>
              <w:bottom w:val="single" w:sz="4" w:space="0" w:color="auto"/>
            </w:tcBorders>
            <w:shd w:val="clear" w:color="auto" w:fill="auto"/>
          </w:tcPr>
          <w:p w14:paraId="42DF9623" w14:textId="77777777" w:rsidR="004964A1" w:rsidRPr="000003F4" w:rsidRDefault="004964A1" w:rsidP="004964A1">
            <w:pPr>
              <w:pStyle w:val="TAL"/>
              <w:rPr>
                <w:sz w:val="16"/>
              </w:rPr>
            </w:pPr>
          </w:p>
        </w:tc>
      </w:tr>
      <w:tr w:rsidR="004964A1" w:rsidRPr="000003F4" w14:paraId="1A1A5A1C" w14:textId="77777777" w:rsidTr="004964A1">
        <w:trPr>
          <w:tblHeader/>
          <w:jc w:val="center"/>
        </w:trPr>
        <w:tc>
          <w:tcPr>
            <w:tcW w:w="1141" w:type="dxa"/>
            <w:tcBorders>
              <w:top w:val="single" w:sz="4" w:space="0" w:color="auto"/>
              <w:bottom w:val="single" w:sz="4" w:space="0" w:color="auto"/>
            </w:tcBorders>
            <w:shd w:val="clear" w:color="auto" w:fill="auto"/>
          </w:tcPr>
          <w:p w14:paraId="42064096" w14:textId="7FB1BB28" w:rsidR="004964A1" w:rsidRPr="000003F4" w:rsidRDefault="004964A1" w:rsidP="004964A1">
            <w:pPr>
              <w:pStyle w:val="TAL"/>
              <w:rPr>
                <w:sz w:val="16"/>
              </w:rPr>
            </w:pPr>
            <w:r>
              <w:rPr>
                <w:sz w:val="16"/>
              </w:rPr>
              <w:t>7.1.3.5.1a</w:t>
            </w:r>
          </w:p>
        </w:tc>
        <w:tc>
          <w:tcPr>
            <w:tcW w:w="2348" w:type="dxa"/>
            <w:tcBorders>
              <w:bottom w:val="single" w:sz="4" w:space="0" w:color="auto"/>
            </w:tcBorders>
            <w:shd w:val="clear" w:color="auto" w:fill="auto"/>
          </w:tcPr>
          <w:p w14:paraId="6065F91F" w14:textId="77777777" w:rsidR="004964A1" w:rsidRPr="00C52758" w:rsidRDefault="004964A1" w:rsidP="004964A1">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4E89383" w14:textId="43130363" w:rsidR="004964A1" w:rsidRPr="000003F4" w:rsidRDefault="004964A1" w:rsidP="004964A1">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shd w:val="clear" w:color="auto" w:fill="auto"/>
          </w:tcPr>
          <w:p w14:paraId="696FB3F9" w14:textId="4B75C0BC" w:rsidR="004964A1" w:rsidRPr="000003F4" w:rsidRDefault="004964A1" w:rsidP="004964A1">
            <w:pPr>
              <w:pStyle w:val="TAL"/>
              <w:rPr>
                <w:sz w:val="16"/>
              </w:rPr>
            </w:pPr>
            <w:proofErr w:type="spellStart"/>
            <w:r w:rsidRPr="002C0E18">
              <w:rPr>
                <w:sz w:val="16"/>
              </w:rPr>
              <w:t>px_NTN_ScenarioUnderTest</w:t>
            </w:r>
            <w:proofErr w:type="spellEnd"/>
          </w:p>
        </w:tc>
        <w:tc>
          <w:tcPr>
            <w:tcW w:w="1909" w:type="dxa"/>
            <w:tcBorders>
              <w:bottom w:val="single" w:sz="4" w:space="0" w:color="auto"/>
            </w:tcBorders>
            <w:shd w:val="clear" w:color="auto" w:fill="auto"/>
          </w:tcPr>
          <w:p w14:paraId="7D5837D0" w14:textId="7F6FC8FB" w:rsidR="004964A1" w:rsidRPr="000003F4" w:rsidRDefault="004964A1" w:rsidP="004964A1">
            <w:pPr>
              <w:pStyle w:val="TAL"/>
              <w:rPr>
                <w:sz w:val="16"/>
              </w:rPr>
            </w:pPr>
            <w:r>
              <w:rPr>
                <w:rFonts w:cs="Arial"/>
                <w:sz w:val="16"/>
                <w:szCs w:val="16"/>
              </w:rPr>
              <w:t>Note 1</w:t>
            </w:r>
          </w:p>
        </w:tc>
        <w:tc>
          <w:tcPr>
            <w:tcW w:w="2491" w:type="dxa"/>
            <w:tcBorders>
              <w:bottom w:val="single" w:sz="4" w:space="0" w:color="auto"/>
            </w:tcBorders>
            <w:shd w:val="clear" w:color="auto" w:fill="auto"/>
          </w:tcPr>
          <w:p w14:paraId="3C621708" w14:textId="77777777" w:rsidR="004964A1" w:rsidRPr="000003F4" w:rsidRDefault="004964A1" w:rsidP="004964A1">
            <w:pPr>
              <w:pStyle w:val="TAL"/>
              <w:rPr>
                <w:sz w:val="16"/>
              </w:rPr>
            </w:pPr>
          </w:p>
        </w:tc>
      </w:tr>
      <w:tr w:rsidR="003539DC" w:rsidRPr="000003F4" w14:paraId="35EFCF7F"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0003F4" w:rsidRDefault="003539DC" w:rsidP="001010F3">
            <w:pPr>
              <w:pStyle w:val="TAL"/>
              <w:rPr>
                <w:sz w:val="16"/>
              </w:rPr>
            </w:pPr>
          </w:p>
        </w:tc>
      </w:tr>
      <w:tr w:rsidR="003539DC" w:rsidRPr="000003F4" w14:paraId="5CB544D6"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0003F4" w:rsidRDefault="003539DC" w:rsidP="001010F3">
            <w:pPr>
              <w:pStyle w:val="TAL"/>
              <w:rPr>
                <w:sz w:val="16"/>
              </w:rPr>
            </w:pPr>
          </w:p>
        </w:tc>
      </w:tr>
      <w:tr w:rsidR="003539DC" w:rsidRPr="000003F4" w14:paraId="1AFBD22A"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0003F4" w:rsidRDefault="003539DC" w:rsidP="001010F3">
            <w:pPr>
              <w:pStyle w:val="TAL"/>
              <w:rPr>
                <w:sz w:val="16"/>
              </w:rPr>
            </w:pPr>
          </w:p>
        </w:tc>
      </w:tr>
      <w:tr w:rsidR="004964A1" w:rsidRPr="000003F4" w14:paraId="738CFCC3" w14:textId="77777777" w:rsidTr="004964A1">
        <w:trPr>
          <w:tblHeader/>
          <w:jc w:val="center"/>
        </w:trPr>
        <w:tc>
          <w:tcPr>
            <w:tcW w:w="10146" w:type="dxa"/>
            <w:gridSpan w:val="5"/>
            <w:tcBorders>
              <w:top w:val="single" w:sz="4" w:space="0" w:color="auto"/>
              <w:left w:val="single" w:sz="4" w:space="0" w:color="auto"/>
              <w:bottom w:val="single" w:sz="4" w:space="0" w:color="auto"/>
              <w:right w:val="single" w:sz="4" w:space="0" w:color="auto"/>
            </w:tcBorders>
            <w:shd w:val="clear" w:color="auto" w:fill="auto"/>
          </w:tcPr>
          <w:p w14:paraId="71F2329F" w14:textId="0BF33379" w:rsidR="004964A1" w:rsidRPr="000003F4" w:rsidRDefault="004964A1" w:rsidP="004964A1">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0003F4"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0003F4" w:rsidRDefault="00D15C70" w:rsidP="00BF5549">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0003F4" w:rsidRDefault="00D15C70" w:rsidP="00BF5549">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0003F4" w:rsidRDefault="00D15C70" w:rsidP="00BF5549">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0003F4" w:rsidRDefault="00D15C70" w:rsidP="00BF5549">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0003F4" w:rsidRDefault="00D15C70" w:rsidP="00BF5549">
            <w:pPr>
              <w:pStyle w:val="TAL"/>
            </w:pPr>
            <w:r w:rsidRPr="000003F4">
              <w:t>Applicability Comment</w:t>
            </w:r>
          </w:p>
        </w:tc>
      </w:tr>
      <w:tr w:rsidR="00D15C70" w:rsidRPr="000003F4"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D15C70" w:rsidRPr="000003F4"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D15C70" w:rsidRPr="000003F4"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D15C70" w:rsidRPr="000003F4"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15C70" w:rsidRPr="000003F4"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0003F4" w:rsidRDefault="00D15C70" w:rsidP="00BF5549">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0003F4" w:rsidRDefault="00D15C70" w:rsidP="00BF5549">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0003F4" w:rsidRDefault="00D15C70" w:rsidP="00BF5549">
            <w:pPr>
              <w:pStyle w:val="TAL"/>
            </w:pPr>
            <w:r w:rsidRPr="000003F4">
              <w:t>UEs supporting 5G Core</w:t>
            </w:r>
          </w:p>
        </w:tc>
      </w:tr>
      <w:tr w:rsidR="00D15C70" w:rsidRPr="000003F4"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0003F4" w:rsidRDefault="00D15C70" w:rsidP="00BF5549">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0003F4" w:rsidRDefault="00D15C70" w:rsidP="00BF5549">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0003F4" w:rsidRDefault="00D15C70" w:rsidP="00BF5549">
            <w:pPr>
              <w:pStyle w:val="TAL"/>
            </w:pPr>
            <w:r w:rsidRPr="000003F4">
              <w:t>UEs supporting 5G Core</w:t>
            </w:r>
          </w:p>
        </w:tc>
      </w:tr>
      <w:tr w:rsidR="00D15C70" w:rsidRPr="000003F4"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0003F4" w:rsidRDefault="00D15C70" w:rsidP="00BF5549">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0003F4" w:rsidRDefault="00D15C70" w:rsidP="00BF5549">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0003F4" w:rsidRDefault="00D15C70" w:rsidP="00BF5549">
            <w:pPr>
              <w:pStyle w:val="TAL"/>
            </w:pPr>
          </w:p>
        </w:tc>
      </w:tr>
      <w:tr w:rsidR="00D15C70" w:rsidRPr="000003F4"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0003F4" w:rsidRDefault="00D15C70" w:rsidP="00BF5549">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0003F4" w:rsidRDefault="00D15C70" w:rsidP="00BF5549">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0003F4" w:rsidRDefault="00D15C70" w:rsidP="00BF5549">
            <w:pPr>
              <w:pStyle w:val="TAL"/>
            </w:pPr>
            <w:r w:rsidRPr="000003F4">
              <w:t>UEs supporting 5G Core and PEI</w:t>
            </w:r>
          </w:p>
        </w:tc>
      </w:tr>
      <w:tr w:rsidR="00D15C70" w:rsidRPr="000003F4"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0003F4" w:rsidRDefault="00D15C70" w:rsidP="00BF5549">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0003F4" w:rsidRDefault="00D15C70" w:rsidP="00BF5549">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0003F4" w:rsidRDefault="00D15C70" w:rsidP="00BF5549">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0003F4" w:rsidRDefault="00D15C70" w:rsidP="00BF5549">
            <w:pPr>
              <w:pStyle w:val="TAL"/>
            </w:pPr>
            <w:r w:rsidRPr="000003F4">
              <w:t>UEs supporting 5G Core and RRC_INACTIVE and PEI</w:t>
            </w:r>
          </w:p>
        </w:tc>
      </w:tr>
      <w:tr w:rsidR="00D15C70" w:rsidRPr="000003F4"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0003F4" w:rsidRDefault="00D15C70" w:rsidP="00BF5549">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0003F4" w:rsidRDefault="00D15C70" w:rsidP="00BF5549">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0003F4" w:rsidRDefault="00D15C70" w:rsidP="00BF5549">
            <w:pPr>
              <w:pStyle w:val="TAL"/>
            </w:pPr>
            <w:r w:rsidRPr="000003F4">
              <w:t>UEs supporting 5G Core and PEI</w:t>
            </w:r>
          </w:p>
        </w:tc>
      </w:tr>
      <w:tr w:rsidR="00D15C70" w:rsidRPr="000003F4"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0003F4" w:rsidRDefault="00D15C70" w:rsidP="00BF5549">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0003F4" w:rsidRDefault="00D15C70" w:rsidP="00BF5549">
            <w:pPr>
              <w:pStyle w:val="TAL"/>
            </w:pPr>
          </w:p>
        </w:tc>
      </w:tr>
      <w:tr w:rsidR="00D15C70" w:rsidRPr="000003F4"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0003F4" w:rsidRDefault="00D15C70" w:rsidP="00BF5549">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0003F4" w:rsidRDefault="00D15C70" w:rsidP="00BF5549">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0003F4" w:rsidRDefault="00D15C70" w:rsidP="00BF5549">
            <w:pPr>
              <w:pStyle w:val="TAL"/>
            </w:pPr>
            <w:r w:rsidRPr="000003F4">
              <w:t>UEs supporting 5G Core</w:t>
            </w:r>
          </w:p>
        </w:tc>
      </w:tr>
      <w:tr w:rsidR="00D15C70" w:rsidRPr="000003F4"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0003F4" w:rsidRDefault="00D15C70" w:rsidP="00BF5549">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0003F4" w:rsidRDefault="00D15C70" w:rsidP="00BF5549">
            <w:pPr>
              <w:pStyle w:val="TAL"/>
            </w:pPr>
          </w:p>
        </w:tc>
      </w:tr>
      <w:tr w:rsidR="00D15C70" w:rsidRPr="000003F4"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0003F4" w:rsidRDefault="00D15C70" w:rsidP="00BF5549">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0003F4" w:rsidRDefault="00D15C70" w:rsidP="00BF5549">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0003F4" w:rsidRDefault="00D15C70" w:rsidP="00BF5549">
            <w:pPr>
              <w:pStyle w:val="TAL"/>
            </w:pPr>
            <w:r w:rsidRPr="000003F4">
              <w:t>UEs supporting 5G Core</w:t>
            </w:r>
          </w:p>
        </w:tc>
      </w:tr>
      <w:tr w:rsidR="00D15C70" w:rsidRPr="000003F4"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0003F4" w:rsidRDefault="00D15C70" w:rsidP="00BF5549">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0003F4" w:rsidRDefault="00D15C70" w:rsidP="00BF5549">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1A7F0535" w:rsidR="00D15C70" w:rsidRPr="000003F4" w:rsidRDefault="00D15C70" w:rsidP="00BF5549">
            <w:pPr>
              <w:pStyle w:val="TAL"/>
            </w:pPr>
            <w:r w:rsidRPr="000003F4">
              <w:t xml:space="preserve">Rel-15 </w:t>
            </w:r>
            <w:r w:rsidR="00033166" w:rsidRPr="000003F4">
              <w:t xml:space="preserve">to </w:t>
            </w:r>
            <w:r w:rsidRPr="000003F4">
              <w:t>Rel-</w:t>
            </w:r>
            <w:r w:rsidR="00033166" w:rsidRPr="000003F4">
              <w:t xml:space="preserve">17 </w:t>
            </w:r>
            <w:r w:rsidRPr="000003F4">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0003F4" w:rsidRDefault="00D15C70" w:rsidP="00BF5549">
            <w:pPr>
              <w:pStyle w:val="TAL"/>
            </w:pPr>
            <w:r w:rsidRPr="000003F4">
              <w:t>UEs supporting 5G Core</w:t>
            </w:r>
          </w:p>
        </w:tc>
      </w:tr>
      <w:tr w:rsidR="0032105D" w:rsidRPr="000003F4"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F77213" w14:textId="5AE7CA9E" w:rsidR="0032105D" w:rsidRPr="000003F4" w:rsidRDefault="0032105D" w:rsidP="0032105D">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00775" w14:textId="0954FCA6" w:rsidR="0032105D" w:rsidRPr="000003F4" w:rsidRDefault="0032105D" w:rsidP="0032105D">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B1B6D" w14:textId="1C6D1957" w:rsidR="0032105D" w:rsidRPr="000003F4" w:rsidRDefault="0032105D" w:rsidP="0032105D">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7EB41" w14:textId="20D38858" w:rsidR="0032105D" w:rsidRPr="000003F4" w:rsidRDefault="0032105D" w:rsidP="0032105D">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90177" w14:textId="01FD4A8F" w:rsidR="0032105D" w:rsidRPr="000003F4" w:rsidRDefault="0032105D" w:rsidP="0032105D">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w:t>
            </w:r>
            <w:r w:rsidR="0017202E" w:rsidRPr="000003F4">
              <w:rPr>
                <w:rFonts w:eastAsia="SimSun"/>
              </w:rPr>
              <w:t xml:space="preserve"> and Indicating to the Network A that its capabilities are temporarily restricted in RRCSetupComplete message while the UE is already in RRC_CONNECTED state in Network B.</w:t>
            </w:r>
          </w:p>
        </w:tc>
      </w:tr>
      <w:tr w:rsidR="00D15C70" w:rsidRPr="000003F4"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0003F4" w:rsidRDefault="00D15C70" w:rsidP="00BF5549">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0003F4" w:rsidRDefault="00D15C70" w:rsidP="00BF5549">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0003F4" w:rsidRDefault="00D15C70" w:rsidP="00BF5549">
            <w:pPr>
              <w:pStyle w:val="TAL"/>
            </w:pPr>
          </w:p>
        </w:tc>
      </w:tr>
      <w:tr w:rsidR="00D15C70" w:rsidRPr="000003F4"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0003F4" w:rsidRDefault="00D15C70" w:rsidP="00BF5549">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0003F4" w:rsidRDefault="00D15C70" w:rsidP="00BF5549">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0003F4" w:rsidRDefault="00D15C70" w:rsidP="00BF5549">
            <w:pPr>
              <w:pStyle w:val="TAL"/>
            </w:pPr>
            <w:r w:rsidRPr="000003F4">
              <w:t>UEs supporting 5G Core</w:t>
            </w:r>
          </w:p>
        </w:tc>
      </w:tr>
      <w:tr w:rsidR="00D15C70" w:rsidRPr="000003F4"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0003F4" w:rsidRDefault="00D15C70" w:rsidP="00BF5549">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0003F4" w:rsidRDefault="00D15C70" w:rsidP="00BF5549">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0003F4" w:rsidRDefault="00D15C70" w:rsidP="00BF5549">
            <w:pPr>
              <w:pStyle w:val="TAL"/>
            </w:pPr>
            <w:r w:rsidRPr="000003F4">
              <w:t>UEs supporting 5G Core and E-UTRA</w:t>
            </w:r>
          </w:p>
        </w:tc>
      </w:tr>
      <w:tr w:rsidR="00D15C70" w:rsidRPr="000003F4"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0003F4" w:rsidRDefault="00D15C70" w:rsidP="00BF5549">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0003F4" w:rsidRDefault="00D15C70" w:rsidP="00BF5549">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0003F4" w:rsidRDefault="00D15C70" w:rsidP="00BF5549">
            <w:pPr>
              <w:pStyle w:val="TAL"/>
            </w:pPr>
            <w:r w:rsidRPr="000003F4">
              <w:t>UEs supporting 5G Core</w:t>
            </w:r>
          </w:p>
        </w:tc>
      </w:tr>
      <w:tr w:rsidR="00D15C70" w:rsidRPr="000003F4"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0003F4" w:rsidRDefault="00D15C70" w:rsidP="00BF5549">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0003F4" w:rsidRDefault="00D15C70" w:rsidP="00BF5549">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0003F4" w:rsidRDefault="00D15C70" w:rsidP="00BF5549">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0003F4" w:rsidRDefault="00D15C70" w:rsidP="00BF5549">
            <w:pPr>
              <w:pStyle w:val="TAL"/>
            </w:pPr>
            <w:r w:rsidRPr="000003F4">
              <w:t>UEs supporting 5GS and E-UTRA</w:t>
            </w:r>
          </w:p>
        </w:tc>
      </w:tr>
      <w:tr w:rsidR="00D15C70" w:rsidRPr="000003F4"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0003F4" w:rsidRDefault="00D15C70" w:rsidP="00BF5549">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0003F4" w:rsidRDefault="00D15C70" w:rsidP="00BF5549">
            <w:pPr>
              <w:pStyle w:val="TAL"/>
            </w:pPr>
            <w:r w:rsidRPr="000003F4">
              <w:t> </w:t>
            </w:r>
          </w:p>
        </w:tc>
      </w:tr>
      <w:tr w:rsidR="00D15C70" w:rsidRPr="000003F4"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0003F4" w:rsidRDefault="00D15C70" w:rsidP="00BF5549">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0003F4" w:rsidRDefault="00D15C70" w:rsidP="00BF5549">
            <w:pPr>
              <w:pStyle w:val="TAL"/>
            </w:pPr>
            <w:r w:rsidRPr="000003F4">
              <w:t> </w:t>
            </w:r>
          </w:p>
        </w:tc>
      </w:tr>
      <w:tr w:rsidR="00D15C70" w:rsidRPr="000003F4"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0003F4" w:rsidRDefault="00D15C70" w:rsidP="00BF5549">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0003F4" w:rsidRDefault="00D15C70" w:rsidP="00BF5549">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p>
        </w:tc>
      </w:tr>
      <w:tr w:rsidR="00D15C70" w:rsidRPr="000003F4"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0003F4" w:rsidRDefault="00D15C70" w:rsidP="00BF5549">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0003F4" w:rsidRDefault="00D15C70" w:rsidP="00BF5549">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0003F4" w:rsidRDefault="00D15C70" w:rsidP="00BF5549">
            <w:pPr>
              <w:pStyle w:val="TAL"/>
            </w:pPr>
            <w:r w:rsidRPr="000003F4">
              <w:t xml:space="preserve">UEs supporting 5G Core and E-UTRA and RRC connection release with </w:t>
            </w:r>
            <w:proofErr w:type="spellStart"/>
            <w:r w:rsidRPr="000003F4">
              <w:t>Deprioritisation</w:t>
            </w:r>
            <w:proofErr w:type="spellEnd"/>
          </w:p>
        </w:tc>
      </w:tr>
      <w:tr w:rsidR="00D15C70" w:rsidRPr="000003F4"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0003F4" w:rsidRDefault="00D15C70" w:rsidP="00BF5549">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0003F4" w:rsidRDefault="00D15C70" w:rsidP="00BF5549">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D15C70" w:rsidRPr="000003F4"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0003F4" w:rsidRDefault="00D15C70" w:rsidP="00BF5549">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0003F4" w:rsidRDefault="00D15C70" w:rsidP="00BF5549">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0003F4" w:rsidRDefault="00D15C70" w:rsidP="00BF5549">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0003F4" w:rsidRDefault="00D15C70" w:rsidP="00BF5549">
            <w:pPr>
              <w:pStyle w:val="TAL"/>
            </w:pPr>
            <w:r w:rsidRPr="000003F4">
              <w:t>UEs supporting 5G Core and RRC Connection release with MPS priority indication</w:t>
            </w:r>
          </w:p>
        </w:tc>
      </w:tr>
      <w:tr w:rsidR="00D15C70" w:rsidRPr="000003F4"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0003F4" w:rsidRDefault="00D15C70" w:rsidP="00BF5549">
            <w:pPr>
              <w:pStyle w:val="TAL"/>
            </w:pPr>
            <w:r w:rsidRPr="000003F4">
              <w:lastRenderedPageBreak/>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0003F4" w:rsidRDefault="00D15C70" w:rsidP="00BF5549">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0003F4" w:rsidRDefault="00D15C70" w:rsidP="00BF5549">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0003F4" w:rsidRDefault="00D15C70" w:rsidP="00BF5549">
            <w:pPr>
              <w:pStyle w:val="TAL"/>
            </w:pPr>
            <w:r w:rsidRPr="000003F4">
              <w:t>UEs supporting 5G Core and slice based cell reselection</w:t>
            </w:r>
          </w:p>
        </w:tc>
      </w:tr>
      <w:tr w:rsidR="00D15C70" w:rsidRPr="000003F4"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0003F4" w:rsidRDefault="00D15C70" w:rsidP="00BF5549">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0003F4" w:rsidRDefault="00D15C70" w:rsidP="00BF5549">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0003F4" w:rsidRDefault="00D15C70" w:rsidP="00BF5549">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0003F4" w:rsidRDefault="00D15C70" w:rsidP="00BF5549">
            <w:pPr>
              <w:pStyle w:val="TAL"/>
            </w:pPr>
            <w:r w:rsidRPr="000003F4">
              <w:t>UEs supporting 5G Core and E-UTRA and RRC Connection release with MPS priority indication</w:t>
            </w:r>
          </w:p>
        </w:tc>
      </w:tr>
      <w:tr w:rsidR="00D15C70" w:rsidRPr="000003F4"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0003F4" w:rsidRDefault="00D15C70" w:rsidP="00BF5549">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0003F4" w:rsidRDefault="00D15C70" w:rsidP="00BF5549">
            <w:pPr>
              <w:pStyle w:val="TAL"/>
            </w:pPr>
            <w:r w:rsidRPr="000003F4">
              <w:t> </w:t>
            </w:r>
          </w:p>
        </w:tc>
      </w:tr>
      <w:tr w:rsidR="00D15C70" w:rsidRPr="000003F4"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0003F4" w:rsidRDefault="00D15C70" w:rsidP="00BF5549">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0003F4" w:rsidRDefault="00D15C70" w:rsidP="00BF5549">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0003F4" w:rsidRDefault="00D15C70" w:rsidP="00BF5549">
            <w:pPr>
              <w:pStyle w:val="TAL"/>
            </w:pPr>
            <w:r w:rsidRPr="000003F4">
              <w:t>UEs supporting 5G Core and RRC_INACTIVE</w:t>
            </w:r>
          </w:p>
        </w:tc>
      </w:tr>
      <w:tr w:rsidR="00D15C70" w:rsidRPr="000003F4"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0003F4" w:rsidRDefault="00D15C70" w:rsidP="00BF5549">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0003F4" w:rsidRDefault="00D15C70" w:rsidP="00BF5549">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0003F4" w:rsidRDefault="00D15C70" w:rsidP="00BF5549">
            <w:pPr>
              <w:pStyle w:val="TAL"/>
            </w:pPr>
            <w:r w:rsidRPr="000003F4">
              <w:t>UEs supporting 5G Core and RRC_INACTIVE</w:t>
            </w:r>
          </w:p>
        </w:tc>
      </w:tr>
      <w:tr w:rsidR="00D15C70" w:rsidRPr="000003F4"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0003F4" w:rsidRDefault="00D15C70" w:rsidP="00BF5549">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0003F4" w:rsidRDefault="00D15C70" w:rsidP="00BF5549">
            <w:pPr>
              <w:pStyle w:val="TAL"/>
            </w:pPr>
            <w:r w:rsidRPr="000003F4">
              <w:t> </w:t>
            </w:r>
          </w:p>
        </w:tc>
      </w:tr>
      <w:tr w:rsidR="00D15C70" w:rsidRPr="000003F4"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0003F4" w:rsidRDefault="00D15C70" w:rsidP="00BF5549">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0003F4" w:rsidRDefault="00D15C70" w:rsidP="00BF5549">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0003F4" w:rsidRDefault="00D15C70" w:rsidP="00BF5549">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D15C70" w:rsidRPr="000003F4"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0003F4" w:rsidRDefault="00D15C70" w:rsidP="00BF5549">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0003F4" w:rsidRDefault="00D15C70" w:rsidP="00BF5549">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0003F4" w:rsidRDefault="00D15C70" w:rsidP="00BF5549">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D15C70" w:rsidRPr="000003F4"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0003F4" w:rsidRDefault="00D15C70" w:rsidP="00BF5549">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0003F4" w:rsidRDefault="00D15C70" w:rsidP="00BF5549">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0003F4" w:rsidRDefault="00D15C70" w:rsidP="00BF5549">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D15C70" w:rsidRPr="000003F4"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0003F4" w:rsidRDefault="00D15C70" w:rsidP="00BF5549">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0003F4" w:rsidRDefault="00D15C70" w:rsidP="00BF5549">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0003F4" w:rsidRDefault="00D15C70" w:rsidP="00BF5549">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D15C70" w:rsidRPr="000003F4"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0003F4" w:rsidRDefault="00D15C70" w:rsidP="00BF5549">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0003F4" w:rsidRDefault="00D15C70" w:rsidP="00BF5549">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0003F4" w:rsidRDefault="00D15C70" w:rsidP="00BF5549">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D15C70" w:rsidRPr="000003F4"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0003F4" w:rsidRDefault="00D15C70" w:rsidP="00BF5549">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0003F4" w:rsidRDefault="00D15C70" w:rsidP="00BF5549">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0003F4" w:rsidRDefault="00D15C70" w:rsidP="00BF5549">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17202E" w:rsidRPr="000003F4"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FBBB25" w14:textId="52D85D61" w:rsidR="0017202E" w:rsidRPr="000003F4" w:rsidRDefault="0017202E" w:rsidP="0017202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474A18" w14:textId="518344CE" w:rsidR="0017202E" w:rsidRPr="000003F4" w:rsidRDefault="0017202E" w:rsidP="0017202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F2316B" w14:textId="33F36243" w:rsidR="0017202E" w:rsidRPr="000003F4" w:rsidRDefault="0017202E" w:rsidP="0017202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5EA046" w14:textId="7EAA3D25" w:rsidR="0017202E" w:rsidRPr="000003F4" w:rsidRDefault="0017202E" w:rsidP="0017202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7856F" w14:textId="6D081AE7" w:rsidR="0017202E" w:rsidRPr="000003F4" w:rsidRDefault="0017202E" w:rsidP="0017202E">
            <w:pPr>
              <w:pStyle w:val="TAL"/>
            </w:pPr>
            <w:r w:rsidRPr="000003F4">
              <w:rPr>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sz w:val="16"/>
                <w:szCs w:val="16"/>
              </w:rPr>
              <w:t>RRCResumeComplete</w:t>
            </w:r>
            <w:proofErr w:type="spellEnd"/>
            <w:r w:rsidRPr="000003F4">
              <w:rPr>
                <w:sz w:val="16"/>
                <w:szCs w:val="16"/>
              </w:rPr>
              <w:t xml:space="preserve"> message while the UE is already in RRC_CONNECTED state in Network B.</w:t>
            </w:r>
          </w:p>
        </w:tc>
      </w:tr>
      <w:tr w:rsidR="00D15C70" w:rsidRPr="000003F4"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0003F4" w:rsidRDefault="00D15C70" w:rsidP="00BF5549">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0003F4" w:rsidRDefault="00D15C70" w:rsidP="00BF5549">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0003F4" w:rsidRDefault="00D15C70" w:rsidP="00BF5549">
            <w:pPr>
              <w:pStyle w:val="TAL"/>
            </w:pPr>
            <w:r w:rsidRPr="000003F4">
              <w:t> </w:t>
            </w:r>
          </w:p>
        </w:tc>
      </w:tr>
      <w:tr w:rsidR="00D15C70" w:rsidRPr="000003F4"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0003F4" w:rsidRDefault="00D15C70" w:rsidP="00BF5549">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0003F4" w:rsidRDefault="00D15C70" w:rsidP="00BF5549">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0003F4" w:rsidRDefault="00D15C70" w:rsidP="00BF5549">
            <w:pPr>
              <w:pStyle w:val="TAL"/>
            </w:pPr>
            <w:r w:rsidRPr="000003F4">
              <w:t> </w:t>
            </w:r>
          </w:p>
        </w:tc>
      </w:tr>
      <w:tr w:rsidR="00D15C70" w:rsidRPr="000003F4"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0003F4" w:rsidRDefault="00D15C70" w:rsidP="00BF5549">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0003F4" w:rsidRDefault="00D15C70" w:rsidP="00BF5549">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0003F4" w:rsidRDefault="00D15C70" w:rsidP="00BF5549">
            <w:pPr>
              <w:pStyle w:val="TAL"/>
            </w:pPr>
            <w:r w:rsidRPr="000003F4">
              <w:t>UEs supporting 5G Core</w:t>
            </w:r>
          </w:p>
        </w:tc>
      </w:tr>
      <w:tr w:rsidR="00D15C70" w:rsidRPr="000003F4"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0003F4" w:rsidRDefault="00D15C70" w:rsidP="00BF5549">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0003F4" w:rsidRDefault="00D15C70" w:rsidP="00BF5549">
            <w:pPr>
              <w:pStyle w:val="TAL"/>
            </w:pPr>
            <w:r w:rsidRPr="000003F4">
              <w:t xml:space="preserve">RRC reconfiguration / RRC bearer establishment / </w:t>
            </w:r>
            <w:proofErr w:type="spellStart"/>
            <w:r w:rsidRPr="000003F4">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0003F4" w:rsidRDefault="00D15C70" w:rsidP="00BF5549">
            <w:pPr>
              <w:pStyle w:val="TAL"/>
            </w:pPr>
            <w:r w:rsidRPr="000003F4">
              <w:t>UEs supporting 5G Core</w:t>
            </w:r>
          </w:p>
        </w:tc>
      </w:tr>
      <w:tr w:rsidR="00D15C70" w:rsidRPr="000003F4"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0003F4" w:rsidRDefault="00D15C70" w:rsidP="00BF5549">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0003F4" w:rsidRDefault="00D15C70" w:rsidP="00BF5549">
            <w:pPr>
              <w:pStyle w:val="TAL"/>
            </w:pPr>
            <w:r w:rsidRPr="000003F4">
              <w:t> </w:t>
            </w:r>
          </w:p>
        </w:tc>
      </w:tr>
      <w:tr w:rsidR="00D15C70" w:rsidRPr="000003F4"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0003F4" w:rsidRDefault="00D15C70" w:rsidP="00BF5549">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0003F4" w:rsidRDefault="00D15C70" w:rsidP="00BF5549">
            <w:pPr>
              <w:pStyle w:val="TAL"/>
            </w:pPr>
            <w:r w:rsidRPr="000003F4">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0003F4" w:rsidRDefault="00D15C70" w:rsidP="00BF5549">
            <w:pPr>
              <w:pStyle w:val="TAL"/>
            </w:pPr>
            <w:r w:rsidRPr="000003F4">
              <w:t>UEs supporting 5GCore</w:t>
            </w:r>
          </w:p>
        </w:tc>
      </w:tr>
      <w:tr w:rsidR="00D15C70" w:rsidRPr="000003F4"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0003F4" w:rsidRDefault="00D15C70" w:rsidP="00BF5549">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0003F4" w:rsidRDefault="00D15C70" w:rsidP="00BF5549">
            <w:pPr>
              <w:pStyle w:val="TAL"/>
            </w:pPr>
            <w:r w:rsidRPr="000003F4">
              <w:t> </w:t>
            </w:r>
          </w:p>
        </w:tc>
      </w:tr>
      <w:tr w:rsidR="00D15C70" w:rsidRPr="000003F4"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0003F4" w:rsidRDefault="00D15C70" w:rsidP="00BF5549">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0003F4" w:rsidRDefault="00D15C70" w:rsidP="00BF5549">
            <w:pPr>
              <w:pStyle w:val="TAL"/>
            </w:pPr>
            <w:r w:rsidRPr="000003F4">
              <w:t>UEs supporting 5G Core and intra-band contiguous CA</w:t>
            </w:r>
          </w:p>
        </w:tc>
      </w:tr>
      <w:tr w:rsidR="00D15C70" w:rsidRPr="000003F4"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0003F4" w:rsidRDefault="00D15C70" w:rsidP="00BF5549">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0003F4" w:rsidRDefault="00D15C70" w:rsidP="00BF5549">
            <w:pPr>
              <w:pStyle w:val="TAL"/>
            </w:pPr>
            <w:r w:rsidRPr="000003F4">
              <w:t>UEs supporting 5G Core and inter-band CA</w:t>
            </w:r>
          </w:p>
        </w:tc>
      </w:tr>
      <w:tr w:rsidR="00D15C70" w:rsidRPr="000003F4"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0003F4" w:rsidRDefault="00D15C70" w:rsidP="00BF5549">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0003F4" w:rsidRDefault="00D15C70" w:rsidP="00BF5549">
            <w:pPr>
              <w:pStyle w:val="TAL"/>
            </w:pPr>
            <w:r w:rsidRPr="000003F4">
              <w:t>UEs supporting 5G Core and intra-band non-contiguous CA</w:t>
            </w:r>
          </w:p>
        </w:tc>
      </w:tr>
      <w:tr w:rsidR="00D15C70" w:rsidRPr="000003F4"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0003F4" w:rsidRDefault="00D15C70" w:rsidP="00BF5549">
            <w:pPr>
              <w:pStyle w:val="TAL"/>
            </w:pPr>
            <w:r w:rsidRPr="000003F4">
              <w:lastRenderedPageBreak/>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0003F4" w:rsidRDefault="00D15C70" w:rsidP="00BF5549">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contiguous CA</w:t>
            </w:r>
          </w:p>
        </w:tc>
      </w:tr>
      <w:tr w:rsidR="00D15C70" w:rsidRPr="000003F4"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0003F4" w:rsidRDefault="00D15C70" w:rsidP="00BF5549">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0003F4" w:rsidRDefault="00D15C70" w:rsidP="00BF5549">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non-contiguous CA</w:t>
            </w:r>
          </w:p>
        </w:tc>
      </w:tr>
      <w:tr w:rsidR="00D15C70" w:rsidRPr="000003F4"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0003F4" w:rsidRDefault="00D15C70" w:rsidP="00BF5549">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0003F4" w:rsidRDefault="00D15C70" w:rsidP="00BF5549">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inter-band CA</w:t>
            </w:r>
          </w:p>
        </w:tc>
      </w:tr>
      <w:tr w:rsidR="00D15C70" w:rsidRPr="000003F4"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0003F4" w:rsidRDefault="00D15C70" w:rsidP="00BF5549">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0003F4" w:rsidRDefault="00D15C70" w:rsidP="00BF5549">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0003F4" w:rsidRDefault="00D15C70" w:rsidP="00BF5549">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0003F4" w:rsidRDefault="00D15C70" w:rsidP="00BF5549">
            <w:pPr>
              <w:pStyle w:val="TAL"/>
            </w:pPr>
            <w:r w:rsidRPr="000003F4">
              <w:t>UEs supporting 5G Core and MUSIM gap feature</w:t>
            </w:r>
          </w:p>
        </w:tc>
      </w:tr>
      <w:tr w:rsidR="00D15C70" w:rsidRPr="000003F4"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0003F4" w:rsidRDefault="00D15C70" w:rsidP="00BF5549">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0003F4" w:rsidRDefault="00D15C70" w:rsidP="00BF5549">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0003F4" w:rsidRDefault="00D15C70" w:rsidP="00BF5549">
            <w:pPr>
              <w:pStyle w:val="TAL"/>
            </w:pPr>
            <w:r w:rsidRPr="000003F4">
              <w:t> </w:t>
            </w:r>
          </w:p>
        </w:tc>
      </w:tr>
      <w:tr w:rsidR="00D15C70" w:rsidRPr="000003F4"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0003F4" w:rsidRDefault="00D15C70" w:rsidP="00BF5549">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0003F4" w:rsidRDefault="00D15C70" w:rsidP="00BF5549">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0003F4" w:rsidRDefault="00D15C70" w:rsidP="00BF5549">
            <w:pPr>
              <w:pStyle w:val="TAL"/>
            </w:pPr>
            <w:r w:rsidRPr="000003F4">
              <w:t> </w:t>
            </w:r>
          </w:p>
        </w:tc>
      </w:tr>
      <w:tr w:rsidR="00D15C70" w:rsidRPr="000003F4"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0003F4" w:rsidRDefault="00D15C70" w:rsidP="00BF5549">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0003F4" w:rsidRDefault="00D15C70" w:rsidP="00BF5549">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0003F4" w:rsidRDefault="00D15C70" w:rsidP="00BF5549">
            <w:pPr>
              <w:pStyle w:val="TAL"/>
            </w:pPr>
            <w:r w:rsidRPr="000003F4">
              <w:t>UEs supporting 5G Core</w:t>
            </w:r>
          </w:p>
        </w:tc>
      </w:tr>
      <w:tr w:rsidR="00D15C70" w:rsidRPr="000003F4"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0003F4" w:rsidRDefault="00D15C70" w:rsidP="00BF5549">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0003F4" w:rsidRDefault="00D15C70" w:rsidP="00BF5549">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0003F4" w:rsidRDefault="00D15C70" w:rsidP="00BF5549">
            <w:pPr>
              <w:pStyle w:val="TAL"/>
            </w:pPr>
            <w:r w:rsidRPr="000003F4">
              <w:t>UEs supporting 5G Core</w:t>
            </w:r>
          </w:p>
        </w:tc>
      </w:tr>
      <w:tr w:rsidR="00D15C70" w:rsidRPr="000003F4"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0003F4" w:rsidRDefault="00D15C70" w:rsidP="00BF5549">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0003F4" w:rsidRDefault="00D15C70" w:rsidP="00BF5549">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0003F4" w:rsidRDefault="00D15C70" w:rsidP="00BF5549">
            <w:pPr>
              <w:pStyle w:val="TAL"/>
            </w:pPr>
            <w:r w:rsidRPr="000003F4">
              <w:t>UEs supporting 5G Core</w:t>
            </w:r>
          </w:p>
        </w:tc>
      </w:tr>
      <w:tr w:rsidR="00D15C70" w:rsidRPr="000003F4"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0003F4" w:rsidRDefault="00D15C70" w:rsidP="00BF5549">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0003F4" w:rsidRDefault="00D15C70" w:rsidP="00BF5549">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0003F4" w:rsidRDefault="00D15C70" w:rsidP="00BF5549">
            <w:pPr>
              <w:pStyle w:val="TAL"/>
            </w:pPr>
            <w:r w:rsidRPr="000003F4">
              <w:t>UEs supporting 5G Core and multiple NR bands</w:t>
            </w:r>
          </w:p>
        </w:tc>
      </w:tr>
      <w:tr w:rsidR="00D15C70" w:rsidRPr="000003F4"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0003F4" w:rsidRDefault="00D15C70" w:rsidP="00BF5549">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0003F4" w:rsidRDefault="00D15C70" w:rsidP="00BF5549">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0003F4" w:rsidRDefault="00D15C70" w:rsidP="00BF5549">
            <w:pPr>
              <w:pStyle w:val="TAL"/>
            </w:pPr>
            <w:r w:rsidRPr="000003F4">
              <w:t>UEs supporting 5G Core</w:t>
            </w:r>
          </w:p>
        </w:tc>
      </w:tr>
      <w:tr w:rsidR="00D15C70" w:rsidRPr="000003F4"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0003F4" w:rsidRDefault="00D15C70" w:rsidP="00BF5549">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0003F4" w:rsidRDefault="00D15C70" w:rsidP="00BF5549">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0003F4" w:rsidRDefault="00D15C70" w:rsidP="00BF5549">
            <w:pPr>
              <w:pStyle w:val="TAL"/>
            </w:pPr>
            <w:r w:rsidRPr="000003F4">
              <w:t>UEs supporting 5G Core</w:t>
            </w:r>
          </w:p>
        </w:tc>
      </w:tr>
      <w:tr w:rsidR="00D15C70" w:rsidRPr="000003F4"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0003F4" w:rsidRDefault="00D15C70" w:rsidP="00BF5549">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0003F4" w:rsidRDefault="00D15C70" w:rsidP="00BF5549">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0003F4" w:rsidRDefault="00D15C70" w:rsidP="00BF5549">
            <w:pPr>
              <w:pStyle w:val="TAL"/>
            </w:pPr>
            <w:r w:rsidRPr="000003F4">
              <w:t>UEs supporting 5G Core and multiple NR bands</w:t>
            </w:r>
          </w:p>
        </w:tc>
      </w:tr>
      <w:tr w:rsidR="00D15C70" w:rsidRPr="000003F4"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0003F4" w:rsidRDefault="00D15C70" w:rsidP="00BF5549">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0003F4" w:rsidRDefault="00D15C70" w:rsidP="00BF5549">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0003F4" w:rsidRDefault="00D15C70" w:rsidP="00BF5549">
            <w:pPr>
              <w:pStyle w:val="TAL"/>
            </w:pPr>
            <w:r w:rsidRPr="000003F4">
              <w:t>UEs supporting 5G Core</w:t>
            </w:r>
          </w:p>
        </w:tc>
      </w:tr>
      <w:tr w:rsidR="00D15C70" w:rsidRPr="000003F4"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0003F4" w:rsidRDefault="00D15C70" w:rsidP="00BF5549">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0003F4" w:rsidRDefault="00D15C70" w:rsidP="00BF5549">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0003F4" w:rsidRDefault="00D15C70" w:rsidP="00BF5549">
            <w:pPr>
              <w:pStyle w:val="TAL"/>
            </w:pPr>
            <w:r w:rsidRPr="000003F4">
              <w:t>UEs supporting 5G Core</w:t>
            </w:r>
          </w:p>
        </w:tc>
      </w:tr>
      <w:tr w:rsidR="00D15C70" w:rsidRPr="000003F4"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0003F4" w:rsidRDefault="00D15C70" w:rsidP="00BF5549">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0003F4" w:rsidRDefault="00D15C70" w:rsidP="00BF5549">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0003F4" w:rsidRDefault="00D15C70" w:rsidP="00BF5549">
            <w:pPr>
              <w:pStyle w:val="TAL"/>
            </w:pPr>
            <w:r w:rsidRPr="000003F4">
              <w:t>UEs supporting 5G Core and multiple NR bands</w:t>
            </w:r>
          </w:p>
        </w:tc>
      </w:tr>
      <w:tr w:rsidR="00D15C70" w:rsidRPr="000003F4"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0003F4" w:rsidRDefault="00D15C70" w:rsidP="00BF5549">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0003F4" w:rsidRDefault="00D15C70" w:rsidP="00BF5549">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0003F4" w:rsidRDefault="00D15C70" w:rsidP="00BF5549">
            <w:pPr>
              <w:pStyle w:val="TAL"/>
            </w:pPr>
            <w:r w:rsidRPr="000003F4">
              <w:t>UEs supporting 5GCore</w:t>
            </w:r>
          </w:p>
        </w:tc>
      </w:tr>
      <w:tr w:rsidR="00D15C70" w:rsidRPr="000003F4"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0003F4" w:rsidRDefault="00D15C70" w:rsidP="00BF5549">
            <w:pPr>
              <w:pStyle w:val="TAL"/>
            </w:pPr>
            <w:r w:rsidRPr="000003F4">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0003F4" w:rsidRDefault="00D15C70" w:rsidP="00BF5549">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0003F4" w:rsidRDefault="00D15C70" w:rsidP="00BF5549">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0003F4" w:rsidRDefault="00D15C70" w:rsidP="00BF5549">
            <w:pPr>
              <w:pStyle w:val="TAL"/>
            </w:pPr>
            <w:r w:rsidRPr="000003F4">
              <w:t>UEs supporting 5G Core and SS-SINR measurements</w:t>
            </w:r>
          </w:p>
        </w:tc>
      </w:tr>
      <w:tr w:rsidR="00D15C70" w:rsidRPr="000003F4"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0003F4" w:rsidRDefault="00D15C70" w:rsidP="00BF5549">
            <w:pPr>
              <w:pStyle w:val="TAL"/>
            </w:pPr>
            <w:r w:rsidRPr="000003F4">
              <w:lastRenderedPageBreak/>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0003F4" w:rsidRDefault="00D15C70" w:rsidP="00BF5549">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518F40D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4525AD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377CADD6" w:rsidR="00D15C70" w:rsidRPr="000003F4" w:rsidRDefault="00D15C70" w:rsidP="00BF5549">
            <w:pPr>
              <w:pStyle w:val="TAL"/>
            </w:pPr>
          </w:p>
        </w:tc>
      </w:tr>
      <w:tr w:rsidR="00D15C70" w:rsidRPr="000003F4"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0003F4" w:rsidRDefault="00D15C70" w:rsidP="00BF5549">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0003F4" w:rsidRDefault="00D15C70" w:rsidP="00BF5549">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34D012C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5FBEC67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56FDEAF" w:rsidR="00D15C70" w:rsidRPr="000003F4" w:rsidRDefault="00D15C70" w:rsidP="00BF5549">
            <w:pPr>
              <w:pStyle w:val="TAL"/>
            </w:pPr>
          </w:p>
        </w:tc>
      </w:tr>
      <w:tr w:rsidR="00D15C70" w:rsidRPr="000003F4"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0003F4" w:rsidRDefault="00D15C70" w:rsidP="00BF5549">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0003F4" w:rsidRDefault="00D15C70" w:rsidP="00BF5549">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0003F4" w:rsidRDefault="00D15C70" w:rsidP="00BF5549">
            <w:pPr>
              <w:pStyle w:val="TAL"/>
            </w:pPr>
            <w:r w:rsidRPr="000003F4">
              <w:t>UEs supporting 5G Core</w:t>
            </w:r>
          </w:p>
        </w:tc>
      </w:tr>
      <w:tr w:rsidR="00D15C70" w:rsidRPr="000003F4"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0003F4" w:rsidRDefault="00D15C70" w:rsidP="00BF5549">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0003F4" w:rsidRDefault="00D15C70" w:rsidP="00BF5549">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0003F4" w:rsidRDefault="00D15C70" w:rsidP="00BF5549">
            <w:pPr>
              <w:pStyle w:val="TAL"/>
            </w:pPr>
            <w:r w:rsidRPr="000003F4">
              <w:t>UEs supporting 5G Core</w:t>
            </w:r>
          </w:p>
        </w:tc>
      </w:tr>
      <w:tr w:rsidR="00D15C70" w:rsidRPr="000003F4"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0003F4" w:rsidRDefault="00D15C70" w:rsidP="00BF5549">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0003F4" w:rsidRDefault="00D15C70" w:rsidP="00BF5549">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0003F4" w:rsidRDefault="00D15C70" w:rsidP="00BF5549">
            <w:pPr>
              <w:pStyle w:val="TAL"/>
            </w:pPr>
          </w:p>
        </w:tc>
      </w:tr>
      <w:tr w:rsidR="00D15C70" w:rsidRPr="000003F4"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0003F4" w:rsidRDefault="00D15C70" w:rsidP="00BF5549">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0003F4" w:rsidRDefault="00D15C70" w:rsidP="00BF5549">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0003F4" w:rsidRDefault="00D15C70" w:rsidP="00BF5549">
            <w:pPr>
              <w:pStyle w:val="TAL"/>
            </w:pPr>
            <w:r w:rsidRPr="000003F4">
              <w:t>UEs supporting 5G Core and intra-band contiguous CA</w:t>
            </w:r>
          </w:p>
        </w:tc>
      </w:tr>
      <w:tr w:rsidR="00D15C70" w:rsidRPr="000003F4"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0003F4" w:rsidRDefault="00D15C70" w:rsidP="00BF5549">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0003F4" w:rsidRDefault="00D15C70" w:rsidP="00BF5549">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0003F4" w:rsidRDefault="00D15C70" w:rsidP="00BF5549">
            <w:pPr>
              <w:pStyle w:val="TAL"/>
            </w:pPr>
            <w:r w:rsidRPr="000003F4">
              <w:t>UEs supporting 5G Core and inter-band CA</w:t>
            </w:r>
          </w:p>
        </w:tc>
      </w:tr>
      <w:tr w:rsidR="00D15C70" w:rsidRPr="000003F4"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0003F4" w:rsidRDefault="00D15C70" w:rsidP="00BF5549">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0003F4" w:rsidRDefault="00D15C70" w:rsidP="00BF5549">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0003F4" w:rsidRDefault="00D15C70" w:rsidP="00BF5549">
            <w:pPr>
              <w:pStyle w:val="TAL"/>
            </w:pPr>
            <w:r w:rsidRPr="000003F4">
              <w:t>UEs supporting 5G Core and intra-band non-contiguous CA</w:t>
            </w:r>
          </w:p>
        </w:tc>
      </w:tr>
      <w:tr w:rsidR="00D15C70" w:rsidRPr="000003F4"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0003F4" w:rsidRDefault="00D15C70" w:rsidP="00BF5549">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0003F4" w:rsidRDefault="00D15C70" w:rsidP="00BF5549">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0003F4" w:rsidRDefault="00D15C70" w:rsidP="00BF5549">
            <w:pPr>
              <w:pStyle w:val="TAL"/>
            </w:pPr>
          </w:p>
        </w:tc>
      </w:tr>
      <w:tr w:rsidR="00D15C70" w:rsidRPr="000003F4"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0003F4" w:rsidRDefault="00D15C70" w:rsidP="00BF5549">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0003F4" w:rsidRDefault="00D15C70" w:rsidP="00BF5549">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0003F4" w:rsidRDefault="00D15C70" w:rsidP="00BF5549">
            <w:pPr>
              <w:pStyle w:val="TAL"/>
            </w:pPr>
            <w:r w:rsidRPr="000003F4">
              <w:t>UEs supporting 5G Core and intra-band contiguous CA</w:t>
            </w:r>
          </w:p>
        </w:tc>
      </w:tr>
      <w:tr w:rsidR="00D15C70" w:rsidRPr="000003F4"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0003F4" w:rsidRDefault="00D15C70" w:rsidP="00BF5549">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0003F4" w:rsidRDefault="00D15C70" w:rsidP="00BF5549">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0003F4" w:rsidRDefault="00D15C70" w:rsidP="00BF5549">
            <w:pPr>
              <w:pStyle w:val="TAL"/>
            </w:pPr>
            <w:r w:rsidRPr="000003F4">
              <w:t>UEs supporting 5G Core and inter-band CA</w:t>
            </w:r>
          </w:p>
        </w:tc>
      </w:tr>
      <w:tr w:rsidR="00D15C70" w:rsidRPr="000003F4"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0003F4" w:rsidRDefault="00D15C70" w:rsidP="00BF5549">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0003F4" w:rsidRDefault="00D15C70" w:rsidP="00BF5549">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0003F4" w:rsidRDefault="00D15C70" w:rsidP="00BF5549">
            <w:pPr>
              <w:pStyle w:val="TAL"/>
            </w:pPr>
            <w:r w:rsidRPr="000003F4">
              <w:t>UEs supporting 5G Core and intra-band non-contiguous CA</w:t>
            </w:r>
          </w:p>
        </w:tc>
      </w:tr>
      <w:tr w:rsidR="00D15C70" w:rsidRPr="000003F4"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0003F4" w:rsidRDefault="00D15C70" w:rsidP="00BF5549">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0003F4" w:rsidRDefault="00D15C70" w:rsidP="00BF5549">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0003F4" w:rsidRDefault="00D15C70" w:rsidP="00BF5549">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0003F4" w:rsidRDefault="00D15C70" w:rsidP="00BF5549">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D15C70" w:rsidRPr="000003F4"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0003F4" w:rsidRDefault="00D15C70" w:rsidP="00BF5549">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0003F4" w:rsidRDefault="00D15C70" w:rsidP="00BF5549">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0003F4" w:rsidRDefault="00D15C70" w:rsidP="00BF5549">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0003F4" w:rsidRDefault="00D15C70" w:rsidP="00BF5549">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0003F4" w:rsidRDefault="00D15C70" w:rsidP="00BF5549">
            <w:pPr>
              <w:pStyle w:val="TAL"/>
            </w:pPr>
            <w:r w:rsidRPr="000003F4">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0003F4" w:rsidRDefault="00D15C70" w:rsidP="00BF5549">
            <w:pPr>
              <w:pStyle w:val="TAL"/>
            </w:pPr>
            <w:r w:rsidRPr="000003F4">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0003F4" w:rsidRDefault="00D15C70" w:rsidP="00BF5549">
            <w:pPr>
              <w:pStyle w:val="TAL"/>
            </w:pPr>
            <w:r w:rsidRPr="000003F4">
              <w:t>UEs supporting 5G Core</w:t>
            </w:r>
          </w:p>
        </w:tc>
      </w:tr>
      <w:tr w:rsidR="00F84D1E" w:rsidRPr="000003F4"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0003F4" w:rsidRDefault="00F84D1E" w:rsidP="00F84D1E">
            <w:pPr>
              <w:pStyle w:val="TAL"/>
            </w:pPr>
            <w:r w:rsidRPr="000003F4">
              <w:lastRenderedPageBreak/>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0003F4" w:rsidRDefault="00F84D1E" w:rsidP="00F84D1E">
            <w:pPr>
              <w:pStyle w:val="TAL"/>
            </w:pPr>
            <w:r w:rsidRPr="000003F4">
              <w:t xml:space="preserve">Measurement configuration control and reporting for voice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79276463" w:rsidR="00F84D1E" w:rsidRPr="000003F4" w:rsidRDefault="00F84D1E" w:rsidP="00F84D1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F84D1E" w:rsidRPr="000003F4"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0003F4" w:rsidRDefault="00F84D1E" w:rsidP="00F84D1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0003F4" w:rsidRDefault="00F84D1E" w:rsidP="00F84D1E">
            <w:pPr>
              <w:pStyle w:val="TAL"/>
            </w:pPr>
            <w:r w:rsidRPr="000003F4">
              <w:t xml:space="preserve">Measurement configuration control and reporting for video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1936B267" w:rsidR="00F84D1E" w:rsidRPr="000003F4" w:rsidRDefault="00F84D1E" w:rsidP="00F84D1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D15C70" w:rsidRPr="000003F4"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0003F4" w:rsidRDefault="00D15C70" w:rsidP="00BF5549">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0003F4" w:rsidRDefault="00251FF6" w:rsidP="00BF5549">
            <w:pPr>
              <w:pStyle w:val="TAL"/>
            </w:pPr>
            <w:r w:rsidRPr="000003F4">
              <w:t xml:space="preserve">NR NTN / </w:t>
            </w:r>
            <w:r w:rsidR="00D15C70" w:rsidRPr="000003F4">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0003F4" w:rsidRDefault="00D15C70" w:rsidP="00BF5549">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59721F16" w:rsidR="00D15C70" w:rsidRPr="000003F4" w:rsidRDefault="00D15C70" w:rsidP="00BF5549">
            <w:pPr>
              <w:pStyle w:val="TAL"/>
            </w:pPr>
            <w:r w:rsidRPr="000003F4">
              <w:t>UEs supporting 5G Core and NR NTN access and Event D1</w:t>
            </w:r>
          </w:p>
        </w:tc>
      </w:tr>
      <w:tr w:rsidR="00A310EC" w:rsidRPr="000003F4"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9D9E2" w14:textId="28A8F9D8" w:rsidR="00A310EC" w:rsidRPr="000003F4" w:rsidRDefault="00A310EC" w:rsidP="00A310EC">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887A5B" w14:textId="75858F7C" w:rsidR="00A310EC" w:rsidRPr="000003F4" w:rsidRDefault="00A310EC" w:rsidP="00A310EC">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CAEB4C" w14:textId="1FDE74D8" w:rsidR="00A310EC" w:rsidRPr="000003F4" w:rsidRDefault="00A310EC" w:rsidP="00A310EC">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B18E36" w14:textId="40D73942" w:rsidR="00A310EC" w:rsidRPr="000003F4" w:rsidRDefault="00541C79" w:rsidP="00A310EC">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A99206" w14:textId="7CA7A570" w:rsidR="00A310EC" w:rsidRPr="000003F4" w:rsidRDefault="00A310EC" w:rsidP="00A310EC">
            <w:pPr>
              <w:pStyle w:val="TAL"/>
            </w:pPr>
            <w:r w:rsidRPr="000003F4">
              <w:t>UEs supporting 5G Core and NR NTN access and Event D2</w:t>
            </w:r>
          </w:p>
        </w:tc>
      </w:tr>
      <w:tr w:rsidR="00D15C70" w:rsidRPr="000003F4"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0003F4" w:rsidRDefault="00D15C70" w:rsidP="00BF5549">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0003F4" w:rsidRDefault="00D15C70" w:rsidP="00BF5549">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0003F4" w:rsidRDefault="00D15C70" w:rsidP="00BF5549">
            <w:pPr>
              <w:pStyle w:val="TAL"/>
            </w:pPr>
            <w:r w:rsidRPr="000003F4">
              <w:t> </w:t>
            </w:r>
          </w:p>
        </w:tc>
      </w:tr>
      <w:tr w:rsidR="00D15C70" w:rsidRPr="000003F4"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0003F4" w:rsidRDefault="00D15C70" w:rsidP="00BF5549">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0003F4" w:rsidRDefault="00D15C70" w:rsidP="00BF5549">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0003F4" w:rsidRDefault="00D15C70" w:rsidP="00BF5549">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0003F4" w:rsidRDefault="00D15C70" w:rsidP="00BF5549">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0003F4" w:rsidRDefault="00D15C70" w:rsidP="00BF5549">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0003F4" w:rsidRDefault="00D15C70" w:rsidP="00BF5549">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0003F4" w:rsidRDefault="00D15C70" w:rsidP="00BF5549">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0003F4" w:rsidRDefault="00D15C70" w:rsidP="00BF5549">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0003F4" w:rsidRDefault="00D15C70" w:rsidP="00BF5549">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0003F4" w:rsidRDefault="00D15C70" w:rsidP="00BF5549">
            <w:pPr>
              <w:pStyle w:val="TAL"/>
            </w:pPr>
            <w:r w:rsidRPr="000003F4">
              <w:t>UEs supporting 5G Core and Inter-RAT E-UTRA measurements and Event B triggered reporting and E-UTRA RS-SINR measurements</w:t>
            </w:r>
          </w:p>
        </w:tc>
      </w:tr>
      <w:tr w:rsidR="00D15C70" w:rsidRPr="000003F4"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0003F4" w:rsidRDefault="00D15C70" w:rsidP="00BF5549">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2E8538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5D4802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3866DD63" w:rsidR="00D15C70" w:rsidRPr="000003F4" w:rsidRDefault="00D15C70" w:rsidP="00BF5549">
            <w:pPr>
              <w:pStyle w:val="TAL"/>
            </w:pPr>
          </w:p>
        </w:tc>
      </w:tr>
      <w:tr w:rsidR="00D15C70" w:rsidRPr="000003F4"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0003F4" w:rsidRDefault="00D15C70" w:rsidP="00BF5549">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0003F4" w:rsidRDefault="00D15C70" w:rsidP="00BF5549">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0003F4" w:rsidRDefault="00D15C70" w:rsidP="00BF5549">
            <w:pPr>
              <w:pStyle w:val="TAL"/>
            </w:pPr>
            <w:r w:rsidRPr="000003F4">
              <w:t>UEs supporting 5G Core and UTRA and NR to UTRA-FDD CELL_DCH CS handover</w:t>
            </w:r>
          </w:p>
        </w:tc>
      </w:tr>
      <w:tr w:rsidR="00D15C70" w:rsidRPr="000003F4"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0003F4" w:rsidRDefault="00D15C70" w:rsidP="00BF5549">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0003F4" w:rsidRDefault="00D15C70" w:rsidP="00BF5549">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0003F4" w:rsidRDefault="00D15C70" w:rsidP="00BF5549">
            <w:pPr>
              <w:pStyle w:val="TAL"/>
            </w:pPr>
            <w:r w:rsidRPr="000003F4">
              <w:t>UEs supporting 5G Core and UTRA and NR to UTRA-FDD CELL_DCH CS handover</w:t>
            </w:r>
          </w:p>
        </w:tc>
      </w:tr>
      <w:tr w:rsidR="00D15C70" w:rsidRPr="000003F4"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0003F4" w:rsidRDefault="00D15C70" w:rsidP="00BF5549">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0003F4" w:rsidRDefault="00D15C70" w:rsidP="00BF5549">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0003F4" w:rsidRDefault="00D15C70" w:rsidP="00BF5549">
            <w:pPr>
              <w:pStyle w:val="TAL"/>
            </w:pPr>
            <w:r w:rsidRPr="000003F4">
              <w:t>UEs supporting 5G Core and UTRA and NR to UTRA-FDD CELL_DCH CS handover</w:t>
            </w:r>
          </w:p>
        </w:tc>
      </w:tr>
      <w:tr w:rsidR="00D15C70" w:rsidRPr="000003F4"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0003F4" w:rsidRDefault="00D15C70" w:rsidP="00BF5549">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0003F4" w:rsidRDefault="00D15C70" w:rsidP="00BF5549">
            <w:pPr>
              <w:pStyle w:val="TAL"/>
            </w:pPr>
          </w:p>
        </w:tc>
      </w:tr>
      <w:tr w:rsidR="00D15C70" w:rsidRPr="000003F4"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0003F4" w:rsidRDefault="00D15C70" w:rsidP="00BF5549">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0003F4" w:rsidRDefault="00D15C70" w:rsidP="00BF5549">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0003F4" w:rsidRDefault="00D15C70" w:rsidP="00BF5549">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0003F4" w:rsidRDefault="00D15C70" w:rsidP="00BF5549">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0003F4"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0003F4" w:rsidRDefault="00D15C70" w:rsidP="00BF5549">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0003F4" w:rsidRDefault="00D15C70" w:rsidP="00BF5549">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0003F4" w:rsidRDefault="00D15C70" w:rsidP="00BF5549">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0003F4" w:rsidRDefault="00D15C70" w:rsidP="00BF5549">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0003F4"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0003F4" w:rsidRDefault="00D15C70" w:rsidP="00BF5549">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0003F4" w:rsidRDefault="00D15C70" w:rsidP="00BF5549">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0003F4" w:rsidRDefault="00D15C70" w:rsidP="00BF5549">
            <w:pPr>
              <w:pStyle w:val="TAL"/>
            </w:pPr>
          </w:p>
        </w:tc>
      </w:tr>
      <w:tr w:rsidR="00D15C70" w:rsidRPr="000003F4"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0003F4" w:rsidRDefault="00D15C70" w:rsidP="00BF5549">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6985DDF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DCE2C4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10D95CEA" w:rsidR="00D15C70" w:rsidRPr="000003F4" w:rsidRDefault="00D15C70" w:rsidP="00BF5549">
            <w:pPr>
              <w:pStyle w:val="TAL"/>
            </w:pPr>
          </w:p>
        </w:tc>
      </w:tr>
      <w:tr w:rsidR="00D15C70" w:rsidRPr="000003F4"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0003F4" w:rsidRDefault="00D15C70" w:rsidP="00BF5549">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0003F4" w:rsidRDefault="00D15C70" w:rsidP="00BF5549">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0003F4" w:rsidRDefault="00D15C70" w:rsidP="00BF5549">
            <w:pPr>
              <w:pStyle w:val="TAL"/>
            </w:pPr>
          </w:p>
        </w:tc>
      </w:tr>
      <w:tr w:rsidR="00D15C70" w:rsidRPr="000003F4"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0003F4" w:rsidRDefault="00D15C70" w:rsidP="00BF5549">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0003F4" w:rsidRDefault="00D15C70" w:rsidP="00BF5549">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0003F4" w:rsidRDefault="00D15C70" w:rsidP="00BF5549">
            <w:pPr>
              <w:pStyle w:val="TAL"/>
            </w:pPr>
          </w:p>
        </w:tc>
      </w:tr>
      <w:tr w:rsidR="00D15C70" w:rsidRPr="000003F4"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0003F4" w:rsidRDefault="00D15C70" w:rsidP="00BF5549">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01C5379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5B9517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09DF6E3F" w:rsidR="00D15C70" w:rsidRPr="000003F4" w:rsidRDefault="00D15C70" w:rsidP="00BF5549">
            <w:pPr>
              <w:pStyle w:val="TAL"/>
            </w:pPr>
          </w:p>
        </w:tc>
      </w:tr>
      <w:tr w:rsidR="00D15C70" w:rsidRPr="000003F4"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0003F4" w:rsidRDefault="00D15C70" w:rsidP="00BF5549">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0003F4" w:rsidRDefault="00D15C70" w:rsidP="00BF5549">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0003F4" w:rsidRDefault="00D15C70" w:rsidP="00BF5549">
            <w:pPr>
              <w:pStyle w:val="TAL"/>
            </w:pPr>
            <w:r w:rsidRPr="000003F4">
              <w:t>UEs supporting 5G Core</w:t>
            </w:r>
          </w:p>
        </w:tc>
      </w:tr>
      <w:tr w:rsidR="00D15C70" w:rsidRPr="000003F4"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0003F4" w:rsidRDefault="00D15C70" w:rsidP="00BF5549">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17522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6AF5C4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44617C99" w:rsidR="00D15C70" w:rsidRPr="000003F4" w:rsidRDefault="00D15C70" w:rsidP="00BF5549">
            <w:pPr>
              <w:pStyle w:val="TAL"/>
            </w:pPr>
          </w:p>
        </w:tc>
      </w:tr>
      <w:tr w:rsidR="00D15C70" w:rsidRPr="000003F4"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0003F4" w:rsidRDefault="00D15C70" w:rsidP="00BF5549">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4B54DFB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2EAA037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35AC50F1" w:rsidR="00D15C70" w:rsidRPr="000003F4" w:rsidRDefault="00D15C70" w:rsidP="00BF5549">
            <w:pPr>
              <w:pStyle w:val="TAL"/>
            </w:pPr>
          </w:p>
        </w:tc>
      </w:tr>
      <w:tr w:rsidR="00D15C70" w:rsidRPr="000003F4"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0003F4" w:rsidRDefault="00D15C70" w:rsidP="00BF5549">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0003F4" w:rsidRDefault="00D15C70" w:rsidP="00BF5549">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0003F4" w:rsidRDefault="00D15C70" w:rsidP="00BF5549">
            <w:pPr>
              <w:pStyle w:val="TAL"/>
            </w:pPr>
            <w:r w:rsidRPr="000003F4">
              <w:t>UEs supporting 5G Core</w:t>
            </w:r>
          </w:p>
        </w:tc>
      </w:tr>
      <w:tr w:rsidR="00D15C70" w:rsidRPr="000003F4"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0003F4" w:rsidRDefault="00D15C70" w:rsidP="00BF5549">
            <w:pPr>
              <w:pStyle w:val="TAL"/>
            </w:pPr>
            <w:r w:rsidRPr="000003F4">
              <w:lastRenderedPageBreak/>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0003F4" w:rsidRDefault="00D15C70" w:rsidP="00BF5549">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0003F4" w:rsidRDefault="00D15C70" w:rsidP="00BF5549">
            <w:pPr>
              <w:pStyle w:val="TAL"/>
            </w:pPr>
            <w:r w:rsidRPr="000003F4">
              <w:t>UEs supporting 5G Core</w:t>
            </w:r>
          </w:p>
        </w:tc>
      </w:tr>
      <w:tr w:rsidR="00D15C70" w:rsidRPr="000003F4"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0003F4" w:rsidRDefault="00D15C70" w:rsidP="00BF5549">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0003F4" w:rsidRDefault="00D15C70" w:rsidP="00BF5549">
            <w:pPr>
              <w:pStyle w:val="TAL"/>
            </w:pPr>
          </w:p>
        </w:tc>
      </w:tr>
      <w:tr w:rsidR="00D15C70" w:rsidRPr="000003F4"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0003F4" w:rsidRDefault="00D15C70" w:rsidP="00BF5549">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0003F4" w:rsidRDefault="00D15C70" w:rsidP="00BF5549">
            <w:pPr>
              <w:pStyle w:val="TAL"/>
            </w:pPr>
            <w:r w:rsidRPr="000003F4">
              <w:t>UEs supporting 5G Core and intra-band contiguous CA</w:t>
            </w:r>
          </w:p>
        </w:tc>
      </w:tr>
      <w:tr w:rsidR="00D15C70" w:rsidRPr="000003F4"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0003F4" w:rsidRDefault="00D15C70" w:rsidP="00BF5549">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0003F4" w:rsidRDefault="00D15C70" w:rsidP="00BF5549">
            <w:pPr>
              <w:pStyle w:val="TAL"/>
            </w:pPr>
            <w:r w:rsidRPr="000003F4">
              <w:t>UEs supporting 5G Core and inter-band CA</w:t>
            </w:r>
          </w:p>
        </w:tc>
      </w:tr>
      <w:tr w:rsidR="00D15C70" w:rsidRPr="000003F4"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0003F4" w:rsidRDefault="00D15C70" w:rsidP="00BF5549">
            <w:pPr>
              <w:pStyle w:val="TAL"/>
            </w:pPr>
            <w:r w:rsidRPr="000003F4">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0003F4" w:rsidRDefault="00D15C70" w:rsidP="00BF5549">
            <w:pPr>
              <w:pStyle w:val="TAL"/>
            </w:pPr>
            <w:r w:rsidRPr="000003F4">
              <w:t>UEs supporting 5G Core and intra-band non-contiguous CA</w:t>
            </w:r>
          </w:p>
        </w:tc>
      </w:tr>
      <w:tr w:rsidR="00D15C70" w:rsidRPr="000003F4"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0003F4" w:rsidRDefault="00D15C70" w:rsidP="00BF5549">
            <w:pPr>
              <w:pStyle w:val="TAL"/>
            </w:pPr>
            <w:r w:rsidRPr="000003F4">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0003F4" w:rsidRDefault="00D15C70" w:rsidP="00BF5549">
            <w:pPr>
              <w:pStyle w:val="TAL"/>
            </w:pPr>
          </w:p>
        </w:tc>
      </w:tr>
      <w:tr w:rsidR="00D15C70" w:rsidRPr="000003F4"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0003F4" w:rsidRDefault="00D15C70" w:rsidP="00BF5549">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0003F4" w:rsidRDefault="00D15C70" w:rsidP="00BF5549">
            <w:pPr>
              <w:pStyle w:val="TAL"/>
            </w:pPr>
            <w:r w:rsidRPr="000003F4">
              <w:t>UEs supporting 5G Core and intra-band contiguous CA</w:t>
            </w:r>
          </w:p>
        </w:tc>
      </w:tr>
      <w:tr w:rsidR="00D15C70" w:rsidRPr="000003F4"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0003F4" w:rsidRDefault="00D15C70" w:rsidP="00BF5549">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0003F4" w:rsidRDefault="00D15C70" w:rsidP="00BF5549">
            <w:pPr>
              <w:pStyle w:val="TAL"/>
            </w:pPr>
            <w:r w:rsidRPr="000003F4">
              <w:t>UEs supporting 5G Core and inter-band CA</w:t>
            </w:r>
          </w:p>
        </w:tc>
      </w:tr>
      <w:tr w:rsidR="00D15C70" w:rsidRPr="000003F4"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0003F4" w:rsidRDefault="00D15C70" w:rsidP="00BF5549">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0003F4" w:rsidRDefault="00D15C70" w:rsidP="00BF5549">
            <w:pPr>
              <w:pStyle w:val="TAL"/>
            </w:pPr>
            <w:r w:rsidRPr="000003F4">
              <w:t>UEs supporting 5G Core and intra-band non-contiguous CA</w:t>
            </w:r>
          </w:p>
        </w:tc>
      </w:tr>
      <w:tr w:rsidR="00D15C70" w:rsidRPr="000003F4"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0003F4" w:rsidRDefault="00D15C70" w:rsidP="00BF5549">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0003F4" w:rsidRDefault="00D15C70" w:rsidP="00BF5549">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0003F4" w:rsidRDefault="00D15C70" w:rsidP="00BF5549">
            <w:pPr>
              <w:pStyle w:val="TAL"/>
            </w:pPr>
          </w:p>
        </w:tc>
      </w:tr>
      <w:tr w:rsidR="00D15C70" w:rsidRPr="000003F4"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0003F4" w:rsidRDefault="00D15C70" w:rsidP="00BF5549">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0003F4" w:rsidRDefault="00D15C70" w:rsidP="00BF5549">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0003F4" w:rsidRDefault="00D15C70" w:rsidP="00BF5549">
            <w:pPr>
              <w:pStyle w:val="TAL"/>
            </w:pPr>
            <w:r w:rsidRPr="000003F4">
              <w:t>UEs supporting 5G Core and intra-band contiguous CA</w:t>
            </w:r>
          </w:p>
        </w:tc>
      </w:tr>
      <w:tr w:rsidR="00D15C70" w:rsidRPr="000003F4"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0003F4" w:rsidRDefault="00D15C70" w:rsidP="00BF5549">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0003F4" w:rsidRDefault="00D15C70" w:rsidP="00BF5549">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0003F4" w:rsidRDefault="00D15C70" w:rsidP="00BF5549">
            <w:pPr>
              <w:pStyle w:val="TAL"/>
            </w:pPr>
            <w:r w:rsidRPr="000003F4">
              <w:t>UEs supporting 5G Core and inter-band CA</w:t>
            </w:r>
          </w:p>
        </w:tc>
      </w:tr>
      <w:tr w:rsidR="00D15C70" w:rsidRPr="000003F4"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0003F4" w:rsidRDefault="00D15C70" w:rsidP="00BF5549">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0003F4" w:rsidRDefault="00D15C70" w:rsidP="00BF5549">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0003F4" w:rsidRDefault="00D15C70" w:rsidP="00BF5549">
            <w:pPr>
              <w:pStyle w:val="TAL"/>
            </w:pPr>
            <w:r w:rsidRPr="000003F4">
              <w:t>UEs supporting 5G Core and intra-band non-contiguous CA</w:t>
            </w:r>
          </w:p>
        </w:tc>
      </w:tr>
      <w:tr w:rsidR="00D15C70" w:rsidRPr="000003F4"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0003F4" w:rsidRDefault="00D15C70" w:rsidP="00BF5549">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0003F4" w:rsidRDefault="00D15C70" w:rsidP="00BF5549">
            <w:pPr>
              <w:pStyle w:val="TAL"/>
            </w:pPr>
            <w:proofErr w:type="spellStart"/>
            <w:r w:rsidRPr="000003F4">
              <w:t>eCall</w:t>
            </w:r>
            <w:proofErr w:type="spellEnd"/>
            <w:r w:rsidRPr="000003F4">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0003F4" w:rsidRDefault="00D15C70" w:rsidP="00BF5549">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0003F4" w:rsidRDefault="00D15C70" w:rsidP="00BF5549">
            <w:pPr>
              <w:pStyle w:val="TAL"/>
            </w:pPr>
            <w:r w:rsidRPr="000003F4">
              <w:t xml:space="preserve">UEs supporting 5G Core and IMS </w:t>
            </w:r>
            <w:proofErr w:type="spellStart"/>
            <w:r w:rsidRPr="000003F4">
              <w:t>eCall</w:t>
            </w:r>
            <w:proofErr w:type="spellEnd"/>
            <w:r w:rsidRPr="000003F4">
              <w:t xml:space="preserve"> Only type of emergency services over 5GS and Automatic type of </w:t>
            </w:r>
            <w:proofErr w:type="spellStart"/>
            <w:r w:rsidRPr="000003F4">
              <w:t>eCall</w:t>
            </w:r>
            <w:proofErr w:type="spellEnd"/>
            <w:r w:rsidRPr="000003F4">
              <w:t xml:space="preserve"> initiation</w:t>
            </w:r>
          </w:p>
        </w:tc>
      </w:tr>
      <w:tr w:rsidR="00D15C70" w:rsidRPr="000003F4"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0003F4" w:rsidRDefault="00D15C70" w:rsidP="00BF5549">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0003F4" w:rsidRDefault="00D15C70" w:rsidP="00BF5549">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0003F4" w:rsidRDefault="00D15C70" w:rsidP="00BF5549">
            <w:pPr>
              <w:pStyle w:val="TAL"/>
            </w:pPr>
          </w:p>
        </w:tc>
      </w:tr>
      <w:tr w:rsidR="00D15C70" w:rsidRPr="000003F4"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0003F4" w:rsidRDefault="00D15C70" w:rsidP="00BF5549">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0003F4" w:rsidRDefault="00D15C70" w:rsidP="00BF5549">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0003F4" w:rsidRDefault="00D15C70" w:rsidP="00BF5549">
            <w:pPr>
              <w:pStyle w:val="TAL"/>
            </w:pPr>
          </w:p>
        </w:tc>
      </w:tr>
      <w:tr w:rsidR="00D15C70" w:rsidRPr="000003F4"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0003F4" w:rsidRDefault="00D15C70" w:rsidP="00BF5549">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0003F4" w:rsidRDefault="00D15C70" w:rsidP="00BF5549">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0003F4" w:rsidRDefault="00D15C70" w:rsidP="00BF5549">
            <w:pPr>
              <w:pStyle w:val="TAL"/>
            </w:pPr>
            <w:r w:rsidRPr="000003F4">
              <w:t>UEs supporting 5G Core and E-UTRA</w:t>
            </w:r>
          </w:p>
        </w:tc>
      </w:tr>
      <w:tr w:rsidR="00D15C70" w:rsidRPr="000003F4"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0003F4" w:rsidRDefault="00D15C70" w:rsidP="00BF5549">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0003F4" w:rsidRDefault="00D15C70" w:rsidP="00BF5549">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0003F4" w:rsidRDefault="00D15C70" w:rsidP="00BF5549">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0003F4" w:rsidRDefault="00D15C70" w:rsidP="00BF5549">
            <w:pPr>
              <w:pStyle w:val="TAL"/>
            </w:pPr>
            <w:r w:rsidRPr="000003F4">
              <w:t>UEs supporting 5G Core and EN-DC and inter-RAT Handover from NR to EN-DC</w:t>
            </w:r>
          </w:p>
        </w:tc>
      </w:tr>
      <w:tr w:rsidR="00D15C70" w:rsidRPr="000003F4"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0003F4" w:rsidRDefault="00D15C70" w:rsidP="00BF5549">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0003F4" w:rsidRDefault="00D15C70" w:rsidP="00BF5549">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0003F4" w:rsidRDefault="00D15C70" w:rsidP="00BF5549">
            <w:pPr>
              <w:pStyle w:val="TAL"/>
            </w:pPr>
          </w:p>
        </w:tc>
      </w:tr>
      <w:tr w:rsidR="00D15C70" w:rsidRPr="000003F4"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0003F4" w:rsidRDefault="00D15C70" w:rsidP="00BF5549">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0003F4" w:rsidRDefault="00D15C70" w:rsidP="00BF5549">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0003F4" w:rsidRDefault="00D15C70" w:rsidP="00BF5549">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0003F4" w:rsidRDefault="00D15C70" w:rsidP="00BF5549">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D15C70" w:rsidRPr="000003F4"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0003F4" w:rsidRDefault="00D15C70" w:rsidP="00BF5549">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0003F4" w:rsidRDefault="00D15C70" w:rsidP="00BF5549">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0003F4" w:rsidRDefault="00D15C70" w:rsidP="00BF5549">
            <w:pPr>
              <w:pStyle w:val="TAL"/>
            </w:pPr>
            <w:r w:rsidRPr="000003F4">
              <w:t> </w:t>
            </w:r>
          </w:p>
        </w:tc>
      </w:tr>
      <w:tr w:rsidR="00D15C70" w:rsidRPr="000003F4"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0003F4" w:rsidRDefault="00D15C70" w:rsidP="00BF5549">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0003F4" w:rsidRDefault="00D15C70" w:rsidP="00BF5549">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0003F4" w:rsidRDefault="00D15C70" w:rsidP="00BF5549">
            <w:pPr>
              <w:pStyle w:val="TAL"/>
            </w:pPr>
            <w:r w:rsidRPr="000003F4">
              <w:t>UEs supporting 5G Core and intra-frequency DAPS handover</w:t>
            </w:r>
          </w:p>
        </w:tc>
      </w:tr>
      <w:tr w:rsidR="00D15C70" w:rsidRPr="000003F4"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0003F4" w:rsidRDefault="00D15C70" w:rsidP="00BF5549">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0003F4" w:rsidRDefault="00D15C70" w:rsidP="00BF5549">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0003F4" w:rsidRDefault="00D15C70" w:rsidP="00BF5549">
            <w:pPr>
              <w:pStyle w:val="TAL"/>
            </w:pPr>
            <w:r w:rsidRPr="000003F4">
              <w:t>UEs supporting 5G Core and intra-frequency DAPS handover</w:t>
            </w:r>
          </w:p>
        </w:tc>
      </w:tr>
      <w:tr w:rsidR="00DF4F0E" w:rsidRPr="000003F4"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0003F4" w:rsidRDefault="003539DC" w:rsidP="003539DC">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0003F4" w:rsidRDefault="003539DC" w:rsidP="003539DC">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0003F4" w:rsidRDefault="003539DC" w:rsidP="003539DC">
            <w:pPr>
              <w:pStyle w:val="TAL"/>
              <w:rPr>
                <w:bCs/>
              </w:rPr>
            </w:pPr>
          </w:p>
        </w:tc>
      </w:tr>
      <w:tr w:rsidR="00D15C70" w:rsidRPr="000003F4"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0003F4" w:rsidRDefault="00D15C70" w:rsidP="00BF5549">
            <w:pPr>
              <w:pStyle w:val="TAL"/>
            </w:pPr>
            <w:r w:rsidRPr="000003F4">
              <w:t>8.1.4.3.4</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0003F4" w:rsidRDefault="00D15C70" w:rsidP="00BF5549">
            <w:pPr>
              <w:pStyle w:val="TAL"/>
            </w:pPr>
            <w:r w:rsidRPr="000003F4">
              <w:t>DAPS handover with key change / Success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15F7707D" w:rsidR="00D15C70" w:rsidRPr="000003F4" w:rsidRDefault="00D15C70" w:rsidP="00BF5549">
            <w:pPr>
              <w:pStyle w:val="TAL"/>
            </w:pPr>
            <w:r w:rsidRPr="000003F4">
              <w:t xml:space="preserve">UEs supporting 5G Core </w:t>
            </w:r>
            <w:r w:rsidR="003539DC" w:rsidRPr="000003F4">
              <w:t>and inter-frequency DAPS handover on intra-band non-contiguous BC</w:t>
            </w:r>
          </w:p>
        </w:tc>
      </w:tr>
      <w:tr w:rsidR="003539DC" w:rsidRPr="000003F4"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0003F4" w:rsidRDefault="003539DC" w:rsidP="003539DC">
            <w:pPr>
              <w:pStyle w:val="TAL"/>
            </w:pPr>
            <w:r w:rsidRPr="000003F4">
              <w:lastRenderedPageBreak/>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0003F4" w:rsidRDefault="003539DC" w:rsidP="003539D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0003F4" w:rsidRDefault="003539DC" w:rsidP="003539DC">
            <w:pPr>
              <w:pStyle w:val="TAL"/>
            </w:pPr>
            <w:r w:rsidRPr="000003F4">
              <w:t>UEs supporting 5G Core and</w:t>
            </w:r>
            <w:r w:rsidRPr="000003F4">
              <w:rPr>
                <w:rFonts w:cs="Arial"/>
                <w:szCs w:val="18"/>
                <w:lang w:eastAsia="zh-CN"/>
              </w:rPr>
              <w:t xml:space="preserve"> inter-frequency DAPS handover on intra-band contiguous BC</w:t>
            </w:r>
          </w:p>
        </w:tc>
      </w:tr>
      <w:tr w:rsidR="00DF4F0E" w:rsidRPr="000003F4"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0003F4" w:rsidRDefault="003539DC" w:rsidP="003539DC">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0003F4" w:rsidRDefault="003539DC" w:rsidP="003539DC">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0003F4" w:rsidRDefault="003539DC" w:rsidP="003539DC">
            <w:pPr>
              <w:pStyle w:val="TAL"/>
              <w:rPr>
                <w:bCs/>
              </w:rPr>
            </w:pPr>
          </w:p>
        </w:tc>
      </w:tr>
      <w:tr w:rsidR="00D15C70" w:rsidRPr="000003F4"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0003F4" w:rsidRDefault="00D15C70" w:rsidP="00BF5549">
            <w:pPr>
              <w:pStyle w:val="TAL"/>
            </w:pPr>
            <w:r w:rsidRPr="000003F4">
              <w:t>8.1.4.3.5</w:t>
            </w:r>
            <w:r w:rsidR="003539DC" w:rsidRPr="000003F4">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0003F4" w:rsidRDefault="00D15C70" w:rsidP="00BF5549">
            <w:pPr>
              <w:pStyle w:val="TAL"/>
            </w:pPr>
            <w:r w:rsidRPr="000003F4">
              <w:t>DAPS handover / HO Failure and source link available / HO Success and RLF in source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52AB1927" w:rsidR="00D15C70" w:rsidRPr="000003F4" w:rsidRDefault="00D15C70" w:rsidP="00BF5549">
            <w:pPr>
              <w:pStyle w:val="TAL"/>
            </w:pPr>
            <w:r w:rsidRPr="000003F4">
              <w:t>UEs supporting 5G Core and</w:t>
            </w:r>
            <w:r w:rsidR="0097065C">
              <w:t xml:space="preserve"> </w:t>
            </w:r>
            <w:r w:rsidR="003539DC" w:rsidRPr="000003F4">
              <w:t>inter-frequency DAPS handover on intra-band non-contiguous BC</w:t>
            </w:r>
          </w:p>
        </w:tc>
      </w:tr>
      <w:tr w:rsidR="003539DC" w:rsidRPr="000003F4"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0003F4" w:rsidRDefault="003539DC" w:rsidP="003539DC">
            <w:pPr>
              <w:pStyle w:val="TAL"/>
            </w:pPr>
            <w:r w:rsidRPr="000003F4">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0003F4" w:rsidRDefault="003539DC" w:rsidP="003539D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0003F4" w:rsidRDefault="003539DC" w:rsidP="003539DC">
            <w:pPr>
              <w:pStyle w:val="TAL"/>
            </w:pPr>
            <w:r w:rsidRPr="000003F4">
              <w:t xml:space="preserve">UEs supporting 5G Core and </w:t>
            </w:r>
            <w:r w:rsidRPr="000003F4">
              <w:rPr>
                <w:rFonts w:cs="Arial"/>
                <w:szCs w:val="18"/>
                <w:lang w:eastAsia="zh-CN"/>
              </w:rPr>
              <w:t>inter-frequency DAPS handover on intra-band contiguous BC</w:t>
            </w:r>
          </w:p>
        </w:tc>
      </w:tr>
      <w:tr w:rsidR="00D15C70" w:rsidRPr="000003F4"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0003F4" w:rsidRDefault="00D15C70" w:rsidP="00BF5549">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0003F4" w:rsidRDefault="00D15C70" w:rsidP="00BF5549">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0003F4" w:rsidRDefault="00D15C70" w:rsidP="00BF5549">
            <w:pPr>
              <w:pStyle w:val="TAL"/>
            </w:pPr>
          </w:p>
        </w:tc>
      </w:tr>
      <w:tr w:rsidR="00D15C70" w:rsidRPr="000003F4"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0003F4" w:rsidRDefault="00D15C70" w:rsidP="00BF5549">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0003F4" w:rsidRDefault="00D15C70" w:rsidP="00BF5549">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0003F4" w:rsidRDefault="00D15C70" w:rsidP="00BF5549">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0003F4" w:rsidRDefault="00D15C70" w:rsidP="00BF5549">
            <w:pPr>
              <w:pStyle w:val="TAL"/>
            </w:pPr>
            <w:r w:rsidRPr="000003F4">
              <w:t>UEs supporting 5G Core and conditional handover and supporting 2 trigger events for same execution condition</w:t>
            </w:r>
          </w:p>
        </w:tc>
      </w:tr>
      <w:tr w:rsidR="00D15C70" w:rsidRPr="000003F4"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0003F4" w:rsidRDefault="00D15C70" w:rsidP="00BF5549">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0003F4" w:rsidRDefault="00D15C70" w:rsidP="00BF5549">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0003F4" w:rsidRDefault="00D15C70" w:rsidP="00BF5549">
            <w:pPr>
              <w:pStyle w:val="TAL"/>
            </w:pPr>
            <w:r w:rsidRPr="000003F4">
              <w:t>UEs supporting 5G Core and conditional handover</w:t>
            </w:r>
          </w:p>
        </w:tc>
      </w:tr>
      <w:tr w:rsidR="00D15C70" w:rsidRPr="000003F4"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0003F4" w:rsidRDefault="00D15C70" w:rsidP="00BF5549">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0003F4" w:rsidRDefault="00D15C70" w:rsidP="00BF5549">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0003F4" w:rsidRDefault="00D15C70" w:rsidP="00BF5549">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0003F4" w:rsidRDefault="00D15C70" w:rsidP="00BF5549">
            <w:pPr>
              <w:pStyle w:val="TAL"/>
            </w:pPr>
            <w:r w:rsidRPr="000003F4">
              <w:t>UEs supporting 5G Core and conditional handover and conditional handover during re-establishment procedure when the selected cell is configured as candidate cell for condition handover</w:t>
            </w:r>
          </w:p>
        </w:tc>
      </w:tr>
      <w:tr w:rsidR="00D15C70" w:rsidRPr="000003F4"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0003F4" w:rsidRDefault="00D15C70" w:rsidP="00BF5549">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0003F4" w:rsidRDefault="00D15C70" w:rsidP="00BF5549">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0003F4" w:rsidRDefault="00D15C70" w:rsidP="00BF5549">
            <w:pPr>
              <w:pStyle w:val="TAL"/>
            </w:pPr>
            <w:r w:rsidRPr="000003F4">
              <w:t>UEs supporting 5G Core and conditional handover</w:t>
            </w:r>
          </w:p>
        </w:tc>
      </w:tr>
      <w:tr w:rsidR="00415E75" w:rsidRPr="000003F4"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0003F4" w:rsidRDefault="00415E75" w:rsidP="00415E7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0003F4" w:rsidRDefault="001B6BD5" w:rsidP="00415E75">
            <w:pPr>
              <w:pStyle w:val="TAL"/>
              <w:rPr>
                <w:szCs w:val="18"/>
              </w:rPr>
            </w:pPr>
            <w:r w:rsidRPr="000003F4">
              <w:rPr>
                <w:rFonts w:cs="Arial"/>
                <w:bCs/>
                <w:szCs w:val="18"/>
              </w:rPr>
              <w:t xml:space="preserve">NR NTN / </w:t>
            </w:r>
            <w:r w:rsidR="00415E75" w:rsidRPr="000003F4">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0003F4" w:rsidRDefault="003E6DB9" w:rsidP="00415E7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0003F4" w:rsidRDefault="00415E75" w:rsidP="00415E75">
            <w:pPr>
              <w:pStyle w:val="TAL"/>
              <w:rPr>
                <w:szCs w:val="18"/>
              </w:rPr>
            </w:pPr>
            <w:r w:rsidRPr="000003F4">
              <w:rPr>
                <w:rFonts w:cs="Arial"/>
                <w:szCs w:val="18"/>
              </w:rPr>
              <w:t>UEs supporting 5G Core and NR NTN access and Event A4 based conditional handover in NTN bands</w:t>
            </w:r>
          </w:p>
        </w:tc>
      </w:tr>
      <w:tr w:rsidR="00415E75" w:rsidRPr="000003F4"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0003F4" w:rsidRDefault="00415E75" w:rsidP="00415E7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0003F4" w:rsidRDefault="003E6DB9" w:rsidP="00415E7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0003F4" w:rsidRDefault="00415E75" w:rsidP="00415E75">
            <w:pPr>
              <w:pStyle w:val="TAL"/>
              <w:rPr>
                <w:szCs w:val="18"/>
              </w:rPr>
            </w:pPr>
            <w:r w:rsidRPr="000003F4">
              <w:rPr>
                <w:rFonts w:cs="Arial"/>
                <w:szCs w:val="18"/>
              </w:rPr>
              <w:t>UEs supporting 5G Core and NR NTN access and time based conditional handover</w:t>
            </w:r>
          </w:p>
        </w:tc>
      </w:tr>
      <w:tr w:rsidR="00415E75" w:rsidRPr="000003F4"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0003F4" w:rsidRDefault="00415E75" w:rsidP="00415E7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0003F4" w:rsidRDefault="003E6DB9" w:rsidP="00415E7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0A1F8156" w:rsidR="00415E75" w:rsidRPr="000003F4" w:rsidRDefault="00415E75" w:rsidP="00415E75">
            <w:pPr>
              <w:pStyle w:val="TAL"/>
              <w:rPr>
                <w:szCs w:val="18"/>
              </w:rPr>
            </w:pPr>
            <w:r w:rsidRPr="000003F4">
              <w:rPr>
                <w:rFonts w:cs="Arial"/>
                <w:szCs w:val="18"/>
                <w:lang w:eastAsia="fr-FR"/>
              </w:rPr>
              <w:t>UEs supporting 5G Core and NR NTN access and location based conditional handover</w:t>
            </w:r>
          </w:p>
        </w:tc>
      </w:tr>
      <w:tr w:rsidR="002E4996" w:rsidRPr="000003F4" w14:paraId="524E5E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3FC901" w14:textId="2D00F1FC" w:rsidR="002E4996" w:rsidRPr="000003F4" w:rsidRDefault="002E4996" w:rsidP="002E4996">
            <w:pPr>
              <w:pStyle w:val="TAL"/>
              <w:rPr>
                <w:rFonts w:cs="Arial"/>
                <w:bCs/>
                <w:szCs w:val="18"/>
              </w:rPr>
            </w:pPr>
            <w:r>
              <w:rPr>
                <w:rFonts w:cs="Arial"/>
                <w:bCs/>
                <w:szCs w:val="18"/>
              </w:rPr>
              <w:t>8.1.4.4.</w:t>
            </w:r>
            <w:r>
              <w:rPr>
                <w:rFonts w:cs="Arial" w:hint="eastAsia"/>
                <w:bCs/>
                <w:szCs w:val="18"/>
                <w:lang w:val="en-US" w:eastAsia="zh-CN"/>
              </w:rPr>
              <w:t>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0F219B" w14:textId="18502345" w:rsidR="002E4996" w:rsidRPr="000003F4" w:rsidRDefault="002E4996" w:rsidP="002E4996">
            <w:pPr>
              <w:pStyle w:val="TAL"/>
              <w:rPr>
                <w:szCs w:val="18"/>
                <w:lang w:eastAsia="fr-FR"/>
              </w:rPr>
            </w:pPr>
            <w:r>
              <w:rPr>
                <w:rFonts w:hint="eastAsia"/>
                <w:szCs w:val="18"/>
                <w:lang w:eastAsia="fr-FR"/>
              </w:rPr>
              <w:t xml:space="preserve">ATG / Conditional handover / Success / </w:t>
            </w:r>
            <w:proofErr w:type="spellStart"/>
            <w:r>
              <w:rPr>
                <w:rFonts w:hint="eastAsia"/>
                <w:szCs w:val="18"/>
                <w:lang w:eastAsia="fr-FR"/>
              </w:rPr>
              <w:t>CondEvent</w:t>
            </w:r>
            <w:proofErr w:type="spellEnd"/>
            <w:r>
              <w:rPr>
                <w:rFonts w:hint="eastAsia"/>
                <w:szCs w:val="18"/>
                <w:lang w:eastAsia="fr-FR"/>
              </w:rPr>
              <w:t xml:space="preserve"> 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88DC8D" w14:textId="5565D5EC" w:rsidR="002E4996" w:rsidRPr="000003F4" w:rsidRDefault="002E4996" w:rsidP="002E4996">
            <w:pPr>
              <w:pStyle w:val="TAL"/>
              <w:rPr>
                <w:rFonts w:cs="Arial"/>
                <w:szCs w:val="18"/>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1CB43" w14:textId="471536F0" w:rsidR="002E4996" w:rsidRPr="000003F4" w:rsidRDefault="002E4996" w:rsidP="002E4996">
            <w:pPr>
              <w:pStyle w:val="TAL"/>
              <w:rPr>
                <w:szCs w:val="18"/>
              </w:rPr>
            </w:pPr>
            <w:r>
              <w:rPr>
                <w:szCs w:val="18"/>
              </w:rPr>
              <w:t>C425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FB277" w14:textId="4B22A445" w:rsidR="002E4996" w:rsidRPr="000003F4" w:rsidRDefault="002E4996" w:rsidP="002E4996">
            <w:pPr>
              <w:pStyle w:val="TAL"/>
              <w:rPr>
                <w:rFonts w:cs="Arial"/>
                <w:szCs w:val="18"/>
                <w:lang w:eastAsia="fr-FR"/>
              </w:rPr>
            </w:pPr>
            <w:r>
              <w:rPr>
                <w:rFonts w:cs="Arial" w:hint="eastAsia"/>
                <w:szCs w:val="18"/>
                <w:lang w:eastAsia="fr-FR"/>
              </w:rPr>
              <w:t>UEs supporting 5G Core and ATG and location based conditional handover</w:t>
            </w:r>
          </w:p>
        </w:tc>
      </w:tr>
      <w:tr w:rsidR="00905DC2" w:rsidRPr="000003F4" w14:paraId="38533F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B94848" w14:textId="619AFC33" w:rsidR="00905DC2" w:rsidRPr="000003F4" w:rsidRDefault="00905DC2" w:rsidP="00905DC2">
            <w:pPr>
              <w:pStyle w:val="TAL"/>
              <w:rPr>
                <w:rFonts w:cs="Arial"/>
                <w:bCs/>
                <w:szCs w:val="18"/>
              </w:rPr>
            </w:pPr>
            <w:r w:rsidRPr="00175E91">
              <w:t>8.1.4.4.9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16ECAA" w14:textId="11CA0A25" w:rsidR="00905DC2" w:rsidRPr="000003F4" w:rsidRDefault="00905DC2" w:rsidP="00905DC2">
            <w:pPr>
              <w:pStyle w:val="TAL"/>
              <w:rPr>
                <w:szCs w:val="18"/>
                <w:lang w:eastAsia="fr-FR"/>
              </w:rPr>
            </w:pPr>
            <w:r w:rsidRPr="00175E91">
              <w:rPr>
                <w:lang w:eastAsia="fr-FR"/>
              </w:rPr>
              <w:t>NR NTN Enhancements / Conditional handover / Success / CondEventD2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820EED" w14:textId="0EF3EA36" w:rsidR="00905DC2" w:rsidRPr="000003F4" w:rsidRDefault="00905DC2" w:rsidP="00905DC2">
            <w:pPr>
              <w:pStyle w:val="TAL"/>
              <w:rPr>
                <w:rFonts w:cs="Arial"/>
                <w:szCs w:val="18"/>
              </w:rPr>
            </w:pPr>
            <w:r w:rsidRPr="00175E91">
              <w:rPr>
                <w:sz w:val="16"/>
                <w:szCs w:val="16"/>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3536C" w14:textId="1B65B6E9" w:rsidR="00905DC2" w:rsidRPr="000003F4" w:rsidRDefault="00905DC2" w:rsidP="00905DC2">
            <w:pPr>
              <w:pStyle w:val="TAL"/>
              <w:rPr>
                <w:szCs w:val="18"/>
              </w:rPr>
            </w:pPr>
            <w:r>
              <w:t>C418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2407FD" w14:textId="70CDEED3" w:rsidR="00905DC2" w:rsidRPr="000003F4" w:rsidRDefault="00905DC2" w:rsidP="00905DC2">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D15C70" w:rsidRPr="000003F4"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0003F4" w:rsidRDefault="00D15C70" w:rsidP="00BF5549">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0003F4" w:rsidRDefault="00D15C70" w:rsidP="00BF5549">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0003F4" w:rsidRDefault="00D15C70" w:rsidP="00BF5549">
            <w:pPr>
              <w:pStyle w:val="TAL"/>
            </w:pPr>
          </w:p>
        </w:tc>
      </w:tr>
      <w:tr w:rsidR="00D15C70" w:rsidRPr="000003F4"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0003F4" w:rsidRDefault="00D15C70" w:rsidP="00BF5549">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0003F4" w:rsidRDefault="00D15C70" w:rsidP="00BF5549">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0003F4" w:rsidRDefault="00D15C70" w:rsidP="00BF5549">
            <w:pPr>
              <w:pStyle w:val="TAL"/>
            </w:pPr>
          </w:p>
        </w:tc>
      </w:tr>
      <w:tr w:rsidR="00D15C70" w:rsidRPr="000003F4"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0003F4" w:rsidRDefault="00D15C70" w:rsidP="00BF5549">
            <w:pPr>
              <w:pStyle w:val="TAL"/>
            </w:pPr>
            <w:r w:rsidRPr="000003F4">
              <w:t>UEs supporting 5G Core</w:t>
            </w:r>
          </w:p>
        </w:tc>
      </w:tr>
      <w:tr w:rsidR="00D15C70" w:rsidRPr="000003F4"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0003F4" w:rsidRDefault="00D15C70" w:rsidP="00BF5549">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0003F4" w:rsidRDefault="00D15C70" w:rsidP="00BF5549">
            <w:pPr>
              <w:pStyle w:val="TAL"/>
            </w:pPr>
            <w:r w:rsidRPr="000003F4">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0003F4" w:rsidRDefault="00D15C70" w:rsidP="00BF5549">
            <w:pPr>
              <w:pStyle w:val="TAL"/>
            </w:pPr>
          </w:p>
        </w:tc>
      </w:tr>
      <w:tr w:rsidR="00D15C70" w:rsidRPr="000003F4"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0003F4" w:rsidRDefault="00D15C70" w:rsidP="00BF5549">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5EEED5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3CFD5D3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53C162EF" w:rsidR="00D15C70" w:rsidRPr="000003F4" w:rsidRDefault="00D15C70" w:rsidP="00BF5549">
            <w:pPr>
              <w:pStyle w:val="TAL"/>
            </w:pPr>
          </w:p>
        </w:tc>
      </w:tr>
      <w:tr w:rsidR="00D15C70" w:rsidRPr="000003F4"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0003F4" w:rsidRDefault="00D15C70" w:rsidP="00BF5549">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0003F4" w:rsidRDefault="00D15C70" w:rsidP="00BF5549">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0003F4" w:rsidRDefault="00D15C70" w:rsidP="00BF5549">
            <w:pPr>
              <w:pStyle w:val="TAL"/>
            </w:pPr>
            <w:r w:rsidRPr="000003F4">
              <w:t>UEs supporting 5G Core</w:t>
            </w:r>
          </w:p>
        </w:tc>
      </w:tr>
      <w:tr w:rsidR="00D15C70" w:rsidRPr="000003F4"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0003F4" w:rsidRDefault="00D15C70" w:rsidP="00BF5549">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0003F4" w:rsidRDefault="00D15C70" w:rsidP="00BF5549">
            <w:pPr>
              <w:pStyle w:val="TAL"/>
            </w:pPr>
            <w:proofErr w:type="spellStart"/>
            <w:r w:rsidRPr="000003F4">
              <w:t>eDRX</w:t>
            </w:r>
            <w:proofErr w:type="spellEnd"/>
            <w:r w:rsidRPr="000003F4">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0003F4" w:rsidRDefault="00D15C70" w:rsidP="00BF5549">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0003F4" w:rsidRDefault="00D15C70" w:rsidP="00BF5549">
            <w:pPr>
              <w:pStyle w:val="TAL"/>
            </w:pPr>
            <w:r w:rsidRPr="000003F4">
              <w:t xml:space="preserve">UEs supporting 5G Core and </w:t>
            </w:r>
            <w:proofErr w:type="spellStart"/>
            <w:r w:rsidRPr="000003F4">
              <w:t>eDRX</w:t>
            </w:r>
            <w:proofErr w:type="spellEnd"/>
            <w:r w:rsidR="00F0065A" w:rsidRPr="000003F4">
              <w:t xml:space="preserve"> in RRC_IDLE</w:t>
            </w:r>
          </w:p>
        </w:tc>
      </w:tr>
      <w:tr w:rsidR="00D15C70" w:rsidRPr="000003F4"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0003F4" w:rsidRDefault="00D15C70" w:rsidP="00BF5549">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0003F4" w:rsidRDefault="00D15C70" w:rsidP="00BF5549">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0003F4" w:rsidRDefault="00D15C70" w:rsidP="00BF5549">
            <w:pPr>
              <w:pStyle w:val="TAL"/>
            </w:pPr>
          </w:p>
        </w:tc>
      </w:tr>
      <w:tr w:rsidR="00D15C70" w:rsidRPr="000003F4"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0003F4" w:rsidRDefault="00D15C70" w:rsidP="00BF5549">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0003F4" w:rsidRDefault="00D15C70" w:rsidP="00BF5549">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0003F4" w:rsidRDefault="00D15C70" w:rsidP="00BF5549">
            <w:pPr>
              <w:pStyle w:val="TAL"/>
            </w:pPr>
            <w:r w:rsidRPr="000003F4">
              <w:t>UEs supporting 5G Core and (ETWS reception or CMAS reception)</w:t>
            </w:r>
          </w:p>
        </w:tc>
      </w:tr>
      <w:tr w:rsidR="00D15C70" w:rsidRPr="000003F4"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0003F4" w:rsidRDefault="00D15C70" w:rsidP="00BF5549">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0003F4" w:rsidRDefault="00D15C70" w:rsidP="00BF5549">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0003F4" w:rsidRDefault="00D15C70" w:rsidP="00BF5549">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0003F4" w:rsidRDefault="00D15C70" w:rsidP="00BF5549">
            <w:pPr>
              <w:pStyle w:val="TAL"/>
            </w:pPr>
            <w:r w:rsidRPr="000003F4">
              <w:t>UEs supporting 5G Core and (ETWS reception or CMAS reception) and RRC_INACTIVE</w:t>
            </w:r>
          </w:p>
        </w:tc>
      </w:tr>
      <w:tr w:rsidR="00D15C70" w:rsidRPr="000003F4"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0003F4" w:rsidRDefault="00D15C70" w:rsidP="00BF5549">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0003F4" w:rsidRDefault="00D15C70" w:rsidP="00BF5549">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0003F4" w:rsidRDefault="00D15C70" w:rsidP="00BF5549">
            <w:pPr>
              <w:pStyle w:val="TAL"/>
            </w:pPr>
            <w:r w:rsidRPr="000003F4">
              <w:t>UEs supporting 5G Core and (ETWS reception or CMAS reception)</w:t>
            </w:r>
          </w:p>
        </w:tc>
      </w:tr>
      <w:tr w:rsidR="00D15C70" w:rsidRPr="000003F4"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0003F4" w:rsidRDefault="00D15C70" w:rsidP="00BF5549">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0003F4" w:rsidRDefault="00D15C70" w:rsidP="00BF5549">
            <w:pPr>
              <w:pStyle w:val="TAL"/>
            </w:pPr>
            <w:r w:rsidRPr="000003F4">
              <w:t xml:space="preserve">PWS notification / PWS reception using </w:t>
            </w:r>
            <w:proofErr w:type="spellStart"/>
            <w:r w:rsidRPr="000003F4">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0003F4" w:rsidRDefault="00D15C70" w:rsidP="00BF5549">
            <w:pPr>
              <w:pStyle w:val="TAL"/>
            </w:pPr>
            <w:r w:rsidRPr="000003F4">
              <w:t>UEs supporting 5G Core and (ETWS reception or CMAS reception)</w:t>
            </w:r>
          </w:p>
        </w:tc>
      </w:tr>
      <w:tr w:rsidR="00D15C70" w:rsidRPr="000003F4"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0003F4" w:rsidRDefault="00D15C70" w:rsidP="00BF5549">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0003F4" w:rsidRDefault="00D15C70" w:rsidP="00BF5549">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0003F4" w:rsidRDefault="00D15C70" w:rsidP="00BF5549">
            <w:pPr>
              <w:pStyle w:val="TAL"/>
            </w:pPr>
          </w:p>
        </w:tc>
      </w:tr>
      <w:tr w:rsidR="00D15C70" w:rsidRPr="000003F4"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0003F4" w:rsidRDefault="00D15C70" w:rsidP="00BF5549">
            <w:pPr>
              <w:pStyle w:val="TAL"/>
            </w:pPr>
            <w:r w:rsidRPr="000003F4">
              <w:lastRenderedPageBreak/>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0003F4" w:rsidRDefault="00D15C70" w:rsidP="00BF5549">
            <w:pPr>
              <w:pStyle w:val="TAL"/>
            </w:pPr>
            <w:r w:rsidRPr="000003F4">
              <w:t xml:space="preserve">Counter check / Reception of </w:t>
            </w:r>
            <w:proofErr w:type="spellStart"/>
            <w:r w:rsidRPr="000003F4">
              <w:t>CounterCheck</w:t>
            </w:r>
            <w:proofErr w:type="spellEnd"/>
            <w:r w:rsidRPr="000003F4">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0003F4" w:rsidRDefault="00D15C70" w:rsidP="00BF5549">
            <w:pPr>
              <w:pStyle w:val="TAL"/>
            </w:pPr>
            <w:r w:rsidRPr="000003F4">
              <w:t>UEs supporting 5G Core</w:t>
            </w:r>
          </w:p>
        </w:tc>
      </w:tr>
      <w:tr w:rsidR="00D15C70" w:rsidRPr="000003F4"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0003F4" w:rsidRDefault="00D15C70" w:rsidP="00BF5549">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0003F4" w:rsidRDefault="00D15C70" w:rsidP="00BF5549">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0003F4" w:rsidRDefault="00D15C70" w:rsidP="00BF5549">
            <w:pPr>
              <w:pStyle w:val="TAL"/>
            </w:pPr>
          </w:p>
        </w:tc>
      </w:tr>
      <w:tr w:rsidR="00D15C70" w:rsidRPr="000003F4"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0003F4" w:rsidRDefault="00D15C70" w:rsidP="00BF5549">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0003F4" w:rsidRDefault="00D15C70" w:rsidP="00BF5549">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335EDFA8" w:rsidR="00D15C70" w:rsidRPr="000003F4" w:rsidRDefault="00BA3148"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1656A2B7" w:rsidR="00D15C70" w:rsidRPr="000003F4" w:rsidRDefault="00D15C70" w:rsidP="00BF5549">
            <w:pPr>
              <w:pStyle w:val="TAL"/>
            </w:pPr>
            <w:r w:rsidRPr="000003F4">
              <w:t>UEs supporting 5G Core</w:t>
            </w:r>
            <w:r w:rsidR="00BA3148" w:rsidRPr="000003F4">
              <w:t xml:space="preserve"> and E-UTRA</w:t>
            </w:r>
          </w:p>
        </w:tc>
      </w:tr>
      <w:tr w:rsidR="00571916" w:rsidRPr="000003F4"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0003F4" w:rsidRDefault="00571916" w:rsidP="00571916">
            <w:pPr>
              <w:pStyle w:val="TAL"/>
            </w:pPr>
            <w:r w:rsidRPr="000003F4">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0003F4" w:rsidRDefault="00571916" w:rsidP="00571916">
            <w:pPr>
              <w:pStyle w:val="TAL"/>
            </w:pPr>
            <w:r w:rsidRPr="000003F4">
              <w:rPr>
                <w:sz w:val="16"/>
                <w:szCs w:val="16"/>
              </w:rPr>
              <w:t>Redirection to NR / From E-UTRA / MPS Priority Indication</w:t>
            </w:r>
            <w:r w:rsidR="00F0065A" w:rsidRPr="000003F4">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0003F4" w:rsidRDefault="00571916" w:rsidP="00571916">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60A0E63" w:rsidR="00571916" w:rsidRPr="000003F4" w:rsidRDefault="00F0065A" w:rsidP="00571916">
            <w:pPr>
              <w:pStyle w:val="TAL"/>
            </w:pPr>
            <w:r w:rsidRPr="000003F4">
              <w:rPr>
                <w:rFonts w:cs="Arial"/>
                <w:sz w:val="16"/>
                <w:szCs w:val="16"/>
                <w:lang w:eastAsia="zh-CN"/>
              </w:rPr>
              <w:t>C34</w:t>
            </w:r>
            <w:r w:rsidR="00E64192" w:rsidRPr="000003F4">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0003F4" w:rsidRDefault="00571916" w:rsidP="00571916">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D15C70" w:rsidRPr="000003F4"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0003F4" w:rsidRDefault="00D15C70" w:rsidP="00BF5549">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0003F4" w:rsidRDefault="00D15C70" w:rsidP="00BF5549">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0003F4" w:rsidRDefault="00D15C70" w:rsidP="00BF5549">
            <w:pPr>
              <w:pStyle w:val="TAL"/>
            </w:pPr>
          </w:p>
        </w:tc>
      </w:tr>
      <w:tr w:rsidR="00D15C70" w:rsidRPr="000003F4"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0003F4" w:rsidRDefault="00D15C70" w:rsidP="00BF5549">
            <w:pPr>
              <w:pStyle w:val="TAL"/>
            </w:pPr>
            <w:r w:rsidRPr="000003F4">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0003F4" w:rsidRDefault="00D15C70" w:rsidP="00BF5549">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0003F4" w:rsidRDefault="00D15C70" w:rsidP="00BF5549">
            <w:pPr>
              <w:pStyle w:val="TAL"/>
            </w:pPr>
            <w:r w:rsidRPr="000003F4">
              <w:t>UEs supporting 5G Core</w:t>
            </w:r>
          </w:p>
        </w:tc>
      </w:tr>
      <w:tr w:rsidR="00D15C70" w:rsidRPr="000003F4"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0003F4" w:rsidRDefault="00D15C70" w:rsidP="00BF5549">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1265C01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4DA01C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21A18CB7" w:rsidR="00D15C70" w:rsidRPr="000003F4" w:rsidRDefault="00D15C70" w:rsidP="00BF5549">
            <w:pPr>
              <w:pStyle w:val="TAL"/>
            </w:pPr>
          </w:p>
        </w:tc>
      </w:tr>
      <w:tr w:rsidR="00D15C70" w:rsidRPr="000003F4"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0003F4" w:rsidRDefault="00D15C70" w:rsidP="00BF5549">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0003F4" w:rsidRDefault="00D15C70" w:rsidP="00BF5549">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0003F4" w:rsidRDefault="00D15C70" w:rsidP="00BF5549">
            <w:pPr>
              <w:pStyle w:val="TAL"/>
            </w:pPr>
            <w:r w:rsidRPr="000003F4">
              <w:t>UEs supporting 5G Core</w:t>
            </w:r>
          </w:p>
        </w:tc>
      </w:tr>
      <w:tr w:rsidR="00D15C70" w:rsidRPr="000003F4"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0003F4" w:rsidRDefault="00D15C70" w:rsidP="00BF5549">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674F18E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EFA670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43BE84D3" w:rsidR="00D15C70" w:rsidRPr="000003F4" w:rsidRDefault="00D15C70" w:rsidP="00BF5549">
            <w:pPr>
              <w:pStyle w:val="TAL"/>
            </w:pPr>
          </w:p>
        </w:tc>
      </w:tr>
      <w:tr w:rsidR="00D15C70" w:rsidRPr="000003F4"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0003F4" w:rsidRDefault="00D15C70" w:rsidP="00BF5549">
            <w:pPr>
              <w:pStyle w:val="TAL"/>
            </w:pPr>
            <w:r w:rsidRPr="000003F4">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0003F4" w:rsidRDefault="00D15C70" w:rsidP="00BF5549">
            <w:pPr>
              <w:pStyle w:val="TAL"/>
            </w:pPr>
          </w:p>
        </w:tc>
      </w:tr>
      <w:tr w:rsidR="00D15C70" w:rsidRPr="000003F4"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0003F4" w:rsidRDefault="00D15C70" w:rsidP="00BF5549">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0003F4" w:rsidRDefault="00D15C70" w:rsidP="00BF5549">
            <w:pPr>
              <w:pStyle w:val="TAL"/>
            </w:pPr>
            <w:r w:rsidRPr="000003F4">
              <w:t>UEs supporting 5G Core and intra-band contiguous CA</w:t>
            </w:r>
          </w:p>
        </w:tc>
      </w:tr>
      <w:tr w:rsidR="00D15C70" w:rsidRPr="000003F4"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0003F4" w:rsidRDefault="00D15C70" w:rsidP="00BF5549">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0003F4" w:rsidRDefault="00D15C70" w:rsidP="00BF5549">
            <w:pPr>
              <w:pStyle w:val="TAL"/>
            </w:pPr>
            <w:r w:rsidRPr="000003F4">
              <w:t>UEs supporting 5G Core and inter-band CA</w:t>
            </w:r>
          </w:p>
        </w:tc>
      </w:tr>
      <w:tr w:rsidR="00D15C70" w:rsidRPr="000003F4"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0003F4" w:rsidRDefault="00D15C70" w:rsidP="00BF5549">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0003F4" w:rsidRDefault="00D15C70" w:rsidP="00BF5549">
            <w:pPr>
              <w:pStyle w:val="TAL"/>
            </w:pPr>
            <w:r w:rsidRPr="000003F4">
              <w:t>UEs supporting 5G Core and intra-band non-contiguous CA</w:t>
            </w:r>
          </w:p>
        </w:tc>
      </w:tr>
      <w:tr w:rsidR="00D15C70" w:rsidRPr="000003F4"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0003F4" w:rsidRDefault="00D15C70" w:rsidP="00BF5549">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0003F4" w:rsidRDefault="00D15C70" w:rsidP="00BF5549">
            <w:pPr>
              <w:pStyle w:val="TAL"/>
            </w:pPr>
          </w:p>
        </w:tc>
      </w:tr>
      <w:tr w:rsidR="00D15C70" w:rsidRPr="000003F4"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0003F4" w:rsidRDefault="00D15C70" w:rsidP="00BF5549">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0003F4" w:rsidRDefault="00D15C70" w:rsidP="00BF5549">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0003F4" w:rsidRDefault="00D15C70" w:rsidP="00BF5549">
            <w:pPr>
              <w:pStyle w:val="TAL"/>
            </w:pPr>
            <w:r w:rsidRPr="000003F4">
              <w:t>C217</w:t>
            </w:r>
            <w:r w:rsidR="002913BB" w:rsidRPr="000003F4">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0003F4" w:rsidRDefault="00D15C70" w:rsidP="00BF5549">
            <w:pPr>
              <w:pStyle w:val="TAL"/>
            </w:pPr>
            <w:r w:rsidRPr="000003F4">
              <w:t>UEs supporting 5G Core and NR standalone shared spectrum channel access</w:t>
            </w:r>
            <w:r w:rsidR="002913BB" w:rsidRPr="000003F4">
              <w:rPr>
                <w:rFonts w:cs="Arial"/>
                <w:sz w:val="16"/>
                <w:szCs w:val="16"/>
              </w:rPr>
              <w:t xml:space="preserve"> and UL LBT Failure Detection and Recovery</w:t>
            </w:r>
          </w:p>
        </w:tc>
      </w:tr>
      <w:tr w:rsidR="00D15C70" w:rsidRPr="000003F4"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0003F4" w:rsidRDefault="00D15C70" w:rsidP="00BF5549">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0003F4" w:rsidRDefault="00D15C70" w:rsidP="00BF5549">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0003F4" w:rsidRDefault="00D15C70" w:rsidP="00BF5549">
            <w:pPr>
              <w:pStyle w:val="TAL"/>
            </w:pPr>
          </w:p>
        </w:tc>
      </w:tr>
      <w:tr w:rsidR="00D15C70" w:rsidRPr="000003F4"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0003F4" w:rsidRDefault="00D15C70" w:rsidP="00BF5549">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0003F4" w:rsidRDefault="00D15C70" w:rsidP="00BF5549">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0003F4" w:rsidRDefault="00D15C70" w:rsidP="00BF5549">
            <w:pPr>
              <w:pStyle w:val="TAL"/>
            </w:pPr>
          </w:p>
        </w:tc>
      </w:tr>
      <w:tr w:rsidR="00D15C70" w:rsidRPr="000003F4"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0003F4" w:rsidRDefault="00D15C70" w:rsidP="00BF5549">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0003F4" w:rsidRDefault="00D15C70" w:rsidP="00BF5549">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0003F4" w:rsidRDefault="00D15C70" w:rsidP="00BF5549">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0003F4" w:rsidRDefault="00D15C70" w:rsidP="00BF5549">
            <w:pPr>
              <w:pStyle w:val="TAL"/>
            </w:pPr>
            <w:r w:rsidRPr="000003F4">
              <w:t>UEs supporting 5G Core and intra-band contiguous CA and CA-based PDCP duplication over MCG or SCG DRB and UL NR CA with 2 carriers</w:t>
            </w:r>
          </w:p>
        </w:tc>
      </w:tr>
      <w:tr w:rsidR="00D15C70" w:rsidRPr="000003F4"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0003F4" w:rsidRDefault="00D15C70" w:rsidP="00BF5549">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0003F4" w:rsidRDefault="00D15C70" w:rsidP="00BF5549">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0003F4" w:rsidRDefault="00D15C70" w:rsidP="00BF5549">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0003F4" w:rsidRDefault="00D15C70" w:rsidP="00BF5549">
            <w:pPr>
              <w:pStyle w:val="TAL"/>
            </w:pPr>
            <w:r w:rsidRPr="000003F4">
              <w:t>UEs supporting 5G Core and inter-band CA and CA-based PDCP duplication over MCG or SCG DRB and UL NR CA with 2 carriers</w:t>
            </w:r>
          </w:p>
        </w:tc>
      </w:tr>
      <w:tr w:rsidR="00D15C70" w:rsidRPr="000003F4"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0003F4" w:rsidRDefault="00D15C70" w:rsidP="00BF5549">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0003F4" w:rsidRDefault="00D15C70" w:rsidP="00BF5549">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0003F4" w:rsidRDefault="00D15C70" w:rsidP="00BF5549">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0003F4" w:rsidRDefault="00D15C70" w:rsidP="00BF5549">
            <w:pPr>
              <w:pStyle w:val="TAL"/>
            </w:pPr>
            <w:r w:rsidRPr="000003F4">
              <w:t>UEs supporting 5G Core and intra-band non-contiguous CA and CA-based PDCP duplication over MCG or SCG DRB and UL NR CA with 2 carriers</w:t>
            </w:r>
          </w:p>
        </w:tc>
      </w:tr>
      <w:tr w:rsidR="00D15C70" w:rsidRPr="000003F4"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0003F4" w:rsidRDefault="00D15C70" w:rsidP="00BF5549">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0003F4" w:rsidRDefault="00D15C70" w:rsidP="00BF5549">
            <w:pPr>
              <w:pStyle w:val="TAL"/>
            </w:pPr>
          </w:p>
        </w:tc>
      </w:tr>
      <w:tr w:rsidR="00D15C70" w:rsidRPr="000003F4"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0003F4" w:rsidRDefault="00D15C70" w:rsidP="00BF5549">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0003F4" w:rsidRDefault="00D15C70" w:rsidP="00BF5549">
            <w:pPr>
              <w:pStyle w:val="TAL"/>
            </w:pPr>
            <w:r w:rsidRPr="000003F4">
              <w:t xml:space="preserve">Processing delay / </w:t>
            </w:r>
            <w:proofErr w:type="spellStart"/>
            <w:r w:rsidRPr="000003F4">
              <w:t>RRC_Idle</w:t>
            </w:r>
            <w:proofErr w:type="spellEnd"/>
            <w:r w:rsidRPr="000003F4">
              <w:t xml:space="preserve"> to </w:t>
            </w:r>
            <w:proofErr w:type="spellStart"/>
            <w:r w:rsidRPr="000003F4">
              <w:t>RRC_Connected</w:t>
            </w:r>
            <w:proofErr w:type="spellEnd"/>
            <w:r w:rsidRPr="000003F4">
              <w:t xml:space="preserve">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0003F4" w:rsidRDefault="00D15C70" w:rsidP="00BF5549">
            <w:pPr>
              <w:pStyle w:val="TAL"/>
            </w:pPr>
            <w:r w:rsidRPr="000003F4">
              <w:t>UEs supporting 5G Core</w:t>
            </w:r>
          </w:p>
        </w:tc>
      </w:tr>
      <w:tr w:rsidR="00D15C70" w:rsidRPr="000003F4"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0003F4" w:rsidRDefault="00D15C70" w:rsidP="00BF5549">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0003F4" w:rsidRDefault="00D15C70" w:rsidP="00BF5549">
            <w:pPr>
              <w:pStyle w:val="TAL"/>
            </w:pPr>
          </w:p>
        </w:tc>
      </w:tr>
      <w:tr w:rsidR="00D15C70" w:rsidRPr="000003F4"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0003F4" w:rsidRDefault="00D15C70" w:rsidP="00BF5549">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0003F4" w:rsidRDefault="00D15C70" w:rsidP="00BF5549">
            <w:pPr>
              <w:pStyle w:val="TAL"/>
            </w:pPr>
            <w:r w:rsidRPr="000003F4">
              <w:t>UEs supporting 5G Core and intra-band contiguous CA</w:t>
            </w:r>
          </w:p>
        </w:tc>
      </w:tr>
      <w:tr w:rsidR="00D15C70" w:rsidRPr="000003F4"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0003F4" w:rsidRDefault="00D15C70" w:rsidP="00BF5549">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0003F4" w:rsidRDefault="00D15C70" w:rsidP="00BF5549">
            <w:pPr>
              <w:pStyle w:val="TAL"/>
            </w:pPr>
            <w:r w:rsidRPr="000003F4">
              <w:t>UEs supporting 5G Core and inter-band CA</w:t>
            </w:r>
          </w:p>
        </w:tc>
      </w:tr>
      <w:tr w:rsidR="00D15C70" w:rsidRPr="000003F4"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0003F4" w:rsidRDefault="00D15C70" w:rsidP="00BF5549">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0003F4" w:rsidRDefault="00D15C70" w:rsidP="00BF5549">
            <w:pPr>
              <w:pStyle w:val="TAL"/>
            </w:pPr>
            <w:r w:rsidRPr="000003F4">
              <w:t>UEs supporting 5G Core and intra-band non-contiguous CA</w:t>
            </w:r>
          </w:p>
        </w:tc>
      </w:tr>
      <w:tr w:rsidR="00D15C70" w:rsidRPr="000003F4"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0003F4" w:rsidRDefault="00D15C70" w:rsidP="00BF5549">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0003F4" w:rsidRDefault="00D15C70" w:rsidP="00BF5549">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0003F4" w:rsidRDefault="00D15C70" w:rsidP="00BF5549">
            <w:pPr>
              <w:pStyle w:val="TAL"/>
            </w:pPr>
          </w:p>
        </w:tc>
      </w:tr>
      <w:tr w:rsidR="00D15C70" w:rsidRPr="000003F4"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0003F4" w:rsidRDefault="00D15C70" w:rsidP="00BF5549">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0003F4" w:rsidRDefault="00D15C70" w:rsidP="00BF5549">
            <w:pPr>
              <w:pStyle w:val="TAL"/>
            </w:pPr>
            <w:proofErr w:type="spellStart"/>
            <w:r w:rsidRPr="000003F4">
              <w:t>UECapabilityInformation</w:t>
            </w:r>
            <w:proofErr w:type="spellEnd"/>
            <w:r w:rsidRPr="000003F4">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0003F4" w:rsidRDefault="00D15C70" w:rsidP="00BF5549">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0003F4" w:rsidRDefault="00D15C70" w:rsidP="00BF5549">
            <w:pPr>
              <w:pStyle w:val="TAL"/>
            </w:pPr>
            <w:r w:rsidRPr="000003F4">
              <w:t>UEs supporting 5G Core and RRC message segmentation in the UL</w:t>
            </w:r>
          </w:p>
        </w:tc>
      </w:tr>
      <w:tr w:rsidR="00D15C70" w:rsidRPr="000003F4"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0003F4" w:rsidRDefault="00D15C70" w:rsidP="00BF5549">
            <w:pPr>
              <w:pStyle w:val="TAL"/>
            </w:pPr>
            <w:r w:rsidRPr="000003F4">
              <w:lastRenderedPageBreak/>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0003F4" w:rsidRDefault="00D15C70" w:rsidP="00BF5549">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0003F4" w:rsidRDefault="00D15C70" w:rsidP="00BF5549">
            <w:pPr>
              <w:pStyle w:val="TAL"/>
            </w:pPr>
            <w:r w:rsidRPr="000003F4">
              <w:t>UEs supporting 5G core and reception of segmented DL RRC messages.</w:t>
            </w:r>
          </w:p>
        </w:tc>
      </w:tr>
      <w:tr w:rsidR="00D15C70" w:rsidRPr="000003F4"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0003F4" w:rsidRDefault="00D15C70" w:rsidP="00BF5549">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0003F4" w:rsidRDefault="00D15C70" w:rsidP="00BF5549">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0003F4" w:rsidRDefault="00D15C70" w:rsidP="00BF5549">
            <w:pPr>
              <w:pStyle w:val="TAL"/>
            </w:pPr>
            <w:r w:rsidRPr="000003F4">
              <w:t>UEs supporting 5G core and reception of segmented DL RRC messages.</w:t>
            </w:r>
          </w:p>
        </w:tc>
      </w:tr>
      <w:tr w:rsidR="00D15C70" w:rsidRPr="000003F4"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0003F4" w:rsidRDefault="00D15C70" w:rsidP="00BF5549">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0003F4" w:rsidRDefault="00D15C70" w:rsidP="00BF5549">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0003F4" w:rsidRDefault="00D15C70" w:rsidP="00BF5549">
            <w:pPr>
              <w:pStyle w:val="TAL"/>
            </w:pPr>
          </w:p>
        </w:tc>
      </w:tr>
      <w:tr w:rsidR="00D15C70" w:rsidRPr="000003F4"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0003F4" w:rsidRDefault="00D15C70" w:rsidP="00BF5549">
            <w:pPr>
              <w:pStyle w:val="TAL"/>
            </w:pPr>
            <w:r w:rsidRPr="000003F4">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0003F4" w:rsidRDefault="00D15C70" w:rsidP="00BF5549">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0003F4" w:rsidRDefault="00D15C70" w:rsidP="00BF5549">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0003F4" w:rsidRDefault="00D15C70" w:rsidP="00BF5549">
            <w:pPr>
              <w:pStyle w:val="TAL"/>
            </w:pPr>
            <w:r w:rsidRPr="000003F4">
              <w:t>UEs supporting 5G Core and release preference assistance information</w:t>
            </w:r>
          </w:p>
        </w:tc>
      </w:tr>
      <w:tr w:rsidR="00D15C70" w:rsidRPr="000003F4"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0003F4" w:rsidRDefault="00D15C70" w:rsidP="00BF5549">
            <w:pPr>
              <w:pStyle w:val="TAL"/>
            </w:pPr>
            <w:r w:rsidRPr="000003F4">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0003F4" w:rsidRDefault="00D15C70" w:rsidP="00BF5549">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0003F4" w:rsidRDefault="00D15C70" w:rsidP="00BF5549">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0003F4" w:rsidRDefault="00D15C70" w:rsidP="00BF5549">
            <w:pPr>
              <w:pStyle w:val="TAL"/>
            </w:pPr>
            <w:r w:rsidRPr="000003F4">
              <w:t>UEs supporting 5G Core and Multi-SIM features and MUSIM related assistance information</w:t>
            </w:r>
          </w:p>
        </w:tc>
      </w:tr>
      <w:tr w:rsidR="00D15C70" w:rsidRPr="000003F4"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0003F4" w:rsidRDefault="00D15C70" w:rsidP="00BF5549">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0003F4" w:rsidRDefault="00D15C70" w:rsidP="00BF5549">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0003F4" w:rsidRDefault="00D15C70" w:rsidP="00BF5549">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0003F4" w:rsidRDefault="00D15C70" w:rsidP="00BF5549">
            <w:pPr>
              <w:pStyle w:val="TAL"/>
            </w:pPr>
            <w:r w:rsidRPr="000003F4">
              <w:t>UEs supporting 5G Core and Multi-SIM features and release preference assistance information</w:t>
            </w:r>
          </w:p>
        </w:tc>
      </w:tr>
      <w:tr w:rsidR="00D15C70" w:rsidRPr="000003F4"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0003F4" w:rsidRDefault="00D15C70" w:rsidP="00BF5549">
            <w:pPr>
              <w:pStyle w:val="TAL"/>
            </w:pPr>
            <w:r w:rsidRPr="000003F4">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0003F4" w:rsidRDefault="00D15C70" w:rsidP="00BF5549">
            <w:pPr>
              <w:pStyle w:val="TAL"/>
            </w:pPr>
            <w:r w:rsidRPr="000003F4">
              <w:t xml:space="preserve">UE Assistance Information / RRM measurement relaxation / </w:t>
            </w:r>
            <w:proofErr w:type="spellStart"/>
            <w:r w:rsidRPr="000003F4">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0003F4" w:rsidRDefault="00D15C70" w:rsidP="00BF5549">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0003F4" w:rsidRDefault="00D15C70" w:rsidP="00BF5549">
            <w:pPr>
              <w:pStyle w:val="TAL"/>
            </w:pPr>
            <w:r w:rsidRPr="000003F4">
              <w:t xml:space="preserve">UEs supporting 5G Core and </w:t>
            </w:r>
            <w:proofErr w:type="spellStart"/>
            <w:r w:rsidRPr="000003F4">
              <w:t>RedCap</w:t>
            </w:r>
            <w:proofErr w:type="spellEnd"/>
            <w:r w:rsidRPr="000003F4">
              <w:t xml:space="preserve"> and relaxed RRM measurements in RRC_CONNECTED and initiating UE Assistance Information procedure immediately upon change of its fulfilment status for RRM measurement relaxation criterion for connected mode.</w:t>
            </w:r>
          </w:p>
        </w:tc>
      </w:tr>
      <w:tr w:rsidR="00824B8E" w:rsidRPr="000003F4"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3825DB" w14:textId="0A4FB066" w:rsidR="00824B8E" w:rsidRPr="000003F4" w:rsidRDefault="00824B8E" w:rsidP="00824B8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1105FF" w14:textId="2E2EE9C2" w:rsidR="00824B8E" w:rsidRPr="000003F4" w:rsidRDefault="00824B8E" w:rsidP="00824B8E">
            <w:pPr>
              <w:pStyle w:val="TAL"/>
            </w:pPr>
            <w:r w:rsidRPr="000003F4">
              <w:t xml:space="preserve">UE Assistance Information / MUSIM / </w:t>
            </w:r>
            <w:proofErr w:type="spellStart"/>
            <w:r w:rsidRPr="000003F4">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1FCD66" w14:textId="58CA93DD"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779A7" w14:textId="625943EA"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A2CCF7" w14:textId="3FF282C1"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824B8E" w:rsidRPr="000003F4"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70211E" w14:textId="558F0126" w:rsidR="00824B8E" w:rsidRPr="000003F4" w:rsidRDefault="00824B8E" w:rsidP="00824B8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B36B9F" w14:textId="6A2C033E" w:rsidR="00824B8E" w:rsidRPr="000003F4" w:rsidRDefault="00824B8E" w:rsidP="00824B8E">
            <w:pPr>
              <w:pStyle w:val="TAL"/>
            </w:pPr>
            <w:r w:rsidRPr="000003F4">
              <w:t xml:space="preserve">UE Assistance Information / MUSIM / </w:t>
            </w:r>
            <w:proofErr w:type="spellStart"/>
            <w:r w:rsidRPr="000003F4">
              <w:t>musim-AffectedBandsList</w:t>
            </w:r>
            <w:proofErr w:type="spellEnd"/>
            <w:r w:rsidRPr="000003F4">
              <w:t xml:space="preserve"> / </w:t>
            </w:r>
            <w:proofErr w:type="spellStart"/>
            <w:r w:rsidRPr="000003F4">
              <w:t>musim-AvoidedBandsList</w:t>
            </w:r>
            <w:proofErr w:type="spellEnd"/>
            <w:r w:rsidRPr="000003F4">
              <w:t xml:space="preserve"> / </w:t>
            </w:r>
            <w:proofErr w:type="spellStart"/>
            <w:r w:rsidRPr="000003F4">
              <w:t>musim-MaxCC</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345F91" w14:textId="358545B4"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32F57" w14:textId="1C401D65"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7C0B93" w14:textId="459BE6CE"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E14342" w:rsidRPr="000003F4"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E77A0" w14:textId="54C1B7AD" w:rsidR="00E14342" w:rsidRPr="000003F4" w:rsidRDefault="00E14342" w:rsidP="00E14342">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9FFCFB" w14:textId="26B053E5" w:rsidR="00E14342" w:rsidRPr="000003F4" w:rsidRDefault="00E14342" w:rsidP="00E14342">
            <w:pPr>
              <w:pStyle w:val="TAL"/>
            </w:pPr>
            <w:r w:rsidRPr="000003F4">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B90A71" w14:textId="558F4F2F" w:rsidR="00E14342" w:rsidRPr="000003F4" w:rsidRDefault="00E14342" w:rsidP="00E14342">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2620C" w14:textId="71C1B209" w:rsidR="00E14342" w:rsidRPr="000003F4" w:rsidRDefault="0086404E" w:rsidP="00E14342">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084DC3" w14:textId="5070254F" w:rsidR="00E14342" w:rsidRPr="000003F4" w:rsidRDefault="00E14342" w:rsidP="00E14342">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890211" w:rsidRPr="000003F4"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0003F4" w:rsidRDefault="00890211" w:rsidP="00890211">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0003F4" w:rsidRDefault="00890211" w:rsidP="00890211">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0003F4" w:rsidRDefault="00890211" w:rsidP="00890211">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DE73B28" w:rsidR="00890211" w:rsidRPr="000003F4" w:rsidRDefault="00890211" w:rsidP="00890211">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0003F4" w:rsidRDefault="00890211" w:rsidP="00890211">
            <w:pPr>
              <w:pStyle w:val="TAL"/>
            </w:pPr>
            <w:r w:rsidRPr="000003F4">
              <w:rPr>
                <w:lang w:eastAsia="zh-CN"/>
              </w:rPr>
              <w:t>UEs supporting 5G core and FR1 Band n40 and FR1 Band n41 and WLAN and reporting affected NR carrier frequencies in IDC assistance information when detecting IDC problem.</w:t>
            </w:r>
          </w:p>
        </w:tc>
      </w:tr>
      <w:tr w:rsidR="00857730" w:rsidRPr="000003F4"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B01AA" w14:textId="4EF11C14" w:rsidR="00857730" w:rsidRPr="000003F4" w:rsidRDefault="00857730" w:rsidP="00857730">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BB4B7" w14:textId="12CF1272" w:rsidR="00857730" w:rsidRPr="000003F4" w:rsidRDefault="00857730" w:rsidP="00857730">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C824" w14:textId="2D035776" w:rsidR="00857730" w:rsidRPr="000003F4" w:rsidRDefault="00857730" w:rsidP="00857730">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DAEA10" w14:textId="02CD6D91" w:rsidR="00857730" w:rsidRPr="000003F4" w:rsidRDefault="00857730" w:rsidP="00857730">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52519D" w14:textId="34863139" w:rsidR="00857730" w:rsidRPr="000003F4" w:rsidRDefault="00857730" w:rsidP="00857730">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FE57C6" w:rsidRPr="000003F4" w14:paraId="09ED9E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EE80BB" w14:textId="0B0716A3" w:rsidR="00FE57C6" w:rsidRPr="000003F4" w:rsidRDefault="00FE57C6" w:rsidP="00FE57C6">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D47F3" w14:textId="29FC1B8C" w:rsidR="00FE57C6" w:rsidRPr="000003F4" w:rsidRDefault="00FE57C6" w:rsidP="00FE57C6">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DE9BA" w14:textId="47B98367" w:rsidR="00FE57C6" w:rsidRPr="000003F4" w:rsidRDefault="00FE57C6" w:rsidP="00FE57C6">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C7B1C" w14:textId="19628391" w:rsidR="00FE57C6" w:rsidRPr="000003F4" w:rsidRDefault="00FE57C6" w:rsidP="00FE57C6">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BA249" w14:textId="2D71F48B" w:rsidR="00FE57C6" w:rsidRPr="000003F4" w:rsidRDefault="00FE57C6" w:rsidP="00FE57C6">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D15C70" w:rsidRPr="000003F4"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0003F4" w:rsidRDefault="00D15C70" w:rsidP="00BF5549">
            <w:pPr>
              <w:pStyle w:val="TAL"/>
            </w:pPr>
          </w:p>
        </w:tc>
      </w:tr>
      <w:tr w:rsidR="00D15C70" w:rsidRPr="000003F4"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0003F4" w:rsidRDefault="00D15C70" w:rsidP="00BF5549">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0003F4" w:rsidRDefault="00D15C70" w:rsidP="00BF5549">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0003F4" w:rsidRDefault="00D15C70" w:rsidP="00BF5549">
            <w:pPr>
              <w:pStyle w:val="TAL"/>
            </w:pPr>
            <w:r w:rsidRPr="000003F4">
              <w:t>UEs supporting 5G Core and Idle/Inactive Measurements</w:t>
            </w:r>
          </w:p>
        </w:tc>
      </w:tr>
      <w:tr w:rsidR="00D15C70" w:rsidRPr="000003F4"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0003F4" w:rsidRDefault="00D15C70" w:rsidP="00BF5549">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0003F4" w:rsidRDefault="00D15C70" w:rsidP="00BF5549">
            <w:pPr>
              <w:pStyle w:val="TAL"/>
            </w:pPr>
            <w:r w:rsidRPr="000003F4">
              <w:t xml:space="preserve">Idle/Inactive Measurements / Idle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0003F4" w:rsidRDefault="00D15C70" w:rsidP="00BF5549">
            <w:pPr>
              <w:pStyle w:val="TAL"/>
            </w:pPr>
            <w:r w:rsidRPr="000003F4">
              <w:t>UEs supporting 5G Core and Idle/Inactive Measurements</w:t>
            </w:r>
          </w:p>
        </w:tc>
      </w:tr>
      <w:tr w:rsidR="00D15C70" w:rsidRPr="000003F4"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0003F4" w:rsidRDefault="00D15C70" w:rsidP="00BF5549">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0003F4" w:rsidRDefault="00D15C70" w:rsidP="00BF5549">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0003F4" w:rsidRDefault="00D15C70" w:rsidP="00BF5549">
            <w:pPr>
              <w:pStyle w:val="TAL"/>
            </w:pPr>
            <w:r w:rsidRPr="000003F4">
              <w:t>UEs supporting 5G Core and RRC_INACTIVE and Idle/Inactive Measurements</w:t>
            </w:r>
          </w:p>
        </w:tc>
      </w:tr>
      <w:tr w:rsidR="00D15C70" w:rsidRPr="000003F4"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0003F4" w:rsidRDefault="00D15C70" w:rsidP="00BF5549">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0003F4" w:rsidRDefault="00D15C70" w:rsidP="00BF5549">
            <w:pPr>
              <w:pStyle w:val="TAL"/>
            </w:pPr>
            <w:r w:rsidRPr="000003F4">
              <w:t xml:space="preserve">Idle/Inactive measurements / Inactive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0003F4" w:rsidRDefault="00D15C70" w:rsidP="00BF5549">
            <w:pPr>
              <w:pStyle w:val="TAL"/>
            </w:pPr>
            <w:r w:rsidRPr="000003F4">
              <w:t>UEs supporting 5G Core and RRC_INACTIVE and Idle/Inactive Measurements</w:t>
            </w:r>
          </w:p>
        </w:tc>
      </w:tr>
      <w:tr w:rsidR="00D15C70" w:rsidRPr="000003F4"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0003F4" w:rsidRDefault="00D15C70" w:rsidP="00BF5549">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0003F4" w:rsidRDefault="00D15C70" w:rsidP="00BF5549">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0003F4" w:rsidRDefault="00D15C70" w:rsidP="00BF5549">
            <w:pPr>
              <w:pStyle w:val="TAL"/>
            </w:pPr>
          </w:p>
        </w:tc>
      </w:tr>
      <w:tr w:rsidR="00D15C70" w:rsidRPr="000003F4"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0003F4" w:rsidRDefault="00D15C70" w:rsidP="00BF5549">
            <w:pPr>
              <w:pStyle w:val="TAL"/>
            </w:pPr>
            <w:r w:rsidRPr="000003F4">
              <w:lastRenderedPageBreak/>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0003F4" w:rsidRDefault="00D15C70" w:rsidP="00BF5549">
            <w:pPr>
              <w:pStyle w:val="TAL"/>
            </w:pPr>
            <w:r w:rsidRPr="000003F4">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0003F4" w:rsidRDefault="00D15C70" w:rsidP="00BF5549">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0003F4" w:rsidRDefault="00D15C70" w:rsidP="00BF5549">
            <w:pPr>
              <w:pStyle w:val="TAL"/>
            </w:pPr>
            <w:r w:rsidRPr="000003F4">
              <w:t>UEs supporting 5G Core and partial frequency sounding for SRS with frequency hopping</w:t>
            </w:r>
          </w:p>
        </w:tc>
      </w:tr>
      <w:tr w:rsidR="00D15C70" w:rsidRPr="000003F4"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0003F4" w:rsidRDefault="00D15C70" w:rsidP="00BF5549">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0003F4" w:rsidRDefault="00D15C70" w:rsidP="00BF5549">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0003F4" w:rsidRDefault="00D15C70" w:rsidP="00BF5549">
            <w:pPr>
              <w:pStyle w:val="TAL"/>
            </w:pPr>
          </w:p>
        </w:tc>
      </w:tr>
      <w:tr w:rsidR="00D15C70" w:rsidRPr="000003F4"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0003F4" w:rsidRDefault="00D15C70" w:rsidP="00BF5549">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0003F4" w:rsidRDefault="00D15C70" w:rsidP="00BF5549">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0003F4" w:rsidRDefault="00D15C70" w:rsidP="00BF5549">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0003F4" w:rsidRDefault="00D15C70" w:rsidP="00BF5549">
            <w:pPr>
              <w:pStyle w:val="TAL"/>
            </w:pPr>
            <w:r w:rsidRPr="000003F4">
              <w:t>UEs supporting 5G Core and SDT via Configured Grant Type 1 in RRC_INACTIVE state</w:t>
            </w:r>
          </w:p>
        </w:tc>
      </w:tr>
      <w:tr w:rsidR="00D15C70" w:rsidRPr="000003F4"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0003F4" w:rsidRDefault="00D15C70" w:rsidP="00BF5549">
            <w:pPr>
              <w:pStyle w:val="TAL"/>
            </w:pPr>
            <w:r w:rsidRPr="000003F4">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0003F4" w:rsidRDefault="00D15C70" w:rsidP="00BF5549">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0003F4" w:rsidRDefault="00D15C70" w:rsidP="00BF5549">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0003F4" w:rsidRDefault="00D15C70" w:rsidP="00BF5549">
            <w:pPr>
              <w:pStyle w:val="TAL"/>
            </w:pPr>
            <w:r w:rsidRPr="000003F4">
              <w:t>UEs supporting 5G Core and SDT via Configured Grant Type 1 in RRC_INACTIVE state and SMS over NAS</w:t>
            </w:r>
          </w:p>
        </w:tc>
      </w:tr>
      <w:tr w:rsidR="00D15C70" w:rsidRPr="000003F4"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0003F4" w:rsidRDefault="00D15C70" w:rsidP="00BF5549">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0003F4" w:rsidRDefault="00D15C70" w:rsidP="00BF5549">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0003F4" w:rsidRDefault="00792B1B" w:rsidP="00BF5549">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0003F4" w:rsidRDefault="00D15C70" w:rsidP="00BF5549">
            <w:pPr>
              <w:pStyle w:val="TAL"/>
            </w:pPr>
            <w:r w:rsidRPr="000003F4">
              <w:t>UEs supporting 5G Core and SRB SDT and SDT via Configured Grant Type 1 in RRC_INACTIVE state</w:t>
            </w:r>
            <w:r w:rsidR="00792B1B" w:rsidRPr="000003F4">
              <w:t xml:space="preserve"> and SMS over NAS</w:t>
            </w:r>
          </w:p>
        </w:tc>
      </w:tr>
      <w:tr w:rsidR="00B65E00" w:rsidRPr="000003F4"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71E5" w14:textId="3AE0FA16" w:rsidR="00B65E00" w:rsidRPr="000003F4" w:rsidRDefault="00B65E00" w:rsidP="00B65E00">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2C3D93" w14:textId="63E6F595" w:rsidR="00B65E00" w:rsidRPr="000003F4" w:rsidRDefault="00B65E00" w:rsidP="00B65E00">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31302" w14:textId="2E683BEF" w:rsidR="00B65E00" w:rsidRPr="000003F4" w:rsidRDefault="00B65E00" w:rsidP="00B65E00">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D0F10" w14:textId="07044B58" w:rsidR="00B65E00" w:rsidRPr="000003F4" w:rsidRDefault="00B65E00" w:rsidP="00B65E00">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77C2C3" w14:textId="18EC14AE" w:rsidR="00B65E00" w:rsidRPr="000003F4" w:rsidRDefault="00B65E00" w:rsidP="00B65E00">
            <w:pPr>
              <w:pStyle w:val="TAL"/>
            </w:pPr>
            <w:r w:rsidRPr="000003F4">
              <w:t>UEs supporting 5G Core and MT-SDT via Configured Grant Type 1 in RRC_INACTIVE state</w:t>
            </w:r>
          </w:p>
        </w:tc>
      </w:tr>
      <w:tr w:rsidR="00DF4F0E" w:rsidRPr="000003F4"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0003F4" w:rsidRDefault="008619EA" w:rsidP="008619EA">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0003F4" w:rsidRDefault="001B6BD5" w:rsidP="008619EA">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0003F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0003F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0003F4" w:rsidRDefault="008619EA" w:rsidP="008619EA">
            <w:pPr>
              <w:pStyle w:val="TAL"/>
            </w:pPr>
          </w:p>
        </w:tc>
      </w:tr>
      <w:tr w:rsidR="008619EA" w:rsidRPr="000003F4"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0003F4" w:rsidRDefault="008619EA" w:rsidP="008619EA">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0003F4" w:rsidRDefault="001B6BD5" w:rsidP="008619EA">
            <w:pPr>
              <w:pStyle w:val="TAL"/>
            </w:pPr>
            <w:r w:rsidRPr="000003F4">
              <w:rPr>
                <w:sz w:val="16"/>
                <w:szCs w:val="16"/>
              </w:rPr>
              <w:t xml:space="preserve">NR </w:t>
            </w:r>
            <w:r w:rsidR="008619EA" w:rsidRPr="000003F4">
              <w:rPr>
                <w:sz w:val="16"/>
                <w:szCs w:val="16"/>
              </w:rPr>
              <w:t xml:space="preserve">NTN / SIB19 / T430 with the timer value set to </w:t>
            </w:r>
            <w:proofErr w:type="spellStart"/>
            <w:r w:rsidR="008619EA" w:rsidRPr="000003F4">
              <w:rPr>
                <w:sz w:val="16"/>
                <w:szCs w:val="16"/>
              </w:rPr>
              <w:t>ntn-UlSyncValidityDuration</w:t>
            </w:r>
            <w:proofErr w:type="spellEnd"/>
            <w:r w:rsidR="008619EA"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0003F4" w:rsidRDefault="008619EA" w:rsidP="008619EA">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0003F4" w:rsidDel="00792B1B" w:rsidRDefault="008619EA" w:rsidP="008619EA">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0003F4" w:rsidRDefault="008619EA" w:rsidP="008619EA">
            <w:pPr>
              <w:pStyle w:val="TAL"/>
            </w:pPr>
            <w:r w:rsidRPr="000003F4">
              <w:rPr>
                <w:color w:val="000000"/>
                <w:sz w:val="16"/>
                <w:szCs w:val="16"/>
              </w:rPr>
              <w:t>UEs supporting 5G Core and NR NTN access</w:t>
            </w:r>
          </w:p>
        </w:tc>
      </w:tr>
      <w:tr w:rsidR="00905DC2" w:rsidRPr="000003F4" w14:paraId="204B7A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B50152" w14:textId="48CF1F61" w:rsidR="00905DC2" w:rsidRPr="000003F4" w:rsidRDefault="00905DC2" w:rsidP="00905DC2">
            <w:pPr>
              <w:pStyle w:val="TAL"/>
              <w:rPr>
                <w:sz w:val="16"/>
                <w:szCs w:val="16"/>
              </w:rPr>
            </w:pPr>
            <w:r w:rsidRPr="00175E91">
              <w:t>8.1.5.14.2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009C20" w14:textId="4CF3A793" w:rsidR="00905DC2" w:rsidRPr="000003F4" w:rsidRDefault="00905DC2" w:rsidP="00905DC2">
            <w:pPr>
              <w:pStyle w:val="TAL"/>
              <w:rPr>
                <w:sz w:val="16"/>
                <w:szCs w:val="16"/>
              </w:rPr>
            </w:pPr>
            <w:r w:rsidRPr="00175E91">
              <w:t>NR NTN Enhancements / SIB19 / Satellite Hard Switch with Resync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262D9" w14:textId="3A709C5A"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46F5E5" w14:textId="22B4AB22" w:rsidR="00905DC2" w:rsidRPr="000003F4" w:rsidRDefault="00905DC2" w:rsidP="00905DC2">
            <w:pPr>
              <w:pStyle w:val="TAL"/>
              <w:rPr>
                <w:sz w:val="16"/>
                <w:szCs w:val="16"/>
              </w:rPr>
            </w:pPr>
            <w:r>
              <w:t>C419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5454F1" w14:textId="45215E0C" w:rsidR="00905DC2" w:rsidRPr="000003F4" w:rsidRDefault="00905DC2" w:rsidP="00905DC2">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905DC2" w:rsidRPr="000003F4" w14:paraId="546C84F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A0842" w14:textId="2C21C468" w:rsidR="00905DC2" w:rsidRPr="000003F4" w:rsidRDefault="00905DC2" w:rsidP="00905DC2">
            <w:pPr>
              <w:pStyle w:val="TAL"/>
              <w:rPr>
                <w:sz w:val="16"/>
                <w:szCs w:val="16"/>
              </w:rPr>
            </w:pPr>
            <w:r w:rsidRPr="00175E91">
              <w:t>8.1.5.14.3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0BADAE" w14:textId="26789FA7" w:rsidR="00905DC2" w:rsidRPr="000003F4" w:rsidRDefault="00905DC2" w:rsidP="00905DC2">
            <w:pPr>
              <w:pStyle w:val="TAL"/>
              <w:rPr>
                <w:sz w:val="16"/>
                <w:szCs w:val="16"/>
              </w:rPr>
            </w:pPr>
            <w:r w:rsidRPr="00175E91">
              <w:t>NR NTN Enhancements / SIB19 / Satellite Soft Switch with Resync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2E705" w14:textId="7C918349"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357991" w14:textId="1F871489" w:rsidR="00905DC2" w:rsidRPr="000003F4" w:rsidRDefault="00905DC2" w:rsidP="00905DC2">
            <w:pPr>
              <w:pStyle w:val="TAL"/>
              <w:rPr>
                <w:sz w:val="16"/>
                <w:szCs w:val="16"/>
              </w:rPr>
            </w:pPr>
            <w:r>
              <w:t>C420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8585D8" w14:textId="779D0AF5" w:rsidR="00905DC2" w:rsidRPr="000003F4" w:rsidRDefault="00905DC2" w:rsidP="00905DC2">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D15C70" w:rsidRPr="000003F4"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0003F4" w:rsidRDefault="00D15C70" w:rsidP="00BF5549">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0003F4" w:rsidRDefault="00D15C70" w:rsidP="00BF5549">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0003F4" w:rsidRDefault="00D15C70" w:rsidP="00BF5549">
            <w:pPr>
              <w:pStyle w:val="TAL"/>
            </w:pPr>
          </w:p>
        </w:tc>
      </w:tr>
      <w:tr w:rsidR="00D15C70" w:rsidRPr="000003F4"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0003F4" w:rsidRDefault="00D15C70" w:rsidP="00BF5549">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0003F4" w:rsidRDefault="00D15C70" w:rsidP="00BF5549">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0003F4" w:rsidRDefault="00D15C70" w:rsidP="00BF5549">
            <w:pPr>
              <w:pStyle w:val="TAL"/>
            </w:pPr>
          </w:p>
        </w:tc>
      </w:tr>
      <w:tr w:rsidR="00D15C70" w:rsidRPr="000003F4"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0003F4" w:rsidRDefault="00D15C70" w:rsidP="00BF5549">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0003F4" w:rsidRDefault="00D15C70" w:rsidP="00BF5549">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0003F4" w:rsidRDefault="00D15C70" w:rsidP="00BF5549">
            <w:pPr>
              <w:pStyle w:val="TAL"/>
            </w:pPr>
          </w:p>
        </w:tc>
      </w:tr>
      <w:tr w:rsidR="00D15C70" w:rsidRPr="000003F4"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0003F4" w:rsidRDefault="00D15C70" w:rsidP="00BF5549">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0003F4" w:rsidRDefault="00D15C70" w:rsidP="00BF5549">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0003F4" w:rsidRDefault="00D15C70" w:rsidP="00BF5549">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0003F4" w:rsidRDefault="00D15C70" w:rsidP="00BF5549">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0003F4" w:rsidRDefault="00D15C70" w:rsidP="00BF5549">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0003F4" w:rsidRDefault="00D15C70" w:rsidP="00BF5549">
            <w:pPr>
              <w:pStyle w:val="TAL"/>
            </w:pPr>
            <w:r w:rsidRPr="000003F4">
              <w:t>UEs supporting 5G Core and UL PDCP Packet Delay per DRB</w:t>
            </w:r>
          </w:p>
        </w:tc>
      </w:tr>
      <w:tr w:rsidR="00D15C70" w:rsidRPr="000003F4"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0003F4" w:rsidRDefault="00D15C70" w:rsidP="00BF5549">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0003F4" w:rsidRDefault="00D15C70" w:rsidP="00BF5549">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0003F4" w:rsidRDefault="00D15C70" w:rsidP="00BF5549">
            <w:pPr>
              <w:pStyle w:val="TAL"/>
            </w:pPr>
          </w:p>
        </w:tc>
      </w:tr>
      <w:tr w:rsidR="00D15C70" w:rsidRPr="000003F4"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0003F4" w:rsidRDefault="00D15C70" w:rsidP="00BF5549">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0003F4" w:rsidRDefault="00D15C70" w:rsidP="00BF5549">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0003F4" w:rsidRDefault="00D15C70" w:rsidP="00BF5549">
            <w:pPr>
              <w:pStyle w:val="TAL"/>
            </w:pPr>
            <w:r w:rsidRPr="000003F4">
              <w:t>UEs supporting 5G core and logged measurements in RRC_IDLE and RRC_INACTIVE</w:t>
            </w:r>
          </w:p>
        </w:tc>
      </w:tr>
      <w:tr w:rsidR="00D15C70" w:rsidRPr="000003F4"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0003F4" w:rsidRDefault="00D15C70" w:rsidP="00BF5549">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0003F4" w:rsidRDefault="00D15C70" w:rsidP="00BF5549">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0003F4" w:rsidRDefault="00D15C70" w:rsidP="00BF5549">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0003F4" w:rsidRDefault="00D15C70" w:rsidP="00BF5549">
            <w:pPr>
              <w:pStyle w:val="TAL"/>
            </w:pPr>
            <w:r w:rsidRPr="000003F4">
              <w:t>UEs supporting 5G core and RRC_INACTIVE and logged measurements in RRC_IDLE and RRC_INACTIVE</w:t>
            </w:r>
          </w:p>
        </w:tc>
      </w:tr>
      <w:tr w:rsidR="00D15C70" w:rsidRPr="000003F4"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0003F4" w:rsidRDefault="00D15C70" w:rsidP="00BF5549">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0003F4" w:rsidRDefault="00D15C70" w:rsidP="00BF5549">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0003F4" w:rsidRDefault="00D15C70" w:rsidP="00BF5549">
            <w:pPr>
              <w:pStyle w:val="TAL"/>
            </w:pPr>
            <w:r w:rsidRPr="000003F4">
              <w:t>UEs supporting 5G core and logged measurements in RRC_IDLE and RRC_INACTIVE</w:t>
            </w:r>
          </w:p>
        </w:tc>
      </w:tr>
      <w:tr w:rsidR="00D15C70" w:rsidRPr="000003F4"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0003F4" w:rsidRDefault="00D15C70" w:rsidP="00BF5549">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0003F4" w:rsidRDefault="00D15C70" w:rsidP="00BF5549">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0003F4" w:rsidRDefault="00D15C70" w:rsidP="00BF5549">
            <w:pPr>
              <w:pStyle w:val="TAL"/>
            </w:pPr>
            <w:r w:rsidRPr="000003F4">
              <w:t>UEs supporting 5G core and logged measurements in RRC_IDLE and RRC_INACTIVE</w:t>
            </w:r>
          </w:p>
        </w:tc>
      </w:tr>
      <w:tr w:rsidR="00D15C70" w:rsidRPr="000003F4"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0003F4" w:rsidRDefault="00D15C70" w:rsidP="00BF5549">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0003F4" w:rsidRDefault="00D15C70" w:rsidP="00BF5549">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0003F4" w:rsidRDefault="00D15C70" w:rsidP="00BF5549">
            <w:pPr>
              <w:pStyle w:val="TAL"/>
            </w:pPr>
            <w:r w:rsidRPr="000003F4">
              <w:t>UEs supporting 5G core and logged measurements in RRC_IDLE and RRC_INACTIVE</w:t>
            </w:r>
          </w:p>
        </w:tc>
      </w:tr>
      <w:tr w:rsidR="00D15C70" w:rsidRPr="000003F4"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0003F4" w:rsidRDefault="00D15C70" w:rsidP="00BF5549">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0003F4" w:rsidRDefault="00D15C70" w:rsidP="00BF5549">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0003F4" w:rsidRDefault="00D15C70" w:rsidP="00BF5549">
            <w:pPr>
              <w:pStyle w:val="TAL"/>
            </w:pPr>
            <w:r w:rsidRPr="000003F4">
              <w:t>UEs supporting 5G core and logged measurements in RRC_IDLE and RRC_INACTIVE</w:t>
            </w:r>
          </w:p>
        </w:tc>
      </w:tr>
      <w:tr w:rsidR="00D15C70" w:rsidRPr="000003F4"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0003F4" w:rsidRDefault="00D15C70" w:rsidP="00BF5549">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0003F4" w:rsidRDefault="00D15C70" w:rsidP="00BF5549">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0003F4" w:rsidRDefault="00D15C70" w:rsidP="00BF5549">
            <w:pPr>
              <w:pStyle w:val="TAL"/>
            </w:pPr>
            <w:r w:rsidRPr="000003F4">
              <w:t>UEs supporting 5G core and logged measurements in RRC_IDLE and RRC_INACTIVE</w:t>
            </w:r>
          </w:p>
        </w:tc>
      </w:tr>
      <w:tr w:rsidR="00D15C70" w:rsidRPr="000003F4"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0003F4" w:rsidRDefault="00D15C70" w:rsidP="00BF5549">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0003F4" w:rsidRDefault="00D15C70" w:rsidP="00BF5549">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0003F4" w:rsidRDefault="00D15C70" w:rsidP="00BF5549">
            <w:pPr>
              <w:pStyle w:val="TAL"/>
            </w:pPr>
            <w:r w:rsidRPr="000003F4">
              <w:t>UEs supporting 5G core and logged measurements in RRC_IDLE and RRC_INACTIVE</w:t>
            </w:r>
          </w:p>
        </w:tc>
      </w:tr>
      <w:tr w:rsidR="00D15C70" w:rsidRPr="000003F4"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0003F4" w:rsidRDefault="00D15C70" w:rsidP="00BF5549">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0003F4" w:rsidRDefault="00D15C70" w:rsidP="00BF5549">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0003F4" w:rsidRDefault="00D15C70" w:rsidP="00BF5549">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0003F4" w:rsidRDefault="00D15C70" w:rsidP="00BF5549">
            <w:pPr>
              <w:pStyle w:val="TAL"/>
            </w:pPr>
            <w:r w:rsidRPr="000003F4">
              <w:t>UEs supporting 5G core and logged measurements in RRC_IDLE and RRC_INACTIVE and equipped with a GNSS receiver to provide detailed location information.</w:t>
            </w:r>
          </w:p>
        </w:tc>
      </w:tr>
      <w:tr w:rsidR="00D15C70" w:rsidRPr="000003F4"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0003F4" w:rsidRDefault="00D15C70" w:rsidP="00BF5549">
            <w:pPr>
              <w:pStyle w:val="TAL"/>
            </w:pPr>
            <w:r w:rsidRPr="000003F4">
              <w:lastRenderedPageBreak/>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0003F4" w:rsidRDefault="00D15C70" w:rsidP="00BF5549">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0003F4" w:rsidRDefault="00D15C70" w:rsidP="00BF5549">
            <w:pPr>
              <w:pStyle w:val="TAL"/>
            </w:pPr>
            <w:r w:rsidRPr="000003F4">
              <w:t>UEs supporting 5G core and logged measurements in RRC_IDLE and RRC_INACTIVE</w:t>
            </w:r>
          </w:p>
        </w:tc>
      </w:tr>
      <w:tr w:rsidR="00D15C70" w:rsidRPr="000003F4"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0003F4" w:rsidRDefault="00D15C70" w:rsidP="00BF5549">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0003F4" w:rsidRDefault="00D15C70" w:rsidP="00BF5549">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0003F4" w:rsidRDefault="00D15C70" w:rsidP="00BF5549">
            <w:pPr>
              <w:pStyle w:val="TAL"/>
            </w:pPr>
            <w:r w:rsidRPr="000003F4">
              <w:t>UEs supporting 5G core and logged measurements in RRC_IDLE and RRC_INACTIVE</w:t>
            </w:r>
          </w:p>
        </w:tc>
      </w:tr>
      <w:tr w:rsidR="00D15C70" w:rsidRPr="000003F4"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0003F4" w:rsidRDefault="00D15C70" w:rsidP="00BF5549">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0003F4" w:rsidRDefault="00D15C70" w:rsidP="00BF5549">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0003F4" w:rsidRDefault="00D15C70" w:rsidP="00BF5549">
            <w:pPr>
              <w:pStyle w:val="TAL"/>
            </w:pPr>
            <w:r w:rsidRPr="000003F4">
              <w:t>UEs supporting 5G core and logged measurements in RRC_IDLE and RRC_INACTIVE</w:t>
            </w:r>
          </w:p>
        </w:tc>
      </w:tr>
      <w:tr w:rsidR="00D15C70" w:rsidRPr="000003F4"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0003F4" w:rsidRDefault="00D15C70" w:rsidP="00BF5549">
            <w:pPr>
              <w:pStyle w:val="TAL"/>
            </w:pPr>
            <w:r w:rsidRPr="000003F4">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0003F4" w:rsidRDefault="00D15C70" w:rsidP="00BF5549">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0003F4" w:rsidRDefault="00D15C70" w:rsidP="00BF5549">
            <w:pPr>
              <w:pStyle w:val="TAL"/>
            </w:pPr>
            <w:r w:rsidRPr="000003F4">
              <w:t>UEs supporting 5G core and logged measurements in RRC_IDLE and RRC_INACTIVE</w:t>
            </w:r>
          </w:p>
        </w:tc>
      </w:tr>
      <w:tr w:rsidR="00D15C70" w:rsidRPr="000003F4"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0003F4" w:rsidRDefault="00D15C70" w:rsidP="00BF5549">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0003F4" w:rsidRDefault="00D15C70" w:rsidP="00BF5549">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0003F4" w:rsidRDefault="00D15C70" w:rsidP="00BF5549">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0003F4" w:rsidRDefault="00D15C70" w:rsidP="00BF5549">
            <w:pPr>
              <w:pStyle w:val="TAL"/>
            </w:pPr>
            <w:r w:rsidRPr="000003F4">
              <w:t>UEs supporting 5G core and logged measurements in RRC_IDLE and RRC_INACTIVE and FR1 Band n40</w:t>
            </w:r>
            <w:r w:rsidR="002018D6" w:rsidRPr="000003F4">
              <w:rPr>
                <w:sz w:val="16"/>
                <w:szCs w:val="16"/>
                <w:lang w:eastAsia="zh-CN"/>
              </w:rPr>
              <w:t xml:space="preserve"> and WLAN, and reporting of affected NR carrier frequencies in IDC assistance information, and transmitting </w:t>
            </w:r>
            <w:proofErr w:type="spellStart"/>
            <w:r w:rsidR="002018D6" w:rsidRPr="000003F4">
              <w:rPr>
                <w:sz w:val="16"/>
                <w:szCs w:val="16"/>
                <w:lang w:eastAsia="zh-CN"/>
              </w:rPr>
              <w:t>UEAssistanceInformation</w:t>
            </w:r>
            <w:proofErr w:type="spellEnd"/>
            <w:r w:rsidR="002018D6" w:rsidRPr="000003F4">
              <w:rPr>
                <w:sz w:val="16"/>
                <w:szCs w:val="16"/>
                <w:lang w:eastAsia="zh-CN"/>
              </w:rPr>
              <w:t xml:space="preserve"> message with IDC-Assistance-r16 in RRC_CONNECTED when an IDC problem is detected in RRC_IDLE</w:t>
            </w:r>
          </w:p>
        </w:tc>
      </w:tr>
      <w:tr w:rsidR="00D15C70" w:rsidRPr="000003F4"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0003F4" w:rsidRDefault="00D15C70" w:rsidP="00BF5549">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0003F4" w:rsidRDefault="00D15C70" w:rsidP="00BF5549">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0003F4" w:rsidRDefault="00D15C70" w:rsidP="00BF5549">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0003F4" w:rsidRDefault="00D15C70" w:rsidP="00BF5549">
            <w:pPr>
              <w:pStyle w:val="TAL"/>
            </w:pPr>
            <w:r w:rsidRPr="000003F4">
              <w:t>UEs supporting 5G core and logged measurements in RRC_IDLE and RRC_INACTIVE and early measurements</w:t>
            </w:r>
          </w:p>
        </w:tc>
      </w:tr>
      <w:tr w:rsidR="00D15C70" w:rsidRPr="000003F4"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0003F4" w:rsidRDefault="00D15C70" w:rsidP="00BF5549">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0003F4" w:rsidRDefault="00D15C70" w:rsidP="00BF5549">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0003F4" w:rsidRDefault="00D15C70" w:rsidP="00BF5549">
            <w:pPr>
              <w:pStyle w:val="TAL"/>
            </w:pPr>
            <w:r w:rsidRPr="000003F4">
              <w:t>UEs supporting 5G core and logged measurements in RRC_IDLE and RRC_INACTIVE</w:t>
            </w:r>
          </w:p>
        </w:tc>
      </w:tr>
      <w:tr w:rsidR="00D15C70" w:rsidRPr="000003F4"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0003F4" w:rsidRDefault="00D15C70" w:rsidP="00BF5549">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0003F4" w:rsidRDefault="00D15C70" w:rsidP="00BF5549">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0003F4" w:rsidRDefault="00D15C70" w:rsidP="00BF5549">
            <w:pPr>
              <w:pStyle w:val="TAL"/>
            </w:pPr>
          </w:p>
        </w:tc>
      </w:tr>
      <w:tr w:rsidR="00D15C70" w:rsidRPr="000003F4"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0003F4" w:rsidRDefault="00D15C70" w:rsidP="00BF5549">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0003F4" w:rsidRDefault="00D15C70" w:rsidP="00BF5549">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0003F4" w:rsidRDefault="00D15C70" w:rsidP="00BF5549">
            <w:pPr>
              <w:pStyle w:val="TAL"/>
            </w:pPr>
            <w:r w:rsidRPr="000003F4">
              <w:t>UEs supporting 5G Core</w:t>
            </w:r>
          </w:p>
        </w:tc>
      </w:tr>
      <w:tr w:rsidR="00D15C70" w:rsidRPr="000003F4"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0003F4" w:rsidRDefault="00D15C70" w:rsidP="00BF5549">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0003F4" w:rsidRDefault="00D15C70" w:rsidP="00BF5549">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0003F4" w:rsidRDefault="00D15C70" w:rsidP="00BF5549">
            <w:pPr>
              <w:pStyle w:val="TAL"/>
            </w:pPr>
            <w:r w:rsidRPr="000003F4">
              <w:t>UEs supporting 5G Core</w:t>
            </w:r>
          </w:p>
        </w:tc>
      </w:tr>
      <w:tr w:rsidR="00D15C70" w:rsidRPr="000003F4"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0003F4" w:rsidRDefault="00D15C70" w:rsidP="00BF5549">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0003F4" w:rsidRDefault="00D15C70" w:rsidP="00BF5549">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0003F4" w:rsidRDefault="00D15C70" w:rsidP="00BF5549">
            <w:pPr>
              <w:pStyle w:val="TAL"/>
            </w:pPr>
            <w:r w:rsidRPr="000003F4">
              <w:t>UEs supporting 5G Core</w:t>
            </w:r>
          </w:p>
        </w:tc>
      </w:tr>
      <w:tr w:rsidR="00D15C70" w:rsidRPr="000003F4"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0003F4" w:rsidRDefault="00D15C70" w:rsidP="00BF5549">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0003F4" w:rsidRDefault="00D15C70" w:rsidP="00BF5549">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0003F4" w:rsidRDefault="00D15C70" w:rsidP="00BF5549">
            <w:pPr>
              <w:pStyle w:val="TAL"/>
            </w:pPr>
            <w:r w:rsidRPr="000003F4">
              <w:t>UEs supporting 5G Core</w:t>
            </w:r>
          </w:p>
        </w:tc>
      </w:tr>
      <w:tr w:rsidR="00D15C70" w:rsidRPr="000003F4"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0003F4" w:rsidRDefault="00D15C70" w:rsidP="00BF5549">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0003F4" w:rsidRDefault="00D15C70" w:rsidP="00BF5549">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0003F4" w:rsidRDefault="00D15C70" w:rsidP="00BF5549">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0003F4" w:rsidRDefault="00D15C70" w:rsidP="00BF5549">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0003F4" w:rsidRDefault="00D15C70" w:rsidP="00BF5549">
            <w:pPr>
              <w:pStyle w:val="TAL"/>
            </w:pPr>
            <w:r w:rsidRPr="000003F4">
              <w:t>UEs supporting 5G Core</w:t>
            </w:r>
          </w:p>
        </w:tc>
      </w:tr>
      <w:tr w:rsidR="00D15C70" w:rsidRPr="000003F4"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0003F4" w:rsidRDefault="00D15C70" w:rsidP="00BF5549">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0003F4" w:rsidRDefault="00D15C70" w:rsidP="00BF5549">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0003F4" w:rsidRDefault="00D15C70" w:rsidP="00BF5549">
            <w:pPr>
              <w:pStyle w:val="TAL"/>
            </w:pPr>
            <w:r w:rsidRPr="000003F4">
              <w:t>UEs supporting 5G Core</w:t>
            </w:r>
          </w:p>
        </w:tc>
      </w:tr>
      <w:tr w:rsidR="00D15C70" w:rsidRPr="000003F4"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0003F4" w:rsidRDefault="00D15C70" w:rsidP="00BF5549">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0003F4" w:rsidRDefault="00D15C70" w:rsidP="00BF5549">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0003F4" w:rsidRDefault="00D15C70" w:rsidP="00BF5549">
            <w:pPr>
              <w:pStyle w:val="TAL"/>
            </w:pPr>
            <w:r w:rsidRPr="000003F4">
              <w:t>UEs supporting 5G Core and RLF-Report for conditional handover</w:t>
            </w:r>
          </w:p>
        </w:tc>
      </w:tr>
      <w:tr w:rsidR="00D15C70" w:rsidRPr="000003F4"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0003F4" w:rsidRDefault="00D15C70" w:rsidP="00BF5549">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0003F4" w:rsidRDefault="00D15C70" w:rsidP="00BF5549">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0003F4" w:rsidRDefault="00D15C70" w:rsidP="00BF5549">
            <w:pPr>
              <w:pStyle w:val="TAL"/>
            </w:pPr>
            <w:r w:rsidRPr="000003F4">
              <w:t>UEs supporting 5G Core and RLF-Report for conditional handover</w:t>
            </w:r>
          </w:p>
        </w:tc>
      </w:tr>
      <w:tr w:rsidR="00D15C70" w:rsidRPr="000003F4"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0003F4" w:rsidRDefault="00D15C70" w:rsidP="00BF5549">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0003F4" w:rsidRDefault="00D15C70" w:rsidP="00BF5549">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0003F4" w:rsidRDefault="00D15C70" w:rsidP="00BF5549">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0003F4" w:rsidRDefault="00D15C70" w:rsidP="00BF5549">
            <w:pPr>
              <w:pStyle w:val="TAL"/>
            </w:pPr>
            <w:r w:rsidRPr="000003F4">
              <w:t>UEs supporting 5G Core and RLF-Report for DAPS handover.</w:t>
            </w:r>
          </w:p>
        </w:tc>
      </w:tr>
      <w:tr w:rsidR="00D15C70" w:rsidRPr="000003F4"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0003F4" w:rsidRDefault="00D15C70" w:rsidP="00BF5549">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0003F4" w:rsidRDefault="00D15C70" w:rsidP="00BF5549">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0003F4" w:rsidRDefault="00D15C70" w:rsidP="00BF5549">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0003F4" w:rsidRDefault="00D15C70" w:rsidP="00BF5549">
            <w:pPr>
              <w:pStyle w:val="TAL"/>
            </w:pPr>
            <w:r w:rsidRPr="000003F4">
              <w:t>UEs supporting 5G Core and the storage and delivery of Successful Handover Report.</w:t>
            </w:r>
          </w:p>
        </w:tc>
      </w:tr>
      <w:tr w:rsidR="00D15C70" w:rsidRPr="000003F4"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0003F4" w:rsidRDefault="00D15C70" w:rsidP="00BF5549">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0003F4" w:rsidRDefault="00D15C70" w:rsidP="00BF5549">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0003F4" w:rsidRDefault="00D15C70" w:rsidP="00BF5549">
            <w:pPr>
              <w:pStyle w:val="TAL"/>
            </w:pPr>
          </w:p>
        </w:tc>
      </w:tr>
      <w:tr w:rsidR="00D15C70" w:rsidRPr="000003F4"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0003F4" w:rsidRDefault="00D15C70" w:rsidP="00BF5549">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0003F4" w:rsidRDefault="00D15C70" w:rsidP="00BF5549">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0003F4" w:rsidRDefault="00D15C70" w:rsidP="00BF5549">
            <w:pPr>
              <w:pStyle w:val="TAL"/>
            </w:pPr>
            <w:r w:rsidRPr="000003F4">
              <w:t>UEs supporting 5G Core</w:t>
            </w:r>
          </w:p>
        </w:tc>
      </w:tr>
      <w:tr w:rsidR="00D15C70" w:rsidRPr="000003F4"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0003F4" w:rsidRDefault="00D15C70" w:rsidP="00BF5549">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0003F4" w:rsidRDefault="00D15C70" w:rsidP="00BF5549">
            <w:pPr>
              <w:pStyle w:val="TAL"/>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0003F4" w:rsidRDefault="00D15C70" w:rsidP="00BF5549">
            <w:pPr>
              <w:pStyle w:val="TAL"/>
            </w:pPr>
            <w:r w:rsidRPr="000003F4">
              <w:t>UEs supporting 5G Core and RRC_INACTIVE.</w:t>
            </w:r>
          </w:p>
        </w:tc>
      </w:tr>
      <w:tr w:rsidR="00D15C70" w:rsidRPr="000003F4"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0003F4" w:rsidRDefault="00D15C70" w:rsidP="00BF5549">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0003F4" w:rsidRDefault="00D15C70" w:rsidP="00BF5549">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0003F4" w:rsidRDefault="00D15C70" w:rsidP="00BF5549">
            <w:pPr>
              <w:pStyle w:val="TAL"/>
            </w:pPr>
            <w:r w:rsidRPr="000003F4">
              <w:t>UEs supporting 5G Core</w:t>
            </w:r>
          </w:p>
        </w:tc>
      </w:tr>
      <w:tr w:rsidR="00D15C70" w:rsidRPr="000003F4"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0003F4" w:rsidRDefault="00D15C70" w:rsidP="00BF5549">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0003F4" w:rsidRDefault="00D15C70" w:rsidP="00BF5549">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0003F4" w:rsidRDefault="00D15C70" w:rsidP="00BF5549">
            <w:pPr>
              <w:pStyle w:val="TAL"/>
            </w:pPr>
            <w:r w:rsidRPr="000003F4">
              <w:t>UEs supporting 5G Core</w:t>
            </w:r>
          </w:p>
        </w:tc>
      </w:tr>
      <w:tr w:rsidR="00D15C70" w:rsidRPr="000003F4"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0003F4" w:rsidRDefault="00D15C70" w:rsidP="00BF5549">
            <w:pPr>
              <w:pStyle w:val="TAL"/>
            </w:pPr>
            <w:r w:rsidRPr="000003F4">
              <w:lastRenderedPageBreak/>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0003F4" w:rsidRDefault="00D15C70" w:rsidP="00BF5549">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0003F4" w:rsidRDefault="00D15C70" w:rsidP="00BF5549">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0003F4" w:rsidRDefault="00D15C70" w:rsidP="00BF5549">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0003F4" w:rsidRDefault="00D15C70" w:rsidP="00BF5549">
            <w:pPr>
              <w:pStyle w:val="TAL"/>
            </w:pPr>
            <w:r w:rsidRPr="000003F4">
              <w:t>UEs supporting 5G Core.</w:t>
            </w:r>
          </w:p>
        </w:tc>
      </w:tr>
      <w:tr w:rsidR="00D15C70" w:rsidRPr="000003F4"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0003F4" w:rsidRDefault="00D15C70" w:rsidP="00BF5549">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0003F4" w:rsidRDefault="00D15C70" w:rsidP="00BF5549">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0003F4" w:rsidRDefault="00D15C70" w:rsidP="00BF5549">
            <w:pPr>
              <w:pStyle w:val="TAL"/>
            </w:pPr>
            <w:r w:rsidRPr="000003F4">
              <w:t>UEs supporting 5G Core</w:t>
            </w:r>
          </w:p>
        </w:tc>
      </w:tr>
      <w:tr w:rsidR="00D15C70" w:rsidRPr="000003F4"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0003F4" w:rsidRDefault="00D15C70" w:rsidP="00BF5549">
            <w:pPr>
              <w:pStyle w:val="TAL"/>
            </w:pPr>
            <w:r w:rsidRPr="000003F4">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0003F4" w:rsidRDefault="00D15C70" w:rsidP="00BF5549">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0003F4" w:rsidRDefault="00D15C70" w:rsidP="00BF5549">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0003F4" w:rsidRDefault="00D15C70" w:rsidP="00BF5549">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0003F4" w:rsidRDefault="00D15C70" w:rsidP="00BF5549">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0003F4" w:rsidRDefault="00D15C70" w:rsidP="00BF5549">
            <w:pPr>
              <w:pStyle w:val="TAL"/>
            </w:pPr>
            <w:r w:rsidRPr="000003F4">
              <w:t>UEs supporting 5G Core and storage and delivery of multiple CEF report upon request from the network</w:t>
            </w:r>
          </w:p>
        </w:tc>
      </w:tr>
      <w:tr w:rsidR="00D15C70" w:rsidRPr="000003F4"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0003F4" w:rsidRDefault="00D15C70" w:rsidP="00BF5549">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0003F4" w:rsidRDefault="00D15C70" w:rsidP="00BF5549">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0003F4" w:rsidRDefault="00D15C70" w:rsidP="00BF5549">
            <w:pPr>
              <w:pStyle w:val="TAL"/>
            </w:pPr>
          </w:p>
        </w:tc>
      </w:tr>
      <w:tr w:rsidR="00D15C70" w:rsidRPr="000003F4"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0003F4" w:rsidRDefault="00D15C70" w:rsidP="00BF5549">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0003F4" w:rsidRDefault="00D15C70" w:rsidP="00BF5549">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0003F4" w:rsidRDefault="00D15C70" w:rsidP="00BF5549">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0003F4" w:rsidRDefault="00D15C70" w:rsidP="00BF5549">
            <w:pPr>
              <w:pStyle w:val="TAL"/>
            </w:pPr>
            <w:r w:rsidRPr="000003F4">
              <w:t>UEs supporting 5G Core and E-UTRA and standalone GNSS receiver to provide detailed location information</w:t>
            </w:r>
          </w:p>
        </w:tc>
      </w:tr>
      <w:tr w:rsidR="00D15C70" w:rsidRPr="000003F4"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0003F4" w:rsidRDefault="00D15C70" w:rsidP="00BF5549">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0003F4" w:rsidRDefault="00D15C70" w:rsidP="00BF5549">
            <w:pPr>
              <w:pStyle w:val="TAL"/>
            </w:pPr>
            <w:r w:rsidRPr="000003F4">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0003F4" w:rsidRDefault="00D15C70" w:rsidP="00BF5549">
            <w:pPr>
              <w:pStyle w:val="TAL"/>
            </w:pPr>
            <w:r w:rsidRPr="000003F4">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0003F4" w:rsidRDefault="00D15C70" w:rsidP="00BF5549">
            <w:pPr>
              <w:pStyle w:val="TAL"/>
            </w:pPr>
            <w:r w:rsidRPr="000003F4">
              <w:t>UEs supporting 5G Core and E-UTRA and logged measurements in RRC_IDLE and RRC_INACTIVE</w:t>
            </w:r>
          </w:p>
        </w:tc>
      </w:tr>
      <w:tr w:rsidR="00D15C70" w:rsidRPr="000003F4"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0003F4" w:rsidRDefault="00D15C70" w:rsidP="00BF5549">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0003F4" w:rsidRDefault="00D15C70" w:rsidP="00BF5549">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0003F4" w:rsidRDefault="00D15C70" w:rsidP="00BF5549">
            <w:pPr>
              <w:pStyle w:val="TAL"/>
            </w:pPr>
            <w:r w:rsidRPr="000003F4">
              <w:t>UEs supporting 5G Core and E-UTRA and logged MDT</w:t>
            </w:r>
          </w:p>
        </w:tc>
      </w:tr>
      <w:tr w:rsidR="00D15C70" w:rsidRPr="000003F4"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0003F4" w:rsidRDefault="00D15C70" w:rsidP="00BF5549">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0003F4" w:rsidRDefault="00D15C70" w:rsidP="00BF5549">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0003F4" w:rsidRDefault="00D15C70" w:rsidP="00BF5549">
            <w:pPr>
              <w:pStyle w:val="TAL"/>
            </w:pPr>
            <w:r w:rsidRPr="000003F4">
              <w:t>UEs supporting 5G Core and E-UTRA and logged MDT</w:t>
            </w:r>
          </w:p>
        </w:tc>
      </w:tr>
      <w:tr w:rsidR="00D15C70" w:rsidRPr="000003F4"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0003F4" w:rsidRDefault="00D15C70" w:rsidP="00BF5549">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0003F4" w:rsidRDefault="00D15C70" w:rsidP="00BF5549">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0003F4" w:rsidRDefault="00D15C70" w:rsidP="00BF5549">
            <w:pPr>
              <w:pStyle w:val="TAL"/>
            </w:pPr>
          </w:p>
        </w:tc>
      </w:tr>
      <w:tr w:rsidR="00D15C70" w:rsidRPr="000003F4"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0003F4" w:rsidRDefault="00D15C70" w:rsidP="00BF5549">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0003F4" w:rsidRDefault="00D15C70" w:rsidP="00BF5549">
            <w:pPr>
              <w:pStyle w:val="TAL"/>
            </w:pPr>
            <w:r w:rsidRPr="000003F4">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0003F4" w:rsidRDefault="00D15C70" w:rsidP="00BF5549">
            <w:pPr>
              <w:pStyle w:val="TAL"/>
            </w:pPr>
          </w:p>
        </w:tc>
      </w:tr>
      <w:tr w:rsidR="00D15C70" w:rsidRPr="000003F4"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0003F4" w:rsidRDefault="00D15C70" w:rsidP="00BF5549">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0003F4" w:rsidRDefault="00D15C70" w:rsidP="00BF5549">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0003F4" w:rsidRDefault="00D15C70" w:rsidP="00BF5549">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0003F4" w:rsidRDefault="00D15C70" w:rsidP="00BF5549">
            <w:pPr>
              <w:pStyle w:val="TAL"/>
            </w:pPr>
            <w:r w:rsidRPr="000003F4">
              <w:t>UEs supporting 5G core and Bluetooth Measurement Collection in Immediate MDT</w:t>
            </w:r>
          </w:p>
        </w:tc>
      </w:tr>
      <w:tr w:rsidR="00D15C70" w:rsidRPr="000003F4"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0003F4" w:rsidRDefault="00D15C70" w:rsidP="00BF5549">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0003F4" w:rsidRDefault="00D15C70" w:rsidP="00BF5549">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0003F4" w:rsidRDefault="00D15C70" w:rsidP="00BF5549">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0003F4" w:rsidRDefault="00D15C70" w:rsidP="00BF5549">
            <w:pPr>
              <w:pStyle w:val="TAL"/>
            </w:pPr>
            <w:r w:rsidRPr="000003F4">
              <w:t>UEs supporting 5G core and WLAN Measurement Collection in Immediate MDT</w:t>
            </w:r>
          </w:p>
        </w:tc>
      </w:tr>
      <w:tr w:rsidR="00D15C70" w:rsidRPr="000003F4"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0003F4" w:rsidRDefault="00D15C70" w:rsidP="00BF5549">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0003F4" w:rsidRDefault="00D15C70" w:rsidP="00BF5549">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0003F4" w:rsidRDefault="00D15C70" w:rsidP="00BF5549">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w:t>
            </w:r>
          </w:p>
        </w:tc>
      </w:tr>
      <w:tr w:rsidR="00D15C70" w:rsidRPr="000003F4"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0003F4" w:rsidRDefault="00D15C70" w:rsidP="00BF5549">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0003F4" w:rsidRDefault="00D15C70" w:rsidP="00BF5549">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0003F4" w:rsidRDefault="00D15C70" w:rsidP="00BF5549">
            <w:pPr>
              <w:pStyle w:val="TAL"/>
            </w:pPr>
          </w:p>
        </w:tc>
      </w:tr>
      <w:tr w:rsidR="00D15C70" w:rsidRPr="000003F4"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0003F4" w:rsidRDefault="00D15C70" w:rsidP="00BF5549">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0003F4" w:rsidRDefault="00D15C70" w:rsidP="00BF5549">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0003F4" w:rsidRDefault="00D15C70" w:rsidP="00BF5549">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0003F4" w:rsidRDefault="00D15C70" w:rsidP="00BF5549">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0003F4" w:rsidRDefault="00D15C70" w:rsidP="00BF5549">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0003F4" w:rsidRDefault="00D15C70" w:rsidP="00BF5549">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0003F4" w:rsidRDefault="00D15C70" w:rsidP="00BF5549">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0003F4" w:rsidRDefault="00D15C70" w:rsidP="00BF5549">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0003F4" w:rsidRDefault="00D15C70" w:rsidP="00BF5549">
            <w:pPr>
              <w:pStyle w:val="TAL"/>
            </w:pPr>
          </w:p>
        </w:tc>
      </w:tr>
      <w:tr w:rsidR="00D15C70" w:rsidRPr="000003F4"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0003F4" w:rsidRDefault="00D15C70" w:rsidP="00BF5549">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0003F4" w:rsidRDefault="00D15C70" w:rsidP="00BF5549">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0003F4" w:rsidRDefault="00D15C70" w:rsidP="00BF5549">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0003F4" w:rsidRDefault="00D15C70" w:rsidP="00BF5549">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0003F4" w:rsidRDefault="00D15C70" w:rsidP="00BF5549">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0003F4" w:rsidRDefault="00D15C70" w:rsidP="00BF5549">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0003F4" w:rsidRDefault="00D15C70" w:rsidP="00BF5549">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0003F4" w:rsidRDefault="00D15C70" w:rsidP="00BF5549">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0003F4" w:rsidRDefault="00D15C70" w:rsidP="00BF5549">
            <w:pPr>
              <w:pStyle w:val="TAL"/>
            </w:pPr>
          </w:p>
        </w:tc>
      </w:tr>
      <w:tr w:rsidR="00D15C70" w:rsidRPr="000003F4"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0003F4" w:rsidRDefault="00D15C70" w:rsidP="00BF5549">
            <w:pPr>
              <w:pStyle w:val="TAL"/>
            </w:pPr>
            <w:r w:rsidRPr="000003F4">
              <w:lastRenderedPageBreak/>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0003F4" w:rsidRDefault="00D15C70" w:rsidP="00BF5549">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0003F4" w:rsidRDefault="00D15C70" w:rsidP="00BF5549">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0003F4" w:rsidRDefault="00D15C70" w:rsidP="00BF5549">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0003F4" w:rsidRDefault="00D15C70" w:rsidP="00BF5549">
            <w:pPr>
              <w:pStyle w:val="TAL"/>
            </w:pPr>
            <w:r w:rsidRPr="000003F4">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0003F4" w:rsidRDefault="00D15C70" w:rsidP="00BF5549">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0003F4" w:rsidRDefault="00D15C70" w:rsidP="00BF5549">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0003F4" w:rsidRDefault="00D15C70" w:rsidP="00BF5549">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0003F4" w:rsidRDefault="00D15C70" w:rsidP="00BF5549">
            <w:pPr>
              <w:pStyle w:val="TAL"/>
            </w:pPr>
          </w:p>
        </w:tc>
      </w:tr>
      <w:tr w:rsidR="00D15C70" w:rsidRPr="000003F4"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0003F4" w:rsidRDefault="00D15C70" w:rsidP="00BF5549">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0003F4" w:rsidRDefault="00D15C70" w:rsidP="00BF5549">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0003F4" w:rsidRDefault="00D15C70" w:rsidP="00BF5549">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0003F4" w:rsidRDefault="00D15C70" w:rsidP="00BF5549">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0003F4" w:rsidRDefault="00D15C70" w:rsidP="00BF5549">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0003F4" w:rsidRDefault="00D15C70" w:rsidP="00BF5549">
            <w:pPr>
              <w:pStyle w:val="TAL"/>
            </w:pPr>
            <w:r w:rsidRPr="000003F4">
              <w:t>UEs supporting 5G Core and delivery of on-Demand SI information upon request from the network.</w:t>
            </w:r>
          </w:p>
        </w:tc>
      </w:tr>
      <w:tr w:rsidR="00D15C70" w:rsidRPr="000003F4"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0003F4" w:rsidRDefault="00D15C70" w:rsidP="00BF5549">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0003F4" w:rsidRDefault="00D15C70" w:rsidP="00BF5549">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0003F4" w:rsidRDefault="00D15C70" w:rsidP="00BF5549">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0003F4" w:rsidRDefault="00D15C70" w:rsidP="00BF5549">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0003F4" w:rsidRDefault="00D15C70" w:rsidP="00BF5549">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0003F4" w:rsidRDefault="00D15C70" w:rsidP="00BF5549">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0003F4" w:rsidRDefault="00D15C70" w:rsidP="00BF5549">
            <w:pPr>
              <w:pStyle w:val="TAL"/>
            </w:pPr>
          </w:p>
        </w:tc>
      </w:tr>
      <w:tr w:rsidR="00D15C70" w:rsidRPr="000003F4"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0003F4" w:rsidRDefault="00D15C70" w:rsidP="00BF5549">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0003F4" w:rsidRDefault="00D15C70" w:rsidP="00BF5549">
            <w:pPr>
              <w:pStyle w:val="TAL"/>
            </w:pPr>
          </w:p>
        </w:tc>
      </w:tr>
      <w:tr w:rsidR="00D15C70" w:rsidRPr="000003F4"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0003F4" w:rsidRDefault="00D15C70" w:rsidP="00BF5549">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0003F4" w:rsidRDefault="00D15C70" w:rsidP="00BF5549">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0003F4" w:rsidRDefault="00D15C70" w:rsidP="00BF5549">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0003F4" w:rsidRDefault="00D15C70" w:rsidP="00BF5549">
            <w:pPr>
              <w:pStyle w:val="TAL"/>
            </w:pPr>
            <w:r w:rsidRPr="000003F4">
              <w:t>UEs supporting 5G Core and CAG and acquisition of CGI information from neighbour NR NPN cell</w:t>
            </w:r>
          </w:p>
        </w:tc>
      </w:tr>
      <w:tr w:rsidR="00D15C70" w:rsidRPr="000003F4"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0003F4" w:rsidRDefault="00D15C70" w:rsidP="00BF5549">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0003F4" w:rsidRDefault="00D15C70" w:rsidP="00BF5549">
            <w:pPr>
              <w:pStyle w:val="TAL"/>
            </w:pPr>
          </w:p>
        </w:tc>
      </w:tr>
      <w:tr w:rsidR="00D15C70" w:rsidRPr="000003F4"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0003F4" w:rsidRDefault="00D15C70" w:rsidP="00BF5549">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1B1D4639" w:rsidR="00D15C70" w:rsidRPr="000003F4" w:rsidRDefault="00D15C70" w:rsidP="00BF5549">
            <w:pPr>
              <w:pStyle w:val="TAL"/>
            </w:pPr>
            <w:r w:rsidRPr="000003F4">
              <w:t>RRC connection establishment / RRC setup complete with onboarding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0003F4" w:rsidRDefault="00D15C70" w:rsidP="00BF5549">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0003F4" w:rsidRDefault="00D15C70" w:rsidP="00BF5549">
            <w:pPr>
              <w:pStyle w:val="TAL"/>
            </w:pPr>
            <w:r w:rsidRPr="000003F4">
              <w:t>UEs supporting 5G Core and onboarding services in SNPN</w:t>
            </w:r>
          </w:p>
        </w:tc>
      </w:tr>
      <w:tr w:rsidR="00D15C70" w:rsidRPr="000003F4"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0003F4" w:rsidRDefault="00D15C70" w:rsidP="00BF5549">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0003F4" w:rsidRDefault="00D15C70" w:rsidP="00BF5549">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0003F4" w:rsidRDefault="00D15C70" w:rsidP="00BF5549">
            <w:pPr>
              <w:pStyle w:val="TAL"/>
            </w:pPr>
          </w:p>
        </w:tc>
      </w:tr>
      <w:tr w:rsidR="00D15C70" w:rsidRPr="000003F4"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0003F4" w:rsidRDefault="00D15C70" w:rsidP="00BF5549">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0003F4" w:rsidRDefault="00D15C70" w:rsidP="00BF5549">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0003F4" w:rsidRDefault="00D15C70" w:rsidP="00BF5549">
            <w:pPr>
              <w:pStyle w:val="TAL"/>
            </w:pPr>
          </w:p>
        </w:tc>
      </w:tr>
      <w:tr w:rsidR="00D15C70" w:rsidRPr="000003F4"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0003F4" w:rsidRDefault="00D15C70" w:rsidP="00BF5549">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0003F4" w:rsidRDefault="00D15C70" w:rsidP="00BF5549">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0003F4" w:rsidRDefault="00D15C70" w:rsidP="00BF5549">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0003F4" w:rsidRDefault="00D15C70" w:rsidP="00BF5549">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0003F4" w:rsidRDefault="00D15C70" w:rsidP="00BF5549">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0003F4" w:rsidRDefault="00D15C70" w:rsidP="00BF5549">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0003F4" w:rsidRDefault="00D15C70" w:rsidP="00BF5549">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0003F4" w:rsidRDefault="00D15C70" w:rsidP="00BF5549">
            <w:pPr>
              <w:pStyle w:val="TAL"/>
            </w:pPr>
            <w:r w:rsidRPr="000003F4">
              <w:t>UEs supporting 5G Core and NR CA with NR shared spectrum channel access</w:t>
            </w:r>
          </w:p>
        </w:tc>
      </w:tr>
      <w:tr w:rsidR="00D15C70" w:rsidRPr="000003F4"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0003F4" w:rsidRDefault="00D15C70" w:rsidP="00BF5549">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0003F4" w:rsidRDefault="00D15C70" w:rsidP="00BF5549">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0003F4" w:rsidRDefault="00D15C70" w:rsidP="00BF5549">
            <w:pPr>
              <w:pStyle w:val="TAL"/>
            </w:pPr>
          </w:p>
        </w:tc>
      </w:tr>
      <w:tr w:rsidR="00D15C70" w:rsidRPr="000003F4"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0003F4" w:rsidRDefault="00D15C70" w:rsidP="00BF5549">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0003F4" w:rsidRDefault="00D15C70" w:rsidP="00BF5549">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0003F4" w:rsidRDefault="00D15C70" w:rsidP="00BF5549">
            <w:pPr>
              <w:pStyle w:val="TAL"/>
            </w:pPr>
            <w:r w:rsidRPr="000003F4">
              <w:t>UEs supporting 5G Core and NR standalone shared spectrum channel access</w:t>
            </w:r>
          </w:p>
        </w:tc>
      </w:tr>
      <w:tr w:rsidR="00D15C70" w:rsidRPr="000003F4"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0003F4" w:rsidRDefault="00D15C70" w:rsidP="00BF5549">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r w:rsidRPr="000003F4">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0003F4" w:rsidRDefault="00D15C70" w:rsidP="00BF5549">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0003F4" w:rsidRDefault="00D15C70" w:rsidP="00BF5549">
            <w:pPr>
              <w:pStyle w:val="TAL"/>
            </w:pPr>
            <w:r w:rsidRPr="000003F4">
              <w:t>UEs supporting 5G Core and NR standalone shared spectrum channel access and RRC_INACTIVE</w:t>
            </w:r>
          </w:p>
        </w:tc>
      </w:tr>
      <w:tr w:rsidR="00D15C70" w:rsidRPr="000003F4"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0003F4" w:rsidRDefault="00D15C70" w:rsidP="00BF5549">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0003F4" w:rsidRDefault="00D15C70" w:rsidP="00BF5549">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0003F4" w:rsidRDefault="00D15C70" w:rsidP="00BF5549">
            <w:pPr>
              <w:pStyle w:val="TAL"/>
            </w:pPr>
          </w:p>
        </w:tc>
      </w:tr>
      <w:tr w:rsidR="00D15C70" w:rsidRPr="000003F4"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0003F4" w:rsidRDefault="00D15C70" w:rsidP="00BF5549">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0003F4" w:rsidRDefault="00D15C70" w:rsidP="00BF5549">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0003F4" w:rsidRDefault="00D15C70" w:rsidP="00BF5549">
            <w:pPr>
              <w:pStyle w:val="TAL"/>
            </w:pPr>
          </w:p>
        </w:tc>
      </w:tr>
      <w:tr w:rsidR="00D15C70" w:rsidRPr="000003F4"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0003F4" w:rsidRDefault="00D15C70" w:rsidP="00BF5549">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0003F4" w:rsidRDefault="00D15C70" w:rsidP="00BF5549">
            <w:pPr>
              <w:pStyle w:val="TAL"/>
            </w:pPr>
          </w:p>
        </w:tc>
      </w:tr>
      <w:tr w:rsidR="00D15C70" w:rsidRPr="000003F4"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0003F4" w:rsidRDefault="00D15C70" w:rsidP="00BF5549">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0003F4" w:rsidRDefault="00D15C70" w:rsidP="00BF5549">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0003F4" w:rsidRDefault="00D15C70" w:rsidP="00BF5549">
            <w:pPr>
              <w:pStyle w:val="TAL"/>
            </w:pPr>
            <w:r w:rsidRPr="000003F4">
              <w:t>UEs supporting EN-DC</w:t>
            </w:r>
          </w:p>
        </w:tc>
      </w:tr>
      <w:tr w:rsidR="00D15C70" w:rsidRPr="000003F4"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0003F4" w:rsidRDefault="00D15C70" w:rsidP="00BF5549">
            <w:pPr>
              <w:pStyle w:val="TAL"/>
            </w:pPr>
            <w:r w:rsidRPr="000003F4">
              <w:lastRenderedPageBreak/>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0003F4" w:rsidRDefault="00D15C70" w:rsidP="00BF5549">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0003F4" w:rsidRDefault="00D15C70" w:rsidP="00BF5549">
            <w:pPr>
              <w:pStyle w:val="TAL"/>
            </w:pPr>
            <w:r w:rsidRPr="000003F4">
              <w:t>UEs supporting NE-DC</w:t>
            </w:r>
          </w:p>
        </w:tc>
      </w:tr>
      <w:tr w:rsidR="00D15C70" w:rsidRPr="000003F4"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0003F4" w:rsidRDefault="00D15C70" w:rsidP="00BF5549">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6B096B7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3C502E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5C657BEE" w:rsidR="00D15C70" w:rsidRPr="000003F4" w:rsidRDefault="00D15C70" w:rsidP="00BF5549">
            <w:pPr>
              <w:pStyle w:val="TAL"/>
            </w:pPr>
          </w:p>
        </w:tc>
      </w:tr>
      <w:tr w:rsidR="00D15C70" w:rsidRPr="000003F4"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0003F4" w:rsidRDefault="00D15C70" w:rsidP="00BF5549">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0003F4" w:rsidRDefault="00D15C70" w:rsidP="00BF5549">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0003F4" w:rsidRDefault="00D15C70" w:rsidP="00BF5549">
            <w:pPr>
              <w:pStyle w:val="TAL"/>
            </w:pPr>
          </w:p>
        </w:tc>
      </w:tr>
      <w:tr w:rsidR="00D15C70" w:rsidRPr="000003F4"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0003F4" w:rsidRDefault="00D15C70" w:rsidP="00BF5549">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0003F4" w:rsidRDefault="00D15C70" w:rsidP="00BF5549">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0003F4" w:rsidRDefault="00D15C70" w:rsidP="00BF5549">
            <w:pPr>
              <w:pStyle w:val="TAL"/>
            </w:pPr>
          </w:p>
        </w:tc>
      </w:tr>
      <w:tr w:rsidR="00D15C70" w:rsidRPr="000003F4"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0003F4" w:rsidRDefault="00D15C70" w:rsidP="00BF5549">
            <w:pPr>
              <w:pStyle w:val="TAL"/>
            </w:pPr>
            <w:r w:rsidRPr="000003F4">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0003F4" w:rsidRDefault="00D15C70" w:rsidP="00BF5549">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0003F4" w:rsidRDefault="00D15C70" w:rsidP="00BF5549">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0003F4" w:rsidRDefault="00D15C70" w:rsidP="00BF5549">
            <w:pPr>
              <w:pStyle w:val="TAL"/>
            </w:pPr>
            <w:r w:rsidRPr="000003F4">
              <w:t>UEs supporting EN-DC and SRB3</w:t>
            </w:r>
          </w:p>
        </w:tc>
      </w:tr>
      <w:tr w:rsidR="00D15C70" w:rsidRPr="000003F4"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0003F4" w:rsidRDefault="00D15C70" w:rsidP="00BF5549">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0003F4" w:rsidRDefault="00D15C70" w:rsidP="00BF5549">
            <w:pPr>
              <w:pStyle w:val="TAL"/>
            </w:pPr>
            <w:r w:rsidRPr="000003F4">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0003F4" w:rsidRDefault="00D15C70" w:rsidP="00BF5549">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0003F4" w:rsidRDefault="00D15C70" w:rsidP="00BF5549">
            <w:pPr>
              <w:pStyle w:val="TAL"/>
            </w:pPr>
            <w:r w:rsidRPr="000003F4">
              <w:t>UEs supporting NR-DC and SRB3</w:t>
            </w:r>
          </w:p>
        </w:tc>
      </w:tr>
      <w:tr w:rsidR="00D15C70" w:rsidRPr="000003F4"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0003F4" w:rsidRDefault="00D15C70" w:rsidP="00BF5549">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0003F4" w:rsidRDefault="00D15C70" w:rsidP="00BF5549">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0003F4" w:rsidRDefault="00D15C70" w:rsidP="00BF5549">
            <w:pPr>
              <w:pStyle w:val="TAL"/>
            </w:pPr>
          </w:p>
        </w:tc>
      </w:tr>
      <w:tr w:rsidR="00D15C70" w:rsidRPr="000003F4"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0003F4" w:rsidRDefault="00D15C70" w:rsidP="00BF5549">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0003F4" w:rsidRDefault="00D15C70" w:rsidP="00BF5549">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0003F4" w:rsidRDefault="00D15C70" w:rsidP="00BF5549">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0003F4" w:rsidRDefault="00D15C70" w:rsidP="00BF5549">
            <w:pPr>
              <w:pStyle w:val="TAL"/>
            </w:pPr>
            <w:r w:rsidRPr="000003F4">
              <w:t>UEs supporting EN-DC and PDCP duplication over split SRB1/2</w:t>
            </w:r>
          </w:p>
        </w:tc>
      </w:tr>
      <w:tr w:rsidR="00D15C70" w:rsidRPr="000003F4"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0003F4" w:rsidRDefault="00D15C70" w:rsidP="00BF5549">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0003F4" w:rsidRDefault="00D15C70" w:rsidP="00BF5549">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0003F4" w:rsidRDefault="00D15C70" w:rsidP="00BF5549">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0003F4" w:rsidRDefault="00D15C70" w:rsidP="00BF5549">
            <w:pPr>
              <w:pStyle w:val="TAL"/>
            </w:pPr>
            <w:r w:rsidRPr="000003F4">
              <w:t>UEs supporting NR-DC and PDCP duplication over split SRB1/2</w:t>
            </w:r>
          </w:p>
        </w:tc>
      </w:tr>
      <w:tr w:rsidR="00D15C70" w:rsidRPr="000003F4"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0003F4" w:rsidRDefault="00D15C70" w:rsidP="00BF5549">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0003F4" w:rsidRDefault="00D15C70" w:rsidP="00BF5549">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0003F4" w:rsidRDefault="00D15C70" w:rsidP="00BF5549">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0003F4" w:rsidRDefault="00D15C70" w:rsidP="00BF5549">
            <w:pPr>
              <w:pStyle w:val="TAL"/>
            </w:pPr>
            <w:r w:rsidRPr="000003F4">
              <w:t>UEs supporting NE-DC and PDCP duplication over split SRB1/2</w:t>
            </w:r>
          </w:p>
        </w:tc>
      </w:tr>
      <w:tr w:rsidR="00D15C70" w:rsidRPr="000003F4"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0003F4" w:rsidRDefault="00D15C70" w:rsidP="00BF5549">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0003F4" w:rsidRDefault="00D15C70" w:rsidP="00BF5549">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0003F4" w:rsidRDefault="00D15C70" w:rsidP="00BF5549">
            <w:pPr>
              <w:pStyle w:val="TAL"/>
            </w:pPr>
          </w:p>
        </w:tc>
      </w:tr>
      <w:tr w:rsidR="00D15C70" w:rsidRPr="000003F4"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0003F4" w:rsidRDefault="00D15C70" w:rsidP="00BF5549">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0003F4" w:rsidRDefault="00D15C70" w:rsidP="00BF5549">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0003F4" w:rsidRDefault="00D15C70" w:rsidP="00BF5549">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0003F4" w:rsidRDefault="00D15C70" w:rsidP="00BF5549">
            <w:pPr>
              <w:pStyle w:val="TAL"/>
            </w:pPr>
            <w:r w:rsidRPr="000003F4">
              <w:t>UEs supporting EN-DC and SRB3 and (UL transmission via either MCG path or SCG path for the split SRB)</w:t>
            </w:r>
          </w:p>
        </w:tc>
      </w:tr>
      <w:tr w:rsidR="00D15C70" w:rsidRPr="000003F4"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0003F4" w:rsidRDefault="00D15C70" w:rsidP="00BF5549">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0003F4" w:rsidRDefault="00D15C70" w:rsidP="00BF5549">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0003F4" w:rsidRDefault="00D15C70" w:rsidP="00BF5549">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0003F4" w:rsidRDefault="00D15C70" w:rsidP="00BF5549">
            <w:pPr>
              <w:pStyle w:val="TAL"/>
            </w:pPr>
            <w:r w:rsidRPr="000003F4">
              <w:t>UEs supporting NR-DC and SRB3 and (UL transmission via either MCG path or SCG path for the split SRB)</w:t>
            </w:r>
          </w:p>
        </w:tc>
      </w:tr>
      <w:tr w:rsidR="00D15C70" w:rsidRPr="000003F4"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0003F4" w:rsidRDefault="00D15C70" w:rsidP="00BF5549">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0003F4" w:rsidRDefault="00D15C70" w:rsidP="00BF5549">
            <w:pPr>
              <w:pStyle w:val="TAL"/>
            </w:pPr>
          </w:p>
        </w:tc>
      </w:tr>
      <w:tr w:rsidR="00D15C70" w:rsidRPr="000003F4"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0003F4" w:rsidRDefault="00D15C70" w:rsidP="00BF5549">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0003F4" w:rsidRDefault="00D15C70" w:rsidP="00BF5549">
            <w:pPr>
              <w:pStyle w:val="TAL"/>
            </w:pPr>
            <w:r w:rsidRPr="000003F4">
              <w:t>UEs supporting EN-DC</w:t>
            </w:r>
          </w:p>
        </w:tc>
      </w:tr>
      <w:tr w:rsidR="00D15C70" w:rsidRPr="000003F4"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0003F4" w:rsidRDefault="00D15C70" w:rsidP="00BF5549">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0003F4" w:rsidRDefault="00D15C70" w:rsidP="00BF5549">
            <w:pPr>
              <w:pStyle w:val="TAL"/>
            </w:pPr>
            <w:r w:rsidRPr="000003F4">
              <w:t>UEs supporting NR-DC</w:t>
            </w:r>
          </w:p>
        </w:tc>
      </w:tr>
      <w:tr w:rsidR="00D15C70" w:rsidRPr="000003F4"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0003F4" w:rsidRDefault="00D15C70" w:rsidP="00BF5549">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0003F4" w:rsidRDefault="00D15C70" w:rsidP="00BF5549">
            <w:pPr>
              <w:pStyle w:val="TAL"/>
            </w:pPr>
            <w:r w:rsidRPr="000003F4">
              <w:t>UEs supporting NE-DC</w:t>
            </w:r>
          </w:p>
        </w:tc>
      </w:tr>
      <w:tr w:rsidR="00D15C70" w:rsidRPr="000003F4"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0003F4" w:rsidRDefault="00D15C70" w:rsidP="00BF5549">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0003F4" w:rsidRDefault="00D15C70" w:rsidP="00BF5549">
            <w:pPr>
              <w:pStyle w:val="TAL"/>
            </w:pPr>
          </w:p>
        </w:tc>
      </w:tr>
      <w:tr w:rsidR="00D15C70" w:rsidRPr="000003F4"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0003F4" w:rsidRDefault="00D15C70" w:rsidP="00BF5549">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0003F4" w:rsidRDefault="00D15C70" w:rsidP="00BF5549">
            <w:pPr>
              <w:pStyle w:val="TAL"/>
            </w:pPr>
            <w:r w:rsidRPr="000003F4">
              <w:t>UEs supporting EN-DC</w:t>
            </w:r>
          </w:p>
        </w:tc>
      </w:tr>
      <w:tr w:rsidR="00D15C70" w:rsidRPr="000003F4"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0003F4" w:rsidRDefault="00D15C70" w:rsidP="00BF5549">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0003F4" w:rsidRDefault="00D15C70" w:rsidP="00BF5549">
            <w:pPr>
              <w:pStyle w:val="TAL"/>
            </w:pPr>
            <w:r w:rsidRPr="000003F4">
              <w:t>UEs supporting NR-DC</w:t>
            </w:r>
          </w:p>
        </w:tc>
      </w:tr>
      <w:tr w:rsidR="00D15C70" w:rsidRPr="000003F4"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0003F4" w:rsidRDefault="00D15C70" w:rsidP="00BF5549">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0003F4" w:rsidRDefault="00D15C70" w:rsidP="00BF5549">
            <w:pPr>
              <w:pStyle w:val="TAL"/>
            </w:pPr>
            <w:r w:rsidRPr="000003F4">
              <w:t>UEs supporting NE-DC</w:t>
            </w:r>
          </w:p>
        </w:tc>
      </w:tr>
      <w:tr w:rsidR="00D15C70" w:rsidRPr="000003F4"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0003F4" w:rsidRDefault="00D15C70" w:rsidP="00BF5549">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0003F4" w:rsidRDefault="00D15C70" w:rsidP="00BF5549">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0003F4" w:rsidRDefault="00D15C70" w:rsidP="00BF5549">
            <w:pPr>
              <w:pStyle w:val="TAL"/>
            </w:pPr>
          </w:p>
        </w:tc>
      </w:tr>
      <w:tr w:rsidR="00D15C70" w:rsidRPr="000003F4"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0003F4" w:rsidRDefault="00D15C70" w:rsidP="00BF5549">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0003F4" w:rsidRDefault="00D15C70" w:rsidP="00BF5549">
            <w:pPr>
              <w:pStyle w:val="TAL"/>
            </w:pPr>
            <w:r w:rsidRPr="000003F4">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0003F4" w:rsidRDefault="00D15C70" w:rsidP="00BF5549">
            <w:pPr>
              <w:pStyle w:val="TAL"/>
            </w:pPr>
            <w:r w:rsidRPr="000003F4">
              <w:t>UEs supporting EN-DC</w:t>
            </w:r>
          </w:p>
        </w:tc>
      </w:tr>
      <w:tr w:rsidR="00D15C70" w:rsidRPr="000003F4"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0003F4" w:rsidRDefault="00D15C70" w:rsidP="00BF5549">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0003F4" w:rsidRDefault="00D15C70" w:rsidP="00BF5549">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0003F4" w:rsidRDefault="00D15C70" w:rsidP="00BF5549">
            <w:pPr>
              <w:pStyle w:val="TAL"/>
            </w:pPr>
          </w:p>
        </w:tc>
      </w:tr>
      <w:tr w:rsidR="00D15C70" w:rsidRPr="000003F4"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0003F4" w:rsidRDefault="00D15C70" w:rsidP="00BF5549">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0003F4" w:rsidRDefault="00D15C70" w:rsidP="00BF5549">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0003F4" w:rsidRDefault="00D15C70" w:rsidP="00BF5549">
            <w:pPr>
              <w:pStyle w:val="TAL"/>
            </w:pPr>
            <w:r w:rsidRPr="000003F4">
              <w:t>UEs supporting EN-DC</w:t>
            </w:r>
          </w:p>
        </w:tc>
      </w:tr>
      <w:tr w:rsidR="00D15C70" w:rsidRPr="000003F4"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0003F4" w:rsidRDefault="00D15C70" w:rsidP="00BF5549">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0003F4" w:rsidRDefault="00D15C70" w:rsidP="00BF5549">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0003F4" w:rsidRDefault="00D15C70" w:rsidP="00BF5549">
            <w:pPr>
              <w:pStyle w:val="TAL"/>
            </w:pPr>
            <w:r w:rsidRPr="000003F4">
              <w:t>UEs supporting NR-DC</w:t>
            </w:r>
          </w:p>
        </w:tc>
      </w:tr>
      <w:tr w:rsidR="00D15C70" w:rsidRPr="000003F4"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0003F4" w:rsidRDefault="00D15C70" w:rsidP="00BF5549">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0003F4" w:rsidRDefault="00D15C70" w:rsidP="00BF5549">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0003F4" w:rsidRDefault="00D15C70" w:rsidP="00BF5549">
            <w:pPr>
              <w:pStyle w:val="TAL"/>
            </w:pPr>
            <w:r w:rsidRPr="000003F4">
              <w:t>UEs supporting NE-DC</w:t>
            </w:r>
          </w:p>
        </w:tc>
      </w:tr>
      <w:tr w:rsidR="00D15C70" w:rsidRPr="000003F4"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0003F4" w:rsidRDefault="00D15C70" w:rsidP="00BF5549">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0003F4" w:rsidRDefault="00D15C70" w:rsidP="00BF5549">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0003F4" w:rsidRDefault="00D15C70" w:rsidP="00BF5549">
            <w:pPr>
              <w:pStyle w:val="TAL"/>
            </w:pPr>
          </w:p>
        </w:tc>
      </w:tr>
      <w:tr w:rsidR="00D15C70" w:rsidRPr="000003F4"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0003F4" w:rsidRDefault="00D15C70" w:rsidP="00BF5549">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0003F4" w:rsidRDefault="00D15C70" w:rsidP="00BF5549">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0003F4" w:rsidRDefault="00D15C70" w:rsidP="00BF5549">
            <w:pPr>
              <w:pStyle w:val="TAL"/>
            </w:pPr>
            <w:r w:rsidRPr="000003F4">
              <w:t>UEs supporting EN-DC</w:t>
            </w:r>
          </w:p>
        </w:tc>
      </w:tr>
      <w:tr w:rsidR="00D15C70" w:rsidRPr="000003F4"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0003F4" w:rsidRDefault="00D15C70" w:rsidP="00BF5549">
            <w:pPr>
              <w:pStyle w:val="TAL"/>
            </w:pPr>
            <w:r w:rsidRPr="000003F4">
              <w:lastRenderedPageBreak/>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0003F4" w:rsidRDefault="00D15C70" w:rsidP="00BF5549">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0003F4" w:rsidRDefault="00D15C70" w:rsidP="00BF5549">
            <w:pPr>
              <w:pStyle w:val="TAL"/>
            </w:pPr>
            <w:r w:rsidRPr="000003F4">
              <w:t>UEs supporting NR-DC</w:t>
            </w:r>
          </w:p>
        </w:tc>
      </w:tr>
      <w:tr w:rsidR="00D15C70" w:rsidRPr="000003F4"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0003F4" w:rsidRDefault="00D15C70" w:rsidP="00BF5549">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0003F4" w:rsidRDefault="00D15C70" w:rsidP="00BF5549">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0003F4" w:rsidRDefault="00D15C70" w:rsidP="00BF5549">
            <w:pPr>
              <w:pStyle w:val="TAL"/>
            </w:pPr>
            <w:r w:rsidRPr="000003F4">
              <w:t>UEs supporting NE-DC</w:t>
            </w:r>
          </w:p>
        </w:tc>
      </w:tr>
      <w:tr w:rsidR="00D15C70" w:rsidRPr="000003F4"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0003F4" w:rsidRDefault="00D15C70" w:rsidP="00BF5549">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0003F4" w:rsidRDefault="00D15C70" w:rsidP="00BF5549">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0003F4" w:rsidRDefault="00D15C70" w:rsidP="00BF5549">
            <w:pPr>
              <w:pStyle w:val="TAL"/>
            </w:pPr>
          </w:p>
        </w:tc>
      </w:tr>
      <w:tr w:rsidR="00D15C70" w:rsidRPr="000003F4"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0003F4" w:rsidRDefault="00D15C70" w:rsidP="00BF5549">
            <w:pPr>
              <w:pStyle w:val="TAL"/>
            </w:pPr>
            <w:r w:rsidRPr="000003F4">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0003F4" w:rsidRDefault="00D15C70" w:rsidP="00BF5549">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0003F4" w:rsidRDefault="00D15C70" w:rsidP="00BF5549">
            <w:pPr>
              <w:pStyle w:val="TAL"/>
            </w:pPr>
            <w:r w:rsidRPr="000003F4">
              <w:t>UEs supporting EN-DC</w:t>
            </w:r>
          </w:p>
        </w:tc>
      </w:tr>
      <w:tr w:rsidR="00D15C70" w:rsidRPr="000003F4"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0003F4" w:rsidRDefault="00D15C70" w:rsidP="00BF5549">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0003F4" w:rsidRDefault="00D15C70" w:rsidP="00BF5549">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0003F4" w:rsidRDefault="00D15C70" w:rsidP="00BF5549">
            <w:pPr>
              <w:pStyle w:val="TAL"/>
            </w:pPr>
            <w:r w:rsidRPr="000003F4">
              <w:t>UEs supporting NR-DC</w:t>
            </w:r>
          </w:p>
        </w:tc>
      </w:tr>
      <w:tr w:rsidR="00D15C70" w:rsidRPr="000003F4"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0003F4" w:rsidRDefault="00D15C70" w:rsidP="00BF5549">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0003F4" w:rsidRDefault="00D15C70" w:rsidP="00BF5549">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0003F4" w:rsidRDefault="00D15C70" w:rsidP="00BF5549">
            <w:pPr>
              <w:pStyle w:val="TAL"/>
            </w:pPr>
            <w:r w:rsidRPr="000003F4">
              <w:t>UEs supporting NE-DC</w:t>
            </w:r>
          </w:p>
        </w:tc>
      </w:tr>
      <w:tr w:rsidR="00D15C70" w:rsidRPr="000003F4"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0003F4" w:rsidRDefault="00D15C70" w:rsidP="00BF5549">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0003F4" w:rsidRDefault="00D15C70" w:rsidP="00BF5549">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0003F4" w:rsidRDefault="00D15C70" w:rsidP="00BF5549">
            <w:pPr>
              <w:pStyle w:val="TAL"/>
            </w:pPr>
          </w:p>
        </w:tc>
      </w:tr>
      <w:tr w:rsidR="00D15C70" w:rsidRPr="000003F4"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0003F4" w:rsidRDefault="00D15C70" w:rsidP="00BF5549">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0003F4" w:rsidRDefault="00D15C70" w:rsidP="00BF5549">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0003F4" w:rsidRDefault="00D15C70" w:rsidP="00BF5549">
            <w:pPr>
              <w:pStyle w:val="TAL"/>
            </w:pPr>
          </w:p>
        </w:tc>
      </w:tr>
      <w:tr w:rsidR="00D15C70" w:rsidRPr="000003F4"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0003F4" w:rsidRDefault="00D15C70" w:rsidP="00BF5549">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0003F4" w:rsidRDefault="00D15C70" w:rsidP="00BF5549">
            <w:pPr>
              <w:pStyle w:val="TAL"/>
            </w:pPr>
            <w:r w:rsidRPr="000003F4">
              <w:t>UEs supporting EN-DC</w:t>
            </w:r>
          </w:p>
        </w:tc>
      </w:tr>
      <w:tr w:rsidR="00D15C70" w:rsidRPr="000003F4"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0003F4" w:rsidRDefault="00D15C70" w:rsidP="00BF5549">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0003F4" w:rsidRDefault="00D15C70" w:rsidP="00BF5549">
            <w:pPr>
              <w:pStyle w:val="TAL"/>
            </w:pPr>
            <w:r w:rsidRPr="000003F4">
              <w:t>UEs supporting NE-DC</w:t>
            </w:r>
          </w:p>
        </w:tc>
      </w:tr>
      <w:tr w:rsidR="00D15C70" w:rsidRPr="000003F4"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0003F4" w:rsidRDefault="00D15C70" w:rsidP="00BF5549">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0003F4" w:rsidRDefault="00D15C70" w:rsidP="00BF5549">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0003F4" w:rsidRDefault="00D15C70" w:rsidP="00BF5549">
            <w:pPr>
              <w:pStyle w:val="TAL"/>
            </w:pPr>
          </w:p>
        </w:tc>
      </w:tr>
      <w:tr w:rsidR="00D15C70" w:rsidRPr="000003F4"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0003F4" w:rsidRDefault="00D15C70" w:rsidP="00BF5549">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0003F4" w:rsidRDefault="00D15C70" w:rsidP="00BF5549">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0003F4" w:rsidRDefault="00D15C70" w:rsidP="00BF5549">
            <w:pPr>
              <w:pStyle w:val="TAL"/>
            </w:pPr>
            <w:r w:rsidRPr="000003F4">
              <w:t>UEs supporting EN-DC</w:t>
            </w:r>
          </w:p>
        </w:tc>
      </w:tr>
      <w:tr w:rsidR="00D15C70" w:rsidRPr="000003F4"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0003F4" w:rsidRDefault="00D15C70" w:rsidP="00BF5549">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0003F4" w:rsidRDefault="00D15C70" w:rsidP="00BF5549">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0003F4" w:rsidRDefault="00D15C70" w:rsidP="00BF5549">
            <w:pPr>
              <w:pStyle w:val="TAL"/>
            </w:pPr>
            <w:r w:rsidRPr="000003F4">
              <w:t>UEs supporting NE-DC</w:t>
            </w:r>
          </w:p>
        </w:tc>
      </w:tr>
      <w:tr w:rsidR="00D15C70" w:rsidRPr="000003F4"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0003F4" w:rsidRDefault="00D15C70" w:rsidP="00BF5549">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0003F4" w:rsidRDefault="00D15C70" w:rsidP="00BF5549">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0003F4" w:rsidRDefault="00D15C70" w:rsidP="00BF5549">
            <w:pPr>
              <w:pStyle w:val="TAL"/>
            </w:pPr>
          </w:p>
        </w:tc>
      </w:tr>
      <w:tr w:rsidR="00D15C70" w:rsidRPr="000003F4"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0003F4" w:rsidRDefault="00D15C70" w:rsidP="00BF5549">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0003F4" w:rsidRDefault="00D15C70" w:rsidP="00BF5549">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0003F4" w:rsidRDefault="00D15C70" w:rsidP="00BF5549">
            <w:pPr>
              <w:pStyle w:val="TAL"/>
            </w:pPr>
            <w:r w:rsidRPr="000003F4">
              <w:t>UEs supporting EN-DC</w:t>
            </w:r>
          </w:p>
        </w:tc>
      </w:tr>
      <w:tr w:rsidR="00D15C70" w:rsidRPr="000003F4"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0003F4" w:rsidRDefault="00D15C70" w:rsidP="00BF5549">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0003F4" w:rsidRDefault="00D15C70" w:rsidP="00BF5549">
            <w:pPr>
              <w:pStyle w:val="TAL"/>
            </w:pPr>
          </w:p>
        </w:tc>
      </w:tr>
      <w:tr w:rsidR="00D15C70" w:rsidRPr="000003F4"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0003F4" w:rsidRDefault="00D15C70" w:rsidP="00BF5549">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0003F4" w:rsidRDefault="00D15C70" w:rsidP="00BF5549">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0003F4" w:rsidRDefault="00D15C70" w:rsidP="00BF5549">
            <w:pPr>
              <w:pStyle w:val="TAL"/>
            </w:pPr>
            <w:r w:rsidRPr="000003F4">
              <w:t>UEs supporting EN-DC and NR measurements and Event A triggered reporting</w:t>
            </w:r>
          </w:p>
        </w:tc>
      </w:tr>
      <w:tr w:rsidR="00D15C70" w:rsidRPr="000003F4"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0003F4" w:rsidRDefault="00D15C70" w:rsidP="00BF5549">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0003F4" w:rsidRDefault="00D15C70" w:rsidP="00BF5549">
            <w:pPr>
              <w:pStyle w:val="TAL"/>
            </w:pPr>
            <w:r w:rsidRPr="000003F4">
              <w:t xml:space="preserve">Measurement configuration control and reporting / Event A1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0003F4" w:rsidRDefault="00D15C70" w:rsidP="00BF5549">
            <w:pPr>
              <w:pStyle w:val="TAL"/>
            </w:pPr>
            <w:r w:rsidRPr="000003F4">
              <w:t>UEs supporting NE-DC.</w:t>
            </w:r>
          </w:p>
        </w:tc>
      </w:tr>
      <w:tr w:rsidR="00D15C70" w:rsidRPr="000003F4"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0003F4" w:rsidRDefault="00D15C70" w:rsidP="00BF5549">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0003F4" w:rsidRDefault="00D15C70" w:rsidP="00BF5549">
            <w:pPr>
              <w:pStyle w:val="TAL"/>
            </w:pPr>
            <w:r w:rsidRPr="000003F4">
              <w:t> </w:t>
            </w:r>
          </w:p>
        </w:tc>
      </w:tr>
      <w:tr w:rsidR="00D15C70" w:rsidRPr="000003F4"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0003F4" w:rsidRDefault="00D15C70" w:rsidP="00BF5549">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0003F4" w:rsidRDefault="00D15C70" w:rsidP="00BF5549">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0003F4" w:rsidRDefault="00D15C70" w:rsidP="00BF5549">
            <w:pPr>
              <w:pStyle w:val="TAL"/>
            </w:pPr>
            <w:r w:rsidRPr="000003F4">
              <w:t xml:space="preserve">Measurement configuration control and reporting / Event A2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0003F4" w:rsidRDefault="00D15C70" w:rsidP="00BF5549">
            <w:pPr>
              <w:pStyle w:val="TAL"/>
            </w:pPr>
            <w:r w:rsidRPr="000003F4">
              <w:t>UEs supporting NE-DC.</w:t>
            </w:r>
          </w:p>
        </w:tc>
      </w:tr>
      <w:tr w:rsidR="00D15C70" w:rsidRPr="000003F4"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0003F4" w:rsidRDefault="00D15C70" w:rsidP="00BF5549">
            <w:pPr>
              <w:pStyle w:val="TAL"/>
            </w:pPr>
            <w:r w:rsidRPr="000003F4">
              <w:lastRenderedPageBreak/>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0003F4" w:rsidRDefault="00D15C70" w:rsidP="00BF5549">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0003F4" w:rsidRDefault="00D15C70" w:rsidP="00BF5549">
            <w:pPr>
              <w:pStyle w:val="TAL"/>
            </w:pPr>
            <w:r w:rsidRPr="000003F4">
              <w:t> </w:t>
            </w:r>
          </w:p>
        </w:tc>
      </w:tr>
      <w:tr w:rsidR="00D15C70" w:rsidRPr="000003F4"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0003F4" w:rsidRDefault="00D15C70" w:rsidP="00BF5549">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0003F4" w:rsidRDefault="00D15C70" w:rsidP="00BF5549">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0003F4" w:rsidRDefault="00D15C70" w:rsidP="00BF5549">
            <w:pPr>
              <w:pStyle w:val="TAL"/>
            </w:pPr>
            <w:r w:rsidRPr="000003F4">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0003F4" w:rsidRDefault="00D15C70" w:rsidP="00BF5549">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0003F4" w:rsidRDefault="00D15C70" w:rsidP="00BF5549">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0003F4" w:rsidRDefault="00D15C70" w:rsidP="00BF5549">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0003F4" w:rsidRDefault="00D15C70" w:rsidP="00BF5549">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0003F4" w:rsidRDefault="00D15C70" w:rsidP="00BF5549">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0003F4" w:rsidRDefault="00D15C70" w:rsidP="00BF5549">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0003F4" w:rsidRDefault="00D15C70" w:rsidP="00BF5549">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0003F4" w:rsidRDefault="00D15C70" w:rsidP="00BF5549">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0003F4" w:rsidRDefault="00D15C70" w:rsidP="00BF5549">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0003F4" w:rsidRDefault="00D15C70" w:rsidP="00BF5549">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0003F4" w:rsidRDefault="00D15C70" w:rsidP="00BF5549">
            <w:pPr>
              <w:pStyle w:val="TAL"/>
            </w:pPr>
            <w:r w:rsidRPr="000003F4">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0003F4" w:rsidRDefault="00D15C70" w:rsidP="00BF5549">
            <w:pPr>
              <w:pStyle w:val="TAL"/>
            </w:pPr>
            <w:r w:rsidRPr="000003F4">
              <w:t> </w:t>
            </w:r>
          </w:p>
        </w:tc>
      </w:tr>
      <w:tr w:rsidR="00D15C70" w:rsidRPr="000003F4"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0003F4" w:rsidRDefault="00D15C70" w:rsidP="00BF5549">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0003F4" w:rsidRDefault="00D15C70" w:rsidP="00BF5549">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0003F4" w:rsidRDefault="00D15C70" w:rsidP="00BF5549">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0003F4" w:rsidRDefault="00D15C70" w:rsidP="00BF5549">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0003F4" w:rsidRDefault="00D15C70" w:rsidP="00BF5549">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0003F4" w:rsidRDefault="00D15C70" w:rsidP="00BF5549">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0003F4" w:rsidRDefault="00D15C70" w:rsidP="00BF5549">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0003F4" w:rsidRDefault="00D15C70" w:rsidP="00BF5549">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0003F4" w:rsidRDefault="00D15C70" w:rsidP="00BF5549">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0003F4" w:rsidRDefault="00D15C70" w:rsidP="00BF5549">
            <w:pPr>
              <w:pStyle w:val="TAL"/>
            </w:pPr>
            <w:r w:rsidRPr="000003F4">
              <w:lastRenderedPageBreak/>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0003F4" w:rsidRDefault="00D15C70" w:rsidP="00BF5549">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0003F4" w:rsidRDefault="00D15C70" w:rsidP="00BF5549">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0003F4" w:rsidRDefault="00D15C70" w:rsidP="00BF5549">
            <w:pPr>
              <w:pStyle w:val="TAL"/>
            </w:pPr>
            <w:r w:rsidRPr="000003F4">
              <w:t> </w:t>
            </w:r>
          </w:p>
        </w:tc>
      </w:tr>
      <w:tr w:rsidR="00D15C70" w:rsidRPr="000003F4"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0003F4" w:rsidRDefault="00D15C70" w:rsidP="00BF5549">
            <w:pPr>
              <w:pStyle w:val="TAL"/>
            </w:pPr>
            <w:r w:rsidRPr="000003F4">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0003F4" w:rsidRDefault="00D15C70" w:rsidP="00BF5549">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0003F4" w:rsidRDefault="00D15C70" w:rsidP="00BF5549">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0003F4" w:rsidRDefault="00D15C70" w:rsidP="00BF5549">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0003F4" w:rsidRDefault="00D15C70" w:rsidP="00BF5549">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0003F4" w:rsidRDefault="00D15C70" w:rsidP="00BF5549">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0003F4" w:rsidRDefault="00D15C70" w:rsidP="00BF5549">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0003F4" w:rsidRDefault="00D15C70" w:rsidP="00BF5549">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0003F4" w:rsidRDefault="00D15C70" w:rsidP="00BF5549">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0003F4" w:rsidRDefault="00D15C70" w:rsidP="00BF5549">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0003F4" w:rsidRDefault="00D15C70" w:rsidP="00BF5549">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0003F4" w:rsidRDefault="00D15C70" w:rsidP="00BF5549">
            <w:pPr>
              <w:pStyle w:val="TAL"/>
            </w:pPr>
            <w:r w:rsidRPr="000003F4">
              <w:t> </w:t>
            </w:r>
          </w:p>
        </w:tc>
      </w:tr>
      <w:tr w:rsidR="00D15C70" w:rsidRPr="000003F4"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0003F4" w:rsidRDefault="00D15C70" w:rsidP="00BF5549">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0003F4" w:rsidRDefault="00D15C70" w:rsidP="00BF5549">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0003F4" w:rsidRDefault="00D15C70" w:rsidP="00BF5549">
            <w:pPr>
              <w:pStyle w:val="TAL"/>
            </w:pPr>
            <w:r w:rsidRPr="000003F4">
              <w:t>UEs supporting EN-DC and NR measurements and Event A triggered reporting and (NR Intra-frequency and Inter frequency measurements and at least periodical reporting) and CSI-RSRP and CSI-RSRQ measurement</w:t>
            </w:r>
          </w:p>
        </w:tc>
      </w:tr>
      <w:tr w:rsidR="00D15C70" w:rsidRPr="000003F4"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0003F4" w:rsidRDefault="00D15C70" w:rsidP="00BF5549">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0003F4" w:rsidRDefault="00D15C70" w:rsidP="00BF5549">
            <w:pPr>
              <w:pStyle w:val="TAL"/>
            </w:pPr>
            <w:r w:rsidRPr="000003F4">
              <w:t> </w:t>
            </w:r>
          </w:p>
        </w:tc>
      </w:tr>
      <w:tr w:rsidR="00D15C70" w:rsidRPr="000003F4"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0003F4" w:rsidRDefault="00D15C70" w:rsidP="00BF5549">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0003F4" w:rsidRDefault="00D15C70" w:rsidP="00BF5549">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0003F4" w:rsidRDefault="00D15C70" w:rsidP="00BF5549">
            <w:pPr>
              <w:pStyle w:val="TAL"/>
            </w:pPr>
            <w:r w:rsidRPr="000003F4">
              <w:t>UEs supporting EN-DC and NR measurements and Event A triggered reporting and (NR Intra-frequency and Inter frequency measurements) and CSI-RSRP and CSI-RSRQ measurement</w:t>
            </w:r>
          </w:p>
        </w:tc>
      </w:tr>
      <w:tr w:rsidR="00D15C70" w:rsidRPr="000003F4"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0003F4" w:rsidRDefault="00D15C70" w:rsidP="00BF5549">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0003F4" w:rsidRDefault="00D15C70" w:rsidP="00BF5549">
            <w:pPr>
              <w:pStyle w:val="TAL"/>
            </w:pPr>
            <w:r w:rsidRPr="000003F4">
              <w:t> </w:t>
            </w:r>
          </w:p>
        </w:tc>
      </w:tr>
      <w:tr w:rsidR="00D15C70" w:rsidRPr="000003F4"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0003F4" w:rsidRDefault="00D15C70" w:rsidP="00BF5549">
            <w:pPr>
              <w:pStyle w:val="TAL"/>
            </w:pPr>
            <w:r w:rsidRPr="000003F4">
              <w:lastRenderedPageBreak/>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0003F4" w:rsidRDefault="00D15C70" w:rsidP="00BF5549">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0003F4" w:rsidRDefault="00D15C70" w:rsidP="00BF5549">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within FR1</w:t>
            </w:r>
          </w:p>
        </w:tc>
      </w:tr>
      <w:tr w:rsidR="00D15C70" w:rsidRPr="000003F4"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0003F4" w:rsidRDefault="00D15C70" w:rsidP="00BF5549">
            <w:pPr>
              <w:pStyle w:val="TAL"/>
            </w:pPr>
            <w:r w:rsidRPr="000003F4">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0003F4" w:rsidRDefault="00D15C70" w:rsidP="00BF5549">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0003F4" w:rsidRDefault="00D15C70" w:rsidP="00BF5549">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including FR2</w:t>
            </w:r>
          </w:p>
        </w:tc>
      </w:tr>
      <w:tr w:rsidR="00D15C70" w:rsidRPr="000003F4"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0003F4" w:rsidRDefault="00D15C70" w:rsidP="00BF5549">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0003F4" w:rsidRDefault="00D15C70" w:rsidP="00BF5549">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0003F4" w:rsidRDefault="00D15C70" w:rsidP="00BF5549">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0003F4" w:rsidRDefault="00D15C70" w:rsidP="00BF5549">
            <w:pPr>
              <w:pStyle w:val="TAL"/>
            </w:pPr>
            <w:r w:rsidRPr="000003F4">
              <w:t>UEs supporting NR-DC and two independent measurement gap configurations for FR1 and FR2</w:t>
            </w:r>
          </w:p>
        </w:tc>
      </w:tr>
      <w:tr w:rsidR="00D15C70" w:rsidRPr="000003F4"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0003F4" w:rsidRDefault="00D15C70" w:rsidP="00BF5549">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0003F4" w:rsidRDefault="00D15C70" w:rsidP="00BF5549">
            <w:pPr>
              <w:pStyle w:val="TAL"/>
            </w:pPr>
            <w:r w:rsidRPr="000003F4">
              <w:t> </w:t>
            </w:r>
          </w:p>
        </w:tc>
      </w:tr>
      <w:tr w:rsidR="00D15C70" w:rsidRPr="000003F4"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0003F4" w:rsidRDefault="00D15C70" w:rsidP="00BF5549">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0003F4" w:rsidRDefault="00D15C70" w:rsidP="00BF5549">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0003F4" w:rsidRDefault="00D15C70" w:rsidP="00BF5549">
            <w:pPr>
              <w:pStyle w:val="TAL"/>
            </w:pPr>
            <w:r w:rsidRPr="000003F4">
              <w:t>UEs supporting EN-DC</w:t>
            </w:r>
          </w:p>
        </w:tc>
      </w:tr>
      <w:tr w:rsidR="00D15C70" w:rsidRPr="000003F4"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0003F4" w:rsidRDefault="00D15C70" w:rsidP="00BF5549">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0003F4" w:rsidRDefault="00D15C70" w:rsidP="00BF5549">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0003F4" w:rsidRDefault="00D15C70" w:rsidP="00BF5549">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0003F4" w:rsidRDefault="00D15C70" w:rsidP="00BF5549">
            <w:pPr>
              <w:pStyle w:val="TAL"/>
            </w:pPr>
            <w:r w:rsidRPr="000003F4">
              <w:t>UEs supporting NE-DC and Inter-RAT E-UTRA measurements and Event B triggered reporting</w:t>
            </w:r>
          </w:p>
        </w:tc>
      </w:tr>
      <w:tr w:rsidR="00D15C70" w:rsidRPr="000003F4"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0003F4" w:rsidRDefault="00D15C70" w:rsidP="00BF5549">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0003F4" w:rsidRDefault="00D15C70" w:rsidP="00BF5549">
            <w:pPr>
              <w:pStyle w:val="TAL"/>
            </w:pPr>
            <w:r w:rsidRPr="000003F4">
              <w:t> </w:t>
            </w:r>
          </w:p>
        </w:tc>
      </w:tr>
      <w:tr w:rsidR="00D15C70" w:rsidRPr="000003F4"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0003F4" w:rsidRDefault="00D15C70" w:rsidP="00BF5549">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0003F4" w:rsidRDefault="00D15C70" w:rsidP="00BF5549">
            <w:pPr>
              <w:pStyle w:val="TAL"/>
            </w:pPr>
            <w:r w:rsidRPr="000003F4">
              <w:t>UEs supporting EN-DC</w:t>
            </w:r>
          </w:p>
        </w:tc>
      </w:tr>
      <w:tr w:rsidR="00D15C70" w:rsidRPr="000003F4"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0003F4" w:rsidRDefault="00D15C70" w:rsidP="00BF5549">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0003F4" w:rsidRDefault="00D15C70" w:rsidP="00BF5549">
            <w:pPr>
              <w:pStyle w:val="TAL"/>
            </w:pPr>
            <w:proofErr w:type="spellStart"/>
            <w:r w:rsidRPr="000003F4">
              <w:t>PCell</w:t>
            </w:r>
            <w:proofErr w:type="spellEnd"/>
            <w:r w:rsidRPr="000003F4">
              <w:t xml:space="preserve"> Handover with SCG change on same </w:t>
            </w:r>
            <w:proofErr w:type="spellStart"/>
            <w:r w:rsidRPr="000003F4">
              <w:t>PSCell</w:t>
            </w:r>
            <w:proofErr w:type="spellEnd"/>
            <w:r w:rsidRPr="000003F4">
              <w:t xml:space="preserve"> / </w:t>
            </w:r>
            <w:proofErr w:type="spellStart"/>
            <w:r w:rsidRPr="000003F4">
              <w:t>mobilityControlInfoSCG</w:t>
            </w:r>
            <w:proofErr w:type="spellEnd"/>
            <w:r w:rsidRPr="000003F4">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0003F4" w:rsidRDefault="00D15C70" w:rsidP="00BF5549">
            <w:pPr>
              <w:pStyle w:val="TAL"/>
            </w:pPr>
            <w:r w:rsidRPr="000003F4">
              <w:t>UEs supporting NE-DC</w:t>
            </w:r>
          </w:p>
        </w:tc>
      </w:tr>
      <w:tr w:rsidR="00D15C70" w:rsidRPr="000003F4"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0003F4" w:rsidRDefault="00D15C70" w:rsidP="00BF5549">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0003F4" w:rsidRDefault="00D15C70" w:rsidP="00BF5549">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0003F4" w:rsidRDefault="00D15C70" w:rsidP="00BF5549">
            <w:pPr>
              <w:pStyle w:val="TAL"/>
            </w:pPr>
            <w:r w:rsidRPr="000003F4">
              <w:t> </w:t>
            </w:r>
          </w:p>
        </w:tc>
      </w:tr>
      <w:tr w:rsidR="00D15C70" w:rsidRPr="000003F4"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0003F4" w:rsidRDefault="00D15C70" w:rsidP="00BF5549">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0003F4" w:rsidRDefault="00D15C70" w:rsidP="00BF5549">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0003F4" w:rsidRDefault="00D15C70" w:rsidP="00BF5549">
            <w:pPr>
              <w:pStyle w:val="TAL"/>
            </w:pPr>
            <w:r w:rsidRPr="000003F4">
              <w:t>UEs supporting EN-DC</w:t>
            </w:r>
          </w:p>
        </w:tc>
      </w:tr>
      <w:tr w:rsidR="00D15C70" w:rsidRPr="000003F4"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0003F4" w:rsidRDefault="00D15C70" w:rsidP="00BF5549">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0003F4" w:rsidRDefault="00D15C70" w:rsidP="00BF5549">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0003F4" w:rsidRDefault="00D15C70" w:rsidP="00BF5549">
            <w:pPr>
              <w:pStyle w:val="TAL"/>
            </w:pPr>
            <w:r w:rsidRPr="000003F4">
              <w:t>UEs supporting NR-DC</w:t>
            </w:r>
          </w:p>
        </w:tc>
      </w:tr>
      <w:tr w:rsidR="00D15C70" w:rsidRPr="000003F4"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0003F4" w:rsidRDefault="00D15C70" w:rsidP="00BF5549">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0003F4" w:rsidRDefault="00D15C70" w:rsidP="00BF5549">
            <w:pPr>
              <w:pStyle w:val="TAL"/>
            </w:pPr>
            <w:r w:rsidRPr="000003F4">
              <w:t>SCG change with HO /</w:t>
            </w:r>
            <w:proofErr w:type="spellStart"/>
            <w:r w:rsidRPr="000003F4">
              <w:t>mobilityControlInfoSCG</w:t>
            </w:r>
            <w:proofErr w:type="spellEnd"/>
            <w:r w:rsidRPr="000003F4">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0003F4" w:rsidRDefault="00D15C70" w:rsidP="00BF5549">
            <w:pPr>
              <w:pStyle w:val="TAL"/>
            </w:pPr>
            <w:r w:rsidRPr="000003F4">
              <w:t>UEs supporting NE-DC</w:t>
            </w:r>
          </w:p>
        </w:tc>
      </w:tr>
      <w:tr w:rsidR="00D15C70" w:rsidRPr="000003F4"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0003F4" w:rsidRDefault="00D15C70" w:rsidP="00BF5549">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0003F4" w:rsidRDefault="00D15C70" w:rsidP="00BF5549">
            <w:pPr>
              <w:pStyle w:val="TAL"/>
            </w:pPr>
            <w:r w:rsidRPr="000003F4">
              <w:t> </w:t>
            </w:r>
          </w:p>
        </w:tc>
      </w:tr>
      <w:tr w:rsidR="00D15C70" w:rsidRPr="000003F4"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0003F4" w:rsidRDefault="00D15C70" w:rsidP="00BF5549">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0003F4" w:rsidRDefault="00D15C70" w:rsidP="00BF5549">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0003F4" w:rsidRDefault="00D15C70" w:rsidP="00BF5549">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0003F4" w:rsidRDefault="00D15C70" w:rsidP="00BF5549">
            <w:pPr>
              <w:pStyle w:val="TAL"/>
            </w:pPr>
            <w:r w:rsidRPr="000003F4">
              <w:t> </w:t>
            </w:r>
          </w:p>
        </w:tc>
      </w:tr>
      <w:tr w:rsidR="00D15C70" w:rsidRPr="000003F4"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0003F4" w:rsidRDefault="00D15C70" w:rsidP="00BF5549">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0003F4" w:rsidRDefault="00D15C70" w:rsidP="00BF5549">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0003F4" w:rsidRDefault="00D15C70" w:rsidP="00BF5549">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0003F4" w:rsidRDefault="00D15C70" w:rsidP="00BF5549">
            <w:pPr>
              <w:pStyle w:val="TAL"/>
            </w:pPr>
            <w:r w:rsidRPr="000003F4">
              <w:t>UEs supporting EN-DC and SRB3 and NR intra-frequency and inter-frequency measurements and at least periodical reporting</w:t>
            </w:r>
          </w:p>
        </w:tc>
      </w:tr>
      <w:tr w:rsidR="00D15C70" w:rsidRPr="000003F4"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0003F4" w:rsidRDefault="00D15C70" w:rsidP="00BF5549">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0003F4" w:rsidRDefault="00D15C70" w:rsidP="00BF5549">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0003F4" w:rsidRDefault="00D15C70" w:rsidP="00BF5549">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0003F4" w:rsidRDefault="00D15C70" w:rsidP="00BF5549">
            <w:pPr>
              <w:pStyle w:val="TAL"/>
            </w:pPr>
            <w:r w:rsidRPr="000003F4">
              <w:t>UEs supporting NR-DC and SRB3 and NR intra-frequency and inter-frequency measurements and at least periodical reporting</w:t>
            </w:r>
          </w:p>
        </w:tc>
      </w:tr>
      <w:tr w:rsidR="00D15C70" w:rsidRPr="000003F4"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0003F4" w:rsidRDefault="00D15C70" w:rsidP="00BF5549">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0003F4" w:rsidRDefault="00D15C70" w:rsidP="00BF5549">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0003F4" w:rsidRDefault="00D15C70" w:rsidP="00BF5549">
            <w:pPr>
              <w:pStyle w:val="TAL"/>
            </w:pPr>
            <w:r w:rsidRPr="000003F4">
              <w:t> </w:t>
            </w:r>
          </w:p>
        </w:tc>
      </w:tr>
      <w:tr w:rsidR="00D15C70" w:rsidRPr="000003F4"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0003F4" w:rsidRDefault="00D15C70" w:rsidP="00BF5549">
            <w:pPr>
              <w:pStyle w:val="TAL"/>
            </w:pPr>
            <w:r w:rsidRPr="000003F4">
              <w:lastRenderedPageBreak/>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0003F4" w:rsidRDefault="00D15C70" w:rsidP="00BF5549">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0003F4" w:rsidRDefault="00D15C70" w:rsidP="00BF5549">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0003F4" w:rsidRDefault="00D15C70" w:rsidP="00BF5549">
            <w:pPr>
              <w:pStyle w:val="TAL"/>
            </w:pPr>
            <w:r w:rsidRPr="000003F4">
              <w:t xml:space="preserve">UEs supporting EN-DC and SFTD measurement between E-UTRA </w:t>
            </w:r>
            <w:proofErr w:type="spellStart"/>
            <w:r w:rsidRPr="000003F4">
              <w:t>PCell</w:t>
            </w:r>
            <w:proofErr w:type="spellEnd"/>
            <w:r w:rsidRPr="000003F4">
              <w:t xml:space="preserve"> and an NR neighbour cell, and SFTD measurement between E-UTRA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0003F4" w:rsidRDefault="00D15C70" w:rsidP="00BF5549">
            <w:pPr>
              <w:pStyle w:val="TAL"/>
            </w:pPr>
            <w:r w:rsidRPr="000003F4">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0003F4" w:rsidRDefault="00D15C70" w:rsidP="00BF5549">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0003F4" w:rsidRDefault="00D15C70" w:rsidP="00BF5549">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0003F4" w:rsidRDefault="00D15C70" w:rsidP="00BF5549">
            <w:pPr>
              <w:pStyle w:val="TAL"/>
            </w:pPr>
            <w:r w:rsidRPr="000003F4">
              <w:t xml:space="preserve">UEs supporting NR-DC and SFTD measurement between NR </w:t>
            </w:r>
            <w:proofErr w:type="spellStart"/>
            <w:r w:rsidRPr="000003F4">
              <w:t>PCell</w:t>
            </w:r>
            <w:proofErr w:type="spellEnd"/>
            <w:r w:rsidRPr="000003F4">
              <w:t xml:space="preserve"> and an NR neighbour cell, and SFTD measurement between NR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0003F4" w:rsidRDefault="00D15C70" w:rsidP="00BF5549">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0003F4" w:rsidRDefault="00D15C70" w:rsidP="00BF5549">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0003F4" w:rsidRDefault="00D15C70" w:rsidP="00BF5549">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0003F4" w:rsidRDefault="00D15C70" w:rsidP="00BF5549">
            <w:pPr>
              <w:pStyle w:val="TAL"/>
            </w:pPr>
            <w:r w:rsidRPr="000003F4">
              <w:t xml:space="preserve">UEs supporting NE-DC and SFTD measurement between NR </w:t>
            </w:r>
            <w:proofErr w:type="spellStart"/>
            <w:r w:rsidRPr="000003F4">
              <w:t>PCell</w:t>
            </w:r>
            <w:proofErr w:type="spellEnd"/>
            <w:r w:rsidRPr="000003F4">
              <w:t xml:space="preserve"> and E-UTRA </w:t>
            </w:r>
            <w:proofErr w:type="spellStart"/>
            <w:r w:rsidRPr="000003F4">
              <w:t>PSCell</w:t>
            </w:r>
            <w:proofErr w:type="spellEnd"/>
          </w:p>
        </w:tc>
      </w:tr>
      <w:tr w:rsidR="00D15C70" w:rsidRPr="000003F4"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0003F4" w:rsidRDefault="00D15C70" w:rsidP="00BF5549">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0003F4" w:rsidRDefault="00D15C70" w:rsidP="00BF5549">
            <w:pPr>
              <w:pStyle w:val="TAL"/>
            </w:pPr>
            <w:r w:rsidRPr="000003F4">
              <w:t> </w:t>
            </w:r>
          </w:p>
        </w:tc>
      </w:tr>
      <w:tr w:rsidR="00D15C70" w:rsidRPr="000003F4"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0003F4" w:rsidRDefault="00D15C70" w:rsidP="00BF5549">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0003F4" w:rsidRDefault="00D15C70" w:rsidP="00BF5549">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0003F4" w:rsidRDefault="00D15C70" w:rsidP="00BF5549">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w:t>
            </w:r>
            <w:proofErr w:type="spellStart"/>
            <w:r w:rsidRPr="000003F4">
              <w:t>PCell</w:t>
            </w:r>
            <w:proofErr w:type="spellEnd"/>
            <w:r w:rsidRPr="000003F4">
              <w:t xml:space="preserve"> change / </w:t>
            </w:r>
            <w:proofErr w:type="spellStart"/>
            <w:r w:rsidRPr="000003F4">
              <w:t>PSCell</w:t>
            </w:r>
            <w:proofErr w:type="spellEnd"/>
            <w:r w:rsidRPr="000003F4">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0003F4" w:rsidRDefault="00D15C70" w:rsidP="00BF5549">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0003F4" w:rsidRDefault="00D15C70" w:rsidP="00BF5549">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0003F4" w:rsidRDefault="00D15C70" w:rsidP="00BF5549">
            <w:pPr>
              <w:pStyle w:val="TAL"/>
            </w:pPr>
            <w:r w:rsidRPr="000003F4">
              <w:t xml:space="preserve">UEs supporting EN-DC and MN initiated conditional </w:t>
            </w:r>
            <w:proofErr w:type="spellStart"/>
            <w:r w:rsidRPr="000003F4">
              <w:t>PSCell</w:t>
            </w:r>
            <w:proofErr w:type="spellEnd"/>
            <w:r w:rsidRPr="000003F4">
              <w:t xml:space="preserve"> change</w:t>
            </w:r>
          </w:p>
        </w:tc>
      </w:tr>
      <w:tr w:rsidR="00D15C70" w:rsidRPr="000003F4"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0003F4" w:rsidRDefault="00D15C70" w:rsidP="00BF5549">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0003F4" w:rsidRDefault="00D15C70" w:rsidP="00BF5549">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0003F4" w:rsidRDefault="00D15C70" w:rsidP="00BF5549">
            <w:pPr>
              <w:pStyle w:val="TAL"/>
            </w:pPr>
            <w:r w:rsidRPr="000003F4">
              <w:t xml:space="preserve">UEs supporting NR-DC and MN initiated conditional </w:t>
            </w:r>
            <w:proofErr w:type="spellStart"/>
            <w:r w:rsidRPr="000003F4">
              <w:t>PSCell</w:t>
            </w:r>
            <w:proofErr w:type="spellEnd"/>
            <w:r w:rsidRPr="000003F4">
              <w:t xml:space="preserve"> change</w:t>
            </w:r>
          </w:p>
        </w:tc>
      </w:tr>
      <w:tr w:rsidR="000E4470" w:rsidRPr="000003F4"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0003F4" w:rsidRDefault="000E4470" w:rsidP="000E4470">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0003F4" w:rsidRDefault="000E4470" w:rsidP="000E4470">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0003F4" w:rsidRDefault="000E4470" w:rsidP="000E4470">
            <w:pPr>
              <w:pStyle w:val="TAL"/>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0003F4" w:rsidRDefault="000E4470" w:rsidP="000E4470">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0003F4" w:rsidRDefault="000E4470" w:rsidP="000E4470">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0003F4" w:rsidRDefault="000E4470" w:rsidP="000E4470">
            <w:pPr>
              <w:pStyle w:val="TAL"/>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tr w:rsidR="00D15C70" w:rsidRPr="000003F4"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0003F4" w:rsidRDefault="00D15C70" w:rsidP="00BF5549">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0003F4" w:rsidRDefault="00D15C70" w:rsidP="00BF5549">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0003F4" w:rsidRDefault="00D15C70" w:rsidP="00BF5549">
            <w:pPr>
              <w:pStyle w:val="TAL"/>
            </w:pPr>
          </w:p>
        </w:tc>
      </w:tr>
      <w:tr w:rsidR="00D15C70" w:rsidRPr="000003F4"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0003F4" w:rsidRDefault="00D15C70" w:rsidP="00BF5549">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0003F4" w:rsidRDefault="00D15C70" w:rsidP="00BF5549">
            <w:pPr>
              <w:pStyle w:val="TAL"/>
            </w:pPr>
          </w:p>
        </w:tc>
      </w:tr>
      <w:tr w:rsidR="00D15C70" w:rsidRPr="000003F4"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0003F4" w:rsidRDefault="00D15C70" w:rsidP="00BF5549">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0003F4" w:rsidRDefault="00D15C70" w:rsidP="00BF5549">
            <w:pPr>
              <w:pStyle w:val="TAL"/>
            </w:pPr>
          </w:p>
        </w:tc>
      </w:tr>
      <w:tr w:rsidR="00D15C70" w:rsidRPr="000003F4"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0003F4" w:rsidRDefault="00D15C70" w:rsidP="00BF5549">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0003F4" w:rsidRDefault="00D15C70" w:rsidP="00BF5549">
            <w:pPr>
              <w:pStyle w:val="TAL"/>
            </w:pPr>
            <w:r w:rsidRPr="000003F4">
              <w:t>UEs supporting EN-DC and Intra-Band Contiguous CA and EN-DC with 2 NR DL carriers</w:t>
            </w:r>
          </w:p>
        </w:tc>
      </w:tr>
      <w:tr w:rsidR="00D15C70" w:rsidRPr="000003F4"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0003F4" w:rsidRDefault="00D15C70" w:rsidP="00BF5549">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0003F4" w:rsidRDefault="00D15C70" w:rsidP="00BF5549">
            <w:pPr>
              <w:pStyle w:val="TAL"/>
            </w:pPr>
            <w:r w:rsidRPr="000003F4">
              <w:t xml:space="preserve">UEs supporting EN-DC and Intra-Band Non-Contiguous CA and EN-DC with 2 NR DL carriers </w:t>
            </w:r>
          </w:p>
        </w:tc>
      </w:tr>
      <w:tr w:rsidR="00D15C70" w:rsidRPr="000003F4"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0003F4" w:rsidRDefault="00D15C70" w:rsidP="00BF5549">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6AED730" w:rsidR="00D15C70" w:rsidRPr="000003F4" w:rsidRDefault="00D15C70" w:rsidP="00BF5549">
            <w:pPr>
              <w:pStyle w:val="TAL"/>
            </w:pPr>
            <w:r w:rsidRPr="000003F4">
              <w:t>UEs supporting EN-DC and Inter-Band CA</w:t>
            </w:r>
            <w:r w:rsidR="000003F4">
              <w:t xml:space="preserve"> </w:t>
            </w:r>
            <w:r w:rsidRPr="000003F4">
              <w:t xml:space="preserve">and EN-DC with 2 NR DL carriers </w:t>
            </w:r>
          </w:p>
        </w:tc>
      </w:tr>
      <w:tr w:rsidR="00D15C70" w:rsidRPr="000003F4"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0003F4" w:rsidRDefault="00D15C70" w:rsidP="00BF5549">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0003F4" w:rsidRDefault="00D15C70" w:rsidP="00BF5549">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Contiguous CA </w:t>
            </w:r>
          </w:p>
        </w:tc>
      </w:tr>
      <w:tr w:rsidR="00D15C70" w:rsidRPr="000003F4"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0003F4" w:rsidRDefault="00D15C70" w:rsidP="00BF5549">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0003F4" w:rsidRDefault="00D15C70" w:rsidP="00BF5549">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Non-Contiguous CA </w:t>
            </w:r>
          </w:p>
        </w:tc>
      </w:tr>
      <w:tr w:rsidR="00D15C70" w:rsidRPr="000003F4"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0003F4" w:rsidRDefault="00D15C70" w:rsidP="00BF5549">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0003F4" w:rsidRDefault="00D15C70" w:rsidP="00BF5549">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Inter-Band CA </w:t>
            </w:r>
          </w:p>
        </w:tc>
      </w:tr>
      <w:tr w:rsidR="00D15C70" w:rsidRPr="000003F4"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0003F4" w:rsidRDefault="00D15C70" w:rsidP="00BF5549">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0003F4" w:rsidRDefault="00D15C70" w:rsidP="00BF5549">
            <w:pPr>
              <w:pStyle w:val="TAL"/>
            </w:pPr>
            <w:r w:rsidRPr="000003F4">
              <w:t> </w:t>
            </w:r>
          </w:p>
        </w:tc>
      </w:tr>
      <w:tr w:rsidR="00D15C70" w:rsidRPr="000003F4"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0003F4" w:rsidRDefault="00D15C70" w:rsidP="00BF5549">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0003F4" w:rsidRDefault="00D15C70" w:rsidP="00BF5549">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contiguous CA</w:t>
            </w:r>
          </w:p>
        </w:tc>
      </w:tr>
      <w:tr w:rsidR="00D15C70" w:rsidRPr="000003F4"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0003F4" w:rsidRDefault="00D15C70" w:rsidP="00BF5549">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0003F4" w:rsidRDefault="00D15C70" w:rsidP="00BF5549">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non-contiguous CA </w:t>
            </w:r>
          </w:p>
        </w:tc>
      </w:tr>
      <w:tr w:rsidR="00D15C70" w:rsidRPr="000003F4"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0003F4" w:rsidRDefault="00D15C70" w:rsidP="00BF5549">
            <w:pPr>
              <w:pStyle w:val="TAL"/>
            </w:pPr>
            <w:r w:rsidRPr="000003F4">
              <w:lastRenderedPageBreak/>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0003F4" w:rsidRDefault="00D15C70" w:rsidP="00BF5549">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inter-band CA</w:t>
            </w:r>
          </w:p>
        </w:tc>
      </w:tr>
      <w:tr w:rsidR="00D15C70" w:rsidRPr="000003F4"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0003F4" w:rsidRDefault="00D15C70" w:rsidP="00BF5549">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0003F4" w:rsidRDefault="00D15C70" w:rsidP="00BF5549">
            <w:pPr>
              <w:pStyle w:val="TAL"/>
            </w:pPr>
            <w:r w:rsidRPr="000003F4">
              <w:t> </w:t>
            </w:r>
          </w:p>
        </w:tc>
      </w:tr>
      <w:tr w:rsidR="00D15C70" w:rsidRPr="000003F4"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0003F4" w:rsidRDefault="00D15C70" w:rsidP="00BF5549">
            <w:pPr>
              <w:pStyle w:val="TAL"/>
            </w:pPr>
            <w:r w:rsidRPr="000003F4">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0003F4" w:rsidRDefault="00D15C70" w:rsidP="00BF5549">
            <w:pPr>
              <w:pStyle w:val="TAL"/>
            </w:pPr>
            <w:r w:rsidRPr="000003F4">
              <w:t> </w:t>
            </w:r>
          </w:p>
        </w:tc>
      </w:tr>
      <w:tr w:rsidR="00D15C70" w:rsidRPr="000003F4"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0003F4" w:rsidRDefault="00D15C70" w:rsidP="00BF5549">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0003F4" w:rsidRDefault="00D15C70" w:rsidP="00BF5549">
            <w:pPr>
              <w:pStyle w:val="TAL"/>
            </w:pPr>
            <w:r w:rsidRPr="000003F4">
              <w:t>UEs supporting EN-DC and Intra-Band Contiguous C</w:t>
            </w:r>
            <w:r w:rsidR="00CD27BD" w:rsidRPr="000003F4">
              <w:rPr>
                <w:rFonts w:cs="Arial"/>
                <w:sz w:val="16"/>
                <w:szCs w:val="16"/>
              </w:rPr>
              <w:t>A</w:t>
            </w:r>
            <w:r w:rsidRPr="000003F4">
              <w:t xml:space="preserve"> and EN-DC with 2 NR DL carriers</w:t>
            </w:r>
          </w:p>
        </w:tc>
      </w:tr>
      <w:tr w:rsidR="00D15C70" w:rsidRPr="000003F4"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0003F4" w:rsidRDefault="00D15C70" w:rsidP="00BF5549">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0003F4" w:rsidRDefault="00D15C70" w:rsidP="00BF5549">
            <w:pPr>
              <w:pStyle w:val="TAL"/>
            </w:pPr>
            <w:r w:rsidRPr="000003F4">
              <w:t>UEs supporting EN-DC and Intra-Band Non-Contiguous C</w:t>
            </w:r>
            <w:r w:rsidR="00CD27BD" w:rsidRPr="000003F4">
              <w:rPr>
                <w:rFonts w:cs="Arial"/>
                <w:sz w:val="16"/>
                <w:szCs w:val="16"/>
              </w:rPr>
              <w:t>A</w:t>
            </w:r>
            <w:r w:rsidRPr="000003F4">
              <w:t xml:space="preserve"> and EN-DC with 2 NR DL carriers</w:t>
            </w:r>
          </w:p>
        </w:tc>
      </w:tr>
      <w:tr w:rsidR="00D15C70" w:rsidRPr="000003F4"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0003F4" w:rsidRDefault="00D15C70" w:rsidP="00BF5549">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0003F4" w:rsidRDefault="00D15C70" w:rsidP="00BF5549">
            <w:pPr>
              <w:pStyle w:val="TAL"/>
            </w:pPr>
            <w:r w:rsidRPr="000003F4">
              <w:t>UEs supporting EN-DC and Inter-Band C</w:t>
            </w:r>
            <w:r w:rsidR="00CD27BD" w:rsidRPr="000003F4">
              <w:rPr>
                <w:rFonts w:cs="Arial"/>
                <w:sz w:val="16"/>
                <w:szCs w:val="16"/>
              </w:rPr>
              <w:t>A</w:t>
            </w:r>
            <w:r w:rsidRPr="000003F4">
              <w:t xml:space="preserve"> and EN-DC with 2 NR DL carriers</w:t>
            </w:r>
          </w:p>
        </w:tc>
      </w:tr>
      <w:tr w:rsidR="00D15C70" w:rsidRPr="000003F4"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0003F4" w:rsidRDefault="00D15C70" w:rsidP="00BF5549">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0003F4" w:rsidRDefault="00D15C70" w:rsidP="00BF5549">
            <w:pPr>
              <w:pStyle w:val="TAL"/>
            </w:pPr>
            <w:r w:rsidRPr="000003F4">
              <w:t> </w:t>
            </w:r>
          </w:p>
        </w:tc>
      </w:tr>
      <w:tr w:rsidR="00D15C70" w:rsidRPr="000003F4"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0003F4" w:rsidRDefault="00D15C70" w:rsidP="00BF5549">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0003F4" w:rsidRDefault="00D15C70" w:rsidP="00BF5549">
            <w:pPr>
              <w:pStyle w:val="TAL"/>
            </w:pPr>
            <w:r w:rsidRPr="000003F4">
              <w:t> </w:t>
            </w:r>
          </w:p>
        </w:tc>
      </w:tr>
      <w:tr w:rsidR="00D15C70" w:rsidRPr="000003F4"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0003F4" w:rsidRDefault="00D15C70" w:rsidP="00BF5549">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0003F4" w:rsidRDefault="00D15C70" w:rsidP="00BF5549">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0003F4" w:rsidRDefault="00D15C70" w:rsidP="00BF5549">
            <w:pPr>
              <w:pStyle w:val="TAL"/>
            </w:pPr>
            <w:r w:rsidRPr="000003F4">
              <w:t xml:space="preserve">UEs supporting EN-DC and NR measurements and Event A triggered reporting and intra-band contiguous CA and EN-DC with 2 NR DL carriers and SRB3 </w:t>
            </w:r>
          </w:p>
        </w:tc>
      </w:tr>
      <w:tr w:rsidR="00D15C70" w:rsidRPr="000003F4"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0003F4" w:rsidRDefault="00D15C70" w:rsidP="00BF5549">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0003F4" w:rsidRDefault="00D15C70" w:rsidP="00BF5549">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0003F4" w:rsidRDefault="00D15C70" w:rsidP="00BF5549">
            <w:pPr>
              <w:pStyle w:val="TAL"/>
            </w:pPr>
            <w:r w:rsidRPr="000003F4">
              <w:t>UEs supporting EN-DC and NR measurements and Event A triggered reporting and intra-band non-contiguous CA and EN-DC with 2 NR DL carriers and SRB3</w:t>
            </w:r>
          </w:p>
        </w:tc>
      </w:tr>
      <w:tr w:rsidR="00D15C70" w:rsidRPr="000003F4"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0003F4" w:rsidRDefault="00D15C70" w:rsidP="00BF5549">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0003F4" w:rsidRDefault="00D15C70" w:rsidP="00BF5549">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0003F4" w:rsidRDefault="00D15C70" w:rsidP="00BF5549">
            <w:pPr>
              <w:pStyle w:val="TAL"/>
            </w:pPr>
            <w:r w:rsidRPr="000003F4">
              <w:t>UEs supporting EN-DC and NR measurements and Event A triggered reporting and inter-band CA and EN-DC with 2 NR DL carriers and SRB3</w:t>
            </w:r>
          </w:p>
        </w:tc>
      </w:tr>
      <w:tr w:rsidR="00D15C70" w:rsidRPr="000003F4"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0003F4" w:rsidRDefault="00D15C70" w:rsidP="00BF5549">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0003F4" w:rsidRDefault="00D15C70" w:rsidP="00BF5549">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0003F4" w:rsidRDefault="00D15C70" w:rsidP="00BF5549">
            <w:pPr>
              <w:pStyle w:val="TAL"/>
            </w:pPr>
            <w:r w:rsidRPr="000003F4">
              <w:t> </w:t>
            </w:r>
          </w:p>
        </w:tc>
      </w:tr>
      <w:tr w:rsidR="00D15C70" w:rsidRPr="000003F4"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0003F4" w:rsidRDefault="00D15C70" w:rsidP="00BF5549">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0003F4" w:rsidRDefault="00D15C70" w:rsidP="00BF5549">
            <w:pPr>
              <w:pStyle w:val="TAL"/>
            </w:pPr>
            <w:r w:rsidRPr="000003F4">
              <w:t> </w:t>
            </w:r>
          </w:p>
        </w:tc>
      </w:tr>
      <w:tr w:rsidR="00D15C70" w:rsidRPr="000003F4"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0003F4" w:rsidRDefault="00D15C70" w:rsidP="00BF5549">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0003F4" w:rsidRDefault="00D15C70" w:rsidP="00BF5549">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0003F4" w:rsidRDefault="00D15C70" w:rsidP="00BF5549">
            <w:pPr>
              <w:pStyle w:val="TAL"/>
            </w:pPr>
            <w:r w:rsidRPr="000003F4">
              <w:t>UEs supporting EN-DC</w:t>
            </w:r>
          </w:p>
        </w:tc>
      </w:tr>
      <w:tr w:rsidR="00D15C70" w:rsidRPr="000003F4"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0003F4" w:rsidRDefault="00D15C70" w:rsidP="00BF5549">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0003F4" w:rsidRDefault="00D15C70" w:rsidP="00BF5549">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0003F4" w:rsidRDefault="00D15C70" w:rsidP="00BF5549">
            <w:pPr>
              <w:pStyle w:val="TAL"/>
            </w:pPr>
            <w:r w:rsidRPr="000003F4">
              <w:t>UEs supporting NR-DC</w:t>
            </w:r>
          </w:p>
        </w:tc>
      </w:tr>
      <w:tr w:rsidR="00D15C70" w:rsidRPr="000003F4"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0003F4" w:rsidRDefault="00D15C70" w:rsidP="00BF5549">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0003F4" w:rsidRDefault="00D15C70" w:rsidP="00BF5549">
            <w:pPr>
              <w:pStyle w:val="TAL"/>
            </w:pPr>
            <w:r w:rsidRPr="000003F4">
              <w:t> </w:t>
            </w:r>
          </w:p>
        </w:tc>
      </w:tr>
      <w:tr w:rsidR="00D15C70" w:rsidRPr="000003F4"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0003F4" w:rsidRDefault="00D15C70" w:rsidP="00BF5549">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0003F4" w:rsidRDefault="00D15C70" w:rsidP="00BF5549">
            <w:pPr>
              <w:pStyle w:val="TAL"/>
            </w:pPr>
            <w:r w:rsidRPr="000003F4">
              <w:t>UEs supporting EN-DC</w:t>
            </w:r>
          </w:p>
        </w:tc>
      </w:tr>
      <w:tr w:rsidR="00D15C70" w:rsidRPr="000003F4"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0003F4" w:rsidRDefault="00D15C70" w:rsidP="00BF5549">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0003F4" w:rsidRDefault="00D15C70" w:rsidP="00BF5549">
            <w:pPr>
              <w:pStyle w:val="TAL"/>
            </w:pPr>
            <w:r w:rsidRPr="000003F4">
              <w:t>UEs supporting NR-DC</w:t>
            </w:r>
          </w:p>
        </w:tc>
      </w:tr>
      <w:tr w:rsidR="00D15C70" w:rsidRPr="000003F4"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0003F4" w:rsidRDefault="00D15C70" w:rsidP="00BF5549">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0003F4" w:rsidRDefault="00D15C70" w:rsidP="00BF5549">
            <w:pPr>
              <w:pStyle w:val="TAL"/>
            </w:pPr>
            <w:r w:rsidRPr="000003F4">
              <w:t> </w:t>
            </w:r>
          </w:p>
        </w:tc>
      </w:tr>
      <w:tr w:rsidR="00D15C70" w:rsidRPr="000003F4"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0003F4" w:rsidRDefault="00D15C70" w:rsidP="00BF5549">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0003F4" w:rsidRDefault="00D15C70" w:rsidP="00BF5549">
            <w:pPr>
              <w:pStyle w:val="TAL"/>
            </w:pPr>
            <w:r w:rsidRPr="000003F4">
              <w:t>UEs supporting EN-DC</w:t>
            </w:r>
          </w:p>
        </w:tc>
      </w:tr>
      <w:tr w:rsidR="00D15C70" w:rsidRPr="000003F4"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0003F4" w:rsidRDefault="00D15C70" w:rsidP="00BF5549">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0003F4" w:rsidRDefault="00D15C70" w:rsidP="00BF5549">
            <w:pPr>
              <w:pStyle w:val="TAL"/>
            </w:pPr>
            <w:r w:rsidRPr="000003F4">
              <w:t>UEs supporting NR-DC</w:t>
            </w:r>
          </w:p>
        </w:tc>
      </w:tr>
      <w:tr w:rsidR="00D15C70" w:rsidRPr="000003F4"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0003F4" w:rsidRDefault="00D15C70" w:rsidP="00BF5549">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0003F4" w:rsidRDefault="00D15C70" w:rsidP="00BF5549">
            <w:pPr>
              <w:pStyle w:val="TAL"/>
            </w:pPr>
            <w:r w:rsidRPr="000003F4">
              <w:t>UEs supporting NE-DC</w:t>
            </w:r>
          </w:p>
        </w:tc>
      </w:tr>
      <w:tr w:rsidR="00D15C70" w:rsidRPr="000003F4"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0003F4" w:rsidRDefault="00D15C70" w:rsidP="00BF5549">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0003F4" w:rsidRDefault="00D15C70" w:rsidP="00BF5549">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0003F4" w:rsidRDefault="00D15C70" w:rsidP="00BF5549">
            <w:pPr>
              <w:pStyle w:val="TAL"/>
            </w:pPr>
            <w:r w:rsidRPr="000003F4">
              <w:t> </w:t>
            </w:r>
          </w:p>
        </w:tc>
      </w:tr>
      <w:tr w:rsidR="00D15C70" w:rsidRPr="000003F4"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0003F4" w:rsidRDefault="00D15C70" w:rsidP="00BF5549">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0003F4" w:rsidRDefault="00D15C70" w:rsidP="00BF5549">
            <w:pPr>
              <w:pStyle w:val="TAL"/>
            </w:pPr>
            <w:r w:rsidRPr="000003F4">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0003F4" w:rsidRDefault="00D15C70" w:rsidP="00BF5549">
            <w:pPr>
              <w:pStyle w:val="TAL"/>
            </w:pPr>
            <w:r w:rsidRPr="000003F4">
              <w:t>UEs supporting EN-DC</w:t>
            </w:r>
          </w:p>
        </w:tc>
      </w:tr>
      <w:tr w:rsidR="00D15C70" w:rsidRPr="000003F4"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0003F4" w:rsidRDefault="00D15C70" w:rsidP="00BF5549">
            <w:pPr>
              <w:pStyle w:val="TAL"/>
            </w:pPr>
            <w:r w:rsidRPr="000003F4">
              <w:lastRenderedPageBreak/>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0003F4" w:rsidRDefault="00D15C70" w:rsidP="00BF5549">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0003F4" w:rsidRDefault="00D15C70" w:rsidP="00BF5549">
            <w:pPr>
              <w:pStyle w:val="TAL"/>
            </w:pPr>
            <w:r w:rsidRPr="000003F4">
              <w:t>UEs supporting NR-DC</w:t>
            </w:r>
          </w:p>
        </w:tc>
      </w:tr>
      <w:tr w:rsidR="00D15C70" w:rsidRPr="000003F4"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0003F4" w:rsidRDefault="00D15C70" w:rsidP="00BF5549">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0003F4" w:rsidRDefault="00D15C70" w:rsidP="00BF5549">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0003F4" w:rsidRDefault="00D15C70" w:rsidP="00BF5549">
            <w:pPr>
              <w:pStyle w:val="TAL"/>
            </w:pPr>
            <w:r w:rsidRPr="000003F4">
              <w:t> </w:t>
            </w:r>
          </w:p>
        </w:tc>
      </w:tr>
      <w:tr w:rsidR="00D15C70" w:rsidRPr="000003F4"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0003F4" w:rsidRDefault="00D15C70" w:rsidP="00BF5549">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0003F4" w:rsidRDefault="00D15C70" w:rsidP="00BF5549">
            <w:pPr>
              <w:pStyle w:val="TAL"/>
            </w:pPr>
            <w:r w:rsidRPr="000003F4">
              <w:t> </w:t>
            </w:r>
          </w:p>
        </w:tc>
      </w:tr>
      <w:tr w:rsidR="00D15C70" w:rsidRPr="000003F4"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0003F4" w:rsidRDefault="00D15C70" w:rsidP="00BF5549">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0003F4" w:rsidRDefault="00D15C70" w:rsidP="00BF5549">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0003F4" w:rsidRDefault="00D15C70" w:rsidP="00BF5549">
            <w:pPr>
              <w:pStyle w:val="TAL"/>
            </w:pPr>
            <w:r w:rsidRPr="000003F4">
              <w:t> </w:t>
            </w:r>
          </w:p>
        </w:tc>
      </w:tr>
      <w:tr w:rsidR="00D15C70" w:rsidRPr="000003F4"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0003F4" w:rsidRDefault="00D15C70" w:rsidP="00BF5549">
            <w:pPr>
              <w:pStyle w:val="TAL"/>
            </w:pPr>
            <w:r w:rsidRPr="000003F4">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0003F4" w:rsidRDefault="00D15C70" w:rsidP="00BF5549">
            <w:pPr>
              <w:pStyle w:val="TAL"/>
            </w:pPr>
            <w:r w:rsidRPr="000003F4">
              <w:t> </w:t>
            </w:r>
          </w:p>
        </w:tc>
      </w:tr>
      <w:tr w:rsidR="00D15C70" w:rsidRPr="000003F4"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0003F4" w:rsidRDefault="00D15C70" w:rsidP="00BF5549">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0003F4" w:rsidRDefault="00D15C70" w:rsidP="00BF5549">
            <w:pPr>
              <w:pStyle w:val="TAL"/>
            </w:pPr>
            <w:r w:rsidRPr="000003F4">
              <w:t> </w:t>
            </w:r>
          </w:p>
        </w:tc>
      </w:tr>
      <w:tr w:rsidR="00D15C70" w:rsidRPr="000003F4"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0003F4" w:rsidRDefault="00D15C70" w:rsidP="00BF5549">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0003F4" w:rsidRDefault="00D15C70" w:rsidP="00BF5549">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0003F4" w:rsidRDefault="00D15C70" w:rsidP="00BF5549">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0003F4" w:rsidRDefault="00D15C70" w:rsidP="00BF5549">
            <w:pPr>
              <w:pStyle w:val="TAL"/>
            </w:pPr>
            <w:r w:rsidRPr="000003F4">
              <w:t>UEs supporting 5G Core and EN-DC with NR shared spectrum channel access</w:t>
            </w:r>
            <w:r w:rsidR="002913BB" w:rsidRPr="000003F4">
              <w:rPr>
                <w:rFonts w:cs="Arial"/>
                <w:sz w:val="16"/>
                <w:szCs w:val="16"/>
              </w:rPr>
              <w:t xml:space="preserve"> and UL LBT Failure Detection and Recovery</w:t>
            </w:r>
          </w:p>
        </w:tc>
      </w:tr>
      <w:tr w:rsidR="00D15C70" w:rsidRPr="000003F4"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0003F4" w:rsidRDefault="00D15C70" w:rsidP="00BF5549">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0003F4" w:rsidRDefault="00D15C70" w:rsidP="00BF5549">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0003F4" w:rsidRDefault="00D15C70" w:rsidP="00BF5549">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0003F4" w:rsidRDefault="00D15C70" w:rsidP="00BF5549">
            <w:pPr>
              <w:pStyle w:val="TAL"/>
            </w:pPr>
            <w:r w:rsidRPr="000003F4">
              <w:t>UEs supporting 5G Core and NR-DC with NR shared spectrum channel access</w:t>
            </w:r>
            <w:r w:rsidR="002913BB" w:rsidRPr="000003F4">
              <w:rPr>
                <w:rFonts w:cs="Arial"/>
                <w:sz w:val="16"/>
                <w:szCs w:val="16"/>
              </w:rPr>
              <w:t xml:space="preserve"> and UL LBT Failure Detection and Recovery</w:t>
            </w:r>
          </w:p>
        </w:tc>
      </w:tr>
      <w:tr w:rsidR="00D15C70" w:rsidRPr="000003F4"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0003F4" w:rsidRDefault="00D15C70" w:rsidP="00BF5549">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0003F4" w:rsidRDefault="00D15C70" w:rsidP="00BF5549">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0003F4" w:rsidRDefault="00D15C70" w:rsidP="00BF5549">
            <w:pPr>
              <w:pStyle w:val="TAL"/>
            </w:pPr>
            <w:r w:rsidRPr="000003F4">
              <w:t> </w:t>
            </w:r>
          </w:p>
        </w:tc>
      </w:tr>
      <w:tr w:rsidR="00D15C70" w:rsidRPr="000003F4"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0003F4" w:rsidRDefault="00D15C70" w:rsidP="00BF5549">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0003F4" w:rsidRDefault="00D15C70" w:rsidP="00BF5549">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0003F4" w:rsidRDefault="00D15C70" w:rsidP="00BF5549">
            <w:pPr>
              <w:pStyle w:val="TAL"/>
            </w:pPr>
            <w:r w:rsidRPr="000003F4">
              <w:t> </w:t>
            </w:r>
          </w:p>
        </w:tc>
      </w:tr>
      <w:tr w:rsidR="00D15C70" w:rsidRPr="000003F4"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0003F4" w:rsidRDefault="00D15C70" w:rsidP="00BF5549">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0003F4" w:rsidRDefault="00D15C70" w:rsidP="00BF5549">
            <w:pPr>
              <w:pStyle w:val="TAL"/>
            </w:pPr>
            <w:r w:rsidRPr="000003F4">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0003F4" w:rsidRDefault="00D15C70" w:rsidP="00BF5549">
            <w:pPr>
              <w:pStyle w:val="TAL"/>
            </w:pPr>
            <w:r w:rsidRPr="000003F4">
              <w:t> </w:t>
            </w:r>
          </w:p>
        </w:tc>
      </w:tr>
      <w:tr w:rsidR="00D15C70" w:rsidRPr="000003F4"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0003F4" w:rsidRDefault="00D15C70" w:rsidP="00BF5549">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0003F4" w:rsidRDefault="00D15C70" w:rsidP="00BF5549">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0003F4" w:rsidRDefault="00D15C70" w:rsidP="00BF5549">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0003F4" w:rsidRDefault="00D15C70" w:rsidP="00BF5549">
            <w:pPr>
              <w:pStyle w:val="TAL"/>
            </w:pPr>
            <w:r w:rsidRPr="000003F4">
              <w:t>UEs supporting EN-DC and SRB3 and intra-band contiguous CA and CA-based PDCP duplication over MCG or SCG DRB and EN-DC with 2 NR UL carriers</w:t>
            </w:r>
          </w:p>
        </w:tc>
      </w:tr>
      <w:tr w:rsidR="00D15C70" w:rsidRPr="000003F4"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0003F4" w:rsidRDefault="00D15C70" w:rsidP="00BF5549">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0003F4" w:rsidRDefault="00D15C70" w:rsidP="00BF5549">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0003F4" w:rsidRDefault="00D15C70" w:rsidP="00BF5549">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0003F4" w:rsidRDefault="00D15C70" w:rsidP="00BF5549">
            <w:pPr>
              <w:pStyle w:val="TAL"/>
            </w:pPr>
            <w:r w:rsidRPr="000003F4">
              <w:t>UEs supporting EN-DC and SRB3 and inter-band CA and CA-based PDCP duplication over MCG or SCG DRB and EN-DC with 2 NR UL carriers</w:t>
            </w:r>
          </w:p>
        </w:tc>
      </w:tr>
      <w:tr w:rsidR="00D15C70" w:rsidRPr="000003F4"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0003F4" w:rsidRDefault="00D15C70" w:rsidP="00BF5549">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0003F4" w:rsidRDefault="00D15C70" w:rsidP="00BF5549">
            <w:pPr>
              <w:pStyle w:val="TAL"/>
            </w:pPr>
            <w:r w:rsidRPr="000003F4">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0003F4" w:rsidRDefault="00D15C70" w:rsidP="00BF5549">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0003F4" w:rsidRDefault="00D15C70" w:rsidP="00BF5549">
            <w:pPr>
              <w:pStyle w:val="TAL"/>
            </w:pPr>
            <w:r w:rsidRPr="000003F4">
              <w:t>UEs supporting EN-DC and SRB3 and intra-band non-contiguous CA and CA-based PDCP duplication over MCG or SCG DRB and EN-DC with 2 NR UL carriers</w:t>
            </w:r>
          </w:p>
        </w:tc>
      </w:tr>
      <w:tr w:rsidR="00D15C70" w:rsidRPr="000003F4"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0003F4" w:rsidRDefault="00D15C70" w:rsidP="00BF5549">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0003F4" w:rsidRDefault="00D15C70" w:rsidP="00BF5549">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0003F4" w:rsidRDefault="00D15C70" w:rsidP="00BF5549">
            <w:pPr>
              <w:pStyle w:val="TAL"/>
            </w:pPr>
            <w:r w:rsidRPr="000003F4">
              <w:t> </w:t>
            </w:r>
          </w:p>
        </w:tc>
      </w:tr>
      <w:tr w:rsidR="00D15C70" w:rsidRPr="000003F4"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0003F4" w:rsidRDefault="00D15C70" w:rsidP="00BF5549">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0003F4" w:rsidRDefault="00D15C70" w:rsidP="00BF5549">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0003F4" w:rsidRDefault="00D15C70" w:rsidP="00BF5549">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0003F4" w:rsidRDefault="00D15C70" w:rsidP="00BF5549">
            <w:pPr>
              <w:pStyle w:val="TAL"/>
            </w:pPr>
            <w:r w:rsidRPr="000003F4">
              <w:t>UEs supporting NR-DC and SRB3 and intra-band contiguous CA and CA-based PDCP duplication over MCG or SCG DRB and UL NR CA with 2 carriers</w:t>
            </w:r>
          </w:p>
        </w:tc>
      </w:tr>
      <w:tr w:rsidR="00D15C70" w:rsidRPr="000003F4"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0003F4" w:rsidRDefault="00D15C70" w:rsidP="00BF5549">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0003F4" w:rsidRDefault="00D15C70" w:rsidP="00BF5549">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0003F4" w:rsidRDefault="00D15C70" w:rsidP="00BF5549">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0003F4" w:rsidRDefault="00D15C70" w:rsidP="00BF5549">
            <w:pPr>
              <w:pStyle w:val="TAL"/>
            </w:pPr>
            <w:r w:rsidRPr="000003F4">
              <w:t>UEs supporting NR-DC and SRB3 and inter-band CA and CA-based PDCP duplication over MCG or SCG DRB and UL NR CA with 2 carriers</w:t>
            </w:r>
          </w:p>
        </w:tc>
      </w:tr>
      <w:tr w:rsidR="00D15C70" w:rsidRPr="000003F4"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0003F4" w:rsidRDefault="00D15C70" w:rsidP="00BF5549">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0003F4" w:rsidRDefault="00D15C70" w:rsidP="00BF5549">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0003F4" w:rsidRDefault="00D15C70" w:rsidP="00BF5549">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0003F4" w:rsidRDefault="00D15C70" w:rsidP="00BF5549">
            <w:pPr>
              <w:pStyle w:val="TAL"/>
            </w:pPr>
            <w:r w:rsidRPr="000003F4">
              <w:t>UEs supporting NR-DC and SRB3 and intra-band non-contiguous CA and CA-based PDCP duplication over MCG or SCG DRB and UL NR CA with 2 carriers</w:t>
            </w:r>
          </w:p>
        </w:tc>
      </w:tr>
      <w:tr w:rsidR="00E215F0" w:rsidRPr="000003F4"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0003F4" w:rsidRDefault="00D15C70" w:rsidP="00BF5549">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0003F4" w:rsidRDefault="00D15C70" w:rsidP="00BF5549">
            <w:pPr>
              <w:pStyle w:val="TAL"/>
            </w:pPr>
            <w:r w:rsidRPr="000003F4">
              <w:t> </w:t>
            </w:r>
          </w:p>
        </w:tc>
      </w:tr>
      <w:tr w:rsidR="00D15C70" w:rsidRPr="000003F4"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0003F4" w:rsidRDefault="00D15C70" w:rsidP="00BF5549">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0003F4" w:rsidRDefault="00D15C70" w:rsidP="00BF5549">
            <w:pPr>
              <w:pStyle w:val="TAL"/>
            </w:pPr>
            <w:r w:rsidRPr="000003F4">
              <w:t xml:space="preserve">Processing delay / </w:t>
            </w:r>
            <w:proofErr w:type="spellStart"/>
            <w:r w:rsidRPr="000003F4">
              <w:t>PSCell</w:t>
            </w:r>
            <w:proofErr w:type="spellEnd"/>
            <w:r w:rsidRPr="000003F4">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0003F4" w:rsidRDefault="00D15C70" w:rsidP="00BF5549">
            <w:pPr>
              <w:pStyle w:val="TAL"/>
            </w:pPr>
            <w:r w:rsidRPr="000003F4">
              <w:t>UEs supporting EN-DC</w:t>
            </w:r>
          </w:p>
        </w:tc>
      </w:tr>
      <w:tr w:rsidR="00D15C70" w:rsidRPr="000003F4"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0003F4" w:rsidRDefault="00D15C70" w:rsidP="00BF5549">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0003F4" w:rsidRDefault="00D15C70" w:rsidP="00BF5549">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0003F4" w:rsidRDefault="00D15C70" w:rsidP="00BF5549">
            <w:pPr>
              <w:pStyle w:val="TAL"/>
            </w:pPr>
            <w:r w:rsidRPr="000003F4">
              <w:t>UEs supporting NR-DC</w:t>
            </w:r>
          </w:p>
        </w:tc>
      </w:tr>
      <w:tr w:rsidR="00D15C70" w:rsidRPr="000003F4"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0003F4" w:rsidRDefault="00D15C70" w:rsidP="00BF5549">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0003F4" w:rsidRDefault="00D15C70" w:rsidP="00BF5549">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0003F4" w:rsidRDefault="00D15C70" w:rsidP="00BF5549">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0003F4" w:rsidRDefault="00D15C70" w:rsidP="00BF5549">
            <w:pPr>
              <w:pStyle w:val="TAL"/>
            </w:pPr>
            <w:r w:rsidRPr="000003F4">
              <w:t> </w:t>
            </w:r>
          </w:p>
        </w:tc>
      </w:tr>
      <w:tr w:rsidR="00D15C70" w:rsidRPr="000003F4"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0003F4" w:rsidRDefault="00D15C70" w:rsidP="00BF5549">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0003F4" w:rsidRDefault="00D15C70" w:rsidP="00BF5549">
            <w:pPr>
              <w:pStyle w:val="TAL"/>
            </w:pPr>
            <w:r w:rsidRPr="000003F4">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0003F4" w:rsidRDefault="00D15C70" w:rsidP="00BF5549">
            <w:pPr>
              <w:pStyle w:val="TAL"/>
            </w:pPr>
            <w:r w:rsidRPr="000003F4">
              <w:t>UEs supporting EN-DC and Idle/Inactive Measurements</w:t>
            </w:r>
          </w:p>
        </w:tc>
      </w:tr>
      <w:tr w:rsidR="00D15C70" w:rsidRPr="000003F4"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0003F4" w:rsidRDefault="00D15C70" w:rsidP="00BF5549">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0003F4" w:rsidRDefault="00D15C70" w:rsidP="00BF5549">
            <w:pPr>
              <w:pStyle w:val="TAL"/>
            </w:pPr>
            <w:r w:rsidRPr="000003F4">
              <w:t xml:space="preserve">Idle/Inactive measurements / Idle mode / EN-DC / </w:t>
            </w:r>
            <w:proofErr w:type="spellStart"/>
            <w:r w:rsidRPr="000003F4">
              <w:t>RRCConnectionRelease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0003F4" w:rsidRDefault="00D15C70" w:rsidP="00BF5549">
            <w:pPr>
              <w:pStyle w:val="TAL"/>
            </w:pPr>
            <w:r w:rsidRPr="000003F4">
              <w:t>UEs supporting EN-DC and Idle/Inactive Measurements</w:t>
            </w:r>
          </w:p>
        </w:tc>
      </w:tr>
      <w:tr w:rsidR="00D15C70" w:rsidRPr="000003F4"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0003F4" w:rsidRDefault="00D15C70" w:rsidP="00BF5549">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0003F4" w:rsidRDefault="00D15C70" w:rsidP="00BF5549">
            <w:pPr>
              <w:pStyle w:val="TAL"/>
            </w:pPr>
            <w:r w:rsidRPr="000003F4">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0003F4" w:rsidRDefault="00D15C70" w:rsidP="00BF5549">
            <w:pPr>
              <w:pStyle w:val="TAL"/>
            </w:pPr>
            <w:r w:rsidRPr="000003F4">
              <w:t>UEs supporting 5G Core, E-UTRA, RRC_INACTIVE and Idle/Inactive Measurements</w:t>
            </w:r>
          </w:p>
        </w:tc>
      </w:tr>
      <w:tr w:rsidR="00D15C70" w:rsidRPr="000003F4"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0003F4" w:rsidRDefault="00D15C70" w:rsidP="00BF5549">
            <w:pPr>
              <w:pStyle w:val="TAL"/>
            </w:pPr>
            <w:r w:rsidRPr="000003F4">
              <w:lastRenderedPageBreak/>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0003F4" w:rsidRDefault="00D15C70" w:rsidP="00BF5549">
            <w:pPr>
              <w:pStyle w:val="TAL"/>
            </w:pPr>
            <w:r w:rsidRPr="000003F4">
              <w:t xml:space="preserve">Idle/Inactive measurements / Inactive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0003F4" w:rsidRDefault="00D15C70" w:rsidP="00BF5549">
            <w:pPr>
              <w:pStyle w:val="TAL"/>
            </w:pPr>
            <w:r w:rsidRPr="000003F4">
              <w:t>UEs supporting 5G Core, E-UTRA, RRC_INACTIVE and Idle/Inactive Measurements</w:t>
            </w:r>
          </w:p>
        </w:tc>
      </w:tr>
      <w:tr w:rsidR="00D15C70" w:rsidRPr="000003F4"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0003F4" w:rsidRDefault="00D15C70" w:rsidP="00BF5549">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0003F4" w:rsidRDefault="00D15C70" w:rsidP="00BF5549">
            <w:pPr>
              <w:pStyle w:val="TAL"/>
            </w:pPr>
            <w:r w:rsidRPr="000003F4">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0003F4" w:rsidRDefault="00D15C70" w:rsidP="00BF5549">
            <w:pPr>
              <w:pStyle w:val="TAL"/>
            </w:pPr>
            <w:r w:rsidRPr="000003F4">
              <w:t>UEs supporting 5G Core, E-UTRA and Idle/Inactive Measurements</w:t>
            </w:r>
          </w:p>
        </w:tc>
      </w:tr>
      <w:tr w:rsidR="00D15C70" w:rsidRPr="000003F4"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0003F4" w:rsidRDefault="00D15C70" w:rsidP="00BF5549">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0003F4" w:rsidRDefault="00D15C70" w:rsidP="00BF5549">
            <w:pPr>
              <w:pStyle w:val="TAL"/>
            </w:pPr>
            <w:r w:rsidRPr="000003F4">
              <w:t xml:space="preserve">Idle/Inactive Measurements / Idle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0003F4" w:rsidRDefault="00D15C70" w:rsidP="00BF5549">
            <w:pPr>
              <w:pStyle w:val="TAL"/>
            </w:pPr>
            <w:r w:rsidRPr="000003F4">
              <w:t>UEs supporting 5G Core, E-UTRA and Idle/Inactive Measurements</w:t>
            </w:r>
          </w:p>
        </w:tc>
      </w:tr>
      <w:tr w:rsidR="00E215F0" w:rsidRPr="000003F4"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0003F4" w:rsidRDefault="00D15C70" w:rsidP="00BF5549">
            <w:pPr>
              <w:pStyle w:val="TAL"/>
            </w:pPr>
            <w:r w:rsidRPr="000003F4">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0003F4" w:rsidRDefault="00D15C70" w:rsidP="00BF5549">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0003F4" w:rsidRDefault="00D15C70" w:rsidP="00BF5549">
            <w:pPr>
              <w:pStyle w:val="TAL"/>
            </w:pPr>
            <w:r w:rsidRPr="000003F4">
              <w:t> </w:t>
            </w:r>
          </w:p>
        </w:tc>
      </w:tr>
      <w:tr w:rsidR="00D15C70" w:rsidRPr="000003F4"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0003F4" w:rsidRDefault="00D15C70" w:rsidP="00BF5549">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0003F4" w:rsidRDefault="00D15C70" w:rsidP="00BF5549">
            <w:pPr>
              <w:pStyle w:val="TAL"/>
            </w:pPr>
            <w:r w:rsidRPr="000003F4">
              <w:t xml:space="preserve">UPIP / RRC connection establishment / Success / Reception of </w:t>
            </w:r>
            <w:proofErr w:type="spellStart"/>
            <w:r w:rsidRPr="000003F4">
              <w:t>SecurityModeCommand</w:t>
            </w:r>
            <w:proofErr w:type="spellEnd"/>
            <w:r w:rsidRPr="000003F4">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0003F4" w:rsidRDefault="00D15C70" w:rsidP="00BF5549">
            <w:pPr>
              <w:pStyle w:val="TAL"/>
            </w:pPr>
            <w:r w:rsidRPr="000003F4">
              <w:t>UEs supporting EN-DC and user plane integrity protection with EPS</w:t>
            </w:r>
          </w:p>
        </w:tc>
      </w:tr>
      <w:tr w:rsidR="00D15C70" w:rsidRPr="000003F4"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0003F4" w:rsidRDefault="00D15C70" w:rsidP="00BF5549">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0003F4" w:rsidRDefault="00D15C70" w:rsidP="00BF5549">
            <w:pPr>
              <w:pStyle w:val="TAL"/>
            </w:pPr>
            <w:r w:rsidRPr="000003F4">
              <w:t xml:space="preserve">UPIP / RRC connection re-establishment / Reception of the </w:t>
            </w:r>
            <w:proofErr w:type="spellStart"/>
            <w:r w:rsidRPr="000003F4">
              <w:t>RRCConnection</w:t>
            </w:r>
            <w:proofErr w:type="spellEnd"/>
            <w:r w:rsidRPr="000003F4">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0003F4" w:rsidRDefault="00D15C70" w:rsidP="00BF5549">
            <w:pPr>
              <w:pStyle w:val="TAL"/>
            </w:pPr>
            <w:r w:rsidRPr="000003F4">
              <w:t>UEs supporting EN-DC and user plane integrity protection with EPS</w:t>
            </w:r>
          </w:p>
        </w:tc>
      </w:tr>
      <w:tr w:rsidR="00D15C70" w:rsidRPr="000003F4"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0003F4" w:rsidRDefault="00D15C70" w:rsidP="00BF5549">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0003F4" w:rsidRDefault="00D15C70" w:rsidP="00BF5549">
            <w:pPr>
              <w:pStyle w:val="TAL"/>
            </w:pPr>
            <w:r w:rsidRPr="000003F4">
              <w:t xml:space="preserve">UPIP / RRC connection reconfiguration / Handover / Success / Reception of </w:t>
            </w:r>
            <w:proofErr w:type="spellStart"/>
            <w:r w:rsidRPr="000003F4">
              <w:t>RRCConnctionReconfiguration</w:t>
            </w:r>
            <w:proofErr w:type="spellEnd"/>
            <w:r w:rsidRPr="000003F4">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0003F4" w:rsidRDefault="00D15C70" w:rsidP="00BF5549">
            <w:pPr>
              <w:pStyle w:val="TAL"/>
            </w:pPr>
            <w:r w:rsidRPr="000003F4">
              <w:t>UEs supporting EN-DC and user plane integrity protection with EPS</w:t>
            </w:r>
          </w:p>
        </w:tc>
      </w:tr>
      <w:tr w:rsidR="00D15C70" w:rsidRPr="000003F4"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0003F4" w:rsidRDefault="00D15C70" w:rsidP="00BF5549">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0003F4" w:rsidRDefault="00D15C70" w:rsidP="00BF5549">
            <w:pPr>
              <w:pStyle w:val="TAL"/>
            </w:pPr>
            <w:r w:rsidRPr="000003F4">
              <w:t xml:space="preserve">UPIP / Inter-RAT mobility - Handover to E-UTRA - Reception of </w:t>
            </w:r>
            <w:proofErr w:type="spellStart"/>
            <w:r w:rsidRPr="000003F4">
              <w:t>RRCConnection</w:t>
            </w:r>
            <w:proofErr w:type="spellEnd"/>
            <w:r w:rsidRPr="000003F4">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0003F4" w:rsidRDefault="00D15C70" w:rsidP="00BF5549">
            <w:pPr>
              <w:pStyle w:val="TAL"/>
            </w:pPr>
            <w:r w:rsidRPr="000003F4">
              <w:t>UEs supporting EN-DC and user plane integrity protection with EPS</w:t>
            </w:r>
          </w:p>
        </w:tc>
      </w:tr>
      <w:tr w:rsidR="00144FEF" w:rsidRPr="000003F4" w14:paraId="6EDEC4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95E8D" w14:textId="3104E7B6" w:rsidR="00144FEF" w:rsidRPr="000003F4" w:rsidRDefault="00144FEF" w:rsidP="00144FEF">
            <w:pPr>
              <w:pStyle w:val="TAL"/>
            </w:pPr>
            <w:r>
              <w:t>8.</w:t>
            </w:r>
            <w:r>
              <w:rPr>
                <w:rFonts w:hint="eastAsia"/>
                <w:lang w:val="en-US" w:eastAsia="zh-CN"/>
              </w:rPr>
              <w:t>2.6.5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DD22F0" w14:textId="2439F1EF" w:rsidR="00144FEF" w:rsidRPr="000003F4" w:rsidRDefault="00144FEF" w:rsidP="00144FEF">
            <w:pPr>
              <w:pStyle w:val="TAL"/>
            </w:pPr>
            <w:r>
              <w:rPr>
                <w:rFonts w:hint="eastAsia"/>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921140" w14:textId="7777777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CA9B4" w14:textId="77777777"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F735FB" w14:textId="77777777" w:rsidR="00144FEF" w:rsidRPr="000003F4" w:rsidRDefault="00144FEF" w:rsidP="00144FEF">
            <w:pPr>
              <w:pStyle w:val="TAL"/>
            </w:pPr>
          </w:p>
        </w:tc>
      </w:tr>
      <w:tr w:rsidR="00144FEF" w:rsidRPr="000003F4" w14:paraId="378FA2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5A8F6B" w14:textId="5E0315DE" w:rsidR="00144FEF" w:rsidRPr="000003F4" w:rsidRDefault="00144FEF" w:rsidP="00144FEF">
            <w:pPr>
              <w:pStyle w:val="TAL"/>
            </w:pPr>
            <w:r>
              <w:t>8.2.6.</w:t>
            </w:r>
            <w:r>
              <w:rPr>
                <w:rFonts w:hint="eastAsia"/>
                <w:lang w:val="en-US" w:eastAsia="zh-CN"/>
              </w:rPr>
              <w:t>5</w:t>
            </w:r>
            <w:r>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CAFA6" w14:textId="376AE0C2" w:rsidR="00144FEF" w:rsidRPr="000003F4" w:rsidRDefault="00144FEF" w:rsidP="00144FEF">
            <w:pPr>
              <w:pStyle w:val="TAL"/>
            </w:pPr>
            <w:r>
              <w:rPr>
                <w:rFonts w:hint="eastAsia"/>
                <w:lang w:val="en-US" w:eastAsia="zh-CN"/>
              </w:rPr>
              <w:t>UE Assistance Information / IDC / FDM assistance 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2B3A7D" w14:textId="1A3D36AA" w:rsidR="00144FEF" w:rsidRPr="000003F4" w:rsidRDefault="00144FEF" w:rsidP="00144FEF">
            <w:pPr>
              <w:pStyle w:val="TAL"/>
            </w:pPr>
            <w:r>
              <w:t>Rel-1</w:t>
            </w:r>
            <w:r>
              <w:rPr>
                <w:rFonts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F9652" w14:textId="23E34E84" w:rsidR="00144FEF" w:rsidRPr="000003F4" w:rsidRDefault="00144FEF" w:rsidP="00144FEF">
            <w:pPr>
              <w:pStyle w:val="TAL"/>
            </w:pPr>
            <w:r>
              <w:t>C422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E67127" w14:textId="393EBB12" w:rsidR="00144FEF" w:rsidRPr="000003F4" w:rsidRDefault="00144FEF" w:rsidP="00144FEF">
            <w:pPr>
              <w:pStyle w:val="TAL"/>
            </w:pPr>
            <w:r>
              <w:rPr>
                <w:rFonts w:hint="eastAsia"/>
              </w:rPr>
              <w:t>UEs supporting 5G Core and NR-DC and FR1 Band n40 and FR1 Band n41 and WLAN and reporting affected NR carrier frequency ranges in IDC assistance information</w:t>
            </w:r>
          </w:p>
        </w:tc>
      </w:tr>
      <w:tr w:rsidR="00D15C70" w:rsidRPr="000003F4"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0003F4" w:rsidRDefault="00D15C70" w:rsidP="00BF5549">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05930D4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6C4DF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B6BA961" w:rsidR="00D15C70" w:rsidRPr="000003F4" w:rsidRDefault="00D15C70" w:rsidP="00BF5549">
            <w:pPr>
              <w:pStyle w:val="TAL"/>
            </w:pPr>
          </w:p>
        </w:tc>
      </w:tr>
      <w:tr w:rsidR="00D15C70" w:rsidRPr="000003F4"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0003F4" w:rsidRDefault="00D15C70" w:rsidP="00BF5549">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0003F4" w:rsidRDefault="00D15C70" w:rsidP="00BF5549">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57A743EE"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19E3EA7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57162B0" w:rsidR="00D15C70" w:rsidRPr="000003F4" w:rsidRDefault="00D15C70" w:rsidP="00BF5549">
            <w:pPr>
              <w:pStyle w:val="TAL"/>
            </w:pPr>
          </w:p>
        </w:tc>
      </w:tr>
      <w:tr w:rsidR="00D15C70" w:rsidRPr="000003F4"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0003F4" w:rsidRDefault="00D15C70" w:rsidP="00BF5549">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0003F4" w:rsidRDefault="00D15C70" w:rsidP="00BF5549">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50E0CE6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9F897B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46E5D3BB" w:rsidR="00D15C70" w:rsidRPr="000003F4" w:rsidRDefault="00D15C70" w:rsidP="00BF5549">
            <w:pPr>
              <w:pStyle w:val="TAL"/>
            </w:pPr>
          </w:p>
        </w:tc>
      </w:tr>
      <w:tr w:rsidR="00D15C70" w:rsidRPr="000003F4"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0003F4" w:rsidRDefault="00D15C70" w:rsidP="00BF5549">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0003F4" w:rsidRDefault="00D15C70" w:rsidP="00BF5549">
            <w:pPr>
              <w:pStyle w:val="TAL"/>
            </w:pPr>
            <w:r w:rsidRPr="000003F4">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0003F4" w:rsidRDefault="00D15C70" w:rsidP="00BF5549">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0003F4" w:rsidRDefault="00D15C70" w:rsidP="00BF5549">
            <w:pPr>
              <w:pStyle w:val="TAL"/>
            </w:pPr>
            <w:r w:rsidRPr="000003F4">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0003F4" w:rsidRDefault="00D15C70" w:rsidP="00BF5549">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0003F4" w:rsidRDefault="00D15C70" w:rsidP="00BF5549">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022CB7" w:rsidRPr="000003F4"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0003F4" w:rsidRDefault="00022CB7" w:rsidP="00022CB7">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0003F4" w:rsidRDefault="00022CB7" w:rsidP="00022CB7">
            <w:pPr>
              <w:pStyle w:val="TAC"/>
              <w:keepNext w:val="0"/>
              <w:keepLines w:val="0"/>
              <w:rPr>
                <w:b/>
                <w:sz w:val="16"/>
                <w:szCs w:val="16"/>
              </w:rPr>
            </w:pPr>
          </w:p>
        </w:tc>
      </w:tr>
      <w:tr w:rsidR="00022CB7" w:rsidRPr="000003F4"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0E935E64"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022CB7" w:rsidRPr="000003F4"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523AF533"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4B6B64" w:rsidRPr="000003F4"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0003F4" w:rsidRDefault="004B6B64" w:rsidP="009E468F">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6D0B210E" w14:textId="77777777" w:rsidR="004B6B64" w:rsidRPr="000003F4"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0003F4"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0003F4"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0003F4" w:rsidRDefault="004B6B64" w:rsidP="009E468F">
            <w:pPr>
              <w:pStyle w:val="TAC"/>
              <w:keepNext w:val="0"/>
              <w:keepLines w:val="0"/>
              <w:rPr>
                <w:sz w:val="16"/>
                <w:szCs w:val="16"/>
              </w:rPr>
            </w:pPr>
            <w:r w:rsidRPr="000003F4">
              <w:rPr>
                <w:sz w:val="16"/>
                <w:szCs w:val="16"/>
              </w:rPr>
              <w:t>Rel-15 E-UTRA</w:t>
            </w:r>
          </w:p>
        </w:tc>
      </w:tr>
      <w:tr w:rsidR="00E731D6" w:rsidRPr="000003F4"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proofErr w:type="spellStart"/>
            <w:r w:rsidRPr="000003F4">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lastRenderedPageBreak/>
              <w:t>8.1.3.1.6</w:t>
            </w:r>
          </w:p>
        </w:tc>
        <w:tc>
          <w:tcPr>
            <w:tcW w:w="2340"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proofErr w:type="spellStart"/>
            <w:r w:rsidRPr="000003F4">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13563" w:rsidRPr="000003F4" w14:paraId="4D416E63" w14:textId="77777777" w:rsidTr="00CD02FD">
        <w:trPr>
          <w:tblHeader/>
          <w:jc w:val="center"/>
        </w:trPr>
        <w:tc>
          <w:tcPr>
            <w:tcW w:w="1137" w:type="dxa"/>
            <w:tcBorders>
              <w:top w:val="single" w:sz="4" w:space="0" w:color="auto"/>
              <w:bottom w:val="single" w:sz="4" w:space="0" w:color="auto"/>
            </w:tcBorders>
          </w:tcPr>
          <w:p w14:paraId="40EC9C5C" w14:textId="2E75DF73"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8.1.3.1.26</w:t>
            </w:r>
          </w:p>
        </w:tc>
        <w:tc>
          <w:tcPr>
            <w:tcW w:w="2340" w:type="dxa"/>
            <w:tcBorders>
              <w:top w:val="single" w:sz="4" w:space="0" w:color="auto"/>
              <w:bottom w:val="single" w:sz="4" w:space="0" w:color="auto"/>
            </w:tcBorders>
          </w:tcPr>
          <w:p w14:paraId="7B0A0CD9"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0374419" w14:textId="4B9BEB60"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733C4DBE" w14:textId="37A1962C"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6B7F69FB" w14:textId="4D0AD6B9"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1211BB0C" w14:textId="77777777" w:rsidR="00013563" w:rsidRPr="000003F4" w:rsidRDefault="00013563" w:rsidP="00013563">
            <w:pPr>
              <w:pStyle w:val="TAC"/>
              <w:keepNext w:val="0"/>
              <w:keepLines w:val="0"/>
              <w:rPr>
                <w:rFonts w:cs="Arial"/>
                <w:sz w:val="16"/>
                <w:szCs w:val="16"/>
              </w:rPr>
            </w:pPr>
          </w:p>
        </w:tc>
      </w:tr>
      <w:tr w:rsidR="00013563" w:rsidRPr="000003F4" w14:paraId="5A074C9A" w14:textId="77777777" w:rsidTr="00CD02FD">
        <w:trPr>
          <w:tblHeader/>
          <w:jc w:val="center"/>
        </w:trPr>
        <w:tc>
          <w:tcPr>
            <w:tcW w:w="1137" w:type="dxa"/>
            <w:tcBorders>
              <w:top w:val="single" w:sz="4" w:space="0" w:color="auto"/>
              <w:bottom w:val="single" w:sz="4" w:space="0" w:color="auto"/>
            </w:tcBorders>
          </w:tcPr>
          <w:p w14:paraId="6D800848" w14:textId="33DC4EA6"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8.1.3.1.27</w:t>
            </w:r>
          </w:p>
        </w:tc>
        <w:tc>
          <w:tcPr>
            <w:tcW w:w="2340" w:type="dxa"/>
            <w:tcBorders>
              <w:top w:val="single" w:sz="4" w:space="0" w:color="auto"/>
              <w:bottom w:val="single" w:sz="4" w:space="0" w:color="auto"/>
            </w:tcBorders>
          </w:tcPr>
          <w:p w14:paraId="25C20F2C"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3CA9728" w14:textId="20CCCECC"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6E15D409" w14:textId="6C262A58"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56745CCC" w14:textId="0F3361B1"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4918DDF1" w14:textId="77777777" w:rsidR="00013563" w:rsidRPr="000003F4" w:rsidRDefault="00013563" w:rsidP="00013563">
            <w:pPr>
              <w:pStyle w:val="TAC"/>
              <w:keepNext w:val="0"/>
              <w:keepLines w:val="0"/>
              <w:rPr>
                <w:rFonts w:cs="Arial"/>
                <w:sz w:val="16"/>
                <w:szCs w:val="16"/>
              </w:rPr>
            </w:pPr>
          </w:p>
        </w:tc>
      </w:tr>
      <w:tr w:rsidR="00022CB7" w:rsidRPr="000003F4"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0003F4" w:rsidRDefault="00022CB7" w:rsidP="00022CB7">
            <w:pPr>
              <w:pStyle w:val="TAC"/>
              <w:keepNext w:val="0"/>
              <w:keepLines w:val="0"/>
              <w:rPr>
                <w:rFonts w:cs="Arial"/>
                <w:sz w:val="16"/>
                <w:szCs w:val="16"/>
              </w:rPr>
            </w:pPr>
          </w:p>
        </w:tc>
      </w:tr>
      <w:tr w:rsidR="00022CB7" w:rsidRPr="000003F4"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tcPr>
          <w:p w14:paraId="4BAA215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022CB7" w:rsidRPr="000003F4"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0003F4" w:rsidRDefault="00022CB7" w:rsidP="00022CB7">
            <w:pPr>
              <w:pStyle w:val="TAC"/>
              <w:keepNext w:val="0"/>
              <w:keepLines w:val="0"/>
              <w:rPr>
                <w:b/>
                <w:sz w:val="16"/>
                <w:szCs w:val="16"/>
              </w:rPr>
            </w:pPr>
          </w:p>
        </w:tc>
      </w:tr>
      <w:tr w:rsidR="00022CB7" w:rsidRPr="000003F4"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0003F4" w:rsidRDefault="00022CB7" w:rsidP="00022CB7">
            <w:pPr>
              <w:pStyle w:val="TAC"/>
              <w:keepNext w:val="0"/>
              <w:keepLines w:val="0"/>
              <w:rPr>
                <w:b/>
                <w:sz w:val="16"/>
                <w:szCs w:val="16"/>
              </w:rPr>
            </w:pPr>
          </w:p>
        </w:tc>
      </w:tr>
      <w:tr w:rsidR="00022CB7" w:rsidRPr="000003F4"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0003F4" w:rsidRDefault="00022CB7" w:rsidP="00022CB7">
            <w:pPr>
              <w:pStyle w:val="TAC"/>
              <w:keepNext w:val="0"/>
              <w:keepLines w:val="0"/>
              <w:rPr>
                <w:sz w:val="16"/>
                <w:szCs w:val="16"/>
              </w:rPr>
            </w:pPr>
            <w:r w:rsidRPr="000003F4">
              <w:rPr>
                <w:sz w:val="16"/>
                <w:szCs w:val="16"/>
              </w:rPr>
              <w:t>Rel-15 E-UTRA</w:t>
            </w:r>
          </w:p>
        </w:tc>
      </w:tr>
      <w:tr w:rsidR="00022CB7" w:rsidRPr="000003F4"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0003F4" w:rsidRDefault="00022CB7" w:rsidP="00022CB7">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022CB7" w:rsidRPr="000003F4"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0003F4" w:rsidRDefault="00022CB7" w:rsidP="00022CB7">
            <w:pPr>
              <w:pStyle w:val="TAC"/>
              <w:keepNext w:val="0"/>
              <w:keepLines w:val="0"/>
              <w:rPr>
                <w:b/>
                <w:sz w:val="16"/>
                <w:szCs w:val="16"/>
              </w:rPr>
            </w:pPr>
          </w:p>
        </w:tc>
      </w:tr>
      <w:tr w:rsidR="00022CB7" w:rsidRPr="000003F4"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0003F4" w:rsidRDefault="00022CB7" w:rsidP="00022CB7">
            <w:pPr>
              <w:pStyle w:val="TAC"/>
              <w:keepNext w:val="0"/>
              <w:keepLines w:val="0"/>
              <w:rPr>
                <w:sz w:val="16"/>
                <w:szCs w:val="16"/>
              </w:rPr>
            </w:pPr>
            <w:r w:rsidRPr="000003F4">
              <w:rPr>
                <w:sz w:val="16"/>
                <w:szCs w:val="16"/>
              </w:rPr>
              <w:t>Rel-15 E-UTRA</w:t>
            </w:r>
          </w:p>
        </w:tc>
      </w:tr>
      <w:tr w:rsidR="003539DC" w:rsidRPr="000003F4" w14:paraId="006D3CF9" w14:textId="77777777" w:rsidTr="00CD02FD">
        <w:trPr>
          <w:tblHeader/>
          <w:jc w:val="center"/>
        </w:trPr>
        <w:tc>
          <w:tcPr>
            <w:tcW w:w="1137" w:type="dxa"/>
            <w:tcBorders>
              <w:top w:val="single" w:sz="4" w:space="0" w:color="auto"/>
              <w:bottom w:val="single" w:sz="4" w:space="0" w:color="auto"/>
            </w:tcBorders>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tcPr>
          <w:p w14:paraId="6A282FB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2BC05CE"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223786C1"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rsidTr="00CD02FD">
        <w:trPr>
          <w:tblHeader/>
          <w:jc w:val="center"/>
        </w:trPr>
        <w:tc>
          <w:tcPr>
            <w:tcW w:w="1137" w:type="dxa"/>
            <w:tcBorders>
              <w:top w:val="single" w:sz="4" w:space="0" w:color="auto"/>
              <w:bottom w:val="single" w:sz="4" w:space="0" w:color="auto"/>
            </w:tcBorders>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tcPr>
          <w:p w14:paraId="6E7508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1AD811E1"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E32AA0B"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rsidTr="00CD02FD">
        <w:trPr>
          <w:tblHeader/>
          <w:jc w:val="center"/>
        </w:trPr>
        <w:tc>
          <w:tcPr>
            <w:tcW w:w="1137" w:type="dxa"/>
            <w:tcBorders>
              <w:top w:val="single" w:sz="4" w:space="0" w:color="auto"/>
              <w:bottom w:val="single" w:sz="4" w:space="0" w:color="auto"/>
            </w:tcBorders>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tcPr>
          <w:p w14:paraId="53B5044E"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62730EF5"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7311B90C"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13563" w:rsidRPr="000003F4" w14:paraId="37F0011A" w14:textId="77777777" w:rsidTr="00CD02FD">
        <w:trPr>
          <w:tblHeader/>
          <w:jc w:val="center"/>
        </w:trPr>
        <w:tc>
          <w:tcPr>
            <w:tcW w:w="1137" w:type="dxa"/>
            <w:tcBorders>
              <w:top w:val="single" w:sz="4" w:space="0" w:color="auto"/>
              <w:bottom w:val="single" w:sz="4" w:space="0" w:color="auto"/>
            </w:tcBorders>
          </w:tcPr>
          <w:p w14:paraId="59E22141" w14:textId="47DC8A3F" w:rsidR="00013563" w:rsidRPr="000003F4" w:rsidRDefault="00013563" w:rsidP="00013563">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tcPr>
          <w:p w14:paraId="53229AAC" w14:textId="77777777" w:rsidR="00013563" w:rsidRPr="000003F4" w:rsidRDefault="00013563" w:rsidP="00013563">
            <w:pPr>
              <w:pStyle w:val="TAC"/>
              <w:rPr>
                <w:sz w:val="16"/>
                <w:szCs w:val="16"/>
              </w:rPr>
            </w:pPr>
          </w:p>
        </w:tc>
        <w:tc>
          <w:tcPr>
            <w:tcW w:w="2250" w:type="dxa"/>
            <w:tcBorders>
              <w:top w:val="single" w:sz="4" w:space="0" w:color="auto"/>
              <w:bottom w:val="single" w:sz="4" w:space="0" w:color="auto"/>
            </w:tcBorders>
          </w:tcPr>
          <w:p w14:paraId="71948D13" w14:textId="77777777" w:rsidR="00013563" w:rsidRPr="000003F4" w:rsidRDefault="00013563" w:rsidP="00013563">
            <w:pPr>
              <w:pStyle w:val="TAC"/>
              <w:rPr>
                <w:sz w:val="16"/>
                <w:szCs w:val="16"/>
              </w:rPr>
            </w:pPr>
          </w:p>
        </w:tc>
        <w:tc>
          <w:tcPr>
            <w:tcW w:w="1903" w:type="dxa"/>
            <w:tcBorders>
              <w:top w:val="single" w:sz="4" w:space="0" w:color="auto"/>
              <w:bottom w:val="single" w:sz="4" w:space="0" w:color="auto"/>
            </w:tcBorders>
          </w:tcPr>
          <w:p w14:paraId="6AF514E0" w14:textId="77777777" w:rsidR="00013563" w:rsidRPr="000003F4" w:rsidRDefault="00013563" w:rsidP="00013563">
            <w:pPr>
              <w:pStyle w:val="TAL"/>
              <w:rPr>
                <w:rFonts w:cs="Arial"/>
                <w:sz w:val="16"/>
                <w:szCs w:val="16"/>
              </w:rPr>
            </w:pPr>
          </w:p>
        </w:tc>
        <w:tc>
          <w:tcPr>
            <w:tcW w:w="2483" w:type="dxa"/>
            <w:tcBorders>
              <w:top w:val="single" w:sz="4" w:space="0" w:color="auto"/>
              <w:bottom w:val="single" w:sz="4" w:space="0" w:color="auto"/>
            </w:tcBorders>
          </w:tcPr>
          <w:p w14:paraId="572EC2B2" w14:textId="77777777" w:rsidR="00013563" w:rsidRPr="000003F4" w:rsidRDefault="00013563" w:rsidP="00013563">
            <w:pPr>
              <w:pStyle w:val="TAC"/>
              <w:keepNext w:val="0"/>
              <w:keepLines w:val="0"/>
              <w:rPr>
                <w:sz w:val="16"/>
                <w:szCs w:val="16"/>
              </w:rPr>
            </w:pPr>
          </w:p>
        </w:tc>
      </w:tr>
      <w:tr w:rsidR="00013563" w:rsidRPr="000003F4" w14:paraId="533DA2A4" w14:textId="77777777" w:rsidTr="00CD02FD">
        <w:trPr>
          <w:tblHeader/>
          <w:jc w:val="center"/>
        </w:trPr>
        <w:tc>
          <w:tcPr>
            <w:tcW w:w="1137" w:type="dxa"/>
            <w:tcBorders>
              <w:top w:val="single" w:sz="4" w:space="0" w:color="auto"/>
              <w:bottom w:val="single" w:sz="4" w:space="0" w:color="auto"/>
            </w:tcBorders>
          </w:tcPr>
          <w:p w14:paraId="480F7F4A" w14:textId="72B07BA2"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7783F381"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5930EA1" w14:textId="1C218D3B"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45A4FAAC" w14:textId="4E33E387" w:rsidR="00013563" w:rsidRPr="000003F4" w:rsidRDefault="00013563" w:rsidP="00013563">
            <w:pPr>
              <w:pStyle w:val="TAC"/>
              <w:rPr>
                <w:sz w:val="16"/>
                <w:szCs w:val="16"/>
              </w:rPr>
            </w:pPr>
            <w:proofErr w:type="spellStart"/>
            <w:r w:rsidRPr="002C0E18">
              <w:rPr>
                <w:sz w:val="16"/>
                <w:szCs w:val="16"/>
              </w:rPr>
              <w:t>px_NTN_ScenarioUnderTest</w:t>
            </w:r>
            <w:proofErr w:type="spellEnd"/>
          </w:p>
        </w:tc>
        <w:tc>
          <w:tcPr>
            <w:tcW w:w="1903" w:type="dxa"/>
            <w:tcBorders>
              <w:top w:val="single" w:sz="4" w:space="0" w:color="auto"/>
              <w:bottom w:val="single" w:sz="4" w:space="0" w:color="auto"/>
            </w:tcBorders>
          </w:tcPr>
          <w:p w14:paraId="65317D90" w14:textId="37AC9CBE"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36AAD86D" w14:textId="77777777" w:rsidR="00013563" w:rsidRPr="000003F4" w:rsidRDefault="00013563" w:rsidP="00013563">
            <w:pPr>
              <w:pStyle w:val="TAC"/>
              <w:keepNext w:val="0"/>
              <w:keepLines w:val="0"/>
              <w:rPr>
                <w:sz w:val="16"/>
                <w:szCs w:val="16"/>
              </w:rPr>
            </w:pPr>
          </w:p>
        </w:tc>
      </w:tr>
      <w:tr w:rsidR="00013563" w:rsidRPr="000003F4" w14:paraId="4F5146E4" w14:textId="77777777" w:rsidTr="00CD02FD">
        <w:trPr>
          <w:tblHeader/>
          <w:jc w:val="center"/>
        </w:trPr>
        <w:tc>
          <w:tcPr>
            <w:tcW w:w="1137" w:type="dxa"/>
            <w:tcBorders>
              <w:top w:val="single" w:sz="4" w:space="0" w:color="auto"/>
              <w:bottom w:val="single" w:sz="4" w:space="0" w:color="auto"/>
            </w:tcBorders>
          </w:tcPr>
          <w:p w14:paraId="7C70CAB7" w14:textId="7405F1AC"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23154CB8"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E1DD056" w14:textId="032D04CA"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28CE1E7A" w14:textId="711D79F8" w:rsidR="00013563" w:rsidRPr="000003F4" w:rsidRDefault="00013563" w:rsidP="00013563">
            <w:pPr>
              <w:pStyle w:val="TAC"/>
              <w:rPr>
                <w:sz w:val="16"/>
                <w:szCs w:val="16"/>
              </w:rPr>
            </w:pPr>
            <w:proofErr w:type="spellStart"/>
            <w:r w:rsidRPr="002C0E18">
              <w:rPr>
                <w:sz w:val="16"/>
                <w:szCs w:val="16"/>
              </w:rPr>
              <w:t>px_NTN_ScenarioUnderTest</w:t>
            </w:r>
            <w:proofErr w:type="spellEnd"/>
          </w:p>
        </w:tc>
        <w:tc>
          <w:tcPr>
            <w:tcW w:w="1903" w:type="dxa"/>
            <w:tcBorders>
              <w:top w:val="single" w:sz="4" w:space="0" w:color="auto"/>
              <w:bottom w:val="single" w:sz="4" w:space="0" w:color="auto"/>
            </w:tcBorders>
          </w:tcPr>
          <w:p w14:paraId="067400BF" w14:textId="12DD0EF8"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2B4D4B5F" w14:textId="77777777" w:rsidR="00013563" w:rsidRPr="000003F4" w:rsidRDefault="00013563" w:rsidP="00013563">
            <w:pPr>
              <w:pStyle w:val="TAC"/>
              <w:keepNext w:val="0"/>
              <w:keepLines w:val="0"/>
              <w:rPr>
                <w:sz w:val="16"/>
                <w:szCs w:val="16"/>
              </w:rPr>
            </w:pPr>
          </w:p>
        </w:tc>
      </w:tr>
      <w:tr w:rsidR="00013563" w:rsidRPr="000003F4" w14:paraId="1C474DBC" w14:textId="77777777" w:rsidTr="00CD02FD">
        <w:trPr>
          <w:tblHeader/>
          <w:jc w:val="center"/>
        </w:trPr>
        <w:tc>
          <w:tcPr>
            <w:tcW w:w="1137" w:type="dxa"/>
            <w:tcBorders>
              <w:top w:val="single" w:sz="4" w:space="0" w:color="auto"/>
              <w:bottom w:val="single" w:sz="4" w:space="0" w:color="auto"/>
            </w:tcBorders>
          </w:tcPr>
          <w:p w14:paraId="08322CE9" w14:textId="4593EB7A" w:rsidR="00013563" w:rsidRPr="000003F4" w:rsidRDefault="00013563" w:rsidP="00013563">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56BD87AD"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7F198DA" w14:textId="400AE851"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A818B21" w14:textId="7D7F378D" w:rsidR="00013563" w:rsidRPr="000003F4" w:rsidRDefault="00013563" w:rsidP="00013563">
            <w:pPr>
              <w:pStyle w:val="TAC"/>
              <w:rPr>
                <w:sz w:val="16"/>
                <w:szCs w:val="16"/>
              </w:rPr>
            </w:pPr>
            <w:proofErr w:type="spellStart"/>
            <w:r w:rsidRPr="002C0E18">
              <w:rPr>
                <w:sz w:val="16"/>
                <w:szCs w:val="16"/>
              </w:rPr>
              <w:t>px_NTN_ScenarioUnderTest</w:t>
            </w:r>
            <w:proofErr w:type="spellEnd"/>
          </w:p>
        </w:tc>
        <w:tc>
          <w:tcPr>
            <w:tcW w:w="1903" w:type="dxa"/>
            <w:tcBorders>
              <w:top w:val="single" w:sz="4" w:space="0" w:color="auto"/>
              <w:bottom w:val="single" w:sz="4" w:space="0" w:color="auto"/>
            </w:tcBorders>
          </w:tcPr>
          <w:p w14:paraId="36C36A13" w14:textId="14830B0B" w:rsidR="00013563" w:rsidRPr="000003F4" w:rsidRDefault="00013563" w:rsidP="00013563">
            <w:pPr>
              <w:pStyle w:val="TAL"/>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01C922C3" w14:textId="77777777" w:rsidR="00013563" w:rsidRPr="000003F4" w:rsidRDefault="00013563" w:rsidP="00013563">
            <w:pPr>
              <w:pStyle w:val="TAC"/>
              <w:keepNext w:val="0"/>
              <w:keepLines w:val="0"/>
              <w:rPr>
                <w:sz w:val="16"/>
                <w:szCs w:val="16"/>
              </w:rPr>
            </w:pPr>
          </w:p>
        </w:tc>
      </w:tr>
      <w:tr w:rsidR="00022CB7" w:rsidRPr="000003F4"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0003F4" w:rsidRDefault="00022CB7" w:rsidP="00022CB7">
            <w:pPr>
              <w:pStyle w:val="TAL"/>
              <w:rPr>
                <w:rFonts w:eastAsia="SimSun"/>
                <w:b/>
                <w:bCs/>
                <w:sz w:val="16"/>
                <w:szCs w:val="16"/>
                <w:lang w:eastAsia="en-US"/>
              </w:rPr>
            </w:pPr>
            <w:r w:rsidRPr="000003F4">
              <w:rPr>
                <w:rFonts w:eastAsia="SimSun"/>
                <w:b/>
                <w:bCs/>
                <w:sz w:val="16"/>
                <w:szCs w:val="16"/>
                <w:lang w:eastAsia="en-US"/>
              </w:rPr>
              <w:lastRenderedPageBreak/>
              <w:t>8.1.5</w:t>
            </w:r>
          </w:p>
        </w:tc>
        <w:tc>
          <w:tcPr>
            <w:tcW w:w="2340" w:type="dxa"/>
            <w:tcBorders>
              <w:top w:val="single" w:sz="4" w:space="0" w:color="auto"/>
              <w:bottom w:val="single" w:sz="4" w:space="0" w:color="auto"/>
            </w:tcBorders>
            <w:shd w:val="clear" w:color="auto" w:fill="D9D9D9"/>
          </w:tcPr>
          <w:p w14:paraId="6BB2EA3A"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0003F4" w:rsidRDefault="001C27F0" w:rsidP="001C27F0">
            <w:pPr>
              <w:pStyle w:val="TAL"/>
              <w:rPr>
                <w:rFonts w:eastAsia="SimSun"/>
                <w:b/>
                <w:bCs/>
                <w:sz w:val="16"/>
                <w:szCs w:val="16"/>
                <w:lang w:eastAsia="en-US"/>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0003F4"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0003F4" w:rsidRDefault="001C27F0" w:rsidP="001C27F0">
            <w:pPr>
              <w:pStyle w:val="TAL"/>
              <w:rPr>
                <w:rFonts w:eastAsia="SimSun"/>
                <w:b/>
                <w:bCs/>
                <w:sz w:val="16"/>
                <w:szCs w:val="16"/>
                <w:lang w:eastAsia="en-US"/>
              </w:rPr>
            </w:pPr>
            <w:r w:rsidRPr="000003F4">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0003F4" w:rsidRDefault="001C27F0" w:rsidP="001C27F0">
            <w:pPr>
              <w:pStyle w:val="TAL"/>
              <w:rPr>
                <w:rFonts w:eastAsia="SimSun"/>
                <w:sz w:val="16"/>
                <w:szCs w:val="16"/>
                <w:lang w:eastAsia="en-US"/>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0003F4" w:rsidRDefault="00022CB7" w:rsidP="00022CB7">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0003F4" w:rsidRDefault="00022CB7" w:rsidP="00022CB7">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0003F4" w:rsidRDefault="00022CB7" w:rsidP="00022CB7">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F37633B" w14:textId="740E266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0003F4" w:rsidRDefault="00022CB7" w:rsidP="00022CB7">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0003F4" w:rsidRDefault="00022CB7" w:rsidP="00022CB7">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3CA08FCC" w14:textId="48750A88"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0003F4" w:rsidRDefault="00022CB7" w:rsidP="00022CB7">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0F387D03" w14:textId="4D21DFF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0003F4" w:rsidRDefault="00022CB7" w:rsidP="00022CB7">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743411AA" w14:textId="2799148B"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0003F4" w:rsidRDefault="00CD02FD" w:rsidP="00CD02FD">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0003F4" w:rsidRDefault="00CD02FD" w:rsidP="00CD02FD">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26A9E79F" w14:textId="602A56A4"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0003F4">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5D82B39A" w14:textId="77777777" w:rsidTr="00CD02FD">
        <w:trPr>
          <w:tblHeader/>
          <w:jc w:val="center"/>
        </w:trPr>
        <w:tc>
          <w:tcPr>
            <w:tcW w:w="1137" w:type="dxa"/>
            <w:tcBorders>
              <w:top w:val="single" w:sz="4" w:space="0" w:color="auto"/>
              <w:bottom w:val="single" w:sz="4" w:space="0" w:color="auto"/>
            </w:tcBorders>
          </w:tcPr>
          <w:p w14:paraId="7ECBD006" w14:textId="57752C51" w:rsidR="00013563" w:rsidRPr="000003F4" w:rsidRDefault="00013563" w:rsidP="00013563">
            <w:pPr>
              <w:pStyle w:val="TAL"/>
              <w:rPr>
                <w:rFonts w:cs="Arial"/>
                <w:sz w:val="16"/>
                <w:szCs w:val="16"/>
              </w:rPr>
            </w:pPr>
            <w:r w:rsidRPr="000003F4">
              <w:rPr>
                <w:rFonts w:cs="Arial"/>
                <w:b/>
                <w:bCs/>
                <w:sz w:val="16"/>
                <w:szCs w:val="16"/>
              </w:rPr>
              <w:t>8.1.5.</w:t>
            </w:r>
            <w:r>
              <w:rPr>
                <w:rFonts w:cs="Arial"/>
                <w:b/>
                <w:bCs/>
                <w:sz w:val="16"/>
                <w:szCs w:val="16"/>
              </w:rPr>
              <w:t>14</w:t>
            </w:r>
          </w:p>
        </w:tc>
        <w:tc>
          <w:tcPr>
            <w:tcW w:w="2340" w:type="dxa"/>
            <w:tcBorders>
              <w:top w:val="single" w:sz="4" w:space="0" w:color="auto"/>
              <w:bottom w:val="single" w:sz="4" w:space="0" w:color="auto"/>
            </w:tcBorders>
          </w:tcPr>
          <w:p w14:paraId="6BF87F12" w14:textId="77777777" w:rsidR="00013563" w:rsidRPr="000003F4" w:rsidRDefault="00013563" w:rsidP="00013563">
            <w:pPr>
              <w:overflowPunct/>
              <w:autoSpaceDE/>
              <w:autoSpaceDN/>
              <w:adjustRightInd/>
              <w:spacing w:after="0"/>
              <w:jc w:val="center"/>
              <w:textAlignment w:val="auto"/>
              <w:rPr>
                <w:rFonts w:ascii="Arial" w:hAnsi="Arial"/>
                <w:sz w:val="16"/>
                <w:szCs w:val="16"/>
              </w:rPr>
            </w:pPr>
          </w:p>
        </w:tc>
        <w:tc>
          <w:tcPr>
            <w:tcW w:w="2250" w:type="dxa"/>
            <w:tcBorders>
              <w:top w:val="single" w:sz="4" w:space="0" w:color="auto"/>
              <w:bottom w:val="single" w:sz="4" w:space="0" w:color="auto"/>
            </w:tcBorders>
          </w:tcPr>
          <w:p w14:paraId="372FD059" w14:textId="77777777"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058B515" w14:textId="77777777" w:rsidR="00013563" w:rsidRPr="000003F4" w:rsidRDefault="00013563" w:rsidP="00013563">
            <w:pPr>
              <w:pStyle w:val="TAL"/>
              <w:rPr>
                <w:sz w:val="16"/>
                <w:szCs w:val="16"/>
              </w:rPr>
            </w:pPr>
          </w:p>
        </w:tc>
        <w:tc>
          <w:tcPr>
            <w:tcW w:w="2483" w:type="dxa"/>
            <w:tcBorders>
              <w:top w:val="single" w:sz="4" w:space="0" w:color="auto"/>
              <w:bottom w:val="single" w:sz="4" w:space="0" w:color="auto"/>
            </w:tcBorders>
          </w:tcPr>
          <w:p w14:paraId="2627BCCC"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4A6FBE0B" w14:textId="77777777" w:rsidTr="00CD02FD">
        <w:trPr>
          <w:tblHeader/>
          <w:jc w:val="center"/>
        </w:trPr>
        <w:tc>
          <w:tcPr>
            <w:tcW w:w="1137" w:type="dxa"/>
            <w:tcBorders>
              <w:top w:val="single" w:sz="4" w:space="0" w:color="auto"/>
              <w:bottom w:val="single" w:sz="4" w:space="0" w:color="auto"/>
            </w:tcBorders>
          </w:tcPr>
          <w:p w14:paraId="66EBAC48" w14:textId="4531FE83" w:rsidR="00013563" w:rsidRPr="000003F4" w:rsidRDefault="00013563" w:rsidP="00013563">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40" w:type="dxa"/>
            <w:tcBorders>
              <w:top w:val="single" w:sz="4" w:space="0" w:color="auto"/>
              <w:bottom w:val="single" w:sz="4" w:space="0" w:color="auto"/>
            </w:tcBorders>
          </w:tcPr>
          <w:p w14:paraId="29FDB9CA"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7A3D2144" w14:textId="05CD37D4" w:rsidR="00013563" w:rsidRPr="000003F4" w:rsidRDefault="00013563" w:rsidP="00013563">
            <w:pPr>
              <w:overflowPunct/>
              <w:autoSpaceDE/>
              <w:autoSpaceDN/>
              <w:adjustRightInd/>
              <w:spacing w:after="0"/>
              <w:jc w:val="center"/>
              <w:textAlignment w:val="auto"/>
              <w:rPr>
                <w:rFonts w:ascii="Arial" w:hAnsi="Arial"/>
                <w:sz w:val="16"/>
                <w:szCs w:val="16"/>
              </w:rPr>
            </w:pPr>
            <w:r w:rsidRPr="00C52758">
              <w:rPr>
                <w:rFonts w:ascii="Arial" w:eastAsia="SimSun" w:hAnsi="Arial"/>
                <w:sz w:val="16"/>
                <w:szCs w:val="16"/>
              </w:rPr>
              <w:t>pc_ntn_ScenarioSupport_r17_NGSO</w:t>
            </w:r>
          </w:p>
        </w:tc>
        <w:tc>
          <w:tcPr>
            <w:tcW w:w="2250" w:type="dxa"/>
            <w:tcBorders>
              <w:top w:val="single" w:sz="4" w:space="0" w:color="auto"/>
              <w:bottom w:val="single" w:sz="4" w:space="0" w:color="auto"/>
            </w:tcBorders>
          </w:tcPr>
          <w:p w14:paraId="1632291D" w14:textId="2CE37165"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roofErr w:type="spellStart"/>
            <w:r w:rsidRPr="002C0E18">
              <w:rPr>
                <w:rFonts w:ascii="Arial" w:eastAsia="SimSun" w:hAnsi="Arial"/>
                <w:sz w:val="16"/>
                <w:szCs w:val="16"/>
              </w:rPr>
              <w:t>px_NTN_ScenarioUnderTest</w:t>
            </w:r>
            <w:proofErr w:type="spellEnd"/>
          </w:p>
        </w:tc>
        <w:tc>
          <w:tcPr>
            <w:tcW w:w="1903" w:type="dxa"/>
            <w:tcBorders>
              <w:top w:val="single" w:sz="4" w:space="0" w:color="auto"/>
              <w:bottom w:val="single" w:sz="4" w:space="0" w:color="auto"/>
            </w:tcBorders>
          </w:tcPr>
          <w:p w14:paraId="1D5FF74F" w14:textId="2C81FE11" w:rsidR="00013563" w:rsidRPr="000003F4" w:rsidRDefault="00013563" w:rsidP="00013563">
            <w:pPr>
              <w:pStyle w:val="TAL"/>
              <w:rPr>
                <w:sz w:val="16"/>
                <w:szCs w:val="16"/>
              </w:rPr>
            </w:pPr>
            <w:r>
              <w:rPr>
                <w:rFonts w:cs="Arial"/>
                <w:sz w:val="16"/>
                <w:szCs w:val="16"/>
              </w:rPr>
              <w:t>Note 5</w:t>
            </w:r>
          </w:p>
        </w:tc>
        <w:tc>
          <w:tcPr>
            <w:tcW w:w="2483" w:type="dxa"/>
            <w:tcBorders>
              <w:top w:val="single" w:sz="4" w:space="0" w:color="auto"/>
              <w:bottom w:val="single" w:sz="4" w:space="0" w:color="auto"/>
            </w:tcBorders>
          </w:tcPr>
          <w:p w14:paraId="059F46E7"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0003F4" w:rsidRDefault="00CD02FD" w:rsidP="00CD02FD">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0003F4" w:rsidRDefault="00CD02FD" w:rsidP="00CD02FD">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0003F4" w:rsidRDefault="00CD02FD" w:rsidP="00CD02FD">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0003F4" w:rsidRDefault="00CD02FD" w:rsidP="00CD02FD">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0003F4" w:rsidRDefault="00CD02FD" w:rsidP="00CD02FD">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0003F4" w:rsidRDefault="00CD02FD" w:rsidP="00CD02FD">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0003F4" w:rsidRDefault="00CD02FD" w:rsidP="00CD02FD">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0003F4" w:rsidRDefault="00CD02FD" w:rsidP="00CD02FD">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0003F4" w:rsidRDefault="00CD02FD" w:rsidP="00CD02FD">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0003F4" w:rsidRDefault="00CD02FD" w:rsidP="00CD02FD">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0003F4" w:rsidRDefault="00CD02FD" w:rsidP="00CD02FD">
            <w:pPr>
              <w:pStyle w:val="TAH"/>
              <w:keepNext w:val="0"/>
              <w:keepLines w:val="0"/>
              <w:jc w:val="left"/>
              <w:rPr>
                <w:sz w:val="16"/>
                <w:szCs w:val="16"/>
                <w:lang w:eastAsia="en-US"/>
              </w:rPr>
            </w:pPr>
            <w:r w:rsidRPr="000003F4">
              <w:rPr>
                <w:bCs/>
                <w:sz w:val="16"/>
                <w:szCs w:val="16"/>
                <w:lang w:eastAsia="en-US"/>
              </w:rPr>
              <w:t>8.2.1</w:t>
            </w:r>
          </w:p>
        </w:tc>
        <w:tc>
          <w:tcPr>
            <w:tcW w:w="2340" w:type="dxa"/>
            <w:shd w:val="clear" w:color="auto" w:fill="E7E6E6"/>
          </w:tcPr>
          <w:p w14:paraId="7C80797B" w14:textId="77777777" w:rsidR="00CD02FD" w:rsidRPr="000003F4"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0003F4"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0003F4"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0003F4" w:rsidRDefault="00CD02FD" w:rsidP="00CD02FD">
            <w:pPr>
              <w:pStyle w:val="TAC"/>
              <w:keepNext w:val="0"/>
              <w:keepLines w:val="0"/>
              <w:rPr>
                <w:b/>
                <w:sz w:val="16"/>
                <w:szCs w:val="16"/>
                <w:lang w:eastAsia="en-US"/>
              </w:rPr>
            </w:pPr>
          </w:p>
        </w:tc>
      </w:tr>
      <w:tr w:rsidR="00CD02FD" w:rsidRPr="000003F4"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0003F4" w:rsidRDefault="00CD02FD" w:rsidP="00CD02FD">
            <w:pPr>
              <w:pStyle w:val="TAC"/>
              <w:keepNext w:val="0"/>
              <w:keepLines w:val="0"/>
              <w:rPr>
                <w:b/>
                <w:sz w:val="16"/>
                <w:szCs w:val="16"/>
                <w:lang w:eastAsia="en-US"/>
              </w:rPr>
            </w:pPr>
          </w:p>
        </w:tc>
      </w:tr>
      <w:tr w:rsidR="00CD02FD" w:rsidRPr="000003F4"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0003F4" w:rsidRDefault="00CD02FD" w:rsidP="00CD02FD">
            <w:pPr>
              <w:pStyle w:val="TAC"/>
              <w:keepNext w:val="0"/>
              <w:keepLines w:val="0"/>
              <w:rPr>
                <w:b/>
                <w:sz w:val="16"/>
                <w:szCs w:val="16"/>
                <w:lang w:eastAsia="en-US"/>
              </w:rPr>
            </w:pPr>
          </w:p>
        </w:tc>
      </w:tr>
      <w:tr w:rsidR="00CD02FD" w:rsidRPr="000003F4"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0003F4" w:rsidRDefault="00CD02FD" w:rsidP="00CD02FD">
            <w:pPr>
              <w:pStyle w:val="TAH"/>
              <w:keepNext w:val="0"/>
              <w:keepLines w:val="0"/>
              <w:jc w:val="left"/>
              <w:rPr>
                <w:b w:val="0"/>
                <w:bCs/>
                <w:sz w:val="16"/>
                <w:szCs w:val="16"/>
                <w:lang w:eastAsia="en-US"/>
              </w:rPr>
            </w:pPr>
            <w:r w:rsidRPr="000003F4">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0003F4"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0003F4" w:rsidRDefault="00CD02FD" w:rsidP="00CD02FD">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0003F4" w:rsidRDefault="00CD02FD" w:rsidP="00CD02FD">
            <w:pPr>
              <w:pStyle w:val="TAC"/>
              <w:keepNext w:val="0"/>
              <w:keepLines w:val="0"/>
              <w:rPr>
                <w:b/>
                <w:sz w:val="16"/>
                <w:szCs w:val="16"/>
                <w:lang w:eastAsia="en-US"/>
              </w:rPr>
            </w:pPr>
          </w:p>
        </w:tc>
      </w:tr>
      <w:tr w:rsidR="00CD02FD" w:rsidRPr="000003F4"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0003F4" w:rsidRDefault="00CD02FD" w:rsidP="00CD02FD">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0003F4"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0003F4"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0003F4" w:rsidRDefault="00CD02FD" w:rsidP="00CD02FD">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0003F4" w:rsidRDefault="00CD02FD" w:rsidP="00CD02FD">
            <w:pPr>
              <w:pStyle w:val="TAC"/>
              <w:keepNext w:val="0"/>
              <w:keepLines w:val="0"/>
              <w:rPr>
                <w:b/>
                <w:sz w:val="16"/>
                <w:szCs w:val="16"/>
              </w:rPr>
            </w:pPr>
          </w:p>
        </w:tc>
      </w:tr>
      <w:tr w:rsidR="00CD02FD" w:rsidRPr="000003F4"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0003F4" w:rsidRDefault="00CD02FD" w:rsidP="00CD02FD">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0AA560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0003F4" w:rsidRDefault="00CD02FD" w:rsidP="00CD02FD">
            <w:pPr>
              <w:pStyle w:val="TAC"/>
              <w:keepNext w:val="0"/>
              <w:keepLines w:val="0"/>
              <w:rPr>
                <w:rFonts w:cs="Arial"/>
                <w:b/>
                <w:sz w:val="16"/>
                <w:szCs w:val="16"/>
              </w:rPr>
            </w:pPr>
          </w:p>
        </w:tc>
      </w:tr>
      <w:tr w:rsidR="00CD02FD" w:rsidRPr="000003F4"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0003F4" w:rsidRDefault="00CD02FD" w:rsidP="00CD02FD">
            <w:pPr>
              <w:pStyle w:val="TAC"/>
              <w:keepNext w:val="0"/>
              <w:keepLines w:val="0"/>
              <w:rPr>
                <w:rFonts w:cs="Arial"/>
                <w:b/>
                <w:sz w:val="16"/>
                <w:szCs w:val="16"/>
              </w:rPr>
            </w:pPr>
          </w:p>
        </w:tc>
      </w:tr>
      <w:tr w:rsidR="00CD02FD" w:rsidRPr="000003F4"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0003F4" w:rsidRDefault="00CD02FD" w:rsidP="00CD02FD">
            <w:pPr>
              <w:pStyle w:val="TAC"/>
              <w:keepNext w:val="0"/>
              <w:keepLines w:val="0"/>
              <w:rPr>
                <w:rFonts w:cs="Arial"/>
                <w:sz w:val="16"/>
                <w:szCs w:val="16"/>
              </w:rPr>
            </w:pPr>
          </w:p>
        </w:tc>
      </w:tr>
      <w:tr w:rsidR="00CD02FD" w:rsidRPr="000003F4"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0003F4" w:rsidRDefault="00CD02FD" w:rsidP="00CD02FD">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0003F4" w:rsidRDefault="00CD02FD" w:rsidP="00CD02FD">
            <w:pPr>
              <w:pStyle w:val="TAC"/>
              <w:keepNext w:val="0"/>
              <w:keepLines w:val="0"/>
              <w:rPr>
                <w:rFonts w:cs="Arial"/>
                <w:sz w:val="16"/>
                <w:szCs w:val="16"/>
              </w:rPr>
            </w:pPr>
          </w:p>
        </w:tc>
      </w:tr>
      <w:tr w:rsidR="00CD02FD" w:rsidRPr="000003F4"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0003F4" w:rsidRDefault="00CD02FD" w:rsidP="00CD02FD">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0003F4" w:rsidRDefault="00CD02FD" w:rsidP="00CD02FD">
            <w:pPr>
              <w:pStyle w:val="TAC"/>
              <w:keepNext w:val="0"/>
              <w:keepLines w:val="0"/>
              <w:rPr>
                <w:rFonts w:cs="Arial"/>
                <w:sz w:val="16"/>
                <w:szCs w:val="16"/>
              </w:rPr>
            </w:pPr>
          </w:p>
        </w:tc>
      </w:tr>
      <w:tr w:rsidR="00CD02FD" w:rsidRPr="000003F4"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0003F4" w:rsidRDefault="00CD02FD" w:rsidP="00CD02FD">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0003F4" w:rsidRDefault="00CD02FD" w:rsidP="00CD02FD">
            <w:pPr>
              <w:pStyle w:val="TAC"/>
              <w:keepNext w:val="0"/>
              <w:keepLines w:val="0"/>
              <w:rPr>
                <w:rFonts w:cs="Arial"/>
                <w:b/>
                <w:sz w:val="16"/>
                <w:szCs w:val="16"/>
              </w:rPr>
            </w:pPr>
          </w:p>
        </w:tc>
      </w:tr>
      <w:tr w:rsidR="00CD02FD" w:rsidRPr="000003F4"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0003F4" w:rsidRDefault="00CD02FD" w:rsidP="00CD02FD">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0003F4"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0003F4"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0003F4"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0003F4" w:rsidRDefault="00CD02FD" w:rsidP="00CD02FD">
            <w:pPr>
              <w:pStyle w:val="TAC"/>
              <w:keepNext w:val="0"/>
              <w:keepLines w:val="0"/>
              <w:rPr>
                <w:rFonts w:cs="Arial"/>
                <w:bCs/>
                <w:sz w:val="16"/>
                <w:szCs w:val="16"/>
              </w:rPr>
            </w:pPr>
          </w:p>
        </w:tc>
      </w:tr>
      <w:tr w:rsidR="00CD02FD" w:rsidRPr="000003F4"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0003F4" w:rsidRDefault="00CD02FD" w:rsidP="00CD02FD">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0003F4" w:rsidRDefault="00CD02FD" w:rsidP="00CD02FD">
            <w:pPr>
              <w:pStyle w:val="TAC"/>
              <w:keepNext w:val="0"/>
              <w:keepLines w:val="0"/>
              <w:rPr>
                <w:rFonts w:cs="Arial"/>
                <w:sz w:val="16"/>
                <w:szCs w:val="16"/>
              </w:rPr>
            </w:pPr>
          </w:p>
        </w:tc>
      </w:tr>
      <w:tr w:rsidR="00CD02FD" w:rsidRPr="000003F4"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0003F4" w:rsidRDefault="00CD02FD" w:rsidP="00CD02FD">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0003F4" w:rsidRDefault="00CD02FD" w:rsidP="00CD02FD">
            <w:pPr>
              <w:pStyle w:val="TAC"/>
              <w:keepNext w:val="0"/>
              <w:keepLines w:val="0"/>
              <w:rPr>
                <w:rFonts w:cs="Arial"/>
                <w:sz w:val="16"/>
                <w:szCs w:val="16"/>
              </w:rPr>
            </w:pPr>
          </w:p>
        </w:tc>
      </w:tr>
      <w:tr w:rsidR="00CD02FD" w:rsidRPr="000003F4"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0003F4" w:rsidRDefault="00CD02FD" w:rsidP="00CD02FD">
            <w:pPr>
              <w:pStyle w:val="TAC"/>
              <w:keepNext w:val="0"/>
              <w:keepLines w:val="0"/>
              <w:rPr>
                <w:rFonts w:cs="Arial"/>
                <w:b/>
                <w:sz w:val="16"/>
                <w:szCs w:val="16"/>
              </w:rPr>
            </w:pPr>
          </w:p>
        </w:tc>
      </w:tr>
      <w:tr w:rsidR="00CD02FD" w:rsidRPr="000003F4"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0003F4" w:rsidRDefault="00CD02FD" w:rsidP="00CD02FD">
            <w:pPr>
              <w:pStyle w:val="TAC"/>
              <w:keepNext w:val="0"/>
              <w:keepLines w:val="0"/>
              <w:rPr>
                <w:rFonts w:cs="Arial"/>
                <w:sz w:val="16"/>
                <w:szCs w:val="16"/>
              </w:rPr>
            </w:pPr>
          </w:p>
        </w:tc>
      </w:tr>
      <w:tr w:rsidR="00CD02FD" w:rsidRPr="000003F4"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0003F4" w:rsidRDefault="00CD02FD" w:rsidP="00CD02FD">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0003F4" w:rsidRDefault="00CD02FD" w:rsidP="00CD02FD">
            <w:pPr>
              <w:pStyle w:val="TAC"/>
              <w:keepNext w:val="0"/>
              <w:keepLines w:val="0"/>
              <w:rPr>
                <w:rFonts w:cs="Arial"/>
                <w:sz w:val="16"/>
                <w:szCs w:val="16"/>
              </w:rPr>
            </w:pPr>
          </w:p>
        </w:tc>
      </w:tr>
      <w:tr w:rsidR="00CD02FD" w:rsidRPr="000003F4"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lastRenderedPageBreak/>
              <w:t>8.2.3.8.1b</w:t>
            </w:r>
          </w:p>
        </w:tc>
        <w:tc>
          <w:tcPr>
            <w:tcW w:w="2340" w:type="dxa"/>
            <w:tcBorders>
              <w:bottom w:val="single" w:sz="4" w:space="0" w:color="auto"/>
            </w:tcBorders>
            <w:shd w:val="clear" w:color="auto" w:fill="auto"/>
          </w:tcPr>
          <w:p w14:paraId="64AC1E3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0003F4" w:rsidRDefault="00CD02FD" w:rsidP="00CD02FD">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0003F4" w:rsidRDefault="00CD02FD" w:rsidP="00CD02FD">
            <w:pPr>
              <w:pStyle w:val="TAC"/>
              <w:keepNext w:val="0"/>
              <w:keepLines w:val="0"/>
              <w:rPr>
                <w:rFonts w:cs="Arial"/>
                <w:sz w:val="16"/>
                <w:szCs w:val="16"/>
              </w:rPr>
            </w:pPr>
          </w:p>
        </w:tc>
      </w:tr>
      <w:tr w:rsidR="00CD02FD" w:rsidRPr="000003F4"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0003F4" w:rsidRDefault="00CD02FD" w:rsidP="00CD02FD">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001CE9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0003F4" w:rsidRDefault="00CD02FD" w:rsidP="00CD02FD">
            <w:pPr>
              <w:pStyle w:val="TAC"/>
              <w:keepNext w:val="0"/>
              <w:keepLines w:val="0"/>
              <w:rPr>
                <w:rFonts w:cs="Arial"/>
                <w:sz w:val="16"/>
                <w:szCs w:val="16"/>
              </w:rPr>
            </w:pPr>
          </w:p>
        </w:tc>
      </w:tr>
      <w:tr w:rsidR="00CD02FD" w:rsidRPr="000003F4"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0003F4" w:rsidRDefault="00CD02FD" w:rsidP="00CD02FD">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2F9FE48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0003F4" w:rsidRDefault="00CD02FD" w:rsidP="00CD02FD">
            <w:pPr>
              <w:pStyle w:val="TAC"/>
              <w:keepNext w:val="0"/>
              <w:keepLines w:val="0"/>
              <w:rPr>
                <w:rFonts w:cs="Arial"/>
                <w:sz w:val="16"/>
                <w:szCs w:val="16"/>
              </w:rPr>
            </w:pPr>
          </w:p>
        </w:tc>
      </w:tr>
      <w:tr w:rsidR="00CD02FD" w:rsidRPr="000003F4"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0003F4" w:rsidRDefault="00CD02FD" w:rsidP="00CD02FD">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4AA3B641"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0003F4" w:rsidRDefault="00CD02FD" w:rsidP="00CD02FD">
            <w:pPr>
              <w:pStyle w:val="TAC"/>
              <w:keepNext w:val="0"/>
              <w:keepLines w:val="0"/>
              <w:rPr>
                <w:rFonts w:cs="Arial"/>
                <w:sz w:val="16"/>
                <w:szCs w:val="16"/>
              </w:rPr>
            </w:pPr>
          </w:p>
        </w:tc>
      </w:tr>
      <w:tr w:rsidR="00CD02FD" w:rsidRPr="000003F4"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0003F4" w:rsidRDefault="00CD02FD" w:rsidP="00CD02FD">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shd w:val="clear" w:color="auto" w:fill="auto"/>
          </w:tcPr>
          <w:p w14:paraId="156ACBE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0003F4" w:rsidRDefault="00CD02FD" w:rsidP="00CD02FD">
            <w:pPr>
              <w:pStyle w:val="TAC"/>
              <w:keepNext w:val="0"/>
              <w:keepLines w:val="0"/>
              <w:rPr>
                <w:rFonts w:cs="Arial"/>
                <w:sz w:val="16"/>
                <w:szCs w:val="16"/>
              </w:rPr>
            </w:pPr>
            <w:r w:rsidRPr="000003F4">
              <w:t>Rel-15 E-UTRA</w:t>
            </w:r>
          </w:p>
        </w:tc>
      </w:tr>
      <w:tr w:rsidR="00CD02FD" w:rsidRPr="000003F4"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0003F4" w:rsidRDefault="00CD02FD" w:rsidP="00CD02FD">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shd w:val="clear" w:color="auto" w:fill="auto"/>
          </w:tcPr>
          <w:p w14:paraId="30B1B1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0003F4" w:rsidRDefault="00CD02FD" w:rsidP="00CD02FD">
            <w:pPr>
              <w:pStyle w:val="TAC"/>
              <w:keepNext w:val="0"/>
              <w:keepLines w:val="0"/>
              <w:rPr>
                <w:rFonts w:cs="Arial"/>
                <w:sz w:val="16"/>
                <w:szCs w:val="16"/>
              </w:rPr>
            </w:pPr>
            <w:r w:rsidRPr="000003F4">
              <w:t>Rel-15 E-UTRA</w:t>
            </w:r>
          </w:p>
        </w:tc>
      </w:tr>
      <w:tr w:rsidR="00CD02FD" w:rsidRPr="000003F4"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0003F4" w:rsidRDefault="00CD02FD" w:rsidP="00CD02FD">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shd w:val="clear" w:color="auto" w:fill="auto"/>
          </w:tcPr>
          <w:p w14:paraId="348465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0003F4" w:rsidRDefault="00CD02FD" w:rsidP="00CD02FD">
            <w:pPr>
              <w:pStyle w:val="TAC"/>
              <w:keepNext w:val="0"/>
              <w:keepLines w:val="0"/>
              <w:rPr>
                <w:rFonts w:cs="Arial"/>
                <w:sz w:val="16"/>
                <w:szCs w:val="16"/>
              </w:rPr>
            </w:pPr>
            <w:r w:rsidRPr="000003F4">
              <w:t>Rel-15 E-UTRA</w:t>
            </w:r>
          </w:p>
        </w:tc>
      </w:tr>
      <w:tr w:rsidR="00CD02FD" w:rsidRPr="000003F4"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177B301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0003F4" w:rsidRDefault="00CD02FD" w:rsidP="00CD02FD">
            <w:pPr>
              <w:pStyle w:val="TAC"/>
              <w:keepNext w:val="0"/>
              <w:keepLines w:val="0"/>
              <w:rPr>
                <w:rFonts w:cs="Arial"/>
                <w:sz w:val="16"/>
                <w:szCs w:val="16"/>
              </w:rPr>
            </w:pPr>
          </w:p>
        </w:tc>
      </w:tr>
      <w:tr w:rsidR="00CD02FD" w:rsidRPr="000003F4"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5FF6293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0003F4" w:rsidRDefault="00CD02FD" w:rsidP="00CD02FD">
            <w:pPr>
              <w:pStyle w:val="TAC"/>
              <w:keepNext w:val="0"/>
              <w:keepLines w:val="0"/>
              <w:rPr>
                <w:rFonts w:cs="Arial"/>
                <w:sz w:val="16"/>
                <w:szCs w:val="16"/>
              </w:rPr>
            </w:pPr>
          </w:p>
        </w:tc>
      </w:tr>
      <w:tr w:rsidR="00CD02FD" w:rsidRPr="000003F4"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78C9BE75"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0003F4" w:rsidRDefault="00CD02FD" w:rsidP="00CD02FD">
            <w:pPr>
              <w:pStyle w:val="TAC"/>
              <w:keepNext w:val="0"/>
              <w:keepLines w:val="0"/>
              <w:rPr>
                <w:rFonts w:cs="Arial"/>
                <w:sz w:val="16"/>
                <w:szCs w:val="16"/>
              </w:rPr>
            </w:pPr>
          </w:p>
        </w:tc>
      </w:tr>
      <w:tr w:rsidR="00CD02FD" w:rsidRPr="000003F4"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0003F4" w:rsidRDefault="00CD02FD" w:rsidP="00CD02FD">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shd w:val="clear" w:color="auto" w:fill="auto"/>
          </w:tcPr>
          <w:p w14:paraId="3683922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0003F4" w:rsidRDefault="00CD02FD" w:rsidP="00CD02FD">
            <w:pPr>
              <w:pStyle w:val="TAC"/>
              <w:keepNext w:val="0"/>
              <w:keepLines w:val="0"/>
              <w:rPr>
                <w:rFonts w:cs="Arial"/>
                <w:sz w:val="16"/>
                <w:szCs w:val="16"/>
              </w:rPr>
            </w:pPr>
          </w:p>
        </w:tc>
      </w:tr>
      <w:tr w:rsidR="00CD02FD" w:rsidRPr="000003F4"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0003F4" w:rsidRDefault="00CD02FD" w:rsidP="00CD02FD">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shd w:val="clear" w:color="auto" w:fill="auto"/>
          </w:tcPr>
          <w:p w14:paraId="58A5689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0003F4" w:rsidRDefault="00CD02FD" w:rsidP="00CD02FD">
            <w:pPr>
              <w:pStyle w:val="TAC"/>
              <w:keepNext w:val="0"/>
              <w:keepLines w:val="0"/>
              <w:rPr>
                <w:rFonts w:cs="Arial"/>
                <w:sz w:val="16"/>
                <w:szCs w:val="16"/>
              </w:rPr>
            </w:pPr>
          </w:p>
        </w:tc>
      </w:tr>
      <w:tr w:rsidR="00CD02FD" w:rsidRPr="000003F4"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0003F4" w:rsidRDefault="00CD02FD" w:rsidP="00CD02FD">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shd w:val="clear" w:color="auto" w:fill="auto"/>
          </w:tcPr>
          <w:p w14:paraId="6308A4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0003F4" w:rsidRDefault="00CD02FD" w:rsidP="00CD02FD">
            <w:pPr>
              <w:pStyle w:val="TAC"/>
              <w:keepNext w:val="0"/>
              <w:keepLines w:val="0"/>
              <w:rPr>
                <w:rFonts w:cs="Arial"/>
                <w:sz w:val="16"/>
                <w:szCs w:val="16"/>
              </w:rPr>
            </w:pPr>
          </w:p>
        </w:tc>
      </w:tr>
      <w:tr w:rsidR="00CD02FD" w:rsidRPr="000003F4"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0003F4"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0003F4" w:rsidRDefault="00CD02FD" w:rsidP="00CD02FD">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2707AB94" w14:textId="77777777" w:rsidR="00CD02FD" w:rsidRPr="000003F4"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0003F4" w:rsidRDefault="00CD02FD" w:rsidP="00CD02FD">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shd w:val="clear" w:color="auto" w:fill="auto"/>
          </w:tcPr>
          <w:p w14:paraId="572BB96D" w14:textId="22C4480F" w:rsidR="00CD02FD" w:rsidRPr="000003F4" w:rsidRDefault="00CD02FD" w:rsidP="00CD02FD">
            <w:pPr>
              <w:pStyle w:val="TAC"/>
              <w:rPr>
                <w:rFonts w:eastAsia="SimSun" w:cs="Arial"/>
                <w:sz w:val="16"/>
                <w:szCs w:val="16"/>
                <w:lang w:eastAsia="en-US"/>
              </w:rPr>
            </w:pPr>
            <w:proofErr w:type="spellStart"/>
            <w:r w:rsidRPr="000003F4">
              <w:rPr>
                <w:sz w:val="16"/>
                <w:szCs w:val="16"/>
              </w:rPr>
              <w:t>pc_reducedCP_Latency</w:t>
            </w:r>
            <w:proofErr w:type="spellEnd"/>
          </w:p>
        </w:tc>
        <w:tc>
          <w:tcPr>
            <w:tcW w:w="2250" w:type="dxa"/>
            <w:tcBorders>
              <w:bottom w:val="single" w:sz="4" w:space="0" w:color="auto"/>
            </w:tcBorders>
            <w:shd w:val="clear" w:color="auto" w:fill="auto"/>
          </w:tcPr>
          <w:p w14:paraId="4375694F"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0003F4" w:rsidRDefault="00CD02FD" w:rsidP="00CD02FD">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CD02FD" w:rsidRPr="000003F4" w:rsidRDefault="00CD02FD" w:rsidP="00CD02FD">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F77F6D3" w14:textId="77777777" w:rsidR="00CD02FD" w:rsidRPr="000003F4" w:rsidRDefault="00CD02FD" w:rsidP="00CD02FD">
            <w:pPr>
              <w:pStyle w:val="TAN"/>
            </w:pPr>
            <w:r w:rsidRPr="000003F4">
              <w:t>Note 3:</w:t>
            </w:r>
            <w:r w:rsidRPr="000003F4">
              <w:tab/>
              <w:t xml:space="preserve">Only intra frequency among the three (intra-frequency, inter-frequency and inter-band) variants is required to be executed for measurement events A3/A4/A5 based on initial market requirements. May change in future </w:t>
            </w:r>
            <w:proofErr w:type="gramStart"/>
            <w:r w:rsidRPr="000003F4">
              <w:t>similar to</w:t>
            </w:r>
            <w:proofErr w:type="gramEnd"/>
            <w:r w:rsidRPr="000003F4">
              <w:t xml:space="preserve"> Note 2.</w:t>
            </w:r>
          </w:p>
          <w:p w14:paraId="7515DE8F" w14:textId="77777777" w:rsidR="00013563" w:rsidRDefault="00CD02FD" w:rsidP="00013563">
            <w:pPr>
              <w:pStyle w:val="TAN"/>
            </w:pPr>
            <w:r w:rsidRPr="000003F4">
              <w:t>Note 4:</w:t>
            </w:r>
            <w:r w:rsidRPr="000003F4">
              <w:tab/>
              <w:t>This test case can optionally be executed from Release 15 onwards.</w:t>
            </w:r>
          </w:p>
          <w:p w14:paraId="2B90CF34" w14:textId="5384645E" w:rsidR="00CD02FD" w:rsidRPr="000003F4" w:rsidRDefault="00013563" w:rsidP="00013563">
            <w:pPr>
              <w:pStyle w:val="TAN"/>
              <w:rPr>
                <w:b/>
                <w:lang w:eastAsia="en-US"/>
              </w:rPr>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0003F4" w:rsidRDefault="00D15C70" w:rsidP="00D15C70">
            <w:pPr>
              <w:pStyle w:val="TAL"/>
              <w:rPr>
                <w:b/>
                <w:sz w:val="16"/>
                <w:szCs w:val="16"/>
              </w:rPr>
            </w:pPr>
            <w:r w:rsidRPr="000003F4">
              <w:rPr>
                <w:sz w:val="16"/>
                <w:szCs w:val="16"/>
              </w:rPr>
              <w:lastRenderedPageBreak/>
              <w:t>9.1.1.1</w:t>
            </w:r>
          </w:p>
        </w:tc>
        <w:tc>
          <w:tcPr>
            <w:tcW w:w="3544" w:type="dxa"/>
            <w:tcBorders>
              <w:top w:val="single" w:sz="4" w:space="0" w:color="auto"/>
              <w:bottom w:val="single" w:sz="4" w:space="0" w:color="auto"/>
            </w:tcBorders>
            <w:shd w:val="clear" w:color="auto" w:fill="auto"/>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shd w:val="clear" w:color="auto" w:fill="auto"/>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shd w:val="clear" w:color="auto" w:fill="auto"/>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shd w:val="clear" w:color="auto" w:fill="auto"/>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shd w:val="clear" w:color="auto" w:fill="auto"/>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shd w:val="clear" w:color="auto" w:fill="auto"/>
          </w:tcPr>
          <w:p w14:paraId="08B343A6" w14:textId="78035A74"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 xml:space="preserve">to Rel-17 </w:t>
            </w:r>
            <w:r w:rsidRPr="000003F4">
              <w:rPr>
                <w:b w:val="0"/>
                <w:sz w:val="16"/>
                <w:szCs w:val="16"/>
              </w:rPr>
              <w:t>only</w:t>
            </w:r>
          </w:p>
        </w:tc>
        <w:tc>
          <w:tcPr>
            <w:tcW w:w="1183" w:type="dxa"/>
            <w:tcBorders>
              <w:bottom w:val="single" w:sz="4" w:space="0" w:color="auto"/>
            </w:tcBorders>
            <w:shd w:val="clear" w:color="auto" w:fill="auto"/>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auto"/>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0003F4" w:rsidRDefault="00D15C70" w:rsidP="00D15C70">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shd w:val="clear" w:color="auto" w:fill="auto"/>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shd w:val="clear" w:color="auto" w:fill="auto"/>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shd w:val="clear" w:color="auto" w:fill="auto"/>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auto"/>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shd w:val="clear" w:color="auto" w:fill="auto"/>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lastRenderedPageBreak/>
              <w:t>9.1.5.2</w:t>
            </w:r>
          </w:p>
        </w:tc>
        <w:tc>
          <w:tcPr>
            <w:tcW w:w="3544"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0003F4" w:rsidRDefault="00D15C70" w:rsidP="00D15C70">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shd w:val="clear" w:color="auto" w:fill="auto"/>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0003F4" w:rsidRDefault="00D15C70" w:rsidP="00D15C70">
            <w:pPr>
              <w:pStyle w:val="TAL"/>
              <w:rPr>
                <w:sz w:val="16"/>
                <w:szCs w:val="16"/>
              </w:rPr>
            </w:pPr>
            <w:r w:rsidRPr="000003F4">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0003F4" w:rsidRDefault="00D15C70" w:rsidP="00D15C70">
            <w:pPr>
              <w:pStyle w:val="TAL"/>
              <w:rPr>
                <w:sz w:val="16"/>
                <w:szCs w:val="16"/>
              </w:rPr>
            </w:pPr>
            <w:r w:rsidRPr="000003F4">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0003F4" w:rsidRDefault="00D15C70" w:rsidP="00D15C70">
            <w:pPr>
              <w:pStyle w:val="TAL"/>
              <w:rPr>
                <w:sz w:val="16"/>
                <w:szCs w:val="16"/>
              </w:rPr>
            </w:pPr>
            <w:r w:rsidRPr="000003F4">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0003F4" w:rsidRDefault="00D15C70" w:rsidP="00D15C70">
            <w:pPr>
              <w:pStyle w:val="TAL"/>
              <w:rPr>
                <w:sz w:val="16"/>
                <w:szCs w:val="16"/>
              </w:rPr>
            </w:pPr>
          </w:p>
        </w:tc>
      </w:tr>
      <w:tr w:rsidR="00D15C70" w:rsidRPr="000003F4"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0003F4" w:rsidRDefault="00D15C70" w:rsidP="00D15C70">
            <w:pPr>
              <w:pStyle w:val="TAL"/>
              <w:rPr>
                <w:sz w:val="16"/>
                <w:szCs w:val="16"/>
              </w:rPr>
            </w:pPr>
            <w:r w:rsidRPr="000003F4">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0003F4" w:rsidRDefault="00D15C70" w:rsidP="00D15C70">
            <w:pPr>
              <w:pStyle w:val="TAL"/>
              <w:rPr>
                <w:sz w:val="16"/>
                <w:szCs w:val="16"/>
              </w:rPr>
            </w:pPr>
            <w:r w:rsidRPr="000003F4">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0003F4" w:rsidRDefault="00D15C70" w:rsidP="00D15C70">
            <w:pPr>
              <w:pStyle w:val="TAL"/>
              <w:rPr>
                <w:sz w:val="16"/>
                <w:szCs w:val="16"/>
              </w:rPr>
            </w:pPr>
            <w:r w:rsidRPr="000003F4">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0003F4" w:rsidRDefault="00D15C70" w:rsidP="00D15C70">
            <w:pPr>
              <w:pStyle w:val="TAL"/>
              <w:rPr>
                <w:sz w:val="16"/>
                <w:szCs w:val="16"/>
              </w:rPr>
            </w:pPr>
            <w:r w:rsidRPr="000003F4">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0003F4"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0003F4"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0003F4" w:rsidRDefault="00D15C70" w:rsidP="00D15C70">
            <w:pPr>
              <w:pStyle w:val="TAL"/>
              <w:rPr>
                <w:sz w:val="16"/>
                <w:szCs w:val="16"/>
              </w:rPr>
            </w:pPr>
          </w:p>
        </w:tc>
      </w:tr>
      <w:tr w:rsidR="00D15C70" w:rsidRPr="000003F4"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0003F4" w:rsidRDefault="00D15C70" w:rsidP="00D15C70">
            <w:pPr>
              <w:pStyle w:val="TAL"/>
              <w:rPr>
                <w:sz w:val="16"/>
                <w:szCs w:val="16"/>
              </w:rPr>
            </w:pPr>
            <w:r w:rsidRPr="000003F4">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0003F4" w:rsidRDefault="00D15C70" w:rsidP="00D15C70">
            <w:pPr>
              <w:pStyle w:val="TAC"/>
              <w:rPr>
                <w:sz w:val="16"/>
                <w:szCs w:val="16"/>
              </w:rPr>
            </w:pPr>
            <w:r w:rsidRPr="000003F4">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0003F4" w:rsidRDefault="00D15C70" w:rsidP="00D15C70">
            <w:pPr>
              <w:pStyle w:val="TAL"/>
              <w:rPr>
                <w:sz w:val="16"/>
                <w:szCs w:val="16"/>
              </w:rPr>
            </w:pPr>
            <w:r w:rsidRPr="000003F4">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0003F4" w:rsidRDefault="00D15C70" w:rsidP="00D15C70">
            <w:pPr>
              <w:pStyle w:val="TAC"/>
              <w:rPr>
                <w:sz w:val="16"/>
                <w:szCs w:val="16"/>
              </w:rPr>
            </w:pPr>
            <w:r w:rsidRPr="000003F4">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38BB4428" w14:textId="77777777" w:rsidTr="009E18F1">
        <w:trPr>
          <w:jc w:val="center"/>
        </w:trPr>
        <w:tc>
          <w:tcPr>
            <w:tcW w:w="1181"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20"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9E18F1">
        <w:trPr>
          <w:jc w:val="center"/>
        </w:trPr>
        <w:tc>
          <w:tcPr>
            <w:tcW w:w="1181" w:type="dxa"/>
            <w:shd w:val="clear" w:color="auto" w:fill="auto"/>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44" w:type="dxa"/>
            <w:shd w:val="clear" w:color="auto" w:fill="auto"/>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20" w:type="dxa"/>
            <w:shd w:val="clear" w:color="auto" w:fill="auto"/>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9E18F1">
        <w:trPr>
          <w:jc w:val="center"/>
        </w:trPr>
        <w:tc>
          <w:tcPr>
            <w:tcW w:w="1181" w:type="dxa"/>
            <w:shd w:val="clear" w:color="auto" w:fill="auto"/>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44" w:type="dxa"/>
            <w:shd w:val="clear" w:color="auto" w:fill="auto"/>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83" w:type="dxa"/>
            <w:shd w:val="clear" w:color="auto" w:fill="auto"/>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9E18F1">
        <w:trPr>
          <w:jc w:val="center"/>
        </w:trPr>
        <w:tc>
          <w:tcPr>
            <w:tcW w:w="1181" w:type="dxa"/>
            <w:shd w:val="clear" w:color="auto" w:fill="auto"/>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44" w:type="dxa"/>
            <w:shd w:val="clear" w:color="auto" w:fill="auto"/>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635" w:type="dxa"/>
            <w:shd w:val="clear" w:color="auto" w:fill="auto"/>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9E18F1">
        <w:trPr>
          <w:jc w:val="center"/>
        </w:trPr>
        <w:tc>
          <w:tcPr>
            <w:tcW w:w="1181" w:type="dxa"/>
            <w:shd w:val="clear" w:color="auto" w:fill="auto"/>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44" w:type="dxa"/>
            <w:shd w:val="clear" w:color="auto" w:fill="auto"/>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9E18F1">
        <w:trPr>
          <w:jc w:val="center"/>
        </w:trPr>
        <w:tc>
          <w:tcPr>
            <w:tcW w:w="1181" w:type="dxa"/>
            <w:shd w:val="clear" w:color="auto" w:fill="auto"/>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44" w:type="dxa"/>
            <w:shd w:val="clear" w:color="auto" w:fill="auto"/>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shd w:val="clear" w:color="auto" w:fill="auto"/>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9E18F1">
        <w:trPr>
          <w:jc w:val="center"/>
        </w:trPr>
        <w:tc>
          <w:tcPr>
            <w:tcW w:w="1181" w:type="dxa"/>
            <w:shd w:val="clear" w:color="auto" w:fill="auto"/>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44" w:type="dxa"/>
            <w:shd w:val="clear" w:color="auto" w:fill="auto"/>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20" w:type="dxa"/>
            <w:shd w:val="clear" w:color="auto" w:fill="auto"/>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shd w:val="clear" w:color="auto" w:fill="auto"/>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9E18F1">
        <w:trPr>
          <w:jc w:val="center"/>
        </w:trPr>
        <w:tc>
          <w:tcPr>
            <w:tcW w:w="1181" w:type="dxa"/>
            <w:shd w:val="clear" w:color="auto" w:fill="auto"/>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44" w:type="dxa"/>
            <w:shd w:val="clear" w:color="auto" w:fill="auto"/>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635" w:type="dxa"/>
            <w:shd w:val="clear" w:color="auto" w:fill="auto"/>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9E18F1">
        <w:trPr>
          <w:jc w:val="center"/>
        </w:trPr>
        <w:tc>
          <w:tcPr>
            <w:tcW w:w="1181"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9E18F1">
        <w:trPr>
          <w:jc w:val="center"/>
        </w:trPr>
        <w:tc>
          <w:tcPr>
            <w:tcW w:w="1181" w:type="dxa"/>
            <w:shd w:val="clear" w:color="auto" w:fill="auto"/>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shd w:val="clear" w:color="auto" w:fill="auto"/>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shd w:val="clear" w:color="auto" w:fill="auto"/>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4466CA7E" w14:textId="77777777" w:rsidTr="009E18F1">
        <w:trPr>
          <w:jc w:val="center"/>
        </w:trPr>
        <w:tc>
          <w:tcPr>
            <w:tcW w:w="1181" w:type="dxa"/>
            <w:shd w:val="clear" w:color="auto" w:fill="auto"/>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9.1.10.2</w:t>
            </w:r>
          </w:p>
        </w:tc>
        <w:tc>
          <w:tcPr>
            <w:tcW w:w="3544" w:type="dxa"/>
            <w:shd w:val="clear" w:color="auto" w:fill="auto"/>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83" w:type="dxa"/>
            <w:shd w:val="clear" w:color="auto" w:fill="auto"/>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w:t>
            </w:r>
            <w:r w:rsidRPr="000003F4">
              <w:rPr>
                <w:rFonts w:ascii="Arial" w:hAnsi="Arial"/>
                <w:sz w:val="16"/>
                <w:szCs w:val="16"/>
                <w:lang w:eastAsia="zh-CN"/>
              </w:rPr>
              <w:lastRenderedPageBreak/>
              <w:t>AKA’ for NSSAA</w:t>
            </w:r>
          </w:p>
        </w:tc>
      </w:tr>
      <w:tr w:rsidR="00D15C70" w:rsidRPr="000003F4" w14:paraId="2C48CA87" w14:textId="77777777" w:rsidTr="009E18F1">
        <w:trPr>
          <w:jc w:val="center"/>
        </w:trPr>
        <w:tc>
          <w:tcPr>
            <w:tcW w:w="1181" w:type="dxa"/>
            <w:shd w:val="clear" w:color="auto" w:fill="auto"/>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lastRenderedPageBreak/>
              <w:t xml:space="preserve">9.1.10.3 </w:t>
            </w:r>
          </w:p>
        </w:tc>
        <w:tc>
          <w:tcPr>
            <w:tcW w:w="3544" w:type="dxa"/>
            <w:shd w:val="clear" w:color="auto" w:fill="auto"/>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9E18F1">
        <w:trPr>
          <w:jc w:val="center"/>
        </w:trPr>
        <w:tc>
          <w:tcPr>
            <w:tcW w:w="1181" w:type="dxa"/>
            <w:shd w:val="clear" w:color="auto" w:fill="auto"/>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44" w:type="dxa"/>
            <w:shd w:val="clear" w:color="auto" w:fill="auto"/>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9E18F1">
        <w:trPr>
          <w:jc w:val="center"/>
        </w:trPr>
        <w:tc>
          <w:tcPr>
            <w:tcW w:w="1181" w:type="dxa"/>
            <w:shd w:val="clear" w:color="auto" w:fill="auto"/>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shd w:val="clear" w:color="auto" w:fill="auto"/>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20" w:type="dxa"/>
            <w:shd w:val="clear" w:color="auto" w:fill="auto"/>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shd w:val="clear" w:color="auto" w:fill="auto"/>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9E18F1">
        <w:trPr>
          <w:jc w:val="center"/>
        </w:trPr>
        <w:tc>
          <w:tcPr>
            <w:tcW w:w="1181"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9E18F1">
        <w:trPr>
          <w:jc w:val="center"/>
        </w:trPr>
        <w:tc>
          <w:tcPr>
            <w:tcW w:w="1181" w:type="dxa"/>
            <w:shd w:val="clear" w:color="auto" w:fill="auto"/>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44" w:type="dxa"/>
            <w:shd w:val="clear" w:color="auto" w:fill="auto"/>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9E18F1">
        <w:trPr>
          <w:jc w:val="center"/>
        </w:trPr>
        <w:tc>
          <w:tcPr>
            <w:tcW w:w="1181" w:type="dxa"/>
            <w:shd w:val="clear" w:color="auto" w:fill="auto"/>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44" w:type="dxa"/>
            <w:shd w:val="clear" w:color="auto" w:fill="auto"/>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shd w:val="clear" w:color="auto" w:fill="auto"/>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shd w:val="clear" w:color="auto" w:fill="auto"/>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lastRenderedPageBreak/>
              <w:t>9.1.11.3</w:t>
            </w:r>
          </w:p>
        </w:tc>
        <w:tc>
          <w:tcPr>
            <w:tcW w:w="3544" w:type="dxa"/>
            <w:tcBorders>
              <w:top w:val="nil"/>
              <w:bottom w:val="single" w:sz="4" w:space="0" w:color="auto"/>
            </w:tcBorders>
            <w:shd w:val="clear" w:color="auto" w:fill="auto"/>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0003F4"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0003F4"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0003F4" w:rsidRDefault="00D15C70" w:rsidP="00D15C70">
            <w:pPr>
              <w:keepNext/>
              <w:keepLines/>
              <w:spacing w:after="0"/>
              <w:rPr>
                <w:rFonts w:ascii="Arial" w:hAnsi="Arial"/>
                <w:sz w:val="16"/>
                <w:szCs w:val="16"/>
              </w:rPr>
            </w:pPr>
          </w:p>
        </w:tc>
      </w:tr>
      <w:tr w:rsidR="00D15C70" w:rsidRPr="000003F4"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30B165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r w:rsidRPr="000003F4">
              <w:rPr>
                <w:rFonts w:ascii="Arial" w:hAnsi="Arial" w:cs="Arial"/>
                <w:sz w:val="16"/>
                <w:szCs w:val="16"/>
              </w:rPr>
              <w:t xml:space="preserve"> </w:t>
            </w:r>
          </w:p>
        </w:tc>
      </w:tr>
      <w:tr w:rsidR="00D15C70" w:rsidRPr="000003F4"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0003F4"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0003F4"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0003F4" w:rsidRDefault="00D15C70" w:rsidP="00D15C70">
            <w:pPr>
              <w:keepNext/>
              <w:keepLines/>
              <w:spacing w:after="0"/>
              <w:rPr>
                <w:rFonts w:ascii="Arial" w:hAnsi="Arial" w:cs="Arial"/>
                <w:b/>
                <w:sz w:val="16"/>
                <w:szCs w:val="16"/>
              </w:rPr>
            </w:pPr>
          </w:p>
        </w:tc>
      </w:tr>
      <w:tr w:rsidR="00D15C70" w:rsidRPr="000003F4"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D15C70" w:rsidRPr="000003F4"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0003F4" w:rsidRDefault="00D15C70" w:rsidP="00D15C70">
            <w:pPr>
              <w:pStyle w:val="TAL"/>
              <w:rPr>
                <w:rFonts w:cs="Arial"/>
                <w:sz w:val="16"/>
                <w:szCs w:val="16"/>
              </w:rPr>
            </w:pPr>
            <w:r w:rsidRPr="000003F4">
              <w:rPr>
                <w:sz w:val="16"/>
                <w:szCs w:val="16"/>
              </w:rPr>
              <w:t>9.1.13.2</w:t>
            </w:r>
          </w:p>
        </w:tc>
        <w:tc>
          <w:tcPr>
            <w:tcW w:w="3544" w:type="dxa"/>
            <w:tcBorders>
              <w:top w:val="nil"/>
              <w:bottom w:val="single" w:sz="4" w:space="0" w:color="auto"/>
            </w:tcBorders>
            <w:shd w:val="clear" w:color="auto" w:fill="auto"/>
          </w:tcPr>
          <w:p w14:paraId="0A9D543C" w14:textId="7AF76198" w:rsidR="00D15C70" w:rsidRPr="000003F4" w:rsidRDefault="00D15C70" w:rsidP="00D15C70">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0003F4" w:rsidRDefault="00D15C70" w:rsidP="00D15C70">
            <w:pPr>
              <w:pStyle w:val="TAC"/>
              <w:rPr>
                <w:rFonts w:cs="Arial"/>
                <w:sz w:val="16"/>
                <w:szCs w:val="16"/>
              </w:rPr>
            </w:pPr>
            <w:r w:rsidRPr="000003F4">
              <w:rPr>
                <w:sz w:val="16"/>
                <w:szCs w:val="16"/>
              </w:rPr>
              <w:t>Rel-17</w:t>
            </w:r>
          </w:p>
        </w:tc>
        <w:tc>
          <w:tcPr>
            <w:tcW w:w="1183" w:type="dxa"/>
            <w:tcBorders>
              <w:bottom w:val="single" w:sz="4" w:space="0" w:color="auto"/>
            </w:tcBorders>
            <w:shd w:val="clear" w:color="auto" w:fill="auto"/>
          </w:tcPr>
          <w:p w14:paraId="52005927" w14:textId="537BC09F" w:rsidR="00D15C70" w:rsidRPr="000003F4" w:rsidRDefault="00D15C70" w:rsidP="00D15C70">
            <w:pPr>
              <w:pStyle w:val="TAC"/>
              <w:rPr>
                <w:rFonts w:cs="Arial"/>
                <w:sz w:val="16"/>
                <w:szCs w:val="16"/>
              </w:rPr>
            </w:pPr>
            <w:r w:rsidRPr="000003F4">
              <w:rPr>
                <w:sz w:val="16"/>
                <w:szCs w:val="16"/>
              </w:rPr>
              <w:t>C230</w:t>
            </w:r>
          </w:p>
        </w:tc>
        <w:tc>
          <w:tcPr>
            <w:tcW w:w="3635" w:type="dxa"/>
            <w:tcBorders>
              <w:bottom w:val="single" w:sz="4" w:space="0" w:color="auto"/>
            </w:tcBorders>
            <w:shd w:val="clear" w:color="auto" w:fill="auto"/>
          </w:tcPr>
          <w:p w14:paraId="72691A7C" w14:textId="4D996775" w:rsidR="00D15C70" w:rsidRPr="000003F4" w:rsidRDefault="00D15C70" w:rsidP="00D15C70">
            <w:pPr>
              <w:pStyle w:val="TAL"/>
              <w:rPr>
                <w:rFonts w:cs="Arial"/>
                <w:sz w:val="16"/>
                <w:szCs w:val="16"/>
              </w:rPr>
            </w:pPr>
            <w:r w:rsidRPr="000003F4">
              <w:rPr>
                <w:sz w:val="16"/>
                <w:szCs w:val="16"/>
              </w:rPr>
              <w:t>UEs supporting 5G Core and NSSRG</w:t>
            </w:r>
          </w:p>
        </w:tc>
      </w:tr>
      <w:tr w:rsidR="00D15C70" w:rsidRPr="000003F4"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0003F4" w:rsidRDefault="00D15C70" w:rsidP="00D15C70">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7671F751" w14:textId="2B693DD0" w:rsidR="00D15C70" w:rsidRPr="000003F4" w:rsidRDefault="00D15C70" w:rsidP="00D15C70">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0003F4" w:rsidRDefault="00D15C70" w:rsidP="00D15C70">
            <w:pPr>
              <w:pStyle w:val="TAL"/>
              <w:rPr>
                <w:sz w:val="16"/>
                <w:szCs w:val="16"/>
              </w:rPr>
            </w:pPr>
          </w:p>
        </w:tc>
      </w:tr>
      <w:tr w:rsidR="00D15C70" w:rsidRPr="000003F4"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0003F4" w:rsidRDefault="00D15C70" w:rsidP="00D15C70">
            <w:pPr>
              <w:pStyle w:val="TAL"/>
              <w:rPr>
                <w:sz w:val="16"/>
                <w:szCs w:val="16"/>
              </w:rPr>
            </w:pPr>
            <w:r w:rsidRPr="000003F4">
              <w:rPr>
                <w:sz w:val="16"/>
                <w:szCs w:val="16"/>
              </w:rPr>
              <w:t>9.1.14.1</w:t>
            </w:r>
          </w:p>
        </w:tc>
        <w:tc>
          <w:tcPr>
            <w:tcW w:w="3544" w:type="dxa"/>
            <w:tcBorders>
              <w:top w:val="nil"/>
              <w:bottom w:val="single" w:sz="4" w:space="0" w:color="auto"/>
            </w:tcBorders>
            <w:shd w:val="clear" w:color="auto" w:fill="auto"/>
          </w:tcPr>
          <w:p w14:paraId="09AA2129" w14:textId="4E6A1300" w:rsidR="00D15C70" w:rsidRPr="000003F4" w:rsidRDefault="00D15C70" w:rsidP="00D15C70">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auto"/>
          </w:tcPr>
          <w:p w14:paraId="0DBDA622" w14:textId="51617D34" w:rsidR="00D15C70" w:rsidRPr="000003F4" w:rsidRDefault="00D15C70" w:rsidP="00D15C70">
            <w:pPr>
              <w:pStyle w:val="TAC"/>
              <w:rPr>
                <w:sz w:val="16"/>
                <w:szCs w:val="16"/>
              </w:rPr>
            </w:pPr>
            <w:r w:rsidRPr="000003F4">
              <w:rPr>
                <w:sz w:val="16"/>
                <w:szCs w:val="16"/>
              </w:rPr>
              <w:t>C224A</w:t>
            </w:r>
          </w:p>
        </w:tc>
        <w:tc>
          <w:tcPr>
            <w:tcW w:w="3635" w:type="dxa"/>
            <w:tcBorders>
              <w:bottom w:val="single" w:sz="4" w:space="0" w:color="auto"/>
            </w:tcBorders>
            <w:shd w:val="clear" w:color="auto" w:fill="auto"/>
          </w:tcPr>
          <w:p w14:paraId="3F9B2BCF" w14:textId="231B3E42" w:rsidR="00D15C70" w:rsidRPr="000003F4" w:rsidRDefault="00D15C70" w:rsidP="00D15C70">
            <w:pPr>
              <w:pStyle w:val="TAL"/>
              <w:rPr>
                <w:sz w:val="16"/>
                <w:szCs w:val="16"/>
              </w:rPr>
            </w:pPr>
            <w:r w:rsidRPr="000003F4">
              <w:rPr>
                <w:sz w:val="16"/>
                <w:szCs w:val="16"/>
              </w:rPr>
              <w:t>UEs supporting 5G Core and PEI and PEIPS</w:t>
            </w:r>
          </w:p>
        </w:tc>
      </w:tr>
      <w:tr w:rsidR="00D15C70" w:rsidRPr="000003F4"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0003F4" w:rsidRDefault="00D15C70" w:rsidP="00D15C70">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0003F4" w:rsidRDefault="00D15C70" w:rsidP="00D15C70">
            <w:pPr>
              <w:keepNext/>
              <w:keepLines/>
              <w:spacing w:after="0"/>
              <w:rPr>
                <w:rFonts w:ascii="Arial" w:hAnsi="Arial"/>
                <w:b/>
                <w:sz w:val="16"/>
                <w:szCs w:val="16"/>
              </w:rPr>
            </w:pPr>
          </w:p>
        </w:tc>
      </w:tr>
      <w:tr w:rsidR="00D15C70" w:rsidRPr="000003F4"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0003F4"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0003F4" w:rsidRDefault="00D15C70" w:rsidP="00D15C70">
            <w:pPr>
              <w:keepNext/>
              <w:keepLines/>
              <w:spacing w:after="0"/>
              <w:rPr>
                <w:rFonts w:ascii="Arial" w:hAnsi="Arial" w:cs="Arial"/>
                <w:b/>
                <w:sz w:val="16"/>
                <w:szCs w:val="16"/>
              </w:rPr>
            </w:pPr>
          </w:p>
        </w:tc>
      </w:tr>
      <w:tr w:rsidR="00D15C70" w:rsidRPr="000003F4"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0003F4" w:rsidRDefault="00D15C70" w:rsidP="00D15C70">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0003F4" w:rsidRDefault="00D15C70" w:rsidP="00D15C70">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0003F4" w:rsidRDefault="00D15C70" w:rsidP="00D15C70">
            <w:pPr>
              <w:keepNext/>
              <w:keepLines/>
              <w:spacing w:after="0"/>
              <w:rPr>
                <w:rFonts w:ascii="Arial" w:hAnsi="Arial"/>
                <w:b/>
                <w:sz w:val="16"/>
                <w:szCs w:val="16"/>
              </w:rPr>
            </w:pPr>
          </w:p>
        </w:tc>
      </w:tr>
      <w:tr w:rsidR="00D15C70" w:rsidRPr="000003F4"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0003F4" w:rsidRDefault="00D15C70" w:rsidP="00D15C70">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0003F4" w:rsidRDefault="00D15C70" w:rsidP="00D15C70">
            <w:pPr>
              <w:keepNext/>
              <w:keepLines/>
              <w:spacing w:after="0"/>
              <w:rPr>
                <w:rFonts w:ascii="Arial" w:hAnsi="Arial"/>
                <w:sz w:val="16"/>
                <w:szCs w:val="16"/>
              </w:rPr>
            </w:pPr>
          </w:p>
        </w:tc>
      </w:tr>
      <w:tr w:rsidR="00D15C70" w:rsidRPr="000003F4"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0003F4" w:rsidRDefault="00D15C70" w:rsidP="00D15C70">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0003F4"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0003F4"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0003F4" w:rsidRDefault="00D15C70" w:rsidP="00D15C70">
            <w:pPr>
              <w:keepNext/>
              <w:keepLines/>
              <w:spacing w:after="0"/>
              <w:rPr>
                <w:rFonts w:ascii="Arial" w:hAnsi="Arial"/>
                <w:b/>
                <w:bCs/>
                <w:sz w:val="16"/>
                <w:szCs w:val="16"/>
              </w:rPr>
            </w:pPr>
          </w:p>
        </w:tc>
      </w:tr>
      <w:tr w:rsidR="00D15C70" w:rsidRPr="000003F4"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0003F4" w:rsidRDefault="00D15C70" w:rsidP="00D15C70">
            <w:pPr>
              <w:keepNext/>
              <w:keepLines/>
              <w:spacing w:after="0"/>
              <w:rPr>
                <w:rFonts w:ascii="Arial" w:hAnsi="Arial"/>
                <w:b/>
                <w:sz w:val="16"/>
                <w:szCs w:val="16"/>
              </w:rPr>
            </w:pPr>
          </w:p>
        </w:tc>
      </w:tr>
      <w:tr w:rsidR="00D15C70" w:rsidRPr="000003F4"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0003F4" w:rsidRDefault="00D15C70" w:rsidP="00D15C70">
            <w:pPr>
              <w:keepNext/>
              <w:keepLines/>
              <w:spacing w:after="0"/>
              <w:rPr>
                <w:rFonts w:ascii="Arial" w:hAnsi="Arial"/>
                <w:b/>
                <w:sz w:val="16"/>
                <w:szCs w:val="16"/>
              </w:rPr>
            </w:pPr>
          </w:p>
        </w:tc>
      </w:tr>
      <w:tr w:rsidR="00D15C70" w:rsidRPr="000003F4"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0003F4" w:rsidRDefault="00D15C70" w:rsidP="00D15C70">
            <w:pPr>
              <w:keepNext/>
              <w:keepLines/>
              <w:spacing w:after="0"/>
              <w:rPr>
                <w:rFonts w:ascii="Arial" w:hAnsi="Arial"/>
                <w:sz w:val="16"/>
                <w:szCs w:val="16"/>
              </w:rPr>
            </w:pPr>
          </w:p>
        </w:tc>
      </w:tr>
      <w:tr w:rsidR="00D15C70" w:rsidRPr="000003F4"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0003F4" w:rsidRDefault="00D15C70" w:rsidP="00D15C70">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0003F4" w:rsidRDefault="00D15C70" w:rsidP="00D15C70">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0003F4" w:rsidRDefault="00D15C70" w:rsidP="00D15C70">
            <w:pPr>
              <w:keepNext/>
              <w:keepLines/>
              <w:spacing w:after="0"/>
              <w:rPr>
                <w:rFonts w:ascii="Arial" w:hAnsi="Arial"/>
                <w:sz w:val="16"/>
                <w:szCs w:val="16"/>
              </w:rPr>
            </w:pPr>
          </w:p>
        </w:tc>
      </w:tr>
      <w:tr w:rsidR="00D15C70" w:rsidRPr="000003F4"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0003F4" w:rsidRDefault="00D15C70" w:rsidP="00D15C70">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0003F4" w:rsidRDefault="00D15C70" w:rsidP="00D15C70">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204CEB33" w14:textId="2A53AFBD" w:rsidR="00D15C70" w:rsidRPr="000003F4"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0003F4"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0003F4" w:rsidRDefault="00D15C70" w:rsidP="00D15C70">
            <w:pPr>
              <w:pStyle w:val="TAL"/>
              <w:rPr>
                <w:sz w:val="16"/>
                <w:szCs w:val="16"/>
              </w:rPr>
            </w:pPr>
          </w:p>
        </w:tc>
      </w:tr>
      <w:tr w:rsidR="00D15C70" w:rsidRPr="000003F4"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0003F4" w:rsidRDefault="00D15C70" w:rsidP="00D15C70">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0003F4" w:rsidRDefault="00D15C70" w:rsidP="00D15C70">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F2C2E4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CF8CAC2"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0003F4" w:rsidRDefault="00D15C70" w:rsidP="00D15C70">
            <w:pPr>
              <w:keepNext/>
              <w:keepLines/>
              <w:spacing w:after="0"/>
              <w:rPr>
                <w:rFonts w:ascii="Arial" w:hAnsi="Arial"/>
                <w:b/>
                <w:sz w:val="16"/>
                <w:szCs w:val="16"/>
              </w:rPr>
            </w:pPr>
          </w:p>
        </w:tc>
      </w:tr>
      <w:tr w:rsidR="00D15C70" w:rsidRPr="000003F4"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0003F4" w:rsidRDefault="00D15C70" w:rsidP="00D15C70">
            <w:pPr>
              <w:keepNext/>
              <w:keepLines/>
              <w:spacing w:after="0"/>
              <w:rPr>
                <w:rFonts w:ascii="Arial" w:hAnsi="Arial"/>
                <w:b/>
                <w:sz w:val="16"/>
                <w:szCs w:val="16"/>
              </w:rPr>
            </w:pPr>
          </w:p>
        </w:tc>
      </w:tr>
      <w:tr w:rsidR="00D15C70" w:rsidRPr="000003F4"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0003F4" w:rsidRDefault="00D15C70" w:rsidP="00D15C70">
            <w:pPr>
              <w:keepNext/>
              <w:keepLines/>
              <w:spacing w:after="0"/>
              <w:rPr>
                <w:rFonts w:ascii="Arial" w:hAnsi="Arial"/>
                <w:b/>
                <w:sz w:val="16"/>
                <w:szCs w:val="16"/>
              </w:rPr>
            </w:pPr>
          </w:p>
        </w:tc>
      </w:tr>
      <w:tr w:rsidR="00D15C70" w:rsidRPr="000003F4"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Non-3GPP access / Re-</w:t>
            </w:r>
            <w:r w:rsidRPr="000003F4">
              <w:rPr>
                <w:rFonts w:ascii="Arial" w:hAnsi="Arial"/>
                <w:sz w:val="16"/>
                <w:szCs w:val="16"/>
              </w:rPr>
              <w:lastRenderedPageBreak/>
              <w:t>registration required</w:t>
            </w:r>
          </w:p>
        </w:tc>
        <w:tc>
          <w:tcPr>
            <w:tcW w:w="820" w:type="dxa"/>
            <w:tcBorders>
              <w:top w:val="nil"/>
              <w:bottom w:val="single" w:sz="4" w:space="0" w:color="auto"/>
            </w:tcBorders>
            <w:shd w:val="clear" w:color="auto" w:fill="FFFFFF"/>
          </w:tcPr>
          <w:p w14:paraId="05D63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lastRenderedPageBreak/>
              <w:t>Rel-15</w:t>
            </w:r>
          </w:p>
        </w:tc>
        <w:tc>
          <w:tcPr>
            <w:tcW w:w="1183" w:type="dxa"/>
            <w:tcBorders>
              <w:bottom w:val="single" w:sz="4" w:space="0" w:color="auto"/>
            </w:tcBorders>
            <w:shd w:val="clear" w:color="auto" w:fill="FFFFFF"/>
          </w:tcPr>
          <w:p w14:paraId="06B53B8D"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0003F4" w:rsidRDefault="00D15C70" w:rsidP="00D15C70">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0003F4" w:rsidRDefault="00D15C70" w:rsidP="00D15C70">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0003F4"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0003F4"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0003F4" w:rsidRDefault="00D15C70" w:rsidP="00D15C70">
            <w:pPr>
              <w:pStyle w:val="TAL"/>
              <w:rPr>
                <w:b/>
                <w:sz w:val="16"/>
                <w:szCs w:val="16"/>
              </w:rPr>
            </w:pPr>
          </w:p>
        </w:tc>
      </w:tr>
      <w:tr w:rsidR="00D15C70" w:rsidRPr="000003F4"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0003F4" w:rsidRDefault="00D15C70" w:rsidP="00D15C70">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0003F4" w:rsidRDefault="00D15C70" w:rsidP="00D15C70">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6C32F2B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996F9E0"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0003F4" w:rsidRDefault="00D15C70" w:rsidP="00D15C70">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0003F4" w:rsidRDefault="00D15C70" w:rsidP="00D15C70">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BD8A9A5" w14:textId="77777777" w:rsidR="00D15C70" w:rsidRPr="000003F4" w:rsidRDefault="00D15C70" w:rsidP="00D15C70">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F0D99D" w14:textId="68A9979E"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D15C70" w:rsidRPr="000003F4"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0003F4" w:rsidRDefault="00D15C70" w:rsidP="00D15C70">
            <w:pPr>
              <w:keepNext/>
              <w:keepLines/>
              <w:spacing w:after="0"/>
              <w:rPr>
                <w:rFonts w:ascii="Arial" w:hAnsi="Arial"/>
                <w:b/>
                <w:sz w:val="16"/>
                <w:szCs w:val="16"/>
              </w:rPr>
            </w:pPr>
          </w:p>
        </w:tc>
      </w:tr>
      <w:tr w:rsidR="00D15C70" w:rsidRPr="000003F4"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D15C70" w:rsidRPr="000003F4"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0003F4" w:rsidRDefault="00D15C70" w:rsidP="00D15C70">
            <w:pPr>
              <w:keepNext/>
              <w:keepLines/>
              <w:spacing w:after="0"/>
              <w:rPr>
                <w:rFonts w:ascii="Arial" w:hAnsi="Arial"/>
                <w:sz w:val="16"/>
                <w:szCs w:val="16"/>
              </w:rPr>
            </w:pPr>
          </w:p>
        </w:tc>
      </w:tr>
      <w:tr w:rsidR="00D15C70" w:rsidRPr="000003F4"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0003F4" w:rsidRDefault="00D15C70" w:rsidP="00D15C70">
            <w:pPr>
              <w:keepNext/>
              <w:keepLines/>
              <w:spacing w:after="0"/>
              <w:rPr>
                <w:rFonts w:ascii="Arial" w:hAnsi="Arial"/>
                <w:sz w:val="16"/>
                <w:szCs w:val="16"/>
              </w:rPr>
            </w:pPr>
          </w:p>
        </w:tc>
      </w:tr>
      <w:tr w:rsidR="00D15C70" w:rsidRPr="000003F4"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0003F4" w:rsidRDefault="00D15C70" w:rsidP="00D15C70">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3F1793E1" w14:textId="3F617A12" w:rsidR="00D15C70" w:rsidRPr="000003F4" w:rsidRDefault="00D15C70" w:rsidP="00D15C70">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37A6D7C" w14:textId="4BE64614" w:rsidR="00D15C70" w:rsidRPr="000003F4" w:rsidRDefault="00D15C70" w:rsidP="00D15C70">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0AC6D6A9" w14:textId="105226AB" w:rsidR="00D15C70" w:rsidRPr="000003F4" w:rsidRDefault="00D15C70" w:rsidP="00D15C70">
            <w:pPr>
              <w:pStyle w:val="TAL"/>
              <w:rPr>
                <w:sz w:val="16"/>
                <w:szCs w:val="16"/>
              </w:rPr>
            </w:pPr>
            <w:r w:rsidRPr="000003F4">
              <w:rPr>
                <w:sz w:val="16"/>
                <w:szCs w:val="16"/>
              </w:rPr>
              <w:t>UEs supporting 5GS and E-UTRA and NSSRG</w:t>
            </w:r>
            <w:r w:rsidR="00600D31" w:rsidRPr="000003F4">
              <w:rPr>
                <w:sz w:val="16"/>
                <w:szCs w:val="16"/>
              </w:rPr>
              <w:t xml:space="preserve"> and UE supporting extended rejected NSSAI</w:t>
            </w:r>
          </w:p>
        </w:tc>
      </w:tr>
      <w:tr w:rsidR="007F498C" w:rsidRPr="000003F4"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0003F4" w:rsidRDefault="007F498C" w:rsidP="007F498C">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05651B76" w14:textId="24B88930" w:rsidR="007F498C" w:rsidRPr="000003F4" w:rsidRDefault="007F498C" w:rsidP="007F498C">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0003F4" w:rsidRDefault="007F498C" w:rsidP="007F498C">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0D24E2F" w14:textId="3315B075" w:rsidR="007F498C" w:rsidRPr="000003F4" w:rsidRDefault="007F498C" w:rsidP="007F498C">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0003F4" w:rsidRDefault="007F498C" w:rsidP="007F498C">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D15C70" w:rsidRPr="000003F4"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0003F4" w:rsidRDefault="00D15C70" w:rsidP="00D15C70">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0003F4" w:rsidRDefault="00D15C70" w:rsidP="00D15C70">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0003F4" w:rsidRDefault="00D15C70" w:rsidP="00D15C70">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0003F4" w:rsidRDefault="00D15C70" w:rsidP="00D15C70">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0003F4" w:rsidRDefault="00D15C70" w:rsidP="00D15C70">
            <w:pPr>
              <w:pStyle w:val="TAL"/>
              <w:rPr>
                <w:sz w:val="16"/>
                <w:szCs w:val="16"/>
              </w:rPr>
            </w:pPr>
            <w:r w:rsidRPr="000003F4">
              <w:rPr>
                <w:sz w:val="16"/>
                <w:szCs w:val="16"/>
              </w:rPr>
              <w:t>UEs supporting 5G Core and E-UTRA and No E-UTRA Disabling In 5GS</w:t>
            </w:r>
            <w:r w:rsidR="007F498C" w:rsidRPr="000003F4">
              <w:rPr>
                <w:sz w:val="16"/>
                <w:szCs w:val="16"/>
              </w:rPr>
              <w:t xml:space="preserve"> </w:t>
            </w:r>
            <w:r w:rsidR="007F498C" w:rsidRPr="000003F4">
              <w:rPr>
                <w:rFonts w:cs="Arial"/>
                <w:sz w:val="16"/>
                <w:szCs w:val="16"/>
              </w:rPr>
              <w:t>and disabling E-UTRA capability when attach attempt counter or tracking area updating attempt counter is equal to 5</w:t>
            </w:r>
          </w:p>
        </w:tc>
      </w:tr>
      <w:tr w:rsidR="00D15C70" w:rsidRPr="000003F4"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0003F4" w:rsidRDefault="00D15C70" w:rsidP="00D15C70">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1F2B3C01" w14:textId="6837E8ED" w:rsidR="00D15C70" w:rsidRPr="000003F4" w:rsidRDefault="00D15C70" w:rsidP="00D15C70">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0003F4" w:rsidRDefault="00D15C70" w:rsidP="00D15C70">
            <w:pPr>
              <w:pStyle w:val="TAL"/>
              <w:rPr>
                <w:sz w:val="16"/>
                <w:szCs w:val="16"/>
              </w:rPr>
            </w:pPr>
          </w:p>
        </w:tc>
      </w:tr>
      <w:tr w:rsidR="00D15C70" w:rsidRPr="000003F4"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0003F4" w:rsidRDefault="00D15C70" w:rsidP="00D15C70">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2D6B15A0" w14:textId="43EFC0E9" w:rsidR="00D15C70" w:rsidRPr="000003F4" w:rsidRDefault="00D15C70" w:rsidP="00D15C70">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0003F4" w:rsidRDefault="00D15C70" w:rsidP="00D15C70">
            <w:pPr>
              <w:pStyle w:val="TAL"/>
              <w:rPr>
                <w:sz w:val="16"/>
                <w:szCs w:val="16"/>
              </w:rPr>
            </w:pPr>
          </w:p>
        </w:tc>
      </w:tr>
      <w:tr w:rsidR="00D15C70" w:rsidRPr="000003F4"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0003F4" w:rsidRDefault="00D15C70" w:rsidP="00D15C70">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CC05F3A" w14:textId="73B5C080" w:rsidR="00D15C70" w:rsidRPr="000003F4" w:rsidRDefault="001B6BD5" w:rsidP="00D15C70">
            <w:pPr>
              <w:keepNext/>
              <w:keepLines/>
              <w:spacing w:after="0"/>
              <w:rPr>
                <w:sz w:val="16"/>
                <w:szCs w:val="16"/>
              </w:rPr>
            </w:pPr>
            <w:r w:rsidRPr="000003F4">
              <w:rPr>
                <w:rFonts w:ascii="Arial" w:hAnsi="Arial"/>
                <w:sz w:val="16"/>
                <w:szCs w:val="16"/>
              </w:rPr>
              <w:t xml:space="preserve">NR </w:t>
            </w:r>
            <w:r w:rsidR="00D15C70" w:rsidRPr="000003F4">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E563932" w14:textId="77777777"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CDD1519" w14:textId="77777777" w:rsidR="00D15C70" w:rsidRPr="000003F4" w:rsidRDefault="00D15C70" w:rsidP="00D15C70">
            <w:pPr>
              <w:pStyle w:val="TAL"/>
              <w:rPr>
                <w:sz w:val="16"/>
                <w:szCs w:val="16"/>
              </w:rPr>
            </w:pPr>
            <w:r w:rsidRPr="000003F4">
              <w:rPr>
                <w:sz w:val="16"/>
                <w:szCs w:val="16"/>
              </w:rPr>
              <w:t>UEs supporting 5G Core and NR NTN access</w:t>
            </w:r>
          </w:p>
        </w:tc>
      </w:tr>
      <w:tr w:rsidR="00D15C70" w:rsidRPr="000003F4"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0003F4" w:rsidRDefault="00D15C70" w:rsidP="00D15C70">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8334C6B" w14:textId="6BCB9F7D" w:rsidR="00D15C70" w:rsidRPr="000003F4" w:rsidRDefault="001B6BD5" w:rsidP="00D15C70">
            <w:pPr>
              <w:keepNext/>
              <w:keepLines/>
              <w:spacing w:after="0"/>
              <w:rPr>
                <w:rFonts w:ascii="Arial" w:hAnsi="Arial"/>
                <w:sz w:val="16"/>
                <w:szCs w:val="16"/>
              </w:rPr>
            </w:pPr>
            <w:r w:rsidRPr="000003F4">
              <w:rPr>
                <w:rFonts w:ascii="Arial" w:hAnsi="Arial"/>
                <w:sz w:val="16"/>
                <w:szCs w:val="16"/>
              </w:rPr>
              <w:t xml:space="preserve">NR </w:t>
            </w:r>
            <w:r w:rsidR="00D15C70" w:rsidRPr="000003F4">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4AE3A19" w14:textId="7F074B4F"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4AF79198" w14:textId="55E115C0" w:rsidR="00D15C70" w:rsidRPr="000003F4" w:rsidRDefault="00D15C70" w:rsidP="00D15C70">
            <w:pPr>
              <w:pStyle w:val="TAL"/>
              <w:rPr>
                <w:sz w:val="16"/>
                <w:szCs w:val="16"/>
              </w:rPr>
            </w:pPr>
            <w:r w:rsidRPr="000003F4">
              <w:rPr>
                <w:sz w:val="16"/>
                <w:szCs w:val="16"/>
              </w:rPr>
              <w:t>UEs supporting 5G Core and NR NTN access</w:t>
            </w:r>
          </w:p>
        </w:tc>
      </w:tr>
      <w:tr w:rsidR="003E6DB9" w:rsidRPr="000003F4"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0003F4" w:rsidRDefault="003E6DB9" w:rsidP="003E6DB9">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CF3627F" w14:textId="43FD32C4" w:rsidR="003E6DB9" w:rsidRPr="000003F4" w:rsidRDefault="001B6BD5" w:rsidP="003E6DB9">
            <w:pPr>
              <w:keepNext/>
              <w:keepLines/>
              <w:spacing w:after="0"/>
              <w:rPr>
                <w:rFonts w:ascii="Arial" w:hAnsi="Arial"/>
                <w:sz w:val="16"/>
                <w:szCs w:val="16"/>
              </w:rPr>
            </w:pPr>
            <w:r w:rsidRPr="000003F4">
              <w:rPr>
                <w:rFonts w:ascii="Arial" w:hAnsi="Arial"/>
                <w:sz w:val="16"/>
                <w:szCs w:val="16"/>
              </w:rPr>
              <w:t xml:space="preserve">NR </w:t>
            </w:r>
            <w:r w:rsidR="003E6DB9" w:rsidRPr="000003F4">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0003F4" w:rsidRDefault="003E6DB9" w:rsidP="003E6DB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1026279" w14:textId="79F9E4FE" w:rsidR="003E6DB9" w:rsidRPr="000003F4" w:rsidRDefault="003E6DB9" w:rsidP="003E6DB9">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3888216" w14:textId="02D2ED06" w:rsidR="003E6DB9" w:rsidRPr="000003F4" w:rsidRDefault="003E6DB9" w:rsidP="003E6DB9">
            <w:pPr>
              <w:pStyle w:val="TAL"/>
              <w:rPr>
                <w:sz w:val="16"/>
                <w:szCs w:val="16"/>
              </w:rPr>
            </w:pPr>
            <w:r w:rsidRPr="000003F4">
              <w:rPr>
                <w:sz w:val="16"/>
                <w:szCs w:val="16"/>
              </w:rPr>
              <w:t>UEs supporting 5G Core and NR NTN access</w:t>
            </w:r>
          </w:p>
        </w:tc>
      </w:tr>
      <w:tr w:rsidR="00C91589" w:rsidRPr="000003F4" w14:paraId="4E31D915" w14:textId="77777777" w:rsidTr="009E18F1">
        <w:trPr>
          <w:jc w:val="center"/>
        </w:trPr>
        <w:tc>
          <w:tcPr>
            <w:tcW w:w="1181" w:type="dxa"/>
            <w:tcBorders>
              <w:top w:val="nil"/>
              <w:bottom w:val="single" w:sz="4" w:space="0" w:color="auto"/>
            </w:tcBorders>
            <w:shd w:val="clear" w:color="auto" w:fill="FFFFFF"/>
          </w:tcPr>
          <w:p w14:paraId="586A3D41" w14:textId="5A1CDD67" w:rsidR="00C91589" w:rsidRPr="000003F4" w:rsidRDefault="00C91589" w:rsidP="00C91589">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EBCCDC9" w14:textId="206694CF" w:rsidR="00C91589" w:rsidRPr="000003F4" w:rsidRDefault="00C91589" w:rsidP="00C91589">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2C2F9CCB" w14:textId="1A677B41" w:rsidR="00C91589" w:rsidRPr="000003F4" w:rsidRDefault="00C91589" w:rsidP="00C91589">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399EEC7E" w14:textId="6A8B618B" w:rsidR="00C91589" w:rsidRPr="000003F4" w:rsidRDefault="00C91589" w:rsidP="00C91589">
            <w:pPr>
              <w:pStyle w:val="TAC"/>
              <w:rPr>
                <w:sz w:val="16"/>
                <w:szCs w:val="16"/>
              </w:rPr>
            </w:pPr>
            <w:r>
              <w:rPr>
                <w:sz w:val="16"/>
                <w:szCs w:val="16"/>
              </w:rPr>
              <w:t>C435</w:t>
            </w:r>
          </w:p>
        </w:tc>
        <w:tc>
          <w:tcPr>
            <w:tcW w:w="3635" w:type="dxa"/>
            <w:tcBorders>
              <w:bottom w:val="single" w:sz="4" w:space="0" w:color="auto"/>
            </w:tcBorders>
            <w:shd w:val="clear" w:color="auto" w:fill="FFFFFF"/>
          </w:tcPr>
          <w:p w14:paraId="20E361F6" w14:textId="2EFA4DC9" w:rsidR="00C91589" w:rsidRPr="000003F4" w:rsidRDefault="00C91589" w:rsidP="00C91589">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D15C70" w:rsidRPr="000003F4"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0003F4" w:rsidRDefault="00D15C70" w:rsidP="00D15C70">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685FA772" w14:textId="77777777" w:rsidR="00D15C70" w:rsidRPr="000003F4" w:rsidRDefault="00D15C70" w:rsidP="00D15C70">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0003F4" w:rsidRDefault="00D15C70" w:rsidP="00D15C70">
            <w:pPr>
              <w:pStyle w:val="TAL"/>
              <w:keepNext w:val="0"/>
              <w:keepLines w:val="0"/>
              <w:rPr>
                <w:sz w:val="16"/>
                <w:szCs w:val="16"/>
              </w:rPr>
            </w:pPr>
          </w:p>
        </w:tc>
      </w:tr>
      <w:tr w:rsidR="00D15C70" w:rsidRPr="000003F4"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0003F4" w:rsidRDefault="00D15C70" w:rsidP="00D15C70">
            <w:pPr>
              <w:pStyle w:val="TAL"/>
              <w:keepNext w:val="0"/>
              <w:keepLines w:val="0"/>
              <w:rPr>
                <w:sz w:val="16"/>
                <w:szCs w:val="16"/>
              </w:rPr>
            </w:pPr>
          </w:p>
        </w:tc>
      </w:tr>
      <w:tr w:rsidR="00D15C70" w:rsidRPr="000003F4"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0003F4" w:rsidRDefault="00D15C70" w:rsidP="00D15C70">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78F079B" w14:textId="77777777" w:rsidR="00D15C70" w:rsidRPr="000003F4" w:rsidRDefault="00D15C70" w:rsidP="00D15C70">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0003F4" w:rsidRDefault="00D15C70" w:rsidP="00D15C70">
            <w:pPr>
              <w:pStyle w:val="TAL"/>
              <w:keepNext w:val="0"/>
              <w:keepLines w:val="0"/>
              <w:rPr>
                <w:sz w:val="16"/>
                <w:szCs w:val="16"/>
              </w:rPr>
            </w:pPr>
          </w:p>
        </w:tc>
      </w:tr>
      <w:tr w:rsidR="00D15C70" w:rsidRPr="000003F4"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0003F4" w:rsidRDefault="00D15C70" w:rsidP="00D15C70">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F4F0212" w14:textId="6C97C475" w:rsidR="00D15C70" w:rsidRPr="000003F4" w:rsidRDefault="00D15C70" w:rsidP="00D15C70">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0003F4" w:rsidRDefault="00D15C70" w:rsidP="00D15C70">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20322C4B" w14:textId="0E3F4C53" w:rsidR="00D15C70" w:rsidRPr="000003F4" w:rsidRDefault="00D15C70" w:rsidP="00D15C70">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0003F4" w:rsidRDefault="00D15C70" w:rsidP="00D15C70">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D15C70" w:rsidRPr="000003F4"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0003F4" w:rsidRDefault="00D15C70" w:rsidP="00D15C70">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52FF2E8D" w14:textId="04610AB7" w:rsidR="00D15C70" w:rsidRPr="000003F4" w:rsidRDefault="00D15C70" w:rsidP="00D15C70">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81F56D" w14:textId="00DF5DF0" w:rsidR="00D15C70" w:rsidRPr="000003F4" w:rsidRDefault="00D15C70" w:rsidP="00D15C70">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0003F4" w:rsidRDefault="00D15C70" w:rsidP="00D15C70">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D15C70" w:rsidRPr="000003F4"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0003F4" w:rsidRDefault="00D15C70" w:rsidP="00D15C70">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0003F4" w:rsidRDefault="00D15C70" w:rsidP="00D15C70">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0003F4" w:rsidRDefault="00D15C70" w:rsidP="00D15C70">
            <w:pPr>
              <w:pStyle w:val="TAL"/>
              <w:keepNext w:val="0"/>
              <w:keepLines w:val="0"/>
              <w:rPr>
                <w:bCs/>
                <w:sz w:val="16"/>
                <w:szCs w:val="16"/>
              </w:rPr>
            </w:pPr>
          </w:p>
        </w:tc>
      </w:tr>
      <w:tr w:rsidR="00D15C70" w:rsidRPr="000003F4"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4812974"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0003F4" w:rsidRDefault="00D15C70" w:rsidP="00D15C70">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6ABFDBA" w14:textId="4AAC1A1E"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644B05" w:rsidRPr="000003F4"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0003F4" w:rsidRDefault="00644B05" w:rsidP="00644B05">
            <w:pPr>
              <w:pStyle w:val="TAL"/>
              <w:keepNext w:val="0"/>
              <w:keepLines w:val="0"/>
              <w:rPr>
                <w:bCs/>
                <w:sz w:val="16"/>
                <w:szCs w:val="16"/>
                <w:lang w:eastAsia="zh-CN"/>
              </w:rPr>
            </w:pPr>
            <w:r w:rsidRPr="000003F4">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0003F4" w:rsidRDefault="00644B05" w:rsidP="00644B05">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0003F4" w:rsidRDefault="00644B05" w:rsidP="00644B05">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F250DF9" w14:textId="5380A65F" w:rsidR="00644B05" w:rsidRPr="000003F4" w:rsidRDefault="00644B05" w:rsidP="00644B05">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0003F4" w:rsidRDefault="00644B05" w:rsidP="00644B05">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0003F4" w:rsidRDefault="00D15C70" w:rsidP="00D15C70">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0003F4" w:rsidRDefault="00D15C70" w:rsidP="00D15C70">
            <w:pPr>
              <w:pStyle w:val="TAL"/>
              <w:keepNext w:val="0"/>
              <w:keepLines w:val="0"/>
              <w:rPr>
                <w:bCs/>
                <w:sz w:val="16"/>
                <w:szCs w:val="16"/>
              </w:rPr>
            </w:pPr>
          </w:p>
        </w:tc>
      </w:tr>
      <w:tr w:rsidR="00D15C70" w:rsidRPr="000003F4"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0003F4" w:rsidRDefault="00D15C70" w:rsidP="00D15C70">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0E5898E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0003F4" w:rsidRDefault="00D15C70" w:rsidP="00D15C70">
            <w:pPr>
              <w:pStyle w:val="TAL"/>
              <w:keepNext w:val="0"/>
              <w:keepLines w:val="0"/>
              <w:rPr>
                <w:bCs/>
                <w:sz w:val="16"/>
                <w:szCs w:val="16"/>
              </w:rPr>
            </w:pPr>
          </w:p>
        </w:tc>
      </w:tr>
      <w:tr w:rsidR="00D15C70" w:rsidRPr="000003F4"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0003F4" w:rsidRDefault="00D15C70" w:rsidP="00D15C70">
            <w:pPr>
              <w:pStyle w:val="TAL"/>
              <w:keepNext w:val="0"/>
              <w:keepLines w:val="0"/>
              <w:rPr>
                <w:bCs/>
                <w:sz w:val="16"/>
                <w:szCs w:val="16"/>
                <w:lang w:eastAsia="zh-CN"/>
              </w:rPr>
            </w:pPr>
            <w:r w:rsidRPr="000003F4">
              <w:rPr>
                <w:bCs/>
                <w:sz w:val="16"/>
                <w:szCs w:val="16"/>
                <w:lang w:eastAsia="zh-CN"/>
              </w:rPr>
              <w:lastRenderedPageBreak/>
              <w:t>10.1.3.2</w:t>
            </w:r>
          </w:p>
        </w:tc>
        <w:tc>
          <w:tcPr>
            <w:tcW w:w="3544" w:type="dxa"/>
            <w:tcBorders>
              <w:top w:val="nil"/>
              <w:bottom w:val="single" w:sz="4" w:space="0" w:color="auto"/>
            </w:tcBorders>
            <w:shd w:val="clear" w:color="auto" w:fill="FFFFFF"/>
          </w:tcPr>
          <w:p w14:paraId="41321DAB" w14:textId="19E4BBE4" w:rsidR="00D15C70" w:rsidRPr="000003F4" w:rsidRDefault="00D15C70" w:rsidP="00D15C70">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E8AA411" w14:textId="4772DB72"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9E18F1" w:rsidRPr="000003F4"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0003F4" w:rsidRDefault="009E18F1" w:rsidP="009E18F1">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0003F4" w:rsidRDefault="009E18F1" w:rsidP="009E18F1">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0003F4" w:rsidRDefault="009E18F1" w:rsidP="009E18F1">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12386D6" w14:textId="481AA9F5" w:rsidR="009E18F1" w:rsidRPr="000003F4" w:rsidRDefault="009E18F1" w:rsidP="009E18F1">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0003F4" w:rsidRDefault="009E18F1" w:rsidP="009E18F1">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0003F4" w:rsidRDefault="00D15C70" w:rsidP="00D15C70">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0003F4" w:rsidRDefault="00D15C70" w:rsidP="00D15C70">
            <w:pPr>
              <w:pStyle w:val="TAL"/>
              <w:keepNext w:val="0"/>
              <w:keepLines w:val="0"/>
              <w:rPr>
                <w:bCs/>
                <w:sz w:val="16"/>
                <w:szCs w:val="16"/>
              </w:rPr>
            </w:pPr>
          </w:p>
        </w:tc>
      </w:tr>
      <w:tr w:rsidR="00D15C70" w:rsidRPr="000003F4"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0003F4" w:rsidRDefault="00D15C70" w:rsidP="00D15C70">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0003F4" w:rsidRDefault="00D15C70" w:rsidP="00D15C70">
            <w:pPr>
              <w:pStyle w:val="TAL"/>
              <w:keepNext w:val="0"/>
              <w:keepLines w:val="0"/>
              <w:rPr>
                <w:b/>
                <w:bCs/>
                <w:sz w:val="16"/>
                <w:szCs w:val="16"/>
              </w:rPr>
            </w:pPr>
            <w:r w:rsidRPr="000003F4">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auto"/>
          </w:tcPr>
          <w:p w14:paraId="64E474B3" w14:textId="1C59897F"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D15C70" w:rsidRPr="000003F4"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0003F4" w:rsidRDefault="00D15C70" w:rsidP="00D15C70">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0003F4" w:rsidRDefault="00D15C70" w:rsidP="00D15C70">
            <w:pPr>
              <w:pStyle w:val="TAC"/>
              <w:keepNext w:val="0"/>
              <w:keepLines w:val="0"/>
              <w:rPr>
                <w:bCs/>
                <w:sz w:val="16"/>
                <w:szCs w:val="16"/>
              </w:rPr>
            </w:pPr>
            <w:r w:rsidRPr="000003F4">
              <w:rPr>
                <w:sz w:val="16"/>
                <w:szCs w:val="16"/>
              </w:rPr>
              <w:t>Rel-17</w:t>
            </w:r>
          </w:p>
        </w:tc>
        <w:tc>
          <w:tcPr>
            <w:tcW w:w="1183" w:type="dxa"/>
            <w:tcBorders>
              <w:bottom w:val="single" w:sz="4" w:space="0" w:color="auto"/>
            </w:tcBorders>
            <w:shd w:val="clear" w:color="auto" w:fill="auto"/>
          </w:tcPr>
          <w:p w14:paraId="130908B6" w14:textId="2D703339" w:rsidR="00D15C70" w:rsidRPr="000003F4" w:rsidRDefault="00D15C70" w:rsidP="00D15C70">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shd w:val="clear" w:color="auto" w:fill="auto"/>
          </w:tcPr>
          <w:p w14:paraId="5C9FDA40" w14:textId="4469E15B"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0003F4" w:rsidRDefault="00D15C70" w:rsidP="00D15C70">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0003F4" w:rsidRDefault="00D15C70" w:rsidP="00D15C70">
            <w:pPr>
              <w:pStyle w:val="TAC"/>
              <w:keepNext w:val="0"/>
              <w:keepLines w:val="0"/>
              <w:rPr>
                <w:bCs/>
                <w:sz w:val="16"/>
                <w:szCs w:val="16"/>
              </w:rPr>
            </w:pPr>
            <w:r w:rsidRPr="000003F4">
              <w:rPr>
                <w:bCs/>
                <w:sz w:val="16"/>
                <w:szCs w:val="16"/>
              </w:rPr>
              <w:t>Rel-17</w:t>
            </w:r>
          </w:p>
        </w:tc>
        <w:tc>
          <w:tcPr>
            <w:tcW w:w="1183" w:type="dxa"/>
            <w:tcBorders>
              <w:bottom w:val="single" w:sz="4" w:space="0" w:color="auto"/>
            </w:tcBorders>
            <w:shd w:val="clear" w:color="auto" w:fill="auto"/>
          </w:tcPr>
          <w:p w14:paraId="55917715" w14:textId="5DE7D409" w:rsidR="00D15C70" w:rsidRPr="000003F4" w:rsidRDefault="00D15C70" w:rsidP="00D15C70">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shd w:val="clear" w:color="auto" w:fill="auto"/>
          </w:tcPr>
          <w:p w14:paraId="48923DFD" w14:textId="21BE553B" w:rsidR="00D15C70" w:rsidRPr="000003F4" w:rsidRDefault="00D15C70" w:rsidP="00D15C70">
            <w:pPr>
              <w:pStyle w:val="TAL"/>
              <w:keepNext w:val="0"/>
              <w:keepLines w:val="0"/>
              <w:rPr>
                <w:bCs/>
                <w:sz w:val="16"/>
                <w:szCs w:val="16"/>
              </w:rPr>
            </w:pPr>
            <w:r w:rsidRPr="000003F4">
              <w:rPr>
                <w:bCs/>
                <w:sz w:val="16"/>
                <w:szCs w:val="16"/>
              </w:rPr>
              <w:t>UEs supporting 5G Core and UAS</w:t>
            </w:r>
          </w:p>
        </w:tc>
      </w:tr>
      <w:tr w:rsidR="00D15C70" w:rsidRPr="000003F4"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0003F4" w:rsidRDefault="00D15C70" w:rsidP="00D15C70">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0003F4"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0003F4"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0003F4" w:rsidRDefault="00D15C70" w:rsidP="00D15C70">
            <w:pPr>
              <w:pStyle w:val="TAL"/>
              <w:keepNext w:val="0"/>
              <w:keepLines w:val="0"/>
              <w:rPr>
                <w:b/>
                <w:bCs/>
                <w:sz w:val="16"/>
                <w:szCs w:val="16"/>
              </w:rPr>
            </w:pPr>
          </w:p>
        </w:tc>
      </w:tr>
      <w:tr w:rsidR="00D15C70" w:rsidRPr="000003F4"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0003F4" w:rsidRDefault="00D15C70" w:rsidP="00D15C70">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C9F1B49"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0003F4" w:rsidRDefault="00D15C70" w:rsidP="00D15C70">
            <w:pPr>
              <w:pStyle w:val="TAL"/>
              <w:keepNext w:val="0"/>
              <w:keepLines w:val="0"/>
              <w:rPr>
                <w:bCs/>
                <w:sz w:val="16"/>
                <w:szCs w:val="16"/>
              </w:rPr>
            </w:pPr>
            <w:r w:rsidRPr="000003F4">
              <w:rPr>
                <w:bCs/>
                <w:sz w:val="16"/>
                <w:szCs w:val="16"/>
              </w:rPr>
              <w:t>UEs supporting 5G Core and UE requested PDU session modification procedure</w:t>
            </w:r>
          </w:p>
        </w:tc>
      </w:tr>
      <w:tr w:rsidR="00D15C70" w:rsidRPr="000003F4"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0003F4" w:rsidRDefault="00D15C70" w:rsidP="00D15C70">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0003F4" w:rsidRDefault="00D15C70" w:rsidP="00D15C70">
            <w:pPr>
              <w:pStyle w:val="TAL"/>
              <w:keepNext w:val="0"/>
              <w:keepLines w:val="0"/>
              <w:rPr>
                <w:bCs/>
                <w:sz w:val="16"/>
                <w:szCs w:val="16"/>
              </w:rPr>
            </w:pPr>
          </w:p>
        </w:tc>
      </w:tr>
      <w:tr w:rsidR="00D15C70" w:rsidRPr="000003F4"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EA82F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76D42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0003F4" w:rsidRDefault="00D15C70" w:rsidP="00D15C70">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0003F4" w:rsidRDefault="00D15C70" w:rsidP="00D15C70">
            <w:pPr>
              <w:pStyle w:val="TAL"/>
              <w:keepNext w:val="0"/>
              <w:keepLines w:val="0"/>
              <w:rPr>
                <w:bCs/>
                <w:sz w:val="16"/>
                <w:szCs w:val="16"/>
              </w:rPr>
            </w:pPr>
            <w:r w:rsidRPr="000003F4">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0003F4" w:rsidRDefault="00D15C70" w:rsidP="00D15C70">
            <w:pPr>
              <w:pStyle w:val="TAL"/>
              <w:keepNext w:val="0"/>
              <w:keepLines w:val="0"/>
              <w:rPr>
                <w:bCs/>
                <w:sz w:val="16"/>
                <w:szCs w:val="16"/>
              </w:rPr>
            </w:pPr>
          </w:p>
        </w:tc>
      </w:tr>
      <w:tr w:rsidR="00D15C70" w:rsidRPr="000003F4"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0003F4" w:rsidRDefault="00D15C70" w:rsidP="00D15C70">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0003F4" w:rsidRDefault="00D15C70" w:rsidP="00D15C70">
            <w:pPr>
              <w:pStyle w:val="TAL"/>
              <w:keepNext w:val="0"/>
              <w:keepLines w:val="0"/>
              <w:rPr>
                <w:bCs/>
                <w:sz w:val="16"/>
                <w:szCs w:val="16"/>
              </w:rPr>
            </w:pPr>
            <w:r w:rsidRPr="000003F4">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0003F4" w:rsidRDefault="00D15C70" w:rsidP="00D15C70">
            <w:pPr>
              <w:pStyle w:val="TAL"/>
              <w:keepNext w:val="0"/>
              <w:keepLines w:val="0"/>
              <w:rPr>
                <w:bCs/>
                <w:sz w:val="16"/>
                <w:szCs w:val="16"/>
              </w:rPr>
            </w:pPr>
          </w:p>
        </w:tc>
      </w:tr>
      <w:tr w:rsidR="00D15C70" w:rsidRPr="000003F4"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0003F4" w:rsidRDefault="00D15C70" w:rsidP="00D15C70">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0003F4" w:rsidRDefault="00DF7DFF" w:rsidP="00D15C70">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0003F4"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0003F4"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0003F4" w:rsidRDefault="00D15C70" w:rsidP="00D15C70">
            <w:pPr>
              <w:keepNext/>
              <w:keepLines/>
              <w:rPr>
                <w:rFonts w:ascii="Arial" w:hAnsi="Arial" w:cs="Arial"/>
                <w:sz w:val="16"/>
                <w:szCs w:val="16"/>
              </w:rPr>
            </w:pPr>
          </w:p>
        </w:tc>
      </w:tr>
      <w:tr w:rsidR="00D15C70" w:rsidRPr="000003F4"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0003F4" w:rsidRDefault="00DF7DFF" w:rsidP="00D15C70">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0003F4" w:rsidRDefault="00D15C70" w:rsidP="00D15C70">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0003F4" w:rsidRDefault="00D15C70" w:rsidP="00D15C70">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0003F4" w:rsidRDefault="00D15C70" w:rsidP="00D15C70">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0003F4" w:rsidRDefault="00D15C70" w:rsidP="00D15C70">
            <w:pPr>
              <w:pStyle w:val="TAL"/>
              <w:rPr>
                <w:sz w:val="16"/>
                <w:szCs w:val="16"/>
              </w:rPr>
            </w:pPr>
            <w:r w:rsidRPr="000003F4">
              <w:rPr>
                <w:sz w:val="16"/>
                <w:szCs w:val="16"/>
              </w:rPr>
              <w:t>UEs supporting 5G Core and additional UE-requested PDU establishment</w:t>
            </w:r>
          </w:p>
        </w:tc>
      </w:tr>
      <w:tr w:rsidR="00D15C70" w:rsidRPr="000003F4"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0003F4" w:rsidRDefault="00D15C70" w:rsidP="00D15C70">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0003F4" w:rsidRDefault="00D15C70" w:rsidP="00D15C70">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0003F4" w:rsidRDefault="00D15C70" w:rsidP="00D15C70">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0003F4" w:rsidRDefault="00D15C70" w:rsidP="00D15C70">
            <w:pPr>
              <w:pStyle w:val="TAL"/>
              <w:rPr>
                <w:sz w:val="16"/>
                <w:szCs w:val="16"/>
              </w:rPr>
            </w:pPr>
            <w:r w:rsidRPr="000003F4">
              <w:rPr>
                <w:sz w:val="16"/>
                <w:szCs w:val="16"/>
              </w:rPr>
              <w:t>UEs supporting 5G Core and additional UE-requested PDU establishment and emergency services in NR connected to 5GCN</w:t>
            </w:r>
          </w:p>
        </w:tc>
      </w:tr>
      <w:tr w:rsidR="00DF4F0E" w:rsidRPr="000003F4" w14:paraId="79EE787B" w14:textId="77777777">
        <w:trPr>
          <w:jc w:val="center"/>
        </w:trPr>
        <w:tc>
          <w:tcPr>
            <w:tcW w:w="1181" w:type="dxa"/>
            <w:tcBorders>
              <w:bottom w:val="single" w:sz="4" w:space="0" w:color="auto"/>
            </w:tcBorders>
            <w:shd w:val="clear" w:color="auto" w:fill="E7E6E6"/>
          </w:tcPr>
          <w:p w14:paraId="21B292AC" w14:textId="77777777" w:rsidR="00D15C70" w:rsidRPr="000003F4" w:rsidRDefault="00D15C70" w:rsidP="00D15C70">
            <w:pPr>
              <w:pStyle w:val="TAL"/>
              <w:keepNext w:val="0"/>
              <w:keepLines w:val="0"/>
              <w:rPr>
                <w:sz w:val="16"/>
                <w:szCs w:val="16"/>
                <w:lang w:eastAsia="en-US"/>
              </w:rPr>
            </w:pPr>
            <w:r w:rsidRPr="000003F4">
              <w:rPr>
                <w:b/>
                <w:bCs/>
                <w:sz w:val="16"/>
                <w:szCs w:val="16"/>
                <w:lang w:eastAsia="en-US"/>
              </w:rPr>
              <w:t>10.2</w:t>
            </w:r>
          </w:p>
        </w:tc>
        <w:tc>
          <w:tcPr>
            <w:tcW w:w="3544" w:type="dxa"/>
            <w:tcBorders>
              <w:bottom w:val="single" w:sz="4" w:space="0" w:color="auto"/>
            </w:tcBorders>
            <w:shd w:val="clear" w:color="auto" w:fill="E7E6E6"/>
          </w:tcPr>
          <w:p w14:paraId="5AB19F02" w14:textId="77777777" w:rsidR="00D15C70" w:rsidRPr="000003F4" w:rsidRDefault="00D15C70" w:rsidP="00D15C70">
            <w:pPr>
              <w:pStyle w:val="TAL"/>
              <w:keepNext w:val="0"/>
              <w:keepLines w:val="0"/>
              <w:rPr>
                <w:b/>
                <w:sz w:val="16"/>
                <w:szCs w:val="16"/>
                <w:lang w:eastAsia="en-US"/>
              </w:rPr>
            </w:pPr>
            <w:r w:rsidRPr="000003F4">
              <w:rPr>
                <w:b/>
                <w:bCs/>
                <w:sz w:val="16"/>
                <w:szCs w:val="16"/>
                <w:lang w:eastAsia="en-US"/>
              </w:rPr>
              <w:t>EN-DC session management</w:t>
            </w:r>
          </w:p>
        </w:tc>
        <w:tc>
          <w:tcPr>
            <w:tcW w:w="820" w:type="dxa"/>
            <w:tcBorders>
              <w:bottom w:val="single" w:sz="4" w:space="0" w:color="auto"/>
            </w:tcBorders>
            <w:shd w:val="clear" w:color="auto" w:fill="E7E6E6"/>
          </w:tcPr>
          <w:p w14:paraId="6B2DF75A"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5D77198D"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3D1C18C1" w14:textId="77777777" w:rsidR="00D15C70" w:rsidRPr="000003F4" w:rsidRDefault="00D15C70" w:rsidP="00D15C70">
            <w:pPr>
              <w:pStyle w:val="TAL"/>
              <w:keepNext w:val="0"/>
              <w:keepLines w:val="0"/>
              <w:rPr>
                <w:sz w:val="16"/>
                <w:szCs w:val="16"/>
                <w:lang w:eastAsia="en-US"/>
              </w:rPr>
            </w:pPr>
          </w:p>
        </w:tc>
      </w:tr>
      <w:tr w:rsidR="00DF4F0E" w:rsidRPr="000003F4" w14:paraId="27EDA12B" w14:textId="77777777">
        <w:trPr>
          <w:jc w:val="center"/>
        </w:trPr>
        <w:tc>
          <w:tcPr>
            <w:tcW w:w="1181" w:type="dxa"/>
            <w:tcBorders>
              <w:bottom w:val="single" w:sz="4" w:space="0" w:color="auto"/>
            </w:tcBorders>
            <w:shd w:val="clear" w:color="auto" w:fill="E7E6E6"/>
          </w:tcPr>
          <w:p w14:paraId="4C90F4C1"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10.2.1</w:t>
            </w:r>
          </w:p>
        </w:tc>
        <w:tc>
          <w:tcPr>
            <w:tcW w:w="3544" w:type="dxa"/>
            <w:tcBorders>
              <w:bottom w:val="single" w:sz="4" w:space="0" w:color="auto"/>
            </w:tcBorders>
            <w:shd w:val="clear" w:color="auto" w:fill="E7E6E6"/>
          </w:tcPr>
          <w:p w14:paraId="700A6382"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Network initiated procedures</w:t>
            </w:r>
          </w:p>
        </w:tc>
        <w:tc>
          <w:tcPr>
            <w:tcW w:w="820" w:type="dxa"/>
            <w:tcBorders>
              <w:bottom w:val="single" w:sz="4" w:space="0" w:color="auto"/>
            </w:tcBorders>
            <w:shd w:val="clear" w:color="auto" w:fill="E7E6E6"/>
          </w:tcPr>
          <w:p w14:paraId="5998526F"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E7E6E6"/>
          </w:tcPr>
          <w:p w14:paraId="439F4EDB"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E7E6E6"/>
          </w:tcPr>
          <w:p w14:paraId="51A0FBED" w14:textId="77777777" w:rsidR="00D15C70" w:rsidRPr="000003F4" w:rsidRDefault="00D15C70" w:rsidP="00D15C70">
            <w:pPr>
              <w:pStyle w:val="TAL"/>
              <w:keepNext w:val="0"/>
              <w:keepLines w:val="0"/>
              <w:rPr>
                <w:sz w:val="16"/>
                <w:szCs w:val="16"/>
                <w:lang w:eastAsia="en-US"/>
              </w:rPr>
            </w:pPr>
          </w:p>
        </w:tc>
      </w:tr>
      <w:tr w:rsidR="00D15C70" w:rsidRPr="000003F4"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609C144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5EC23FEE"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0003F4" w:rsidRDefault="00D15C70" w:rsidP="00D15C70">
            <w:pPr>
              <w:pStyle w:val="TAL"/>
              <w:keepNext w:val="0"/>
              <w:keepLines w:val="0"/>
              <w:rPr>
                <w:b/>
                <w:bCs/>
                <w:sz w:val="16"/>
                <w:szCs w:val="16"/>
                <w:lang w:eastAsia="en-US"/>
              </w:rPr>
            </w:pPr>
            <w:r w:rsidRPr="000003F4">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0003F4" w:rsidRDefault="00D15C70" w:rsidP="00D15C70">
            <w:pPr>
              <w:pStyle w:val="TAL"/>
              <w:keepNext w:val="0"/>
              <w:keepLines w:val="0"/>
              <w:rPr>
                <w:b/>
                <w:sz w:val="16"/>
                <w:szCs w:val="16"/>
                <w:lang w:eastAsia="en-US"/>
              </w:rPr>
            </w:pPr>
            <w:r w:rsidRPr="000003F4">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5081D46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shd w:val="clear" w:color="auto" w:fill="auto"/>
          </w:tcPr>
          <w:p w14:paraId="1FBE11E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0003F4"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0003F4"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0003F4" w:rsidRDefault="00D15C70" w:rsidP="00D15C70">
            <w:pPr>
              <w:pStyle w:val="TAL"/>
              <w:keepNext w:val="0"/>
              <w:keepLines w:val="0"/>
              <w:rPr>
                <w:b/>
                <w:sz w:val="16"/>
                <w:szCs w:val="16"/>
                <w:lang w:eastAsia="en-US"/>
              </w:rPr>
            </w:pPr>
          </w:p>
        </w:tc>
      </w:tr>
      <w:tr w:rsidR="00D15C70" w:rsidRPr="000003F4"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0003F4" w:rsidRDefault="00D15C70" w:rsidP="00D15C70">
            <w:pPr>
              <w:pStyle w:val="TAL"/>
              <w:keepNext w:val="0"/>
              <w:keepLines w:val="0"/>
              <w:rPr>
                <w:sz w:val="16"/>
                <w:szCs w:val="16"/>
                <w:lang w:eastAsia="en-US"/>
              </w:rPr>
            </w:pPr>
            <w:r w:rsidRPr="000003F4">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shd w:val="clear" w:color="auto" w:fill="auto"/>
          </w:tcPr>
          <w:p w14:paraId="0753F05C"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C16</w:t>
            </w:r>
          </w:p>
        </w:tc>
        <w:tc>
          <w:tcPr>
            <w:tcW w:w="3635" w:type="dxa"/>
            <w:tcBorders>
              <w:bottom w:val="single" w:sz="4" w:space="0" w:color="auto"/>
            </w:tcBorders>
            <w:shd w:val="clear" w:color="auto" w:fill="auto"/>
          </w:tcPr>
          <w:p w14:paraId="3A38A3C2"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DF4F0E" w:rsidRPr="000003F4"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405A4CC"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790135A"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D435D7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C650B6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B7417CF" w14:textId="77777777" w:rsidR="00D15C70" w:rsidRPr="000003F4" w:rsidRDefault="00D15C70" w:rsidP="00D15C70">
            <w:pPr>
              <w:pStyle w:val="TAL"/>
              <w:keepNext w:val="0"/>
              <w:keepLines w:val="0"/>
              <w:rPr>
                <w:b/>
                <w:sz w:val="16"/>
                <w:szCs w:val="16"/>
                <w:lang w:eastAsia="en-US"/>
              </w:rPr>
            </w:pPr>
          </w:p>
        </w:tc>
      </w:tr>
      <w:tr w:rsidR="00DF4F0E" w:rsidRPr="000003F4"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8D4C7D5"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0603068E"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D1F36B3"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18244F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D9BE28A" w14:textId="77777777" w:rsidR="00D15C70" w:rsidRPr="000003F4" w:rsidRDefault="00D15C70" w:rsidP="00D15C70">
            <w:pPr>
              <w:pStyle w:val="TAL"/>
              <w:keepNext w:val="0"/>
              <w:keepLines w:val="0"/>
              <w:rPr>
                <w:b/>
                <w:sz w:val="16"/>
                <w:szCs w:val="16"/>
                <w:lang w:eastAsia="en-US"/>
              </w:rPr>
            </w:pPr>
          </w:p>
        </w:tc>
      </w:tr>
      <w:tr w:rsidR="00D15C70" w:rsidRPr="000003F4"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0003F4" w:rsidRDefault="00D15C70" w:rsidP="00D15C70">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0003F4" w:rsidRDefault="00D15C70" w:rsidP="00D15C70">
            <w:pPr>
              <w:pStyle w:val="TAL"/>
              <w:keepNext w:val="0"/>
              <w:keepLines w:val="0"/>
              <w:jc w:val="center"/>
              <w:rPr>
                <w:sz w:val="16"/>
                <w:szCs w:val="16"/>
                <w:lang w:eastAsia="en-US"/>
              </w:rPr>
            </w:pPr>
            <w:r w:rsidRPr="000003F4">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DF4F0E" w:rsidRPr="000003F4"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419FDAF" w14:textId="77777777" w:rsidR="00D15C70" w:rsidRPr="000003F4" w:rsidRDefault="00D15C70" w:rsidP="00D15C70">
            <w:pPr>
              <w:pStyle w:val="TAL"/>
              <w:keepNext w:val="0"/>
              <w:keepLines w:val="0"/>
              <w:rPr>
                <w:b/>
                <w:sz w:val="16"/>
                <w:szCs w:val="16"/>
                <w:lang w:eastAsia="en-US"/>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425D500" w14:textId="77777777" w:rsidR="00D15C70" w:rsidRPr="000003F4" w:rsidRDefault="00D15C70" w:rsidP="00D15C70">
            <w:pPr>
              <w:pStyle w:val="TAL"/>
              <w:keepNext w:val="0"/>
              <w:keepLines w:val="0"/>
              <w:rPr>
                <w:b/>
                <w:sz w:val="16"/>
                <w:szCs w:val="16"/>
                <w:lang w:eastAsia="en-US"/>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69443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636A6B9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4AF2F05" w14:textId="77777777" w:rsidR="00D15C70" w:rsidRPr="000003F4" w:rsidRDefault="00D15C70" w:rsidP="00D15C70">
            <w:pPr>
              <w:pStyle w:val="TAL"/>
              <w:keepNext w:val="0"/>
              <w:keepLines w:val="0"/>
              <w:rPr>
                <w:b/>
                <w:sz w:val="16"/>
                <w:szCs w:val="16"/>
                <w:lang w:eastAsia="en-US"/>
              </w:rPr>
            </w:pPr>
          </w:p>
        </w:tc>
      </w:tr>
      <w:tr w:rsidR="00D15C70" w:rsidRPr="000003F4"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0003F4" w:rsidRDefault="00D15C70" w:rsidP="00D15C70">
            <w:pPr>
              <w:pStyle w:val="TAL"/>
              <w:keepNext w:val="0"/>
              <w:keepLines w:val="0"/>
              <w:rPr>
                <w:bCs/>
                <w:sz w:val="16"/>
                <w:szCs w:val="16"/>
                <w:lang w:eastAsia="en-US"/>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0003F4" w:rsidRDefault="00D15C70" w:rsidP="00D15C70">
            <w:pPr>
              <w:pStyle w:val="TAL"/>
              <w:keepNext w:val="0"/>
              <w:keepLines w:val="0"/>
              <w:rPr>
                <w:sz w:val="16"/>
                <w:szCs w:val="16"/>
                <w:lang w:eastAsia="en-US"/>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0003F4" w:rsidRDefault="00D15C70" w:rsidP="00D15C70">
            <w:pPr>
              <w:pStyle w:val="TAL"/>
              <w:keepNext w:val="0"/>
              <w:keepLines w:val="0"/>
              <w:jc w:val="center"/>
              <w:rPr>
                <w:sz w:val="16"/>
                <w:szCs w:val="16"/>
                <w:lang w:eastAsia="en-US"/>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0003F4" w:rsidRDefault="00D15C70" w:rsidP="00D15C70">
            <w:pPr>
              <w:pStyle w:val="TAL"/>
              <w:keepNext w:val="0"/>
              <w:keepLines w:val="0"/>
              <w:jc w:val="center"/>
              <w:rPr>
                <w:sz w:val="16"/>
                <w:szCs w:val="16"/>
                <w:lang w:eastAsia="en-US"/>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0003F4" w:rsidRDefault="00D15C70" w:rsidP="00D15C70">
            <w:pPr>
              <w:pStyle w:val="TAL"/>
              <w:keepNext w:val="0"/>
              <w:keepLines w:val="0"/>
              <w:rPr>
                <w:sz w:val="16"/>
                <w:szCs w:val="16"/>
                <w:lang w:eastAsia="en-US"/>
              </w:rPr>
            </w:pPr>
            <w:r w:rsidRPr="000003F4">
              <w:rPr>
                <w:sz w:val="16"/>
                <w:szCs w:val="16"/>
              </w:rPr>
              <w:t>UEs supporting 5G core over non-3GPP Access Network and WLAN</w:t>
            </w:r>
          </w:p>
        </w:tc>
      </w:tr>
      <w:tr w:rsidR="00DF4F0E" w:rsidRPr="000003F4"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E5260A" w14:textId="77777777" w:rsidR="00D15C70" w:rsidRPr="000003F4" w:rsidRDefault="00D15C70" w:rsidP="00D15C70">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AF1145D" w14:textId="77777777" w:rsidR="00D15C70" w:rsidRPr="000003F4" w:rsidRDefault="00D15C70" w:rsidP="00D15C70">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DA71F9C"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F7465D5"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0F738522" w14:textId="77777777" w:rsidR="00D15C70" w:rsidRPr="000003F4" w:rsidRDefault="00D15C70" w:rsidP="00D15C70">
            <w:pPr>
              <w:pStyle w:val="TAL"/>
              <w:keepNext w:val="0"/>
              <w:keepLines w:val="0"/>
              <w:rPr>
                <w:b/>
                <w:sz w:val="16"/>
                <w:szCs w:val="16"/>
              </w:rPr>
            </w:pPr>
          </w:p>
        </w:tc>
      </w:tr>
      <w:tr w:rsidR="00D15C70" w:rsidRPr="000003F4"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0003F4" w:rsidRDefault="00D15C70" w:rsidP="00D15C70">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0003F4" w:rsidRDefault="00D15C70" w:rsidP="00D15C70">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0003F4" w:rsidRDefault="00D15C70" w:rsidP="00D15C70">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0003F4" w:rsidRDefault="00D15C70" w:rsidP="00D15C70">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7F509B5" w14:textId="77777777" w:rsidR="00D15C70" w:rsidRPr="000003F4" w:rsidRDefault="00D15C70" w:rsidP="00D15C70">
            <w:pPr>
              <w:pStyle w:val="TAL"/>
              <w:keepNext w:val="0"/>
              <w:keepLines w:val="0"/>
              <w:rPr>
                <w:b/>
                <w:sz w:val="16"/>
                <w:szCs w:val="16"/>
              </w:rPr>
            </w:pPr>
            <w:r w:rsidRPr="000003F4">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E823F91" w14:textId="77777777" w:rsidR="00D15C70" w:rsidRPr="000003F4" w:rsidRDefault="00D15C70" w:rsidP="00D15C70">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5CD7D36"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07494AE0"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21CA2714" w14:textId="77777777" w:rsidR="00D15C70" w:rsidRPr="000003F4" w:rsidRDefault="00D15C70" w:rsidP="00D15C70">
            <w:pPr>
              <w:pStyle w:val="TAL"/>
              <w:keepNext w:val="0"/>
              <w:keepLines w:val="0"/>
              <w:rPr>
                <w:b/>
                <w:sz w:val="16"/>
                <w:szCs w:val="16"/>
              </w:rPr>
            </w:pPr>
          </w:p>
        </w:tc>
      </w:tr>
      <w:tr w:rsidR="00D15C70" w:rsidRPr="000003F4"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0003F4" w:rsidRDefault="00D15C70" w:rsidP="00D15C70">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0003F4" w:rsidRDefault="00D15C70" w:rsidP="00D15C70">
            <w:pPr>
              <w:pStyle w:val="TAL"/>
              <w:keepNext w:val="0"/>
              <w:keepLines w:val="0"/>
              <w:rPr>
                <w:rFonts w:cs="Arial"/>
                <w:color w:val="000000"/>
                <w:sz w:val="16"/>
                <w:szCs w:val="16"/>
              </w:rPr>
            </w:pPr>
            <w:r w:rsidRPr="000003F4">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0003F4" w:rsidRDefault="00D15C70" w:rsidP="00D15C70">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6FD5D4E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956228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878335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5692C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3248E396" w14:textId="77777777" w:rsidR="00D15C70" w:rsidRPr="000003F4" w:rsidRDefault="00D15C70" w:rsidP="00D15C70">
            <w:pPr>
              <w:pStyle w:val="TAL"/>
              <w:keepNext w:val="0"/>
              <w:keepLines w:val="0"/>
              <w:rPr>
                <w:b/>
                <w:sz w:val="16"/>
                <w:szCs w:val="16"/>
                <w:lang w:eastAsia="en-US"/>
              </w:rPr>
            </w:pPr>
          </w:p>
        </w:tc>
      </w:tr>
      <w:tr w:rsidR="00D15C70" w:rsidRPr="000003F4"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329BE9"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lastRenderedPageBreak/>
              <w:t>10.3.6</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494035F"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1D52498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78DB76BD"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1667216E" w14:textId="77777777" w:rsidR="00D15C70" w:rsidRPr="000003F4" w:rsidRDefault="00D15C70" w:rsidP="00D15C70">
            <w:pPr>
              <w:pStyle w:val="TAL"/>
              <w:keepNext w:val="0"/>
              <w:keepLines w:val="0"/>
              <w:rPr>
                <w:b/>
                <w:sz w:val="16"/>
                <w:szCs w:val="16"/>
                <w:lang w:eastAsia="en-US"/>
              </w:rPr>
            </w:pPr>
          </w:p>
        </w:tc>
      </w:tr>
      <w:tr w:rsidR="00D15C70" w:rsidRPr="000003F4"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44BC1533" w14:textId="75933928" w:rsidR="00D15C70" w:rsidRPr="000003F4" w:rsidRDefault="00D15C70" w:rsidP="00D15C70">
            <w:pPr>
              <w:pStyle w:val="TAL"/>
              <w:keepNext w:val="0"/>
              <w:keepLines w:val="0"/>
              <w:rPr>
                <w:bCs/>
                <w:sz w:val="16"/>
                <w:szCs w:val="16"/>
                <w:lang w:eastAsia="en-US"/>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7E861F96" w14:textId="2C04B725" w:rsidR="00D15C70" w:rsidRPr="000003F4" w:rsidRDefault="00D15C70" w:rsidP="00D15C70">
            <w:pPr>
              <w:pStyle w:val="TAL"/>
              <w:keepNext w:val="0"/>
              <w:keepLines w:val="0"/>
              <w:rPr>
                <w:sz w:val="16"/>
                <w:szCs w:val="16"/>
                <w:lang w:eastAsia="en-US"/>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A76CA6E"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A40D16D"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3AF18FD" w14:textId="77777777" w:rsidR="00D15C70" w:rsidRPr="000003F4" w:rsidRDefault="00D15C70" w:rsidP="00D15C70">
            <w:pPr>
              <w:pStyle w:val="TAL"/>
              <w:keepNext w:val="0"/>
              <w:keepLines w:val="0"/>
              <w:rPr>
                <w:sz w:val="16"/>
                <w:szCs w:val="16"/>
                <w:lang w:eastAsia="en-US"/>
              </w:rPr>
            </w:pPr>
          </w:p>
        </w:tc>
      </w:tr>
      <w:tr w:rsidR="00DF4F0E" w:rsidRPr="000003F4"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395F8A0E" w14:textId="5E2B2828" w:rsidR="00D15C70" w:rsidRPr="000003F4" w:rsidRDefault="00D15C70" w:rsidP="00D15C70">
            <w:pPr>
              <w:pStyle w:val="TAL"/>
              <w:keepNext w:val="0"/>
              <w:keepLines w:val="0"/>
              <w:rPr>
                <w:bCs/>
                <w:sz w:val="16"/>
                <w:szCs w:val="16"/>
                <w:lang w:eastAsia="en-US"/>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14011EE" w14:textId="3D039951" w:rsidR="00D15C70" w:rsidRPr="000003F4" w:rsidRDefault="00D15C70" w:rsidP="00D15C70">
            <w:pPr>
              <w:pStyle w:val="TAL"/>
              <w:keepNext w:val="0"/>
              <w:keepLines w:val="0"/>
              <w:rPr>
                <w:sz w:val="16"/>
                <w:szCs w:val="16"/>
                <w:lang w:eastAsia="en-US"/>
              </w:rPr>
            </w:pPr>
            <w:r w:rsidRPr="000003F4">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31FC9EF2"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36A6854"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431441E" w14:textId="77777777" w:rsidR="00D15C70" w:rsidRPr="000003F4" w:rsidRDefault="00D15C70" w:rsidP="00D15C70">
            <w:pPr>
              <w:pStyle w:val="TAL"/>
              <w:keepNext w:val="0"/>
              <w:keepLines w:val="0"/>
              <w:rPr>
                <w:sz w:val="16"/>
                <w:szCs w:val="16"/>
                <w:lang w:eastAsia="en-US"/>
              </w:rPr>
            </w:pPr>
          </w:p>
        </w:tc>
      </w:tr>
      <w:tr w:rsidR="00D15C70" w:rsidRPr="000003F4"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0003F4" w:rsidRDefault="00D15C70" w:rsidP="00D15C70">
            <w:pPr>
              <w:pStyle w:val="TAL"/>
              <w:keepNext w:val="0"/>
              <w:keepLines w:val="0"/>
              <w:rPr>
                <w:bCs/>
                <w:sz w:val="16"/>
                <w:szCs w:val="16"/>
                <w:lang w:eastAsia="en-US"/>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0003F4" w:rsidRDefault="00D15C70" w:rsidP="00D15C70">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0003F4" w:rsidRDefault="00D15C70" w:rsidP="00D15C70">
            <w:pPr>
              <w:pStyle w:val="TAL"/>
              <w:keepNext w:val="0"/>
              <w:keepLines w:val="0"/>
              <w:jc w:val="center"/>
              <w:rPr>
                <w:sz w:val="16"/>
                <w:szCs w:val="16"/>
                <w:lang w:eastAsia="en-US"/>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0003F4" w:rsidRDefault="00D15C70" w:rsidP="00D15C70">
            <w:pPr>
              <w:pStyle w:val="TAL"/>
              <w:keepNext w:val="0"/>
              <w:keepLines w:val="0"/>
              <w:jc w:val="center"/>
              <w:rPr>
                <w:sz w:val="16"/>
                <w:szCs w:val="16"/>
                <w:lang w:eastAsia="en-US"/>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0003F4" w:rsidRDefault="00D15C70" w:rsidP="00D15C70">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D15C70" w:rsidRPr="000003F4"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0003F4" w:rsidRDefault="00D15C70" w:rsidP="00D15C70">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0003F4" w:rsidRDefault="00D15C70" w:rsidP="00D15C70">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0003F4" w:rsidRDefault="00D15C70" w:rsidP="00D15C70">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0003F4" w:rsidRDefault="00D15C70" w:rsidP="00D15C70">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0601DFD2" w14:textId="77777777" w:rsidR="00D15C70" w:rsidRPr="000003F4" w:rsidRDefault="00D15C70" w:rsidP="00D15C70">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10F429D3"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01F52F6A"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3628ABFB"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515A980C" w14:textId="77777777" w:rsidR="00D15C70" w:rsidRPr="000003F4" w:rsidRDefault="00D15C70" w:rsidP="00D15C70">
            <w:pPr>
              <w:pStyle w:val="TAL"/>
              <w:keepNext w:val="0"/>
              <w:keepLines w:val="0"/>
              <w:rPr>
                <w:bCs/>
                <w:sz w:val="16"/>
                <w:szCs w:val="16"/>
              </w:rPr>
            </w:pPr>
          </w:p>
        </w:tc>
      </w:tr>
      <w:tr w:rsidR="00D15C70" w:rsidRPr="000003F4"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0003F4" w:rsidRDefault="00D15C70" w:rsidP="00D15C70">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0003F4" w:rsidRDefault="00D15C70" w:rsidP="00D15C70">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0003F4" w:rsidRDefault="00D15C70" w:rsidP="00D15C70">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1DCF2533" w14:textId="77777777" w:rsidR="00D15C70" w:rsidRPr="000003F4" w:rsidRDefault="00D15C70" w:rsidP="00D15C70">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2ED2DBD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A477C92"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5382EE37"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60F99383" w14:textId="77777777" w:rsidR="00D15C70" w:rsidRPr="000003F4" w:rsidRDefault="00D15C70" w:rsidP="00D15C70">
            <w:pPr>
              <w:pStyle w:val="TAL"/>
              <w:keepNext w:val="0"/>
              <w:keepLines w:val="0"/>
              <w:rPr>
                <w:bCs/>
                <w:sz w:val="16"/>
                <w:szCs w:val="16"/>
              </w:rPr>
            </w:pPr>
          </w:p>
        </w:tc>
      </w:tr>
      <w:tr w:rsidR="00DF4F0E" w:rsidRPr="000003F4"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2273A19D" w14:textId="76D2FB96" w:rsidR="00C90F10" w:rsidRPr="000003F4" w:rsidRDefault="00C90F10" w:rsidP="00C90F10">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490BC2A3" w14:textId="170A9B3C" w:rsidR="00C90F10" w:rsidRPr="000003F4" w:rsidRDefault="00C90F10" w:rsidP="00C90F10">
            <w:pPr>
              <w:pStyle w:val="TAL"/>
              <w:keepNext w:val="0"/>
              <w:keepLines w:val="0"/>
              <w:rPr>
                <w:bCs/>
                <w:sz w:val="16"/>
                <w:szCs w:val="16"/>
                <w:lang w:eastAsia="en-US"/>
              </w:rPr>
            </w:pPr>
            <w:r w:rsidRPr="000003F4">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6336CB0E"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4818C688"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9851F34" w14:textId="77777777" w:rsidR="00C90F10" w:rsidRPr="000003F4" w:rsidRDefault="00C90F10" w:rsidP="00C90F10">
            <w:pPr>
              <w:pStyle w:val="TAL"/>
              <w:keepNext w:val="0"/>
              <w:keepLines w:val="0"/>
              <w:rPr>
                <w:bCs/>
                <w:sz w:val="16"/>
                <w:szCs w:val="16"/>
              </w:rPr>
            </w:pPr>
          </w:p>
        </w:tc>
      </w:tr>
      <w:tr w:rsidR="00C90F10" w:rsidRPr="000003F4"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0003F4" w:rsidRDefault="00C90F10" w:rsidP="00C90F10">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0003F4" w:rsidRDefault="0090318D" w:rsidP="00C90F10">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0003F4" w:rsidRDefault="00C90F10" w:rsidP="00C90F10">
            <w:pPr>
              <w:pStyle w:val="TAL"/>
              <w:keepNext w:val="0"/>
              <w:keepLines w:val="0"/>
              <w:rPr>
                <w:bCs/>
                <w:sz w:val="16"/>
                <w:szCs w:val="16"/>
              </w:rPr>
            </w:pPr>
            <w:r w:rsidRPr="000003F4">
              <w:rPr>
                <w:bCs/>
                <w:sz w:val="16"/>
                <w:szCs w:val="16"/>
              </w:rPr>
              <w:t>UEs supporting 5G Core and E-UTRA and additional UE-requested PDU establishment and ATSSS</w:t>
            </w:r>
          </w:p>
        </w:tc>
      </w:tr>
      <w:tr w:rsidR="00C90F10" w:rsidRPr="000003F4"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0003F4" w:rsidRDefault="00C90F10" w:rsidP="00C90F10">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0003F4" w:rsidRDefault="0090318D" w:rsidP="00C90F10">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0003F4" w:rsidRDefault="00C90F10" w:rsidP="00C90F10">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DF4F0E" w:rsidRPr="000003F4"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E7E6E6"/>
          </w:tcPr>
          <w:p w14:paraId="5E0E6072" w14:textId="77777777" w:rsidR="00C90F10" w:rsidRPr="000003F4" w:rsidRDefault="00C90F10" w:rsidP="00C90F10">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6896E01C"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E7E6E6"/>
          </w:tcPr>
          <w:p w14:paraId="7F20852F"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E7E6E6"/>
          </w:tcPr>
          <w:p w14:paraId="1DA25550"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E7E6E6"/>
          </w:tcPr>
          <w:p w14:paraId="77AF8DA4" w14:textId="77777777" w:rsidR="00C90F10" w:rsidRPr="000003F4" w:rsidRDefault="00C90F10" w:rsidP="00C90F10">
            <w:pPr>
              <w:pStyle w:val="TAL"/>
              <w:keepNext w:val="0"/>
              <w:keepLines w:val="0"/>
              <w:rPr>
                <w:bCs/>
                <w:sz w:val="16"/>
                <w:szCs w:val="16"/>
              </w:rPr>
            </w:pPr>
          </w:p>
        </w:tc>
      </w:tr>
      <w:tr w:rsidR="00C90F10" w:rsidRPr="000003F4"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0003F4" w:rsidRDefault="00C90F10" w:rsidP="00C90F10">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C90F10" w:rsidRPr="000003F4"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0003F4" w:rsidRDefault="00C90F10" w:rsidP="00C90F10">
            <w:pPr>
              <w:pStyle w:val="TAL"/>
              <w:keepNext w:val="0"/>
              <w:keepLines w:val="0"/>
              <w:rPr>
                <w:bCs/>
                <w:sz w:val="16"/>
                <w:szCs w:val="16"/>
              </w:rPr>
            </w:pPr>
            <w:r w:rsidRPr="000003F4">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1" w:name="_Hlk511903061"/>
      <w:r w:rsidRPr="000003F4">
        <w:rPr>
          <w:rFonts w:eastAsia="SimSun"/>
        </w:rPr>
        <w:t>Table 4.1-4b</w:t>
      </w:r>
      <w:bookmarkEnd w:id="111"/>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0003F4" w14:paraId="44B0D443" w14:textId="77777777" w:rsidTr="00395BE3">
        <w:trPr>
          <w:tblHeader/>
          <w:jc w:val="center"/>
        </w:trPr>
        <w:tc>
          <w:tcPr>
            <w:tcW w:w="1137"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395BE3">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395BE3">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395BE3">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395BE3">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395BE3">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0003F4" w:rsidRDefault="00126FE5" w:rsidP="00126FE5">
            <w:pPr>
              <w:spacing w:after="0"/>
              <w:rPr>
                <w:rFonts w:ascii="Arial" w:hAnsi="Arial"/>
                <w:bCs/>
                <w:sz w:val="16"/>
                <w:szCs w:val="16"/>
              </w:rPr>
            </w:pPr>
            <w:r w:rsidRPr="000003F4">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0003F4" w:rsidRDefault="00126FE5" w:rsidP="00126FE5">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proofErr w:type="spellStart"/>
            <w:r w:rsidRPr="000003F4">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0003F4"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0003F4"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0003F4" w:rsidRDefault="00126FE5" w:rsidP="00126FE5">
            <w:pPr>
              <w:spacing w:after="0"/>
              <w:jc w:val="center"/>
              <w:rPr>
                <w:rFonts w:ascii="Arial" w:hAnsi="Arial"/>
                <w:sz w:val="16"/>
                <w:szCs w:val="16"/>
              </w:rPr>
            </w:pPr>
          </w:p>
        </w:tc>
      </w:tr>
      <w:tr w:rsidR="00022CB7" w:rsidRPr="000003F4" w14:paraId="02BC54A9" w14:textId="77777777" w:rsidTr="00395BE3">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395BE3">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395BE3">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395BE3">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 xml:space="preserve">[10] </w:t>
            </w:r>
            <w:proofErr w:type="spellStart"/>
            <w:r w:rsidRPr="000003F4">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395BE3">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lastRenderedPageBreak/>
              <w:t>9.2.7</w:t>
            </w:r>
          </w:p>
        </w:tc>
        <w:tc>
          <w:tcPr>
            <w:tcW w:w="234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395BE3">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0003F4" w:rsidRDefault="00022CB7" w:rsidP="00022CB7">
            <w:pPr>
              <w:spacing w:after="0"/>
              <w:jc w:val="center"/>
              <w:rPr>
                <w:rFonts w:ascii="Arial" w:hAnsi="Arial"/>
                <w:sz w:val="16"/>
                <w:szCs w:val="16"/>
              </w:rPr>
            </w:pPr>
          </w:p>
        </w:tc>
      </w:tr>
      <w:tr w:rsidR="00022CB7" w:rsidRPr="000003F4" w14:paraId="67A57A67" w14:textId="77777777" w:rsidTr="00395BE3">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0003F4" w:rsidRDefault="00022CB7" w:rsidP="00022CB7">
            <w:pPr>
              <w:spacing w:after="0"/>
              <w:jc w:val="center"/>
              <w:rPr>
                <w:rFonts w:ascii="Arial" w:hAnsi="Arial"/>
                <w:b/>
                <w:sz w:val="16"/>
                <w:szCs w:val="16"/>
              </w:rPr>
            </w:pPr>
          </w:p>
        </w:tc>
      </w:tr>
      <w:tr w:rsidR="00022CB7" w:rsidRPr="000003F4" w14:paraId="06E710ED" w14:textId="77777777" w:rsidTr="00395BE3">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0117EBDA" w14:textId="77777777" w:rsidTr="00395BE3">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4E0A7392" w14:textId="77777777" w:rsidTr="00395BE3">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0B027B5D" w14:textId="77777777" w:rsidTr="00395BE3">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395BE3" w:rsidRPr="000003F4" w14:paraId="6D1A87EB"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0CB0F725"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7C05ECA7"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A54B4F0"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6EAE0ED0"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267B212C" w14:textId="77777777" w:rsidR="00395BE3" w:rsidRPr="00395BE3" w:rsidRDefault="00395BE3" w:rsidP="005F3DD6">
            <w:pPr>
              <w:spacing w:after="0"/>
              <w:jc w:val="center"/>
              <w:rPr>
                <w:rFonts w:ascii="Arial" w:hAnsi="Arial"/>
                <w:b/>
                <w:sz w:val="16"/>
                <w:szCs w:val="16"/>
              </w:rPr>
            </w:pPr>
          </w:p>
        </w:tc>
      </w:tr>
      <w:tr w:rsidR="00395BE3" w:rsidRPr="000003F4" w14:paraId="199EB49F"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0FBEF554"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2BD65C3A"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99CE633"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73381727"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49DD3132" w14:textId="77777777" w:rsidR="00395BE3" w:rsidRPr="00395BE3" w:rsidRDefault="00395BE3" w:rsidP="005F3DD6">
            <w:pPr>
              <w:spacing w:after="0"/>
              <w:jc w:val="center"/>
              <w:rPr>
                <w:rFonts w:ascii="Arial" w:hAnsi="Arial"/>
                <w:b/>
                <w:sz w:val="16"/>
                <w:szCs w:val="16"/>
              </w:rPr>
            </w:pPr>
          </w:p>
        </w:tc>
      </w:tr>
      <w:tr w:rsidR="00395BE3" w:rsidRPr="000003F4" w14:paraId="52DCB5D4"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545BC660" w14:textId="77777777" w:rsidR="00395BE3" w:rsidRPr="00395BE3" w:rsidRDefault="00395BE3" w:rsidP="005A69CC">
            <w:pPr>
              <w:pStyle w:val="TAL"/>
            </w:pPr>
            <w:r w:rsidRPr="00395BE3">
              <w:t>9.4.1.1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5FD6325B" w14:textId="77777777" w:rsidR="00395BE3" w:rsidRPr="00395BE3" w:rsidRDefault="00395BE3" w:rsidP="005A69CC">
            <w:pPr>
              <w:pStyle w:val="TAL"/>
            </w:pPr>
            <w:r w:rsidRPr="00395BE3">
              <w:t>pc_ntn_ScenarioSupport_r17_GSO</w:t>
            </w:r>
          </w:p>
          <w:p w14:paraId="3756B2F6" w14:textId="77777777" w:rsidR="00395BE3" w:rsidRPr="00395BE3" w:rsidRDefault="00395BE3" w:rsidP="005A69CC">
            <w:pPr>
              <w:pStyle w:val="TAL"/>
            </w:pPr>
            <w:r w:rsidRPr="00395BE3">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141C6268" w14:textId="77777777" w:rsidR="00395BE3" w:rsidRPr="00395BE3" w:rsidRDefault="00395BE3" w:rsidP="005A69CC">
            <w:pPr>
              <w:pStyle w:val="TAL"/>
            </w:pPr>
            <w:proofErr w:type="spellStart"/>
            <w:r w:rsidRPr="00395BE3">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1FF7FDDC" w14:textId="77777777" w:rsidR="00395BE3" w:rsidRPr="00395BE3" w:rsidRDefault="00395BE3" w:rsidP="005A69CC">
            <w:pPr>
              <w:pStyle w:val="TAL"/>
            </w:pPr>
            <w:r w:rsidRPr="00395BE3">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07D29EBE" w14:textId="77777777" w:rsidR="00395BE3" w:rsidRPr="00395BE3" w:rsidRDefault="00395BE3" w:rsidP="005A69CC">
            <w:pPr>
              <w:pStyle w:val="TAL"/>
            </w:pPr>
          </w:p>
        </w:tc>
      </w:tr>
      <w:tr w:rsidR="00395BE3" w:rsidRPr="000003F4" w14:paraId="2A6D3AFA"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19C973E0" w14:textId="77777777" w:rsidR="00395BE3" w:rsidRPr="00395BE3" w:rsidRDefault="00395BE3" w:rsidP="005A69CC">
            <w:pPr>
              <w:pStyle w:val="TAL"/>
            </w:pPr>
            <w:r w:rsidRPr="00395BE3">
              <w:t>9.4.1.2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606F0D93" w14:textId="77777777" w:rsidR="00395BE3" w:rsidRPr="00395BE3" w:rsidRDefault="00395BE3" w:rsidP="005A69CC">
            <w:pPr>
              <w:pStyle w:val="TAL"/>
            </w:pPr>
            <w:r w:rsidRPr="00395BE3">
              <w:t>pc_ntn_ScenarioSupport_r17_GSO</w:t>
            </w:r>
          </w:p>
          <w:p w14:paraId="1F6898E5" w14:textId="77777777" w:rsidR="00395BE3" w:rsidRPr="00395BE3" w:rsidRDefault="00395BE3" w:rsidP="005A69CC">
            <w:pPr>
              <w:pStyle w:val="TAL"/>
            </w:pPr>
            <w:r w:rsidRPr="00395BE3">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ABE5087" w14:textId="77777777" w:rsidR="00395BE3" w:rsidRPr="00395BE3" w:rsidRDefault="00395BE3" w:rsidP="005A69CC">
            <w:pPr>
              <w:pStyle w:val="TAL"/>
            </w:pPr>
            <w:proofErr w:type="spellStart"/>
            <w:r w:rsidRPr="00395BE3">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4223FB86" w14:textId="77777777" w:rsidR="00395BE3" w:rsidRPr="00395BE3" w:rsidRDefault="00395BE3" w:rsidP="005A69CC">
            <w:pPr>
              <w:pStyle w:val="TAL"/>
            </w:pPr>
            <w:r w:rsidRPr="00395BE3">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9750B28" w14:textId="77777777" w:rsidR="00395BE3" w:rsidRPr="00395BE3" w:rsidRDefault="00395BE3" w:rsidP="005A69CC">
            <w:pPr>
              <w:pStyle w:val="TAL"/>
            </w:pPr>
          </w:p>
        </w:tc>
      </w:tr>
      <w:tr w:rsidR="00395BE3" w:rsidRPr="000003F4" w14:paraId="5F64D71E"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3F6B942A" w14:textId="77777777" w:rsidR="00395BE3" w:rsidRPr="00395BE3" w:rsidRDefault="00395BE3" w:rsidP="005A69CC">
            <w:pPr>
              <w:pStyle w:val="TAL"/>
            </w:pPr>
            <w:r w:rsidRPr="00395BE3">
              <w:t>9.4.1.3</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1D1FD565" w14:textId="77777777" w:rsidR="00395BE3" w:rsidRPr="00395BE3" w:rsidRDefault="00395BE3" w:rsidP="005A69CC">
            <w:pPr>
              <w:pStyle w:val="TAL"/>
            </w:pPr>
            <w:r w:rsidRPr="00395BE3">
              <w:t>pc_ntn_ScenarioSupport_r17_GSO</w:t>
            </w:r>
          </w:p>
          <w:p w14:paraId="694A37C4" w14:textId="77777777" w:rsidR="00395BE3" w:rsidRPr="00395BE3" w:rsidRDefault="00395BE3" w:rsidP="005A69CC">
            <w:pPr>
              <w:pStyle w:val="TAL"/>
            </w:pPr>
            <w:r w:rsidRPr="00395BE3">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F4A3D42" w14:textId="77777777" w:rsidR="00395BE3" w:rsidRPr="00395BE3" w:rsidRDefault="00395BE3" w:rsidP="005A69CC">
            <w:pPr>
              <w:pStyle w:val="TAL"/>
            </w:pPr>
            <w:proofErr w:type="spellStart"/>
            <w:r w:rsidRPr="00395BE3">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3E1CEBC3" w14:textId="77777777" w:rsidR="00395BE3" w:rsidRPr="00395BE3" w:rsidRDefault="00395BE3" w:rsidP="005A69CC">
            <w:pPr>
              <w:pStyle w:val="TAL"/>
            </w:pPr>
            <w:r w:rsidRPr="00395BE3">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68D690F" w14:textId="77777777" w:rsidR="00395BE3" w:rsidRPr="00395BE3" w:rsidRDefault="00395BE3" w:rsidP="005A69CC">
            <w:pPr>
              <w:pStyle w:val="TAL"/>
            </w:pPr>
          </w:p>
        </w:tc>
      </w:tr>
      <w:tr w:rsidR="00395BE3" w:rsidRPr="000003F4" w14:paraId="24924EAE"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0500B325" w14:textId="77777777" w:rsidR="00395BE3" w:rsidRPr="000003F4" w:rsidRDefault="00395BE3" w:rsidP="005F3DD6">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06E53C8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350CA36"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6D6A3D0D"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1FB507D9" w14:textId="77777777" w:rsidR="00395BE3" w:rsidRPr="000003F4" w:rsidRDefault="00395BE3" w:rsidP="005F3DD6">
            <w:pPr>
              <w:spacing w:after="0"/>
              <w:jc w:val="center"/>
              <w:rPr>
                <w:rFonts w:ascii="Arial" w:hAnsi="Arial"/>
                <w:b/>
                <w:sz w:val="16"/>
                <w:szCs w:val="16"/>
              </w:rPr>
            </w:pPr>
          </w:p>
        </w:tc>
      </w:tr>
      <w:tr w:rsidR="00395BE3" w:rsidRPr="000003F4" w14:paraId="689E8994"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75C47820" w14:textId="77777777" w:rsidR="00395BE3" w:rsidRPr="00395BE3" w:rsidRDefault="00395BE3" w:rsidP="005F3DD6">
            <w:pPr>
              <w:spacing w:after="0"/>
              <w:rPr>
                <w:rFonts w:ascii="Arial" w:hAnsi="Arial"/>
                <w:b/>
                <w:bCs/>
                <w:sz w:val="16"/>
                <w:szCs w:val="16"/>
              </w:rPr>
            </w:pPr>
            <w:r w:rsidRPr="000003F4">
              <w:rPr>
                <w:rFonts w:ascii="Arial"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0D4162E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07D0F51"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78C15B82"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2CE07633" w14:textId="77777777" w:rsidR="00395BE3" w:rsidRPr="000003F4" w:rsidRDefault="00395BE3" w:rsidP="005F3DD6">
            <w:pPr>
              <w:spacing w:after="0"/>
              <w:jc w:val="center"/>
              <w:rPr>
                <w:rFonts w:ascii="Arial" w:hAnsi="Arial"/>
                <w:b/>
                <w:sz w:val="16"/>
                <w:szCs w:val="16"/>
              </w:rPr>
            </w:pPr>
          </w:p>
        </w:tc>
      </w:tr>
      <w:tr w:rsidR="00395BE3" w:rsidRPr="000003F4" w14:paraId="20B17FF7" w14:textId="77777777" w:rsidTr="00395BE3">
        <w:trPr>
          <w:tblHeader/>
          <w:jc w:val="center"/>
        </w:trPr>
        <w:tc>
          <w:tcPr>
            <w:tcW w:w="10113" w:type="dxa"/>
            <w:gridSpan w:val="5"/>
            <w:tcBorders>
              <w:top w:val="nil"/>
              <w:left w:val="single" w:sz="4" w:space="0" w:color="auto"/>
              <w:bottom w:val="single" w:sz="4" w:space="0" w:color="auto"/>
              <w:right w:val="single" w:sz="4" w:space="0" w:color="auto"/>
            </w:tcBorders>
            <w:shd w:val="clear" w:color="auto" w:fill="E7E6E6"/>
          </w:tcPr>
          <w:p w14:paraId="73871805" w14:textId="1E472258" w:rsidR="00395BE3" w:rsidRPr="000003F4" w:rsidRDefault="00395BE3" w:rsidP="00395BE3">
            <w:pPr>
              <w:pStyle w:val="TAN"/>
              <w:rPr>
                <w:b/>
                <w:sz w:val="16"/>
                <w:szCs w:val="16"/>
              </w:rPr>
            </w:pPr>
            <w:r w:rsidRPr="00123156">
              <w:rPr>
                <w:bCs/>
              </w:rPr>
              <w:t>Note 1:</w:t>
            </w:r>
            <w:r>
              <w:rPr>
                <w:bCs/>
              </w:rPr>
              <w:tab/>
            </w:r>
            <w:r w:rsidRPr="00123156">
              <w:t xml:space="preserve">The TC contains multi-NTN branches not all mandatory in the scope of the TC. Execution branch depends on the 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 xml:space="preserve">Emergency call setup from NR RRC_IDLE / Emergency Services Fallback to EPS with </w:t>
            </w:r>
            <w:r w:rsidRPr="000003F4">
              <w:rPr>
                <w:sz w:val="16"/>
                <w:szCs w:val="16"/>
              </w:rPr>
              <w:lastRenderedPageBreak/>
              <w:t>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 xml:space="preserve">MO MMTEL voice call setup from NR RRC_CONNECTED / EPS Fallback with handover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w:t>
            </w:r>
            <w:proofErr w:type="spellStart"/>
            <w:r w:rsidRPr="000003F4">
              <w:rPr>
                <w:rFonts w:cs="Arial"/>
                <w:sz w:val="16"/>
                <w:szCs w:val="16"/>
              </w:rPr>
              <w:t>voiceFallbackIndication</w:t>
            </w:r>
            <w:proofErr w:type="spellEnd"/>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 xml:space="preserve">MO MMTEL voice call setup from NR RRC_IDLE / EPS Fallback with redirection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r w:rsidRPr="000003F4">
              <w:rPr>
                <w:rFonts w:cs="Arial"/>
                <w:sz w:val="16"/>
                <w:szCs w:val="16"/>
              </w:rPr>
              <w:t xml:space="preserve"> and </w:t>
            </w:r>
            <w:proofErr w:type="spellStart"/>
            <w:r w:rsidRPr="000003F4">
              <w:rPr>
                <w:rFonts w:cs="Arial"/>
                <w:sz w:val="16"/>
                <w:szCs w:val="16"/>
              </w:rPr>
              <w:t>voiceFallbackIndication</w:t>
            </w:r>
            <w:proofErr w:type="spellEnd"/>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0 / 0% access probability / MTSI MO speech call / </w:t>
            </w:r>
            <w:proofErr w:type="spellStart"/>
            <w:r w:rsidRPr="000003F4">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0003F4" w:rsidRDefault="00D15C70" w:rsidP="00D15C70">
            <w:pPr>
              <w:pStyle w:val="TAC"/>
              <w:keepNext w:val="0"/>
              <w:keepLines w:val="0"/>
              <w:rPr>
                <w:rFonts w:cs="Arial"/>
                <w:sz w:val="16"/>
                <w:szCs w:val="16"/>
              </w:rPr>
            </w:pPr>
            <w:r w:rsidRPr="000003F4">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lang w:eastAsia="zh-TW"/>
              </w:rPr>
              <w:t xml:space="preserve"> </w:t>
            </w:r>
            <w:r w:rsidRPr="000003F4">
              <w:rPr>
                <w:sz w:val="16"/>
                <w:szCs w:val="16"/>
                <w:lang w:eastAsia="zh-CN"/>
              </w:rPr>
              <w:t>and emergency services in NR connected to 5GCN</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1 / 0% access probability / release with redirect with </w:t>
            </w:r>
            <w:proofErr w:type="spellStart"/>
            <w:r w:rsidRPr="000003F4">
              <w:rPr>
                <w:rFonts w:cs="Arial"/>
                <w:bCs/>
                <w:sz w:val="16"/>
                <w:szCs w:val="16"/>
              </w:rPr>
              <w:t>mpsPriorityIndication</w:t>
            </w:r>
            <w:proofErr w:type="spellEnd"/>
            <w:r w:rsidRPr="000003F4">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 xml:space="preserve">5GMM-REGISTERED.NORMAL-SERVICE / 5GMM-IDLE / Emergency call / Utilising emergency number stored on the USIM / New emergency PDU session / Network failing the </w:t>
            </w:r>
            <w:r w:rsidRPr="000003F4">
              <w:rPr>
                <w:sz w:val="16"/>
                <w:szCs w:val="16"/>
              </w:rPr>
              <w:lastRenderedPageBreak/>
              <w:t>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r w:rsidRPr="000003F4">
              <w:rPr>
                <w:bCs/>
                <w:sz w:val="16"/>
                <w:szCs w:val="16"/>
              </w:rPr>
              <w:t>test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proofErr w:type="spellStart"/>
            <w:r w:rsidRPr="000003F4">
              <w:rPr>
                <w:b/>
                <w:bCs/>
              </w:rPr>
              <w:t>eCall</w:t>
            </w:r>
            <w:proofErr w:type="spellEnd"/>
            <w:r w:rsidRPr="000003F4">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T3444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an </w:t>
            </w:r>
            <w:proofErr w:type="spellStart"/>
            <w:r w:rsidRPr="000003F4">
              <w:rPr>
                <w:sz w:val="16"/>
                <w:szCs w:val="16"/>
              </w:rPr>
              <w:t>eCall</w:t>
            </w:r>
            <w:proofErr w:type="spellEnd"/>
            <w:r w:rsidRPr="000003F4">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T3445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w:t>
            </w:r>
            <w:r w:rsidRPr="000003F4">
              <w:rPr>
                <w:sz w:val="16"/>
                <w:szCs w:val="16"/>
              </w:rPr>
              <w:lastRenderedPageBreak/>
              <w:t xml:space="preserve">over PS session / 5GS does not support emergency service / </w:t>
            </w:r>
            <w:proofErr w:type="spellStart"/>
            <w:r w:rsidRPr="000003F4">
              <w:rPr>
                <w:sz w:val="16"/>
                <w:szCs w:val="16"/>
              </w:rPr>
              <w:t>eCall</w:t>
            </w:r>
            <w:proofErr w:type="spellEnd"/>
            <w:r w:rsidRPr="000003F4">
              <w:rPr>
                <w:sz w:val="16"/>
                <w:szCs w:val="16"/>
              </w:rPr>
              <w:t xml:space="preserve"> over EPS / </w:t>
            </w:r>
            <w:proofErr w:type="spellStart"/>
            <w:r w:rsidRPr="000003F4">
              <w:rPr>
                <w:sz w:val="16"/>
                <w:szCs w:val="16"/>
              </w:rPr>
              <w:t>eCall</w:t>
            </w:r>
            <w:proofErr w:type="spellEnd"/>
            <w:r w:rsidRPr="000003F4">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lastRenderedPageBreak/>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lastRenderedPageBreak/>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on 5GS / RACH failure in NR cell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Limited service state / Call to URI for test service should not be attempted / </w:t>
            </w:r>
            <w:proofErr w:type="spellStart"/>
            <w:r w:rsidRPr="000003F4">
              <w:rPr>
                <w:sz w:val="16"/>
                <w:szCs w:val="16"/>
              </w:rPr>
              <w:t>eCall</w:t>
            </w:r>
            <w:proofErr w:type="spellEnd"/>
            <w:r w:rsidRPr="000003F4">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capable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 </w:t>
            </w:r>
            <w:proofErr w:type="spellStart"/>
            <w:r w:rsidRPr="000003F4">
              <w:rPr>
                <w:sz w:val="16"/>
                <w:szCs w:val="16"/>
              </w:rPr>
              <w:t>eCall</w:t>
            </w:r>
            <w:proofErr w:type="spellEnd"/>
            <w:r w:rsidRPr="000003F4">
              <w:rPr>
                <w:sz w:val="16"/>
                <w:szCs w:val="16"/>
              </w:rPr>
              <w:t xml:space="preserve"> using the CS domain / emergency call over IMS if </w:t>
            </w:r>
            <w:proofErr w:type="spellStart"/>
            <w:r w:rsidRPr="000003F4">
              <w:rPr>
                <w:sz w:val="16"/>
                <w:szCs w:val="16"/>
              </w:rPr>
              <w:t>eCall</w:t>
            </w:r>
            <w:proofErr w:type="spellEnd"/>
            <w:r w:rsidRPr="000003F4">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and IMS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Automatic type of </w:t>
            </w:r>
            <w:proofErr w:type="spellStart"/>
            <w:r w:rsidRPr="000003F4">
              <w:rPr>
                <w:sz w:val="16"/>
                <w:szCs w:val="16"/>
              </w:rPr>
              <w:t>eCall</w:t>
            </w:r>
            <w:proofErr w:type="spellEnd"/>
            <w:r w:rsidRPr="000003F4">
              <w:rPr>
                <w:sz w:val="16"/>
                <w:szCs w:val="16"/>
              </w:rPr>
              <w:t xml:space="preserve">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 RACH failure in NR cell / </w:t>
            </w:r>
            <w:proofErr w:type="spellStart"/>
            <w:r w:rsidRPr="000003F4">
              <w:rPr>
                <w:sz w:val="16"/>
                <w:szCs w:val="16"/>
              </w:rPr>
              <w:t>eCall</w:t>
            </w:r>
            <w:proofErr w:type="spellEnd"/>
            <w:r w:rsidRPr="000003F4">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Manual initiation / Emergency registration / Abnormal case / IM CN sends a 486 (Busy 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3E15E5C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Manual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600 (Busy Everywhere)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286CC069"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603 (Decline)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r w:rsidR="008061DE" w:rsidRPr="000003F4">
              <w:rPr>
                <w:rFonts w:cs="Arial"/>
                <w:sz w:val="16"/>
                <w:szCs w:val="16"/>
              </w:rPr>
              <w:t xml:space="preserve"> and not subjected to national regulations in CEN EN 17184:2024for IMS </w:t>
            </w:r>
            <w:proofErr w:type="spellStart"/>
            <w:r w:rsidR="008061DE" w:rsidRPr="000003F4">
              <w:rPr>
                <w:rFonts w:cs="Arial"/>
                <w:sz w:val="16"/>
                <w:szCs w:val="16"/>
              </w:rPr>
              <w:t>eCall</w:t>
            </w:r>
            <w:proofErr w:type="spellEnd"/>
            <w:r w:rsidR="008061DE" w:rsidRPr="000003F4">
              <w:rPr>
                <w:rFonts w:cs="Arial"/>
                <w:sz w:val="16"/>
                <w:szCs w:val="16"/>
              </w:rPr>
              <w:t xml:space="preserve">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on 5GS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over IMS / Manual initiation / MSD transfer Failure / UE performs </w:t>
            </w:r>
            <w:proofErr w:type="spellStart"/>
            <w:r w:rsidRPr="000003F4">
              <w:rPr>
                <w:sz w:val="16"/>
                <w:szCs w:val="16"/>
              </w:rPr>
              <w:t>eCall</w:t>
            </w:r>
            <w:proofErr w:type="spellEnd"/>
            <w:r w:rsidRPr="000003F4">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Manual type of </w:t>
            </w:r>
            <w:proofErr w:type="spellStart"/>
            <w:r w:rsidRPr="000003F4">
              <w:rPr>
                <w:sz w:val="16"/>
                <w:szCs w:val="16"/>
              </w:rPr>
              <w:t>eCall</w:t>
            </w:r>
            <w:proofErr w:type="spellEnd"/>
            <w:r w:rsidRPr="000003F4">
              <w:rPr>
                <w:sz w:val="16"/>
                <w:szCs w:val="16"/>
              </w:rPr>
              <w:t xml:space="preserve">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 xml:space="preserve">Data Off / </w:t>
            </w:r>
            <w:proofErr w:type="spellStart"/>
            <w:r w:rsidRPr="000003F4">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proofErr w:type="spellStart"/>
            <w:r w:rsidRPr="000003F4">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w:t>
            </w:r>
            <w:proofErr w:type="spellStart"/>
            <w:r w:rsidR="00F0065A" w:rsidRPr="000003F4">
              <w:rPr>
                <w:bCs/>
                <w:sz w:val="16"/>
                <w:szCs w:val="16"/>
              </w:rPr>
              <w:t>eDRX</w:t>
            </w:r>
            <w:proofErr w:type="spellEnd"/>
            <w:r w:rsidR="00F0065A" w:rsidRPr="000003F4">
              <w:rPr>
                <w:bCs/>
                <w:sz w:val="16"/>
                <w:szCs w:val="16"/>
              </w:rPr>
              <w:t xml:space="preserve">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w:t>
            </w:r>
            <w:proofErr w:type="spellStart"/>
            <w:r w:rsidRPr="000003F4">
              <w:rPr>
                <w:sz w:val="16"/>
                <w:szCs w:val="16"/>
              </w:rPr>
              <w:t>eDRX</w:t>
            </w:r>
            <w:proofErr w:type="spellEnd"/>
            <w:r w:rsidRPr="000003F4">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w:t>
            </w:r>
            <w:proofErr w:type="spellStart"/>
            <w:r w:rsidR="00F0065A" w:rsidRPr="000003F4">
              <w:rPr>
                <w:sz w:val="16"/>
                <w:szCs w:val="16"/>
              </w:rPr>
              <w:t>eDRX</w:t>
            </w:r>
            <w:proofErr w:type="spellEnd"/>
            <w:r w:rsidR="00F0065A" w:rsidRPr="000003F4">
              <w:rPr>
                <w:sz w:val="16"/>
                <w:szCs w:val="16"/>
              </w:rPr>
              <w:t xml:space="preserve">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lastRenderedPageBreak/>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w:t>
            </w:r>
            <w:proofErr w:type="spellStart"/>
            <w:r w:rsidRPr="000003F4">
              <w:rPr>
                <w:bCs/>
                <w:sz w:val="16"/>
                <w:szCs w:val="16"/>
              </w:rPr>
              <w:t>eDRX</w:t>
            </w:r>
            <w:proofErr w:type="spellEnd"/>
            <w:r w:rsidRPr="000003F4">
              <w:rPr>
                <w:bCs/>
                <w:sz w:val="16"/>
                <w:szCs w:val="16"/>
              </w:rPr>
              <w:t xml:space="preserve">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 and handover from 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w:t>
            </w:r>
            <w:proofErr w:type="spellStart"/>
            <w:r w:rsidRPr="000003F4">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w:t>
            </w:r>
            <w:proofErr w:type="spellStart"/>
            <w:r w:rsidRPr="000003F4">
              <w:rPr>
                <w:rFonts w:eastAsia="SimSun"/>
                <w:sz w:val="16"/>
                <w:szCs w:val="16"/>
                <w:lang w:eastAsia="zh-CN"/>
              </w:rPr>
              <w:t>ePDG</w:t>
            </w:r>
            <w:proofErr w:type="spellEnd"/>
            <w:r w:rsidRPr="000003F4">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0003F4"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3"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1B6B78" w:rsidRPr="000003F4"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0003F4" w:rsidRDefault="001B6B78" w:rsidP="00325ACC">
            <w:pPr>
              <w:spacing w:after="0"/>
              <w:rPr>
                <w:rFonts w:ascii="Arial" w:hAnsi="Arial"/>
                <w:b/>
                <w:sz w:val="16"/>
                <w:szCs w:val="16"/>
              </w:rPr>
            </w:pPr>
            <w:r w:rsidRPr="000003F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0003F4" w:rsidRDefault="001B6B78" w:rsidP="00325ACC">
            <w:pPr>
              <w:spacing w:after="0"/>
              <w:jc w:val="center"/>
              <w:rPr>
                <w:rFonts w:ascii="Arial" w:hAnsi="Arial"/>
                <w:b/>
                <w:sz w:val="16"/>
                <w:szCs w:val="16"/>
              </w:rPr>
            </w:pPr>
          </w:p>
        </w:tc>
      </w:tr>
      <w:tr w:rsidR="001B6B78" w:rsidRPr="000003F4"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lastRenderedPageBreak/>
              <w:t>11.1.5</w:t>
            </w:r>
          </w:p>
        </w:tc>
        <w:tc>
          <w:tcPr>
            <w:tcW w:w="2340" w:type="dxa"/>
            <w:tcBorders>
              <w:top w:val="single" w:sz="4" w:space="0" w:color="auto"/>
              <w:bottom w:val="single" w:sz="4" w:space="0" w:color="auto"/>
            </w:tcBorders>
            <w:shd w:val="clear" w:color="auto" w:fill="auto"/>
          </w:tcPr>
          <w:p w14:paraId="2AFF0D4B"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0003F4" w:rsidRDefault="001B6B78" w:rsidP="00325ACC">
            <w:pPr>
              <w:spacing w:after="0"/>
              <w:rPr>
                <w:rFonts w:ascii="Arial" w:hAnsi="Arial"/>
                <w:bCs/>
                <w:sz w:val="16"/>
                <w:szCs w:val="16"/>
              </w:rPr>
            </w:pPr>
            <w:r w:rsidRPr="000003F4">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0003F4"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0003F4"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DB7C1F" w:rsidRPr="000003F4"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0003F4" w:rsidRDefault="00DB7C1F" w:rsidP="00DB7C1F">
            <w:pPr>
              <w:spacing w:after="0"/>
              <w:rPr>
                <w:rFonts w:ascii="Arial" w:hAnsi="Arial"/>
                <w:bCs/>
                <w:sz w:val="16"/>
                <w:szCs w:val="16"/>
              </w:rPr>
            </w:pPr>
            <w:r w:rsidRPr="000003F4">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DB7C1F" w:rsidRPr="000003F4"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0003F4" w:rsidRDefault="00DB7C1F" w:rsidP="00DB7C1F">
            <w:pPr>
              <w:spacing w:after="0"/>
              <w:rPr>
                <w:rFonts w:ascii="Arial" w:hAnsi="Arial"/>
                <w:bCs/>
                <w:sz w:val="16"/>
                <w:szCs w:val="16"/>
              </w:rPr>
            </w:pPr>
            <w:r w:rsidRPr="000003F4">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4838FC" w:rsidRPr="000003F4"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0003F4" w:rsidRDefault="00DB7C1F" w:rsidP="00DB7C1F">
            <w:pPr>
              <w:spacing w:after="0"/>
              <w:rPr>
                <w:rFonts w:ascii="Arial" w:hAnsi="Arial"/>
                <w:bCs/>
                <w:sz w:val="16"/>
                <w:szCs w:val="16"/>
              </w:rPr>
            </w:pPr>
            <w:r w:rsidRPr="000003F4">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0003F4" w:rsidRDefault="00DB7C1F" w:rsidP="00DB7C1F">
            <w:pPr>
              <w:spacing w:after="0"/>
              <w:jc w:val="center"/>
              <w:rPr>
                <w:rFonts w:ascii="Arial" w:hAnsi="Arial"/>
                <w:sz w:val="16"/>
                <w:szCs w:val="16"/>
              </w:rPr>
            </w:pPr>
          </w:p>
        </w:tc>
      </w:tr>
      <w:tr w:rsidR="00DB7C1F" w:rsidRPr="000003F4"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0003F4" w:rsidRDefault="00DB7C1F" w:rsidP="00DB7C1F">
            <w:pPr>
              <w:spacing w:after="0"/>
              <w:rPr>
                <w:rFonts w:ascii="Arial" w:hAnsi="Arial"/>
                <w:bCs/>
                <w:sz w:val="16"/>
                <w:szCs w:val="16"/>
              </w:rPr>
            </w:pPr>
            <w:r w:rsidRPr="000003F4">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0003F4" w:rsidRDefault="00DB7C1F" w:rsidP="00DB7C1F">
            <w:pPr>
              <w:spacing w:after="0"/>
              <w:jc w:val="center"/>
              <w:rPr>
                <w:rFonts w:ascii="Arial" w:hAnsi="Arial"/>
                <w:sz w:val="16"/>
                <w:szCs w:val="16"/>
              </w:rPr>
            </w:pPr>
            <w:r w:rsidRPr="000003F4">
              <w:rPr>
                <w:rFonts w:ascii="Arial" w:hAnsi="Arial"/>
                <w:sz w:val="16"/>
                <w:szCs w:val="16"/>
              </w:rPr>
              <w:t>Rel-16 UTRA</w:t>
            </w:r>
          </w:p>
        </w:tc>
      </w:tr>
      <w:tr w:rsidR="00022CB7" w:rsidRPr="000003F4"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0003F4" w:rsidRDefault="00022CB7" w:rsidP="00022CB7">
            <w:pPr>
              <w:spacing w:after="0"/>
              <w:jc w:val="center"/>
              <w:rPr>
                <w:rFonts w:ascii="Arial" w:hAnsi="Arial"/>
                <w:sz w:val="16"/>
                <w:szCs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003F4" w:rsidRDefault="006A45AE" w:rsidP="00A73C9A">
            <w:pPr>
              <w:jc w:val="center"/>
              <w:rPr>
                <w:rFonts w:ascii="Arial" w:hAnsi="Arial"/>
                <w:sz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0003F4"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003F4"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003F4" w:rsidRDefault="006A45AE" w:rsidP="00A73C9A">
            <w:pPr>
              <w:jc w:val="center"/>
              <w:rPr>
                <w:rFonts w:ascii="Arial" w:hAnsi="Arial"/>
                <w:sz w:val="16"/>
                <w:szCs w:val="16"/>
              </w:rPr>
            </w:pPr>
          </w:p>
        </w:tc>
      </w:tr>
      <w:tr w:rsidR="00022CB7" w:rsidRPr="000003F4"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0003F4" w:rsidRDefault="00022CB7" w:rsidP="00022CB7">
            <w:pPr>
              <w:spacing w:after="0"/>
              <w:rPr>
                <w:rFonts w:ascii="Arial" w:hAnsi="Arial"/>
                <w:b/>
                <w:sz w:val="16"/>
                <w:szCs w:val="16"/>
              </w:rPr>
            </w:pPr>
            <w:r w:rsidRPr="000003F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0003F4" w:rsidRDefault="00022CB7" w:rsidP="00022CB7">
            <w:pPr>
              <w:spacing w:after="0"/>
              <w:jc w:val="center"/>
              <w:rPr>
                <w:rFonts w:ascii="Arial" w:hAnsi="Arial"/>
                <w:b/>
                <w:sz w:val="16"/>
                <w:szCs w:val="16"/>
              </w:rPr>
            </w:pPr>
          </w:p>
        </w:tc>
      </w:tr>
      <w:tr w:rsidR="00022CB7" w:rsidRPr="000003F4"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0003F4" w:rsidRDefault="00022CB7" w:rsidP="00022CB7">
            <w:pPr>
              <w:spacing w:after="0"/>
              <w:rPr>
                <w:rFonts w:ascii="Arial" w:hAnsi="Arial"/>
                <w:bCs/>
                <w:sz w:val="16"/>
                <w:szCs w:val="16"/>
              </w:rPr>
            </w:pPr>
            <w:r w:rsidRPr="000003F4">
              <w:rPr>
                <w:rFonts w:ascii="Arial" w:hAnsi="Arial"/>
                <w:sz w:val="16"/>
              </w:rPr>
              <w:t>11.4.10</w:t>
            </w:r>
            <w:r w:rsidR="00605F7E" w:rsidRPr="000003F4">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022CB7" w:rsidRPr="000003F4"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0003F4" w:rsidRDefault="00022CB7" w:rsidP="00022CB7">
            <w:pPr>
              <w:spacing w:after="0"/>
              <w:rPr>
                <w:rFonts w:ascii="Arial" w:hAnsi="Arial"/>
                <w:bCs/>
                <w:sz w:val="16"/>
                <w:szCs w:val="16"/>
              </w:rPr>
            </w:pPr>
            <w:r w:rsidRPr="000003F4">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4838FC" w:rsidRPr="000003F4"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0003F4" w:rsidRDefault="00EF47D5" w:rsidP="00EF47D5">
            <w:pPr>
              <w:spacing w:after="0"/>
              <w:jc w:val="center"/>
              <w:rPr>
                <w:rFonts w:ascii="Arial" w:hAnsi="Arial"/>
                <w:sz w:val="16"/>
                <w:szCs w:val="16"/>
              </w:rPr>
            </w:pPr>
          </w:p>
        </w:tc>
      </w:tr>
      <w:tr w:rsidR="00EF47D5" w:rsidRPr="000003F4"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0003F4" w:rsidRDefault="00EF47D5" w:rsidP="00EF47D5">
            <w:pPr>
              <w:spacing w:after="0"/>
              <w:rPr>
                <w:rFonts w:ascii="Arial" w:hAnsi="Arial"/>
                <w:sz w:val="16"/>
              </w:rPr>
            </w:pPr>
            <w:r w:rsidRPr="000003F4">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0003F4"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0003F4" w:rsidRDefault="00EF47D5" w:rsidP="00EF47D5">
            <w:pPr>
              <w:spacing w:after="0"/>
              <w:jc w:val="center"/>
              <w:rPr>
                <w:rFonts w:ascii="Arial" w:hAnsi="Arial"/>
                <w:sz w:val="16"/>
                <w:szCs w:val="16"/>
              </w:rPr>
            </w:pPr>
            <w:r w:rsidRPr="000003F4">
              <w:rPr>
                <w:rFonts w:ascii="Arial" w:hAnsi="Arial"/>
                <w:sz w:val="16"/>
                <w:szCs w:val="16"/>
              </w:rPr>
              <w:t>Rel-16 UTRA</w:t>
            </w:r>
          </w:p>
        </w:tc>
      </w:tr>
      <w:tr w:rsidR="004E4157" w:rsidRPr="000003F4"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0003F4"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EF47D5" w:rsidRPr="000003F4"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0003F4" w:rsidRDefault="00EF47D5" w:rsidP="00EF47D5">
            <w:pPr>
              <w:pStyle w:val="TAN"/>
            </w:pPr>
            <w:r w:rsidRPr="000003F4">
              <w:t>Note 1:</w:t>
            </w:r>
            <w:r w:rsidRPr="000003F4">
              <w:tab/>
              <w:t>This test case can optionally be executed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t xml:space="preserve">Table 4.1-6a: Applicability of Protocol conformance NR </w:t>
      </w:r>
      <w:proofErr w:type="spellStart"/>
      <w:r w:rsidRPr="000003F4">
        <w:t>sidelink</w:t>
      </w:r>
      <w:proofErr w:type="spellEnd"/>
      <w:r w:rsidRPr="000003F4">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0003F4"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 xml:space="preserve">NR </w:t>
            </w:r>
            <w:proofErr w:type="spellStart"/>
            <w:r w:rsidRPr="000003F4">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006ABE" w14:textId="41460FB8" w:rsidR="00874A82" w:rsidRPr="000003F4" w:rsidRDefault="00874A82" w:rsidP="00874A82">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9F5D75" w:rsidRPr="000003F4" w14:paraId="29FE350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 xml:space="preserve">PC5-only operation / </w:t>
            </w:r>
            <w:proofErr w:type="spellStart"/>
            <w:r w:rsidRPr="000003F4">
              <w:rPr>
                <w:rFonts w:cs="Arial"/>
                <w:b/>
                <w:bCs/>
                <w:sz w:val="16"/>
                <w:szCs w:val="16"/>
                <w:lang w:eastAsia="en-US"/>
              </w:rPr>
              <w:t>Sidelink</w:t>
            </w:r>
            <w:proofErr w:type="spellEnd"/>
            <w:r w:rsidRPr="000003F4">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9F5D75" w:rsidRPr="000003F4" w14:paraId="40266D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9F5D75" w:rsidRPr="000003F4" w14:paraId="7067E25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 xml:space="preserve">PC5-only operation / MAC / SL-SCH data transmission / Selected </w:t>
            </w:r>
            <w:proofErr w:type="spellStart"/>
            <w:r w:rsidRPr="000003F4">
              <w:rPr>
                <w:rFonts w:cs="Arial"/>
                <w:bCs/>
                <w:sz w:val="16"/>
                <w:szCs w:val="16"/>
              </w:rPr>
              <w:t>sidelink</w:t>
            </w:r>
            <w:proofErr w:type="spellEnd"/>
            <w:r w:rsidRPr="000003F4">
              <w:rPr>
                <w:rFonts w:cs="Arial"/>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5E8E7AD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SL-MIMO</w:t>
            </w:r>
          </w:p>
        </w:tc>
      </w:tr>
      <w:tr w:rsidR="00114AEF" w:rsidRPr="000003F4" w14:paraId="61EAA89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EC34399" w14:textId="13335BD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w:t>
            </w:r>
          </w:p>
        </w:tc>
        <w:tc>
          <w:tcPr>
            <w:tcW w:w="3510" w:type="dxa"/>
            <w:tcBorders>
              <w:top w:val="single" w:sz="4" w:space="0" w:color="auto"/>
              <w:left w:val="single" w:sz="4" w:space="0" w:color="auto"/>
              <w:bottom w:val="single" w:sz="4" w:space="0" w:color="auto"/>
              <w:right w:val="single" w:sz="4" w:space="0" w:color="auto"/>
            </w:tcBorders>
          </w:tcPr>
          <w:p w14:paraId="64051401" w14:textId="34578BC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p>
        </w:tc>
        <w:tc>
          <w:tcPr>
            <w:tcW w:w="811" w:type="dxa"/>
            <w:tcBorders>
              <w:top w:val="single" w:sz="4" w:space="0" w:color="auto"/>
              <w:left w:val="single" w:sz="4" w:space="0" w:color="auto"/>
              <w:bottom w:val="single" w:sz="4" w:space="0" w:color="auto"/>
              <w:right w:val="single" w:sz="4" w:space="0" w:color="auto"/>
            </w:tcBorders>
          </w:tcPr>
          <w:p w14:paraId="31DD58E2"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3A7ACDF"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9FA787" w14:textId="77777777" w:rsidR="00114AEF" w:rsidRPr="000003F4" w:rsidRDefault="00114AEF" w:rsidP="00114AEF">
            <w:pPr>
              <w:pStyle w:val="TAL"/>
              <w:keepNext w:val="0"/>
              <w:keepLines w:val="0"/>
              <w:rPr>
                <w:rFonts w:cs="Arial"/>
                <w:sz w:val="16"/>
                <w:szCs w:val="16"/>
              </w:rPr>
            </w:pPr>
          </w:p>
        </w:tc>
      </w:tr>
      <w:tr w:rsidR="00114AEF" w:rsidRPr="000003F4" w14:paraId="23C4A39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CFA049A" w14:textId="1D9ABD2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9.1</w:t>
            </w:r>
          </w:p>
        </w:tc>
        <w:tc>
          <w:tcPr>
            <w:tcW w:w="3510" w:type="dxa"/>
            <w:tcBorders>
              <w:top w:val="single" w:sz="4" w:space="0" w:color="auto"/>
              <w:left w:val="single" w:sz="4" w:space="0" w:color="auto"/>
              <w:bottom w:val="single" w:sz="4" w:space="0" w:color="auto"/>
              <w:right w:val="single" w:sz="4" w:space="0" w:color="auto"/>
            </w:tcBorders>
          </w:tcPr>
          <w:p w14:paraId="0E8F4072" w14:textId="5457ECF7"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p>
        </w:tc>
        <w:tc>
          <w:tcPr>
            <w:tcW w:w="811" w:type="dxa"/>
            <w:tcBorders>
              <w:top w:val="single" w:sz="4" w:space="0" w:color="auto"/>
              <w:left w:val="single" w:sz="4" w:space="0" w:color="auto"/>
              <w:bottom w:val="single" w:sz="4" w:space="0" w:color="auto"/>
              <w:right w:val="single" w:sz="4" w:space="0" w:color="auto"/>
            </w:tcBorders>
          </w:tcPr>
          <w:p w14:paraId="28A8073E"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12AA758"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C62C24B" w14:textId="77777777" w:rsidR="00114AEF" w:rsidRPr="000003F4" w:rsidRDefault="00114AEF" w:rsidP="00114AEF">
            <w:pPr>
              <w:pStyle w:val="TAL"/>
              <w:keepNext w:val="0"/>
              <w:keepLines w:val="0"/>
              <w:rPr>
                <w:rFonts w:cs="Arial"/>
                <w:sz w:val="16"/>
                <w:szCs w:val="16"/>
              </w:rPr>
            </w:pPr>
          </w:p>
        </w:tc>
      </w:tr>
      <w:tr w:rsidR="00114AEF" w:rsidRPr="000003F4" w14:paraId="6A74FB9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277AD31" w14:textId="4C2AB179"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243C1D86" w14:textId="1CE73E75" w:rsidR="00114AEF" w:rsidRPr="000003F4" w:rsidRDefault="00114AEF" w:rsidP="00114AEF">
            <w:pPr>
              <w:pStyle w:val="TAL"/>
              <w:rPr>
                <w:rFonts w:cs="Arial"/>
                <w:bCs/>
                <w:sz w:val="16"/>
                <w:szCs w:val="16"/>
              </w:rPr>
            </w:pPr>
            <w:r w:rsidRPr="00390FFE">
              <w:rPr>
                <w:rFonts w:cs="Arial"/>
                <w:bCs/>
                <w:sz w:val="16"/>
                <w:szCs w:val="16"/>
              </w:rPr>
              <w:t>PC5-only operation / RLC / unacknowledged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314566A9" w14:textId="6E53DDA0"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E803816" w14:textId="226A3C23"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7F483E7" w14:textId="6091CBAD"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C36133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D9A1B6" w14:textId="543F9831"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9.2</w:t>
            </w:r>
          </w:p>
        </w:tc>
        <w:tc>
          <w:tcPr>
            <w:tcW w:w="3510" w:type="dxa"/>
            <w:tcBorders>
              <w:top w:val="single" w:sz="4" w:space="0" w:color="auto"/>
              <w:left w:val="single" w:sz="4" w:space="0" w:color="auto"/>
              <w:bottom w:val="single" w:sz="4" w:space="0" w:color="auto"/>
              <w:right w:val="single" w:sz="4" w:space="0" w:color="auto"/>
            </w:tcBorders>
          </w:tcPr>
          <w:p w14:paraId="201D680F" w14:textId="26BE82A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p>
        </w:tc>
        <w:tc>
          <w:tcPr>
            <w:tcW w:w="811" w:type="dxa"/>
            <w:tcBorders>
              <w:top w:val="single" w:sz="4" w:space="0" w:color="auto"/>
              <w:left w:val="single" w:sz="4" w:space="0" w:color="auto"/>
              <w:bottom w:val="single" w:sz="4" w:space="0" w:color="auto"/>
              <w:right w:val="single" w:sz="4" w:space="0" w:color="auto"/>
            </w:tcBorders>
          </w:tcPr>
          <w:p w14:paraId="232DCFFB"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F90A36E"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ADA853B" w14:textId="77777777" w:rsidR="00114AEF" w:rsidRPr="000003F4" w:rsidRDefault="00114AEF" w:rsidP="00114AEF">
            <w:pPr>
              <w:pStyle w:val="TAL"/>
              <w:keepNext w:val="0"/>
              <w:keepLines w:val="0"/>
              <w:rPr>
                <w:rFonts w:cs="Arial"/>
                <w:sz w:val="16"/>
                <w:szCs w:val="16"/>
              </w:rPr>
            </w:pPr>
          </w:p>
        </w:tc>
      </w:tr>
      <w:tr w:rsidR="00114AEF" w:rsidRPr="000003F4" w14:paraId="3DB376D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35471D" w14:textId="75A79F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4FF5D7C2" w14:textId="3A8DBA1F" w:rsidR="00114AEF" w:rsidRPr="000003F4" w:rsidRDefault="00114AEF" w:rsidP="00114AEF">
            <w:pPr>
              <w:pStyle w:val="TAL"/>
              <w:rPr>
                <w:rFonts w:cs="Arial"/>
                <w:bCs/>
                <w:sz w:val="16"/>
                <w:szCs w:val="16"/>
              </w:rPr>
            </w:pPr>
            <w:r w:rsidRPr="00390FFE">
              <w:rPr>
                <w:rFonts w:cs="Arial"/>
                <w:bCs/>
                <w:sz w:val="16"/>
                <w:szCs w:val="16"/>
              </w:rPr>
              <w:t>PC5-only operation / RLC / 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25631E78" w14:textId="6A2A0F9A"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94B822" w14:textId="6AA566B4"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268E8AF" w14:textId="6661E679"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DC7AC0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5D07D9" w14:textId="54D39D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7402C554" w14:textId="553CE78B" w:rsidR="00114AEF" w:rsidRPr="000003F4" w:rsidRDefault="00114AEF" w:rsidP="00114AEF">
            <w:pPr>
              <w:pStyle w:val="TAL"/>
              <w:rPr>
                <w:rFonts w:cs="Arial"/>
                <w:bCs/>
                <w:sz w:val="16"/>
                <w:szCs w:val="16"/>
              </w:rPr>
            </w:pPr>
            <w:r w:rsidRPr="00390FFE">
              <w:rPr>
                <w:rFonts w:cs="Arial"/>
                <w:bCs/>
                <w:sz w:val="16"/>
                <w:szCs w:val="16"/>
              </w:rPr>
              <w:t>PC5-only operation / RLC / acknowledged mode / polling and retransmission</w:t>
            </w:r>
          </w:p>
        </w:tc>
        <w:tc>
          <w:tcPr>
            <w:tcW w:w="811" w:type="dxa"/>
            <w:tcBorders>
              <w:top w:val="single" w:sz="4" w:space="0" w:color="auto"/>
              <w:left w:val="single" w:sz="4" w:space="0" w:color="auto"/>
              <w:bottom w:val="single" w:sz="4" w:space="0" w:color="auto"/>
              <w:right w:val="single" w:sz="4" w:space="0" w:color="auto"/>
            </w:tcBorders>
          </w:tcPr>
          <w:p w14:paraId="29591BE2" w14:textId="1C8BA7F3"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8F6406" w14:textId="34B6D0B2"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9FD197D" w14:textId="64711813"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9F5D75" w:rsidRPr="000003F4"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610757" w:rsidRPr="000003F4"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246136" w:rsidRPr="000003F4"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7F56CCC" w14:textId="4454F18A" w:rsidR="00370327" w:rsidRPr="000003F4" w:rsidRDefault="00370327" w:rsidP="00370327">
            <w:pPr>
              <w:pStyle w:val="TAL"/>
              <w:rPr>
                <w:rFonts w:cs="Arial"/>
                <w:b/>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0003F4" w:rsidRDefault="00D15C70" w:rsidP="00D15C70">
            <w:pPr>
              <w:pStyle w:val="TAL"/>
              <w:keepNext w:val="0"/>
              <w:keepLines w:val="0"/>
              <w:rPr>
                <w:rFonts w:cs="Arial"/>
                <w:bCs/>
                <w:sz w:val="16"/>
                <w:szCs w:val="16"/>
              </w:rPr>
            </w:pPr>
            <w:bookmarkStart w:id="112" w:name="OLE_LINK37"/>
            <w:r w:rsidRPr="000003F4">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0003F4" w:rsidRDefault="00D15C70" w:rsidP="00D15C70">
            <w:pPr>
              <w:pStyle w:val="TAC"/>
              <w:keepNext w:val="0"/>
              <w:keepLines w:val="0"/>
              <w:rPr>
                <w:rFonts w:cs="Arial"/>
                <w:sz w:val="16"/>
                <w:szCs w:val="16"/>
                <w:lang w:eastAsia="zh-CN"/>
              </w:rPr>
            </w:pPr>
            <w:bookmarkStart w:id="113" w:name="OLE_LINK200"/>
            <w:bookmarkStart w:id="114" w:name="OLE_LINK36"/>
            <w:r w:rsidRPr="000003F4">
              <w:rPr>
                <w:sz w:val="16"/>
                <w:szCs w:val="16"/>
              </w:rPr>
              <w:t>C</w:t>
            </w:r>
            <w:bookmarkEnd w:id="113"/>
            <w:r w:rsidRPr="000003F4">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0003F4" w:rsidRDefault="00D15C70" w:rsidP="00D15C70">
            <w:pPr>
              <w:pStyle w:val="TAL"/>
              <w:keepNext w:val="0"/>
              <w:keepLines w:val="0"/>
              <w:rPr>
                <w:rFonts w:cs="Arial"/>
                <w:sz w:val="16"/>
                <w:szCs w:val="16"/>
                <w:lang w:eastAsia="zh-CN"/>
              </w:rPr>
            </w:pPr>
            <w:bookmarkStart w:id="115" w:name="OLE_LINK183"/>
            <w:r w:rsidRPr="000003F4">
              <w:rPr>
                <w:sz w:val="16"/>
                <w:szCs w:val="16"/>
              </w:rPr>
              <w:t xml:space="preserve">UE supporting 5G core </w:t>
            </w:r>
            <w:r w:rsidRPr="000003F4">
              <w:rPr>
                <w:rFonts w:cs="Arial"/>
                <w:sz w:val="16"/>
                <w:szCs w:val="16"/>
                <w:lang w:eastAsia="zh-CN"/>
              </w:rPr>
              <w:t xml:space="preserve">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bookmarkEnd w:id="115"/>
          </w:p>
        </w:tc>
      </w:tr>
      <w:tr w:rsidR="00D15C70" w:rsidRPr="000003F4"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Measurement configuration and reporting via </w:t>
            </w:r>
            <w:proofErr w:type="spellStart"/>
            <w:r w:rsidRPr="000003F4">
              <w:rPr>
                <w:rFonts w:cs="Arial"/>
                <w:b/>
                <w:bCs/>
                <w:sz w:val="16"/>
                <w:szCs w:val="16"/>
              </w:rPr>
              <w:t>Uu</w:t>
            </w:r>
            <w:proofErr w:type="spellEnd"/>
            <w:r w:rsidRPr="000003F4">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w:t>
            </w:r>
            <w:proofErr w:type="spellStart"/>
            <w:r w:rsidRPr="000003F4">
              <w:rPr>
                <w:b/>
                <w:sz w:val="16"/>
                <w:szCs w:val="16"/>
              </w:rPr>
              <w:t>Uu</w:t>
            </w:r>
            <w:proofErr w:type="spellEnd"/>
            <w:r w:rsidRPr="000003F4">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w:t>
            </w:r>
            <w:proofErr w:type="spellStart"/>
            <w:r w:rsidRPr="000003F4">
              <w:rPr>
                <w:bCs/>
                <w:sz w:val="16"/>
                <w:szCs w:val="16"/>
              </w:rPr>
              <w:t>Uu</w:t>
            </w:r>
            <w:proofErr w:type="spellEnd"/>
            <w:r w:rsidRPr="000003F4">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 xml:space="preserve">Inter-carrier concurrent operation / </w:t>
            </w:r>
            <w:proofErr w:type="spellStart"/>
            <w:r w:rsidRPr="000003F4">
              <w:rPr>
                <w:rFonts w:eastAsia="SimSun"/>
                <w:bCs/>
                <w:sz w:val="16"/>
                <w:szCs w:val="16"/>
                <w:lang w:eastAsia="en-US"/>
              </w:rPr>
              <w:t>Sidelink</w:t>
            </w:r>
            <w:proofErr w:type="spellEnd"/>
            <w:r w:rsidRPr="000003F4">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 xml:space="preserve">UE supporting 5G core and NR </w:t>
            </w:r>
            <w:proofErr w:type="spellStart"/>
            <w:r w:rsidRPr="000003F4">
              <w:rPr>
                <w:rFonts w:eastAsia="SimSun" w:cs="Arial"/>
                <w:sz w:val="16"/>
                <w:szCs w:val="16"/>
                <w:lang w:eastAsia="zh-CN"/>
              </w:rPr>
              <w:t>sidelink</w:t>
            </w:r>
            <w:proofErr w:type="spellEnd"/>
            <w:r w:rsidRPr="000003F4">
              <w:rPr>
                <w:rFonts w:eastAsia="SimSun" w:cs="Arial"/>
                <w:sz w:val="16"/>
                <w:szCs w:val="16"/>
                <w:lang w:eastAsia="zh-CN"/>
              </w:rPr>
              <w:t xml:space="preserve"> mode 1 transmission</w:t>
            </w:r>
          </w:p>
        </w:tc>
      </w:tr>
      <w:tr w:rsidR="00D15C70" w:rsidRPr="000003F4"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w:t>
            </w:r>
            <w:proofErr w:type="spellStart"/>
            <w:r w:rsidRPr="000003F4">
              <w:rPr>
                <w:bCs/>
                <w:sz w:val="16"/>
                <w:szCs w:val="16"/>
              </w:rPr>
              <w:t>Sidelink</w:t>
            </w:r>
            <w:proofErr w:type="spellEnd"/>
            <w:r w:rsidRPr="000003F4">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9F5D75" w:rsidRPr="000003F4" w14:paraId="4F8DB09E"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9F5D75" w:rsidRPr="000003F4" w14:paraId="7B462A2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 xml:space="preserve">Inter-concurrent operation / MAC / SL-SCH data transmission / Dynamic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 xml:space="preserve">Inter-concurrent operation / MAC / SL-SCH data transmission / Configured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 xml:space="preserve">Inter-concurrent operation / MAC / SL-SCH data transmission / Selected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 xml:space="preserve">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SL-MIMO</w:t>
            </w:r>
          </w:p>
        </w:tc>
      </w:tr>
      <w:tr w:rsidR="009F5D75" w:rsidRPr="000003F4" w14:paraId="55B577E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 xml:space="preserve">Inter-concurrent operation / MAC / </w:t>
            </w:r>
            <w:proofErr w:type="spellStart"/>
            <w:r w:rsidRPr="000003F4">
              <w:rPr>
                <w:b/>
                <w:bCs/>
                <w:sz w:val="16"/>
                <w:szCs w:val="16"/>
              </w:rPr>
              <w:t>Uu</w:t>
            </w:r>
            <w:proofErr w:type="spellEnd"/>
            <w:r w:rsidRPr="000003F4">
              <w:rPr>
                <w:b/>
                <w:bCs/>
                <w:sz w:val="16"/>
                <w:szCs w:val="16"/>
              </w:rPr>
              <w:t xml:space="preserve"> procedures related to </w:t>
            </w:r>
            <w:proofErr w:type="spellStart"/>
            <w:r w:rsidRPr="000003F4">
              <w:rPr>
                <w:b/>
                <w:bCs/>
                <w:sz w:val="16"/>
                <w:szCs w:val="16"/>
              </w:rPr>
              <w:t>sidelink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 xml:space="preserve">Inter-concurrent operation / MAC / </w:t>
            </w:r>
            <w:proofErr w:type="spellStart"/>
            <w:r w:rsidRPr="000003F4">
              <w:rPr>
                <w:bCs/>
                <w:sz w:val="16"/>
                <w:szCs w:val="16"/>
              </w:rPr>
              <w:t>Uu</w:t>
            </w:r>
            <w:proofErr w:type="spellEnd"/>
            <w:r w:rsidRPr="000003F4">
              <w:rPr>
                <w:bCs/>
                <w:sz w:val="16"/>
                <w:szCs w:val="16"/>
              </w:rPr>
              <w:t xml:space="preserve"> procedures related to </w:t>
            </w:r>
            <w:proofErr w:type="spellStart"/>
            <w:r w:rsidRPr="000003F4">
              <w:rPr>
                <w:bCs/>
                <w:sz w:val="16"/>
                <w:szCs w:val="16"/>
              </w:rPr>
              <w:t>sidelink</w:t>
            </w:r>
            <w:proofErr w:type="spellEnd"/>
            <w:r w:rsidRPr="000003F4">
              <w:rPr>
                <w:bCs/>
                <w:sz w:val="16"/>
                <w:szCs w:val="16"/>
              </w:rPr>
              <w:t xml:space="preserve"> / </w:t>
            </w:r>
            <w:proofErr w:type="spellStart"/>
            <w:r w:rsidRPr="000003F4">
              <w:rPr>
                <w:bCs/>
                <w:sz w:val="16"/>
                <w:szCs w:val="16"/>
              </w:rPr>
              <w:t>Sidelink</w:t>
            </w:r>
            <w:proofErr w:type="spellEnd"/>
            <w:r w:rsidRPr="000003F4">
              <w:rPr>
                <w:bCs/>
                <w:sz w:val="16"/>
                <w:szCs w:val="16"/>
              </w:rPr>
              <w:t xml:space="preserve">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9E18F1" w:rsidRPr="000003F4"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BF1ADD" w:rsidRDefault="009E18F1" w:rsidP="001010F3">
            <w:pPr>
              <w:pStyle w:val="TAL"/>
              <w:rPr>
                <w:b/>
                <w:sz w:val="16"/>
                <w:szCs w:val="16"/>
              </w:rPr>
            </w:pPr>
            <w:proofErr w:type="spellStart"/>
            <w:r w:rsidRPr="00BF1ADD">
              <w:rPr>
                <w:b/>
                <w:sz w:val="16"/>
                <w:szCs w:val="16"/>
              </w:rPr>
              <w:t>Sidelink</w:t>
            </w:r>
            <w:proofErr w:type="spellEnd"/>
            <w:r w:rsidRPr="00BF1ADD">
              <w:rPr>
                <w:b/>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BF1ADD" w:rsidRDefault="009E18F1" w:rsidP="001010F3">
            <w:pPr>
              <w:pStyle w:val="TAL"/>
              <w:keepNext w:val="0"/>
              <w:keepLines w:val="0"/>
              <w:rPr>
                <w:rFonts w:cs="Arial"/>
                <w:b/>
                <w:sz w:val="16"/>
                <w:szCs w:val="16"/>
                <w:lang w:eastAsia="zh-CN"/>
              </w:rPr>
            </w:pPr>
          </w:p>
        </w:tc>
      </w:tr>
      <w:tr w:rsidR="009E18F1" w:rsidRPr="000003F4"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BF1ADD" w:rsidRDefault="009E18F1" w:rsidP="001010F3">
            <w:pPr>
              <w:pStyle w:val="TAL"/>
              <w:rPr>
                <w:b/>
                <w:sz w:val="16"/>
                <w:szCs w:val="16"/>
              </w:rPr>
            </w:pPr>
            <w:r w:rsidRPr="00BF1ADD">
              <w:rPr>
                <w:b/>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BF1ADD" w:rsidRDefault="009E18F1" w:rsidP="001010F3">
            <w:pPr>
              <w:pStyle w:val="TAL"/>
              <w:keepNext w:val="0"/>
              <w:keepLines w:val="0"/>
              <w:rPr>
                <w:rFonts w:cs="Arial"/>
                <w:b/>
                <w:sz w:val="16"/>
                <w:szCs w:val="16"/>
                <w:lang w:eastAsia="zh-CN"/>
              </w:rPr>
            </w:pPr>
          </w:p>
        </w:tc>
      </w:tr>
      <w:tr w:rsidR="009E18F1" w:rsidRPr="000003F4"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BF1ADD" w:rsidRDefault="009E18F1" w:rsidP="001010F3">
            <w:pPr>
              <w:pStyle w:val="TAL"/>
              <w:rPr>
                <w:b/>
                <w:sz w:val="16"/>
                <w:szCs w:val="16"/>
              </w:rPr>
            </w:pPr>
            <w:r w:rsidRPr="00BF1ADD">
              <w:rPr>
                <w:b/>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BF1ADD" w:rsidRDefault="009E18F1" w:rsidP="001010F3">
            <w:pPr>
              <w:pStyle w:val="TAL"/>
              <w:keepNext w:val="0"/>
              <w:keepLines w:val="0"/>
              <w:rPr>
                <w:rFonts w:cs="Arial"/>
                <w:b/>
                <w:sz w:val="16"/>
                <w:szCs w:val="16"/>
                <w:lang w:eastAsia="zh-CN"/>
              </w:rPr>
            </w:pPr>
          </w:p>
        </w:tc>
      </w:tr>
      <w:tr w:rsidR="00404415" w:rsidRPr="000003F4" w14:paraId="1E22CC23"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7265A2" w14:textId="7517CBC8" w:rsidR="00404415" w:rsidRPr="000003F4" w:rsidRDefault="00404415" w:rsidP="00404415">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B1DD75" w14:textId="2CF19B3D" w:rsidR="00404415" w:rsidRPr="000003F4" w:rsidRDefault="00404415" w:rsidP="00404415">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w:t>
            </w:r>
            <w:proofErr w:type="spellStart"/>
            <w:r w:rsidRPr="000003F4">
              <w:rPr>
                <w:rFonts w:cs="Arial"/>
                <w:bCs/>
                <w:sz w:val="16"/>
                <w:szCs w:val="16"/>
              </w:rPr>
              <w:t>Sidelink</w:t>
            </w:r>
            <w:proofErr w:type="spellEnd"/>
            <w:r w:rsidRPr="000003F4">
              <w:rPr>
                <w:rFonts w:cs="Arial"/>
                <w:bCs/>
                <w:sz w:val="16"/>
                <w:szCs w:val="16"/>
              </w:rPr>
              <w:t xml:space="preserve"> Synchronization / </w:t>
            </w:r>
            <w:proofErr w:type="spellStart"/>
            <w:r w:rsidRPr="000003F4">
              <w:rPr>
                <w:rFonts w:cs="Arial"/>
                <w:bCs/>
                <w:sz w:val="16"/>
                <w:szCs w:val="16"/>
              </w:rPr>
              <w:t>Synchonization</w:t>
            </w:r>
            <w:proofErr w:type="spellEnd"/>
            <w:r w:rsidRPr="000003F4">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990AB" w14:textId="4BDD3612" w:rsidR="00404415" w:rsidRPr="000003F4" w:rsidRDefault="00404415" w:rsidP="00404415">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FCEAF" w14:textId="00703240" w:rsidR="00404415" w:rsidRPr="000003F4" w:rsidRDefault="00404415" w:rsidP="00404415">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28CBE5" w14:textId="6B446F54"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C3016" w:rsidRPr="000003F4"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0003F4" w:rsidRDefault="009C3016" w:rsidP="009C3016">
            <w:pPr>
              <w:pStyle w:val="TAL"/>
              <w:keepNext w:val="0"/>
              <w:keepLines w:val="0"/>
              <w:rPr>
                <w:bCs/>
                <w:sz w:val="16"/>
                <w:szCs w:val="16"/>
                <w:lang w:eastAsia="zh-CN"/>
              </w:rPr>
            </w:pPr>
            <w:r w:rsidRPr="000003F4">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0003F4" w:rsidRDefault="009C3016" w:rsidP="009C301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5G </w:t>
            </w:r>
            <w:proofErr w:type="spellStart"/>
            <w:r w:rsidRPr="000003F4">
              <w:rPr>
                <w:bCs/>
                <w:sz w:val="16"/>
                <w:szCs w:val="16"/>
                <w:lang w:eastAsia="zh-CN"/>
              </w:rPr>
              <w:t>ProSe</w:t>
            </w:r>
            <w:proofErr w:type="spellEnd"/>
            <w:r w:rsidRPr="000003F4">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0003F4" w:rsidRDefault="009C3016" w:rsidP="009C301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0003F4" w:rsidRDefault="009C3016" w:rsidP="009C301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0003F4" w:rsidRDefault="009C3016" w:rsidP="009C301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255369" w:rsidRPr="000003F4" w14:paraId="68D3234A"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3991CD" w14:textId="1B82D6AB"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9B5B55" w14:textId="057223BC"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Announcing Alert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60BC170" w14:textId="06D18CF6"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8E5AA" w14:textId="30196C8B"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C5F8DE4" w14:textId="5A65ECA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255369" w:rsidRPr="000003F4" w14:paraId="7D8ED5C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F2EDE" w14:textId="1334D2E8"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35F17D" w14:textId="6C8BDB01"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Match Report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57E1609" w14:textId="4C5DB591"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203801" w14:textId="420B4D6C"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1144F2" w14:textId="46A6089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9E18F1" w:rsidRPr="000003F4"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B361A6" w:rsidRPr="000003F4"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0003F4" w:rsidRDefault="00B361A6" w:rsidP="00B361A6">
            <w:pPr>
              <w:pStyle w:val="TAL"/>
              <w:keepNext w:val="0"/>
              <w:keepLines w:val="0"/>
              <w:rPr>
                <w:bCs/>
                <w:sz w:val="16"/>
                <w:szCs w:val="16"/>
                <w:lang w:eastAsia="zh-CN"/>
              </w:rPr>
            </w:pPr>
            <w:r w:rsidRPr="000003F4">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32E32E2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BC9CA46" w14:textId="709D3993" w:rsidR="00CB56AF" w:rsidRPr="000003F4" w:rsidRDefault="00CB56AF" w:rsidP="00CB56AF">
            <w:pPr>
              <w:pStyle w:val="TAL"/>
              <w:keepNext w:val="0"/>
              <w:keepLines w:val="0"/>
              <w:rPr>
                <w:rFonts w:cs="Arial"/>
                <w:bCs/>
                <w:sz w:val="16"/>
                <w:szCs w:val="16"/>
              </w:rPr>
            </w:pPr>
            <w:r w:rsidRPr="00DE14C6">
              <w:rPr>
                <w:bCs/>
                <w:sz w:val="16"/>
                <w:szCs w:val="16"/>
              </w:rPr>
              <w:t>12.3.1.1.</w:t>
            </w:r>
            <w:r>
              <w:rPr>
                <w:rFonts w:hint="eastAsia"/>
                <w:bCs/>
                <w:sz w:val="16"/>
                <w:szCs w:val="16"/>
                <w:lang w:eastAsia="zh-CN"/>
              </w:rPr>
              <w:t>10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761B334" w14:textId="5AB6B1E3" w:rsidR="00CB56AF" w:rsidRPr="000003F4" w:rsidRDefault="00CB56AF" w:rsidP="00CB56AF">
            <w:pPr>
              <w:pStyle w:val="TAL"/>
              <w:rPr>
                <w:rFonts w:cs="Arial"/>
                <w:bCs/>
                <w:sz w:val="16"/>
                <w:szCs w:val="16"/>
              </w:rPr>
            </w:pPr>
            <w:proofErr w:type="spellStart"/>
            <w:r w:rsidRPr="00DE14C6">
              <w:rPr>
                <w:bCs/>
                <w:sz w:val="16"/>
                <w:szCs w:val="16"/>
              </w:rPr>
              <w:t>Sidelink</w:t>
            </w:r>
            <w:proofErr w:type="spellEnd"/>
            <w:r w:rsidRPr="00DE14C6">
              <w:rPr>
                <w:bCs/>
                <w:sz w:val="16"/>
                <w:szCs w:val="16"/>
              </w:rPr>
              <w:t xml:space="preserve"> Relay / L2 U2N / Remote UE / SRAP</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A248837" w14:textId="2DD34A7A"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8A73E9" w14:textId="1DDCEB36" w:rsidR="00CB56AF" w:rsidRPr="000003F4" w:rsidRDefault="00CB56AF" w:rsidP="00CB56AF">
            <w:pPr>
              <w:pStyle w:val="TAC"/>
              <w:keepNext w:val="0"/>
              <w:keepLines w:val="0"/>
              <w:rPr>
                <w:rFonts w:cs="Arial"/>
                <w:sz w:val="16"/>
                <w:szCs w:val="16"/>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8D6187" w14:textId="3F3835A2"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B361A6" w:rsidRPr="000003F4"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0003F4" w:rsidRDefault="00B361A6" w:rsidP="00B361A6">
            <w:pPr>
              <w:pStyle w:val="TAL"/>
              <w:keepNext w:val="0"/>
              <w:keepLines w:val="0"/>
              <w:rPr>
                <w:bCs/>
                <w:sz w:val="16"/>
                <w:szCs w:val="16"/>
                <w:lang w:eastAsia="zh-CN"/>
              </w:rPr>
            </w:pPr>
            <w:r w:rsidRPr="000003F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9E18F1" w:rsidRPr="000003F4"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7B61C6" w:rsidRPr="000003F4"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0003F4" w:rsidRDefault="007B61C6" w:rsidP="007B61C6">
            <w:pPr>
              <w:pStyle w:val="TAL"/>
              <w:keepNext w:val="0"/>
              <w:keepLines w:val="0"/>
              <w:rPr>
                <w:bCs/>
                <w:sz w:val="16"/>
                <w:szCs w:val="16"/>
                <w:lang w:eastAsia="zh-CN"/>
              </w:rPr>
            </w:pPr>
            <w:r w:rsidRPr="000003F4">
              <w:rPr>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0003F4" w:rsidRDefault="00B361A6" w:rsidP="002A603E">
            <w:pPr>
              <w:pStyle w:val="TAL"/>
              <w:keepNext w:val="0"/>
              <w:keepLines w:val="0"/>
              <w:rPr>
                <w:bCs/>
                <w:sz w:val="16"/>
                <w:szCs w:val="16"/>
                <w:lang w:eastAsia="zh-CN"/>
              </w:rPr>
            </w:pPr>
            <w:r w:rsidRPr="000003F4">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0003F4" w:rsidRDefault="00B361A6" w:rsidP="002A603E">
            <w:pPr>
              <w:pStyle w:val="TAL"/>
              <w:rPr>
                <w:bCs/>
                <w:sz w:val="16"/>
                <w:szCs w:val="16"/>
              </w:rPr>
            </w:pPr>
            <w:proofErr w:type="spellStart"/>
            <w:r w:rsidRPr="000003F4">
              <w:rPr>
                <w:sz w:val="16"/>
                <w:szCs w:val="16"/>
              </w:rPr>
              <w:t>Sidelink</w:t>
            </w:r>
            <w:proofErr w:type="spellEnd"/>
            <w:r w:rsidRPr="000003F4">
              <w:rPr>
                <w:sz w:val="16"/>
                <w:szCs w:val="16"/>
              </w:rPr>
              <w:t xml:space="preserve"> Relay / L2 U2N / Remote UE / </w:t>
            </w:r>
            <w:proofErr w:type="spellStart"/>
            <w:r w:rsidRPr="000003F4">
              <w:rPr>
                <w:sz w:val="16"/>
                <w:szCs w:val="16"/>
              </w:rPr>
              <w:t>Sidelink</w:t>
            </w:r>
            <w:proofErr w:type="spellEnd"/>
            <w:r w:rsidRPr="000003F4">
              <w:rPr>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0003F4" w:rsidRDefault="00B361A6" w:rsidP="002A603E">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0003F4" w:rsidRDefault="00B361A6" w:rsidP="002A603E">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0003F4" w:rsidRDefault="00B361A6" w:rsidP="002A603E">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7B61C6" w:rsidRPr="000003F4"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0003F4" w:rsidRDefault="007B61C6" w:rsidP="007B61C6">
            <w:pPr>
              <w:pStyle w:val="TAL"/>
              <w:keepNext w:val="0"/>
              <w:keepLines w:val="0"/>
              <w:rPr>
                <w:bCs/>
                <w:sz w:val="16"/>
                <w:szCs w:val="16"/>
                <w:lang w:eastAsia="zh-CN"/>
              </w:rPr>
            </w:pPr>
            <w:r w:rsidRPr="000003F4">
              <w:rPr>
                <w:bCs/>
                <w:sz w:val="16"/>
                <w:szCs w:val="16"/>
                <w:lang w:eastAsia="zh-CN"/>
              </w:rPr>
              <w:t>12.3.1.1.19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Selection of NR </w:t>
            </w:r>
            <w:proofErr w:type="spellStart"/>
            <w:r w:rsidRPr="000003F4">
              <w:rPr>
                <w:bCs/>
                <w:sz w:val="16"/>
                <w:szCs w:val="16"/>
                <w:lang w:eastAsia="zh-CN"/>
              </w:rPr>
              <w:t>Sidelink</w:t>
            </w:r>
            <w:proofErr w:type="spellEnd"/>
            <w:r w:rsidRPr="000003F4">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0003F4" w:rsidRDefault="00B361A6" w:rsidP="00B361A6">
            <w:pPr>
              <w:pStyle w:val="TAL"/>
              <w:keepNext w:val="0"/>
              <w:keepLines w:val="0"/>
              <w:rPr>
                <w:bCs/>
                <w:sz w:val="16"/>
                <w:szCs w:val="16"/>
                <w:lang w:eastAsia="zh-CN"/>
              </w:rPr>
            </w:pPr>
            <w:r w:rsidRPr="000003F4">
              <w:rPr>
                <w:bCs/>
                <w:sz w:val="16"/>
                <w:szCs w:val="16"/>
                <w:lang w:eastAsia="zh-CN"/>
              </w:rPr>
              <w:t>12.3.1.1.20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0003F4" w:rsidRDefault="00B361A6" w:rsidP="00B361A6">
            <w:pPr>
              <w:pStyle w:val="TAL"/>
              <w:rPr>
                <w:bCs/>
                <w:sz w:val="16"/>
                <w:szCs w:val="16"/>
                <w:lang w:eastAsia="zh-CN"/>
              </w:rPr>
            </w:pPr>
            <w:proofErr w:type="spellStart"/>
            <w:r w:rsidRPr="000003F4">
              <w:rPr>
                <w:bCs/>
                <w:sz w:val="16"/>
                <w:szCs w:val="16"/>
              </w:rPr>
              <w:t>Sidelink</w:t>
            </w:r>
            <w:proofErr w:type="spellEnd"/>
            <w:r w:rsidRPr="000003F4">
              <w:rPr>
                <w:bCs/>
                <w:sz w:val="16"/>
                <w:szCs w:val="16"/>
              </w:rPr>
              <w:t xml:space="preserve"> Relay / L2 U2N / Remote UE / Reselection of NR </w:t>
            </w:r>
            <w:proofErr w:type="spellStart"/>
            <w:r w:rsidRPr="000003F4">
              <w:rPr>
                <w:bCs/>
                <w:sz w:val="16"/>
                <w:szCs w:val="16"/>
              </w:rPr>
              <w:t>Sidelink</w:t>
            </w:r>
            <w:proofErr w:type="spellEnd"/>
            <w:r w:rsidRPr="000003F4">
              <w:rPr>
                <w:bCs/>
                <w:sz w:val="16"/>
                <w:szCs w:val="16"/>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0003F4" w:rsidRDefault="00B361A6" w:rsidP="00B361A6">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0003F4" w:rsidRDefault="00B361A6" w:rsidP="00B361A6">
            <w:pPr>
              <w:pStyle w:val="TAC"/>
              <w:keepNext w:val="0"/>
              <w:keepLines w:val="0"/>
              <w:rPr>
                <w:bCs/>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0003F4" w:rsidRDefault="00B361A6" w:rsidP="00B361A6">
            <w:pPr>
              <w:pStyle w:val="TAL"/>
              <w:keepNext w:val="0"/>
              <w:keepLines w:val="0"/>
              <w:rPr>
                <w:bCs/>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1A0EC2D9"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E22194E" w14:textId="315FF5BC"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D319728" w14:textId="49630CAF"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C0DC" w14:textId="77EA68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737DFB" w14:textId="76C4128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9B4D9A8" w14:textId="5B08E2DF"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CB56AF" w:rsidRPr="000003F4" w14:paraId="1130E13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EB2FE3" w14:textId="7EF466A4"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98DABF" w14:textId="0112956C"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E0CD5EF" w14:textId="40FAFC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8181B" w14:textId="77C1BAA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34174F6" w14:textId="5E23D24B"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9E18F1" w:rsidRPr="000003F4"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BF1ADD" w:rsidRDefault="009E18F1" w:rsidP="001010F3">
            <w:pPr>
              <w:pStyle w:val="TAL"/>
              <w:rPr>
                <w:b/>
                <w:sz w:val="16"/>
                <w:szCs w:val="16"/>
              </w:rPr>
            </w:pPr>
            <w:r w:rsidRPr="00BF1ADD">
              <w:rPr>
                <w:b/>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BF1ADD" w:rsidRDefault="009E18F1" w:rsidP="001010F3">
            <w:pPr>
              <w:pStyle w:val="TAL"/>
              <w:keepNext w:val="0"/>
              <w:keepLines w:val="0"/>
              <w:rPr>
                <w:rFonts w:cs="Arial"/>
                <w:b/>
                <w:sz w:val="16"/>
                <w:szCs w:val="16"/>
                <w:lang w:eastAsia="zh-CN"/>
              </w:rPr>
            </w:pPr>
          </w:p>
        </w:tc>
      </w:tr>
      <w:tr w:rsidR="00404415" w:rsidRPr="000003F4" w14:paraId="336D6637"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4BECB5" w14:textId="363EC130" w:rsidR="00404415" w:rsidRPr="000003F4" w:rsidRDefault="00404415" w:rsidP="00404415">
            <w:pPr>
              <w:pStyle w:val="TAL"/>
              <w:keepNext w:val="0"/>
              <w:keepLines w:val="0"/>
              <w:rPr>
                <w:bCs/>
                <w:sz w:val="16"/>
                <w:szCs w:val="16"/>
                <w:lang w:eastAsia="zh-CN"/>
              </w:rPr>
            </w:pPr>
            <w:r w:rsidRPr="000003F4">
              <w:rPr>
                <w:bCs/>
                <w:sz w:val="16"/>
                <w:szCs w:val="16"/>
                <w:lang w:eastAsia="zh-CN"/>
              </w:rPr>
              <w:t>12.3.1.2.1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C4D715" w14:textId="20862415" w:rsidR="00404415" w:rsidRPr="000003F4" w:rsidRDefault="00404415" w:rsidP="00404415">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B7C403B" w14:textId="552304B5" w:rsidR="00404415" w:rsidRPr="000003F4" w:rsidRDefault="00404415" w:rsidP="00404415">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B8FE15" w14:textId="3B786DBE" w:rsidR="00404415" w:rsidRPr="000003F4" w:rsidRDefault="00404415" w:rsidP="00404415">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BF865FC" w14:textId="1616F1A3"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9E18F1" w:rsidRPr="000003F4"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5G </w:t>
            </w:r>
            <w:proofErr w:type="spellStart"/>
            <w:r w:rsidRPr="000003F4">
              <w:rPr>
                <w:bCs/>
                <w:sz w:val="16"/>
                <w:szCs w:val="16"/>
              </w:rPr>
              <w:t>ProSe</w:t>
            </w:r>
            <w:proofErr w:type="spellEnd"/>
            <w:r w:rsidRPr="000003F4">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0003F4" w:rsidRDefault="007B61C6" w:rsidP="007B61C6">
            <w:pPr>
              <w:pStyle w:val="TAL"/>
              <w:keepNext w:val="0"/>
              <w:keepLines w:val="0"/>
              <w:rPr>
                <w:bCs/>
                <w:sz w:val="16"/>
                <w:szCs w:val="16"/>
                <w:lang w:eastAsia="zh-CN"/>
              </w:rPr>
            </w:pPr>
            <w:r w:rsidRPr="000003F4">
              <w:rPr>
                <w:bCs/>
                <w:sz w:val="16"/>
                <w:szCs w:val="16"/>
                <w:lang w:eastAsia="zh-CN"/>
              </w:rPr>
              <w:t>12.3.1.2.3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Relay UE / 5G </w:t>
            </w:r>
            <w:proofErr w:type="spellStart"/>
            <w:r w:rsidRPr="000003F4">
              <w:rPr>
                <w:bCs/>
                <w:sz w:val="16"/>
                <w:szCs w:val="16"/>
                <w:lang w:eastAsia="zh-CN"/>
              </w:rPr>
              <w:t>ProSe</w:t>
            </w:r>
            <w:proofErr w:type="spellEnd"/>
            <w:r w:rsidRPr="000003F4">
              <w:rPr>
                <w:bCs/>
                <w:sz w:val="16"/>
                <w:szCs w:val="16"/>
                <w:lang w:eastAsia="zh-CN"/>
              </w:rPr>
              <w:t xml:space="preserve"> U2N Relay Discovery / </w:t>
            </w:r>
            <w:proofErr w:type="spellStart"/>
            <w:r w:rsidRPr="000003F4">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relay UE operation</w:t>
            </w:r>
          </w:p>
        </w:tc>
      </w:tr>
      <w:tr w:rsidR="009E18F1" w:rsidRPr="000003F4"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0003F4" w14:paraId="657D8B2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0DF2650F" w14:textId="1FD5292A" w:rsidR="00CB56AF" w:rsidRPr="000003F4" w:rsidRDefault="00CB56AF" w:rsidP="00CB56AF">
            <w:pPr>
              <w:pStyle w:val="TAL"/>
              <w:keepNext w:val="0"/>
              <w:keepLines w:val="0"/>
              <w:rPr>
                <w:bCs/>
                <w:sz w:val="16"/>
                <w:szCs w:val="16"/>
                <w:lang w:eastAsia="zh-CN"/>
              </w:rPr>
            </w:pPr>
            <w:r w:rsidRPr="00445C91">
              <w:rPr>
                <w:rFonts w:cs="Arial" w:hint="eastAsia"/>
                <w:bCs/>
                <w:sz w:val="16"/>
                <w:szCs w:val="16"/>
                <w:lang w:eastAsia="zh-CN"/>
              </w:rPr>
              <w:t>12.3.1.2.</w:t>
            </w:r>
            <w:r>
              <w:rPr>
                <w:rFonts w:cs="Arial"/>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tcPr>
          <w:p w14:paraId="271BB28A" w14:textId="4F98E588" w:rsidR="00CB56AF" w:rsidRPr="000003F4" w:rsidRDefault="00CB56AF" w:rsidP="00CB56AF">
            <w:pPr>
              <w:pStyle w:val="TAL"/>
              <w:rPr>
                <w:bCs/>
                <w:sz w:val="16"/>
                <w:szCs w:val="16"/>
              </w:rPr>
            </w:pPr>
            <w:proofErr w:type="spellStart"/>
            <w:r w:rsidRPr="007124A6">
              <w:rPr>
                <w:rFonts w:cs="Arial"/>
                <w:bCs/>
                <w:sz w:val="16"/>
                <w:szCs w:val="16"/>
              </w:rPr>
              <w:t>Sidelink</w:t>
            </w:r>
            <w:proofErr w:type="spellEnd"/>
            <w:r w:rsidRPr="007124A6">
              <w:rPr>
                <w:rFonts w:cs="Arial"/>
                <w:bCs/>
                <w:sz w:val="16"/>
                <w:szCs w:val="16"/>
              </w:rPr>
              <w:t xml:space="preserve"> Relay / L2 U2N / Relay UE / System information acquisition</w:t>
            </w:r>
          </w:p>
        </w:tc>
        <w:tc>
          <w:tcPr>
            <w:tcW w:w="811" w:type="dxa"/>
            <w:tcBorders>
              <w:top w:val="single" w:sz="4" w:space="0" w:color="auto"/>
              <w:left w:val="single" w:sz="4" w:space="0" w:color="auto"/>
              <w:bottom w:val="single" w:sz="4" w:space="0" w:color="auto"/>
              <w:right w:val="single" w:sz="4" w:space="0" w:color="auto"/>
            </w:tcBorders>
          </w:tcPr>
          <w:p w14:paraId="6C9D138C" w14:textId="37AA71DE" w:rsidR="00CB56AF" w:rsidRPr="000003F4" w:rsidRDefault="00CB56AF" w:rsidP="00CB56AF">
            <w:pPr>
              <w:pStyle w:val="TAC"/>
              <w:keepNext w:val="0"/>
              <w:keepLines w:val="0"/>
              <w:rPr>
                <w:rFonts w:cs="Arial"/>
                <w:sz w:val="16"/>
                <w:szCs w:val="16"/>
              </w:rPr>
            </w:pPr>
            <w:r w:rsidRPr="00445C91">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103E3A2" w14:textId="20DF14DD" w:rsidR="00CB56AF" w:rsidRPr="000003F4" w:rsidRDefault="00CB56AF" w:rsidP="00CB56AF">
            <w:pPr>
              <w:pStyle w:val="TAC"/>
              <w:keepNext w:val="0"/>
              <w:keepLines w:val="0"/>
              <w:rPr>
                <w:rFonts w:cs="Arial"/>
                <w:sz w:val="16"/>
                <w:szCs w:val="16"/>
                <w:lang w:eastAsia="zh-CN"/>
              </w:rPr>
            </w:pPr>
            <w:r>
              <w:rPr>
                <w:sz w:val="16"/>
                <w:szCs w:val="16"/>
              </w:rPr>
              <w:t>C343</w:t>
            </w:r>
          </w:p>
        </w:tc>
        <w:tc>
          <w:tcPr>
            <w:tcW w:w="3597" w:type="dxa"/>
            <w:tcBorders>
              <w:top w:val="single" w:sz="4" w:space="0" w:color="auto"/>
              <w:left w:val="single" w:sz="4" w:space="0" w:color="auto"/>
              <w:bottom w:val="single" w:sz="4" w:space="0" w:color="auto"/>
              <w:right w:val="single" w:sz="4" w:space="0" w:color="auto"/>
            </w:tcBorders>
          </w:tcPr>
          <w:p w14:paraId="6D40AEC4" w14:textId="29301324" w:rsidR="00CB56AF" w:rsidRPr="000003F4" w:rsidRDefault="00CB56AF" w:rsidP="00CB56AF">
            <w:pPr>
              <w:pStyle w:val="TAL"/>
              <w:keepNext w:val="0"/>
              <w:keepLines w:val="0"/>
              <w:rPr>
                <w:rFonts w:cs="Arial"/>
                <w:sz w:val="16"/>
                <w:szCs w:val="16"/>
                <w:lang w:eastAsia="zh-CN"/>
              </w:rPr>
            </w:pPr>
            <w:r w:rsidRPr="000C045E">
              <w:rPr>
                <w:rFonts w:cs="Arial"/>
                <w:bCs/>
                <w:sz w:val="16"/>
                <w:szCs w:val="16"/>
              </w:rPr>
              <w:t xml:space="preserve">UE supporting 5G core and NR L2 </w:t>
            </w:r>
            <w:proofErr w:type="spellStart"/>
            <w:r w:rsidRPr="000C045E">
              <w:rPr>
                <w:rFonts w:cs="Arial"/>
                <w:bCs/>
                <w:sz w:val="16"/>
                <w:szCs w:val="16"/>
              </w:rPr>
              <w:t>sidelink</w:t>
            </w:r>
            <w:proofErr w:type="spellEnd"/>
            <w:r w:rsidRPr="000C045E">
              <w:rPr>
                <w:rFonts w:cs="Arial"/>
                <w:bCs/>
                <w:sz w:val="16"/>
                <w:szCs w:val="16"/>
              </w:rPr>
              <w:t xml:space="preserve"> relay UE operation</w:t>
            </w:r>
          </w:p>
        </w:tc>
      </w:tr>
      <w:tr w:rsidR="009E18F1" w:rsidRPr="000003F4"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Paging </w:t>
            </w:r>
            <w:proofErr w:type="spellStart"/>
            <w:r w:rsidRPr="000003F4">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0003F4" w:rsidRDefault="007B61C6" w:rsidP="007B61C6">
            <w:pPr>
              <w:pStyle w:val="TAL"/>
              <w:keepNext w:val="0"/>
              <w:keepLines w:val="0"/>
              <w:rPr>
                <w:bCs/>
                <w:sz w:val="16"/>
                <w:szCs w:val="16"/>
                <w:lang w:eastAsia="zh-CN"/>
              </w:rPr>
            </w:pPr>
            <w:bookmarkStart w:id="116" w:name="OLE_LINK9"/>
            <w:r w:rsidRPr="000003F4">
              <w:rPr>
                <w:bCs/>
                <w:sz w:val="16"/>
                <w:szCs w:val="16"/>
                <w:lang w:eastAsia="zh-CN"/>
              </w:rPr>
              <w:t>12.3.1.2.8</w:t>
            </w:r>
            <w:bookmarkEnd w:id="116"/>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0003F4" w:rsidRDefault="007B61C6" w:rsidP="007B61C6">
            <w:pPr>
              <w:pStyle w:val="TAL"/>
              <w:keepNext w:val="0"/>
              <w:keepLines w:val="0"/>
              <w:rPr>
                <w:rFonts w:cs="Arial"/>
                <w:sz w:val="16"/>
                <w:szCs w:val="16"/>
                <w:lang w:eastAsia="zh-CN"/>
              </w:rPr>
            </w:pPr>
            <w:bookmarkStart w:id="117" w:name="OLE_LINK10"/>
            <w:bookmarkStart w:id="118" w:name="OLE_LINK11"/>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bookmarkEnd w:id="117"/>
            <w:bookmarkEnd w:id="118"/>
          </w:p>
        </w:tc>
      </w:tr>
      <w:tr w:rsidR="007B61C6" w:rsidRPr="000003F4"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 and RRC_INACTIVE</w:t>
            </w:r>
          </w:p>
        </w:tc>
      </w:tr>
      <w:tr w:rsidR="00B361A6" w:rsidRPr="000003F4"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0003F4" w:rsidRDefault="00B361A6" w:rsidP="00B361A6">
            <w:pPr>
              <w:pStyle w:val="TAL"/>
              <w:keepNext w:val="0"/>
              <w:keepLines w:val="0"/>
              <w:rPr>
                <w:bCs/>
                <w:sz w:val="16"/>
                <w:szCs w:val="16"/>
                <w:lang w:eastAsia="zh-CN"/>
              </w:rPr>
            </w:pPr>
            <w:r w:rsidRPr="000003F4">
              <w:rPr>
                <w:bCs/>
                <w:sz w:val="16"/>
                <w:szCs w:val="16"/>
                <w:lang w:eastAsia="zh-CN"/>
              </w:rPr>
              <w:t>12.3.1.2.11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w:t>
            </w:r>
            <w:proofErr w:type="spellStart"/>
            <w:r w:rsidRPr="000003F4">
              <w:rPr>
                <w:bCs/>
                <w:sz w:val="16"/>
                <w:szCs w:val="16"/>
              </w:rPr>
              <w:t>Uu</w:t>
            </w:r>
            <w:proofErr w:type="spellEnd"/>
            <w:r w:rsidRPr="000003F4">
              <w:rPr>
                <w:bCs/>
                <w:sz w:val="16"/>
                <w:szCs w:val="16"/>
              </w:rPr>
              <w:t xml:space="preserve">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0003F4" w:rsidRDefault="00B361A6" w:rsidP="00B361A6">
            <w:pPr>
              <w:pStyle w:val="TAL"/>
              <w:keepNext w:val="0"/>
              <w:keepLines w:val="0"/>
              <w:rPr>
                <w:bCs/>
                <w:sz w:val="16"/>
                <w:szCs w:val="16"/>
                <w:lang w:eastAsia="zh-CN"/>
              </w:rPr>
            </w:pPr>
            <w:r w:rsidRPr="000003F4">
              <w:rPr>
                <w:bCs/>
                <w:sz w:val="16"/>
                <w:szCs w:val="16"/>
                <w:lang w:eastAsia="zh-CN"/>
              </w:rPr>
              <w:t>12.3.1.2.12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0003F4" w:rsidRDefault="00B361A6" w:rsidP="00B361A6">
            <w:pPr>
              <w:pStyle w:val="TAL"/>
              <w:keepNext w:val="0"/>
              <w:keepLines w:val="0"/>
              <w:rPr>
                <w:bCs/>
                <w:sz w:val="16"/>
                <w:szCs w:val="16"/>
                <w:lang w:eastAsia="zh-CN"/>
              </w:rPr>
            </w:pPr>
            <w:r w:rsidRPr="000003F4">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0003F4" w:rsidRDefault="00B361A6" w:rsidP="00B361A6">
            <w:pPr>
              <w:pStyle w:val="TAL"/>
              <w:keepNext w:val="0"/>
              <w:keepLines w:val="0"/>
              <w:rPr>
                <w:bCs/>
                <w:sz w:val="16"/>
                <w:szCs w:val="16"/>
                <w:lang w:eastAsia="zh-CN"/>
              </w:rPr>
            </w:pPr>
            <w:r w:rsidRPr="000003F4">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0003F4" w:rsidRDefault="00B361A6" w:rsidP="00F134A1">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0003F4" w:rsidRDefault="00B361A6" w:rsidP="00F134A1">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0003F4" w:rsidRDefault="00B361A6" w:rsidP="00F134A1">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Pr="000003F4" w:rsidRDefault="00B361A6" w:rsidP="00F134A1">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0003F4" w:rsidRDefault="00B361A6" w:rsidP="00F134A1">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F90DAB" w14:paraId="4E5F6683" w14:textId="77777777" w:rsidTr="00CB56AF">
        <w:trPr>
          <w:jc w:val="center"/>
        </w:trPr>
        <w:tc>
          <w:tcPr>
            <w:tcW w:w="1092" w:type="dxa"/>
            <w:tcBorders>
              <w:top w:val="single" w:sz="4" w:space="0" w:color="auto"/>
              <w:left w:val="single" w:sz="4" w:space="0" w:color="auto"/>
              <w:bottom w:val="single" w:sz="4" w:space="0" w:color="auto"/>
              <w:right w:val="single" w:sz="4" w:space="0" w:color="auto"/>
            </w:tcBorders>
          </w:tcPr>
          <w:p w14:paraId="72EEC327" w14:textId="77777777" w:rsidR="00CB56AF" w:rsidRPr="00CB56AF" w:rsidRDefault="00CB56AF" w:rsidP="005F3DD6">
            <w:pPr>
              <w:pStyle w:val="TAL"/>
              <w:keepNext w:val="0"/>
              <w:keepLines w:val="0"/>
              <w:rPr>
                <w:bCs/>
                <w:sz w:val="16"/>
                <w:szCs w:val="16"/>
                <w:lang w:eastAsia="zh-CN"/>
              </w:rPr>
            </w:pPr>
            <w:r w:rsidRPr="00CB56AF">
              <w:rPr>
                <w:bCs/>
                <w:sz w:val="16"/>
                <w:szCs w:val="16"/>
                <w:lang w:eastAsia="zh-CN"/>
              </w:rPr>
              <w:t>12.3.1.2.17</w:t>
            </w:r>
          </w:p>
        </w:tc>
        <w:tc>
          <w:tcPr>
            <w:tcW w:w="3510" w:type="dxa"/>
            <w:tcBorders>
              <w:top w:val="single" w:sz="4" w:space="0" w:color="auto"/>
              <w:left w:val="single" w:sz="4" w:space="0" w:color="auto"/>
              <w:bottom w:val="single" w:sz="4" w:space="0" w:color="auto"/>
              <w:right w:val="single" w:sz="4" w:space="0" w:color="auto"/>
            </w:tcBorders>
          </w:tcPr>
          <w:p w14:paraId="4CC1912C" w14:textId="77777777" w:rsidR="00CB56AF" w:rsidRPr="00CB56AF" w:rsidRDefault="00CB56AF" w:rsidP="005F3DD6">
            <w:pPr>
              <w:pStyle w:val="TAL"/>
              <w:rPr>
                <w:bCs/>
                <w:sz w:val="16"/>
                <w:szCs w:val="16"/>
              </w:rPr>
            </w:pPr>
            <w:proofErr w:type="spellStart"/>
            <w:r w:rsidRPr="00CB56AF">
              <w:rPr>
                <w:bCs/>
                <w:sz w:val="16"/>
                <w:szCs w:val="16"/>
              </w:rPr>
              <w:t>Sidelink</w:t>
            </w:r>
            <w:proofErr w:type="spellEnd"/>
            <w:r w:rsidRPr="00CB56AF">
              <w:rPr>
                <w:bCs/>
                <w:sz w:val="16"/>
                <w:szCs w:val="16"/>
              </w:rPr>
              <w:t xml:space="preserve"> Relay / L2 U2N / Relay UE / SRAP</w:t>
            </w:r>
          </w:p>
        </w:tc>
        <w:tc>
          <w:tcPr>
            <w:tcW w:w="811" w:type="dxa"/>
            <w:tcBorders>
              <w:top w:val="single" w:sz="4" w:space="0" w:color="auto"/>
              <w:left w:val="single" w:sz="4" w:space="0" w:color="auto"/>
              <w:bottom w:val="single" w:sz="4" w:space="0" w:color="auto"/>
              <w:right w:val="single" w:sz="4" w:space="0" w:color="auto"/>
            </w:tcBorders>
          </w:tcPr>
          <w:p w14:paraId="38EB354D" w14:textId="77777777" w:rsidR="00CB56AF" w:rsidRPr="000003F4" w:rsidRDefault="00CB56AF" w:rsidP="005F3DD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268AF87" w14:textId="77777777" w:rsidR="00CB56AF" w:rsidRPr="000003F4" w:rsidRDefault="00CB56AF" w:rsidP="005F3DD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5229EBD" w14:textId="77777777" w:rsidR="00CB56AF" w:rsidRPr="00CB56AF" w:rsidRDefault="00CB56AF" w:rsidP="005F3DD6">
            <w:pPr>
              <w:pStyle w:val="TAL"/>
              <w:keepNext w:val="0"/>
              <w:keepLines w:val="0"/>
              <w:rPr>
                <w:rFonts w:cs="Arial"/>
                <w:sz w:val="16"/>
                <w:szCs w:val="16"/>
                <w:lang w:eastAsia="zh-CN"/>
              </w:rPr>
            </w:pPr>
            <w:r w:rsidRPr="00CB56AF">
              <w:rPr>
                <w:rFonts w:cs="Arial"/>
                <w:sz w:val="16"/>
                <w:szCs w:val="16"/>
                <w:lang w:eastAsia="zh-CN"/>
              </w:rPr>
              <w:t xml:space="preserve">UE supporting 5G core and NR L2 </w:t>
            </w:r>
            <w:proofErr w:type="spellStart"/>
            <w:r w:rsidRPr="00CB56AF">
              <w:rPr>
                <w:rFonts w:cs="Arial"/>
                <w:sz w:val="16"/>
                <w:szCs w:val="16"/>
                <w:lang w:eastAsia="zh-CN"/>
              </w:rPr>
              <w:t>sidelink</w:t>
            </w:r>
            <w:proofErr w:type="spellEnd"/>
            <w:r w:rsidRPr="00CB56AF">
              <w:rPr>
                <w:rFonts w:cs="Arial"/>
                <w:sz w:val="16"/>
                <w:szCs w:val="16"/>
                <w:lang w:eastAsia="zh-CN"/>
              </w:rPr>
              <w:t xml:space="preserve">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 xml:space="preserve">Table 4.1-6b: Additional Information of Applicability of Protocol conformance NR </w:t>
      </w:r>
      <w:proofErr w:type="spellStart"/>
      <w:r w:rsidRPr="000003F4">
        <w:t>sidelink</w:t>
      </w:r>
      <w:proofErr w:type="spellEnd"/>
      <w:r w:rsidRPr="000003F4">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0003F4"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0003F4" w:rsidRDefault="00095F02"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0003F4" w:rsidRDefault="00095F02"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0003F4" w:rsidRDefault="00095F02"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0003F4" w:rsidRDefault="00095F02" w:rsidP="00FE57C6">
            <w:pPr>
              <w:pStyle w:val="TAL"/>
              <w:rPr>
                <w:sz w:val="16"/>
                <w:szCs w:val="16"/>
              </w:rPr>
            </w:pPr>
          </w:p>
        </w:tc>
      </w:tr>
      <w:tr w:rsidR="00246136" w:rsidRPr="000003F4"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5BDF805" w14:textId="77777777" w:rsidR="00246136" w:rsidRPr="000003F4" w:rsidRDefault="00246136"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03E09F4D" w14:textId="77777777" w:rsidR="00246136" w:rsidRPr="000003F4" w:rsidRDefault="00246136"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B4C0B63" w14:textId="77777777" w:rsidR="00246136" w:rsidRPr="000003F4" w:rsidRDefault="00246136"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F5DBA92" w14:textId="77777777" w:rsidR="00246136" w:rsidRPr="000003F4" w:rsidRDefault="00246136" w:rsidP="00FE57C6">
            <w:pPr>
              <w:pStyle w:val="TAL"/>
              <w:rPr>
                <w:sz w:val="16"/>
                <w:szCs w:val="16"/>
              </w:rPr>
            </w:pPr>
          </w:p>
        </w:tc>
      </w:tr>
      <w:tr w:rsidR="00246136" w:rsidRPr="000003F4"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1529C576" w14:textId="77777777" w:rsidR="00246136" w:rsidRPr="000003F4" w:rsidRDefault="00246136" w:rsidP="000003F4">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7E88FBCE" w14:textId="77777777" w:rsidR="00246136" w:rsidRPr="000003F4" w:rsidRDefault="00246136" w:rsidP="000003F4">
            <w:pPr>
              <w:pStyle w:val="TAL"/>
              <w:rPr>
                <w:sz w:val="16"/>
                <w:szCs w:val="16"/>
              </w:rPr>
            </w:pPr>
            <w:proofErr w:type="spellStart"/>
            <w:r w:rsidRPr="000003F4">
              <w:rPr>
                <w:sz w:val="16"/>
                <w:szCs w:val="16"/>
              </w:rPr>
              <w:t>px_NR_SidelinkPDCP_ReorderTimer</w:t>
            </w:r>
            <w:proofErr w:type="spellEnd"/>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8311A06" w14:textId="77777777" w:rsidR="00246136" w:rsidRPr="000003F4" w:rsidRDefault="00246136" w:rsidP="000003F4">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EC052B0" w14:textId="77777777" w:rsidR="00246136" w:rsidRPr="000003F4" w:rsidRDefault="00246136" w:rsidP="000003F4">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transmission mode 2</w:t>
            </w:r>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bookmarkStart w:id="126" w:name="_Toc90490560"/>
      <w:bookmarkStart w:id="127"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 xml:space="preserve">MBS Broadcast/ MCCH Information Acquisition/ receiving SIB20 of an </w:t>
            </w:r>
            <w:proofErr w:type="spellStart"/>
            <w:r w:rsidRPr="000003F4">
              <w:rPr>
                <w:rFonts w:cs="Arial"/>
                <w:b/>
                <w:bCs/>
                <w:sz w:val="16"/>
                <w:szCs w:val="16"/>
              </w:rPr>
              <w:t>SCell</w:t>
            </w:r>
            <w:proofErr w:type="spellEnd"/>
            <w:r w:rsidRPr="000003F4">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0003F4" w:rsidRDefault="00D15C70" w:rsidP="00D15C70">
            <w:pPr>
              <w:pStyle w:val="TAL"/>
              <w:rPr>
                <w:rFonts w:cs="Arial"/>
                <w:bCs/>
                <w:sz w:val="16"/>
                <w:szCs w:val="16"/>
              </w:rPr>
            </w:pPr>
            <w:r w:rsidRPr="000003F4">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w:t>
            </w:r>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4-2 and DCI-based enabling/disabling ACK/NACK based HARQ-ACK feedback configured per G-RNTI by RRC signalling via DCI format 4_2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0003F4" w:rsidRDefault="00D15C70" w:rsidP="00D15C70">
            <w:pPr>
              <w:pStyle w:val="TAL"/>
              <w:rPr>
                <w:rFonts w:cs="Arial"/>
                <w:bCs/>
                <w:sz w:val="16"/>
                <w:szCs w:val="16"/>
              </w:rPr>
            </w:pPr>
            <w:r w:rsidRPr="000003F4">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0003F4" w:rsidRDefault="00D15C70" w:rsidP="00D15C70">
            <w:pPr>
              <w:pStyle w:val="TAL"/>
              <w:rPr>
                <w:sz w:val="16"/>
                <w:szCs w:val="16"/>
              </w:rPr>
            </w:pPr>
            <w:r w:rsidRPr="000003F4">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0003F4" w:rsidRDefault="00D15C70" w:rsidP="00D15C70">
            <w:pPr>
              <w:pStyle w:val="TAC"/>
              <w:keepNext w:val="0"/>
              <w:keepLines w:val="0"/>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0003F4" w:rsidRDefault="00D15C70" w:rsidP="00D15C70">
            <w:pPr>
              <w:pStyle w:val="TAL"/>
              <w:rPr>
                <w:sz w:val="16"/>
                <w:szCs w:val="16"/>
              </w:rPr>
            </w:pPr>
            <w:r w:rsidRPr="000003F4">
              <w:rPr>
                <w:rFonts w:cs="Arial"/>
                <w:sz w:val="16"/>
                <w:szCs w:val="16"/>
              </w:rPr>
              <w:t xml:space="preserve">UE supporting 5G Core and dynamic scheduling for multicast for </w:t>
            </w:r>
            <w:proofErr w:type="spellStart"/>
            <w:r w:rsidRPr="000003F4">
              <w:rPr>
                <w:rFonts w:cs="Arial"/>
                <w:sz w:val="16"/>
                <w:szCs w:val="16"/>
              </w:rPr>
              <w:t>PCell</w:t>
            </w:r>
            <w:proofErr w:type="spellEnd"/>
            <w:r w:rsidRPr="000003F4">
              <w:rPr>
                <w:rFonts w:cs="Arial"/>
                <w:sz w:val="16"/>
                <w:szCs w:val="16"/>
              </w:rPr>
              <w:t xml:space="preserve"> and DCI </w:t>
            </w:r>
            <w:proofErr w:type="spellStart"/>
            <w:r w:rsidRPr="000003F4">
              <w:rPr>
                <w:rFonts w:cs="Arial"/>
                <w:sz w:val="16"/>
                <w:szCs w:val="16"/>
              </w:rPr>
              <w:t>formate</w:t>
            </w:r>
            <w:proofErr w:type="spellEnd"/>
            <w:r w:rsidRPr="000003F4">
              <w:rPr>
                <w:rFonts w:cs="Arial"/>
                <w:sz w:val="16"/>
                <w:szCs w:val="16"/>
              </w:rPr>
              <w:t xml:space="preserve"> 4-2 and DCI-based enabling/disabling NACK-only based HARQ-ACK feedback configured per G-RNTI by RRC signalling via DCI format 4_2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 common PDSCH for multicast on </w:t>
            </w:r>
            <w:proofErr w:type="spellStart"/>
            <w:r w:rsidRPr="000003F4">
              <w:rPr>
                <w:sz w:val="16"/>
                <w:szCs w:val="16"/>
              </w:rPr>
              <w:t>PCell</w:t>
            </w:r>
            <w:proofErr w:type="spellEnd"/>
            <w:r w:rsidRPr="000003F4">
              <w:rPr>
                <w:sz w:val="16"/>
                <w:szCs w:val="16"/>
              </w:rPr>
              <w:t>.</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0003F4" w:rsidRDefault="00D15C70" w:rsidP="00D15C70">
            <w:pPr>
              <w:pStyle w:val="TAL"/>
              <w:rPr>
                <w:sz w:val="16"/>
                <w:szCs w:val="16"/>
              </w:rPr>
            </w:pPr>
            <w:r w:rsidRPr="000003F4">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0003F4" w:rsidRDefault="00D15C70" w:rsidP="00D15C70">
            <w:pPr>
              <w:pStyle w:val="TAL"/>
              <w:keepNext w:val="0"/>
              <w:keepLines w:val="0"/>
              <w:rPr>
                <w:sz w:val="16"/>
                <w:szCs w:val="16"/>
              </w:rPr>
            </w:pPr>
            <w:r w:rsidRPr="000003F4">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bl>
    <w:p w14:paraId="5248DBB3" w14:textId="77777777" w:rsidR="005808F1" w:rsidRPr="000003F4" w:rsidRDefault="005808F1" w:rsidP="005808F1"/>
    <w:p w14:paraId="50214A67" w14:textId="390B56ED" w:rsidR="005808F1" w:rsidRPr="000003F4" w:rsidRDefault="005808F1" w:rsidP="005808F1">
      <w:pPr>
        <w:pStyle w:val="TH"/>
      </w:pPr>
      <w:r w:rsidRPr="000003F4">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28" w:name="_Toc177038616"/>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19"/>
      <w:bookmarkEnd w:id="120"/>
      <w:bookmarkEnd w:id="121"/>
      <w:bookmarkEnd w:id="122"/>
      <w:bookmarkEnd w:id="123"/>
      <w:bookmarkEnd w:id="124"/>
      <w:bookmarkEnd w:id="125"/>
      <w:bookmarkEnd w:id="126"/>
      <w:bookmarkEnd w:id="127"/>
      <w:r w:rsidR="00737623" w:rsidRPr="000003F4">
        <w:t>s</w:t>
      </w:r>
      <w:bookmarkEnd w:id="128"/>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0003F4"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735483" w:rsidRPr="000003F4" w14:paraId="213F0E83" w14:textId="77777777" w:rsidTr="00C44A2E">
        <w:trPr>
          <w:gridAfter w:val="1"/>
          <w:wAfter w:w="63" w:type="dxa"/>
          <w:jc w:val="center"/>
        </w:trPr>
        <w:tc>
          <w:tcPr>
            <w:tcW w:w="1050" w:type="dxa"/>
            <w:shd w:val="clear" w:color="auto" w:fill="auto"/>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375" w:type="dxa"/>
            <w:shd w:val="clear" w:color="auto" w:fill="auto"/>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shd w:val="clear" w:color="auto" w:fill="auto"/>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735483" w:rsidRPr="000003F4" w14:paraId="09A1E64F" w14:textId="77777777" w:rsidTr="00C44A2E">
        <w:trPr>
          <w:gridAfter w:val="1"/>
          <w:wAfter w:w="63" w:type="dxa"/>
          <w:jc w:val="center"/>
        </w:trPr>
        <w:tc>
          <w:tcPr>
            <w:tcW w:w="1050" w:type="dxa"/>
            <w:shd w:val="clear" w:color="auto" w:fill="auto"/>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375" w:type="dxa"/>
            <w:shd w:val="clear" w:color="auto" w:fill="auto"/>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shd w:val="clear" w:color="auto" w:fill="auto"/>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735483" w:rsidRPr="000003F4" w14:paraId="5F13656B" w14:textId="77777777" w:rsidTr="00C44A2E">
        <w:trPr>
          <w:gridAfter w:val="1"/>
          <w:wAfter w:w="63" w:type="dxa"/>
          <w:jc w:val="center"/>
        </w:trPr>
        <w:tc>
          <w:tcPr>
            <w:tcW w:w="1050" w:type="dxa"/>
            <w:shd w:val="clear" w:color="auto" w:fill="auto"/>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375" w:type="dxa"/>
            <w:shd w:val="clear" w:color="auto" w:fill="auto"/>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shd w:val="clear" w:color="auto" w:fill="auto"/>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735483" w:rsidRPr="000003F4" w14:paraId="23CD71D8" w14:textId="77777777" w:rsidTr="00C44A2E">
        <w:trPr>
          <w:gridAfter w:val="1"/>
          <w:wAfter w:w="63" w:type="dxa"/>
          <w:jc w:val="center"/>
        </w:trPr>
        <w:tc>
          <w:tcPr>
            <w:tcW w:w="1050" w:type="dxa"/>
            <w:shd w:val="clear" w:color="auto" w:fill="auto"/>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375" w:type="dxa"/>
            <w:shd w:val="clear" w:color="auto" w:fill="auto"/>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769" w:type="dxa"/>
            <w:shd w:val="clear" w:color="auto" w:fill="auto"/>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735483" w:rsidRPr="000003F4" w14:paraId="5E7657CD" w14:textId="77777777" w:rsidTr="00C44A2E">
        <w:trPr>
          <w:gridAfter w:val="1"/>
          <w:wAfter w:w="63" w:type="dxa"/>
          <w:jc w:val="center"/>
        </w:trPr>
        <w:tc>
          <w:tcPr>
            <w:tcW w:w="1050" w:type="dxa"/>
            <w:shd w:val="clear" w:color="auto" w:fill="auto"/>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375" w:type="dxa"/>
            <w:shd w:val="clear" w:color="auto" w:fill="auto"/>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769" w:type="dxa"/>
            <w:shd w:val="clear" w:color="auto" w:fill="auto"/>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735483" w:rsidRPr="000003F4" w14:paraId="4FC15FA3" w14:textId="77777777" w:rsidTr="00C44A2E">
        <w:trPr>
          <w:gridAfter w:val="1"/>
          <w:wAfter w:w="63" w:type="dxa"/>
          <w:jc w:val="center"/>
        </w:trPr>
        <w:tc>
          <w:tcPr>
            <w:tcW w:w="1050" w:type="dxa"/>
            <w:shd w:val="clear" w:color="auto" w:fill="auto"/>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375" w:type="dxa"/>
            <w:shd w:val="clear" w:color="auto" w:fill="auto"/>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769" w:type="dxa"/>
            <w:shd w:val="clear" w:color="auto" w:fill="auto"/>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7035FE" w:rsidRPr="000003F4"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735483" w:rsidRPr="000003F4" w14:paraId="06A4BE48" w14:textId="77777777" w:rsidTr="00C44A2E">
        <w:trPr>
          <w:gridAfter w:val="1"/>
          <w:wAfter w:w="63" w:type="dxa"/>
          <w:jc w:val="center"/>
        </w:trPr>
        <w:tc>
          <w:tcPr>
            <w:tcW w:w="1050" w:type="dxa"/>
            <w:shd w:val="clear" w:color="auto" w:fill="auto"/>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375" w:type="dxa"/>
            <w:shd w:val="clear" w:color="auto" w:fill="auto"/>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769" w:type="dxa"/>
            <w:shd w:val="clear" w:color="auto" w:fill="auto"/>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7035FE" w:rsidRPr="000003F4"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735483" w:rsidRPr="000003F4" w14:paraId="47D06C66" w14:textId="77777777" w:rsidTr="00C44A2E">
        <w:trPr>
          <w:gridAfter w:val="1"/>
          <w:wAfter w:w="63" w:type="dxa"/>
          <w:jc w:val="center"/>
        </w:trPr>
        <w:tc>
          <w:tcPr>
            <w:tcW w:w="1050" w:type="dxa"/>
            <w:shd w:val="clear" w:color="auto" w:fill="auto"/>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375" w:type="dxa"/>
            <w:shd w:val="clear" w:color="auto" w:fill="auto"/>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769" w:type="dxa"/>
            <w:shd w:val="clear" w:color="auto" w:fill="auto"/>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735483" w:rsidRPr="000003F4" w14:paraId="41A35415" w14:textId="77777777" w:rsidTr="00C44A2E">
        <w:trPr>
          <w:gridAfter w:val="1"/>
          <w:wAfter w:w="63" w:type="dxa"/>
          <w:jc w:val="center"/>
        </w:trPr>
        <w:tc>
          <w:tcPr>
            <w:tcW w:w="1050" w:type="dxa"/>
            <w:shd w:val="clear" w:color="auto" w:fill="auto"/>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375" w:type="dxa"/>
            <w:shd w:val="clear" w:color="auto" w:fill="auto"/>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769" w:type="dxa"/>
            <w:shd w:val="clear" w:color="auto" w:fill="auto"/>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735483" w:rsidRPr="000003F4" w14:paraId="77A2261A" w14:textId="77777777" w:rsidTr="00C44A2E">
        <w:trPr>
          <w:gridAfter w:val="1"/>
          <w:wAfter w:w="63" w:type="dxa"/>
          <w:jc w:val="center"/>
        </w:trPr>
        <w:tc>
          <w:tcPr>
            <w:tcW w:w="1050" w:type="dxa"/>
            <w:shd w:val="clear" w:color="auto" w:fill="auto"/>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375" w:type="dxa"/>
            <w:shd w:val="clear" w:color="auto" w:fill="auto"/>
          </w:tcPr>
          <w:p w14:paraId="1C50EA04" w14:textId="5FE47B87"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 xml:space="preserve">1/2 OR </w:t>
            </w:r>
            <w:r w:rsidRPr="000003F4">
              <w:rPr>
                <w:sz w:val="16"/>
                <w:szCs w:val="16"/>
                <w:lang w:eastAsia="en-US"/>
              </w:rPr>
              <w:t>A.4.3.2-</w:t>
            </w:r>
            <w:r w:rsidRPr="000003F4">
              <w:rPr>
                <w:sz w:val="16"/>
                <w:szCs w:val="16"/>
                <w:lang w:eastAsia="zh-CN"/>
              </w:rPr>
              <w:t>1/3</w:t>
            </w:r>
            <w:r w:rsidR="00103904" w:rsidRPr="000003F4">
              <w:rPr>
                <w:sz w:val="16"/>
                <w:szCs w:val="16"/>
                <w:lang w:eastAsia="zh-CN"/>
              </w:rPr>
              <w:t xml:space="preserve"> </w:t>
            </w:r>
            <w:r w:rsidRPr="000003F4">
              <w:rPr>
                <w:sz w:val="16"/>
                <w:szCs w:val="16"/>
                <w:lang w:eastAsia="zh-CN"/>
              </w:rPr>
              <w:t>THEN R ELSE N/A</w:t>
            </w:r>
          </w:p>
        </w:tc>
        <w:tc>
          <w:tcPr>
            <w:tcW w:w="4769" w:type="dxa"/>
            <w:shd w:val="clear" w:color="auto" w:fill="auto"/>
          </w:tcPr>
          <w:p w14:paraId="672E55E5" w14:textId="7DF359A6" w:rsidR="00735483" w:rsidRPr="000003F4" w:rsidRDefault="00735483" w:rsidP="009F4FEB">
            <w:pPr>
              <w:pStyle w:val="TAL"/>
              <w:rPr>
                <w:sz w:val="16"/>
                <w:szCs w:val="16"/>
                <w:lang w:eastAsia="en-US"/>
              </w:rPr>
            </w:pPr>
            <w:r w:rsidRPr="000003F4">
              <w:rPr>
                <w:sz w:val="16"/>
                <w:szCs w:val="16"/>
                <w:lang w:eastAsia="en-US"/>
              </w:rPr>
              <w:t>UEs supporting 5GS and 256QAM for PDSCH for FR1/FR2</w:t>
            </w:r>
          </w:p>
        </w:tc>
      </w:tr>
      <w:tr w:rsidR="00735483" w:rsidRPr="000003F4" w14:paraId="22A8F193" w14:textId="77777777" w:rsidTr="00C44A2E">
        <w:trPr>
          <w:gridAfter w:val="1"/>
          <w:wAfter w:w="63" w:type="dxa"/>
          <w:jc w:val="center"/>
        </w:trPr>
        <w:tc>
          <w:tcPr>
            <w:tcW w:w="1050" w:type="dxa"/>
            <w:tcBorders>
              <w:bottom w:val="single" w:sz="4" w:space="0" w:color="auto"/>
            </w:tcBorders>
            <w:shd w:val="clear" w:color="auto" w:fill="auto"/>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375" w:type="dxa"/>
            <w:tcBorders>
              <w:bottom w:val="single" w:sz="4" w:space="0" w:color="auto"/>
            </w:tcBorders>
            <w:shd w:val="clear" w:color="auto" w:fill="auto"/>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769" w:type="dxa"/>
            <w:tcBorders>
              <w:bottom w:val="single" w:sz="4" w:space="0" w:color="auto"/>
            </w:tcBorders>
            <w:shd w:val="clear" w:color="auto" w:fill="auto"/>
          </w:tcPr>
          <w:p w14:paraId="0C187E10" w14:textId="23F4BC08" w:rsidR="00735483" w:rsidRPr="000003F4" w:rsidRDefault="00735483" w:rsidP="009F4FEB">
            <w:pPr>
              <w:pStyle w:val="TAL"/>
              <w:rPr>
                <w:sz w:val="16"/>
                <w:szCs w:val="16"/>
                <w:lang w:eastAsia="en-US"/>
              </w:rPr>
            </w:pPr>
          </w:p>
        </w:tc>
      </w:tr>
      <w:tr w:rsidR="00D425F5" w:rsidRPr="000003F4" w14:paraId="2D96A626" w14:textId="77777777" w:rsidTr="00C44A2E">
        <w:trPr>
          <w:gridAfter w:val="1"/>
          <w:wAfter w:w="63" w:type="dxa"/>
          <w:jc w:val="center"/>
        </w:trPr>
        <w:tc>
          <w:tcPr>
            <w:tcW w:w="1050" w:type="dxa"/>
            <w:shd w:val="clear" w:color="auto" w:fill="auto"/>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375" w:type="dxa"/>
            <w:shd w:val="clear" w:color="auto" w:fill="auto"/>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769" w:type="dxa"/>
            <w:shd w:val="clear" w:color="auto" w:fill="auto"/>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D425F5" w:rsidRPr="000003F4" w14:paraId="05EAA8A3" w14:textId="77777777" w:rsidTr="00C44A2E">
        <w:trPr>
          <w:gridAfter w:val="1"/>
          <w:wAfter w:w="63" w:type="dxa"/>
          <w:jc w:val="center"/>
        </w:trPr>
        <w:tc>
          <w:tcPr>
            <w:tcW w:w="1050" w:type="dxa"/>
            <w:tcBorders>
              <w:bottom w:val="single" w:sz="4" w:space="0" w:color="auto"/>
            </w:tcBorders>
            <w:shd w:val="clear" w:color="auto" w:fill="auto"/>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375" w:type="dxa"/>
            <w:tcBorders>
              <w:bottom w:val="single" w:sz="4" w:space="0" w:color="auto"/>
            </w:tcBorders>
            <w:shd w:val="clear" w:color="auto" w:fill="auto"/>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NR-Inter 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031CD7" w:rsidRPr="000003F4" w14:paraId="14D11253" w14:textId="77777777" w:rsidTr="00C44A2E">
        <w:trPr>
          <w:gridAfter w:val="1"/>
          <w:wAfter w:w="63" w:type="dxa"/>
          <w:trHeight w:val="128"/>
          <w:jc w:val="center"/>
        </w:trPr>
        <w:tc>
          <w:tcPr>
            <w:tcW w:w="1050" w:type="dxa"/>
            <w:shd w:val="clear" w:color="auto" w:fill="auto"/>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375" w:type="dxa"/>
            <w:shd w:val="clear" w:color="auto" w:fill="auto"/>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769" w:type="dxa"/>
            <w:shd w:val="clear" w:color="auto" w:fill="auto"/>
          </w:tcPr>
          <w:p w14:paraId="3D237876" w14:textId="77777777"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 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944FF2" w:rsidRPr="000003F4" w14:paraId="33B74E9F" w14:textId="77777777" w:rsidTr="00C44A2E">
        <w:trPr>
          <w:gridAfter w:val="1"/>
          <w:wAfter w:w="63" w:type="dxa"/>
          <w:jc w:val="center"/>
        </w:trPr>
        <w:tc>
          <w:tcPr>
            <w:tcW w:w="1050" w:type="dxa"/>
            <w:tcBorders>
              <w:bottom w:val="single" w:sz="4" w:space="0" w:color="auto"/>
            </w:tcBorders>
            <w:shd w:val="clear" w:color="auto" w:fill="auto"/>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375" w:type="dxa"/>
            <w:tcBorders>
              <w:bottom w:val="single" w:sz="4" w:space="0" w:color="auto"/>
            </w:tcBorders>
            <w:shd w:val="clear" w:color="auto" w:fill="auto"/>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FC5D79" w:rsidRPr="000003F4" w14:paraId="7D69B512" w14:textId="77777777" w:rsidTr="00C44A2E">
        <w:trPr>
          <w:gridAfter w:val="1"/>
          <w:wAfter w:w="63" w:type="dxa"/>
          <w:jc w:val="center"/>
        </w:trPr>
        <w:tc>
          <w:tcPr>
            <w:tcW w:w="1050" w:type="dxa"/>
            <w:shd w:val="clear" w:color="auto" w:fill="auto"/>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375" w:type="dxa"/>
            <w:shd w:val="clear" w:color="auto" w:fill="auto"/>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769" w:type="dxa"/>
            <w:shd w:val="clear" w:color="auto" w:fill="auto"/>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FC5D79" w:rsidRPr="000003F4" w14:paraId="0CC11721" w14:textId="77777777" w:rsidTr="00C44A2E">
        <w:trPr>
          <w:gridAfter w:val="1"/>
          <w:wAfter w:w="63" w:type="dxa"/>
          <w:jc w:val="center"/>
        </w:trPr>
        <w:tc>
          <w:tcPr>
            <w:tcW w:w="1050" w:type="dxa"/>
            <w:shd w:val="clear" w:color="auto" w:fill="auto"/>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375" w:type="dxa"/>
            <w:shd w:val="clear" w:color="auto" w:fill="auto"/>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769" w:type="dxa"/>
            <w:shd w:val="clear" w:color="auto" w:fill="auto"/>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FC5D79" w:rsidRPr="000003F4" w14:paraId="2B99F788" w14:textId="77777777" w:rsidTr="00C44A2E">
        <w:trPr>
          <w:gridAfter w:val="1"/>
          <w:wAfter w:w="63" w:type="dxa"/>
          <w:jc w:val="center"/>
        </w:trPr>
        <w:tc>
          <w:tcPr>
            <w:tcW w:w="1050" w:type="dxa"/>
            <w:shd w:val="clear" w:color="auto" w:fill="auto"/>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375" w:type="dxa"/>
            <w:shd w:val="clear" w:color="auto" w:fill="auto"/>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769" w:type="dxa"/>
            <w:shd w:val="clear" w:color="auto" w:fill="auto"/>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FC5D79" w:rsidRPr="000003F4" w14:paraId="6D70FAA0" w14:textId="77777777" w:rsidTr="00C44A2E">
        <w:trPr>
          <w:gridAfter w:val="1"/>
          <w:wAfter w:w="63" w:type="dxa"/>
          <w:jc w:val="center"/>
        </w:trPr>
        <w:tc>
          <w:tcPr>
            <w:tcW w:w="1050" w:type="dxa"/>
            <w:shd w:val="clear" w:color="auto" w:fill="auto"/>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375" w:type="dxa"/>
            <w:shd w:val="clear" w:color="auto" w:fill="auto"/>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769" w:type="dxa"/>
            <w:shd w:val="clear" w:color="auto" w:fill="auto"/>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FC5D79" w:rsidRPr="000003F4" w14:paraId="249EB61F" w14:textId="77777777" w:rsidTr="00C44A2E">
        <w:trPr>
          <w:gridAfter w:val="1"/>
          <w:wAfter w:w="63" w:type="dxa"/>
          <w:jc w:val="center"/>
        </w:trPr>
        <w:tc>
          <w:tcPr>
            <w:tcW w:w="1050" w:type="dxa"/>
            <w:tcBorders>
              <w:bottom w:val="single" w:sz="4" w:space="0" w:color="auto"/>
            </w:tcBorders>
            <w:shd w:val="clear" w:color="auto" w:fill="auto"/>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375" w:type="dxa"/>
            <w:tcBorders>
              <w:bottom w:val="single" w:sz="4" w:space="0" w:color="auto"/>
            </w:tcBorders>
            <w:shd w:val="clear" w:color="auto" w:fill="auto"/>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C52DC" w:rsidRPr="000003F4" w14:paraId="0FB58765" w14:textId="77777777" w:rsidTr="00C44A2E">
        <w:trPr>
          <w:gridAfter w:val="1"/>
          <w:wAfter w:w="63" w:type="dxa"/>
          <w:jc w:val="center"/>
        </w:trPr>
        <w:tc>
          <w:tcPr>
            <w:tcW w:w="1050" w:type="dxa"/>
            <w:tcBorders>
              <w:bottom w:val="single" w:sz="4" w:space="0" w:color="auto"/>
            </w:tcBorders>
            <w:shd w:val="clear" w:color="auto" w:fill="auto"/>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375" w:type="dxa"/>
            <w:tcBorders>
              <w:bottom w:val="single" w:sz="4" w:space="0" w:color="auto"/>
            </w:tcBorders>
            <w:shd w:val="clear" w:color="auto" w:fill="auto"/>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0B7506" w:rsidRPr="000003F4" w14:paraId="36CABC31" w14:textId="77777777" w:rsidTr="00C44A2E">
        <w:trPr>
          <w:gridAfter w:val="1"/>
          <w:wAfter w:w="63" w:type="dxa"/>
          <w:jc w:val="center"/>
        </w:trPr>
        <w:tc>
          <w:tcPr>
            <w:tcW w:w="1050" w:type="dxa"/>
            <w:tcBorders>
              <w:bottom w:val="single" w:sz="4" w:space="0" w:color="auto"/>
            </w:tcBorders>
            <w:shd w:val="clear" w:color="auto" w:fill="auto"/>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375" w:type="dxa"/>
            <w:tcBorders>
              <w:bottom w:val="single" w:sz="4" w:space="0" w:color="auto"/>
            </w:tcBorders>
            <w:shd w:val="clear" w:color="auto" w:fill="auto"/>
          </w:tcPr>
          <w:p w14:paraId="266D9C3E" w14:textId="0BCE19F9" w:rsidR="000B7506" w:rsidRPr="000003F4" w:rsidRDefault="000B7506" w:rsidP="000B7506">
            <w:pPr>
              <w:pStyle w:val="TAL"/>
              <w:rPr>
                <w:sz w:val="16"/>
                <w:szCs w:val="16"/>
                <w:lang w:eastAsia="en-US"/>
              </w:rPr>
            </w:pPr>
            <w:r w:rsidRPr="000003F4">
              <w:rPr>
                <w:sz w:val="16"/>
                <w:szCs w:val="16"/>
              </w:rPr>
              <w:t xml:space="preserve">IF A.4.1-5/1 AND A.4.3.7-1/63 </w:t>
            </w:r>
            <w:r w:rsidRPr="000003F4">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p>
        </w:tc>
      </w:tr>
      <w:tr w:rsidR="00354D82" w:rsidRPr="000003F4"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354D82" w:rsidRPr="000003F4"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C52DC" w:rsidRPr="000003F4" w14:paraId="4AF5BB53" w14:textId="77777777" w:rsidTr="00C44A2E">
        <w:trPr>
          <w:gridAfter w:val="1"/>
          <w:wAfter w:w="63" w:type="dxa"/>
          <w:jc w:val="center"/>
        </w:trPr>
        <w:tc>
          <w:tcPr>
            <w:tcW w:w="1050" w:type="dxa"/>
            <w:shd w:val="clear" w:color="auto" w:fill="auto"/>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375" w:type="dxa"/>
            <w:shd w:val="clear" w:color="auto" w:fill="auto"/>
          </w:tcPr>
          <w:p w14:paraId="3C3CAC2E"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A.4.1-4/3 THEN R ELSE N/A</w:t>
            </w:r>
          </w:p>
        </w:tc>
        <w:tc>
          <w:tcPr>
            <w:tcW w:w="4769" w:type="dxa"/>
            <w:shd w:val="clear" w:color="auto" w:fill="auto"/>
          </w:tcPr>
          <w:p w14:paraId="7EA64017" w14:textId="77777777"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0003F4" w14:paraId="36A50CB1" w14:textId="77777777" w:rsidTr="00C44A2E">
        <w:trPr>
          <w:gridAfter w:val="1"/>
          <w:wAfter w:w="63" w:type="dxa"/>
          <w:jc w:val="center"/>
        </w:trPr>
        <w:tc>
          <w:tcPr>
            <w:tcW w:w="1050" w:type="dxa"/>
            <w:shd w:val="clear" w:color="auto" w:fill="auto"/>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375" w:type="dxa"/>
            <w:shd w:val="clear" w:color="auto" w:fill="auto"/>
          </w:tcPr>
          <w:p w14:paraId="7F70B75B"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A.4.1-4/4 THEN R ELSE N/A</w:t>
            </w:r>
          </w:p>
        </w:tc>
        <w:tc>
          <w:tcPr>
            <w:tcW w:w="4769" w:type="dxa"/>
            <w:shd w:val="clear" w:color="auto" w:fill="auto"/>
          </w:tcPr>
          <w:p w14:paraId="2237181E" w14:textId="77777777"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0003F4" w14:paraId="6F0875F1" w14:textId="77777777" w:rsidTr="00C44A2E">
        <w:trPr>
          <w:gridAfter w:val="1"/>
          <w:wAfter w:w="63" w:type="dxa"/>
          <w:jc w:val="center"/>
        </w:trPr>
        <w:tc>
          <w:tcPr>
            <w:tcW w:w="1050" w:type="dxa"/>
            <w:shd w:val="clear" w:color="auto" w:fill="auto"/>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375" w:type="dxa"/>
            <w:shd w:val="clear" w:color="auto" w:fill="auto"/>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769" w:type="dxa"/>
            <w:shd w:val="clear" w:color="auto" w:fill="auto"/>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C52DC" w:rsidRPr="000003F4" w14:paraId="59C2F700" w14:textId="77777777" w:rsidTr="00C44A2E">
        <w:trPr>
          <w:gridAfter w:val="1"/>
          <w:wAfter w:w="63" w:type="dxa"/>
          <w:jc w:val="center"/>
        </w:trPr>
        <w:tc>
          <w:tcPr>
            <w:tcW w:w="1050" w:type="dxa"/>
            <w:shd w:val="clear" w:color="auto" w:fill="auto"/>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375" w:type="dxa"/>
            <w:shd w:val="clear" w:color="auto" w:fill="auto"/>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769" w:type="dxa"/>
            <w:shd w:val="clear" w:color="auto" w:fill="auto"/>
          </w:tcPr>
          <w:p w14:paraId="1A7A1D4E" w14:textId="0D7DA261" w:rsidR="00EC52DC" w:rsidRPr="000003F4" w:rsidRDefault="00EC52DC" w:rsidP="009F4FEB">
            <w:pPr>
              <w:pStyle w:val="TAL"/>
              <w:rPr>
                <w:sz w:val="16"/>
                <w:szCs w:val="16"/>
              </w:rPr>
            </w:pPr>
          </w:p>
        </w:tc>
      </w:tr>
      <w:tr w:rsidR="00EC52DC" w:rsidRPr="000003F4" w14:paraId="5D31BEB1" w14:textId="77777777" w:rsidTr="00C44A2E">
        <w:trPr>
          <w:gridAfter w:val="1"/>
          <w:wAfter w:w="63" w:type="dxa"/>
          <w:jc w:val="center"/>
        </w:trPr>
        <w:tc>
          <w:tcPr>
            <w:tcW w:w="1050" w:type="dxa"/>
            <w:tcBorders>
              <w:bottom w:val="single" w:sz="4" w:space="0" w:color="auto"/>
            </w:tcBorders>
            <w:shd w:val="clear" w:color="auto" w:fill="auto"/>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375" w:type="dxa"/>
            <w:tcBorders>
              <w:bottom w:val="single" w:sz="4" w:space="0" w:color="auto"/>
            </w:tcBorders>
            <w:shd w:val="clear" w:color="auto" w:fill="auto"/>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0003F4" w:rsidRDefault="00EC52DC" w:rsidP="009F4FEB">
            <w:pPr>
              <w:pStyle w:val="TAL"/>
              <w:rPr>
                <w:sz w:val="16"/>
                <w:szCs w:val="16"/>
                <w:lang w:eastAsia="en-US"/>
              </w:rPr>
            </w:pPr>
            <w:r w:rsidRPr="000003F4">
              <w:rPr>
                <w:sz w:val="16"/>
                <w:szCs w:val="16"/>
                <w:lang w:eastAsia="en-US"/>
              </w:rPr>
              <w:t xml:space="preserve">UEs supporting 5GS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765784" w:rsidRPr="000003F4" w14:paraId="4F1B47BE" w14:textId="77777777" w:rsidTr="00C44A2E">
        <w:trPr>
          <w:gridAfter w:val="1"/>
          <w:wAfter w:w="63" w:type="dxa"/>
          <w:jc w:val="center"/>
        </w:trPr>
        <w:tc>
          <w:tcPr>
            <w:tcW w:w="1050" w:type="dxa"/>
            <w:tcBorders>
              <w:bottom w:val="single" w:sz="4" w:space="0" w:color="auto"/>
            </w:tcBorders>
            <w:shd w:val="clear" w:color="auto" w:fill="auto"/>
          </w:tcPr>
          <w:p w14:paraId="586D7CD8" w14:textId="77777777" w:rsidR="00765784" w:rsidRPr="000003F4" w:rsidRDefault="00765784" w:rsidP="00765784">
            <w:pPr>
              <w:pStyle w:val="TAL"/>
              <w:rPr>
                <w:sz w:val="16"/>
                <w:szCs w:val="16"/>
              </w:rPr>
            </w:pPr>
            <w:r w:rsidRPr="000003F4">
              <w:rPr>
                <w:sz w:val="16"/>
                <w:szCs w:val="16"/>
              </w:rPr>
              <w:t>C29</w:t>
            </w:r>
          </w:p>
        </w:tc>
        <w:tc>
          <w:tcPr>
            <w:tcW w:w="4375" w:type="dxa"/>
            <w:tcBorders>
              <w:bottom w:val="single" w:sz="4" w:space="0" w:color="auto"/>
            </w:tcBorders>
            <w:shd w:val="clear" w:color="auto" w:fill="auto"/>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765784" w:rsidRPr="000003F4" w14:paraId="0E48A644" w14:textId="77777777" w:rsidTr="00C44A2E">
        <w:trPr>
          <w:gridAfter w:val="1"/>
          <w:wAfter w:w="63" w:type="dxa"/>
          <w:jc w:val="center"/>
        </w:trPr>
        <w:tc>
          <w:tcPr>
            <w:tcW w:w="1050" w:type="dxa"/>
            <w:tcBorders>
              <w:bottom w:val="single" w:sz="4" w:space="0" w:color="auto"/>
            </w:tcBorders>
            <w:shd w:val="clear" w:color="auto" w:fill="auto"/>
          </w:tcPr>
          <w:p w14:paraId="649C16F8" w14:textId="77777777" w:rsidR="00765784" w:rsidRPr="000003F4" w:rsidRDefault="00765784" w:rsidP="00765784">
            <w:pPr>
              <w:pStyle w:val="TAL"/>
              <w:rPr>
                <w:sz w:val="16"/>
                <w:szCs w:val="16"/>
              </w:rPr>
            </w:pPr>
            <w:r w:rsidRPr="000003F4">
              <w:rPr>
                <w:sz w:val="16"/>
                <w:szCs w:val="16"/>
              </w:rPr>
              <w:t>C30</w:t>
            </w:r>
          </w:p>
        </w:tc>
        <w:tc>
          <w:tcPr>
            <w:tcW w:w="4375" w:type="dxa"/>
            <w:tcBorders>
              <w:bottom w:val="single" w:sz="4" w:space="0" w:color="auto"/>
            </w:tcBorders>
            <w:shd w:val="clear" w:color="auto" w:fill="auto"/>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5G core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765784" w:rsidRPr="000003F4" w14:paraId="21D3AE9D" w14:textId="77777777" w:rsidTr="00C44A2E">
        <w:trPr>
          <w:gridAfter w:val="1"/>
          <w:wAfter w:w="63" w:type="dxa"/>
          <w:jc w:val="center"/>
        </w:trPr>
        <w:tc>
          <w:tcPr>
            <w:tcW w:w="1050" w:type="dxa"/>
            <w:tcBorders>
              <w:bottom w:val="single" w:sz="4" w:space="0" w:color="auto"/>
            </w:tcBorders>
            <w:shd w:val="clear" w:color="auto" w:fill="auto"/>
          </w:tcPr>
          <w:p w14:paraId="141F352E" w14:textId="77777777" w:rsidR="00765784" w:rsidRPr="000003F4" w:rsidRDefault="00765784" w:rsidP="00765784">
            <w:pPr>
              <w:pStyle w:val="TAL"/>
              <w:rPr>
                <w:sz w:val="16"/>
                <w:szCs w:val="16"/>
              </w:rPr>
            </w:pPr>
            <w:r w:rsidRPr="000003F4">
              <w:rPr>
                <w:sz w:val="16"/>
                <w:szCs w:val="16"/>
              </w:rPr>
              <w:t>C31</w:t>
            </w:r>
          </w:p>
        </w:tc>
        <w:tc>
          <w:tcPr>
            <w:tcW w:w="4375" w:type="dxa"/>
            <w:tcBorders>
              <w:bottom w:val="single" w:sz="4" w:space="0" w:color="auto"/>
            </w:tcBorders>
            <w:shd w:val="clear" w:color="auto" w:fill="auto"/>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765784" w:rsidRPr="000003F4" w14:paraId="506E821B" w14:textId="77777777" w:rsidTr="00C44A2E">
        <w:trPr>
          <w:gridAfter w:val="1"/>
          <w:wAfter w:w="63" w:type="dxa"/>
          <w:jc w:val="center"/>
        </w:trPr>
        <w:tc>
          <w:tcPr>
            <w:tcW w:w="1050" w:type="dxa"/>
            <w:tcBorders>
              <w:bottom w:val="single" w:sz="4" w:space="0" w:color="auto"/>
            </w:tcBorders>
            <w:shd w:val="clear" w:color="auto" w:fill="auto"/>
          </w:tcPr>
          <w:p w14:paraId="50DE6F03" w14:textId="77777777" w:rsidR="00765784" w:rsidRPr="000003F4" w:rsidRDefault="00765784" w:rsidP="00765784">
            <w:pPr>
              <w:pStyle w:val="TAL"/>
              <w:rPr>
                <w:sz w:val="16"/>
                <w:szCs w:val="16"/>
              </w:rPr>
            </w:pPr>
            <w:r w:rsidRPr="000003F4">
              <w:rPr>
                <w:sz w:val="16"/>
                <w:szCs w:val="16"/>
              </w:rPr>
              <w:t>C32</w:t>
            </w:r>
          </w:p>
        </w:tc>
        <w:tc>
          <w:tcPr>
            <w:tcW w:w="4375" w:type="dxa"/>
            <w:tcBorders>
              <w:bottom w:val="single" w:sz="4" w:space="0" w:color="auto"/>
            </w:tcBorders>
            <w:shd w:val="clear" w:color="auto" w:fill="auto"/>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C87DD3" w:rsidRPr="000003F4" w14:paraId="02D02C6A" w14:textId="77777777" w:rsidTr="00C44A2E">
        <w:trPr>
          <w:gridAfter w:val="1"/>
          <w:wAfter w:w="63" w:type="dxa"/>
          <w:jc w:val="center"/>
        </w:trPr>
        <w:tc>
          <w:tcPr>
            <w:tcW w:w="1050" w:type="dxa"/>
            <w:tcBorders>
              <w:bottom w:val="single" w:sz="4" w:space="0" w:color="auto"/>
            </w:tcBorders>
            <w:shd w:val="clear" w:color="auto" w:fill="auto"/>
          </w:tcPr>
          <w:p w14:paraId="22164534" w14:textId="418FCF98" w:rsidR="00C87DD3" w:rsidRPr="000003F4" w:rsidRDefault="00C87DD3" w:rsidP="00C87DD3">
            <w:pPr>
              <w:pStyle w:val="TAL"/>
              <w:rPr>
                <w:sz w:val="16"/>
                <w:szCs w:val="16"/>
              </w:rPr>
            </w:pPr>
            <w:r w:rsidRPr="000003F4">
              <w:rPr>
                <w:sz w:val="16"/>
                <w:szCs w:val="16"/>
              </w:rPr>
              <w:t>C32a</w:t>
            </w:r>
          </w:p>
        </w:tc>
        <w:tc>
          <w:tcPr>
            <w:tcW w:w="4375" w:type="dxa"/>
            <w:tcBorders>
              <w:bottom w:val="single" w:sz="4" w:space="0" w:color="auto"/>
            </w:tcBorders>
            <w:shd w:val="clear" w:color="auto" w:fill="auto"/>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765784" w:rsidRPr="000003F4" w14:paraId="796A799E" w14:textId="77777777" w:rsidTr="00C44A2E">
        <w:trPr>
          <w:gridAfter w:val="1"/>
          <w:wAfter w:w="63" w:type="dxa"/>
          <w:jc w:val="center"/>
        </w:trPr>
        <w:tc>
          <w:tcPr>
            <w:tcW w:w="1050" w:type="dxa"/>
            <w:tcBorders>
              <w:bottom w:val="single" w:sz="4" w:space="0" w:color="auto"/>
            </w:tcBorders>
            <w:shd w:val="clear" w:color="auto" w:fill="auto"/>
          </w:tcPr>
          <w:p w14:paraId="3A8219A7" w14:textId="77777777" w:rsidR="00765784" w:rsidRPr="000003F4" w:rsidRDefault="00765784" w:rsidP="00765784">
            <w:pPr>
              <w:pStyle w:val="TAL"/>
              <w:rPr>
                <w:sz w:val="16"/>
                <w:szCs w:val="16"/>
              </w:rPr>
            </w:pPr>
            <w:r w:rsidRPr="000003F4">
              <w:rPr>
                <w:sz w:val="16"/>
                <w:szCs w:val="16"/>
              </w:rPr>
              <w:t>C33</w:t>
            </w:r>
          </w:p>
        </w:tc>
        <w:tc>
          <w:tcPr>
            <w:tcW w:w="4375" w:type="dxa"/>
            <w:tcBorders>
              <w:bottom w:val="single" w:sz="4" w:space="0" w:color="auto"/>
            </w:tcBorders>
            <w:shd w:val="clear" w:color="auto" w:fill="auto"/>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0003F4" w:rsidRDefault="00765784" w:rsidP="00765784">
            <w:pPr>
              <w:pStyle w:val="TAL"/>
              <w:rPr>
                <w:sz w:val="16"/>
                <w:szCs w:val="16"/>
              </w:rPr>
            </w:pPr>
            <w:r w:rsidRPr="000003F4">
              <w:rPr>
                <w:sz w:val="16"/>
                <w:szCs w:val="16"/>
              </w:rPr>
              <w:t xml:space="preserve">UEs supporting 5G Core and SMS over NAS and UE configured to not use </w:t>
            </w:r>
            <w:proofErr w:type="spellStart"/>
            <w:r w:rsidRPr="000003F4">
              <w:rPr>
                <w:sz w:val="16"/>
                <w:szCs w:val="16"/>
              </w:rPr>
              <w:t>SMSoIP</w:t>
            </w:r>
            <w:proofErr w:type="spellEnd"/>
          </w:p>
        </w:tc>
      </w:tr>
      <w:tr w:rsidR="00765784" w:rsidRPr="000003F4" w14:paraId="30C16011" w14:textId="77777777" w:rsidTr="00C44A2E">
        <w:trPr>
          <w:gridAfter w:val="1"/>
          <w:wAfter w:w="63" w:type="dxa"/>
          <w:jc w:val="center"/>
        </w:trPr>
        <w:tc>
          <w:tcPr>
            <w:tcW w:w="1050" w:type="dxa"/>
            <w:tcBorders>
              <w:bottom w:val="single" w:sz="4" w:space="0" w:color="auto"/>
            </w:tcBorders>
            <w:shd w:val="clear" w:color="auto" w:fill="auto"/>
          </w:tcPr>
          <w:p w14:paraId="04C8A1B5" w14:textId="77777777" w:rsidR="00765784" w:rsidRPr="000003F4" w:rsidRDefault="00765784" w:rsidP="00765784">
            <w:pPr>
              <w:pStyle w:val="TAL"/>
              <w:rPr>
                <w:sz w:val="16"/>
                <w:szCs w:val="16"/>
              </w:rPr>
            </w:pPr>
            <w:r w:rsidRPr="000003F4">
              <w:rPr>
                <w:sz w:val="16"/>
                <w:szCs w:val="16"/>
              </w:rPr>
              <w:t>C34</w:t>
            </w:r>
          </w:p>
        </w:tc>
        <w:tc>
          <w:tcPr>
            <w:tcW w:w="4375" w:type="dxa"/>
            <w:tcBorders>
              <w:bottom w:val="single" w:sz="4" w:space="0" w:color="auto"/>
            </w:tcBorders>
            <w:shd w:val="clear" w:color="auto" w:fill="auto"/>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0003F4" w:rsidRDefault="00765784" w:rsidP="00765784">
            <w:pPr>
              <w:pStyle w:val="TAL"/>
              <w:rPr>
                <w:sz w:val="16"/>
                <w:szCs w:val="16"/>
              </w:rPr>
            </w:pPr>
            <w:r w:rsidRPr="000003F4">
              <w:rPr>
                <w:sz w:val="16"/>
                <w:szCs w:val="16"/>
              </w:rPr>
              <w:t xml:space="preserve">UEs supporting 5G Core and </w:t>
            </w:r>
            <w:proofErr w:type="spellStart"/>
            <w:r w:rsidRPr="000003F4">
              <w:rPr>
                <w:sz w:val="16"/>
                <w:szCs w:val="16"/>
              </w:rPr>
              <w:t>MinimumPeriodicSearchTimer</w:t>
            </w:r>
            <w:proofErr w:type="spellEnd"/>
          </w:p>
        </w:tc>
      </w:tr>
      <w:tr w:rsidR="00765784" w:rsidRPr="000003F4" w14:paraId="15EBAF1E" w14:textId="77777777" w:rsidTr="00C44A2E">
        <w:trPr>
          <w:gridAfter w:val="1"/>
          <w:wAfter w:w="63" w:type="dxa"/>
          <w:jc w:val="center"/>
        </w:trPr>
        <w:tc>
          <w:tcPr>
            <w:tcW w:w="1050" w:type="dxa"/>
            <w:tcBorders>
              <w:bottom w:val="single" w:sz="4" w:space="0" w:color="auto"/>
            </w:tcBorders>
            <w:shd w:val="clear" w:color="auto" w:fill="auto"/>
          </w:tcPr>
          <w:p w14:paraId="058F3C34" w14:textId="77777777" w:rsidR="00765784" w:rsidRPr="000003F4" w:rsidRDefault="00765784" w:rsidP="00765784">
            <w:pPr>
              <w:pStyle w:val="TAL"/>
              <w:rPr>
                <w:sz w:val="16"/>
                <w:szCs w:val="16"/>
              </w:rPr>
            </w:pPr>
            <w:r w:rsidRPr="000003F4">
              <w:rPr>
                <w:sz w:val="16"/>
                <w:szCs w:val="16"/>
              </w:rPr>
              <w:t>C35</w:t>
            </w:r>
          </w:p>
        </w:tc>
        <w:tc>
          <w:tcPr>
            <w:tcW w:w="4375" w:type="dxa"/>
            <w:tcBorders>
              <w:bottom w:val="single" w:sz="4" w:space="0" w:color="auto"/>
            </w:tcBorders>
            <w:shd w:val="clear" w:color="auto" w:fill="auto"/>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765784" w:rsidRPr="000003F4" w14:paraId="4246AACF" w14:textId="77777777" w:rsidTr="00C44A2E">
        <w:trPr>
          <w:gridAfter w:val="1"/>
          <w:wAfter w:w="63" w:type="dxa"/>
          <w:jc w:val="center"/>
        </w:trPr>
        <w:tc>
          <w:tcPr>
            <w:tcW w:w="1050" w:type="dxa"/>
            <w:tcBorders>
              <w:bottom w:val="single" w:sz="4" w:space="0" w:color="auto"/>
            </w:tcBorders>
            <w:shd w:val="clear" w:color="auto" w:fill="auto"/>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375" w:type="dxa"/>
            <w:tcBorders>
              <w:bottom w:val="single" w:sz="4" w:space="0" w:color="auto"/>
            </w:tcBorders>
            <w:shd w:val="clear" w:color="auto" w:fill="auto"/>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765784" w:rsidRPr="000003F4" w14:paraId="3C68A15E" w14:textId="77777777" w:rsidTr="00C44A2E">
        <w:trPr>
          <w:gridAfter w:val="1"/>
          <w:wAfter w:w="63" w:type="dxa"/>
          <w:jc w:val="center"/>
        </w:trPr>
        <w:tc>
          <w:tcPr>
            <w:tcW w:w="1050" w:type="dxa"/>
            <w:tcBorders>
              <w:bottom w:val="single" w:sz="4" w:space="0" w:color="auto"/>
            </w:tcBorders>
            <w:shd w:val="clear" w:color="auto" w:fill="auto"/>
          </w:tcPr>
          <w:p w14:paraId="2C13956D" w14:textId="77777777" w:rsidR="00765784" w:rsidRPr="000003F4" w:rsidRDefault="00765784" w:rsidP="00765784">
            <w:pPr>
              <w:pStyle w:val="TAL"/>
              <w:rPr>
                <w:sz w:val="16"/>
                <w:szCs w:val="16"/>
              </w:rPr>
            </w:pPr>
            <w:r w:rsidRPr="000003F4">
              <w:rPr>
                <w:sz w:val="16"/>
                <w:szCs w:val="16"/>
              </w:rPr>
              <w:t>C37</w:t>
            </w:r>
          </w:p>
        </w:tc>
        <w:tc>
          <w:tcPr>
            <w:tcW w:w="4375" w:type="dxa"/>
            <w:tcBorders>
              <w:bottom w:val="single" w:sz="4" w:space="0" w:color="auto"/>
            </w:tcBorders>
            <w:shd w:val="clear" w:color="auto" w:fill="auto"/>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765784" w:rsidRPr="000003F4" w14:paraId="7131C293" w14:textId="77777777" w:rsidTr="00C44A2E">
        <w:trPr>
          <w:gridAfter w:val="1"/>
          <w:wAfter w:w="63" w:type="dxa"/>
          <w:jc w:val="center"/>
        </w:trPr>
        <w:tc>
          <w:tcPr>
            <w:tcW w:w="1050" w:type="dxa"/>
            <w:tcBorders>
              <w:bottom w:val="single" w:sz="4" w:space="0" w:color="auto"/>
            </w:tcBorders>
            <w:shd w:val="clear" w:color="auto" w:fill="auto"/>
          </w:tcPr>
          <w:p w14:paraId="150367AC" w14:textId="77777777" w:rsidR="00765784" w:rsidRPr="000003F4" w:rsidRDefault="00765784" w:rsidP="00765784">
            <w:pPr>
              <w:pStyle w:val="TAL"/>
              <w:rPr>
                <w:sz w:val="16"/>
                <w:szCs w:val="16"/>
              </w:rPr>
            </w:pPr>
            <w:r w:rsidRPr="000003F4">
              <w:rPr>
                <w:sz w:val="16"/>
                <w:szCs w:val="16"/>
              </w:rPr>
              <w:t>C38</w:t>
            </w:r>
          </w:p>
        </w:tc>
        <w:tc>
          <w:tcPr>
            <w:tcW w:w="4375" w:type="dxa"/>
            <w:tcBorders>
              <w:bottom w:val="single" w:sz="4" w:space="0" w:color="auto"/>
            </w:tcBorders>
            <w:shd w:val="clear" w:color="auto" w:fill="auto"/>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765784" w:rsidRPr="000003F4" w14:paraId="5C2A14ED" w14:textId="77777777" w:rsidTr="00C44A2E">
        <w:trPr>
          <w:gridAfter w:val="1"/>
          <w:wAfter w:w="63" w:type="dxa"/>
          <w:jc w:val="center"/>
        </w:trPr>
        <w:tc>
          <w:tcPr>
            <w:tcW w:w="1050" w:type="dxa"/>
            <w:tcBorders>
              <w:bottom w:val="single" w:sz="4" w:space="0" w:color="auto"/>
            </w:tcBorders>
            <w:shd w:val="clear" w:color="auto" w:fill="auto"/>
          </w:tcPr>
          <w:p w14:paraId="1D02874D" w14:textId="77777777" w:rsidR="00765784" w:rsidRPr="000003F4" w:rsidRDefault="00765784" w:rsidP="00765784">
            <w:pPr>
              <w:pStyle w:val="TAL"/>
              <w:rPr>
                <w:sz w:val="16"/>
                <w:szCs w:val="16"/>
              </w:rPr>
            </w:pPr>
            <w:r w:rsidRPr="000003F4">
              <w:rPr>
                <w:sz w:val="16"/>
                <w:szCs w:val="16"/>
              </w:rPr>
              <w:t>C39</w:t>
            </w:r>
          </w:p>
        </w:tc>
        <w:tc>
          <w:tcPr>
            <w:tcW w:w="4375" w:type="dxa"/>
            <w:tcBorders>
              <w:bottom w:val="single" w:sz="4" w:space="0" w:color="auto"/>
            </w:tcBorders>
            <w:shd w:val="clear" w:color="auto" w:fill="auto"/>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8534B3" w:rsidRPr="000003F4" w14:paraId="738EA454" w14:textId="77777777" w:rsidTr="00C44A2E">
        <w:trPr>
          <w:gridAfter w:val="1"/>
          <w:wAfter w:w="63" w:type="dxa"/>
          <w:jc w:val="center"/>
        </w:trPr>
        <w:tc>
          <w:tcPr>
            <w:tcW w:w="1050" w:type="dxa"/>
            <w:tcBorders>
              <w:bottom w:val="single" w:sz="4" w:space="0" w:color="auto"/>
            </w:tcBorders>
            <w:shd w:val="clear" w:color="auto" w:fill="auto"/>
          </w:tcPr>
          <w:p w14:paraId="02C86F51" w14:textId="785AD0FA" w:rsidR="008534B3" w:rsidRPr="000003F4" w:rsidRDefault="008534B3" w:rsidP="008534B3">
            <w:pPr>
              <w:pStyle w:val="TAL"/>
              <w:rPr>
                <w:sz w:val="16"/>
                <w:szCs w:val="16"/>
              </w:rPr>
            </w:pPr>
            <w:r w:rsidRPr="000003F4">
              <w:rPr>
                <w:sz w:val="16"/>
                <w:szCs w:val="16"/>
              </w:rPr>
              <w:t>C39A</w:t>
            </w:r>
          </w:p>
        </w:tc>
        <w:tc>
          <w:tcPr>
            <w:tcW w:w="4375" w:type="dxa"/>
            <w:tcBorders>
              <w:bottom w:val="single" w:sz="4" w:space="0" w:color="auto"/>
            </w:tcBorders>
            <w:shd w:val="clear" w:color="auto" w:fill="auto"/>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shd w:val="clear" w:color="auto" w:fill="auto"/>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8534B3" w:rsidRPr="000003F4" w14:paraId="68AC0AA2" w14:textId="77777777" w:rsidTr="00C44A2E">
        <w:trPr>
          <w:gridAfter w:val="1"/>
          <w:wAfter w:w="63" w:type="dxa"/>
          <w:jc w:val="center"/>
        </w:trPr>
        <w:tc>
          <w:tcPr>
            <w:tcW w:w="1050" w:type="dxa"/>
            <w:tcBorders>
              <w:bottom w:val="single" w:sz="4" w:space="0" w:color="auto"/>
            </w:tcBorders>
            <w:shd w:val="clear" w:color="auto" w:fill="auto"/>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375" w:type="dxa"/>
            <w:tcBorders>
              <w:bottom w:val="single" w:sz="4" w:space="0" w:color="auto"/>
            </w:tcBorders>
            <w:shd w:val="clear" w:color="auto" w:fill="auto"/>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8534B3" w:rsidRPr="000003F4" w14:paraId="1C2C89CC" w14:textId="77777777" w:rsidTr="00C44A2E">
        <w:trPr>
          <w:gridAfter w:val="1"/>
          <w:wAfter w:w="63" w:type="dxa"/>
          <w:jc w:val="center"/>
        </w:trPr>
        <w:tc>
          <w:tcPr>
            <w:tcW w:w="1050" w:type="dxa"/>
            <w:tcBorders>
              <w:bottom w:val="single" w:sz="4" w:space="0" w:color="auto"/>
            </w:tcBorders>
            <w:shd w:val="clear" w:color="auto" w:fill="auto"/>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375" w:type="dxa"/>
            <w:tcBorders>
              <w:bottom w:val="single" w:sz="4" w:space="0" w:color="auto"/>
            </w:tcBorders>
            <w:shd w:val="clear" w:color="auto" w:fill="auto"/>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8534B3" w:rsidRPr="000003F4" w14:paraId="76AD2D8A" w14:textId="77777777" w:rsidTr="00C44A2E">
        <w:trPr>
          <w:gridAfter w:val="1"/>
          <w:wAfter w:w="63" w:type="dxa"/>
          <w:jc w:val="center"/>
        </w:trPr>
        <w:tc>
          <w:tcPr>
            <w:tcW w:w="1050" w:type="dxa"/>
            <w:tcBorders>
              <w:bottom w:val="single" w:sz="4" w:space="0" w:color="auto"/>
            </w:tcBorders>
            <w:shd w:val="clear" w:color="auto" w:fill="auto"/>
          </w:tcPr>
          <w:p w14:paraId="73AF1B37" w14:textId="77777777" w:rsidR="008534B3" w:rsidRPr="000003F4" w:rsidRDefault="008534B3" w:rsidP="008534B3">
            <w:pPr>
              <w:pStyle w:val="TAL"/>
              <w:rPr>
                <w:sz w:val="16"/>
                <w:szCs w:val="16"/>
              </w:rPr>
            </w:pPr>
            <w:r w:rsidRPr="000003F4">
              <w:rPr>
                <w:sz w:val="16"/>
                <w:szCs w:val="16"/>
              </w:rPr>
              <w:t>C42</w:t>
            </w:r>
          </w:p>
        </w:tc>
        <w:tc>
          <w:tcPr>
            <w:tcW w:w="4375" w:type="dxa"/>
            <w:tcBorders>
              <w:bottom w:val="single" w:sz="4" w:space="0" w:color="auto"/>
            </w:tcBorders>
            <w:shd w:val="clear" w:color="auto" w:fill="auto"/>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8534B3" w:rsidRPr="000003F4" w14:paraId="32719467" w14:textId="77777777" w:rsidTr="00C44A2E">
        <w:trPr>
          <w:gridAfter w:val="1"/>
          <w:wAfter w:w="63" w:type="dxa"/>
          <w:jc w:val="center"/>
        </w:trPr>
        <w:tc>
          <w:tcPr>
            <w:tcW w:w="1050" w:type="dxa"/>
            <w:tcBorders>
              <w:bottom w:val="single" w:sz="4" w:space="0" w:color="auto"/>
            </w:tcBorders>
            <w:shd w:val="clear" w:color="auto" w:fill="auto"/>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375" w:type="dxa"/>
            <w:tcBorders>
              <w:bottom w:val="single" w:sz="4" w:space="0" w:color="auto"/>
            </w:tcBorders>
            <w:shd w:val="clear" w:color="auto" w:fill="auto"/>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8534B3" w:rsidRPr="000003F4" w14:paraId="30D22487" w14:textId="77777777" w:rsidTr="00C44A2E">
        <w:trPr>
          <w:gridAfter w:val="1"/>
          <w:wAfter w:w="63" w:type="dxa"/>
          <w:jc w:val="center"/>
        </w:trPr>
        <w:tc>
          <w:tcPr>
            <w:tcW w:w="1050" w:type="dxa"/>
            <w:tcBorders>
              <w:bottom w:val="single" w:sz="4" w:space="0" w:color="auto"/>
            </w:tcBorders>
            <w:shd w:val="clear" w:color="auto" w:fill="auto"/>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375" w:type="dxa"/>
            <w:tcBorders>
              <w:bottom w:val="single" w:sz="4" w:space="0" w:color="auto"/>
            </w:tcBorders>
            <w:shd w:val="clear" w:color="auto" w:fill="auto"/>
          </w:tcPr>
          <w:p w14:paraId="065A0909" w14:textId="146CD635" w:rsidR="008534B3" w:rsidRPr="000003F4" w:rsidRDefault="008534B3" w:rsidP="008534B3">
            <w:pPr>
              <w:pStyle w:val="TAL"/>
              <w:rPr>
                <w:sz w:val="16"/>
                <w:szCs w:val="16"/>
              </w:rPr>
            </w:pPr>
            <w:r w:rsidRPr="000003F4">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CF6F65" w:rsidRPr="000003F4" w14:paraId="5B0E5FB8" w14:textId="77777777" w:rsidTr="00C44A2E">
        <w:trPr>
          <w:gridAfter w:val="1"/>
          <w:wAfter w:w="63" w:type="dxa"/>
          <w:jc w:val="center"/>
        </w:trPr>
        <w:tc>
          <w:tcPr>
            <w:tcW w:w="1050" w:type="dxa"/>
            <w:tcBorders>
              <w:bottom w:val="single" w:sz="4" w:space="0" w:color="auto"/>
            </w:tcBorders>
            <w:shd w:val="clear" w:color="auto" w:fill="auto"/>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375" w:type="dxa"/>
            <w:tcBorders>
              <w:bottom w:val="single" w:sz="4" w:space="0" w:color="auto"/>
            </w:tcBorders>
            <w:shd w:val="clear" w:color="auto" w:fill="auto"/>
          </w:tcPr>
          <w:p w14:paraId="5EBF145F" w14:textId="391D3FD9" w:rsidR="00CF6F65" w:rsidRPr="000003F4" w:rsidRDefault="00CF6F65" w:rsidP="00CF6F65">
            <w:pPr>
              <w:pStyle w:val="TAL"/>
              <w:rPr>
                <w:sz w:val="16"/>
                <w:szCs w:val="16"/>
              </w:rPr>
            </w:pPr>
            <w:r w:rsidRPr="000003F4">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0003F4" w:rsidRDefault="00CF6F65" w:rsidP="00CF6F65">
            <w:pPr>
              <w:pStyle w:val="TAL"/>
              <w:rPr>
                <w:rFonts w:cs="Arial"/>
                <w:sz w:val="16"/>
                <w:szCs w:val="16"/>
              </w:rPr>
            </w:pPr>
            <w:r w:rsidRPr="000003F4">
              <w:rPr>
                <w:rFonts w:cs="Arial"/>
                <w:sz w:val="16"/>
                <w:szCs w:val="16"/>
              </w:rPr>
              <w:t>UEs supporting EN-DC and intra-band contiguous CA and EN-DC with 2 NR DL carriers</w:t>
            </w:r>
          </w:p>
        </w:tc>
      </w:tr>
      <w:tr w:rsidR="008534B3" w:rsidRPr="000003F4" w14:paraId="32ADD582" w14:textId="77777777" w:rsidTr="00C44A2E">
        <w:trPr>
          <w:gridAfter w:val="1"/>
          <w:wAfter w:w="63" w:type="dxa"/>
          <w:jc w:val="center"/>
        </w:trPr>
        <w:tc>
          <w:tcPr>
            <w:tcW w:w="1050" w:type="dxa"/>
            <w:tcBorders>
              <w:bottom w:val="single" w:sz="4" w:space="0" w:color="auto"/>
            </w:tcBorders>
            <w:shd w:val="clear" w:color="auto" w:fill="auto"/>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375" w:type="dxa"/>
            <w:tcBorders>
              <w:bottom w:val="single" w:sz="4" w:space="0" w:color="auto"/>
            </w:tcBorders>
            <w:shd w:val="clear" w:color="auto" w:fill="auto"/>
          </w:tcPr>
          <w:p w14:paraId="310E6232" w14:textId="77777777"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CF6F65" w:rsidRPr="000003F4" w14:paraId="42B39C5E" w14:textId="77777777" w:rsidTr="00C44A2E">
        <w:trPr>
          <w:gridAfter w:val="1"/>
          <w:wAfter w:w="63" w:type="dxa"/>
          <w:jc w:val="center"/>
        </w:trPr>
        <w:tc>
          <w:tcPr>
            <w:tcW w:w="1050" w:type="dxa"/>
            <w:tcBorders>
              <w:bottom w:val="single" w:sz="4" w:space="0" w:color="auto"/>
            </w:tcBorders>
            <w:shd w:val="clear" w:color="auto" w:fill="auto"/>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375" w:type="dxa"/>
            <w:tcBorders>
              <w:bottom w:val="single" w:sz="4" w:space="0" w:color="auto"/>
            </w:tcBorders>
            <w:shd w:val="clear" w:color="auto" w:fill="auto"/>
          </w:tcPr>
          <w:p w14:paraId="071DCDAE" w14:textId="40722FE2"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A.4.1-4A/5 OR A.4.1-4A/6 OR A.4.1-4A/7</w:t>
            </w:r>
            <w:r w:rsidRPr="000003F4">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0003F4" w:rsidRDefault="00CF6F65" w:rsidP="00CF6F65">
            <w:pPr>
              <w:pStyle w:val="TAL"/>
              <w:rPr>
                <w:rFonts w:cs="Arial"/>
                <w:sz w:val="16"/>
                <w:szCs w:val="16"/>
              </w:rPr>
            </w:pPr>
            <w:r w:rsidRPr="000003F4">
              <w:rPr>
                <w:rFonts w:cs="Arial"/>
                <w:sz w:val="16"/>
                <w:szCs w:val="16"/>
              </w:rPr>
              <w:t>UEs supporting EN-DC and inter-band contiguous CA and EN-DC with 2 NR DL carriers</w:t>
            </w:r>
          </w:p>
        </w:tc>
      </w:tr>
      <w:tr w:rsidR="008534B3" w:rsidRPr="000003F4" w14:paraId="468BB72B" w14:textId="77777777" w:rsidTr="00C44A2E">
        <w:trPr>
          <w:gridAfter w:val="1"/>
          <w:wAfter w:w="63" w:type="dxa"/>
          <w:jc w:val="center"/>
        </w:trPr>
        <w:tc>
          <w:tcPr>
            <w:tcW w:w="1050" w:type="dxa"/>
            <w:tcBorders>
              <w:bottom w:val="single" w:sz="4" w:space="0" w:color="auto"/>
            </w:tcBorders>
            <w:shd w:val="clear" w:color="auto" w:fill="auto"/>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375" w:type="dxa"/>
            <w:tcBorders>
              <w:bottom w:val="single" w:sz="4" w:space="0" w:color="auto"/>
            </w:tcBorders>
            <w:shd w:val="clear" w:color="auto" w:fill="auto"/>
          </w:tcPr>
          <w:p w14:paraId="4CAE0CEB" w14:textId="2E62620F"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CF6F65" w:rsidRPr="000003F4" w14:paraId="7E7031AF" w14:textId="77777777" w:rsidTr="00C44A2E">
        <w:trPr>
          <w:gridAfter w:val="1"/>
          <w:wAfter w:w="63" w:type="dxa"/>
          <w:jc w:val="center"/>
        </w:trPr>
        <w:tc>
          <w:tcPr>
            <w:tcW w:w="1050" w:type="dxa"/>
            <w:tcBorders>
              <w:bottom w:val="single" w:sz="4" w:space="0" w:color="auto"/>
            </w:tcBorders>
            <w:shd w:val="clear" w:color="auto" w:fill="auto"/>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375" w:type="dxa"/>
            <w:tcBorders>
              <w:bottom w:val="single" w:sz="4" w:space="0" w:color="auto"/>
            </w:tcBorders>
            <w:shd w:val="clear" w:color="auto" w:fill="auto"/>
          </w:tcPr>
          <w:p w14:paraId="40204D5A" w14:textId="7578CE9E" w:rsidR="00CF6F65" w:rsidRPr="000003F4" w:rsidRDefault="00CF6F65" w:rsidP="00CF6F65">
            <w:pPr>
              <w:pStyle w:val="TAL"/>
              <w:rPr>
                <w:rFonts w:cs="Arial"/>
                <w:sz w:val="16"/>
                <w:szCs w:val="16"/>
              </w:rPr>
            </w:pPr>
            <w:r w:rsidRPr="000003F4">
              <w:rPr>
                <w:sz w:val="16"/>
                <w:szCs w:val="16"/>
              </w:rPr>
              <w:t>IF A.4.1-3/2 AND (</w:t>
            </w:r>
            <w:r w:rsidRPr="000003F4">
              <w:rPr>
                <w:rFonts w:cs="Arial"/>
                <w:sz w:val="16"/>
                <w:szCs w:val="16"/>
              </w:rPr>
              <w:t>A.4.1-4A/2 OR A.4.1-4A/4</w:t>
            </w:r>
            <w:r w:rsidRPr="000003F4">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0003F4" w:rsidRDefault="00CF6F65" w:rsidP="00CF6F65">
            <w:pPr>
              <w:pStyle w:val="TAL"/>
              <w:rPr>
                <w:rFonts w:cs="Arial"/>
                <w:sz w:val="16"/>
                <w:szCs w:val="16"/>
              </w:rPr>
            </w:pPr>
            <w:r w:rsidRPr="000003F4">
              <w:rPr>
                <w:rFonts w:cs="Arial"/>
                <w:sz w:val="16"/>
                <w:szCs w:val="16"/>
              </w:rPr>
              <w:t>UEs supporting EN-DC and intra-band non-contiguous CA and EN-DC with 2 NR DL carriers</w:t>
            </w:r>
          </w:p>
        </w:tc>
      </w:tr>
      <w:tr w:rsidR="008534B3" w:rsidRPr="000003F4" w14:paraId="3352F1B1" w14:textId="77777777" w:rsidTr="00C44A2E">
        <w:trPr>
          <w:gridAfter w:val="1"/>
          <w:wAfter w:w="63" w:type="dxa"/>
          <w:jc w:val="center"/>
        </w:trPr>
        <w:tc>
          <w:tcPr>
            <w:tcW w:w="1050" w:type="dxa"/>
            <w:tcBorders>
              <w:bottom w:val="single" w:sz="4" w:space="0" w:color="auto"/>
            </w:tcBorders>
            <w:shd w:val="clear" w:color="auto" w:fill="auto"/>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375" w:type="dxa"/>
            <w:tcBorders>
              <w:bottom w:val="single" w:sz="4" w:space="0" w:color="auto"/>
            </w:tcBorders>
            <w:shd w:val="clear" w:color="auto" w:fill="auto"/>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B388BAB" w14:textId="14E4030F" w:rsidR="008534B3" w:rsidRPr="000003F4" w:rsidRDefault="008534B3" w:rsidP="008534B3">
            <w:pPr>
              <w:pStyle w:val="TAL"/>
              <w:rPr>
                <w:sz w:val="16"/>
                <w:szCs w:val="16"/>
              </w:rPr>
            </w:pPr>
          </w:p>
        </w:tc>
      </w:tr>
      <w:tr w:rsidR="008534B3" w:rsidRPr="000003F4" w14:paraId="100AEEBF" w14:textId="77777777" w:rsidTr="00C44A2E">
        <w:trPr>
          <w:gridAfter w:val="1"/>
          <w:wAfter w:w="63" w:type="dxa"/>
          <w:jc w:val="center"/>
        </w:trPr>
        <w:tc>
          <w:tcPr>
            <w:tcW w:w="1050" w:type="dxa"/>
            <w:tcBorders>
              <w:bottom w:val="single" w:sz="4" w:space="0" w:color="auto"/>
            </w:tcBorders>
            <w:shd w:val="clear" w:color="auto" w:fill="auto"/>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375" w:type="dxa"/>
            <w:tcBorders>
              <w:bottom w:val="single" w:sz="4" w:space="0" w:color="auto"/>
            </w:tcBorders>
            <w:shd w:val="clear" w:color="auto" w:fill="auto"/>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2423E4BD" w14:textId="0F70A5EE" w:rsidR="008534B3" w:rsidRPr="000003F4" w:rsidRDefault="008534B3" w:rsidP="008534B3">
            <w:pPr>
              <w:pStyle w:val="TAL"/>
              <w:rPr>
                <w:sz w:val="16"/>
                <w:szCs w:val="16"/>
              </w:rPr>
            </w:pPr>
          </w:p>
        </w:tc>
      </w:tr>
      <w:tr w:rsidR="008534B3" w:rsidRPr="000003F4" w14:paraId="539BD4BF" w14:textId="77777777" w:rsidTr="00C44A2E">
        <w:trPr>
          <w:gridAfter w:val="1"/>
          <w:wAfter w:w="63" w:type="dxa"/>
          <w:jc w:val="center"/>
        </w:trPr>
        <w:tc>
          <w:tcPr>
            <w:tcW w:w="1050" w:type="dxa"/>
            <w:tcBorders>
              <w:bottom w:val="single" w:sz="4" w:space="0" w:color="auto"/>
            </w:tcBorders>
            <w:shd w:val="clear" w:color="auto" w:fill="auto"/>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375" w:type="dxa"/>
            <w:tcBorders>
              <w:bottom w:val="single" w:sz="4" w:space="0" w:color="auto"/>
            </w:tcBorders>
            <w:shd w:val="clear" w:color="auto" w:fill="auto"/>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8534B3" w:rsidRPr="000003F4" w14:paraId="6BE156E9" w14:textId="77777777" w:rsidTr="00C44A2E">
        <w:trPr>
          <w:gridAfter w:val="1"/>
          <w:wAfter w:w="63" w:type="dxa"/>
          <w:jc w:val="center"/>
        </w:trPr>
        <w:tc>
          <w:tcPr>
            <w:tcW w:w="1050" w:type="dxa"/>
            <w:tcBorders>
              <w:bottom w:val="single" w:sz="4" w:space="0" w:color="auto"/>
            </w:tcBorders>
            <w:shd w:val="clear" w:color="auto" w:fill="auto"/>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375" w:type="dxa"/>
            <w:tcBorders>
              <w:bottom w:val="single" w:sz="4" w:space="0" w:color="auto"/>
            </w:tcBorders>
            <w:shd w:val="clear" w:color="auto" w:fill="auto"/>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8534B3" w:rsidRPr="000003F4" w14:paraId="76B90CED" w14:textId="77777777" w:rsidTr="00C44A2E">
        <w:trPr>
          <w:gridAfter w:val="1"/>
          <w:wAfter w:w="63" w:type="dxa"/>
          <w:jc w:val="center"/>
        </w:trPr>
        <w:tc>
          <w:tcPr>
            <w:tcW w:w="1050" w:type="dxa"/>
            <w:tcBorders>
              <w:bottom w:val="single" w:sz="4" w:space="0" w:color="auto"/>
            </w:tcBorders>
            <w:shd w:val="clear" w:color="auto" w:fill="auto"/>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375" w:type="dxa"/>
            <w:tcBorders>
              <w:bottom w:val="single" w:sz="4" w:space="0" w:color="auto"/>
            </w:tcBorders>
            <w:shd w:val="clear" w:color="auto" w:fill="auto"/>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8534B3" w:rsidRPr="000003F4" w14:paraId="3442B434" w14:textId="77777777" w:rsidTr="00C44A2E">
        <w:trPr>
          <w:gridAfter w:val="1"/>
          <w:wAfter w:w="63" w:type="dxa"/>
          <w:jc w:val="center"/>
        </w:trPr>
        <w:tc>
          <w:tcPr>
            <w:tcW w:w="1050" w:type="dxa"/>
            <w:tcBorders>
              <w:bottom w:val="single" w:sz="4" w:space="0" w:color="auto"/>
            </w:tcBorders>
            <w:shd w:val="clear" w:color="auto" w:fill="auto"/>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375" w:type="dxa"/>
            <w:tcBorders>
              <w:bottom w:val="single" w:sz="4" w:space="0" w:color="auto"/>
            </w:tcBorders>
            <w:shd w:val="clear" w:color="auto" w:fill="auto"/>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0003F4" w14:paraId="4408CADD" w14:textId="77777777" w:rsidTr="00C44A2E">
        <w:trPr>
          <w:gridAfter w:val="1"/>
          <w:wAfter w:w="63" w:type="dxa"/>
          <w:jc w:val="center"/>
        </w:trPr>
        <w:tc>
          <w:tcPr>
            <w:tcW w:w="1050" w:type="dxa"/>
            <w:tcBorders>
              <w:bottom w:val="single" w:sz="4" w:space="0" w:color="auto"/>
            </w:tcBorders>
            <w:shd w:val="clear" w:color="auto" w:fill="auto"/>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8534B3" w:rsidRPr="000003F4" w14:paraId="1BE7AD58" w14:textId="77777777" w:rsidTr="00C44A2E">
        <w:trPr>
          <w:gridAfter w:val="1"/>
          <w:wAfter w:w="63" w:type="dxa"/>
          <w:jc w:val="center"/>
        </w:trPr>
        <w:tc>
          <w:tcPr>
            <w:tcW w:w="1050" w:type="dxa"/>
            <w:tcBorders>
              <w:bottom w:val="single" w:sz="4" w:space="0" w:color="auto"/>
            </w:tcBorders>
            <w:shd w:val="clear" w:color="auto" w:fill="auto"/>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8534B3" w:rsidRPr="000003F4" w14:paraId="72604FC3" w14:textId="77777777" w:rsidTr="00C44A2E">
        <w:trPr>
          <w:gridAfter w:val="1"/>
          <w:wAfter w:w="63" w:type="dxa"/>
          <w:jc w:val="center"/>
        </w:trPr>
        <w:tc>
          <w:tcPr>
            <w:tcW w:w="1050" w:type="dxa"/>
            <w:tcBorders>
              <w:bottom w:val="single" w:sz="4" w:space="0" w:color="auto"/>
            </w:tcBorders>
            <w:shd w:val="clear" w:color="auto" w:fill="auto"/>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375" w:type="dxa"/>
            <w:tcBorders>
              <w:bottom w:val="single" w:sz="4" w:space="0" w:color="auto"/>
            </w:tcBorders>
            <w:shd w:val="clear" w:color="auto" w:fill="auto"/>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237EC811" w14:textId="77777777" w:rsidTr="00C44A2E">
        <w:trPr>
          <w:gridAfter w:val="1"/>
          <w:wAfter w:w="63" w:type="dxa"/>
          <w:jc w:val="center"/>
        </w:trPr>
        <w:tc>
          <w:tcPr>
            <w:tcW w:w="1050" w:type="dxa"/>
            <w:tcBorders>
              <w:bottom w:val="single" w:sz="4" w:space="0" w:color="auto"/>
            </w:tcBorders>
            <w:shd w:val="clear" w:color="auto" w:fill="auto"/>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375" w:type="dxa"/>
            <w:tcBorders>
              <w:bottom w:val="single" w:sz="4" w:space="0" w:color="auto"/>
            </w:tcBorders>
            <w:shd w:val="clear" w:color="auto" w:fill="auto"/>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71986747" w14:textId="77777777" w:rsidTr="00C44A2E">
        <w:trPr>
          <w:gridAfter w:val="1"/>
          <w:wAfter w:w="63" w:type="dxa"/>
          <w:jc w:val="center"/>
        </w:trPr>
        <w:tc>
          <w:tcPr>
            <w:tcW w:w="1050" w:type="dxa"/>
            <w:tcBorders>
              <w:bottom w:val="single" w:sz="4" w:space="0" w:color="auto"/>
            </w:tcBorders>
            <w:shd w:val="clear" w:color="auto" w:fill="auto"/>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375" w:type="dxa"/>
            <w:tcBorders>
              <w:bottom w:val="single" w:sz="4" w:space="0" w:color="auto"/>
            </w:tcBorders>
            <w:shd w:val="clear" w:color="auto" w:fill="auto"/>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48D14FA5" w14:textId="77777777" w:rsidTr="00C44A2E">
        <w:trPr>
          <w:gridAfter w:val="1"/>
          <w:wAfter w:w="63" w:type="dxa"/>
          <w:jc w:val="center"/>
        </w:trPr>
        <w:tc>
          <w:tcPr>
            <w:tcW w:w="1050" w:type="dxa"/>
            <w:tcBorders>
              <w:bottom w:val="single" w:sz="4" w:space="0" w:color="auto"/>
            </w:tcBorders>
            <w:shd w:val="clear" w:color="auto" w:fill="auto"/>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375" w:type="dxa"/>
            <w:tcBorders>
              <w:bottom w:val="single" w:sz="4" w:space="0" w:color="auto"/>
            </w:tcBorders>
            <w:shd w:val="clear" w:color="auto" w:fill="auto"/>
          </w:tcPr>
          <w:p w14:paraId="031699BB" w14:textId="77777777" w:rsidR="008534B3" w:rsidRPr="000003F4" w:rsidRDefault="008534B3" w:rsidP="008534B3">
            <w:pPr>
              <w:pStyle w:val="TAL"/>
              <w:rPr>
                <w:rFonts w:cs="Arial"/>
                <w:sz w:val="16"/>
                <w:szCs w:val="16"/>
              </w:rPr>
            </w:pPr>
            <w:r w:rsidRPr="000003F4">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8534B3" w:rsidRPr="000003F4" w14:paraId="51F09BDD" w14:textId="77777777" w:rsidTr="00C44A2E">
        <w:trPr>
          <w:gridAfter w:val="1"/>
          <w:wAfter w:w="63" w:type="dxa"/>
          <w:jc w:val="center"/>
        </w:trPr>
        <w:tc>
          <w:tcPr>
            <w:tcW w:w="1050" w:type="dxa"/>
            <w:tcBorders>
              <w:bottom w:val="single" w:sz="4" w:space="0" w:color="auto"/>
            </w:tcBorders>
            <w:shd w:val="clear" w:color="auto" w:fill="auto"/>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375" w:type="dxa"/>
            <w:tcBorders>
              <w:bottom w:val="single" w:sz="4" w:space="0" w:color="auto"/>
            </w:tcBorders>
            <w:shd w:val="clear" w:color="auto" w:fill="auto"/>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0003F4" w14:paraId="7396EFA6" w14:textId="77777777" w:rsidTr="00C44A2E">
        <w:trPr>
          <w:gridAfter w:val="1"/>
          <w:wAfter w:w="63" w:type="dxa"/>
          <w:jc w:val="center"/>
        </w:trPr>
        <w:tc>
          <w:tcPr>
            <w:tcW w:w="1050" w:type="dxa"/>
            <w:tcBorders>
              <w:bottom w:val="single" w:sz="4" w:space="0" w:color="auto"/>
            </w:tcBorders>
            <w:shd w:val="clear" w:color="auto" w:fill="auto"/>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375" w:type="dxa"/>
            <w:tcBorders>
              <w:bottom w:val="single" w:sz="4" w:space="0" w:color="auto"/>
            </w:tcBorders>
            <w:shd w:val="clear" w:color="auto" w:fill="auto"/>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0003F4" w14:paraId="3E9891AD" w14:textId="77777777" w:rsidTr="00C44A2E">
        <w:trPr>
          <w:gridAfter w:val="1"/>
          <w:wAfter w:w="63" w:type="dxa"/>
          <w:jc w:val="center"/>
        </w:trPr>
        <w:tc>
          <w:tcPr>
            <w:tcW w:w="1050" w:type="dxa"/>
            <w:tcBorders>
              <w:bottom w:val="single" w:sz="4" w:space="0" w:color="auto"/>
            </w:tcBorders>
            <w:shd w:val="clear" w:color="auto" w:fill="auto"/>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375" w:type="dxa"/>
            <w:tcBorders>
              <w:bottom w:val="single" w:sz="4" w:space="0" w:color="auto"/>
            </w:tcBorders>
            <w:shd w:val="clear" w:color="auto" w:fill="auto"/>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8534B3" w:rsidRPr="000003F4" w14:paraId="243653E7" w14:textId="77777777" w:rsidTr="00C44A2E">
        <w:trPr>
          <w:gridAfter w:val="1"/>
          <w:wAfter w:w="63" w:type="dxa"/>
          <w:jc w:val="center"/>
        </w:trPr>
        <w:tc>
          <w:tcPr>
            <w:tcW w:w="1050" w:type="dxa"/>
            <w:tcBorders>
              <w:bottom w:val="single" w:sz="4" w:space="0" w:color="auto"/>
            </w:tcBorders>
            <w:shd w:val="clear" w:color="auto" w:fill="auto"/>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375" w:type="dxa"/>
            <w:tcBorders>
              <w:bottom w:val="single" w:sz="4" w:space="0" w:color="auto"/>
            </w:tcBorders>
            <w:shd w:val="clear" w:color="auto" w:fill="auto"/>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8534B3" w:rsidRPr="000003F4" w14:paraId="6BAA34C3" w14:textId="77777777" w:rsidTr="00C44A2E">
        <w:trPr>
          <w:gridAfter w:val="1"/>
          <w:wAfter w:w="63" w:type="dxa"/>
          <w:jc w:val="center"/>
        </w:trPr>
        <w:tc>
          <w:tcPr>
            <w:tcW w:w="1050" w:type="dxa"/>
            <w:tcBorders>
              <w:bottom w:val="single" w:sz="4" w:space="0" w:color="auto"/>
            </w:tcBorders>
            <w:shd w:val="clear" w:color="auto" w:fill="auto"/>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375" w:type="dxa"/>
            <w:tcBorders>
              <w:bottom w:val="single" w:sz="4" w:space="0" w:color="auto"/>
            </w:tcBorders>
            <w:shd w:val="clear" w:color="auto" w:fill="auto"/>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8534B3" w:rsidRPr="000003F4" w14:paraId="6AD3AB41" w14:textId="77777777" w:rsidTr="00C44A2E">
        <w:trPr>
          <w:gridAfter w:val="1"/>
          <w:wAfter w:w="63" w:type="dxa"/>
          <w:jc w:val="center"/>
        </w:trPr>
        <w:tc>
          <w:tcPr>
            <w:tcW w:w="1050" w:type="dxa"/>
            <w:tcBorders>
              <w:bottom w:val="single" w:sz="4" w:space="0" w:color="auto"/>
            </w:tcBorders>
            <w:shd w:val="clear" w:color="auto" w:fill="auto"/>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375" w:type="dxa"/>
            <w:tcBorders>
              <w:bottom w:val="single" w:sz="4" w:space="0" w:color="auto"/>
            </w:tcBorders>
            <w:shd w:val="clear" w:color="auto" w:fill="auto"/>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23D91ECB" w14:textId="77777777" w:rsidTr="00C44A2E">
        <w:trPr>
          <w:gridAfter w:val="1"/>
          <w:wAfter w:w="63" w:type="dxa"/>
          <w:jc w:val="center"/>
        </w:trPr>
        <w:tc>
          <w:tcPr>
            <w:tcW w:w="1050" w:type="dxa"/>
            <w:tcBorders>
              <w:bottom w:val="single" w:sz="4" w:space="0" w:color="auto"/>
            </w:tcBorders>
            <w:shd w:val="clear" w:color="auto" w:fill="auto"/>
          </w:tcPr>
          <w:p w14:paraId="555DDD44" w14:textId="77777777" w:rsidR="008534B3" w:rsidRPr="000003F4" w:rsidRDefault="008534B3" w:rsidP="008534B3">
            <w:pPr>
              <w:pStyle w:val="TAL"/>
              <w:rPr>
                <w:rFonts w:cs="Arial"/>
                <w:sz w:val="16"/>
                <w:szCs w:val="16"/>
              </w:rPr>
            </w:pPr>
            <w:r w:rsidRPr="000003F4">
              <w:rPr>
                <w:rFonts w:cs="Arial"/>
                <w:sz w:val="16"/>
                <w:szCs w:val="16"/>
              </w:rPr>
              <w:t>C65</w:t>
            </w:r>
          </w:p>
        </w:tc>
        <w:tc>
          <w:tcPr>
            <w:tcW w:w="4375" w:type="dxa"/>
            <w:tcBorders>
              <w:bottom w:val="single" w:sz="4" w:space="0" w:color="auto"/>
            </w:tcBorders>
            <w:shd w:val="clear" w:color="auto" w:fill="auto"/>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70BA973E" w14:textId="77777777" w:rsidTr="00C44A2E">
        <w:trPr>
          <w:gridAfter w:val="1"/>
          <w:wAfter w:w="63" w:type="dxa"/>
          <w:jc w:val="center"/>
        </w:trPr>
        <w:tc>
          <w:tcPr>
            <w:tcW w:w="1050" w:type="dxa"/>
            <w:tcBorders>
              <w:bottom w:val="single" w:sz="4" w:space="0" w:color="auto"/>
            </w:tcBorders>
            <w:shd w:val="clear" w:color="auto" w:fill="auto"/>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375" w:type="dxa"/>
            <w:tcBorders>
              <w:bottom w:val="single" w:sz="4" w:space="0" w:color="auto"/>
            </w:tcBorders>
            <w:shd w:val="clear" w:color="auto" w:fill="auto"/>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8534B3" w:rsidRPr="000003F4" w14:paraId="6FE5C53F" w14:textId="77777777" w:rsidTr="00C44A2E">
        <w:trPr>
          <w:gridAfter w:val="1"/>
          <w:wAfter w:w="63" w:type="dxa"/>
          <w:jc w:val="center"/>
        </w:trPr>
        <w:tc>
          <w:tcPr>
            <w:tcW w:w="1050" w:type="dxa"/>
            <w:tcBorders>
              <w:bottom w:val="single" w:sz="4" w:space="0" w:color="auto"/>
            </w:tcBorders>
            <w:shd w:val="clear" w:color="auto" w:fill="auto"/>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375" w:type="dxa"/>
            <w:tcBorders>
              <w:bottom w:val="single" w:sz="4" w:space="0" w:color="auto"/>
            </w:tcBorders>
            <w:shd w:val="clear" w:color="auto" w:fill="auto"/>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8534B3" w:rsidRPr="000003F4" w14:paraId="105F6DD0" w14:textId="77777777" w:rsidTr="00C44A2E">
        <w:trPr>
          <w:gridAfter w:val="1"/>
          <w:wAfter w:w="63" w:type="dxa"/>
          <w:jc w:val="center"/>
        </w:trPr>
        <w:tc>
          <w:tcPr>
            <w:tcW w:w="1050" w:type="dxa"/>
            <w:tcBorders>
              <w:bottom w:val="single" w:sz="4" w:space="0" w:color="auto"/>
            </w:tcBorders>
            <w:shd w:val="clear" w:color="auto" w:fill="auto"/>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375" w:type="dxa"/>
            <w:tcBorders>
              <w:bottom w:val="single" w:sz="4" w:space="0" w:color="auto"/>
            </w:tcBorders>
            <w:shd w:val="clear" w:color="auto" w:fill="auto"/>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8534B3" w:rsidRPr="000003F4" w14:paraId="562A0B85" w14:textId="77777777" w:rsidTr="00C44A2E">
        <w:trPr>
          <w:gridAfter w:val="1"/>
          <w:wAfter w:w="63" w:type="dxa"/>
          <w:jc w:val="center"/>
        </w:trPr>
        <w:tc>
          <w:tcPr>
            <w:tcW w:w="1050" w:type="dxa"/>
            <w:tcBorders>
              <w:bottom w:val="single" w:sz="4" w:space="0" w:color="auto"/>
            </w:tcBorders>
            <w:shd w:val="clear" w:color="auto" w:fill="auto"/>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375" w:type="dxa"/>
            <w:tcBorders>
              <w:bottom w:val="single" w:sz="4" w:space="0" w:color="auto"/>
            </w:tcBorders>
            <w:shd w:val="clear" w:color="auto" w:fill="auto"/>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8534B3" w:rsidRPr="000003F4" w14:paraId="4083243B" w14:textId="77777777" w:rsidTr="00C44A2E">
        <w:trPr>
          <w:gridAfter w:val="1"/>
          <w:wAfter w:w="63" w:type="dxa"/>
          <w:jc w:val="center"/>
        </w:trPr>
        <w:tc>
          <w:tcPr>
            <w:tcW w:w="1050" w:type="dxa"/>
            <w:tcBorders>
              <w:bottom w:val="single" w:sz="4" w:space="0" w:color="auto"/>
            </w:tcBorders>
            <w:shd w:val="clear" w:color="auto" w:fill="auto"/>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8534B3" w:rsidRPr="000003F4" w14:paraId="09BFCBFF" w14:textId="77777777" w:rsidTr="00C44A2E">
        <w:trPr>
          <w:gridAfter w:val="1"/>
          <w:wAfter w:w="63" w:type="dxa"/>
          <w:jc w:val="center"/>
        </w:trPr>
        <w:tc>
          <w:tcPr>
            <w:tcW w:w="1050" w:type="dxa"/>
            <w:tcBorders>
              <w:bottom w:val="single" w:sz="4" w:space="0" w:color="auto"/>
            </w:tcBorders>
            <w:shd w:val="clear" w:color="auto" w:fill="auto"/>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8534B3" w:rsidRPr="000003F4" w14:paraId="0C1A498A" w14:textId="77777777" w:rsidTr="00C44A2E">
        <w:trPr>
          <w:gridAfter w:val="1"/>
          <w:wAfter w:w="63" w:type="dxa"/>
          <w:jc w:val="center"/>
        </w:trPr>
        <w:tc>
          <w:tcPr>
            <w:tcW w:w="1050" w:type="dxa"/>
            <w:tcBorders>
              <w:bottom w:val="single" w:sz="4" w:space="0" w:color="auto"/>
            </w:tcBorders>
            <w:shd w:val="clear" w:color="auto" w:fill="auto"/>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0003F4" w:rsidRDefault="008534B3" w:rsidP="008534B3">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8534B3" w:rsidRPr="000003F4" w14:paraId="09C8C869" w14:textId="77777777" w:rsidTr="00C44A2E">
        <w:trPr>
          <w:gridAfter w:val="1"/>
          <w:wAfter w:w="63" w:type="dxa"/>
          <w:jc w:val="center"/>
        </w:trPr>
        <w:tc>
          <w:tcPr>
            <w:tcW w:w="1050" w:type="dxa"/>
            <w:tcBorders>
              <w:bottom w:val="single" w:sz="4" w:space="0" w:color="auto"/>
            </w:tcBorders>
            <w:shd w:val="clear" w:color="auto" w:fill="auto"/>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0003F4" w:rsidRDefault="008534B3" w:rsidP="008534B3">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8534B3" w:rsidRPr="000003F4" w14:paraId="577969BE" w14:textId="77777777" w:rsidTr="00C44A2E">
        <w:trPr>
          <w:gridAfter w:val="1"/>
          <w:wAfter w:w="63" w:type="dxa"/>
          <w:jc w:val="center"/>
        </w:trPr>
        <w:tc>
          <w:tcPr>
            <w:tcW w:w="1050" w:type="dxa"/>
            <w:tcBorders>
              <w:bottom w:val="single" w:sz="4" w:space="0" w:color="auto"/>
            </w:tcBorders>
            <w:shd w:val="clear" w:color="auto" w:fill="auto"/>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0003F4" w:rsidRDefault="008534B3" w:rsidP="008534B3">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8534B3" w:rsidRPr="000003F4" w14:paraId="128288B5" w14:textId="77777777" w:rsidTr="00C44A2E">
        <w:trPr>
          <w:gridAfter w:val="1"/>
          <w:wAfter w:w="63" w:type="dxa"/>
          <w:jc w:val="center"/>
        </w:trPr>
        <w:tc>
          <w:tcPr>
            <w:tcW w:w="1050" w:type="dxa"/>
            <w:tcBorders>
              <w:bottom w:val="single" w:sz="4" w:space="0" w:color="auto"/>
            </w:tcBorders>
            <w:shd w:val="clear" w:color="auto" w:fill="auto"/>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8534B3" w:rsidRPr="000003F4" w14:paraId="0D83244F" w14:textId="77777777" w:rsidTr="00C44A2E">
        <w:trPr>
          <w:gridAfter w:val="1"/>
          <w:wAfter w:w="63" w:type="dxa"/>
          <w:jc w:val="center"/>
        </w:trPr>
        <w:tc>
          <w:tcPr>
            <w:tcW w:w="1050" w:type="dxa"/>
            <w:tcBorders>
              <w:bottom w:val="single" w:sz="4" w:space="0" w:color="auto"/>
            </w:tcBorders>
            <w:shd w:val="clear" w:color="auto" w:fill="auto"/>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8534B3" w:rsidRPr="000003F4" w14:paraId="2200169C" w14:textId="77777777" w:rsidTr="00C44A2E">
        <w:trPr>
          <w:gridAfter w:val="1"/>
          <w:wAfter w:w="63" w:type="dxa"/>
          <w:jc w:val="center"/>
        </w:trPr>
        <w:tc>
          <w:tcPr>
            <w:tcW w:w="1050" w:type="dxa"/>
            <w:tcBorders>
              <w:bottom w:val="single" w:sz="4" w:space="0" w:color="auto"/>
            </w:tcBorders>
            <w:shd w:val="clear" w:color="auto" w:fill="auto"/>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8534B3" w:rsidRPr="000003F4" w14:paraId="38502126" w14:textId="77777777" w:rsidTr="00C44A2E">
        <w:trPr>
          <w:gridAfter w:val="1"/>
          <w:wAfter w:w="63" w:type="dxa"/>
          <w:jc w:val="center"/>
        </w:trPr>
        <w:tc>
          <w:tcPr>
            <w:tcW w:w="1050" w:type="dxa"/>
            <w:tcBorders>
              <w:bottom w:val="single" w:sz="4" w:space="0" w:color="auto"/>
            </w:tcBorders>
            <w:shd w:val="clear" w:color="auto" w:fill="auto"/>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8534B3" w:rsidRPr="000003F4" w14:paraId="76045657" w14:textId="77777777" w:rsidTr="00C44A2E">
        <w:trPr>
          <w:gridAfter w:val="1"/>
          <w:wAfter w:w="63" w:type="dxa"/>
          <w:jc w:val="center"/>
        </w:trPr>
        <w:tc>
          <w:tcPr>
            <w:tcW w:w="1050" w:type="dxa"/>
            <w:tcBorders>
              <w:bottom w:val="single" w:sz="4" w:space="0" w:color="auto"/>
            </w:tcBorders>
            <w:shd w:val="clear" w:color="auto" w:fill="auto"/>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2D8EED5A" w14:textId="7FB74E8E" w:rsidR="008534B3" w:rsidRPr="000003F4" w:rsidRDefault="008534B3" w:rsidP="008534B3">
            <w:pPr>
              <w:pStyle w:val="TAL"/>
              <w:rPr>
                <w:sz w:val="16"/>
                <w:szCs w:val="16"/>
              </w:rPr>
            </w:pPr>
            <w:r w:rsidRPr="000003F4">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0003F4" w:rsidRDefault="008534B3" w:rsidP="008534B3">
            <w:pPr>
              <w:pStyle w:val="TAL"/>
              <w:rPr>
                <w:rFonts w:cs="Arial"/>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8534B3" w:rsidRPr="000003F4" w14:paraId="67C78F0A" w14:textId="77777777" w:rsidTr="00C44A2E">
        <w:trPr>
          <w:gridAfter w:val="1"/>
          <w:wAfter w:w="63" w:type="dxa"/>
          <w:jc w:val="center"/>
        </w:trPr>
        <w:tc>
          <w:tcPr>
            <w:tcW w:w="1050" w:type="dxa"/>
            <w:tcBorders>
              <w:bottom w:val="single" w:sz="4" w:space="0" w:color="auto"/>
            </w:tcBorders>
            <w:shd w:val="clear" w:color="auto" w:fill="auto"/>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375" w:type="dxa"/>
            <w:tcBorders>
              <w:bottom w:val="single" w:sz="4" w:space="0" w:color="auto"/>
            </w:tcBorders>
            <w:shd w:val="clear" w:color="auto" w:fill="auto"/>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769" w:type="dxa"/>
            <w:tcBorders>
              <w:bottom w:val="single" w:sz="4" w:space="0" w:color="auto"/>
            </w:tcBorders>
            <w:shd w:val="clear" w:color="auto" w:fill="auto"/>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8534B3" w:rsidRPr="000003F4" w14:paraId="587DF890" w14:textId="77777777" w:rsidTr="00C44A2E">
        <w:trPr>
          <w:gridAfter w:val="1"/>
          <w:wAfter w:w="63" w:type="dxa"/>
          <w:jc w:val="center"/>
        </w:trPr>
        <w:tc>
          <w:tcPr>
            <w:tcW w:w="1050" w:type="dxa"/>
            <w:tcBorders>
              <w:bottom w:val="single" w:sz="4" w:space="0" w:color="auto"/>
            </w:tcBorders>
            <w:shd w:val="clear" w:color="auto" w:fill="auto"/>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375" w:type="dxa"/>
            <w:tcBorders>
              <w:bottom w:val="single" w:sz="4" w:space="0" w:color="auto"/>
            </w:tcBorders>
            <w:shd w:val="clear" w:color="auto" w:fill="auto"/>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0003F4" w:rsidRDefault="008534B3" w:rsidP="008534B3">
            <w:pPr>
              <w:pStyle w:val="TAL"/>
              <w:rPr>
                <w:rFonts w:cs="Arial"/>
                <w:sz w:val="16"/>
                <w:szCs w:val="16"/>
              </w:rPr>
            </w:pPr>
            <w:r w:rsidRPr="000003F4">
              <w:rPr>
                <w:rFonts w:cs="Arial"/>
                <w:sz w:val="16"/>
                <w:szCs w:val="16"/>
              </w:rPr>
              <w:t>UEs supporting 5G Core and intra-band contiguous CA and UL NR CA with 2 carriers</w:t>
            </w:r>
          </w:p>
        </w:tc>
      </w:tr>
      <w:tr w:rsidR="00B138CC" w:rsidRPr="000003F4" w14:paraId="28530CFC" w14:textId="77777777" w:rsidTr="00C44A2E">
        <w:trPr>
          <w:gridAfter w:val="1"/>
          <w:wAfter w:w="63" w:type="dxa"/>
          <w:jc w:val="center"/>
        </w:trPr>
        <w:tc>
          <w:tcPr>
            <w:tcW w:w="1050" w:type="dxa"/>
            <w:tcBorders>
              <w:bottom w:val="single" w:sz="4" w:space="0" w:color="auto"/>
            </w:tcBorders>
            <w:shd w:val="clear" w:color="auto" w:fill="auto"/>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B138CC" w:rsidRPr="000003F4" w14:paraId="6F70E53F" w14:textId="77777777" w:rsidTr="00C44A2E">
        <w:trPr>
          <w:gridAfter w:val="1"/>
          <w:wAfter w:w="63" w:type="dxa"/>
          <w:jc w:val="center"/>
        </w:trPr>
        <w:tc>
          <w:tcPr>
            <w:tcW w:w="1050" w:type="dxa"/>
            <w:tcBorders>
              <w:bottom w:val="single" w:sz="4" w:space="0" w:color="auto"/>
            </w:tcBorders>
            <w:shd w:val="clear" w:color="auto" w:fill="auto"/>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375" w:type="dxa"/>
            <w:tcBorders>
              <w:bottom w:val="single" w:sz="4" w:space="0" w:color="auto"/>
            </w:tcBorders>
            <w:shd w:val="clear" w:color="auto" w:fill="auto"/>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0003F4" w:rsidRDefault="00B138CC" w:rsidP="00B138CC">
            <w:pPr>
              <w:pStyle w:val="TAL"/>
              <w:rPr>
                <w:rFonts w:cs="Arial"/>
                <w:sz w:val="16"/>
                <w:szCs w:val="16"/>
              </w:rPr>
            </w:pPr>
            <w:r w:rsidRPr="000003F4">
              <w:rPr>
                <w:rFonts w:cs="Arial"/>
                <w:sz w:val="16"/>
                <w:szCs w:val="16"/>
              </w:rPr>
              <w:t>UEs supporting 5G Core and inter-band CA and UL NR CA with 2 carriers</w:t>
            </w:r>
          </w:p>
        </w:tc>
      </w:tr>
      <w:tr w:rsidR="00B138CC" w:rsidRPr="000003F4" w14:paraId="29F4F4F4" w14:textId="77777777" w:rsidTr="00C44A2E">
        <w:trPr>
          <w:gridAfter w:val="1"/>
          <w:wAfter w:w="63" w:type="dxa"/>
          <w:jc w:val="center"/>
        </w:trPr>
        <w:tc>
          <w:tcPr>
            <w:tcW w:w="1050" w:type="dxa"/>
            <w:tcBorders>
              <w:bottom w:val="single" w:sz="4" w:space="0" w:color="auto"/>
            </w:tcBorders>
            <w:shd w:val="clear" w:color="auto" w:fill="auto"/>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B138CC" w:rsidRPr="000003F4" w14:paraId="7191E255" w14:textId="77777777" w:rsidTr="00C44A2E">
        <w:trPr>
          <w:gridAfter w:val="1"/>
          <w:wAfter w:w="63" w:type="dxa"/>
          <w:jc w:val="center"/>
        </w:trPr>
        <w:tc>
          <w:tcPr>
            <w:tcW w:w="1050" w:type="dxa"/>
            <w:tcBorders>
              <w:bottom w:val="single" w:sz="4" w:space="0" w:color="auto"/>
            </w:tcBorders>
            <w:shd w:val="clear" w:color="auto" w:fill="auto"/>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375" w:type="dxa"/>
            <w:tcBorders>
              <w:bottom w:val="single" w:sz="4" w:space="0" w:color="auto"/>
            </w:tcBorders>
            <w:shd w:val="clear" w:color="auto" w:fill="auto"/>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0003F4" w:rsidRDefault="00B138CC" w:rsidP="00B138CC">
            <w:pPr>
              <w:pStyle w:val="TAL"/>
              <w:rPr>
                <w:rFonts w:cs="Arial"/>
                <w:sz w:val="16"/>
                <w:szCs w:val="16"/>
              </w:rPr>
            </w:pPr>
            <w:r w:rsidRPr="000003F4">
              <w:rPr>
                <w:rFonts w:cs="Arial"/>
                <w:sz w:val="16"/>
                <w:szCs w:val="16"/>
              </w:rPr>
              <w:t>UEs supporting 5G Core and intra-band non-contiguous CA and UL NR CA with 2 carriers</w:t>
            </w:r>
          </w:p>
        </w:tc>
      </w:tr>
      <w:tr w:rsidR="00B138CC" w:rsidRPr="000003F4" w14:paraId="522C176A" w14:textId="77777777" w:rsidTr="00C44A2E">
        <w:trPr>
          <w:gridAfter w:val="1"/>
          <w:wAfter w:w="63" w:type="dxa"/>
          <w:jc w:val="center"/>
        </w:trPr>
        <w:tc>
          <w:tcPr>
            <w:tcW w:w="1050" w:type="dxa"/>
            <w:tcBorders>
              <w:bottom w:val="single" w:sz="4" w:space="0" w:color="auto"/>
            </w:tcBorders>
            <w:shd w:val="clear" w:color="auto" w:fill="auto"/>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B138CC" w:rsidRPr="000003F4" w14:paraId="7EA8FFAA" w14:textId="77777777" w:rsidTr="00C44A2E">
        <w:trPr>
          <w:gridAfter w:val="1"/>
          <w:wAfter w:w="63" w:type="dxa"/>
          <w:jc w:val="center"/>
        </w:trPr>
        <w:tc>
          <w:tcPr>
            <w:tcW w:w="1050" w:type="dxa"/>
            <w:tcBorders>
              <w:bottom w:val="single" w:sz="4" w:space="0" w:color="auto"/>
            </w:tcBorders>
            <w:shd w:val="clear" w:color="auto" w:fill="auto"/>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375" w:type="dxa"/>
            <w:tcBorders>
              <w:bottom w:val="single" w:sz="4" w:space="0" w:color="auto"/>
            </w:tcBorders>
            <w:shd w:val="clear" w:color="auto" w:fill="auto"/>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B138CC" w:rsidRPr="000003F4" w14:paraId="2BB7A586" w14:textId="77777777" w:rsidTr="00C44A2E">
        <w:trPr>
          <w:gridAfter w:val="1"/>
          <w:wAfter w:w="63" w:type="dxa"/>
          <w:jc w:val="center"/>
        </w:trPr>
        <w:tc>
          <w:tcPr>
            <w:tcW w:w="1050" w:type="dxa"/>
            <w:tcBorders>
              <w:bottom w:val="single" w:sz="4" w:space="0" w:color="auto"/>
            </w:tcBorders>
            <w:shd w:val="clear" w:color="auto" w:fill="auto"/>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0003F4" w:rsidRDefault="00B138CC" w:rsidP="00B138CC">
            <w:pPr>
              <w:keepNext/>
              <w:keepLines/>
              <w:spacing w:after="0"/>
              <w:rPr>
                <w:rFonts w:ascii="Arial" w:hAnsi="Arial"/>
                <w:sz w:val="16"/>
                <w:szCs w:val="16"/>
              </w:rPr>
            </w:pPr>
          </w:p>
        </w:tc>
      </w:tr>
      <w:tr w:rsidR="00B138CC" w:rsidRPr="000003F4" w14:paraId="1A6E7208" w14:textId="77777777" w:rsidTr="00C44A2E">
        <w:trPr>
          <w:gridAfter w:val="1"/>
          <w:wAfter w:w="63" w:type="dxa"/>
          <w:jc w:val="center"/>
        </w:trPr>
        <w:tc>
          <w:tcPr>
            <w:tcW w:w="1050" w:type="dxa"/>
            <w:tcBorders>
              <w:bottom w:val="single" w:sz="4" w:space="0" w:color="auto"/>
            </w:tcBorders>
            <w:shd w:val="clear" w:color="auto" w:fill="auto"/>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B138CC" w:rsidRPr="000003F4" w14:paraId="2C74BC90" w14:textId="77777777" w:rsidTr="00C44A2E">
        <w:trPr>
          <w:gridAfter w:val="1"/>
          <w:wAfter w:w="63" w:type="dxa"/>
          <w:jc w:val="center"/>
        </w:trPr>
        <w:tc>
          <w:tcPr>
            <w:tcW w:w="1050" w:type="dxa"/>
            <w:tcBorders>
              <w:bottom w:val="single" w:sz="4" w:space="0" w:color="auto"/>
            </w:tcBorders>
            <w:shd w:val="clear" w:color="auto" w:fill="auto"/>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0003F4" w14:paraId="5DAE3DE5" w14:textId="77777777" w:rsidTr="00C44A2E">
        <w:trPr>
          <w:gridAfter w:val="1"/>
          <w:wAfter w:w="63" w:type="dxa"/>
          <w:jc w:val="center"/>
        </w:trPr>
        <w:tc>
          <w:tcPr>
            <w:tcW w:w="1050" w:type="dxa"/>
            <w:tcBorders>
              <w:bottom w:val="single" w:sz="4" w:space="0" w:color="auto"/>
            </w:tcBorders>
            <w:shd w:val="clear" w:color="auto" w:fill="auto"/>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B138CC" w:rsidRPr="000003F4" w14:paraId="6CF7B445" w14:textId="77777777" w:rsidTr="00C44A2E">
        <w:trPr>
          <w:gridAfter w:val="1"/>
          <w:wAfter w:w="63" w:type="dxa"/>
          <w:jc w:val="center"/>
        </w:trPr>
        <w:tc>
          <w:tcPr>
            <w:tcW w:w="1050" w:type="dxa"/>
            <w:tcBorders>
              <w:bottom w:val="single" w:sz="4" w:space="0" w:color="auto"/>
            </w:tcBorders>
            <w:shd w:val="clear" w:color="auto" w:fill="auto"/>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B138CC" w:rsidRPr="000003F4" w14:paraId="7A9B4B42" w14:textId="77777777" w:rsidTr="00C44A2E">
        <w:trPr>
          <w:gridAfter w:val="1"/>
          <w:wAfter w:w="63" w:type="dxa"/>
          <w:jc w:val="center"/>
        </w:trPr>
        <w:tc>
          <w:tcPr>
            <w:tcW w:w="1050" w:type="dxa"/>
            <w:tcBorders>
              <w:bottom w:val="single" w:sz="4" w:space="0" w:color="auto"/>
            </w:tcBorders>
            <w:shd w:val="clear" w:color="auto" w:fill="auto"/>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1CBF19A2" w14:textId="77777777" w:rsidTr="00C44A2E">
        <w:trPr>
          <w:gridAfter w:val="1"/>
          <w:wAfter w:w="63" w:type="dxa"/>
          <w:jc w:val="center"/>
        </w:trPr>
        <w:tc>
          <w:tcPr>
            <w:tcW w:w="1050" w:type="dxa"/>
            <w:tcBorders>
              <w:bottom w:val="single" w:sz="4" w:space="0" w:color="auto"/>
            </w:tcBorders>
            <w:shd w:val="clear" w:color="auto" w:fill="auto"/>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47B4D4CB" w14:textId="77777777" w:rsidTr="00C44A2E">
        <w:trPr>
          <w:gridAfter w:val="1"/>
          <w:wAfter w:w="63" w:type="dxa"/>
          <w:jc w:val="center"/>
        </w:trPr>
        <w:tc>
          <w:tcPr>
            <w:tcW w:w="1050" w:type="dxa"/>
            <w:tcBorders>
              <w:bottom w:val="single" w:sz="4" w:space="0" w:color="auto"/>
            </w:tcBorders>
            <w:shd w:val="clear" w:color="auto" w:fill="auto"/>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24C6EF8D" w14:textId="77777777" w:rsidTr="00C44A2E">
        <w:trPr>
          <w:gridAfter w:val="1"/>
          <w:wAfter w:w="63" w:type="dxa"/>
          <w:jc w:val="center"/>
        </w:trPr>
        <w:tc>
          <w:tcPr>
            <w:tcW w:w="1050" w:type="dxa"/>
            <w:tcBorders>
              <w:bottom w:val="single" w:sz="4" w:space="0" w:color="auto"/>
            </w:tcBorders>
            <w:shd w:val="clear" w:color="auto" w:fill="auto"/>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w:t>
            </w:r>
            <w:proofErr w:type="spellStart"/>
            <w:r w:rsidRPr="000003F4">
              <w:rPr>
                <w:rFonts w:ascii="Arial" w:hAnsi="Arial" w:cs="Arial"/>
                <w:sz w:val="16"/>
                <w:szCs w:val="16"/>
              </w:rPr>
              <w:t>ManualModeNetworkSelectionException</w:t>
            </w:r>
            <w:proofErr w:type="spellEnd"/>
          </w:p>
        </w:tc>
      </w:tr>
      <w:tr w:rsidR="00B138CC" w:rsidRPr="000003F4" w14:paraId="0919F2FC" w14:textId="77777777" w:rsidTr="00C44A2E">
        <w:trPr>
          <w:gridAfter w:val="1"/>
          <w:wAfter w:w="63" w:type="dxa"/>
          <w:jc w:val="center"/>
        </w:trPr>
        <w:tc>
          <w:tcPr>
            <w:tcW w:w="1050" w:type="dxa"/>
            <w:tcBorders>
              <w:bottom w:val="single" w:sz="4" w:space="0" w:color="auto"/>
            </w:tcBorders>
            <w:shd w:val="clear" w:color="auto" w:fill="auto"/>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0B7506" w:rsidRPr="000003F4" w14:paraId="30ADD74B" w14:textId="77777777" w:rsidTr="00C44A2E">
        <w:trPr>
          <w:gridAfter w:val="1"/>
          <w:wAfter w:w="63" w:type="dxa"/>
          <w:jc w:val="center"/>
        </w:trPr>
        <w:tc>
          <w:tcPr>
            <w:tcW w:w="1050" w:type="dxa"/>
            <w:tcBorders>
              <w:bottom w:val="single" w:sz="4" w:space="0" w:color="auto"/>
            </w:tcBorders>
            <w:shd w:val="clear" w:color="auto" w:fill="auto"/>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p>
        </w:tc>
      </w:tr>
      <w:tr w:rsidR="00B138CC" w:rsidRPr="000003F4" w14:paraId="0702745F" w14:textId="77777777" w:rsidTr="00C44A2E">
        <w:trPr>
          <w:gridAfter w:val="1"/>
          <w:wAfter w:w="63" w:type="dxa"/>
          <w:jc w:val="center"/>
        </w:trPr>
        <w:tc>
          <w:tcPr>
            <w:tcW w:w="1050" w:type="dxa"/>
            <w:tcBorders>
              <w:bottom w:val="single" w:sz="4" w:space="0" w:color="auto"/>
            </w:tcBorders>
            <w:shd w:val="clear" w:color="auto" w:fill="auto"/>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0003F4" w14:paraId="276A2584" w14:textId="77777777" w:rsidTr="00C44A2E">
        <w:trPr>
          <w:gridAfter w:val="1"/>
          <w:wAfter w:w="63" w:type="dxa"/>
          <w:jc w:val="center"/>
        </w:trPr>
        <w:tc>
          <w:tcPr>
            <w:tcW w:w="1050" w:type="dxa"/>
            <w:tcBorders>
              <w:bottom w:val="single" w:sz="4" w:space="0" w:color="auto"/>
            </w:tcBorders>
            <w:shd w:val="clear" w:color="auto" w:fill="auto"/>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B138CC" w:rsidRPr="000003F4" w14:paraId="468322EE" w14:textId="77777777" w:rsidTr="00C44A2E">
        <w:trPr>
          <w:gridAfter w:val="1"/>
          <w:wAfter w:w="63" w:type="dxa"/>
          <w:jc w:val="center"/>
        </w:trPr>
        <w:tc>
          <w:tcPr>
            <w:tcW w:w="1050" w:type="dxa"/>
            <w:tcBorders>
              <w:bottom w:val="single" w:sz="4" w:space="0" w:color="auto"/>
            </w:tcBorders>
            <w:shd w:val="clear" w:color="auto" w:fill="auto"/>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E-UTRA and EPS IMS Voice (VoLTE in GSMA PRD IR.92: "IMS Profile for Voice and SMS") and EPS fallback and </w:t>
            </w:r>
            <w:proofErr w:type="spellStart"/>
            <w:r w:rsidRPr="000003F4">
              <w:rPr>
                <w:rFonts w:ascii="Arial" w:hAnsi="Arial" w:cs="Arial"/>
                <w:sz w:val="16"/>
                <w:szCs w:val="16"/>
              </w:rPr>
              <w:t>voiceFallbackIndication</w:t>
            </w:r>
            <w:proofErr w:type="spellEnd"/>
          </w:p>
        </w:tc>
      </w:tr>
      <w:tr w:rsidR="00B138CC" w:rsidRPr="000003F4"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B138CC" w:rsidRPr="000003F4"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B138CC" w:rsidRPr="000003F4"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B138CC" w:rsidRPr="000003F4"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0003F4"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B138CC" w:rsidRPr="000003F4"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B138CC" w:rsidRPr="000003F4"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0003F4" w:rsidRDefault="00B138CC" w:rsidP="00B138CC">
            <w:pPr>
              <w:rPr>
                <w:rFonts w:ascii="Arial" w:hAnsi="Arial" w:cs="Arial"/>
                <w:sz w:val="16"/>
                <w:szCs w:val="16"/>
              </w:rPr>
            </w:pPr>
          </w:p>
        </w:tc>
      </w:tr>
      <w:tr w:rsidR="00B138CC" w:rsidRPr="000003F4"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B138CC" w:rsidRPr="000003F4"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3 carriers and PDCP duplication with more than two RLC entities</w:t>
            </w:r>
          </w:p>
        </w:tc>
      </w:tr>
      <w:tr w:rsidR="00B138CC" w:rsidRPr="000003F4"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B138CC" w:rsidRPr="000003F4"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core and NR </w:t>
            </w:r>
            <w:proofErr w:type="spellStart"/>
            <w:r w:rsidRPr="000003F4">
              <w:rPr>
                <w:rFonts w:ascii="Arial" w:hAnsi="Arial" w:cs="Arial"/>
                <w:sz w:val="16"/>
                <w:szCs w:val="16"/>
              </w:rPr>
              <w:t>sidelink</w:t>
            </w:r>
            <w:proofErr w:type="spellEnd"/>
            <w:r w:rsidRPr="000003F4">
              <w:rPr>
                <w:rFonts w:ascii="Arial" w:hAnsi="Arial" w:cs="Arial"/>
                <w:sz w:val="16"/>
                <w:szCs w:val="16"/>
              </w:rPr>
              <w:t xml:space="preserve"> mode 1 transmission</w:t>
            </w:r>
          </w:p>
        </w:tc>
      </w:tr>
      <w:tr w:rsidR="00B138CC" w:rsidRPr="000003F4"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B138CC" w:rsidRPr="000003F4"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B138CC" w:rsidRPr="000003F4"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B138CC" w:rsidRPr="000003F4"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B138CC" w:rsidRPr="000003F4"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B138CC" w:rsidRPr="000003F4"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B138CC" w:rsidRPr="000003F4"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0003F4" w:rsidRDefault="00B138CC" w:rsidP="00B138CC">
            <w:pPr>
              <w:rPr>
                <w:rFonts w:ascii="Arial" w:hAnsi="Arial" w:cs="Arial"/>
                <w:sz w:val="16"/>
                <w:szCs w:val="16"/>
              </w:rPr>
            </w:pPr>
          </w:p>
        </w:tc>
      </w:tr>
      <w:tr w:rsidR="00B138CC" w:rsidRPr="000003F4"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0003F4" w:rsidRDefault="00B138CC" w:rsidP="00B138CC">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0003F4" w:rsidRDefault="00B138CC" w:rsidP="00B138CC">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0003F4"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0003F4" w:rsidRDefault="00B138CC" w:rsidP="00B138CC">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0003F4" w:rsidRDefault="00B138CC" w:rsidP="00B138CC">
            <w:pPr>
              <w:pStyle w:val="TAL"/>
              <w:rPr>
                <w:color w:val="000000"/>
                <w:sz w:val="16"/>
                <w:szCs w:val="16"/>
              </w:rPr>
            </w:pPr>
            <w:r w:rsidRPr="000003F4">
              <w:rPr>
                <w:sz w:val="16"/>
                <w:szCs w:val="16"/>
              </w:rPr>
              <w:t>UEs supporting 5GS and LCH-based UL grant prioritization</w:t>
            </w:r>
          </w:p>
        </w:tc>
      </w:tr>
      <w:tr w:rsidR="00B138CC" w:rsidRPr="000003F4"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B138CC" w:rsidRPr="000003F4"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B138CC" w:rsidRPr="000003F4"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B138CC" w:rsidRPr="000003F4"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contiguous CA</w:t>
            </w:r>
          </w:p>
        </w:tc>
      </w:tr>
      <w:tr w:rsidR="00B138CC" w:rsidRPr="000003F4"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B138CC" w:rsidRPr="000003F4"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inter-band CA</w:t>
            </w:r>
          </w:p>
        </w:tc>
      </w:tr>
      <w:tr w:rsidR="00B138CC" w:rsidRPr="000003F4"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0003F4" w:rsidRDefault="00B138CC" w:rsidP="00B138CC">
            <w:pPr>
              <w:rPr>
                <w:rFonts w:ascii="Arial" w:hAnsi="Arial" w:cs="Arial"/>
                <w:sz w:val="16"/>
                <w:szCs w:val="16"/>
              </w:rPr>
            </w:pPr>
          </w:p>
        </w:tc>
      </w:tr>
      <w:tr w:rsidR="00B138CC" w:rsidRPr="000003F4"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B138CC" w:rsidRPr="000003F4"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0003F4" w:rsidRDefault="00B138CC" w:rsidP="00B138CC">
            <w:pPr>
              <w:rPr>
                <w:rFonts w:ascii="Arial" w:hAnsi="Arial" w:cs="Arial"/>
                <w:sz w:val="16"/>
                <w:szCs w:val="16"/>
              </w:rPr>
            </w:pPr>
            <w:r w:rsidRPr="000003F4">
              <w:rPr>
                <w:rFonts w:ascii="Arial" w:hAnsi="Arial" w:cs="Arial"/>
                <w:sz w:val="16"/>
                <w:szCs w:val="16"/>
              </w:rPr>
              <w:t>UEs supporting 5G core and logged measurements in RRC_IDLE and RRC_INACTIVE</w:t>
            </w:r>
          </w:p>
        </w:tc>
      </w:tr>
      <w:tr w:rsidR="00B138CC" w:rsidRPr="000003F4"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B138CC" w:rsidRPr="000003F4"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RRC_INACTIVE and logged measurements in RRC_IDLE and RRC_INACTIVE</w:t>
            </w:r>
          </w:p>
        </w:tc>
      </w:tr>
      <w:tr w:rsidR="00B138CC" w:rsidRPr="000003F4"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0003F4" w:rsidRDefault="00B138CC" w:rsidP="00B138CC">
            <w:pPr>
              <w:pStyle w:val="TAL"/>
            </w:pPr>
            <w:r w:rsidRPr="000003F4">
              <w:t>UEs supporting 5G Core and equipped with a GNSS or A-GNSS receiver to provide detailed location information</w:t>
            </w:r>
          </w:p>
        </w:tc>
      </w:tr>
      <w:tr w:rsidR="00B138CC" w:rsidRPr="000003F4"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B138CC" w:rsidRPr="000003F4"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0003F4" w:rsidRDefault="00B138CC" w:rsidP="00B138CC">
            <w:pPr>
              <w:rPr>
                <w:rFonts w:ascii="Arial" w:hAnsi="Arial" w:cs="Arial"/>
                <w:sz w:val="16"/>
                <w:szCs w:val="16"/>
              </w:rPr>
            </w:pPr>
            <w:bookmarkStart w:id="129"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core and NR </w:t>
            </w:r>
            <w:proofErr w:type="spellStart"/>
            <w:r w:rsidRPr="000003F4">
              <w:rPr>
                <w:rFonts w:ascii="Arial" w:hAnsi="Arial" w:cs="Arial"/>
                <w:sz w:val="16"/>
                <w:szCs w:val="16"/>
              </w:rPr>
              <w:t>sidelink</w:t>
            </w:r>
            <w:proofErr w:type="spellEnd"/>
          </w:p>
        </w:tc>
      </w:tr>
      <w:tr w:rsidR="00B138CC" w:rsidRPr="000003F4"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B138CC" w:rsidRPr="000003F4"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511D9C" w:rsidRPr="000003F4"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B138CC" w:rsidRPr="000003F4"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B138CC" w:rsidRPr="000003F4"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B138CC" w:rsidRPr="000003F4"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RRC connection release with </w:t>
            </w:r>
            <w:proofErr w:type="spellStart"/>
            <w:r w:rsidRPr="000003F4">
              <w:rPr>
                <w:rFonts w:ascii="Arial" w:hAnsi="Arial" w:cs="Arial"/>
                <w:sz w:val="16"/>
                <w:szCs w:val="16"/>
              </w:rPr>
              <w:t>Deprioritisation</w:t>
            </w:r>
            <w:proofErr w:type="spellEnd"/>
          </w:p>
        </w:tc>
      </w:tr>
      <w:tr w:rsidR="00B138CC" w:rsidRPr="000003F4"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B138CC" w:rsidRPr="000003F4"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29"/>
      <w:tr w:rsidR="00A4003A" w:rsidRPr="000003F4"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A4003A" w:rsidRPr="000003F4"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0003F4" w:rsidRDefault="00A4003A" w:rsidP="00A4003A">
            <w:pPr>
              <w:pStyle w:val="TAL"/>
              <w:rPr>
                <w:rFonts w:cs="Arial"/>
                <w:sz w:val="16"/>
                <w:szCs w:val="16"/>
              </w:rPr>
            </w:pPr>
            <w:r w:rsidRPr="000003F4">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0003F4" w:rsidRDefault="00A4003A" w:rsidP="00A4003A">
            <w:pPr>
              <w:pStyle w:val="TAL"/>
              <w:rPr>
                <w:rFonts w:cs="Arial"/>
                <w:sz w:val="16"/>
                <w:szCs w:val="16"/>
              </w:rPr>
            </w:pPr>
            <w:r w:rsidRPr="000003F4">
              <w:rPr>
                <w:sz w:val="16"/>
                <w:szCs w:val="16"/>
              </w:rPr>
              <w:t xml:space="preserve">UEs supporting 5G Core and delivery of </w:t>
            </w:r>
            <w:proofErr w:type="spellStart"/>
            <w:r w:rsidRPr="000003F4">
              <w:rPr>
                <w:sz w:val="16"/>
                <w:szCs w:val="16"/>
              </w:rPr>
              <w:t>rachReport</w:t>
            </w:r>
            <w:proofErr w:type="spellEnd"/>
            <w:r w:rsidRPr="000003F4">
              <w:rPr>
                <w:sz w:val="16"/>
                <w:szCs w:val="16"/>
              </w:rPr>
              <w:t xml:space="preserve"> upon request from the network</w:t>
            </w:r>
          </w:p>
        </w:tc>
      </w:tr>
      <w:tr w:rsidR="00A4003A" w:rsidRPr="000003F4"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0003F4" w:rsidRDefault="00A4003A" w:rsidP="00A4003A">
            <w:pPr>
              <w:pStyle w:val="TAL"/>
              <w:rPr>
                <w:rFonts w:cs="Arial"/>
                <w:sz w:val="16"/>
                <w:szCs w:val="16"/>
              </w:rPr>
            </w:pPr>
            <w:r w:rsidRPr="000003F4">
              <w:rPr>
                <w:sz w:val="16"/>
                <w:szCs w:val="16"/>
              </w:rPr>
              <w:t>UEs supporting 5G core and logged MDT and Bluetooth measurements in RRC_IDLE and RRC_INACTIVE state</w:t>
            </w:r>
          </w:p>
        </w:tc>
      </w:tr>
      <w:tr w:rsidR="00A4003A" w:rsidRPr="000003F4"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0003F4" w:rsidRDefault="00A4003A" w:rsidP="00A4003A">
            <w:pPr>
              <w:pStyle w:val="TAL"/>
              <w:rPr>
                <w:rFonts w:cs="Arial"/>
                <w:sz w:val="16"/>
                <w:szCs w:val="16"/>
              </w:rPr>
            </w:pPr>
            <w:r w:rsidRPr="000003F4">
              <w:rPr>
                <w:sz w:val="16"/>
                <w:szCs w:val="16"/>
              </w:rPr>
              <w:t>UEs supporting 5G core and logged MDT and WLAN measurements in RRC_IDLE and RRC_INACTIVE state</w:t>
            </w:r>
          </w:p>
        </w:tc>
      </w:tr>
      <w:tr w:rsidR="00A4003A" w:rsidRPr="000003F4"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A4003A" w:rsidRPr="000003F4"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A4003A" w:rsidRPr="000003F4"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0003F4" w:rsidRDefault="00A4003A" w:rsidP="00A4003A">
            <w:pPr>
              <w:rPr>
                <w:rFonts w:ascii="Arial" w:hAnsi="Arial" w:cs="Arial"/>
                <w:sz w:val="16"/>
                <w:szCs w:val="16"/>
              </w:rPr>
            </w:pPr>
            <w:r w:rsidRPr="000003F4">
              <w:rPr>
                <w:rFonts w:ascii="Arial" w:hAnsi="Arial" w:cs="Arial"/>
                <w:sz w:val="16"/>
                <w:szCs w:val="16"/>
              </w:rPr>
              <w:t>UEs supporting 5G core and Bluetooth Measurement Collection in Immediate MDT</w:t>
            </w:r>
          </w:p>
        </w:tc>
      </w:tr>
      <w:tr w:rsidR="00A4003A" w:rsidRPr="000003F4"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0003F4" w:rsidRDefault="00A4003A" w:rsidP="00A4003A">
            <w:pPr>
              <w:rPr>
                <w:rFonts w:ascii="Arial" w:hAnsi="Arial" w:cs="Arial"/>
                <w:sz w:val="16"/>
                <w:szCs w:val="16"/>
              </w:rPr>
            </w:pPr>
            <w:r w:rsidRPr="000003F4">
              <w:rPr>
                <w:rFonts w:ascii="Arial" w:hAnsi="Arial" w:cs="Arial"/>
                <w:sz w:val="16"/>
                <w:szCs w:val="16"/>
              </w:rPr>
              <w:t>UEs supporting 5G core and WLAN Measurement Collection in Immediate MDT</w:t>
            </w:r>
          </w:p>
        </w:tc>
      </w:tr>
      <w:tr w:rsidR="00A4003A" w:rsidRPr="000003F4"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Type 1 PUSCH transmissions with configured grant and up to 12 configured/active configured grant configurations in a BWP of a serving cell.</w:t>
            </w:r>
          </w:p>
        </w:tc>
      </w:tr>
      <w:tr w:rsidR="00A4003A" w:rsidRPr="000003F4"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A4003A" w:rsidRPr="000003F4"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0003F4" w:rsidRDefault="00A4003A" w:rsidP="00A4003A">
            <w:pPr>
              <w:pStyle w:val="TAL"/>
              <w:rPr>
                <w:sz w:val="16"/>
                <w:szCs w:val="18"/>
                <w:lang w:eastAsia="zh-CN"/>
              </w:rPr>
            </w:pPr>
            <w:r w:rsidRPr="000003F4">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0003F4" w:rsidRDefault="00A4003A" w:rsidP="00A4003A">
            <w:pPr>
              <w:pStyle w:val="TAL"/>
              <w:rPr>
                <w:sz w:val="16"/>
                <w:szCs w:val="18"/>
              </w:rPr>
            </w:pPr>
            <w:r w:rsidRPr="000003F4">
              <w:rPr>
                <w:sz w:val="16"/>
                <w:szCs w:val="18"/>
              </w:rPr>
              <w:t>UEs supporting 5G Core and E-UTRA and logged measurements in RRC_IDLE</w:t>
            </w:r>
            <w:r w:rsidRPr="000003F4">
              <w:rPr>
                <w:rFonts w:eastAsia="SimSun"/>
                <w:sz w:val="16"/>
                <w:szCs w:val="18"/>
              </w:rPr>
              <w:t xml:space="preserve"> and RRC_INACTIVE</w:t>
            </w:r>
          </w:p>
        </w:tc>
      </w:tr>
      <w:tr w:rsidR="00A4003A" w:rsidRPr="000003F4"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A4003A" w:rsidRPr="000003F4"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0003F4" w:rsidRDefault="00A4003A" w:rsidP="00A4003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A4003A" w:rsidRPr="000003F4"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A4003A" w:rsidRPr="000003F4"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A4003A" w:rsidRPr="000003F4"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E-UTRA and RRC connection release with </w:t>
            </w:r>
            <w:proofErr w:type="spellStart"/>
            <w:r w:rsidRPr="000003F4">
              <w:rPr>
                <w:rFonts w:ascii="Arial" w:hAnsi="Arial" w:cs="Arial"/>
                <w:sz w:val="16"/>
                <w:szCs w:val="16"/>
              </w:rPr>
              <w:t>Deprioritisation</w:t>
            </w:r>
            <w:proofErr w:type="spellEnd"/>
          </w:p>
        </w:tc>
      </w:tr>
      <w:tr w:rsidR="00A4003A" w:rsidRPr="000003F4"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A4003A" w:rsidRPr="000003F4"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SFTD measurements between NR </w:t>
            </w:r>
            <w:proofErr w:type="spellStart"/>
            <w:r w:rsidRPr="000003F4">
              <w:rPr>
                <w:rFonts w:ascii="Arial" w:hAnsi="Arial"/>
                <w:sz w:val="16"/>
                <w:szCs w:val="16"/>
              </w:rPr>
              <w:t>PCell</w:t>
            </w:r>
            <w:proofErr w:type="spellEnd"/>
            <w:r w:rsidRPr="000003F4">
              <w:rPr>
                <w:rFonts w:ascii="Arial" w:hAnsi="Arial"/>
                <w:sz w:val="16"/>
                <w:szCs w:val="16"/>
              </w:rPr>
              <w:t xml:space="preserve"> and NR neighbour cell</w:t>
            </w:r>
          </w:p>
        </w:tc>
      </w:tr>
      <w:tr w:rsidR="00A4003A" w:rsidRPr="000003F4"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EN-DC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0003F4" w:rsidRDefault="00A4003A" w:rsidP="00A4003A">
            <w:pPr>
              <w:pStyle w:val="TAL"/>
              <w:rPr>
                <w:rFonts w:cs="Arial"/>
              </w:rPr>
            </w:pPr>
            <w:bookmarkStart w:id="130" w:name="_Hlk83823575"/>
            <w:r w:rsidRPr="000003F4">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0003F4" w:rsidRDefault="00A4003A" w:rsidP="00A4003A">
            <w:pPr>
              <w:pStyle w:val="TAL"/>
              <w:rPr>
                <w:sz w:val="16"/>
                <w:szCs w:val="16"/>
              </w:rPr>
            </w:pPr>
            <w:r w:rsidRPr="000003F4">
              <w:rPr>
                <w:sz w:val="16"/>
                <w:szCs w:val="16"/>
              </w:rPr>
              <w:t xml:space="preserve">UEs supporting EN-DC and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0003F4" w:rsidRDefault="00562EE4" w:rsidP="00562EE4">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0003F4" w:rsidRDefault="00562EE4" w:rsidP="00562EE4">
            <w:pPr>
              <w:pStyle w:val="TAL"/>
              <w:rPr>
                <w:sz w:val="16"/>
                <w:szCs w:val="16"/>
              </w:rPr>
            </w:pPr>
            <w:r w:rsidRPr="000003F4">
              <w:rPr>
                <w:sz w:val="16"/>
                <w:szCs w:val="16"/>
              </w:rPr>
              <w:t xml:space="preserve">UEs supporting EN-DC and MN initiated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0003F4" w:rsidRDefault="00562EE4" w:rsidP="00562EE4">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0003F4" w:rsidRDefault="00562EE4" w:rsidP="00562EE4">
            <w:pPr>
              <w:pStyle w:val="TAL"/>
              <w:rPr>
                <w:sz w:val="16"/>
                <w:szCs w:val="16"/>
              </w:rPr>
            </w:pPr>
            <w:r w:rsidRPr="000003F4">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0003F4" w:rsidRDefault="00562EE4" w:rsidP="00562EE4">
            <w:pPr>
              <w:pStyle w:val="TAL"/>
              <w:rPr>
                <w:sz w:val="16"/>
                <w:szCs w:val="16"/>
              </w:rPr>
            </w:pPr>
            <w:r w:rsidRPr="000003F4">
              <w:rPr>
                <w:sz w:val="16"/>
                <w:szCs w:val="16"/>
              </w:rPr>
              <w:t xml:space="preserve">UEs supporting NR-DC and MN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0003F4" w:rsidRDefault="000E4470" w:rsidP="000E4470">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0003F4" w:rsidRDefault="000E4470" w:rsidP="000E4470">
            <w:pPr>
              <w:pStyle w:val="TAL"/>
              <w:rPr>
                <w:sz w:val="16"/>
                <w:szCs w:val="16"/>
              </w:rPr>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0003F4" w:rsidRDefault="000E4470" w:rsidP="000E4470">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0003F4" w:rsidRDefault="000E4470" w:rsidP="000E4470">
            <w:pPr>
              <w:pStyle w:val="TAL"/>
              <w:rPr>
                <w:sz w:val="16"/>
                <w:szCs w:val="16"/>
              </w:rPr>
            </w:pPr>
            <w:r w:rsidRPr="000003F4">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0003F4" w:rsidRDefault="000E4470" w:rsidP="000E4470">
            <w:pPr>
              <w:pStyle w:val="TAL"/>
              <w:rPr>
                <w:sz w:val="16"/>
                <w:szCs w:val="16"/>
              </w:rPr>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bookmarkEnd w:id="130"/>
      <w:tr w:rsidR="00A4003A" w:rsidRPr="000003F4"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non-contiguous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inter-band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A4003A" w:rsidRPr="000003F4"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0003F4" w:rsidRDefault="00A4003A" w:rsidP="00A4003A">
            <w:pPr>
              <w:rPr>
                <w:rFonts w:ascii="Arial" w:hAnsi="Arial"/>
                <w:sz w:val="16"/>
                <w:szCs w:val="16"/>
              </w:rPr>
            </w:pPr>
          </w:p>
        </w:tc>
      </w:tr>
      <w:tr w:rsidR="00A4003A" w:rsidRPr="000003F4"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0003F4" w:rsidRDefault="00A4003A" w:rsidP="00A4003A">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A4003A" w:rsidRPr="000003F4"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A4003A" w:rsidRPr="000003F4"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RRC connection release with </w:t>
            </w:r>
            <w:proofErr w:type="spellStart"/>
            <w:r w:rsidRPr="000003F4">
              <w:rPr>
                <w:rFonts w:ascii="Arial" w:hAnsi="Arial"/>
                <w:sz w:val="16"/>
                <w:szCs w:val="16"/>
              </w:rPr>
              <w:t>Deprioritisation</w:t>
            </w:r>
            <w:proofErr w:type="spellEnd"/>
            <w:r w:rsidRPr="000003F4">
              <w:rPr>
                <w:rFonts w:ascii="Arial" w:hAnsi="Arial"/>
                <w:sz w:val="16"/>
                <w:szCs w:val="16"/>
              </w:rPr>
              <w:t xml:space="preserve"> and </w:t>
            </w:r>
            <w:proofErr w:type="spellStart"/>
            <w:r w:rsidRPr="000003F4">
              <w:rPr>
                <w:rFonts w:ascii="Arial" w:hAnsi="Arial"/>
                <w:sz w:val="16"/>
                <w:szCs w:val="16"/>
              </w:rPr>
              <w:t>ManualModeNetworkSelectionException</w:t>
            </w:r>
            <w:proofErr w:type="spellEnd"/>
          </w:p>
        </w:tc>
      </w:tr>
      <w:tr w:rsidR="00A4003A" w:rsidRPr="000003F4"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A4003A" w:rsidRPr="000003F4"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A4003A" w:rsidRPr="000003F4"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0003F4" w:rsidRDefault="00A4003A" w:rsidP="00A4003A">
            <w:pPr>
              <w:rPr>
                <w:rFonts w:ascii="Arial" w:hAnsi="Arial"/>
                <w:sz w:val="16"/>
                <w:szCs w:val="16"/>
              </w:rPr>
            </w:pPr>
            <w:r w:rsidRPr="000003F4">
              <w:rPr>
                <w:rFonts w:ascii="Arial" w:hAnsi="Arial"/>
                <w:sz w:val="16"/>
                <w:szCs w:val="16"/>
              </w:rPr>
              <w:t xml:space="preserve">UE supporting 5G core and NR </w:t>
            </w:r>
            <w:proofErr w:type="spellStart"/>
            <w:r w:rsidRPr="000003F4">
              <w:rPr>
                <w:rFonts w:ascii="Arial" w:hAnsi="Arial"/>
                <w:sz w:val="16"/>
                <w:szCs w:val="16"/>
              </w:rPr>
              <w:t>sidelink</w:t>
            </w:r>
            <w:proofErr w:type="spellEnd"/>
            <w:r w:rsidRPr="000003F4">
              <w:rPr>
                <w:rFonts w:ascii="Arial" w:hAnsi="Arial"/>
                <w:sz w:val="16"/>
                <w:szCs w:val="16"/>
              </w:rPr>
              <w:t xml:space="preserve">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0003F4" w:rsidRDefault="00A4003A" w:rsidP="00A4003A">
            <w:pPr>
              <w:rPr>
                <w:rFonts w:ascii="Arial" w:hAnsi="Arial"/>
                <w:sz w:val="16"/>
                <w:szCs w:val="16"/>
              </w:rPr>
            </w:pPr>
            <w:r w:rsidRPr="000003F4">
              <w:rPr>
                <w:rFonts w:ascii="Arial" w:hAnsi="Arial"/>
                <w:sz w:val="16"/>
                <w:szCs w:val="16"/>
              </w:rPr>
              <w:t xml:space="preserve">UE supporting 5G core and NR </w:t>
            </w:r>
            <w:proofErr w:type="spellStart"/>
            <w:r w:rsidRPr="000003F4">
              <w:rPr>
                <w:rFonts w:ascii="Arial" w:hAnsi="Arial"/>
                <w:sz w:val="16"/>
                <w:szCs w:val="16"/>
              </w:rPr>
              <w:t>sidelink</w:t>
            </w:r>
            <w:proofErr w:type="spellEnd"/>
            <w:r w:rsidRPr="000003F4">
              <w:rPr>
                <w:rFonts w:ascii="Arial" w:hAnsi="Arial"/>
                <w:sz w:val="16"/>
                <w:szCs w:val="16"/>
              </w:rPr>
              <w:t xml:space="preserve"> mode 1 transmission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0003F4" w:rsidRDefault="00A4003A" w:rsidP="00A4003A">
            <w:pPr>
              <w:rPr>
                <w:rFonts w:ascii="Arial" w:hAnsi="Arial"/>
                <w:sz w:val="16"/>
                <w:szCs w:val="16"/>
              </w:rPr>
            </w:pPr>
          </w:p>
        </w:tc>
      </w:tr>
      <w:tr w:rsidR="00A4003A" w:rsidRPr="000003F4"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A4003A" w:rsidRPr="000003F4"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A4003A" w:rsidRPr="000003F4"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A4003A" w:rsidRPr="000003F4"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A4003A" w:rsidRPr="000003F4"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A4003A" w:rsidRPr="000003F4"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74C52D5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A4003A" w:rsidRPr="000003F4"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0003F4" w:rsidRDefault="00A4003A" w:rsidP="00A4003A">
            <w:pPr>
              <w:rPr>
                <w:rFonts w:ascii="Arial" w:hAnsi="Arial" w:cs="Arial"/>
                <w:sz w:val="16"/>
                <w:szCs w:val="16"/>
              </w:rPr>
            </w:pPr>
            <w:bookmarkStart w:id="131"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1"/>
      <w:tr w:rsidR="00A4003A" w:rsidRPr="000003F4"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A4003A" w:rsidRPr="000003F4"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A4003A" w:rsidRPr="000003F4"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A4003A" w:rsidRPr="000003F4"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A4003A" w:rsidRPr="000003F4"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A4003A" w:rsidRPr="000003F4"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3 carriers and PDCP duplication with more than two RLC entities</w:t>
            </w:r>
          </w:p>
        </w:tc>
      </w:tr>
      <w:tr w:rsidR="00A4003A" w:rsidRPr="000003F4"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A4003A" w:rsidRPr="000003F4"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0003F4"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emergency services in NR connected to 5GCN</w:t>
            </w:r>
          </w:p>
        </w:tc>
      </w:tr>
      <w:tr w:rsidR="00A4003A" w:rsidRPr="000003F4"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NR to UTRA-FDD CELL_DCH CS handover</w:t>
            </w:r>
          </w:p>
        </w:tc>
      </w:tr>
      <w:tr w:rsidR="00A4003A" w:rsidRPr="000003F4"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485597F5"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r w:rsidR="008061DE" w:rsidRPr="000003F4">
              <w:rPr>
                <w:rFonts w:ascii="Arial" w:hAnsi="Arial"/>
                <w:sz w:val="16"/>
                <w:szCs w:val="16"/>
              </w:rPr>
              <w:t xml:space="preserve"> and not subjected to national regulations in CEN EN 17184:2024 [100] for IMS </w:t>
            </w:r>
            <w:proofErr w:type="spellStart"/>
            <w:r w:rsidR="008061DE" w:rsidRPr="000003F4">
              <w:rPr>
                <w:rFonts w:ascii="Arial" w:hAnsi="Arial"/>
                <w:sz w:val="16"/>
                <w:szCs w:val="16"/>
              </w:rPr>
              <w:t>eCall</w:t>
            </w:r>
            <w:proofErr w:type="spellEnd"/>
            <w:r w:rsidR="008061DE" w:rsidRPr="000003F4">
              <w:rPr>
                <w:rFonts w:ascii="Arial" w:hAnsi="Arial"/>
                <w:sz w:val="16"/>
                <w:szCs w:val="16"/>
              </w:rPr>
              <w:t xml:space="preserve"> over 5GS</w:t>
            </w:r>
          </w:p>
        </w:tc>
      </w:tr>
      <w:tr w:rsidR="00A4003A" w:rsidRPr="000003F4"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A4003A" w:rsidRPr="000003F4"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A4003A" w:rsidRPr="000003F4"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A4003A" w:rsidRPr="000003F4"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A4003A" w:rsidRPr="000003F4"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BF5549" w:rsidRPr="000003F4"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BF5549" w:rsidRPr="000003F4"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BF5549" w:rsidRPr="000003F4"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BF5549" w:rsidRPr="000003F4"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BF5549" w:rsidRPr="000003F4" w14:paraId="4DC46BEE" w14:textId="77777777" w:rsidTr="00C44A2E">
        <w:trPr>
          <w:jc w:val="center"/>
        </w:trPr>
        <w:tc>
          <w:tcPr>
            <w:tcW w:w="1050" w:type="dxa"/>
            <w:tcBorders>
              <w:bottom w:val="single" w:sz="4" w:space="0" w:color="auto"/>
            </w:tcBorders>
            <w:shd w:val="clear" w:color="auto" w:fill="auto"/>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375" w:type="dxa"/>
            <w:tcBorders>
              <w:bottom w:val="single" w:sz="4" w:space="0" w:color="auto"/>
            </w:tcBorders>
            <w:shd w:val="clear" w:color="auto" w:fill="auto"/>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shd w:val="clear" w:color="auto" w:fill="auto"/>
          </w:tcPr>
          <w:p w14:paraId="45F7C81A"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Contiguous CA</w:t>
            </w:r>
          </w:p>
        </w:tc>
      </w:tr>
      <w:tr w:rsidR="00BF5549" w:rsidRPr="000003F4" w14:paraId="23CF292D" w14:textId="77777777" w:rsidTr="00C44A2E">
        <w:trPr>
          <w:jc w:val="center"/>
        </w:trPr>
        <w:tc>
          <w:tcPr>
            <w:tcW w:w="1050" w:type="dxa"/>
            <w:tcBorders>
              <w:bottom w:val="single" w:sz="4" w:space="0" w:color="auto"/>
            </w:tcBorders>
            <w:shd w:val="clear" w:color="auto" w:fill="auto"/>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shd w:val="clear" w:color="auto" w:fill="auto"/>
          </w:tcPr>
          <w:p w14:paraId="255AB499"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Non-Contiguous CA</w:t>
            </w:r>
          </w:p>
        </w:tc>
      </w:tr>
      <w:tr w:rsidR="00BF5549" w:rsidRPr="000003F4" w14:paraId="3395F8F3" w14:textId="77777777" w:rsidTr="00C44A2E">
        <w:trPr>
          <w:jc w:val="center"/>
        </w:trPr>
        <w:tc>
          <w:tcPr>
            <w:tcW w:w="1050" w:type="dxa"/>
            <w:tcBorders>
              <w:bottom w:val="single" w:sz="4" w:space="0" w:color="auto"/>
            </w:tcBorders>
            <w:shd w:val="clear" w:color="auto" w:fill="auto"/>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shd w:val="clear" w:color="auto" w:fill="auto"/>
          </w:tcPr>
          <w:p w14:paraId="5A380EA0"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Inter-Band CA</w:t>
            </w:r>
          </w:p>
        </w:tc>
      </w:tr>
      <w:tr w:rsidR="00BF5549" w:rsidRPr="000003F4"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contiguous CA</w:t>
            </w:r>
          </w:p>
        </w:tc>
      </w:tr>
      <w:tr w:rsidR="00BF5549" w:rsidRPr="000003F4"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non-contiguous CA</w:t>
            </w:r>
          </w:p>
        </w:tc>
      </w:tr>
      <w:tr w:rsidR="00BF5549" w:rsidRPr="000003F4"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inter-band CA </w:t>
            </w:r>
          </w:p>
        </w:tc>
      </w:tr>
      <w:tr w:rsidR="00BF5549" w:rsidRPr="000003F4"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0003F4" w:rsidRDefault="00BF5549" w:rsidP="00BF5549">
            <w:pPr>
              <w:rPr>
                <w:rFonts w:ascii="Arial" w:hAnsi="Arial"/>
                <w:sz w:val="16"/>
                <w:szCs w:val="16"/>
              </w:rPr>
            </w:pPr>
          </w:p>
        </w:tc>
      </w:tr>
      <w:tr w:rsidR="00BF5549" w:rsidRPr="000003F4"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BF5549" w:rsidRPr="000003F4"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reception of segmented DL RRC messages.</w:t>
            </w:r>
          </w:p>
        </w:tc>
      </w:tr>
      <w:tr w:rsidR="00BF5549" w:rsidRPr="000003F4"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BF5549" w:rsidRPr="000003F4"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F5549" w:rsidRPr="000003F4"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p>
        </w:tc>
      </w:tr>
      <w:tr w:rsidR="00BF5549" w:rsidRPr="000003F4"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 xml:space="preserve">and </w:t>
            </w:r>
            <w:proofErr w:type="spellStart"/>
            <w:r w:rsidR="00977898" w:rsidRPr="000003F4">
              <w:rPr>
                <w:rFonts w:ascii="Arial" w:hAnsi="Arial"/>
                <w:sz w:val="16"/>
                <w:szCs w:val="16"/>
              </w:rPr>
              <w:t>eDRX</w:t>
            </w:r>
            <w:proofErr w:type="spellEnd"/>
            <w:r w:rsidR="00977898" w:rsidRPr="000003F4">
              <w:rPr>
                <w:rFonts w:ascii="Arial" w:hAnsi="Arial"/>
                <w:sz w:val="16"/>
                <w:szCs w:val="16"/>
              </w:rPr>
              <w:t xml:space="preserve"> in RRC_INACTIVE with values of 256, 512 and 1024 radio frames</w:t>
            </w:r>
          </w:p>
        </w:tc>
      </w:tr>
      <w:tr w:rsidR="00BF5549" w:rsidRPr="000003F4"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BF5549" w:rsidRPr="000003F4"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BF5549" w:rsidRPr="000003F4"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RRC_INACTIVE</w:t>
            </w:r>
          </w:p>
        </w:tc>
      </w:tr>
      <w:tr w:rsidR="00BF5549" w:rsidRPr="000003F4"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BF5549" w:rsidRPr="000003F4"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p>
        </w:tc>
      </w:tr>
      <w:tr w:rsidR="00BF5549" w:rsidRPr="000003F4"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w:t>
            </w:r>
          </w:p>
        </w:tc>
      </w:tr>
      <w:tr w:rsidR="00BF5549" w:rsidRPr="000003F4"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0003F4"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BF5549" w:rsidRPr="000003F4"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BF5549" w:rsidRPr="000003F4"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BF5549" w:rsidRPr="000003F4"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BF5549" w:rsidRPr="000003F4"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BF5549" w:rsidRPr="000003F4"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intra-band contiguous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inter-band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BF5549" w:rsidRPr="000003F4"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BF5549" w:rsidRPr="000003F4"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BF5549" w:rsidRPr="000003F4"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contiguous CA</w:t>
            </w:r>
          </w:p>
        </w:tc>
      </w:tr>
      <w:tr w:rsidR="00BF5549" w:rsidRPr="000003F4"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non-contiguous CA</w:t>
            </w:r>
          </w:p>
        </w:tc>
      </w:tr>
      <w:tr w:rsidR="00BF5549" w:rsidRPr="000003F4"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inter-band CA</w:t>
            </w:r>
          </w:p>
        </w:tc>
      </w:tr>
      <w:tr w:rsidR="00BF5549" w:rsidRPr="000003F4"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BF5549" w:rsidRPr="000003F4"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BF5549" w:rsidRPr="000003F4"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BF5549" w:rsidRPr="000003F4"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BF5549" w:rsidRPr="000003F4"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BF5549" w:rsidRPr="000003F4"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15DE0B1E" w:rsidR="00BF5549" w:rsidRPr="000003F4" w:rsidRDefault="00BF5549" w:rsidP="00BF5549">
            <w:pPr>
              <w:rPr>
                <w:rFonts w:ascii="Arial" w:hAnsi="Arial" w:cs="Arial"/>
                <w:sz w:val="16"/>
                <w:szCs w:val="16"/>
              </w:rPr>
            </w:pPr>
          </w:p>
        </w:tc>
      </w:tr>
      <w:tr w:rsidR="00BF5549" w:rsidRPr="000003F4"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438F0AE1"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7FE88A93"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p>
        </w:tc>
      </w:tr>
      <w:tr w:rsidR="00BF5549" w:rsidRPr="000003F4"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BF5549" w:rsidRPr="000003F4"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BF5549" w:rsidRPr="000003F4"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BF5549" w:rsidRPr="000003F4"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BF5549" w:rsidRPr="000003F4"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BF5549" w:rsidRPr="000003F4"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BF5549" w:rsidRPr="000003F4"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BF5549" w:rsidRPr="000003F4"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BF5549" w:rsidRPr="000003F4"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BF5549" w:rsidRPr="000003F4"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BF5549" w:rsidRPr="000003F4"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BF5549" w:rsidRPr="000003F4"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BF5549" w:rsidRPr="000003F4"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BF5549" w:rsidRPr="000003F4"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BF5549" w:rsidRPr="000003F4"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BF5549" w:rsidRPr="000003F4"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BF5549" w:rsidRPr="000003F4"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0003F4" w:rsidRDefault="00BF5549" w:rsidP="00BF5549">
            <w:pPr>
              <w:pStyle w:val="TAL"/>
              <w:rPr>
                <w:rFonts w:cs="Arial"/>
                <w:sz w:val="16"/>
                <w:szCs w:val="16"/>
                <w:lang w:eastAsia="zh-CN"/>
              </w:rPr>
            </w:pPr>
            <w:r w:rsidRPr="000003F4">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BF5549" w:rsidRPr="000003F4"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BF5549" w:rsidRPr="000003F4"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0003F4"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BF5549" w:rsidRPr="000003F4"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0003F4" w:rsidRDefault="00BF5549" w:rsidP="00BF5549">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BF5549" w:rsidRPr="000003F4"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0003F4" w:rsidRDefault="00BF5549" w:rsidP="00BF5549">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BF5549" w:rsidRPr="000003F4"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0003F4" w:rsidRDefault="00BF5549" w:rsidP="00BF5549">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BF5549" w:rsidRPr="000003F4"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0003F4" w:rsidRDefault="00BF5549" w:rsidP="00BF5549">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BF5549" w:rsidRPr="000003F4"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0003F4" w:rsidRDefault="00BF5549" w:rsidP="00BF5549">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BF5549" w:rsidRPr="000003F4"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0003F4" w:rsidRDefault="00BF5549" w:rsidP="00BF554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0003F4" w:rsidRDefault="00BF5549" w:rsidP="00BF5549">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0003F4" w:rsidRDefault="00BF5549" w:rsidP="00BF5549">
            <w:pPr>
              <w:pStyle w:val="TAL"/>
              <w:rPr>
                <w:sz w:val="16"/>
                <w:szCs w:val="16"/>
              </w:rPr>
            </w:pPr>
            <w:r w:rsidRPr="000003F4">
              <w:rPr>
                <w:sz w:val="16"/>
                <w:szCs w:val="16"/>
              </w:rPr>
              <w:t>UEs supporting 5GS and E-UTRA and NSSRG and UE supporting extended rejected NSSAI.</w:t>
            </w:r>
          </w:p>
        </w:tc>
      </w:tr>
      <w:tr w:rsidR="00BF5549" w:rsidRPr="000003F4"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0003F4" w:rsidRDefault="00BF5549" w:rsidP="00BF5549">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BF5549" w:rsidRPr="000003F4"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0003F4" w:rsidRDefault="00BF5549" w:rsidP="00BF5549">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BF5549" w:rsidRPr="000003F4"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0003F4" w:rsidRDefault="00BF5549" w:rsidP="00BF5549">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BF5549" w:rsidRPr="000003F4"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0003F4" w:rsidRDefault="00BF5549" w:rsidP="00BF5549">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BF5549" w:rsidRPr="000003F4"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0003F4" w:rsidRDefault="00BF5549" w:rsidP="00BF5549">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BF5549" w:rsidRPr="000003F4"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0003F4" w:rsidRDefault="00BF5549" w:rsidP="00BF5549">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0003F4" w:rsidRDefault="00BF5549" w:rsidP="00BF5549">
            <w:pPr>
              <w:pStyle w:val="TAL"/>
              <w:rPr>
                <w:sz w:val="16"/>
                <w:szCs w:val="16"/>
              </w:rPr>
            </w:pPr>
            <w:r w:rsidRPr="000003F4">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0003F4" w:rsidRDefault="00BF5549" w:rsidP="00BF5549">
            <w:pPr>
              <w:pStyle w:val="TAL"/>
              <w:rPr>
                <w:sz w:val="16"/>
                <w:szCs w:val="16"/>
              </w:rPr>
            </w:pPr>
            <w:r w:rsidRPr="000003F4">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0003F4">
              <w:rPr>
                <w:sz w:val="16"/>
                <w:szCs w:val="16"/>
              </w:rPr>
              <w:t>UEAssistanceInformation</w:t>
            </w:r>
            <w:proofErr w:type="spellEnd"/>
            <w:r w:rsidRPr="000003F4">
              <w:rPr>
                <w:sz w:val="16"/>
                <w:szCs w:val="16"/>
              </w:rPr>
              <w:t xml:space="preserve"> message with IDC-Assistance-r16 in RRC_CONNECTED when an IDC problem is detected in RRC_IDLE</w:t>
            </w:r>
          </w:p>
        </w:tc>
      </w:tr>
      <w:tr w:rsidR="00BF5549" w:rsidRPr="000003F4"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0003F4" w:rsidRDefault="00BF5549" w:rsidP="00BF5549">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0003F4" w:rsidRDefault="00BF5549" w:rsidP="00BF5549">
            <w:pPr>
              <w:pStyle w:val="TAL"/>
              <w:rPr>
                <w:sz w:val="16"/>
                <w:szCs w:val="16"/>
              </w:rPr>
            </w:pPr>
            <w:r w:rsidRPr="000003F4">
              <w:rPr>
                <w:sz w:val="16"/>
                <w:szCs w:val="16"/>
              </w:rPr>
              <w:t>UEs supporting 5G core and logged measurements in RRC_IDLE and RRC_INACTIVE and early measurements</w:t>
            </w:r>
          </w:p>
        </w:tc>
      </w:tr>
      <w:tr w:rsidR="00BF5549" w:rsidRPr="000003F4"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0003F4" w:rsidRDefault="00BF5549" w:rsidP="00BF5549">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0003F4" w:rsidRDefault="00BF5549" w:rsidP="00BF5549">
            <w:pPr>
              <w:pStyle w:val="TAL"/>
              <w:rPr>
                <w:sz w:val="16"/>
                <w:szCs w:val="16"/>
              </w:rPr>
            </w:pPr>
            <w:r w:rsidRPr="000003F4">
              <w:rPr>
                <w:sz w:val="16"/>
                <w:szCs w:val="16"/>
              </w:rPr>
              <w:t xml:space="preserve">UEs supporting NE-DC and SFTD measurement between NR </w:t>
            </w:r>
            <w:proofErr w:type="spellStart"/>
            <w:r w:rsidRPr="000003F4">
              <w:rPr>
                <w:sz w:val="16"/>
                <w:szCs w:val="16"/>
              </w:rPr>
              <w:t>PCell</w:t>
            </w:r>
            <w:proofErr w:type="spellEnd"/>
            <w:r w:rsidRPr="000003F4">
              <w:rPr>
                <w:sz w:val="16"/>
                <w:szCs w:val="16"/>
              </w:rPr>
              <w:t xml:space="preserve"> and E-UTRA </w:t>
            </w:r>
            <w:proofErr w:type="spellStart"/>
            <w:r w:rsidRPr="000003F4">
              <w:rPr>
                <w:sz w:val="16"/>
                <w:szCs w:val="16"/>
              </w:rPr>
              <w:t>PSCell</w:t>
            </w:r>
            <w:proofErr w:type="spellEnd"/>
          </w:p>
        </w:tc>
      </w:tr>
      <w:tr w:rsidR="00BF5549" w:rsidRPr="000003F4"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0003F4" w:rsidRDefault="00BF5549" w:rsidP="00BF5549">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BF5549" w:rsidRPr="000003F4"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0003F4" w:rsidRDefault="00BF5549" w:rsidP="00BF5549">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49092B63" w:rsidR="00D52A66" w:rsidRPr="000003F4" w:rsidRDefault="009F05D8"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7F5C0C3A" w:rsidR="00BF5549" w:rsidRPr="000003F4" w:rsidRDefault="00BF5549" w:rsidP="00BF5549">
            <w:pPr>
              <w:pStyle w:val="TAL"/>
              <w:rPr>
                <w:sz w:val="16"/>
                <w:szCs w:val="16"/>
              </w:rPr>
            </w:pPr>
          </w:p>
        </w:tc>
      </w:tr>
      <w:tr w:rsidR="00BF5549" w:rsidRPr="000003F4"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0003F4" w:rsidRDefault="00BF5549" w:rsidP="00BF5549">
            <w:pPr>
              <w:pStyle w:val="TAL"/>
              <w:rPr>
                <w:sz w:val="16"/>
                <w:szCs w:val="16"/>
              </w:rPr>
            </w:pPr>
            <w:r w:rsidRPr="000003F4">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0003F4" w:rsidRDefault="00BF5549" w:rsidP="00BF5549">
            <w:pPr>
              <w:pStyle w:val="TAL"/>
              <w:rPr>
                <w:sz w:val="16"/>
                <w:szCs w:val="16"/>
              </w:rPr>
            </w:pPr>
            <w:r w:rsidRPr="000003F4">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0003F4" w:rsidRDefault="00BF5549" w:rsidP="00BF5549">
            <w:pPr>
              <w:pStyle w:val="TAL"/>
              <w:rPr>
                <w:sz w:val="16"/>
                <w:szCs w:val="16"/>
              </w:rPr>
            </w:pPr>
            <w:r w:rsidRPr="000003F4">
              <w:rPr>
                <w:sz w:val="16"/>
                <w:szCs w:val="16"/>
              </w:rPr>
              <w:t>UEs supporting 5GS and uplink data compression operation and continuation of uplink data compression protocol operation</w:t>
            </w:r>
          </w:p>
        </w:tc>
      </w:tr>
      <w:tr w:rsidR="00BF5549" w:rsidRPr="000003F4"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0003F4" w:rsidRDefault="00BF5549" w:rsidP="00BF5549">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0003F4" w:rsidRDefault="00BF5549" w:rsidP="00BF5549">
            <w:pPr>
              <w:pStyle w:val="TAL"/>
              <w:rPr>
                <w:sz w:val="16"/>
                <w:szCs w:val="16"/>
              </w:rPr>
            </w:pPr>
            <w:r w:rsidRPr="000003F4">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0003F4" w:rsidRDefault="00BF5549" w:rsidP="00BF5549">
            <w:pPr>
              <w:pStyle w:val="TAL"/>
              <w:rPr>
                <w:sz w:val="16"/>
                <w:szCs w:val="16"/>
              </w:rPr>
            </w:pPr>
            <w:r w:rsidRPr="000003F4">
              <w:rPr>
                <w:sz w:val="16"/>
                <w:szCs w:val="16"/>
              </w:rPr>
              <w:t>UEs supporting NR-DC and uplink data compression operation</w:t>
            </w:r>
          </w:p>
        </w:tc>
      </w:tr>
      <w:tr w:rsidR="00BF5549" w:rsidRPr="000003F4"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0003F4" w:rsidRDefault="00BF5549" w:rsidP="00BF5549">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0003F4" w:rsidRDefault="00BF5549" w:rsidP="00BF5549">
            <w:pPr>
              <w:pStyle w:val="TAL"/>
              <w:rPr>
                <w:sz w:val="16"/>
                <w:szCs w:val="16"/>
              </w:rPr>
            </w:pPr>
            <w:r w:rsidRPr="000003F4">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0003F4" w:rsidRDefault="00BF5549" w:rsidP="00BF5549">
            <w:pPr>
              <w:pStyle w:val="TAL"/>
              <w:rPr>
                <w:sz w:val="16"/>
                <w:szCs w:val="16"/>
              </w:rPr>
            </w:pPr>
            <w:r w:rsidRPr="000003F4">
              <w:rPr>
                <w:sz w:val="16"/>
                <w:szCs w:val="16"/>
              </w:rPr>
              <w:t>UEs supporting NE-DC and uplink data compression operation</w:t>
            </w:r>
          </w:p>
        </w:tc>
      </w:tr>
      <w:tr w:rsidR="00BF5549" w:rsidRPr="000003F4"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0003F4" w:rsidRDefault="00BF5549" w:rsidP="00BF5549">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BF5549" w:rsidRPr="000003F4"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0003F4" w:rsidRDefault="00BF5549" w:rsidP="00BF5549">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BF5549" w:rsidRPr="000003F4"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0003F4" w:rsidRDefault="00BF5549" w:rsidP="00BF5549">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0003F4" w:rsidRDefault="00BF5549" w:rsidP="00BF5549">
            <w:pPr>
              <w:pStyle w:val="TAL"/>
              <w:rPr>
                <w:sz w:val="16"/>
                <w:szCs w:val="16"/>
              </w:rPr>
            </w:pPr>
            <w:r w:rsidRPr="000003F4">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BF5549" w:rsidRPr="000003F4"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0003F4" w:rsidRDefault="00BF5549" w:rsidP="00BF5549">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0003F4" w:rsidRDefault="00BF5549" w:rsidP="00BF5549">
            <w:pPr>
              <w:pStyle w:val="TAL"/>
              <w:rPr>
                <w:sz w:val="16"/>
                <w:szCs w:val="16"/>
              </w:rPr>
            </w:pPr>
            <w:r w:rsidRPr="000003F4">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BF5549" w:rsidRPr="000003F4"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0003F4" w:rsidRDefault="00BF5549" w:rsidP="00BF5549">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BF5549" w:rsidRPr="000003F4"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0003F4" w:rsidRDefault="00BF5549" w:rsidP="00BF5549">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0003F4" w:rsidRDefault="00BF5549" w:rsidP="00BF5549">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0003F4" w:rsidRDefault="00BF5549" w:rsidP="00BF5549">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Contiguous CA</w:t>
            </w:r>
          </w:p>
        </w:tc>
      </w:tr>
      <w:tr w:rsidR="00BF5549" w:rsidRPr="000003F4"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0003F4" w:rsidRDefault="00BF5549" w:rsidP="00BF5549">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Inter-band CA</w:t>
            </w:r>
          </w:p>
        </w:tc>
      </w:tr>
      <w:tr w:rsidR="00BF5549" w:rsidRPr="000003F4"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0003F4" w:rsidRDefault="00BF5549" w:rsidP="00BF5549">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non Contiguous CA</w:t>
            </w:r>
          </w:p>
        </w:tc>
      </w:tr>
      <w:tr w:rsidR="00BF5549" w:rsidRPr="000003F4"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0003F4" w:rsidRDefault="00BF5549" w:rsidP="00BF5549">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4_2</w:t>
            </w:r>
          </w:p>
        </w:tc>
      </w:tr>
      <w:tr w:rsidR="00BF5549" w:rsidRPr="000003F4"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0003F4" w:rsidRDefault="00BF5549" w:rsidP="00BF5549">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ACK/NACK based HARQ-ACK feedback configured per G-RNTI by RRC signalling via DCI format 4_2</w:t>
            </w:r>
          </w:p>
        </w:tc>
      </w:tr>
      <w:tr w:rsidR="00BF5549" w:rsidRPr="000003F4"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0003F4" w:rsidRDefault="00BF5549" w:rsidP="00BF5549">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NACK-only based HARQ-ACK feedback configured per G-RNTI by RRC signalling via DCI format 4_2</w:t>
            </w:r>
          </w:p>
        </w:tc>
      </w:tr>
      <w:tr w:rsidR="00BF5549" w:rsidRPr="000003F4"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0003F4" w:rsidRDefault="00BF5549" w:rsidP="00BF5549">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BF5549" w:rsidRPr="000003F4"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0003F4" w:rsidRDefault="00BF5549" w:rsidP="00BF5549">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0003F4" w:rsidRDefault="00BF5549" w:rsidP="00BF5549">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0003F4" w:rsidRDefault="00BF5549" w:rsidP="00BF5549">
            <w:pPr>
              <w:pStyle w:val="TAL"/>
              <w:rPr>
                <w:sz w:val="16"/>
                <w:szCs w:val="16"/>
              </w:rPr>
            </w:pPr>
            <w:r w:rsidRPr="000003F4">
              <w:rPr>
                <w:sz w:val="16"/>
                <w:szCs w:val="16"/>
              </w:rPr>
              <w:t>UEs supporting dynamic indication of PUCCH repetition</w:t>
            </w:r>
          </w:p>
        </w:tc>
      </w:tr>
      <w:tr w:rsidR="00BF5549" w:rsidRPr="000003F4"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0003F4" w:rsidRDefault="00BF5549" w:rsidP="00BF5549">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0003F4" w:rsidRDefault="00BF5549" w:rsidP="00BF5549">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0003F4" w:rsidRDefault="00BF5549" w:rsidP="00BF5549">
            <w:pPr>
              <w:pStyle w:val="TAL"/>
              <w:rPr>
                <w:sz w:val="16"/>
                <w:szCs w:val="16"/>
              </w:rPr>
            </w:pPr>
            <w:r w:rsidRPr="000003F4">
              <w:rPr>
                <w:sz w:val="16"/>
                <w:szCs w:val="16"/>
              </w:rPr>
              <w:t>UEs supporting increased maximum number of PUSCH Type A repetitions and dynamic indication of the number of repetitions for PUSCH</w:t>
            </w:r>
          </w:p>
        </w:tc>
      </w:tr>
      <w:tr w:rsidR="00BF5549" w:rsidRPr="000003F4"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0003F4" w:rsidRDefault="00BF5549" w:rsidP="00BF5549">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0003F4" w:rsidRDefault="00BF5549" w:rsidP="00BF5549">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0003F4" w:rsidRDefault="00BF5549" w:rsidP="00BF5549">
            <w:pPr>
              <w:pStyle w:val="TAL"/>
              <w:rPr>
                <w:sz w:val="16"/>
                <w:szCs w:val="16"/>
              </w:rPr>
            </w:pPr>
            <w:r w:rsidRPr="000003F4">
              <w:rPr>
                <w:sz w:val="16"/>
                <w:szCs w:val="16"/>
              </w:rPr>
              <w:t>UEs supporting increased maximum number of PUSCH Type A repetitions and PUSCH transmissions with configured grant</w:t>
            </w:r>
          </w:p>
        </w:tc>
      </w:tr>
      <w:tr w:rsidR="00BF5549" w:rsidRPr="000003F4"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0003F4" w:rsidRDefault="00BF5549" w:rsidP="00BF5549">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0003F4" w:rsidRDefault="00BF5549" w:rsidP="00BF5549">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0003F4" w:rsidRDefault="00BF5549" w:rsidP="00BF5549">
            <w:pPr>
              <w:pStyle w:val="TAL"/>
              <w:rPr>
                <w:sz w:val="16"/>
                <w:szCs w:val="16"/>
              </w:rPr>
            </w:pPr>
            <w:r w:rsidRPr="000003F4">
              <w:rPr>
                <w:sz w:val="16"/>
                <w:szCs w:val="16"/>
              </w:rPr>
              <w:t>UEs supporting PUSCH repetitions based on available slots and dynamic indication of the number of repetitions for PUSCH</w:t>
            </w:r>
          </w:p>
        </w:tc>
      </w:tr>
      <w:tr w:rsidR="00BF5549" w:rsidRPr="000003F4"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0003F4" w:rsidRDefault="00BF5549" w:rsidP="00BF5549">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0003F4" w:rsidRDefault="00BF5549" w:rsidP="00BF5549">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0003F4" w:rsidRDefault="00BF5549" w:rsidP="00BF5549">
            <w:pPr>
              <w:pStyle w:val="TAL"/>
              <w:rPr>
                <w:sz w:val="16"/>
                <w:szCs w:val="16"/>
              </w:rPr>
            </w:pPr>
            <w:r w:rsidRPr="000003F4">
              <w:rPr>
                <w:sz w:val="16"/>
                <w:szCs w:val="16"/>
              </w:rPr>
              <w:t>UEs supporting PUSCH repetitions based on available slots and PUSCH transmissions with configured grant</w:t>
            </w:r>
          </w:p>
        </w:tc>
      </w:tr>
      <w:tr w:rsidR="00BF5549" w:rsidRPr="000003F4"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0003F4" w:rsidRDefault="00BF5549" w:rsidP="00BF5549">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0003F4" w:rsidRDefault="00BF5549" w:rsidP="00BF5549">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0003F4" w:rsidRDefault="00BF5549" w:rsidP="00BF5549">
            <w:pPr>
              <w:pStyle w:val="TAL"/>
              <w:rPr>
                <w:sz w:val="16"/>
                <w:szCs w:val="16"/>
              </w:rPr>
            </w:pPr>
            <w:r w:rsidRPr="000003F4">
              <w:rPr>
                <w:sz w:val="16"/>
                <w:szCs w:val="16"/>
              </w:rPr>
              <w:t>UEs supporting TB processing over multi-slot PUSCH</w:t>
            </w:r>
          </w:p>
        </w:tc>
      </w:tr>
      <w:tr w:rsidR="00BF5549" w:rsidRPr="000003F4"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0003F4" w:rsidRDefault="00BF5549" w:rsidP="00BF5549">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0003F4" w:rsidRDefault="00BF5549" w:rsidP="00BF5549">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0003F4" w:rsidRDefault="00BF5549" w:rsidP="00BF5549">
            <w:pPr>
              <w:pStyle w:val="TAL"/>
              <w:rPr>
                <w:sz w:val="16"/>
                <w:szCs w:val="16"/>
              </w:rPr>
            </w:pPr>
            <w:r w:rsidRPr="000003F4">
              <w:rPr>
                <w:sz w:val="16"/>
                <w:szCs w:val="16"/>
              </w:rPr>
              <w:t>UEs supporting repetition of TB processing over multi-slot PUSCH</w:t>
            </w:r>
          </w:p>
        </w:tc>
      </w:tr>
      <w:tr w:rsidR="00BF5549" w:rsidRPr="000003F4"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0003F4" w:rsidRDefault="00BF5549" w:rsidP="00BF5549">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0003F4" w:rsidRDefault="00BF5549" w:rsidP="00BF5549">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0003F4" w:rsidRDefault="00BF5549" w:rsidP="00BF5549">
            <w:pPr>
              <w:pStyle w:val="TAL"/>
              <w:rPr>
                <w:sz w:val="16"/>
                <w:szCs w:val="16"/>
              </w:rPr>
            </w:pPr>
            <w:r w:rsidRPr="000003F4">
              <w:rPr>
                <w:sz w:val="16"/>
                <w:szCs w:val="16"/>
              </w:rPr>
              <w:t>UEs supporting 5G Core and Multi-SIM features and MUSIM related assistance information</w:t>
            </w:r>
          </w:p>
        </w:tc>
      </w:tr>
      <w:tr w:rsidR="00BF5549" w:rsidRPr="000003F4"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0003F4" w:rsidRDefault="00BF5549" w:rsidP="00BF5549">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0003F4" w:rsidRDefault="00BF5549" w:rsidP="00BF5549">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Multiple G-RNTIs.</w:t>
            </w:r>
          </w:p>
        </w:tc>
      </w:tr>
      <w:tr w:rsidR="00BF5549" w:rsidRPr="000003F4"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0003F4" w:rsidRDefault="00BF5549" w:rsidP="00BF5549">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0003F4" w:rsidRDefault="00BF5549" w:rsidP="00BF5549">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w:t>
            </w:r>
          </w:p>
        </w:tc>
      </w:tr>
      <w:tr w:rsidR="00BF5549" w:rsidRPr="000003F4"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0003F4" w:rsidRDefault="00BF5549" w:rsidP="00BF5549">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0003F4" w:rsidRDefault="00BF5549" w:rsidP="00BF5549">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BF5549" w:rsidRPr="000003F4"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0003F4" w:rsidRDefault="00BF5549" w:rsidP="00BF5549">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0003F4" w:rsidRDefault="00BF5549" w:rsidP="00BF5549">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0003F4"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0003F4" w:rsidRDefault="00BF5549" w:rsidP="00BF5549">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0003F4" w:rsidRDefault="00BF5549" w:rsidP="00BF5549">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BF5549" w:rsidRPr="000003F4"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0003F4" w:rsidRDefault="00BF5549" w:rsidP="00BF5549">
            <w:pPr>
              <w:pStyle w:val="TAL"/>
              <w:rPr>
                <w:sz w:val="16"/>
                <w:szCs w:val="16"/>
              </w:rPr>
            </w:pPr>
            <w:r w:rsidRPr="000003F4">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0003F4" w:rsidRDefault="00BF5549" w:rsidP="00BF5549">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0003F4" w:rsidRDefault="00BF5549" w:rsidP="00BF5549">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BF5549" w:rsidRPr="000003F4"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0003F4" w:rsidRDefault="00BF5549" w:rsidP="00BF5549">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0003F4" w:rsidRDefault="00BF5549" w:rsidP="00BF5549">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conditional handover</w:t>
            </w:r>
          </w:p>
        </w:tc>
      </w:tr>
      <w:tr w:rsidR="00BF5549" w:rsidRPr="000003F4"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0003F4" w:rsidRDefault="00BF5549" w:rsidP="00BF5549">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0003F4" w:rsidRDefault="00BF5549" w:rsidP="00BF5549">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DAPS handover.</w:t>
            </w:r>
          </w:p>
        </w:tc>
      </w:tr>
      <w:tr w:rsidR="00BF5549" w:rsidRPr="000003F4"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0003F4" w:rsidRDefault="00BF5549" w:rsidP="00BF5549">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0003F4" w:rsidRDefault="00BF5549" w:rsidP="00BF5549">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0003F4" w:rsidRDefault="00BF5549" w:rsidP="00BF5549">
            <w:pPr>
              <w:pStyle w:val="TAL"/>
              <w:rPr>
                <w:rFonts w:cs="Arial"/>
                <w:sz w:val="16"/>
                <w:szCs w:val="16"/>
              </w:rPr>
            </w:pPr>
            <w:r w:rsidRPr="000003F4">
              <w:rPr>
                <w:rFonts w:cs="Arial"/>
                <w:sz w:val="16"/>
                <w:szCs w:val="16"/>
              </w:rPr>
              <w:t>UEs supporting 5G Core and the storage and delivery of Successful Handover Report.</w:t>
            </w:r>
          </w:p>
        </w:tc>
      </w:tr>
      <w:tr w:rsidR="00BF5549" w:rsidRPr="000003F4"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0003F4" w:rsidRDefault="00BF5549" w:rsidP="00BF5549">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0003F4" w:rsidRDefault="00BF5549" w:rsidP="00BF5549">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BF5549" w:rsidRPr="000003F4"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0003F4" w:rsidRDefault="00BF5549" w:rsidP="00BF5549">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0003F4" w:rsidRDefault="00BF5549" w:rsidP="00BF5549">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0003F4" w:rsidRDefault="00BF5549" w:rsidP="00BF5549">
            <w:pPr>
              <w:pStyle w:val="TAL"/>
              <w:rPr>
                <w:rFonts w:cs="Arial"/>
                <w:sz w:val="16"/>
                <w:szCs w:val="16"/>
              </w:rPr>
            </w:pPr>
            <w:r w:rsidRPr="000003F4">
              <w:rPr>
                <w:rFonts w:cs="Arial"/>
                <w:sz w:val="16"/>
                <w:szCs w:val="16"/>
              </w:rPr>
              <w:t>UEs supporting 5G Core and onboarding services in SNPN(hence supports Default UE Credentials)</w:t>
            </w:r>
          </w:p>
        </w:tc>
      </w:tr>
      <w:tr w:rsidR="00BF5549" w:rsidRPr="000003F4"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0003F4" w:rsidRDefault="00BF5549" w:rsidP="00BF5549">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0003F4" w:rsidRDefault="00BF5549" w:rsidP="00BF5549">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0003F4" w:rsidRDefault="00BF5549" w:rsidP="00BF5549">
            <w:pPr>
              <w:pStyle w:val="TAL"/>
              <w:rPr>
                <w:rFonts w:cs="Arial"/>
                <w:sz w:val="16"/>
                <w:szCs w:val="16"/>
              </w:rPr>
            </w:pPr>
            <w:r w:rsidRPr="000003F4">
              <w:rPr>
                <w:rFonts w:cs="Arial"/>
                <w:sz w:val="16"/>
                <w:szCs w:val="16"/>
              </w:rPr>
              <w:t>UEs supporting 5G Core and emergency services in SNPN</w:t>
            </w:r>
          </w:p>
        </w:tc>
      </w:tr>
      <w:tr w:rsidR="00BF5549" w:rsidRPr="000003F4"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0003F4" w:rsidRDefault="00BF5549" w:rsidP="00BF5549">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0003F4" w:rsidRDefault="00BF5549" w:rsidP="00BF5549">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BF5549" w:rsidRPr="000003F4"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0003F4" w:rsidRDefault="00BF5549" w:rsidP="00BF5549">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0003F4" w:rsidRDefault="00BF5549" w:rsidP="00BF5549">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0003F4" w:rsidRDefault="00BF5549" w:rsidP="00BF554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BF5549" w:rsidRPr="000003F4"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0003F4" w:rsidRDefault="00BF5549" w:rsidP="00BF5549">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0003F4" w:rsidRDefault="00BF5549" w:rsidP="00BF5549">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0003F4" w:rsidRDefault="00BF5549" w:rsidP="00BF5549">
            <w:pPr>
              <w:pStyle w:val="TAL"/>
              <w:rPr>
                <w:rFonts w:cs="Arial"/>
                <w:sz w:val="16"/>
                <w:szCs w:val="16"/>
              </w:rPr>
            </w:pPr>
            <w:r w:rsidRPr="000003F4">
              <w:rPr>
                <w:rFonts w:cs="Arial"/>
                <w:sz w:val="16"/>
                <w:szCs w:val="16"/>
              </w:rPr>
              <w:t>UEs supporting 5G Core and NR NTN access</w:t>
            </w:r>
          </w:p>
        </w:tc>
      </w:tr>
      <w:tr w:rsidR="00BF5549" w:rsidRPr="000003F4"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0003F4" w:rsidRDefault="00BF5549" w:rsidP="00BF5549">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0003F4" w:rsidRDefault="00BF5549" w:rsidP="00BF5549">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0003F4" w:rsidRDefault="00BF5549" w:rsidP="00BF5549">
            <w:pPr>
              <w:pStyle w:val="TAL"/>
              <w:rPr>
                <w:rFonts w:cs="Arial"/>
                <w:sz w:val="16"/>
                <w:szCs w:val="16"/>
              </w:rPr>
            </w:pPr>
            <w:r w:rsidRPr="000003F4">
              <w:rPr>
                <w:rFonts w:cs="Arial"/>
                <w:sz w:val="16"/>
                <w:szCs w:val="16"/>
              </w:rPr>
              <w:t>UEs supporting 5G Core and UAS</w:t>
            </w:r>
          </w:p>
        </w:tc>
      </w:tr>
      <w:tr w:rsidR="00BF5549" w:rsidRPr="000003F4"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0003F4" w:rsidRDefault="00BF5549" w:rsidP="00BF5549">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0003F4" w:rsidRDefault="00BF5549" w:rsidP="00BF5549">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0003F4" w:rsidRDefault="00BF5549" w:rsidP="00BF554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BF5549" w:rsidRPr="000003F4"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0003F4" w:rsidRDefault="00BF5549" w:rsidP="00BF5549">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0003F4" w:rsidRDefault="00BF5549" w:rsidP="00BF5549">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0003F4" w:rsidRDefault="00BF5549" w:rsidP="00BF5549">
            <w:pPr>
              <w:pStyle w:val="TAL"/>
              <w:rPr>
                <w:rFonts w:cs="Arial"/>
                <w:sz w:val="16"/>
                <w:szCs w:val="16"/>
              </w:rPr>
            </w:pPr>
            <w:r w:rsidRPr="000003F4">
              <w:rPr>
                <w:rFonts w:cs="Arial"/>
                <w:sz w:val="16"/>
                <w:szCs w:val="16"/>
              </w:rPr>
              <w:t>UEs supporting 5GS and unified separate TCI with multi-MAC-CE</w:t>
            </w:r>
          </w:p>
        </w:tc>
      </w:tr>
      <w:tr w:rsidR="00BF5549" w:rsidRPr="000003F4"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0003F4" w:rsidRDefault="00BF5549" w:rsidP="00BF5549">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0003F4" w:rsidRDefault="00BF5549" w:rsidP="00BF5549">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0003F4" w:rsidRDefault="00BF5549" w:rsidP="00BF5549">
            <w:pPr>
              <w:pStyle w:val="TAL"/>
              <w:rPr>
                <w:rFonts w:cs="Arial"/>
                <w:sz w:val="16"/>
                <w:szCs w:val="16"/>
              </w:rPr>
            </w:pPr>
            <w:r w:rsidRPr="000003F4">
              <w:rPr>
                <w:rFonts w:cs="Arial"/>
                <w:sz w:val="16"/>
                <w:szCs w:val="16"/>
              </w:rPr>
              <w:t>UEs supporting 5G Core and MICO mode</w:t>
            </w:r>
          </w:p>
        </w:tc>
      </w:tr>
      <w:tr w:rsidR="00BF5549" w:rsidRPr="000003F4"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0003F4" w:rsidRDefault="00BF5549" w:rsidP="00BF5549">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0003F4" w:rsidRDefault="00BF5549" w:rsidP="00BF5549">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0003F4" w:rsidRDefault="00BF5549" w:rsidP="00BF5549">
            <w:pPr>
              <w:pStyle w:val="TAL"/>
              <w:rPr>
                <w:rFonts w:cs="Arial"/>
                <w:sz w:val="16"/>
                <w:szCs w:val="16"/>
              </w:rPr>
            </w:pPr>
            <w:r w:rsidRPr="000003F4">
              <w:rPr>
                <w:rFonts w:cs="Arial"/>
                <w:sz w:val="16"/>
                <w:szCs w:val="16"/>
              </w:rPr>
              <w:t>UEs supporting 5G Core and E-UTRA and RRC Connection release with MPS priority indication</w:t>
            </w:r>
          </w:p>
        </w:tc>
      </w:tr>
      <w:tr w:rsidR="00BF5549" w:rsidRPr="000003F4"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0003F4" w:rsidRDefault="00BF5549" w:rsidP="00BF5549">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0003F4" w:rsidRDefault="00BF5549" w:rsidP="00BF5549">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0003F4" w:rsidRDefault="00BF5549" w:rsidP="00BF5549">
            <w:pPr>
              <w:pStyle w:val="TAL"/>
              <w:rPr>
                <w:rFonts w:cs="Arial"/>
                <w:sz w:val="16"/>
                <w:szCs w:val="16"/>
              </w:rPr>
            </w:pPr>
            <w:r w:rsidRPr="000003F4">
              <w:rPr>
                <w:rFonts w:cs="Arial"/>
                <w:sz w:val="16"/>
                <w:szCs w:val="16"/>
              </w:rPr>
              <w:t>UEs supporting 5G Core and partial frequency sounding for SRS with frequency hopping.</w:t>
            </w:r>
          </w:p>
        </w:tc>
      </w:tr>
      <w:tr w:rsidR="00BF5549" w:rsidRPr="000003F4"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0003F4" w:rsidRDefault="00BF5549" w:rsidP="00BF5549">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0003F4" w:rsidRDefault="00BF5549"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0003F4" w:rsidRDefault="00BF5549" w:rsidP="00BF5549">
            <w:pPr>
              <w:pStyle w:val="TAL"/>
              <w:rPr>
                <w:rFonts w:cs="Arial"/>
                <w:sz w:val="16"/>
                <w:szCs w:val="16"/>
              </w:rPr>
            </w:pPr>
          </w:p>
        </w:tc>
      </w:tr>
      <w:tr w:rsidR="00BF5549" w:rsidRPr="000003F4"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0003F4" w:rsidRDefault="00BF5549" w:rsidP="00BF5549">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0003F4" w:rsidRDefault="00BF5549" w:rsidP="00BF5549">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0003F4" w:rsidRDefault="00BF5549" w:rsidP="00BF5549">
            <w:pPr>
              <w:pStyle w:val="TAL"/>
              <w:rPr>
                <w:rFonts w:cs="Arial"/>
                <w:sz w:val="16"/>
                <w:szCs w:val="16"/>
              </w:rPr>
            </w:pPr>
            <w:r w:rsidRPr="000003F4">
              <w:rPr>
                <w:rFonts w:cs="Arial"/>
                <w:sz w:val="16"/>
                <w:szCs w:val="16"/>
              </w:rPr>
              <w:t>UEs supporting 5G Core and SDT via Configured Grant Type 1 in RRC_INACTIVE state and SMS over NAS</w:t>
            </w:r>
          </w:p>
        </w:tc>
      </w:tr>
      <w:tr w:rsidR="00BF5549" w:rsidRPr="000003F4"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0003F4" w:rsidRDefault="00BF5549" w:rsidP="00BF5549">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0003F4" w:rsidRDefault="00BF5549" w:rsidP="00BF5549">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0003F4" w:rsidRDefault="00BF5549" w:rsidP="00BF5549">
            <w:pPr>
              <w:pStyle w:val="TAL"/>
              <w:rPr>
                <w:rFonts w:cs="Arial"/>
                <w:sz w:val="16"/>
                <w:szCs w:val="16"/>
              </w:rPr>
            </w:pPr>
            <w:r w:rsidRPr="000003F4">
              <w:rPr>
                <w:rFonts w:cs="Arial"/>
                <w:sz w:val="16"/>
                <w:szCs w:val="16"/>
              </w:rPr>
              <w:t>UEs supporting 5G Core and NR CA with NR shared spectrum channel access</w:t>
            </w:r>
          </w:p>
        </w:tc>
      </w:tr>
      <w:tr w:rsidR="00BF5549" w:rsidRPr="000003F4"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0003F4" w:rsidRDefault="00BF5549" w:rsidP="00BF5549">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0003F4" w:rsidRDefault="00BF5549" w:rsidP="00BF5549">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0003F4"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0003F4" w:rsidRDefault="00BF5549" w:rsidP="00BF5549">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0003F4" w:rsidRDefault="00BF5549" w:rsidP="00BF5549">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R16 ATSSS</w:t>
            </w:r>
          </w:p>
        </w:tc>
      </w:tr>
      <w:tr w:rsidR="00BF5549" w:rsidRPr="000003F4"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0003F4" w:rsidRDefault="00BF5549" w:rsidP="00BF5549">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0003F4" w:rsidRDefault="00BF5549" w:rsidP="00BF5549">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0003F4" w:rsidRDefault="00BF5549" w:rsidP="00BF5549">
            <w:pPr>
              <w:pStyle w:val="TAL"/>
              <w:rPr>
                <w:rFonts w:cs="Arial"/>
                <w:sz w:val="16"/>
                <w:szCs w:val="16"/>
              </w:rPr>
            </w:pPr>
            <w:r w:rsidRPr="000003F4">
              <w:rPr>
                <w:rFonts w:cs="Arial"/>
                <w:sz w:val="16"/>
                <w:szCs w:val="16"/>
              </w:rPr>
              <w:t xml:space="preserve">UEs supporting 5G Core and NR NTN access and UE reporting of information related to TA pre-compensation and reception of UE-specific </w:t>
            </w:r>
            <w:proofErr w:type="spellStart"/>
            <w:r w:rsidRPr="000003F4">
              <w:rPr>
                <w:rFonts w:cs="Arial"/>
                <w:sz w:val="16"/>
                <w:szCs w:val="16"/>
              </w:rPr>
              <w:t>K_offset</w:t>
            </w:r>
            <w:proofErr w:type="spellEnd"/>
          </w:p>
        </w:tc>
      </w:tr>
      <w:tr w:rsidR="00BF5549" w:rsidRPr="000003F4"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0003F4" w:rsidRDefault="00BF5549" w:rsidP="00BF5549">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0003F4" w:rsidRDefault="00BF5549" w:rsidP="00BF5549">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RLC UM Mode</w:t>
            </w:r>
          </w:p>
        </w:tc>
      </w:tr>
      <w:tr w:rsidR="00BF5549" w:rsidRPr="000003F4"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0003F4" w:rsidRDefault="00BF5549" w:rsidP="00BF5549">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34BF5F5C" w:rsidR="00BF5549" w:rsidRPr="000003F4" w:rsidRDefault="00BF5549" w:rsidP="00BF5549">
            <w:pPr>
              <w:pStyle w:val="TAL"/>
              <w:rPr>
                <w:sz w:val="16"/>
                <w:szCs w:val="16"/>
              </w:rPr>
            </w:pPr>
            <w:r w:rsidRPr="000003F4">
              <w:rPr>
                <w:sz w:val="16"/>
                <w:szCs w:val="16"/>
              </w:rPr>
              <w:t>IF A.4.1-5/1 AND A.4.4-1/17 AND A.4.3.6-1/76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2CBA2211" w:rsidR="00BF5549" w:rsidRPr="000003F4" w:rsidRDefault="00BF5549" w:rsidP="00BF5549">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BF5549" w:rsidRPr="000003F4"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0003F4" w:rsidRDefault="00BF5549" w:rsidP="00BF5549">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0003F4" w:rsidRDefault="00BF5549" w:rsidP="00BF5549">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0003F4" w:rsidRDefault="00BF5549" w:rsidP="00BF554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BF5549" w:rsidRPr="000003F4"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0003F4" w:rsidRDefault="00BF5549" w:rsidP="00BF5549">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0003F4" w:rsidRDefault="00BF5549" w:rsidP="00BF5549">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0003F4" w:rsidRDefault="00BF5549" w:rsidP="00BF5549">
            <w:pPr>
              <w:pStyle w:val="TAL"/>
              <w:rPr>
                <w:rFonts w:cs="Arial"/>
                <w:sz w:val="16"/>
                <w:szCs w:val="16"/>
              </w:rPr>
            </w:pPr>
            <w:r w:rsidRPr="000003F4">
              <w:rPr>
                <w:rFonts w:cs="Arial"/>
                <w:sz w:val="16"/>
                <w:szCs w:val="16"/>
              </w:rPr>
              <w:t>UEs supporting 5G Core and capable of being configured to initiate P-CSCF Discovery via PCO</w:t>
            </w:r>
          </w:p>
        </w:tc>
      </w:tr>
      <w:tr w:rsidR="00BF5549" w:rsidRPr="000003F4"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0003F4" w:rsidRDefault="00BF5549" w:rsidP="00BF5549">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0003F4" w:rsidRDefault="00BF5549" w:rsidP="00BF5549">
            <w:pPr>
              <w:pStyle w:val="TAL"/>
              <w:rPr>
                <w:sz w:val="16"/>
                <w:szCs w:val="16"/>
              </w:rPr>
            </w:pPr>
            <w:r w:rsidRPr="000003F4">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0003F4" w:rsidRDefault="00BF5549" w:rsidP="00BF5549">
            <w:pPr>
              <w:pStyle w:val="TAL"/>
              <w:rPr>
                <w:rFonts w:cs="Arial"/>
                <w:sz w:val="16"/>
                <w:szCs w:val="16"/>
              </w:rPr>
            </w:pPr>
            <w:r w:rsidRPr="000003F4">
              <w:rPr>
                <w:rFonts w:cs="Arial"/>
                <w:sz w:val="16"/>
                <w:szCs w:val="16"/>
              </w:rPr>
              <w:t>UEs supporting 5G Core and E-UTRA and additional UE-requested PDU establishment and ATSSS</w:t>
            </w:r>
          </w:p>
        </w:tc>
      </w:tr>
      <w:tr w:rsidR="00BF5549" w:rsidRPr="000003F4"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0003F4" w:rsidRDefault="00BF5549" w:rsidP="00BF5549">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0003F4" w:rsidRDefault="00BF5549" w:rsidP="00BF5549">
            <w:pPr>
              <w:pStyle w:val="TAL"/>
              <w:rPr>
                <w:sz w:val="16"/>
                <w:szCs w:val="16"/>
              </w:rPr>
            </w:pPr>
            <w:r w:rsidRPr="000003F4">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0003F4" w:rsidRDefault="00BF5549" w:rsidP="00BF554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BF5549" w:rsidRPr="000003F4"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0003F4" w:rsidRDefault="00BF5549" w:rsidP="00BF5549">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0003F4" w:rsidRDefault="00BF5549" w:rsidP="00BF5549">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0003F4" w:rsidRDefault="00BF5549" w:rsidP="00BF554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BF5549" w:rsidRPr="000003F4"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0003F4" w:rsidRDefault="00BF5549" w:rsidP="00BF5549">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0003F4" w:rsidRDefault="00BF5549" w:rsidP="00BF5549">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0003F4" w:rsidRDefault="00BF5549" w:rsidP="00BF5549">
            <w:pPr>
              <w:pStyle w:val="TAL"/>
              <w:rPr>
                <w:rFonts w:cs="Arial"/>
                <w:sz w:val="16"/>
                <w:szCs w:val="16"/>
              </w:rPr>
            </w:pPr>
            <w:r w:rsidRPr="000003F4">
              <w:rPr>
                <w:rFonts w:cs="Arial"/>
                <w:sz w:val="16"/>
                <w:szCs w:val="16"/>
              </w:rPr>
              <w:t>UEs supporting 5G Core and UE supporting extended rejected NSSAI</w:t>
            </w:r>
          </w:p>
        </w:tc>
      </w:tr>
      <w:tr w:rsidR="00BF5549" w:rsidRPr="000003F4"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0003F4" w:rsidRDefault="00BF5549" w:rsidP="00BF5549">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0003F4" w:rsidRDefault="00BF5549" w:rsidP="00BF5549">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A</w:t>
            </w:r>
          </w:p>
        </w:tc>
      </w:tr>
      <w:tr w:rsidR="00BF5549" w:rsidRPr="000003F4"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0003F4" w:rsidRDefault="00BF5549" w:rsidP="00BF5549">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0003F4" w:rsidRDefault="00BF5549" w:rsidP="00BF5549">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B</w:t>
            </w:r>
          </w:p>
        </w:tc>
      </w:tr>
      <w:tr w:rsidR="00BF5549" w:rsidRPr="000003F4"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0003F4" w:rsidRDefault="00BF5549" w:rsidP="00BF5549">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17191394" w:rsidR="00BF5549" w:rsidRPr="000003F4" w:rsidRDefault="00BF5549" w:rsidP="00BF5549">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3810D714" w:rsidR="00BF5549" w:rsidRPr="000003F4" w:rsidRDefault="00BF5549" w:rsidP="00BF5549">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BF5549" w:rsidRPr="000003F4"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0003F4" w:rsidRDefault="00BF5549" w:rsidP="00BF5549">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1DD1E49B" w:rsidR="00BF5549" w:rsidRPr="000003F4" w:rsidRDefault="00BF5549" w:rsidP="00BF5549">
            <w:pPr>
              <w:pStyle w:val="TAL"/>
              <w:rPr>
                <w:sz w:val="16"/>
                <w:szCs w:val="16"/>
              </w:rPr>
            </w:pPr>
            <w:r w:rsidRPr="000003F4">
              <w:rPr>
                <w:sz w:val="16"/>
                <w:szCs w:val="16"/>
              </w:rPr>
              <w:t>IF A.4.1-5/1 AND A.4.4-1/17 AND A.4.3.6-1/84</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183BC7A2" w:rsidR="00BF5549" w:rsidRPr="000003F4" w:rsidRDefault="00BF5549" w:rsidP="00BF5549">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BF5549" w:rsidRPr="000003F4"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0003F4" w:rsidRDefault="00BF5549" w:rsidP="00BF5549">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163C5C2A" w:rsidR="00BF5549" w:rsidRPr="000003F4" w:rsidRDefault="00BF5549" w:rsidP="00BF5549">
            <w:pPr>
              <w:pStyle w:val="TAL"/>
              <w:rPr>
                <w:sz w:val="16"/>
                <w:szCs w:val="16"/>
              </w:rPr>
            </w:pPr>
            <w:r w:rsidRPr="000003F4">
              <w:rPr>
                <w:sz w:val="16"/>
                <w:szCs w:val="16"/>
              </w:rPr>
              <w:t>IF A.4.1-5/1 AND A.4.4-1/17 AND A.4.3.6-1/83</w:t>
            </w:r>
            <w:r w:rsidR="007C202A"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24A87C58" w:rsidR="00BF5549" w:rsidRPr="000003F4" w:rsidRDefault="00BF5549" w:rsidP="00BF5549">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BF5549" w:rsidRPr="000003F4"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0003F4" w:rsidRDefault="00BF5549" w:rsidP="00BF5549">
            <w:pPr>
              <w:pStyle w:val="TAL"/>
              <w:rPr>
                <w:sz w:val="16"/>
                <w:szCs w:val="16"/>
              </w:rPr>
            </w:pPr>
            <w:r w:rsidRPr="000003F4">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0003F4" w:rsidRDefault="00BF5549" w:rsidP="00BF5549">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Event A4 based conditional handover in NTN bands</w:t>
            </w:r>
          </w:p>
        </w:tc>
      </w:tr>
      <w:tr w:rsidR="00BF5549" w:rsidRPr="000003F4"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0003F4" w:rsidRDefault="00BF5549" w:rsidP="00BF5549">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0003F4" w:rsidRDefault="00BF5549" w:rsidP="00BF5549">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time based conditional handover</w:t>
            </w:r>
          </w:p>
        </w:tc>
      </w:tr>
      <w:tr w:rsidR="00BF5549" w:rsidRPr="000003F4"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0003F4" w:rsidRDefault="00BF5549" w:rsidP="00BF5549">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DC45AC9" w:rsidR="00BF5549" w:rsidRPr="000003F4" w:rsidRDefault="00BF5549" w:rsidP="00BF5549">
            <w:pPr>
              <w:pStyle w:val="TAL"/>
              <w:rPr>
                <w:sz w:val="16"/>
                <w:szCs w:val="16"/>
              </w:rPr>
            </w:pPr>
            <w:r w:rsidRPr="000003F4">
              <w:rPr>
                <w:sz w:val="16"/>
                <w:szCs w:val="16"/>
              </w:rPr>
              <w:t>IF A.4.1-5/1 AND A.4.4-1/17 AND A.4.3.8-1/26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0DBD0EB" w:rsidR="00BF5549" w:rsidRPr="000003F4" w:rsidRDefault="00BF5549" w:rsidP="00BF5549">
            <w:pPr>
              <w:pStyle w:val="TAL"/>
              <w:rPr>
                <w:rFonts w:cs="Arial"/>
                <w:sz w:val="16"/>
                <w:szCs w:val="16"/>
              </w:rPr>
            </w:pPr>
            <w:r w:rsidRPr="000003F4">
              <w:rPr>
                <w:rFonts w:cs="Arial"/>
                <w:sz w:val="16"/>
                <w:szCs w:val="16"/>
              </w:rPr>
              <w:t>UEs supporting 5G Core and NR NTN access and location based conditional handover</w:t>
            </w:r>
          </w:p>
        </w:tc>
      </w:tr>
      <w:tr w:rsidR="00BF5549" w:rsidRPr="000003F4"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0003F4" w:rsidRDefault="00BF5549" w:rsidP="00BF5549">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0003F4" w:rsidRDefault="00BF5549" w:rsidP="00BF5549">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F5549" w:rsidRPr="000003F4"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0003F4" w:rsidRDefault="00BF5549" w:rsidP="00BF5549">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0003F4" w:rsidRDefault="00BF5549" w:rsidP="00BF5549">
            <w:pPr>
              <w:pStyle w:val="TAL"/>
              <w:rPr>
                <w:sz w:val="16"/>
                <w:szCs w:val="16"/>
              </w:rPr>
            </w:pPr>
            <w:r w:rsidRPr="000003F4">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p>
        </w:tc>
      </w:tr>
      <w:tr w:rsidR="00BF5549" w:rsidRPr="000003F4"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0003F4" w:rsidRDefault="00BF5549" w:rsidP="00BF5549">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0003F4" w:rsidRDefault="00BF5549" w:rsidP="00BF5549">
            <w:pPr>
              <w:pStyle w:val="TAL"/>
              <w:rPr>
                <w:sz w:val="16"/>
                <w:szCs w:val="16"/>
              </w:rPr>
            </w:pPr>
            <w:r w:rsidRPr="000003F4">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61B16CD3"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w:t>
            </w:r>
            <w:r w:rsidR="0097065C">
              <w:rPr>
                <w:rFonts w:cs="Arial"/>
                <w:sz w:val="16"/>
                <w:szCs w:val="16"/>
              </w:rPr>
              <w:t xml:space="preserve"> </w:t>
            </w:r>
            <w:r w:rsidRPr="000003F4">
              <w:rPr>
                <w:rFonts w:cs="Arial"/>
                <w:sz w:val="16"/>
                <w:szCs w:val="16"/>
              </w:rPr>
              <w:t>emergency services in NR connected to 5GCN in SNPN Access mode and Steering of Roaming Connected Mode Control Information</w:t>
            </w:r>
          </w:p>
        </w:tc>
      </w:tr>
      <w:tr w:rsidR="00BF5549" w:rsidRPr="000003F4"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0003F4" w:rsidRDefault="00BF5549" w:rsidP="00BF5549">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0003F4" w:rsidRDefault="00BF5549" w:rsidP="00BF5549">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9E18F1" w:rsidRPr="000003F4"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21645205" w:rsidR="009E18F1" w:rsidRPr="000003F4" w:rsidRDefault="009E18F1" w:rsidP="001010F3">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Pr="000003F4" w:rsidRDefault="009E18F1" w:rsidP="001010F3">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0003F4" w:rsidRDefault="009E18F1" w:rsidP="001010F3">
            <w:pPr>
              <w:pStyle w:val="TAL"/>
              <w:rPr>
                <w:rFonts w:cs="Arial"/>
                <w:sz w:val="16"/>
                <w:szCs w:val="16"/>
              </w:rPr>
            </w:pPr>
            <w:r w:rsidRPr="000003F4">
              <w:rPr>
                <w:rFonts w:cs="Arial"/>
                <w:sz w:val="16"/>
                <w:szCs w:val="16"/>
              </w:rPr>
              <w:t xml:space="preserve">UE supporting 5G core and NR L2 </w:t>
            </w:r>
            <w:proofErr w:type="spellStart"/>
            <w:r w:rsidRPr="000003F4">
              <w:rPr>
                <w:rFonts w:cs="Arial"/>
                <w:sz w:val="16"/>
                <w:szCs w:val="16"/>
              </w:rPr>
              <w:t>sidelink</w:t>
            </w:r>
            <w:proofErr w:type="spellEnd"/>
            <w:r w:rsidRPr="000003F4">
              <w:rPr>
                <w:rFonts w:cs="Arial"/>
                <w:sz w:val="16"/>
                <w:szCs w:val="16"/>
              </w:rPr>
              <w:t xml:space="preserve"> remote UE operation</w:t>
            </w:r>
          </w:p>
        </w:tc>
      </w:tr>
      <w:tr w:rsidR="009E18F1" w:rsidRPr="000003F4"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75BEA103" w:rsidR="009E18F1" w:rsidRPr="000003F4" w:rsidRDefault="009E18F1" w:rsidP="001010F3">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0003F4" w:rsidRDefault="009E18F1" w:rsidP="001010F3">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0003F4" w:rsidRDefault="009E18F1" w:rsidP="001010F3">
            <w:pPr>
              <w:pStyle w:val="TAL"/>
              <w:rPr>
                <w:rFonts w:cs="Arial"/>
                <w:sz w:val="16"/>
                <w:szCs w:val="16"/>
              </w:rPr>
            </w:pPr>
            <w:r w:rsidRPr="000003F4">
              <w:rPr>
                <w:rFonts w:cs="Arial"/>
                <w:sz w:val="16"/>
                <w:szCs w:val="16"/>
              </w:rPr>
              <w:t xml:space="preserve">UE supporting 5G core and NR L2 </w:t>
            </w:r>
            <w:proofErr w:type="spellStart"/>
            <w:r w:rsidRPr="000003F4">
              <w:rPr>
                <w:rFonts w:cs="Arial"/>
                <w:sz w:val="16"/>
                <w:szCs w:val="16"/>
              </w:rPr>
              <w:t>sidelink</w:t>
            </w:r>
            <w:proofErr w:type="spellEnd"/>
            <w:r w:rsidRPr="000003F4">
              <w:rPr>
                <w:rFonts w:cs="Arial"/>
                <w:sz w:val="16"/>
                <w:szCs w:val="16"/>
              </w:rPr>
              <w:t xml:space="preserve"> relay UE operation</w:t>
            </w:r>
          </w:p>
        </w:tc>
      </w:tr>
      <w:tr w:rsidR="00F0065A" w:rsidRPr="000003F4"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0A446AF6" w:rsidR="00F0065A" w:rsidRPr="000003F4" w:rsidRDefault="00F0065A" w:rsidP="001010F3">
            <w:pPr>
              <w:pStyle w:val="TAL"/>
              <w:rPr>
                <w:sz w:val="16"/>
                <w:szCs w:val="16"/>
              </w:rPr>
            </w:pPr>
            <w:r w:rsidRPr="000003F4">
              <w:rPr>
                <w:sz w:val="16"/>
                <w:szCs w:val="16"/>
              </w:rPr>
              <w:t>C34</w:t>
            </w:r>
            <w:r w:rsidR="00E64192" w:rsidRPr="000003F4">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0003F4" w:rsidRDefault="00F0065A" w:rsidP="001010F3">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0003F4" w:rsidRDefault="00F0065A" w:rsidP="001010F3">
            <w:pPr>
              <w:pStyle w:val="TAL"/>
              <w:rPr>
                <w:rFonts w:cs="Arial"/>
                <w:sz w:val="16"/>
                <w:szCs w:val="16"/>
              </w:rPr>
            </w:pPr>
            <w:r w:rsidRPr="000003F4">
              <w:rPr>
                <w:rFonts w:cs="Arial"/>
                <w:sz w:val="16"/>
                <w:szCs w:val="16"/>
              </w:rPr>
              <w:t>UEs supporting 5G Core and E-UTRA and RRC Connection release with MPS priority indication</w:t>
            </w:r>
          </w:p>
        </w:tc>
      </w:tr>
      <w:tr w:rsidR="00890211" w:rsidRPr="000003F4"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4BAAC875" w:rsidR="00890211" w:rsidRPr="000003F4" w:rsidRDefault="00890211" w:rsidP="001010F3">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Pr="000003F4" w:rsidRDefault="00890211" w:rsidP="001010F3">
            <w:pPr>
              <w:pStyle w:val="TAL"/>
              <w:rPr>
                <w:sz w:val="16"/>
                <w:szCs w:val="16"/>
              </w:rPr>
            </w:pPr>
            <w:r w:rsidRPr="000003F4">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0003F4" w:rsidRDefault="00890211" w:rsidP="001010F3">
            <w:pPr>
              <w:pStyle w:val="TAL"/>
              <w:rPr>
                <w:rFonts w:cs="Arial"/>
                <w:sz w:val="16"/>
                <w:szCs w:val="16"/>
              </w:rPr>
            </w:pPr>
            <w:r w:rsidRPr="000003F4">
              <w:rPr>
                <w:rFonts w:cs="Arial"/>
                <w:sz w:val="16"/>
                <w:szCs w:val="16"/>
              </w:rPr>
              <w:t>UEs supporting 5G core and FR1 Band n40 and FR1 Band n41 and WLAN and reporting affected NR carrier frequencies in IDC assistance information when detecting IDC problem.</w:t>
            </w:r>
          </w:p>
        </w:tc>
      </w:tr>
      <w:tr w:rsidR="009F3ADF" w:rsidRPr="000003F4"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6EA5FF1C" w:rsidR="009F3ADF" w:rsidRPr="000003F4" w:rsidRDefault="009F3ADF" w:rsidP="001010F3">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3BEAC9F9" w:rsidR="009F3ADF" w:rsidRPr="000003F4" w:rsidRDefault="009F3ADF" w:rsidP="001010F3">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39532003" w:rsidR="009F3ADF" w:rsidRPr="000003F4" w:rsidRDefault="009F3ADF" w:rsidP="001010F3">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9F3ADF" w:rsidRPr="000003F4"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005484F2" w:rsidR="009F3ADF" w:rsidRPr="000003F4" w:rsidRDefault="009F3ADF" w:rsidP="001010F3">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44FFE2AA" w:rsidR="009F3ADF" w:rsidRPr="000003F4" w:rsidRDefault="009F3ADF" w:rsidP="001010F3">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27A769DA" w:rsidR="009F3ADF" w:rsidRPr="000003F4" w:rsidRDefault="009F3ADF" w:rsidP="001010F3">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9F3ADF" w:rsidRPr="000003F4"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1A85B0DC" w:rsidR="009F3ADF" w:rsidRPr="000003F4" w:rsidRDefault="009F3ADF" w:rsidP="001010F3">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0003F4" w:rsidRDefault="009F3ADF" w:rsidP="001010F3">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0003F4" w:rsidRDefault="009F3ADF" w:rsidP="001010F3">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84D1E" w:rsidRPr="000003F4"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23FEBFB0" w:rsidR="00F84D1E" w:rsidRPr="000003F4" w:rsidRDefault="00F84D1E" w:rsidP="001010F3">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BB1" w14:textId="07C4491E" w:rsidR="009C792E" w:rsidRPr="00664A0E" w:rsidRDefault="00F84D1E" w:rsidP="001010F3">
            <w:pPr>
              <w:pStyle w:val="TAL"/>
              <w:rPr>
                <w:sz w:val="16"/>
                <w:szCs w:val="16"/>
              </w:rPr>
            </w:pPr>
            <w:r w:rsidRPr="00664A0E">
              <w:rPr>
                <w:sz w:val="16"/>
                <w:szCs w:val="16"/>
              </w:rPr>
              <w:t>IF A.4.1-5/1 AND A.4.3.</w:t>
            </w:r>
            <w:r w:rsidR="009F05D8" w:rsidRPr="00664A0E">
              <w:rPr>
                <w:sz w:val="16"/>
                <w:szCs w:val="16"/>
              </w:rPr>
              <w:t>15</w:t>
            </w:r>
            <w:r w:rsidRPr="00664A0E">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664A0E" w:rsidRDefault="00F84D1E" w:rsidP="001010F3">
            <w:pPr>
              <w:pStyle w:val="TAL"/>
              <w:rPr>
                <w:rFonts w:cs="Arial"/>
                <w:sz w:val="16"/>
                <w:szCs w:val="16"/>
              </w:rPr>
            </w:pPr>
            <w:r w:rsidRPr="00664A0E">
              <w:rPr>
                <w:rFonts w:cs="Arial"/>
                <w:sz w:val="16"/>
                <w:szCs w:val="16"/>
              </w:rPr>
              <w:t xml:space="preserve">UEs supporting 5G Core and NR </w:t>
            </w:r>
            <w:proofErr w:type="spellStart"/>
            <w:r w:rsidRPr="00664A0E">
              <w:rPr>
                <w:rFonts w:cs="Arial"/>
                <w:sz w:val="16"/>
                <w:szCs w:val="16"/>
              </w:rPr>
              <w:t>QoE</w:t>
            </w:r>
            <w:proofErr w:type="spellEnd"/>
            <w:r w:rsidRPr="00664A0E">
              <w:rPr>
                <w:rFonts w:cs="Arial"/>
                <w:sz w:val="16"/>
                <w:szCs w:val="16"/>
              </w:rPr>
              <w:t xml:space="preserve"> Measurement Collection for MTSI services</w:t>
            </w:r>
          </w:p>
        </w:tc>
      </w:tr>
      <w:tr w:rsidR="00F84D1E" w:rsidRPr="000003F4"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3E5716C9" w:rsidR="00F84D1E" w:rsidRPr="000003F4" w:rsidRDefault="00F84D1E" w:rsidP="001010F3">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8E5EA" w14:textId="7917EA96" w:rsidR="009C792E" w:rsidRPr="000003F4" w:rsidRDefault="00F84D1E" w:rsidP="001010F3">
            <w:pPr>
              <w:pStyle w:val="TAL"/>
              <w:rPr>
                <w:sz w:val="16"/>
                <w:szCs w:val="16"/>
              </w:rPr>
            </w:pPr>
            <w:r w:rsidRPr="000003F4">
              <w:rPr>
                <w:sz w:val="16"/>
                <w:szCs w:val="16"/>
              </w:rPr>
              <w:t>IF A.4.1-5/1 AND A.4.3.</w:t>
            </w:r>
            <w:r w:rsidR="009F05D8" w:rsidRPr="000003F4">
              <w:rPr>
                <w:sz w:val="16"/>
                <w:szCs w:val="16"/>
              </w:rPr>
              <w:t>15</w:t>
            </w:r>
            <w:r w:rsidRPr="000003F4">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0003F4" w:rsidRDefault="00F84D1E" w:rsidP="001010F3">
            <w:pPr>
              <w:pStyle w:val="TAL"/>
              <w:rPr>
                <w:rFonts w:cs="Arial"/>
                <w:sz w:val="16"/>
                <w:szCs w:val="16"/>
              </w:rPr>
            </w:pPr>
            <w:r w:rsidRPr="000003F4">
              <w:rPr>
                <w:rFonts w:cs="Arial"/>
                <w:sz w:val="16"/>
                <w:szCs w:val="16"/>
              </w:rPr>
              <w:t xml:space="preserve">UEs supporting 5G Core and NR </w:t>
            </w:r>
            <w:proofErr w:type="spellStart"/>
            <w:r w:rsidRPr="000003F4">
              <w:rPr>
                <w:rFonts w:cs="Arial"/>
                <w:sz w:val="16"/>
                <w:szCs w:val="16"/>
              </w:rPr>
              <w:t>QoE</w:t>
            </w:r>
            <w:proofErr w:type="spellEnd"/>
            <w:r w:rsidRPr="000003F4">
              <w:rPr>
                <w:rFonts w:cs="Arial"/>
                <w:sz w:val="16"/>
                <w:szCs w:val="16"/>
              </w:rPr>
              <w:t xml:space="preserve"> Measurement Collection for MTSI services and MTSI video</w:t>
            </w:r>
          </w:p>
        </w:tc>
      </w:tr>
      <w:tr w:rsidR="00CD64CF" w:rsidRPr="000003F4"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9D6F" w14:textId="76B8941D" w:rsidR="00CD64CF" w:rsidRPr="000003F4" w:rsidRDefault="00CD64CF" w:rsidP="004F517D">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920C" w14:textId="2F17B227" w:rsidR="00CD64CF" w:rsidRPr="000003F4" w:rsidRDefault="00CD64CF" w:rsidP="004F517D">
            <w:pPr>
              <w:pStyle w:val="TAL"/>
              <w:rPr>
                <w:sz w:val="16"/>
                <w:szCs w:val="16"/>
              </w:rPr>
            </w:pPr>
            <w:r w:rsidRPr="000003F4">
              <w:rPr>
                <w:sz w:val="16"/>
                <w:szCs w:val="16"/>
              </w:rPr>
              <w:t>IF A.4.3.2-1/</w:t>
            </w:r>
            <w:r w:rsidR="00C428A5" w:rsidRPr="000003F4">
              <w:rPr>
                <w:sz w:val="16"/>
                <w:szCs w:val="16"/>
              </w:rPr>
              <w:t>160</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9D7B0" w14:textId="4C701547" w:rsidR="00CD64CF" w:rsidRPr="000003F4" w:rsidRDefault="00CD64CF" w:rsidP="004F517D">
            <w:pPr>
              <w:pStyle w:val="TAL"/>
              <w:rPr>
                <w:rFonts w:cs="Arial"/>
                <w:sz w:val="16"/>
                <w:szCs w:val="16"/>
              </w:rPr>
            </w:pPr>
            <w:r w:rsidRPr="000003F4">
              <w:rPr>
                <w:rFonts w:cs="Arial"/>
                <w:sz w:val="16"/>
                <w:szCs w:val="16"/>
              </w:rPr>
              <w:t xml:space="preserve">UEs supporting </w:t>
            </w:r>
            <w:r w:rsidR="00404415" w:rsidRPr="000003F4">
              <w:rPr>
                <w:rFonts w:cs="Arial"/>
                <w:sz w:val="16"/>
                <w:szCs w:val="16"/>
              </w:rPr>
              <w:t xml:space="preserve">5GS and </w:t>
            </w:r>
            <w:r w:rsidRPr="000003F4">
              <w:rPr>
                <w:rFonts w:cs="Arial"/>
                <w:sz w:val="16"/>
                <w:szCs w:val="16"/>
              </w:rPr>
              <w:t>PRACH repetition</w:t>
            </w:r>
          </w:p>
        </w:tc>
      </w:tr>
      <w:tr w:rsidR="0027142A" w:rsidRPr="000003F4"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8F70" w14:textId="003195A4" w:rsidR="0027142A" w:rsidRPr="000003F4" w:rsidRDefault="0027142A" w:rsidP="004F517D">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0995A" w14:textId="3B1A48AD"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7C71E" w14:textId="77777777" w:rsidR="0027142A" w:rsidRPr="000003F4" w:rsidRDefault="0027142A" w:rsidP="004F517D">
            <w:pPr>
              <w:pStyle w:val="TAL"/>
              <w:rPr>
                <w:rFonts w:cs="Arial"/>
                <w:sz w:val="16"/>
                <w:szCs w:val="16"/>
              </w:rPr>
            </w:pPr>
            <w:r w:rsidRPr="000003F4">
              <w:rPr>
                <w:rFonts w:cs="Arial"/>
                <w:sz w:val="16"/>
                <w:szCs w:val="16"/>
              </w:rPr>
              <w:t>UEs supporting 5G Core and delay status reporting</w:t>
            </w:r>
          </w:p>
        </w:tc>
      </w:tr>
      <w:tr w:rsidR="0027142A" w:rsidRPr="000003F4"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CA9994" w14:textId="7073E024" w:rsidR="0027142A" w:rsidRPr="000003F4" w:rsidRDefault="0027142A" w:rsidP="004F517D">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29ABC" w14:textId="7A62EBC3"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6DB38" w14:textId="77777777" w:rsidR="0027142A" w:rsidRPr="000003F4" w:rsidRDefault="0027142A" w:rsidP="004F517D">
            <w:pPr>
              <w:pStyle w:val="TAL"/>
              <w:rPr>
                <w:rFonts w:cs="Arial"/>
                <w:sz w:val="16"/>
                <w:szCs w:val="16"/>
              </w:rPr>
            </w:pPr>
            <w:r w:rsidRPr="000003F4">
              <w:rPr>
                <w:rFonts w:cs="Arial"/>
                <w:sz w:val="16"/>
                <w:szCs w:val="16"/>
              </w:rPr>
              <w:t>UEs supporting 5G Core and non-integer DRX cycle</w:t>
            </w:r>
          </w:p>
        </w:tc>
      </w:tr>
      <w:tr w:rsidR="00BE43C8" w:rsidRPr="000003F4"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EA733" w14:textId="28CFE460" w:rsidR="00BE43C8" w:rsidRPr="000003F4" w:rsidRDefault="00BE43C8" w:rsidP="004F517D">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14CCF" w14:textId="3FFB8CA7" w:rsidR="00BE43C8" w:rsidRPr="000003F4" w:rsidRDefault="00BE43C8" w:rsidP="004F517D">
            <w:pPr>
              <w:pStyle w:val="TAL"/>
              <w:rPr>
                <w:sz w:val="16"/>
                <w:szCs w:val="16"/>
              </w:rPr>
            </w:pPr>
            <w:r w:rsidRPr="000003F4">
              <w:rPr>
                <w:sz w:val="16"/>
                <w:szCs w:val="16"/>
              </w:rPr>
              <w:t>IF A.4.1-5/1 AND A.4.3.2-1/10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C6FA6" w14:textId="77777777" w:rsidR="00BE43C8" w:rsidRPr="000003F4" w:rsidRDefault="00BE43C8" w:rsidP="004F517D">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BE43C8" w:rsidRPr="000003F4"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EAA58" w14:textId="6D2C1AFE" w:rsidR="00BE43C8" w:rsidRPr="000003F4" w:rsidRDefault="00BE43C8" w:rsidP="004F517D">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9D3F9" w14:textId="304FC367" w:rsidR="00BE43C8" w:rsidRPr="000003F4" w:rsidRDefault="00BE43C8" w:rsidP="004F517D">
            <w:pPr>
              <w:pStyle w:val="TAL"/>
              <w:rPr>
                <w:sz w:val="16"/>
                <w:szCs w:val="16"/>
              </w:rPr>
            </w:pPr>
            <w:r w:rsidRPr="000003F4">
              <w:rPr>
                <w:sz w:val="16"/>
                <w:szCs w:val="16"/>
              </w:rPr>
              <w:t>IF A.4.1-5/1 AND A.4.3.2-1/11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E7C6" w14:textId="77777777" w:rsidR="00BE43C8" w:rsidRPr="000003F4" w:rsidRDefault="00BE43C8" w:rsidP="004F517D">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A03D66" w:rsidRPr="000003F4"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733B8" w14:textId="6DA14177" w:rsidR="00A03D66" w:rsidRPr="000003F4" w:rsidRDefault="00A03D66" w:rsidP="004F517D">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7E47A" w14:textId="72E796E2" w:rsidR="00A03D66" w:rsidRPr="000003F4" w:rsidRDefault="00A03D66" w:rsidP="004F517D">
            <w:pPr>
              <w:pStyle w:val="TAL"/>
              <w:rPr>
                <w:sz w:val="16"/>
                <w:szCs w:val="16"/>
              </w:rPr>
            </w:pPr>
            <w:r w:rsidRPr="000003F4">
              <w:rPr>
                <w:sz w:val="16"/>
                <w:szCs w:val="16"/>
              </w:rPr>
              <w:t>IF A.4.1-5/1 AND A.4.3.2-1/</w:t>
            </w:r>
            <w:r w:rsidR="00084203" w:rsidRPr="000003F4">
              <w:rPr>
                <w:sz w:val="16"/>
                <w:szCs w:val="16"/>
              </w:rPr>
              <w:t>161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4CC7F" w14:textId="77777777" w:rsidR="00A03D66" w:rsidRPr="000003F4" w:rsidRDefault="00A03D66" w:rsidP="004F517D">
            <w:pPr>
              <w:pStyle w:val="TAL"/>
              <w:rPr>
                <w:rFonts w:cs="Arial"/>
                <w:sz w:val="16"/>
                <w:szCs w:val="16"/>
              </w:rPr>
            </w:pPr>
            <w:r w:rsidRPr="000003F4">
              <w:rPr>
                <w:rFonts w:cs="Arial"/>
                <w:sz w:val="16"/>
                <w:szCs w:val="16"/>
              </w:rPr>
              <w:t>UEs supporting 5G Core and is 2Rx XR UE</w:t>
            </w:r>
          </w:p>
        </w:tc>
      </w:tr>
      <w:tr w:rsidR="00A03D66" w:rsidRPr="000003F4"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1CDB" w14:textId="2812176E" w:rsidR="00A03D66" w:rsidRPr="000003F4" w:rsidRDefault="00A03D66" w:rsidP="004F517D">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2E1AA" w14:textId="6F1E4173" w:rsidR="003C211D" w:rsidRPr="0097065C" w:rsidRDefault="00A03D66" w:rsidP="004F517D">
            <w:pPr>
              <w:pStyle w:val="TAL"/>
              <w:rPr>
                <w:sz w:val="16"/>
                <w:szCs w:val="16"/>
              </w:rPr>
            </w:pPr>
            <w:r w:rsidRPr="000003F4">
              <w:rPr>
                <w:sz w:val="16"/>
                <w:szCs w:val="16"/>
              </w:rPr>
              <w:t>IF A.4.1-5/1 AND A.4.3.</w:t>
            </w:r>
            <w:r w:rsidR="0036155B" w:rsidRPr="000003F4">
              <w:rPr>
                <w:sz w:val="16"/>
                <w:szCs w:val="16"/>
              </w:rPr>
              <w:t>5</w:t>
            </w:r>
            <w:r w:rsidRPr="000003F4">
              <w:rPr>
                <w:sz w:val="16"/>
                <w:szCs w:val="16"/>
              </w:rPr>
              <w:t>-</w:t>
            </w:r>
            <w:r w:rsidR="0036155B" w:rsidRPr="000003F4">
              <w:rPr>
                <w:sz w:val="16"/>
                <w:szCs w:val="16"/>
              </w:rPr>
              <w:t>1</w:t>
            </w:r>
            <w:r w:rsidRPr="000003F4">
              <w:rPr>
                <w:sz w:val="16"/>
                <w:szCs w:val="16"/>
              </w:rPr>
              <w:t>/</w:t>
            </w:r>
            <w:r w:rsidR="00C428A5" w:rsidRPr="000003F4">
              <w:rPr>
                <w:sz w:val="16"/>
                <w:szCs w:val="16"/>
              </w:rPr>
              <w:t>21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80401" w14:textId="77777777" w:rsidR="00A03D66" w:rsidRPr="000003F4" w:rsidRDefault="00A03D66" w:rsidP="004F517D">
            <w:pPr>
              <w:pStyle w:val="TAL"/>
              <w:rPr>
                <w:rFonts w:cs="Arial"/>
                <w:sz w:val="16"/>
                <w:szCs w:val="16"/>
              </w:rPr>
            </w:pPr>
            <w:r w:rsidRPr="000003F4">
              <w:rPr>
                <w:rFonts w:cs="Arial"/>
                <w:sz w:val="16"/>
                <w:szCs w:val="16"/>
              </w:rPr>
              <w:t>UEs supporting 5G Core and using the refined buffer size table for BSR</w:t>
            </w:r>
          </w:p>
        </w:tc>
      </w:tr>
      <w:tr w:rsidR="00917E3F" w:rsidRPr="000003F4"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EB435" w14:textId="53619F68" w:rsidR="00917E3F" w:rsidRPr="000003F4" w:rsidRDefault="00917E3F" w:rsidP="004F517D">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43862" w14:textId="4F011687"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83ED5C" w14:textId="4005EB16"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operation by RRC configuration</w:t>
            </w:r>
          </w:p>
        </w:tc>
      </w:tr>
      <w:tr w:rsidR="00917E3F" w:rsidRPr="000003F4"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7FF5" w14:textId="4F9C8F7C" w:rsidR="00917E3F" w:rsidRPr="000003F4" w:rsidRDefault="00917E3F" w:rsidP="004F517D">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69A4A" w14:textId="653E5C05"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189</w:t>
            </w:r>
            <w:r w:rsidRPr="000003F4">
              <w:rPr>
                <w:sz w:val="16"/>
                <w:szCs w:val="16"/>
              </w:rPr>
              <w:t xml:space="preserve"> </w:t>
            </w:r>
            <w:r w:rsidR="002D0DF3" w:rsidRPr="000003F4">
              <w:rPr>
                <w:sz w:val="16"/>
                <w:szCs w:val="16"/>
              </w:rPr>
              <w:t xml:space="preserve">AND A.4.3.2-1/187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A033E" w14:textId="219ED34B"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Long DRX Cycle and Cell DTX configuration activation and deactivation via DCI 2_9 </w:t>
            </w:r>
          </w:p>
        </w:tc>
      </w:tr>
      <w:tr w:rsidR="00917E3F" w:rsidRPr="000003F4"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75E4" w14:textId="4117FDCE" w:rsidR="00917E3F" w:rsidRPr="000003F4" w:rsidRDefault="00917E3F" w:rsidP="004F517D">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F727C" w14:textId="535D81A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2D0DF3" w:rsidRPr="000003F4">
              <w:rPr>
                <w:sz w:val="16"/>
                <w:szCs w:val="16"/>
              </w:rPr>
              <w:t>1</w:t>
            </w:r>
            <w:r w:rsidR="00084203" w:rsidRPr="000003F4">
              <w:rPr>
                <w:sz w:val="16"/>
                <w:szCs w:val="16"/>
              </w:rPr>
              <w:t>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7E3E7" w14:textId="426399D3"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operation by RRC configuration</w:t>
            </w:r>
          </w:p>
        </w:tc>
      </w:tr>
      <w:tr w:rsidR="00917E3F" w:rsidRPr="000003F4"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3C09" w14:textId="312F9159" w:rsidR="00917E3F" w:rsidRPr="000003F4" w:rsidRDefault="00917E3F" w:rsidP="004F517D">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0DDD6" w14:textId="6AD74F3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084203" w:rsidRPr="000003F4">
              <w:rPr>
                <w:sz w:val="16"/>
                <w:szCs w:val="16"/>
              </w:rPr>
              <w:t>189</w:t>
            </w:r>
            <w:r w:rsidR="002D0DF3" w:rsidRPr="000003F4">
              <w:rPr>
                <w:sz w:val="16"/>
                <w:szCs w:val="16"/>
              </w:rPr>
              <w:t xml:space="preserve"> AND A.4.3.2-1/188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B6044" w14:textId="79FD156A"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Cell DRX configuration activation and deactivation via DCI 2_9 </w:t>
            </w:r>
          </w:p>
        </w:tc>
      </w:tr>
      <w:tr w:rsidR="001B0F0B" w:rsidRPr="000003F4"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60BC2" w14:textId="588648BB" w:rsidR="001B0F0B" w:rsidRPr="000003F4" w:rsidRDefault="001B0F0B" w:rsidP="004F517D">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E1A71" w14:textId="0A138B48"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962C0"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0003F4"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02DEC" w14:textId="1E1CB83C"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8233E" w14:textId="68660D2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44DEF" w14:textId="5A6137AC"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429CA" w14:textId="15CFC57D"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736BA" w14:textId="16D5CB09"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1EFAD" w14:textId="5FED4C7E" w:rsidR="001B0F0B" w:rsidRPr="000003F4" w:rsidRDefault="001B0F0B" w:rsidP="004F517D">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48DFF" w14:textId="4D9A1D99"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785AC8"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B0F0B" w:rsidRPr="000003F4"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4DC68" w14:textId="03177830" w:rsidR="001B0F0B" w:rsidRPr="000003F4" w:rsidRDefault="001B0F0B" w:rsidP="004F517D">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859D2" w14:textId="05A2B3DF"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AB78A"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B0F0B" w:rsidRPr="000003F4"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0B8D7" w14:textId="0C2A1CCD" w:rsidR="001B0F0B" w:rsidRPr="000003F4" w:rsidRDefault="001B0F0B" w:rsidP="004F517D">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FE3A6" w14:textId="5B456013"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ED4573"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B0F0B" w:rsidRPr="000003F4"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34C09" w14:textId="4E1F4115" w:rsidR="001B0F0B" w:rsidRPr="000003F4" w:rsidRDefault="001B0F0B" w:rsidP="004F517D">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8D40D" w14:textId="436A868E"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BEE4E"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B0F0B" w:rsidRPr="000003F4"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7D49C" w14:textId="475E4246" w:rsidR="001B0F0B" w:rsidRPr="000003F4" w:rsidRDefault="001B0F0B" w:rsidP="004F517D">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40EC8" w14:textId="7DE26800"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7EBA6"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B0F0B" w:rsidRPr="000003F4"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B0B34C" w14:textId="75C25F26" w:rsidR="001B0F0B" w:rsidRPr="000003F4" w:rsidRDefault="001B0F0B" w:rsidP="004F517D">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2309" w14:textId="23AFCBE0"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BBB2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B0F0B" w:rsidRPr="000003F4"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AF6A" w14:textId="3D51C8B5" w:rsidR="001B0F0B" w:rsidRPr="000003F4" w:rsidRDefault="001B0F0B" w:rsidP="004F517D">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A3F29" w14:textId="46975AD1" w:rsidR="001B0F0B" w:rsidRPr="000003F4" w:rsidRDefault="001B0F0B" w:rsidP="004F517D">
            <w:pPr>
              <w:pStyle w:val="TAL"/>
              <w:rPr>
                <w:sz w:val="16"/>
                <w:szCs w:val="16"/>
              </w:rPr>
            </w:pPr>
            <w:r w:rsidRPr="000003F4">
              <w:rPr>
                <w:sz w:val="16"/>
                <w:szCs w:val="16"/>
              </w:rPr>
              <w:t>IF (A.4.1-4A/1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5F6F1"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B6448" w14:textId="2985208F" w:rsidR="001B0F0B" w:rsidRPr="000003F4" w:rsidRDefault="001B0F0B" w:rsidP="004F517D">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31870" w14:textId="206B1292" w:rsidR="001B0F0B" w:rsidRPr="000003F4" w:rsidRDefault="001B0F0B" w:rsidP="004F517D">
            <w:pPr>
              <w:pStyle w:val="TAL"/>
              <w:rPr>
                <w:sz w:val="16"/>
                <w:szCs w:val="16"/>
              </w:rPr>
            </w:pPr>
            <w:r w:rsidRPr="000003F4">
              <w:rPr>
                <w:sz w:val="16"/>
                <w:szCs w:val="16"/>
              </w:rPr>
              <w:t>IF (A.4.1-4A/5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D6B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BF360" w14:textId="2C919642" w:rsidR="001B0F0B" w:rsidRPr="000003F4" w:rsidRDefault="001B0F0B" w:rsidP="004F517D">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4A5A9" w14:textId="31B78A68" w:rsidR="001B0F0B" w:rsidRPr="000003F4" w:rsidRDefault="001B0F0B" w:rsidP="004F517D">
            <w:pPr>
              <w:pStyle w:val="TAL"/>
              <w:rPr>
                <w:sz w:val="16"/>
                <w:szCs w:val="16"/>
              </w:rPr>
            </w:pPr>
            <w:r w:rsidRPr="000003F4">
              <w:rPr>
                <w:sz w:val="16"/>
                <w:szCs w:val="16"/>
              </w:rPr>
              <w:t>IF (A.4.1-4A/2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3FA92"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9B206" w14:textId="54B4B0AD" w:rsidR="001B0F0B" w:rsidRPr="000003F4" w:rsidRDefault="001B0F0B" w:rsidP="004F517D">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F9241" w14:textId="0543E9B4" w:rsidR="001B0F0B" w:rsidRPr="000003F4" w:rsidRDefault="001B0F0B" w:rsidP="004F517D">
            <w:pPr>
              <w:pStyle w:val="TAL"/>
              <w:rPr>
                <w:sz w:val="16"/>
                <w:szCs w:val="16"/>
              </w:rPr>
            </w:pPr>
            <w:r w:rsidRPr="000003F4">
              <w:rPr>
                <w:sz w:val="16"/>
                <w:szCs w:val="16"/>
              </w:rPr>
              <w:t>IF (A.4.1-4A/1 OR A.4.1-4A/3)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EAAE0A" w14:textId="20681942"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17295" w14:textId="483F7D48" w:rsidR="001B0F0B" w:rsidRPr="000003F4" w:rsidRDefault="001B0F0B" w:rsidP="004F517D">
            <w:pPr>
              <w:pStyle w:val="TAL"/>
              <w:rPr>
                <w:sz w:val="16"/>
                <w:szCs w:val="16"/>
              </w:rPr>
            </w:pPr>
            <w:r w:rsidRPr="000003F4">
              <w:rPr>
                <w:sz w:val="16"/>
                <w:szCs w:val="16"/>
              </w:rPr>
              <w:t>C37</w:t>
            </w:r>
            <w:r w:rsidR="004F0EE1" w:rsidRPr="000003F4">
              <w:rPr>
                <w:sz w:val="16"/>
                <w:szCs w:val="16"/>
              </w:rPr>
              <w:t>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95A502" w14:textId="3381E698" w:rsidR="001B0F0B" w:rsidRPr="000003F4" w:rsidRDefault="001B0F0B" w:rsidP="004F517D">
            <w:pPr>
              <w:pStyle w:val="TAL"/>
              <w:rPr>
                <w:sz w:val="16"/>
                <w:szCs w:val="16"/>
              </w:rPr>
            </w:pPr>
            <w:r w:rsidRPr="000003F4">
              <w:rPr>
                <w:sz w:val="16"/>
                <w:szCs w:val="16"/>
              </w:rPr>
              <w:t>IF (A.4.1-4A/5 OR A.4.1-4A/6)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80043" w14:textId="4EACA67D"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976CD" w14:textId="5F9EA464" w:rsidR="001B0F0B" w:rsidRPr="000003F4" w:rsidRDefault="001B0F0B" w:rsidP="004F517D">
            <w:pPr>
              <w:pStyle w:val="TAL"/>
              <w:rPr>
                <w:sz w:val="16"/>
                <w:szCs w:val="16"/>
              </w:rPr>
            </w:pPr>
            <w:r w:rsidRPr="000003F4">
              <w:rPr>
                <w:sz w:val="16"/>
                <w:szCs w:val="16"/>
              </w:rPr>
              <w:t>C37</w:t>
            </w:r>
            <w:r w:rsidR="004F0EE1" w:rsidRPr="000003F4">
              <w:rPr>
                <w:sz w:val="16"/>
                <w:szCs w:val="16"/>
              </w:rPr>
              <w:t>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EF6A3D" w14:textId="78F444EC" w:rsidR="001B0F0B" w:rsidRPr="000003F4" w:rsidRDefault="001B0F0B" w:rsidP="004F517D">
            <w:pPr>
              <w:pStyle w:val="TAL"/>
              <w:rPr>
                <w:sz w:val="16"/>
                <w:szCs w:val="16"/>
              </w:rPr>
            </w:pPr>
            <w:r w:rsidRPr="000003F4">
              <w:rPr>
                <w:sz w:val="16"/>
                <w:szCs w:val="16"/>
              </w:rPr>
              <w:t>IF (A.4.1-4A/2 OR A.4.1-4A/4)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BA936" w14:textId="5254D0E6"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0003F4"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107B1" w14:textId="4DB9BF09" w:rsidR="00854977" w:rsidRPr="000003F4" w:rsidRDefault="00854977" w:rsidP="004F517D">
            <w:pPr>
              <w:pStyle w:val="TAL"/>
              <w:rPr>
                <w:sz w:val="16"/>
                <w:szCs w:val="16"/>
              </w:rPr>
            </w:pPr>
            <w:r w:rsidRPr="000003F4">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F82D" w14:textId="11813C7F"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DBF53"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p>
        </w:tc>
      </w:tr>
      <w:tr w:rsidR="00854977" w:rsidRPr="000003F4"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6E07A" w14:textId="6E890B8C" w:rsidR="00854977" w:rsidRPr="000003F4" w:rsidRDefault="00854977" w:rsidP="004F517D">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E757F" w14:textId="3C5FA6A3"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E666B"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emergency services in NR connected to 5GCN</w:t>
            </w:r>
          </w:p>
        </w:tc>
      </w:tr>
      <w:tr w:rsidR="00854977" w:rsidRPr="000003F4"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FDC23" w14:textId="6BD65B5B" w:rsidR="00854977" w:rsidRPr="000003F4" w:rsidRDefault="00854977" w:rsidP="004F517D">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CE3E3" w14:textId="7E3501DC" w:rsidR="00854977" w:rsidRPr="000003F4" w:rsidRDefault="00854977" w:rsidP="004F517D">
            <w:pPr>
              <w:pStyle w:val="TAL"/>
              <w:rPr>
                <w:sz w:val="16"/>
                <w:szCs w:val="16"/>
              </w:rPr>
            </w:pPr>
            <w:r w:rsidRPr="000003F4">
              <w:rPr>
                <w:sz w:val="16"/>
                <w:szCs w:val="16"/>
              </w:rPr>
              <w:t>IF A.4.1-5/1 AND A.4.3.7-1/43 AND A.4.3.7-1/</w:t>
            </w:r>
            <w:r w:rsidR="007B174C" w:rsidRPr="000003F4">
              <w:rPr>
                <w:sz w:val="16"/>
                <w:szCs w:val="16"/>
              </w:rPr>
              <w:t>69</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F45A5"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RRC_INACTIVE</w:t>
            </w:r>
          </w:p>
        </w:tc>
      </w:tr>
      <w:tr w:rsidR="00854977" w:rsidRPr="000003F4"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0003F4" w:rsidRDefault="00854977" w:rsidP="004F517D">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0003F4" w:rsidRDefault="00854977" w:rsidP="004F517D">
            <w:pPr>
              <w:pStyle w:val="TAL"/>
              <w:rPr>
                <w:sz w:val="16"/>
                <w:szCs w:val="16"/>
              </w:rPr>
            </w:pPr>
            <w:r w:rsidRPr="000003F4">
              <w:rPr>
                <w:sz w:val="16"/>
                <w:szCs w:val="16"/>
              </w:rPr>
              <w:t>IF A.4.1-5/1 AND A.4.3.7-1/43 AND A.4.3.7-1/</w:t>
            </w:r>
            <w:r w:rsidR="007B174C" w:rsidRPr="000003F4">
              <w:t>69</w:t>
            </w:r>
            <w:r w:rsidRPr="000003F4">
              <w:rPr>
                <w:sz w:val="16"/>
                <w:szCs w:val="16"/>
              </w:rPr>
              <w:t xml:space="preserve"> AND A.4.3.7-1/</w:t>
            </w:r>
            <w:r w:rsidR="007B174C" w:rsidRPr="000003F4">
              <w:rPr>
                <w:sz w:val="16"/>
                <w:szCs w:val="16"/>
              </w:rPr>
              <w:t>68</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w:t>
            </w:r>
            <w:proofErr w:type="spellStart"/>
            <w:r w:rsidRPr="000003F4">
              <w:rPr>
                <w:rFonts w:cs="Arial"/>
                <w:sz w:val="16"/>
                <w:szCs w:val="16"/>
              </w:rPr>
              <w:t>eDRX</w:t>
            </w:r>
            <w:proofErr w:type="spellEnd"/>
            <w:r w:rsidRPr="000003F4">
              <w:rPr>
                <w:rFonts w:cs="Arial"/>
                <w:sz w:val="16"/>
                <w:szCs w:val="16"/>
              </w:rPr>
              <w:t xml:space="preserve"> in RRC_INACTIVE with values of 256, 512 and 1024 radio frames and RRC_INACTIVE</w:t>
            </w:r>
          </w:p>
        </w:tc>
      </w:tr>
      <w:tr w:rsidR="0032105D" w:rsidRPr="000003F4"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0003F4" w:rsidRDefault="0032105D" w:rsidP="004F517D">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EAFF8" w14:textId="11F7E77D" w:rsidR="005C4778" w:rsidRPr="000003F4" w:rsidRDefault="0032105D" w:rsidP="004F517D">
            <w:pPr>
              <w:pStyle w:val="TAL"/>
              <w:rPr>
                <w:sz w:val="16"/>
                <w:szCs w:val="16"/>
              </w:rPr>
            </w:pPr>
            <w:r w:rsidRPr="000003F4">
              <w:rPr>
                <w:sz w:val="16"/>
                <w:szCs w:val="16"/>
              </w:rPr>
              <w:t>IF A.4.1-5/1 AND A.4.3.13</w:t>
            </w:r>
            <w:r w:rsidR="0017202E" w:rsidRPr="000003F4">
              <w:rPr>
                <w:sz w:val="16"/>
                <w:szCs w:val="16"/>
              </w:rPr>
              <w:t>-1</w:t>
            </w:r>
            <w:r w:rsidRPr="000003F4">
              <w:rPr>
                <w:sz w:val="16"/>
                <w:szCs w:val="16"/>
              </w:rPr>
              <w:t xml:space="preserve">/9 </w:t>
            </w:r>
            <w:r w:rsidR="0017202E" w:rsidRPr="000003F4">
              <w:rPr>
                <w:sz w:val="16"/>
                <w:szCs w:val="16"/>
              </w:rPr>
              <w:t xml:space="preserve">AND A.4.3.13-1/10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0A4FC9FA" w:rsidR="0032105D" w:rsidRPr="000003F4" w:rsidRDefault="0032105D" w:rsidP="004F517D">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w:t>
            </w:r>
            <w:r w:rsidR="0017202E" w:rsidRPr="000003F4">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0003F4"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FCAF7" w14:textId="63D2C911" w:rsidR="00B65E00" w:rsidRPr="000003F4" w:rsidRDefault="00B65E00" w:rsidP="00B65E00">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A4BDB" w14:textId="5C949EB8" w:rsidR="00B65E00" w:rsidRPr="000003F4" w:rsidRDefault="00B65E00" w:rsidP="00B65E00">
            <w:pPr>
              <w:pStyle w:val="TAL"/>
              <w:rPr>
                <w:sz w:val="16"/>
                <w:szCs w:val="16"/>
              </w:rPr>
            </w:pPr>
            <w:r w:rsidRPr="000003F4">
              <w:rPr>
                <w:sz w:val="16"/>
                <w:szCs w:val="16"/>
              </w:rPr>
              <w:t>IF A.4.1-5/1 AND A.4.4-1/</w:t>
            </w:r>
            <w:r w:rsidR="007E5384"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D0093" w14:textId="77777777" w:rsidR="00B65E00" w:rsidRPr="000003F4" w:rsidRDefault="00B65E00" w:rsidP="00B65E00">
            <w:pPr>
              <w:pStyle w:val="TAL"/>
              <w:rPr>
                <w:rFonts w:cs="Arial"/>
                <w:sz w:val="16"/>
                <w:szCs w:val="16"/>
              </w:rPr>
            </w:pPr>
            <w:r w:rsidRPr="000003F4">
              <w:rPr>
                <w:rFonts w:cs="Arial"/>
                <w:sz w:val="16"/>
                <w:szCs w:val="16"/>
              </w:rPr>
              <w:t>UEs supporting 5G Core and MT SDT via Configured Grant Type 1 in RRC_INACTIVE state</w:t>
            </w:r>
          </w:p>
        </w:tc>
      </w:tr>
      <w:tr w:rsidR="00E8401A" w:rsidRPr="000003F4"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C740F" w14:textId="4CA64C00" w:rsidR="00E8401A" w:rsidRPr="000003F4" w:rsidRDefault="00E8401A" w:rsidP="00C62D0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9D327F" w14:textId="5FDF1D6A"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242E" w14:textId="77777777" w:rsidR="00E8401A" w:rsidRPr="000003F4" w:rsidRDefault="00E8401A" w:rsidP="00C62D0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E8401A" w:rsidRPr="000003F4"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7E098" w14:textId="0A4EE086" w:rsidR="00E8401A" w:rsidRPr="000003F4" w:rsidRDefault="00E8401A" w:rsidP="00C62D0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FCCC2" w14:textId="57C00C44"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4F0864" w14:textId="77777777" w:rsidR="00E8401A" w:rsidRPr="000003F4" w:rsidRDefault="00E8401A" w:rsidP="00C62D0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E8401A" w:rsidRPr="000003F4"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B4B5D" w14:textId="157D85FE" w:rsidR="00E8401A" w:rsidRPr="000003F4" w:rsidRDefault="00E8401A" w:rsidP="00C62D0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46FD63" w14:textId="18D2B6BE"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738731" w14:textId="77777777" w:rsidR="00E8401A" w:rsidRPr="000003F4" w:rsidRDefault="00E8401A" w:rsidP="00C62D0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8D536D" w:rsidRPr="000003F4"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09730" w14:textId="18EF6293" w:rsidR="008D536D" w:rsidRPr="000003F4" w:rsidRDefault="008D536D" w:rsidP="00C62D0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D4E168" w14:textId="77777777" w:rsidR="008D536D" w:rsidRPr="000003F4" w:rsidRDefault="008D536D" w:rsidP="00C62D0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82BDE" w14:textId="77777777" w:rsidR="008D536D" w:rsidRPr="000003F4" w:rsidRDefault="008D536D"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RRC_INACTIVE</w:t>
            </w:r>
          </w:p>
        </w:tc>
      </w:tr>
      <w:tr w:rsidR="00EC359C" w:rsidRPr="000003F4"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7D17E" w14:textId="767DCE02" w:rsidR="00EC359C" w:rsidRPr="000003F4" w:rsidRDefault="00EC359C" w:rsidP="00C62D0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C8BD6" w14:textId="77777777" w:rsidR="00EC359C" w:rsidRPr="000003F4" w:rsidRDefault="00EC359C" w:rsidP="00C62D0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6D925F" w14:textId="6DB7E515" w:rsidR="00EC359C" w:rsidRPr="000003F4" w:rsidRDefault="00EC359C" w:rsidP="00C62D07">
            <w:pPr>
              <w:pStyle w:val="TAL"/>
              <w:rPr>
                <w:rFonts w:cs="Arial"/>
                <w:sz w:val="16"/>
                <w:szCs w:val="16"/>
              </w:rPr>
            </w:pPr>
            <w:r w:rsidRPr="000003F4">
              <w:rPr>
                <w:rFonts w:cs="Arial"/>
                <w:sz w:val="16"/>
                <w:szCs w:val="16"/>
              </w:rPr>
              <w:t xml:space="preserve">UE supporting 5G </w:t>
            </w:r>
            <w:r w:rsidR="0036155B"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SL-MIMO</w:t>
            </w:r>
          </w:p>
        </w:tc>
      </w:tr>
      <w:tr w:rsidR="00EC359C" w:rsidRPr="000003F4"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BA08B" w14:textId="13096E96" w:rsidR="00EC359C" w:rsidRPr="000003F4" w:rsidRDefault="00EC359C" w:rsidP="00C62D0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AE7F5" w14:textId="77777777" w:rsidR="00EC359C" w:rsidRPr="000003F4" w:rsidRDefault="00EC359C" w:rsidP="00C62D0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E19EC2" w14:textId="195B025F" w:rsidR="00EC359C" w:rsidRPr="000003F4" w:rsidRDefault="00EC359C" w:rsidP="00C62D07">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mode 1 transmission and SL-MIMO</w:t>
            </w:r>
          </w:p>
        </w:tc>
      </w:tr>
      <w:tr w:rsidR="0017202E" w:rsidRPr="000003F4"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DD81B" w14:textId="577F1B4D" w:rsidR="0017202E" w:rsidRPr="000003F4" w:rsidRDefault="0017202E" w:rsidP="00C62D0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865F8" w14:textId="77777777" w:rsidR="0017202E" w:rsidRPr="000003F4" w:rsidRDefault="0017202E" w:rsidP="0017202E">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C8C9F" w14:textId="77777777" w:rsidR="0017202E" w:rsidRPr="000003F4" w:rsidRDefault="0017202E" w:rsidP="00C62D07">
            <w:pPr>
              <w:pStyle w:val="TAL"/>
              <w:rPr>
                <w:rFonts w:cs="Arial"/>
                <w:sz w:val="16"/>
                <w:szCs w:val="16"/>
              </w:rPr>
            </w:pPr>
            <w:r w:rsidRPr="000003F4">
              <w:rPr>
                <w:rFonts w:cs="Arial"/>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rFonts w:cs="Arial"/>
                <w:sz w:val="16"/>
                <w:szCs w:val="16"/>
              </w:rPr>
              <w:t>RRCResumeComplete</w:t>
            </w:r>
            <w:proofErr w:type="spellEnd"/>
            <w:r w:rsidRPr="000003F4">
              <w:rPr>
                <w:rFonts w:cs="Arial"/>
                <w:sz w:val="16"/>
                <w:szCs w:val="16"/>
              </w:rPr>
              <w:t xml:space="preserve"> message while the UE is already in RRC_CONNECTED state in Network B.</w:t>
            </w:r>
          </w:p>
        </w:tc>
      </w:tr>
      <w:tr w:rsidR="00824B8E" w:rsidRPr="000003F4"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577E7" w14:textId="021C674A" w:rsidR="00824B8E" w:rsidRPr="000003F4" w:rsidRDefault="00824B8E" w:rsidP="00C62D0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5B1C9" w14:textId="6E081032" w:rsidR="00824B8E" w:rsidRPr="000003F4" w:rsidRDefault="00824B8E" w:rsidP="00C62D07">
            <w:pPr>
              <w:pStyle w:val="TAL"/>
              <w:rPr>
                <w:sz w:val="16"/>
                <w:szCs w:val="16"/>
              </w:rPr>
            </w:pPr>
            <w:r w:rsidRPr="000003F4">
              <w:rPr>
                <w:sz w:val="16"/>
                <w:szCs w:val="16"/>
              </w:rPr>
              <w:t>IF A.4.1-5/1 AND A.4.3.13</w:t>
            </w:r>
            <w:r w:rsidR="003E2DBE" w:rsidRPr="000003F4">
              <w:rPr>
                <w:sz w:val="16"/>
                <w:szCs w:val="16"/>
              </w:rPr>
              <w:t>-1</w:t>
            </w:r>
            <w:r w:rsidRPr="000003F4">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22FD4" w14:textId="77777777" w:rsidR="00824B8E" w:rsidRPr="000003F4" w:rsidRDefault="00824B8E" w:rsidP="00C62D07">
            <w:pPr>
              <w:pStyle w:val="TAL"/>
              <w:rPr>
                <w:rFonts w:cs="Arial"/>
                <w:sz w:val="16"/>
                <w:szCs w:val="16"/>
              </w:rPr>
            </w:pPr>
            <w:r w:rsidRPr="000003F4">
              <w:rPr>
                <w:rFonts w:cs="Arial"/>
                <w:sz w:val="16"/>
                <w:szCs w:val="16"/>
              </w:rPr>
              <w:t xml:space="preserve">UEs supporting 5G Core and providing MUSIM assistance information with temporary capability restriction and capability restriction indication and </w:t>
            </w:r>
            <w:proofErr w:type="spellStart"/>
            <w:r w:rsidRPr="000003F4">
              <w:rPr>
                <w:rFonts w:cs="Arial"/>
                <w:sz w:val="16"/>
                <w:szCs w:val="16"/>
              </w:rPr>
              <w:t>Transmiting</w:t>
            </w:r>
            <w:proofErr w:type="spellEnd"/>
            <w:r w:rsidRPr="000003F4">
              <w:rPr>
                <w:rFonts w:cs="Arial"/>
                <w:sz w:val="16"/>
                <w:szCs w:val="16"/>
              </w:rPr>
              <w:t xml:space="preserve"> R18 MUSIM related </w:t>
            </w:r>
            <w:proofErr w:type="spellStart"/>
            <w:r w:rsidRPr="000003F4">
              <w:rPr>
                <w:rFonts w:cs="Arial"/>
                <w:sz w:val="16"/>
                <w:szCs w:val="16"/>
              </w:rPr>
              <w:t>UEAssistanceInformation</w:t>
            </w:r>
            <w:proofErr w:type="spellEnd"/>
            <w:r w:rsidRPr="000003F4">
              <w:rPr>
                <w:rFonts w:cs="Arial"/>
                <w:sz w:val="16"/>
                <w:szCs w:val="16"/>
              </w:rPr>
              <w:t xml:space="preserve"> message once the UE is allowed to do so after triggered by </w:t>
            </w:r>
            <w:proofErr w:type="spellStart"/>
            <w:r w:rsidRPr="000003F4">
              <w:rPr>
                <w:rFonts w:cs="Arial"/>
                <w:sz w:val="16"/>
                <w:szCs w:val="16"/>
              </w:rPr>
              <w:t>RRCReconfiquration</w:t>
            </w:r>
            <w:proofErr w:type="spellEnd"/>
          </w:p>
        </w:tc>
      </w:tr>
      <w:tr w:rsidR="007B61C6" w:rsidRPr="000003F4"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1B701" w14:textId="26E1F54F" w:rsidR="007B61C6" w:rsidRPr="000003F4" w:rsidRDefault="007B61C6" w:rsidP="007B61C6">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6A3E3" w14:textId="77777777" w:rsidR="007B61C6" w:rsidRPr="000003F4" w:rsidRDefault="007B61C6" w:rsidP="007B61C6">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0A257D" w14:textId="5376B11B" w:rsidR="007B61C6" w:rsidRPr="000003F4" w:rsidRDefault="007B61C6" w:rsidP="007B61C6">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relay UE operation and RRC_INACTIVE</w:t>
            </w:r>
          </w:p>
        </w:tc>
      </w:tr>
      <w:tr w:rsidR="002D0DF3" w:rsidRPr="000003F4"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79D7F" w14:textId="4F5DA6BD" w:rsidR="002D0DF3" w:rsidRPr="000003F4" w:rsidRDefault="002D0DF3" w:rsidP="00C62D0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1F94A" w14:textId="77777777" w:rsidR="002D0DF3" w:rsidRPr="000003F4" w:rsidRDefault="002D0DF3" w:rsidP="00C62D0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551F0" w14:textId="77777777" w:rsidR="002D0DF3" w:rsidRPr="000003F4" w:rsidRDefault="002D0DF3" w:rsidP="00C62D07">
            <w:pPr>
              <w:pStyle w:val="TAL"/>
              <w:rPr>
                <w:rFonts w:cs="Arial"/>
                <w:sz w:val="16"/>
                <w:szCs w:val="16"/>
              </w:rPr>
            </w:pPr>
            <w:r w:rsidRPr="000003F4">
              <w:rPr>
                <w:rFonts w:cs="Arial"/>
                <w:sz w:val="16"/>
                <w:szCs w:val="16"/>
              </w:rPr>
              <w:t>UEs supporting 5G Core and Cell DTX or Cell DRX operation by RRC configuration</w:t>
            </w:r>
          </w:p>
        </w:tc>
      </w:tr>
      <w:tr w:rsidR="00587BE6" w:rsidRPr="000003F4"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53FFD" w14:textId="658A593D" w:rsidR="00587BE6" w:rsidRPr="000003F4" w:rsidRDefault="00587BE6" w:rsidP="00C62D0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497C3" w14:textId="52322D48" w:rsidR="00587BE6" w:rsidRPr="000003F4" w:rsidRDefault="00587BE6" w:rsidP="00C62D07">
            <w:pPr>
              <w:pStyle w:val="TAL"/>
              <w:rPr>
                <w:sz w:val="16"/>
                <w:szCs w:val="16"/>
              </w:rPr>
            </w:pPr>
            <w:r w:rsidRPr="000003F4">
              <w:rPr>
                <w:sz w:val="16"/>
                <w:szCs w:val="16"/>
              </w:rPr>
              <w:t>IF A.4.1-5/1 AND A.4.4-1/30</w:t>
            </w:r>
            <w:r w:rsidR="003E2DBE"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FF49" w14:textId="77777777" w:rsidR="00587BE6" w:rsidRPr="000003F4" w:rsidRDefault="00587BE6" w:rsidP="00C62D07">
            <w:pPr>
              <w:pStyle w:val="TAL"/>
              <w:rPr>
                <w:rFonts w:cs="Arial"/>
                <w:sz w:val="16"/>
                <w:szCs w:val="16"/>
              </w:rPr>
            </w:pPr>
            <w:r w:rsidRPr="000003F4">
              <w:rPr>
                <w:rFonts w:cs="Arial"/>
                <w:sz w:val="16"/>
                <w:szCs w:val="16"/>
              </w:rPr>
              <w:t>UEs supporting 5G Core and Random access MT-SDT</w:t>
            </w:r>
          </w:p>
        </w:tc>
      </w:tr>
      <w:tr w:rsidR="00587BE6" w:rsidRPr="000003F4"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BD4CC" w14:textId="3A3260BF" w:rsidR="00587BE6" w:rsidRPr="000003F4" w:rsidRDefault="00587BE6" w:rsidP="00C62D0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F6FA6" w14:textId="77777777" w:rsidR="00587BE6" w:rsidRPr="000003F4" w:rsidRDefault="00587BE6" w:rsidP="00C62D07">
            <w:pPr>
              <w:pStyle w:val="TAL"/>
              <w:rPr>
                <w:sz w:val="16"/>
                <w:szCs w:val="16"/>
              </w:rPr>
            </w:pPr>
            <w:r w:rsidRPr="000003F4">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B0F78" w14:textId="0B75344D" w:rsidR="00587BE6" w:rsidRPr="000003F4" w:rsidRDefault="00587BE6" w:rsidP="00C62D07">
            <w:pPr>
              <w:pStyle w:val="TAL"/>
              <w:rPr>
                <w:rFonts w:cs="Arial"/>
                <w:sz w:val="16"/>
                <w:szCs w:val="16"/>
              </w:rPr>
            </w:pPr>
            <w:r w:rsidRPr="000003F4">
              <w:rPr>
                <w:rFonts w:cs="Arial"/>
                <w:sz w:val="16"/>
                <w:szCs w:val="16"/>
              </w:rPr>
              <w:t>UEs supporting 5G Core and MT-SDT via Configured Grant Type 1</w:t>
            </w:r>
          </w:p>
        </w:tc>
      </w:tr>
      <w:tr w:rsidR="002515CA" w:rsidRPr="000003F4"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C7CEC" w14:textId="71C75855" w:rsidR="002515CA" w:rsidRPr="000003F4" w:rsidRDefault="002515CA" w:rsidP="00C62D0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165D2" w14:textId="77777777" w:rsidR="002515CA" w:rsidRPr="000003F4" w:rsidRDefault="002515CA" w:rsidP="00C62D0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BD4F9" w14:textId="77777777" w:rsidR="002515CA" w:rsidRPr="000003F4" w:rsidRDefault="002515CA" w:rsidP="00C62D07">
            <w:pPr>
              <w:pStyle w:val="TAL"/>
              <w:rPr>
                <w:rFonts w:cs="Arial"/>
                <w:sz w:val="16"/>
                <w:szCs w:val="16"/>
              </w:rPr>
            </w:pPr>
            <w:r w:rsidRPr="000003F4">
              <w:rPr>
                <w:rFonts w:cs="Arial"/>
                <w:sz w:val="16"/>
                <w:szCs w:val="16"/>
              </w:rPr>
              <w:t>UEs supporting 5GS and delay status reporting and refined buffer size table</w:t>
            </w:r>
          </w:p>
        </w:tc>
      </w:tr>
      <w:tr w:rsidR="002515CA" w:rsidRPr="000003F4"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2A923" w14:textId="62E510F1" w:rsidR="002515CA" w:rsidRPr="000003F4" w:rsidRDefault="002515CA" w:rsidP="00C62D0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F8EA4" w14:textId="6790A2DC" w:rsidR="002515CA" w:rsidRPr="000003F4" w:rsidRDefault="002515CA" w:rsidP="00C62D07">
            <w:pPr>
              <w:pStyle w:val="TAL"/>
              <w:rPr>
                <w:sz w:val="16"/>
                <w:szCs w:val="16"/>
              </w:rPr>
            </w:pPr>
            <w:r w:rsidRPr="000003F4">
              <w:rPr>
                <w:sz w:val="16"/>
                <w:szCs w:val="16"/>
              </w:rPr>
              <w:t xml:space="preserve">IF A.4.1-5/1 AND A.4.3.2-1/10 AND </w:t>
            </w:r>
            <w:r w:rsidR="003E2DBE" w:rsidRPr="000003F4">
              <w:rPr>
                <w:sz w:val="16"/>
                <w:szCs w:val="16"/>
              </w:rPr>
              <w:t>A.4.3.2-1/</w:t>
            </w:r>
            <w:r w:rsidR="00255BD8" w:rsidRPr="000003F4">
              <w:rPr>
                <w:sz w:val="16"/>
                <w:szCs w:val="16"/>
              </w:rPr>
              <w:t>217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FE4C5" w14:textId="4C99E078" w:rsidR="002515CA" w:rsidRPr="000003F4" w:rsidRDefault="002515CA" w:rsidP="00C62D07">
            <w:pPr>
              <w:pStyle w:val="TAL"/>
              <w:rPr>
                <w:rFonts w:cs="Arial"/>
                <w:sz w:val="16"/>
                <w:szCs w:val="16"/>
              </w:rPr>
            </w:pPr>
            <w:r w:rsidRPr="000003F4">
              <w:rPr>
                <w:rFonts w:cs="Arial"/>
                <w:sz w:val="16"/>
                <w:szCs w:val="16"/>
              </w:rPr>
              <w:t>UEs supporting 5G</w:t>
            </w:r>
            <w:r w:rsidR="00EC3971"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2515CA" w:rsidRPr="000003F4"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86F7" w14:textId="1E1E09C1" w:rsidR="002515CA" w:rsidRPr="000003F4" w:rsidRDefault="00255BD8" w:rsidP="00C62D0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EAEB6" w14:textId="14E33B8F"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550F" w14:textId="3937CA7D" w:rsidR="002515CA" w:rsidRPr="000003F4" w:rsidRDefault="002515CA" w:rsidP="00C62D07">
            <w:pPr>
              <w:pStyle w:val="TAL"/>
              <w:rPr>
                <w:rFonts w:cs="Arial"/>
                <w:sz w:val="16"/>
                <w:szCs w:val="16"/>
              </w:rPr>
            </w:pPr>
            <w:r w:rsidRPr="000003F4">
              <w:rPr>
                <w:rFonts w:cs="Arial"/>
                <w:sz w:val="16"/>
                <w:szCs w:val="16"/>
              </w:rPr>
              <w:t xml:space="preserve">UEs supporting 5G Core and spatial domain </w:t>
            </w:r>
            <w:r w:rsidR="00FB1E08" w:rsidRPr="00FB1E08">
              <w:rPr>
                <w:rFonts w:cs="Arial"/>
                <w:sz w:val="16"/>
                <w:szCs w:val="16"/>
              </w:rPr>
              <w:t xml:space="preserve">Type 1 </w:t>
            </w:r>
            <w:r w:rsidRPr="000003F4">
              <w:rPr>
                <w:rFonts w:cs="Arial"/>
                <w:sz w:val="16"/>
                <w:szCs w:val="16"/>
              </w:rPr>
              <w:t xml:space="preserve">adaptation with </w:t>
            </w:r>
            <w:r w:rsidR="00FB1E08" w:rsidRPr="00FB1E08">
              <w:rPr>
                <w:rFonts w:cs="Arial"/>
                <w:sz w:val="16"/>
                <w:szCs w:val="16"/>
              </w:rPr>
              <w:t xml:space="preserve">periodic </w:t>
            </w:r>
            <w:r w:rsidRPr="000003F4">
              <w:rPr>
                <w:rFonts w:cs="Arial"/>
                <w:sz w:val="16"/>
                <w:szCs w:val="16"/>
              </w:rPr>
              <w:t>CSI feedback</w:t>
            </w:r>
          </w:p>
        </w:tc>
      </w:tr>
      <w:tr w:rsidR="002515CA" w:rsidRPr="000003F4"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4F48C" w14:textId="54D498E0" w:rsidR="002515CA" w:rsidRPr="000003F4" w:rsidRDefault="00255BD8" w:rsidP="00C62D0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68EF3" w14:textId="1E85A0E4"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6F64A" w14:textId="108643F0" w:rsidR="002515CA" w:rsidRPr="000003F4" w:rsidRDefault="002515CA" w:rsidP="00C62D07">
            <w:pPr>
              <w:pStyle w:val="TAL"/>
              <w:rPr>
                <w:rFonts w:cs="Arial"/>
                <w:sz w:val="16"/>
                <w:szCs w:val="16"/>
              </w:rPr>
            </w:pPr>
            <w:r w:rsidRPr="000003F4">
              <w:rPr>
                <w:rFonts w:cs="Arial"/>
                <w:sz w:val="16"/>
                <w:szCs w:val="16"/>
              </w:rPr>
              <w:t xml:space="preserve">UEs supporting 5G Core and power domain adaptation with </w:t>
            </w:r>
            <w:r w:rsidR="00FB1E08" w:rsidRPr="00FB1E08">
              <w:rPr>
                <w:rFonts w:cs="Arial"/>
                <w:sz w:val="16"/>
                <w:szCs w:val="16"/>
              </w:rPr>
              <w:t xml:space="preserve">semi-persistent </w:t>
            </w:r>
            <w:r w:rsidRPr="000003F4">
              <w:rPr>
                <w:rFonts w:cs="Arial"/>
                <w:sz w:val="16"/>
                <w:szCs w:val="16"/>
              </w:rPr>
              <w:t>CSI feedback</w:t>
            </w:r>
          </w:p>
        </w:tc>
      </w:tr>
      <w:tr w:rsidR="00646879" w:rsidRPr="000003F4"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88FD8" w14:textId="061B4E19" w:rsidR="00646879" w:rsidRPr="000003F4" w:rsidRDefault="00646879" w:rsidP="00C62D0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A34382" w14:textId="77777777" w:rsidR="00646879" w:rsidRPr="000003F4" w:rsidRDefault="00646879" w:rsidP="00C62D0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1BDC0" w14:textId="77777777" w:rsidR="00646879" w:rsidRPr="000003F4" w:rsidRDefault="00646879"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857730" w:rsidRPr="000003F4"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28540" w14:textId="7E016253" w:rsidR="00857730" w:rsidRPr="000003F4" w:rsidRDefault="00857730" w:rsidP="00C62D0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9E5A" w14:textId="20038A38" w:rsidR="00857730" w:rsidRPr="000003F4" w:rsidRDefault="00857730" w:rsidP="00C62D07">
            <w:pPr>
              <w:pStyle w:val="TAL"/>
              <w:rPr>
                <w:sz w:val="16"/>
                <w:szCs w:val="16"/>
              </w:rPr>
            </w:pPr>
            <w:r w:rsidRPr="000003F4">
              <w:rPr>
                <w:sz w:val="16"/>
                <w:szCs w:val="16"/>
              </w:rPr>
              <w:t>IF A.4.1-5/1 AND A.4.3.1-2/1b AND A.4.3.1-2/2 AND [10]</w:t>
            </w:r>
            <w:r w:rsidR="003E2DBE" w:rsidRPr="000003F4">
              <w:rPr>
                <w:sz w:val="16"/>
                <w:szCs w:val="16"/>
              </w:rPr>
              <w:t xml:space="preserve"> </w:t>
            </w:r>
            <w:r w:rsidRPr="000003F4">
              <w:rPr>
                <w:sz w:val="16"/>
                <w:szCs w:val="16"/>
              </w:rPr>
              <w:t>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3D9BB6" w14:textId="77777777" w:rsidR="00857730" w:rsidRPr="000003F4" w:rsidRDefault="00857730" w:rsidP="00C62D0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C87641" w:rsidRPr="000003F4"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1E217" w14:textId="659001EF" w:rsidR="00C87641" w:rsidRPr="000003F4" w:rsidRDefault="00C87641" w:rsidP="00AC0736">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B357D" w14:textId="083B1001" w:rsidR="00C87641" w:rsidRPr="000003F4" w:rsidRDefault="00C87641" w:rsidP="00AC0736">
            <w:pPr>
              <w:pStyle w:val="TAL"/>
              <w:rPr>
                <w:sz w:val="16"/>
                <w:szCs w:val="16"/>
              </w:rPr>
            </w:pPr>
            <w:r w:rsidRPr="000003F4">
              <w:rPr>
                <w:sz w:val="16"/>
                <w:szCs w:val="16"/>
              </w:rPr>
              <w:t>IF A.4.1-5/1 AND A.4.3.1-2/1b AND A.4.3.1-2/2 AND [10]A.4.1-1/5 AND A.4.3.7-1/</w:t>
            </w:r>
            <w:r w:rsidR="002441FB" w:rsidRPr="000003F4">
              <w:rPr>
                <w:sz w:val="16"/>
                <w:szCs w:val="16"/>
              </w:rPr>
              <w:t>76</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BFF1E6" w14:textId="77777777" w:rsidR="00C87641" w:rsidRPr="000003F4" w:rsidRDefault="00C87641" w:rsidP="00AC0736">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967BDC" w:rsidRPr="000003F4"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6EACE" w14:textId="3B45AE5B" w:rsidR="00967BDC" w:rsidRPr="000003F4" w:rsidRDefault="00967BDC" w:rsidP="00AC0736">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A92D0" w14:textId="77777777" w:rsidR="00967BDC" w:rsidRPr="000003F4" w:rsidRDefault="00967BDC" w:rsidP="00AC0736">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0F1552" w14:textId="77777777" w:rsidR="00967BDC" w:rsidRPr="000003F4" w:rsidRDefault="00967BDC" w:rsidP="00AC0736">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0003F4"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4FD85" w14:textId="736D1026" w:rsidR="00713807" w:rsidRPr="000003F4" w:rsidRDefault="00713807" w:rsidP="00713807">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8EDD83" w14:textId="77777777" w:rsidR="00713807" w:rsidRPr="000003F4" w:rsidRDefault="00713807" w:rsidP="0071380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4D0B7" w14:textId="77777777" w:rsidR="00713807" w:rsidRPr="000003F4" w:rsidRDefault="00713807" w:rsidP="0071380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0003F4"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1385" w14:textId="19650939" w:rsidR="00407C27" w:rsidRPr="000003F4" w:rsidRDefault="00541C79" w:rsidP="00407C27">
            <w:pPr>
              <w:pStyle w:val="TAL"/>
              <w:rPr>
                <w:sz w:val="16"/>
                <w:szCs w:val="16"/>
              </w:rPr>
            </w:pPr>
            <w:r w:rsidRPr="000003F4">
              <w:rPr>
                <w:sz w:val="16"/>
                <w:szCs w:val="16"/>
              </w:rPr>
              <w:t>C</w:t>
            </w:r>
            <w:r w:rsidR="00407C27" w:rsidRPr="000003F4">
              <w:rPr>
                <w:sz w:val="16"/>
                <w:szCs w:val="16"/>
              </w:rPr>
              <w:t>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39E3A" w14:textId="16427A78" w:rsidR="00407C27" w:rsidRPr="000003F4" w:rsidRDefault="00407C27" w:rsidP="00407C27">
            <w:pPr>
              <w:pStyle w:val="TAL"/>
              <w:rPr>
                <w:sz w:val="16"/>
                <w:szCs w:val="16"/>
              </w:rPr>
            </w:pPr>
            <w:r w:rsidRPr="000003F4">
              <w:rPr>
                <w:sz w:val="16"/>
                <w:szCs w:val="16"/>
              </w:rPr>
              <w:t>IF A.4.1-5/1 AND A.4.4.1/17 AND A.4.3.6/</w:t>
            </w:r>
            <w:r w:rsidR="00BC0384" w:rsidRPr="000003F4">
              <w:rPr>
                <w:sz w:val="16"/>
                <w:szCs w:val="16"/>
              </w:rPr>
              <w:t>119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9C06E"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Earth Moving Cell</w:t>
            </w:r>
          </w:p>
        </w:tc>
      </w:tr>
      <w:tr w:rsidR="00407C27" w:rsidRPr="000003F4"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0198E" w14:textId="1A6D9CA9" w:rsidR="00407C27" w:rsidRPr="000003F4" w:rsidRDefault="00541C79" w:rsidP="00407C27">
            <w:pPr>
              <w:pStyle w:val="TAL"/>
              <w:rPr>
                <w:sz w:val="16"/>
                <w:szCs w:val="16"/>
              </w:rPr>
            </w:pPr>
            <w:r w:rsidRPr="000003F4">
              <w:rPr>
                <w:sz w:val="16"/>
                <w:szCs w:val="16"/>
              </w:rPr>
              <w:t>C</w:t>
            </w:r>
            <w:r w:rsidR="00407C27" w:rsidRPr="000003F4">
              <w:rPr>
                <w:sz w:val="16"/>
                <w:szCs w:val="16"/>
              </w:rPr>
              <w:t>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44F5" w14:textId="22D797A0" w:rsidR="00407C27" w:rsidRPr="000003F4" w:rsidRDefault="00407C27" w:rsidP="00407C27">
            <w:pPr>
              <w:pStyle w:val="TAL"/>
              <w:rPr>
                <w:sz w:val="16"/>
                <w:szCs w:val="16"/>
              </w:rPr>
            </w:pPr>
            <w:r w:rsidRPr="000003F4">
              <w:rPr>
                <w:sz w:val="16"/>
                <w:szCs w:val="16"/>
              </w:rPr>
              <w:t>IF A.4.1-5/1 AND A.4.4.1/17 AND A.4.3.2/</w:t>
            </w:r>
            <w:r w:rsidR="00775F63" w:rsidRPr="000003F4">
              <w:rPr>
                <w:sz w:val="16"/>
                <w:szCs w:val="16"/>
              </w:rPr>
              <w:t>234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F6C42"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Msg4 HARQ Repetition</w:t>
            </w:r>
          </w:p>
        </w:tc>
      </w:tr>
      <w:tr w:rsidR="00407C27" w:rsidRPr="000003F4"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D84D4" w14:textId="1A4F0CB1" w:rsidR="00407C27" w:rsidRPr="000003F4" w:rsidRDefault="00541C79" w:rsidP="00407C27">
            <w:pPr>
              <w:pStyle w:val="TAL"/>
              <w:rPr>
                <w:sz w:val="16"/>
                <w:szCs w:val="16"/>
              </w:rPr>
            </w:pPr>
            <w:r w:rsidRPr="000003F4">
              <w:rPr>
                <w:sz w:val="16"/>
                <w:szCs w:val="16"/>
              </w:rPr>
              <w:t>C</w:t>
            </w:r>
            <w:r w:rsidR="00407C27" w:rsidRPr="000003F4">
              <w:rPr>
                <w:sz w:val="16"/>
                <w:szCs w:val="16"/>
              </w:rPr>
              <w:t>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D885D" w14:textId="77777777" w:rsidR="00407C27" w:rsidRPr="000003F4" w:rsidRDefault="00407C27" w:rsidP="00407C2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53F57"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Event D2</w:t>
            </w:r>
          </w:p>
        </w:tc>
      </w:tr>
      <w:tr w:rsidR="003E2DBE" w:rsidRPr="000003F4"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3A192BBD" w:rsidR="003E2DBE" w:rsidRPr="000003F4" w:rsidRDefault="003E2DBE" w:rsidP="00AC0736">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77777777" w:rsidR="003E2DBE" w:rsidRPr="000003F4" w:rsidRDefault="003E2DBE" w:rsidP="00AC0736">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77777777" w:rsidR="003E2DBE" w:rsidRPr="000003F4" w:rsidRDefault="003E2DBE" w:rsidP="00AC0736">
            <w:pPr>
              <w:pStyle w:val="TAL"/>
              <w:rPr>
                <w:rFonts w:cs="Arial"/>
                <w:sz w:val="16"/>
                <w:szCs w:val="16"/>
              </w:rPr>
            </w:pPr>
            <w:r w:rsidRPr="000003F4">
              <w:rPr>
                <w:rFonts w:cs="Arial"/>
                <w:sz w:val="16"/>
                <w:szCs w:val="16"/>
              </w:rPr>
              <w:t>UEs supporting 5G Core and PDCP SN gap reporting</w:t>
            </w:r>
          </w:p>
        </w:tc>
      </w:tr>
      <w:tr w:rsidR="006164E5" w:rsidRPr="000003F4"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3F4B4D20" w:rsidR="006164E5" w:rsidRPr="000003F4" w:rsidRDefault="006164E5" w:rsidP="00AC0736">
            <w:pPr>
              <w:pStyle w:val="TAL"/>
              <w:rPr>
                <w:sz w:val="16"/>
                <w:szCs w:val="16"/>
              </w:rPr>
            </w:pPr>
            <w:r w:rsidRPr="000003F4">
              <w:rPr>
                <w:sz w:val="16"/>
                <w:szCs w:val="16"/>
              </w:rPr>
              <w:t>C41</w:t>
            </w:r>
            <w:r w:rsidR="0086404E" w:rsidRPr="000003F4">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6D0FC39C" w:rsidR="006164E5" w:rsidRPr="000003F4" w:rsidRDefault="006164E5" w:rsidP="00AC0736">
            <w:pPr>
              <w:pStyle w:val="TAL"/>
              <w:rPr>
                <w:sz w:val="16"/>
                <w:szCs w:val="16"/>
              </w:rPr>
            </w:pPr>
            <w:r w:rsidRPr="000003F4">
              <w:rPr>
                <w:sz w:val="16"/>
                <w:szCs w:val="16"/>
              </w:rPr>
              <w:t>IF A.4.1-5/1 AND A.4.3.7-1/</w:t>
            </w:r>
            <w:r w:rsidR="005C26F5" w:rsidRPr="000003F4">
              <w:rPr>
                <w:sz w:val="16"/>
                <w:szCs w:val="16"/>
              </w:rPr>
              <w:t>77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0003F4" w:rsidRDefault="006164E5" w:rsidP="00AC0736">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rsidRPr="000003F4"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5E643C82" w:rsidR="007B1B98" w:rsidRPr="000003F4" w:rsidRDefault="0086404E" w:rsidP="007B1B98">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0003F4" w:rsidRDefault="007B1B98" w:rsidP="007B1B98">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1D6EEA2D" w:rsidR="007B1B98" w:rsidRPr="000003F4" w:rsidRDefault="007B1B98" w:rsidP="007B1B98">
            <w:pPr>
              <w:pStyle w:val="TAL"/>
              <w:rPr>
                <w:rFonts w:cs="Arial"/>
                <w:sz w:val="16"/>
                <w:szCs w:val="16"/>
              </w:rPr>
            </w:pPr>
            <w:r w:rsidRPr="000003F4">
              <w:rPr>
                <w:rFonts w:cs="Arial"/>
                <w:sz w:val="16"/>
                <w:szCs w:val="16"/>
              </w:rPr>
              <w:t>UEs supporting 5G Core and 2-step RACH and Random access MT-SDT</w:t>
            </w:r>
          </w:p>
        </w:tc>
      </w:tr>
      <w:tr w:rsidR="00630222" w:rsidRPr="000003F4"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50442A5" w:rsidR="00630222" w:rsidRPr="000003F4" w:rsidRDefault="00630222" w:rsidP="00630222">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2EBDF86D" w:rsidR="00630222" w:rsidRPr="000003F4" w:rsidRDefault="00630222" w:rsidP="00630222">
            <w:pPr>
              <w:pStyle w:val="TAL"/>
              <w:rPr>
                <w:sz w:val="16"/>
                <w:szCs w:val="16"/>
              </w:rPr>
            </w:pPr>
            <w:r w:rsidRPr="000003F4">
              <w:rPr>
                <w:sz w:val="16"/>
                <w:szCs w:val="16"/>
              </w:rPr>
              <w:t>IF A.4.1-5/1 AND A.4.3.7-1/24 AND A.4.3.7-1/</w:t>
            </w:r>
            <w:r w:rsidR="0086404E" w:rsidRPr="000003F4">
              <w:rPr>
                <w:sz w:val="16"/>
                <w:szCs w:val="16"/>
              </w:rPr>
              <w:t>78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0003F4" w:rsidRDefault="00630222" w:rsidP="00630222">
            <w:pPr>
              <w:pStyle w:val="TAL"/>
              <w:rPr>
                <w:rFonts w:cs="Arial"/>
                <w:sz w:val="16"/>
                <w:szCs w:val="16"/>
              </w:rPr>
            </w:pPr>
            <w:r w:rsidRPr="000003F4">
              <w:rPr>
                <w:rFonts w:cs="Arial"/>
                <w:sz w:val="16"/>
                <w:szCs w:val="16"/>
              </w:rPr>
              <w:t>UEs supporting 5G Core and SNPN and equivalent SNPNs for cell (re)selection</w:t>
            </w:r>
          </w:p>
        </w:tc>
      </w:tr>
      <w:tr w:rsidR="00404415" w:rsidRPr="000003F4"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71359E0F" w:rsidR="00404415" w:rsidRPr="000003F4" w:rsidRDefault="00404415" w:rsidP="00AC0736">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0003F4" w:rsidRDefault="00404415" w:rsidP="00AC0736">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Pr="000003F4" w:rsidRDefault="00404415" w:rsidP="00AC0736">
            <w:pPr>
              <w:pStyle w:val="TAL"/>
              <w:rPr>
                <w:rFonts w:cs="Arial"/>
                <w:sz w:val="16"/>
                <w:szCs w:val="16"/>
              </w:rPr>
            </w:pPr>
            <w:r w:rsidRPr="000003F4">
              <w:rPr>
                <w:rFonts w:cs="Arial"/>
                <w:sz w:val="16"/>
                <w:szCs w:val="16"/>
              </w:rPr>
              <w:t>UEs supporting 5G Core and PRACH repetition</w:t>
            </w:r>
          </w:p>
        </w:tc>
      </w:tr>
      <w:tr w:rsidR="008061DE" w:rsidRPr="000003F4" w14:paraId="653ED2F2" w14:textId="77777777" w:rsidTr="008061D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D1050" w14:textId="4B3907AC" w:rsidR="008061DE" w:rsidRPr="000003F4" w:rsidRDefault="008061DE" w:rsidP="00AC0736">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7A87A" w14:textId="77777777" w:rsidR="008061DE" w:rsidRPr="000003F4" w:rsidRDefault="008061DE" w:rsidP="00AC0736">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271AE0" w14:textId="787AE34D" w:rsidR="008061DE" w:rsidRPr="000003F4" w:rsidRDefault="008061DE" w:rsidP="00AC0736">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w:t>
            </w:r>
          </w:p>
        </w:tc>
      </w:tr>
      <w:tr w:rsidR="00B86552" w:rsidRPr="00F567A2" w14:paraId="776A5771" w14:textId="77777777" w:rsidTr="00B8655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FEE82" w14:textId="5B734E3F" w:rsidR="00B86552" w:rsidRPr="00B86552" w:rsidRDefault="00B86552" w:rsidP="00B86552">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EDD149" w14:textId="22D38183" w:rsidR="00B86552" w:rsidRPr="00B86552" w:rsidRDefault="00B86552" w:rsidP="00B86552">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2C91E" w14:textId="77777777" w:rsidR="00B86552" w:rsidRPr="00F567A2" w:rsidRDefault="00B86552" w:rsidP="00B86552">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905DC2" w:rsidRPr="00175E91" w14:paraId="1319A80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02875" w14:textId="4730704D" w:rsidR="00905DC2" w:rsidRPr="00905DC2" w:rsidRDefault="00905DC2" w:rsidP="005F3DD6">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3CE8EC" w14:textId="77777777" w:rsidR="00905DC2" w:rsidRPr="00905DC2" w:rsidRDefault="00905DC2" w:rsidP="005F3DD6">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0661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VSAT</w:t>
            </w:r>
          </w:p>
        </w:tc>
      </w:tr>
      <w:tr w:rsidR="00905DC2" w:rsidRPr="00175E91" w14:paraId="67F3C84F"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09B9D" w14:textId="7555A3B3" w:rsidR="00905DC2" w:rsidRPr="00905DC2" w:rsidRDefault="00905DC2" w:rsidP="005F3DD6">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6ECC45" w14:textId="77777777" w:rsidR="00905DC2" w:rsidRPr="00905DC2" w:rsidRDefault="00905DC2" w:rsidP="005F3DD6">
            <w:pPr>
              <w:pStyle w:val="TAL"/>
              <w:rPr>
                <w:sz w:val="16"/>
                <w:szCs w:val="16"/>
              </w:rPr>
            </w:pPr>
            <w:r w:rsidRPr="00905DC2">
              <w:rPr>
                <w:sz w:val="16"/>
                <w:szCs w:val="16"/>
              </w:rPr>
              <w:t>IF A.4.1-5/1 AND A.4.4-1/17 AND A.4.3.8-1/26 AND A4.3.8-1/49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F650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905DC2" w:rsidRPr="00175E91" w14:paraId="35A0AFB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867D4" w14:textId="7D4E367E" w:rsidR="00905DC2" w:rsidRPr="00905DC2" w:rsidRDefault="00905DC2" w:rsidP="005F3DD6">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3DD6B" w14:textId="77777777" w:rsidR="00905DC2" w:rsidRPr="00905DC2" w:rsidRDefault="00905DC2" w:rsidP="005F3DD6">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A254EB"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hard satellite switch with re-sync</w:t>
            </w:r>
          </w:p>
        </w:tc>
      </w:tr>
      <w:tr w:rsidR="00905DC2" w:rsidRPr="00175E91" w14:paraId="03ECFA9D"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9C94" w14:textId="4213B07E" w:rsidR="00905DC2" w:rsidRPr="00905DC2" w:rsidRDefault="00905DC2" w:rsidP="005F3DD6">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DDF70" w14:textId="77777777" w:rsidR="00905DC2" w:rsidRPr="00905DC2" w:rsidRDefault="00905DC2" w:rsidP="005F3DD6">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1A753"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soft satellite switch with re-sync</w:t>
            </w:r>
          </w:p>
        </w:tc>
      </w:tr>
      <w:tr w:rsidR="004E0400" w:rsidRPr="007A0068" w14:paraId="2357E10A" w14:textId="77777777" w:rsidTr="004E04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857E7" w14:textId="75CD4D12" w:rsidR="004E0400" w:rsidRPr="007A0068" w:rsidRDefault="004E0400" w:rsidP="004E0400">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11B00" w14:textId="77777777" w:rsidR="004E0400" w:rsidRPr="007A0068" w:rsidRDefault="004E0400" w:rsidP="004E0400">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59FFF" w14:textId="77777777" w:rsidR="004E0400" w:rsidRPr="007A0068" w:rsidRDefault="004E0400" w:rsidP="004E0400">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44FEF" w14:paraId="09520A4F"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7AAA4" w14:textId="5AD2391D" w:rsidR="00144FEF" w:rsidRDefault="00144FEF" w:rsidP="005F3DD6">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A45BE" w14:textId="77777777" w:rsidR="00144FEF" w:rsidRDefault="00144FEF" w:rsidP="005F3DD6">
            <w:pPr>
              <w:pStyle w:val="TAL"/>
              <w:rPr>
                <w:sz w:val="16"/>
                <w:szCs w:val="16"/>
              </w:rPr>
            </w:pPr>
            <w:r>
              <w:rPr>
                <w:sz w:val="16"/>
                <w:szCs w:val="16"/>
              </w:rPr>
              <w:t xml:space="preserve">IF A.4.1-5/1 </w:t>
            </w:r>
            <w:r w:rsidRPr="00144FEF">
              <w:rPr>
                <w:rFonts w:hint="eastAsia"/>
                <w:sz w:val="16"/>
                <w:szCs w:val="16"/>
              </w:rPr>
              <w:t xml:space="preserve">AND </w:t>
            </w:r>
            <w:r>
              <w:rPr>
                <w:sz w:val="16"/>
                <w:szCs w:val="16"/>
              </w:rPr>
              <w:t>A.4.1-4/6</w:t>
            </w:r>
            <w:r w:rsidRPr="00144FEF">
              <w:rPr>
                <w:rFonts w:hint="eastAsia"/>
                <w:sz w:val="16"/>
                <w:szCs w:val="16"/>
              </w:rPr>
              <w:t xml:space="preserve"> </w:t>
            </w:r>
            <w:r>
              <w:rPr>
                <w:sz w:val="16"/>
                <w:szCs w:val="16"/>
              </w:rPr>
              <w:t>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28701" w14:textId="77777777" w:rsidR="00144FEF" w:rsidRPr="00144FEF" w:rsidRDefault="00144FEF" w:rsidP="005F3DD6">
            <w:pPr>
              <w:pStyle w:val="TAL"/>
              <w:rPr>
                <w:rFonts w:cs="Arial"/>
                <w:sz w:val="16"/>
                <w:szCs w:val="16"/>
              </w:rPr>
            </w:pPr>
            <w:r>
              <w:rPr>
                <w:rFonts w:cs="Arial"/>
                <w:sz w:val="16"/>
                <w:szCs w:val="16"/>
              </w:rPr>
              <w:t xml:space="preserve">UEs supporting 5G Core </w:t>
            </w:r>
            <w:r w:rsidRPr="00144FEF">
              <w:rPr>
                <w:rFonts w:cs="Arial" w:hint="eastAsia"/>
                <w:sz w:val="16"/>
                <w:szCs w:val="16"/>
              </w:rPr>
              <w:t xml:space="preserve">and NR-DC </w:t>
            </w:r>
            <w:r>
              <w:rPr>
                <w:rFonts w:cs="Arial"/>
                <w:sz w:val="16"/>
                <w:szCs w:val="16"/>
              </w:rPr>
              <w:t>and FR1 Band n40 and FR1 Band n41 and WLAN and reporting affected NR carrier frequency ranges in IDC assistance information</w:t>
            </w:r>
          </w:p>
        </w:tc>
      </w:tr>
      <w:tr w:rsidR="00144FEF" w14:paraId="5DC088B2"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0099E" w14:textId="01B01834" w:rsidR="00144FEF" w:rsidRPr="00144FEF" w:rsidRDefault="00144FEF" w:rsidP="005F3DD6">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DE6D6" w14:textId="77777777" w:rsidR="00144FEF" w:rsidRDefault="00144FEF"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D8413" w14:textId="77777777" w:rsidR="00144FEF" w:rsidRDefault="00144FEF" w:rsidP="005F3DD6">
            <w:pPr>
              <w:pStyle w:val="TAL"/>
              <w:rPr>
                <w:rFonts w:cs="Arial"/>
                <w:sz w:val="16"/>
                <w:szCs w:val="16"/>
              </w:rPr>
            </w:pPr>
            <w:r>
              <w:rPr>
                <w:rFonts w:cs="Arial" w:hint="eastAsia"/>
                <w:sz w:val="16"/>
                <w:szCs w:val="16"/>
              </w:rPr>
              <w:t>UEs supporting 5G Core and ATG</w:t>
            </w:r>
          </w:p>
        </w:tc>
      </w:tr>
      <w:tr w:rsidR="00DF4A66" w14:paraId="043BC75D" w14:textId="77777777" w:rsidTr="00DF4A6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BE5A5" w14:textId="114A5084" w:rsidR="00DF4A66" w:rsidRPr="00DF4A66" w:rsidRDefault="00DF4A66" w:rsidP="005F3DD6">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5C528" w14:textId="17A600E5" w:rsidR="00DF4A66" w:rsidRDefault="00DF4A6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sidR="00A16D58">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695DAF" w14:textId="77777777" w:rsidR="00DF4A66" w:rsidRDefault="00DF4A66" w:rsidP="005F3DD6">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2E4996" w14:paraId="51118689" w14:textId="77777777" w:rsidTr="002E499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DFF9FE" w14:textId="55C51A6F" w:rsidR="002E4996" w:rsidRPr="002E4996" w:rsidRDefault="002E4996" w:rsidP="005F3DD6">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8663FC" w14:textId="63EE672F" w:rsidR="002E4996" w:rsidRDefault="002E499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sidR="00DE540B">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B684CE" w14:textId="77777777" w:rsidR="002E4996" w:rsidRDefault="002E4996" w:rsidP="005F3DD6">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D244F9" w14:paraId="1AABEB34" w14:textId="77777777" w:rsidTr="00D244F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D212E" w14:textId="6824A8C5" w:rsidR="00D244F9" w:rsidRDefault="00D244F9" w:rsidP="005F3DD6">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1E9410" w14:textId="77777777" w:rsidR="00D244F9" w:rsidRDefault="00D244F9" w:rsidP="005F3DD6">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23060D" w14:textId="77777777" w:rsidR="00D244F9" w:rsidRDefault="00D244F9" w:rsidP="005F3DD6">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575E22" w:rsidRPr="00A35CDF" w14:paraId="180CA4DF"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B8B49" w14:textId="07BF54D3" w:rsidR="00575E22" w:rsidRDefault="00575E22" w:rsidP="005F3DD6">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FB1E5A"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82A54" w14:textId="77777777" w:rsidR="00575E22" w:rsidRPr="00A35CDF" w:rsidRDefault="00575E22" w:rsidP="005F3DD6">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575E22" w:rsidRPr="00A35CDF" w14:paraId="363D1993"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DB603" w14:textId="18DBB3F1" w:rsidR="00575E22" w:rsidRDefault="00575E22" w:rsidP="005F3DD6">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C5100"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1C6AE2" w14:textId="77777777" w:rsidR="00575E22" w:rsidRPr="00A35CDF" w:rsidRDefault="00575E22" w:rsidP="005F3DD6">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FB1E08" w14:paraId="243E9130" w14:textId="77777777" w:rsidTr="00FB1E0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46FA9" w14:textId="12C46179" w:rsidR="00FB1E08" w:rsidRDefault="00FB1E08" w:rsidP="005F3DD6">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CA04E" w14:textId="3B104E74" w:rsidR="00FB1E08" w:rsidRPr="00857730" w:rsidRDefault="00FB1E08" w:rsidP="005F3DD6">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E981F" w14:textId="77777777" w:rsidR="00FB1E08" w:rsidRDefault="00FB1E08" w:rsidP="005F3DD6">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A56E45" w:rsidRPr="00AA45DA" w14:paraId="500F0222"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E96EE7" w14:textId="5A4CFDD1" w:rsidR="00A56E45" w:rsidRPr="00AA45DA" w:rsidRDefault="00A56E45" w:rsidP="005F3DD6">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074A7" w14:textId="207626D5" w:rsidR="00A56E45" w:rsidRPr="00AA45DA" w:rsidRDefault="00A56E45" w:rsidP="005F3DD6">
            <w:pPr>
              <w:pStyle w:val="TAL"/>
              <w:rPr>
                <w:sz w:val="16"/>
                <w:szCs w:val="16"/>
              </w:rPr>
            </w:pPr>
            <w:r w:rsidRPr="00AA45DA">
              <w:rPr>
                <w:sz w:val="16"/>
                <w:szCs w:val="16"/>
              </w:rPr>
              <w:t>IF A.4.3.2-1/</w:t>
            </w:r>
            <w:r w:rsidR="00517FAD">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97F140"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A56E45" w:rsidRPr="00AA45DA" w14:paraId="611D4E45"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1C30B" w14:textId="5B5921A1" w:rsidR="00A56E45" w:rsidRPr="00AA45DA" w:rsidRDefault="00A56E45" w:rsidP="005F3DD6">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45E08" w14:textId="4BAB2E03" w:rsidR="00A56E45" w:rsidRPr="00AA45DA" w:rsidRDefault="00A56E45" w:rsidP="005F3DD6">
            <w:pPr>
              <w:pStyle w:val="TAL"/>
              <w:rPr>
                <w:sz w:val="16"/>
                <w:szCs w:val="16"/>
              </w:rPr>
            </w:pPr>
            <w:r w:rsidRPr="00AA45DA">
              <w:rPr>
                <w:sz w:val="16"/>
                <w:szCs w:val="16"/>
              </w:rPr>
              <w:t>IF A.4.3.2-1/</w:t>
            </w:r>
            <w:r w:rsidR="00517FAD">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081513"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43021E" w:rsidRPr="00A35CDF" w14:paraId="1CD6091D"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41550" w14:textId="0D69A3D8" w:rsidR="0043021E" w:rsidRDefault="0043021E" w:rsidP="005F3DD6">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2641F" w14:textId="1E42B0C9" w:rsidR="0043021E" w:rsidRPr="00A35CDF" w:rsidRDefault="0043021E" w:rsidP="005F3DD6">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7CCBC"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4AE94507"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85595" w14:textId="6AA7FBA5" w:rsidR="0043021E" w:rsidRDefault="0043021E" w:rsidP="005F3DD6">
            <w:pPr>
              <w:pStyle w:val="TAL"/>
              <w:rPr>
                <w:sz w:val="16"/>
                <w:szCs w:val="16"/>
              </w:rPr>
            </w:pPr>
            <w:r>
              <w:rPr>
                <w:sz w:val="16"/>
                <w:szCs w:val="16"/>
              </w:rPr>
              <w:t>C433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09DF" w14:textId="2BE074DB"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4F9A90"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0F7DD3D6"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9F8A7" w14:textId="12EF41A5" w:rsidR="0043021E" w:rsidRDefault="0043021E" w:rsidP="005F3DD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51A14" w14:textId="6038EC36"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162B0A" w14:textId="75E4E935"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00884F35">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C91589" w:rsidRPr="000003F4" w14:paraId="6A173D14" w14:textId="77777777" w:rsidTr="00C9158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A8B000" w14:textId="7C94BBDE" w:rsidR="00C91589" w:rsidRPr="000003F4" w:rsidRDefault="00C91589" w:rsidP="005F3DD6">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4B9CE" w14:textId="5EEDE58D" w:rsidR="00C91589" w:rsidRPr="000003F4" w:rsidRDefault="00C91589" w:rsidP="005F3DD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8EA74" w14:textId="77777777" w:rsidR="00C91589" w:rsidRPr="000003F4" w:rsidRDefault="00C91589" w:rsidP="005F3DD6">
            <w:pPr>
              <w:pStyle w:val="TAL"/>
              <w:rPr>
                <w:rFonts w:cs="Arial"/>
                <w:sz w:val="16"/>
                <w:szCs w:val="16"/>
              </w:rPr>
            </w:pPr>
            <w:r w:rsidRPr="00C91589">
              <w:rPr>
                <w:rFonts w:cs="Arial"/>
                <w:sz w:val="16"/>
                <w:szCs w:val="16"/>
              </w:rPr>
              <w:t>UEs supporting 5G Core and NR NTN access and Satellite Disabling Allowed for 5GMM cause #15</w:t>
            </w:r>
          </w:p>
        </w:tc>
      </w:tr>
      <w:tr w:rsidR="00E323C0" w:rsidRPr="00A46A08" w14:paraId="5ACF7609" w14:textId="77777777" w:rsidTr="00E323C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2F2B21" w14:textId="3EBFD24D" w:rsidR="00E323C0" w:rsidRPr="00A46A08" w:rsidRDefault="00E323C0" w:rsidP="005F3DD6">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9659E4" w14:textId="0C4BF273" w:rsidR="00E323C0" w:rsidRPr="00A46A08" w:rsidRDefault="00E323C0" w:rsidP="005F3DD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0375E9" w14:textId="77777777" w:rsidR="00E323C0" w:rsidRPr="00A46A08" w:rsidRDefault="00E323C0" w:rsidP="005F3DD6">
            <w:pPr>
              <w:pStyle w:val="TAL"/>
              <w:rPr>
                <w:rFonts w:cs="Arial"/>
                <w:sz w:val="16"/>
                <w:szCs w:val="16"/>
              </w:rPr>
            </w:pPr>
            <w:r w:rsidRPr="00E323C0">
              <w:rPr>
                <w:rFonts w:cs="Arial"/>
                <w:sz w:val="16"/>
                <w:szCs w:val="16"/>
              </w:rPr>
              <w:t>UEs supporting 5GS and dynamic waveform switching</w:t>
            </w:r>
          </w:p>
        </w:tc>
      </w:tr>
      <w:tr w:rsidR="00EC3971" w:rsidRPr="00951EEF" w14:paraId="25125026" w14:textId="77777777" w:rsidTr="00EC397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A63CE" w14:textId="71D1B5C1" w:rsidR="00EC3971" w:rsidRPr="00951EEF" w:rsidRDefault="00EC3971" w:rsidP="005F3DD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039D94" w14:textId="77777777" w:rsidR="00EC3971" w:rsidRPr="00951EEF" w:rsidRDefault="00EC3971" w:rsidP="005F3DD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C120C0" w14:textId="77777777" w:rsidR="00EC3971" w:rsidRPr="00951EEF" w:rsidRDefault="00EC3971" w:rsidP="005F3DD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2" w:name="_Toc177038617"/>
      <w:r w:rsidRPr="000003F4">
        <w:t>4.3</w:t>
      </w:r>
      <w:r w:rsidRPr="000003F4">
        <w:tab/>
        <w:t>Protocol conformance test cases applicability for Vertical UEs</w:t>
      </w:r>
      <w:bookmarkEnd w:id="132"/>
    </w:p>
    <w:p w14:paraId="71D933C7" w14:textId="77777777" w:rsidR="006E43D5" w:rsidRPr="000003F4" w:rsidRDefault="006E43D5" w:rsidP="006E43D5">
      <w:pPr>
        <w:pStyle w:val="Heading3"/>
      </w:pPr>
      <w:bookmarkStart w:id="133" w:name="_Toc177038618"/>
      <w:r w:rsidRPr="000003F4">
        <w:t>4.3.1</w:t>
      </w:r>
      <w:r w:rsidRPr="000003F4">
        <w:tab/>
        <w:t>SNPN-only UEs</w:t>
      </w:r>
      <w:bookmarkEnd w:id="133"/>
    </w:p>
    <w:p w14:paraId="34A44B8F" w14:textId="39510C15" w:rsidR="006E43D5" w:rsidRPr="000003F4" w:rsidRDefault="006E43D5" w:rsidP="006E43D5">
      <w:r w:rsidRPr="000003F4">
        <w:t>Test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shd w:val="clear" w:color="auto" w:fill="auto"/>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shd w:val="clear" w:color="auto" w:fill="auto"/>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shd w:val="clear" w:color="auto" w:fill="auto"/>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shd w:val="clear" w:color="auto" w:fill="auto"/>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shd w:val="clear" w:color="auto" w:fill="auto"/>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shd w:val="clear" w:color="auto" w:fill="auto"/>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shd w:val="clear" w:color="auto" w:fill="auto"/>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shd w:val="clear" w:color="auto" w:fill="auto"/>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shd w:val="clear" w:color="auto" w:fill="auto"/>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shd w:val="clear" w:color="auto" w:fill="auto"/>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shd w:val="clear" w:color="auto" w:fill="auto"/>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shd w:val="clear" w:color="auto" w:fill="auto"/>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shd w:val="clear" w:color="auto" w:fill="auto"/>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shd w:val="clear" w:color="auto" w:fill="auto"/>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shd w:val="clear" w:color="auto" w:fill="auto"/>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shd w:val="clear" w:color="auto" w:fill="auto"/>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shd w:val="clear" w:color="auto" w:fill="auto"/>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shd w:val="clear" w:color="auto" w:fill="auto"/>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shd w:val="clear" w:color="auto" w:fill="auto"/>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shd w:val="clear" w:color="auto" w:fill="auto"/>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shd w:val="clear" w:color="auto" w:fill="auto"/>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shd w:val="clear" w:color="auto" w:fill="auto"/>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shd w:val="clear" w:color="auto" w:fill="auto"/>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shd w:val="clear" w:color="auto" w:fill="auto"/>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shd w:val="clear" w:color="auto" w:fill="auto"/>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shd w:val="clear" w:color="auto" w:fill="auto"/>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shd w:val="clear" w:color="auto" w:fill="auto"/>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6.4.2.2</w:t>
            </w:r>
          </w:p>
        </w:tc>
        <w:tc>
          <w:tcPr>
            <w:tcW w:w="5553" w:type="dxa"/>
            <w:tcBorders>
              <w:top w:val="single" w:sz="4" w:space="0" w:color="auto"/>
              <w:bottom w:val="single" w:sz="4" w:space="0" w:color="auto"/>
            </w:tcBorders>
            <w:shd w:val="clear" w:color="auto" w:fill="auto"/>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shd w:val="clear" w:color="auto" w:fill="auto"/>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shd w:val="clear" w:color="auto" w:fill="auto"/>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shd w:val="clear" w:color="auto" w:fill="auto"/>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shd w:val="clear" w:color="auto" w:fill="auto"/>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shd w:val="clear" w:color="auto" w:fill="auto"/>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shd w:val="clear" w:color="auto" w:fill="auto"/>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shd w:val="clear" w:color="auto" w:fill="auto"/>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shd w:val="clear" w:color="auto" w:fill="auto"/>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shd w:val="clear" w:color="auto" w:fill="auto"/>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shd w:val="clear" w:color="auto" w:fill="auto"/>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shd w:val="clear" w:color="auto" w:fill="auto"/>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shd w:val="clear" w:color="auto" w:fill="auto"/>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shd w:val="clear" w:color="auto" w:fill="auto"/>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shd w:val="clear" w:color="auto" w:fill="auto"/>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shd w:val="clear" w:color="auto" w:fill="auto"/>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shd w:val="clear" w:color="auto" w:fill="auto"/>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77777777" w:rsidR="00BA4124" w:rsidRPr="000003F4" w:rsidRDefault="00BA4124" w:rsidP="00BA4124">
      <w:pPr>
        <w:pStyle w:val="Heading8"/>
      </w:pPr>
      <w:bookmarkStart w:id="134" w:name="_Toc177038619"/>
      <w:bookmarkStart w:id="135" w:name="_Toc29237957"/>
      <w:bookmarkStart w:id="136" w:name="_Toc37235861"/>
      <w:bookmarkStart w:id="137" w:name="_Toc46499569"/>
      <w:bookmarkStart w:id="138" w:name="_Toc52492301"/>
      <w:bookmarkStart w:id="139" w:name="_Toc130934904"/>
      <w:r w:rsidRPr="000003F4">
        <w:t>Annex A (informative):</w:t>
      </w:r>
      <w:r w:rsidRPr="000003F4">
        <w:br/>
      </w:r>
      <w:r w:rsidRPr="000003F4">
        <w:rPr>
          <w:lang w:eastAsia="zh-CN"/>
        </w:rPr>
        <w:t xml:space="preserve">Rel-16 and later test cases completed for </w:t>
      </w:r>
      <w:proofErr w:type="spellStart"/>
      <w:r w:rsidRPr="000003F4">
        <w:rPr>
          <w:lang w:eastAsia="zh-CN"/>
        </w:rPr>
        <w:t>RedCap</w:t>
      </w:r>
      <w:proofErr w:type="spellEnd"/>
      <w:r w:rsidRPr="000003F4">
        <w:rPr>
          <w:lang w:eastAsia="zh-CN"/>
        </w:rPr>
        <w:t xml:space="preserve"> UEs</w:t>
      </w:r>
      <w:bookmarkEnd w:id="134"/>
    </w:p>
    <w:bookmarkEnd w:id="135"/>
    <w:bookmarkEnd w:id="136"/>
    <w:bookmarkEnd w:id="137"/>
    <w:bookmarkEnd w:id="138"/>
    <w:bookmarkEnd w:id="139"/>
    <w:p w14:paraId="463DF805" w14:textId="0FF61748" w:rsidR="00BA4124" w:rsidRPr="000003F4" w:rsidRDefault="00BA4124" w:rsidP="00BA4124">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5260A96A" w14:textId="6EE7D961" w:rsidR="00BA4124" w:rsidRPr="000003F4" w:rsidRDefault="00BA4124" w:rsidP="00BA4124">
      <w:pPr>
        <w:rPr>
          <w:lang w:eastAsia="zh-CN"/>
        </w:rPr>
      </w:pPr>
      <w:r w:rsidRPr="000003F4">
        <w:rPr>
          <w:lang w:eastAsia="zh-CN"/>
        </w:rPr>
        <w:t xml:space="preserve">In the current version of the specification, </w:t>
      </w:r>
      <w:r w:rsidR="00890211" w:rsidRPr="000003F4">
        <w:rPr>
          <w:lang w:eastAsia="zh-CN"/>
        </w:rPr>
        <w:t>Rel-16 and later</w:t>
      </w:r>
      <w:r w:rsidRPr="000003F4">
        <w:rPr>
          <w:lang w:eastAsia="zh-CN"/>
        </w:rPr>
        <w:t xml:space="preserve">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w:t>
      </w:r>
      <w:r w:rsidR="00890211" w:rsidRPr="000003F4">
        <w:rPr>
          <w:lang w:eastAsia="zh-CN"/>
        </w:rPr>
        <w:t xml:space="preserve"> Applicability of other Rel-16 and later test cases are under further study.</w:t>
      </w:r>
    </w:p>
    <w:p w14:paraId="615019ED" w14:textId="77777777" w:rsidR="00BA4124" w:rsidRPr="000003F4" w:rsidRDefault="00BA4124" w:rsidP="00BA4124">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0003F4" w14:paraId="6F970DD3" w14:textId="77777777" w:rsidTr="00B46EB2">
        <w:trPr>
          <w:trHeight w:val="185"/>
          <w:tblHeader/>
        </w:trPr>
        <w:tc>
          <w:tcPr>
            <w:tcW w:w="1214" w:type="dxa"/>
            <w:tcBorders>
              <w:bottom w:val="nil"/>
            </w:tcBorders>
          </w:tcPr>
          <w:p w14:paraId="58FF91CE" w14:textId="77777777" w:rsidR="00BA4124" w:rsidRPr="000003F4" w:rsidRDefault="00BA4124" w:rsidP="00B46EB2">
            <w:pPr>
              <w:pStyle w:val="TAH"/>
              <w:keepNext w:val="0"/>
              <w:keepLines w:val="0"/>
              <w:rPr>
                <w:sz w:val="16"/>
                <w:szCs w:val="16"/>
              </w:rPr>
            </w:pPr>
            <w:r w:rsidRPr="000003F4">
              <w:rPr>
                <w:sz w:val="16"/>
                <w:szCs w:val="16"/>
              </w:rPr>
              <w:t>Clause</w:t>
            </w:r>
          </w:p>
        </w:tc>
        <w:tc>
          <w:tcPr>
            <w:tcW w:w="812" w:type="dxa"/>
            <w:tcBorders>
              <w:bottom w:val="nil"/>
            </w:tcBorders>
          </w:tcPr>
          <w:p w14:paraId="5F897D93" w14:textId="77777777" w:rsidR="00BA4124" w:rsidRPr="000003F4" w:rsidRDefault="00BA4124" w:rsidP="00B46EB2">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8A36644" w14:textId="77777777" w:rsidR="00BA4124" w:rsidRPr="000003F4" w:rsidRDefault="00BA4124" w:rsidP="00B46EB2">
            <w:pPr>
              <w:pStyle w:val="TAC"/>
              <w:keepNext w:val="0"/>
              <w:keepLines w:val="0"/>
              <w:rPr>
                <w:sz w:val="16"/>
                <w:szCs w:val="16"/>
              </w:rPr>
            </w:pPr>
            <w:r w:rsidRPr="000003F4">
              <w:rPr>
                <w:b/>
                <w:sz w:val="16"/>
                <w:szCs w:val="16"/>
              </w:rPr>
              <w:t>Feature</w:t>
            </w:r>
          </w:p>
        </w:tc>
      </w:tr>
      <w:tr w:rsidR="00BA4124" w:rsidRPr="000003F4"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0003F4" w:rsidRDefault="00BA4124" w:rsidP="00B46EB2">
            <w:pPr>
              <w:pStyle w:val="TAC"/>
              <w:keepNext w:val="0"/>
              <w:keepLines w:val="0"/>
              <w:jc w:val="left"/>
              <w:rPr>
                <w:sz w:val="16"/>
                <w:lang w:eastAsia="zh-CN"/>
              </w:rPr>
            </w:pPr>
            <w:r w:rsidRPr="000003F4">
              <w:rPr>
                <w:sz w:val="16"/>
                <w:lang w:eastAsia="zh-CN"/>
              </w:rPr>
              <w:t>2-step RACH for NR</w:t>
            </w:r>
          </w:p>
        </w:tc>
      </w:tr>
      <w:tr w:rsidR="00BA4124" w:rsidRPr="000003F4"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0003F4" w:rsidRDefault="00BA4124" w:rsidP="00B46EB2">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0003F4" w:rsidRDefault="00BA4124" w:rsidP="00B46EB2">
            <w:pPr>
              <w:pStyle w:val="TAC"/>
              <w:keepNext w:val="0"/>
              <w:keepLines w:val="0"/>
              <w:jc w:val="left"/>
              <w:rPr>
                <w:bCs/>
                <w:sz w:val="16"/>
                <w:lang w:eastAsia="zh-CN"/>
              </w:rPr>
            </w:pPr>
            <w:r w:rsidRPr="000003F4">
              <w:rPr>
                <w:sz w:val="16"/>
                <w:lang w:eastAsia="zh-CN"/>
              </w:rPr>
              <w:t>NR coverage enhancements</w:t>
            </w:r>
          </w:p>
        </w:tc>
      </w:tr>
      <w:tr w:rsidR="00BA4124" w:rsidRPr="000003F4"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0003F4" w:rsidRDefault="00BA4124" w:rsidP="00B46EB2">
            <w:pPr>
              <w:pStyle w:val="TAC"/>
              <w:keepNext w:val="0"/>
              <w:keepLines w:val="0"/>
              <w:jc w:val="left"/>
              <w:rPr>
                <w:sz w:val="16"/>
                <w:lang w:eastAsia="zh-CN"/>
              </w:rPr>
            </w:pPr>
            <w:r w:rsidRPr="000003F4">
              <w:rPr>
                <w:sz w:val="16"/>
                <w:lang w:eastAsia="zh-CN"/>
              </w:rPr>
              <w:t>Physical Layer Enhancements for NR URLLC</w:t>
            </w:r>
          </w:p>
        </w:tc>
      </w:tr>
      <w:tr w:rsidR="00BA4124" w:rsidRPr="000003F4"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0003F4" w:rsidRDefault="00BA4124" w:rsidP="00B46EB2">
            <w:pPr>
              <w:pStyle w:val="TAC"/>
              <w:keepNext w:val="0"/>
              <w:keepLines w:val="0"/>
              <w:jc w:val="left"/>
              <w:rPr>
                <w:sz w:val="16"/>
              </w:rPr>
            </w:pPr>
            <w:r w:rsidRPr="000003F4">
              <w:rPr>
                <w:sz w:val="16"/>
              </w:rPr>
              <w:t>Physical Layer Enhancements for NR URLLC</w:t>
            </w:r>
          </w:p>
        </w:tc>
      </w:tr>
      <w:tr w:rsidR="00BA4124" w:rsidRPr="000003F4"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0003F4" w:rsidRDefault="00BA4124" w:rsidP="00B46EB2">
            <w:pPr>
              <w:pStyle w:val="TAC"/>
              <w:keepNext w:val="0"/>
              <w:keepLines w:val="0"/>
              <w:jc w:val="left"/>
              <w:rPr>
                <w:sz w:val="16"/>
              </w:rPr>
            </w:pPr>
            <w:r w:rsidRPr="000003F4">
              <w:rPr>
                <w:sz w:val="16"/>
                <w:lang w:eastAsia="zh-CN"/>
              </w:rPr>
              <w:t>NR coverage enhancements</w:t>
            </w:r>
          </w:p>
        </w:tc>
      </w:tr>
      <w:tr w:rsidR="00BA4124" w:rsidRPr="000003F4"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0003F4" w:rsidRDefault="00BA4124" w:rsidP="00B46EB2">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0003F4" w:rsidRDefault="00BA4124" w:rsidP="00B46EB2">
            <w:pPr>
              <w:pStyle w:val="TAC"/>
              <w:keepNext w:val="0"/>
              <w:keepLines w:val="0"/>
              <w:jc w:val="left"/>
              <w:rPr>
                <w:bCs/>
                <w:sz w:val="16"/>
              </w:rPr>
            </w:pPr>
            <w:r w:rsidRPr="000003F4">
              <w:rPr>
                <w:bCs/>
                <w:sz w:val="16"/>
                <w:szCs w:val="16"/>
              </w:rPr>
              <w:t>UE Power Saving in NR</w:t>
            </w:r>
          </w:p>
        </w:tc>
      </w:tr>
      <w:tr w:rsidR="00BA4124" w:rsidRPr="000003F4"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BA4124" w:rsidRPr="000003F4"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E8401A" w:rsidRPr="000003F4"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476A8" w14:textId="371B1515" w:rsidR="00E8401A" w:rsidRPr="000003F4" w:rsidRDefault="00E8401A" w:rsidP="00E8401A">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0003F4" w:rsidRDefault="00E8401A" w:rsidP="00E8401A">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C0D49F" w14:textId="3A65319B" w:rsidR="00E8401A" w:rsidRPr="000003F4" w:rsidRDefault="00E8401A" w:rsidP="00E8401A">
            <w:pPr>
              <w:pStyle w:val="TAC"/>
              <w:keepNext w:val="0"/>
              <w:keepLines w:val="0"/>
              <w:jc w:val="left"/>
              <w:rPr>
                <w:sz w:val="16"/>
                <w:lang w:eastAsia="zh-CN"/>
              </w:rPr>
            </w:pPr>
            <w:r w:rsidRPr="000003F4">
              <w:rPr>
                <w:bCs/>
                <w:sz w:val="16"/>
                <w:szCs w:val="16"/>
              </w:rPr>
              <w:t>UE Power Saving in NR</w:t>
            </w:r>
          </w:p>
        </w:tc>
      </w:tr>
      <w:tr w:rsidR="00BA4124" w:rsidRPr="000003F4"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0003F4" w:rsidRDefault="00BA4124" w:rsidP="00B46EB2">
            <w:pPr>
              <w:pStyle w:val="TAC"/>
              <w:keepNext w:val="0"/>
              <w:keepLines w:val="0"/>
              <w:jc w:val="left"/>
              <w:rPr>
                <w:sz w:val="16"/>
                <w:lang w:eastAsia="zh-CN"/>
              </w:rPr>
            </w:pPr>
            <w:r w:rsidRPr="000003F4">
              <w:rPr>
                <w:bCs/>
                <w:sz w:val="16"/>
              </w:rPr>
              <w:t>NR small data transmissions in INACTIVE state</w:t>
            </w:r>
          </w:p>
        </w:tc>
      </w:tr>
      <w:tr w:rsidR="00BA4124" w:rsidRPr="000003F4"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0003F4" w:rsidRDefault="00BA4124" w:rsidP="00B46EB2">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bl>
    <w:p w14:paraId="3AD46ECB" w14:textId="2061B202" w:rsidR="00BA4124" w:rsidRPr="000003F4" w:rsidRDefault="00BA4124" w:rsidP="00D425F5">
      <w:pPr>
        <w:rPr>
          <w:lang w:eastAsia="zh-CN"/>
        </w:rPr>
      </w:pPr>
    </w:p>
    <w:p w14:paraId="36F8195D" w14:textId="728ED879" w:rsidR="00080512" w:rsidRPr="000003F4" w:rsidRDefault="00370C71">
      <w:pPr>
        <w:pStyle w:val="Heading8"/>
      </w:pPr>
      <w:bookmarkStart w:id="140" w:name="historyclause"/>
      <w:r w:rsidRPr="000003F4">
        <w:br w:type="page"/>
      </w:r>
      <w:bookmarkStart w:id="141" w:name="_Toc27419193"/>
      <w:bookmarkStart w:id="142" w:name="_Toc36040069"/>
      <w:bookmarkStart w:id="143" w:name="_Toc43900801"/>
      <w:bookmarkStart w:id="144" w:name="_Toc51768024"/>
      <w:bookmarkStart w:id="145" w:name="_Toc58241947"/>
      <w:bookmarkStart w:id="146" w:name="_Toc68076600"/>
      <w:bookmarkStart w:id="147" w:name="_Toc75369790"/>
      <w:bookmarkStart w:id="148" w:name="_Toc90490561"/>
      <w:bookmarkStart w:id="149" w:name="_Toc100141934"/>
      <w:bookmarkStart w:id="150" w:name="_Toc177038620"/>
      <w:r w:rsidR="00080512" w:rsidRPr="000003F4">
        <w:t xml:space="preserve">Annex </w:t>
      </w:r>
      <w:r w:rsidR="00016D29" w:rsidRPr="000003F4">
        <w:t>B</w:t>
      </w:r>
      <w:r w:rsidR="004D36DF" w:rsidRPr="000003F4">
        <w:t xml:space="preserve"> (</w:t>
      </w:r>
      <w:r w:rsidR="00080512" w:rsidRPr="000003F4">
        <w:t>informative):</w:t>
      </w:r>
      <w:r w:rsidR="00080512" w:rsidRPr="000003F4">
        <w:br/>
        <w:t>Change history</w:t>
      </w:r>
      <w:bookmarkEnd w:id="141"/>
      <w:bookmarkEnd w:id="142"/>
      <w:bookmarkEnd w:id="143"/>
      <w:bookmarkEnd w:id="144"/>
      <w:bookmarkEnd w:id="145"/>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003F4" w14:paraId="66D41EDB" w14:textId="77777777" w:rsidTr="00C72833">
        <w:trPr>
          <w:cantSplit/>
        </w:trPr>
        <w:tc>
          <w:tcPr>
            <w:tcW w:w="9639" w:type="dxa"/>
            <w:gridSpan w:val="8"/>
            <w:tcBorders>
              <w:bottom w:val="nil"/>
            </w:tcBorders>
            <w:shd w:val="solid" w:color="FFFFFF" w:fill="auto"/>
          </w:tcPr>
          <w:bookmarkEnd w:id="140"/>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proofErr w:type="spellStart"/>
            <w:r w:rsidRPr="000003F4">
              <w:rPr>
                <w:b/>
                <w:sz w:val="16"/>
                <w:lang w:eastAsia="en-US"/>
              </w:rPr>
              <w:t>TDoc</w:t>
            </w:r>
            <w:proofErr w:type="spellEnd"/>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r w:rsidRPr="000003F4">
              <w:rPr>
                <w:b/>
                <w:sz w:val="16"/>
                <w:lang w:eastAsia="en-US"/>
              </w:rPr>
              <w:t>New vers</w:t>
            </w:r>
            <w:r w:rsidR="00DF2B1F" w:rsidRPr="000003F4">
              <w:rPr>
                <w:b/>
                <w:sz w:val="16"/>
                <w:lang w:eastAsia="en-US"/>
              </w:rPr>
              <w:t>ion</w:t>
            </w:r>
          </w:p>
        </w:tc>
      </w:tr>
      <w:tr w:rsidR="00DF6DE5" w:rsidRPr="000003F4" w14:paraId="75AA8DA0" w14:textId="77777777" w:rsidTr="006043DC">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5#76</w:t>
            </w:r>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 xml:space="preserve">Addition of Layer 2 test case </w:t>
            </w:r>
            <w:proofErr w:type="spellStart"/>
            <w:r w:rsidRPr="000003F4">
              <w:rPr>
                <w:sz w:val="16"/>
                <w:szCs w:val="16"/>
                <w:lang w:eastAsia="en-US"/>
              </w:rPr>
              <w:t>applicabilities</w:t>
            </w:r>
            <w:proofErr w:type="spellEnd"/>
            <w:r w:rsidRPr="000003F4">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 xml:space="preserve">Addition of missing and new test cases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 xml:space="preserve">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Multi Layer</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eMIMO</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NR TC applicability for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Update to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 xml:space="preserve">Applicability statement for new test case for Multi configured uplink grants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eNS</w:t>
            </w:r>
            <w:proofErr w:type="spellEnd"/>
            <w:r w:rsidRPr="000003F4">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 xml:space="preserve">Updates to emergency </w:t>
            </w:r>
            <w:proofErr w:type="spellStart"/>
            <w:r w:rsidRPr="000003F4">
              <w:rPr>
                <w:rFonts w:cs="Arial"/>
                <w:color w:val="000000"/>
                <w:sz w:val="16"/>
                <w:szCs w:val="16"/>
              </w:rPr>
              <w:t>applicabilities</w:t>
            </w:r>
            <w:proofErr w:type="spellEnd"/>
            <w:r w:rsidRPr="000003F4">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 xml:space="preserve">Addition of new NR URLLC MAC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 xml:space="preserve">Applicability statement for new test cases for PDCP Duplication 3 RLC entities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 xml:space="preserve">Modification of idle/inactive testcase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 xml:space="preserve">Update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 xml:space="preserve">Updates to </w:t>
            </w:r>
            <w:proofErr w:type="spellStart"/>
            <w:r w:rsidRPr="000003F4">
              <w:rPr>
                <w:rFonts w:cs="Arial"/>
                <w:color w:val="000000"/>
                <w:sz w:val="16"/>
                <w:szCs w:val="16"/>
              </w:rPr>
              <w:t>RedCap</w:t>
            </w:r>
            <w:proofErr w:type="spellEnd"/>
            <w:r w:rsidRPr="000003F4">
              <w:rPr>
                <w:rFonts w:cs="Arial"/>
                <w:color w:val="000000"/>
                <w:sz w:val="16"/>
                <w:szCs w:val="16"/>
              </w:rPr>
              <w:t xml:space="preserve">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SDTTest</w:t>
            </w:r>
            <w:proofErr w:type="spellEnd"/>
            <w:r w:rsidRPr="000003F4">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r w:rsidRPr="000003F4">
              <w:rPr>
                <w:rFonts w:cs="Arial"/>
                <w:color w:val="000000"/>
                <w:sz w:val="16"/>
                <w:szCs w:val="16"/>
              </w:rPr>
              <w:t xml:space="preserve">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 xml:space="preserve">Corrections to 4.3.1 Protocol conformance test cases applicability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Rel-17 </w:t>
            </w:r>
            <w:proofErr w:type="spellStart"/>
            <w:r w:rsidRPr="000003F4">
              <w:rPr>
                <w:rFonts w:cs="Arial"/>
                <w:color w:val="000000"/>
                <w:sz w:val="16"/>
                <w:szCs w:val="16"/>
              </w:rPr>
              <w:t>IIoT_URLLC</w:t>
            </w:r>
            <w:proofErr w:type="spellEnd"/>
            <w:r w:rsidRPr="000003F4">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 xml:space="preserve">Applicability for moved </w:t>
            </w:r>
            <w:proofErr w:type="spellStart"/>
            <w:r w:rsidRPr="000003F4">
              <w:rPr>
                <w:rFonts w:cs="Arial"/>
                <w:color w:val="000000"/>
                <w:sz w:val="16"/>
                <w:szCs w:val="16"/>
              </w:rPr>
              <w:t>RedCap</w:t>
            </w:r>
            <w:proofErr w:type="spellEnd"/>
            <w:r w:rsidRPr="000003F4">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RRC TC for </w:t>
            </w:r>
            <w:proofErr w:type="spellStart"/>
            <w:r w:rsidRPr="000003F4">
              <w:rPr>
                <w:rFonts w:cs="Arial"/>
                <w:color w:val="000000"/>
                <w:sz w:val="16"/>
                <w:szCs w:val="16"/>
              </w:rPr>
              <w:t>RRCRelease</w:t>
            </w:r>
            <w:proofErr w:type="spellEnd"/>
            <w:r w:rsidRPr="000003F4">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 xml:space="preserve">lity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cov</w:t>
            </w:r>
            <w:proofErr w:type="spellEnd"/>
            <w:r w:rsidRPr="000003F4">
              <w:rPr>
                <w:rFonts w:cs="Arial"/>
                <w:color w:val="000000"/>
                <w:sz w:val="16"/>
                <w:szCs w:val="16"/>
              </w:rPr>
              <w:t xml:space="preserve"> </w:t>
            </w:r>
            <w:proofErr w:type="spellStart"/>
            <w:r w:rsidRPr="000003F4">
              <w:rPr>
                <w:rFonts w:cs="Arial"/>
                <w:color w:val="000000"/>
                <w:sz w:val="16"/>
                <w:szCs w:val="16"/>
              </w:rPr>
              <w:t>enh</w:t>
            </w:r>
            <w:proofErr w:type="spellEnd"/>
            <w:r w:rsidRPr="000003F4">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Idle mode TC to test the </w:t>
            </w:r>
            <w:proofErr w:type="spellStart"/>
            <w:r w:rsidRPr="000003F4">
              <w:rPr>
                <w:rFonts w:cs="Arial"/>
                <w:color w:val="000000"/>
                <w:sz w:val="16"/>
                <w:szCs w:val="16"/>
              </w:rPr>
              <w:t>intraFreqReselection</w:t>
            </w:r>
            <w:proofErr w:type="spellEnd"/>
            <w:r w:rsidRPr="000003F4">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w:t>
            </w:r>
            <w:proofErr w:type="spellStart"/>
            <w:r w:rsidRPr="000003F4">
              <w:rPr>
                <w:rFonts w:cs="Arial"/>
                <w:color w:val="000000"/>
                <w:sz w:val="16"/>
                <w:szCs w:val="16"/>
              </w:rPr>
              <w:t>applicabitiy</w:t>
            </w:r>
            <w:proofErr w:type="spellEnd"/>
            <w:r w:rsidRPr="000003F4">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w:t>
            </w:r>
            <w:proofErr w:type="spellStart"/>
            <w:r w:rsidRPr="000003F4">
              <w:rPr>
                <w:rFonts w:cs="Arial"/>
                <w:color w:val="000000"/>
                <w:sz w:val="16"/>
                <w:szCs w:val="16"/>
              </w:rPr>
              <w:t>SCell</w:t>
            </w:r>
            <w:proofErr w:type="spellEnd"/>
            <w:r w:rsidRPr="000003F4">
              <w:rPr>
                <w:rFonts w:cs="Arial"/>
                <w:color w:val="000000"/>
                <w:sz w:val="16"/>
                <w:szCs w:val="16"/>
              </w:rPr>
              <w:t xml:space="preserve"> dormancy indication test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 xml:space="preserve">Applicability updates for </w:t>
            </w:r>
            <w:proofErr w:type="spellStart"/>
            <w:r w:rsidRPr="000003F4">
              <w:rPr>
                <w:rFonts w:cs="Arial"/>
                <w:color w:val="000000"/>
                <w:sz w:val="16"/>
                <w:szCs w:val="16"/>
              </w:rPr>
              <w:t>eDRX</w:t>
            </w:r>
            <w:proofErr w:type="spellEnd"/>
            <w:r w:rsidRPr="000003F4">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test </w:t>
            </w:r>
            <w:proofErr w:type="spellStart"/>
            <w:r w:rsidRPr="000003F4">
              <w:rPr>
                <w:rFonts w:cs="Arial"/>
                <w:color w:val="000000"/>
                <w:sz w:val="16"/>
                <w:szCs w:val="16"/>
              </w:rPr>
              <w:t>appicability</w:t>
            </w:r>
            <w:proofErr w:type="spellEnd"/>
            <w:r w:rsidRPr="000003F4">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431A74B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feMIMO</w:t>
            </w:r>
            <w:proofErr w:type="spellEnd"/>
            <w:r w:rsidRPr="000003F4">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76C1D9A7"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inter-SN conditional </w:t>
            </w:r>
            <w:proofErr w:type="spellStart"/>
            <w:r w:rsidRPr="000003F4">
              <w:rPr>
                <w:rFonts w:cs="Arial"/>
                <w:color w:val="000000"/>
                <w:sz w:val="16"/>
                <w:szCs w:val="16"/>
              </w:rPr>
              <w:t>PSCell</w:t>
            </w:r>
            <w:proofErr w:type="spellEnd"/>
            <w:r w:rsidRPr="000003F4">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 xml:space="preserve">Add 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to legacy test cases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 xml:space="preserve">Scoping NR SA applicable TCs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 xml:space="preserve">Add test applicability for </w:t>
            </w:r>
            <w:proofErr w:type="spellStart"/>
            <w:r w:rsidRPr="000003F4">
              <w:rPr>
                <w:rFonts w:cs="Arial"/>
                <w:color w:val="000000"/>
                <w:sz w:val="16"/>
                <w:szCs w:val="16"/>
              </w:rPr>
              <w:t>eRedCap</w:t>
            </w:r>
            <w:proofErr w:type="spellEnd"/>
            <w:r w:rsidRPr="000003F4">
              <w:rPr>
                <w:rFonts w:cs="Arial"/>
                <w:color w:val="000000"/>
                <w:sz w:val="16"/>
                <w:szCs w:val="16"/>
              </w:rPr>
              <w:t xml:space="preserve"> and R18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 xml:space="preserve">Update legacy test case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applicability clauses for </w:t>
            </w:r>
            <w:proofErr w:type="spellStart"/>
            <w:r w:rsidRPr="000003F4">
              <w:rPr>
                <w:rFonts w:cs="Arial"/>
                <w:color w:val="000000"/>
                <w:sz w:val="16"/>
                <w:szCs w:val="16"/>
              </w:rPr>
              <w:t>eRedCap</w:t>
            </w:r>
            <w:proofErr w:type="spellEnd"/>
            <w:r w:rsidRPr="000003F4">
              <w:rPr>
                <w:rFonts w:cs="Arial"/>
                <w:color w:val="000000"/>
                <w:sz w:val="16"/>
                <w:szCs w:val="16"/>
              </w:rPr>
              <w:t xml:space="preserve">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 xml:space="preserve">Add test applicability for random access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for new NR </w:t>
            </w:r>
            <w:proofErr w:type="spellStart"/>
            <w:r w:rsidRPr="000003F4">
              <w:rPr>
                <w:rFonts w:cs="Arial"/>
                <w:color w:val="000000"/>
                <w:sz w:val="16"/>
                <w:szCs w:val="16"/>
              </w:rPr>
              <w:t>eRedcap</w:t>
            </w:r>
            <w:proofErr w:type="spellEnd"/>
            <w:r w:rsidRPr="000003F4">
              <w:rPr>
                <w:rFonts w:cs="Arial"/>
                <w:color w:val="000000"/>
                <w:sz w:val="16"/>
                <w:szCs w:val="16"/>
              </w:rPr>
              <w:t xml:space="preserve"> Test Case Cell reselection / inter-frequency / </w:t>
            </w:r>
            <w:proofErr w:type="spellStart"/>
            <w:r w:rsidRPr="000003F4">
              <w:rPr>
                <w:rFonts w:cs="Arial"/>
                <w:color w:val="000000"/>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the test applicability for new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 xml:space="preserve">Correction the test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 xml:space="preserve">lity for new NR NTN </w:t>
            </w:r>
            <w:proofErr w:type="spellStart"/>
            <w:r w:rsidRPr="000003F4">
              <w:rPr>
                <w:rFonts w:cs="Arial"/>
                <w:color w:val="000000"/>
                <w:sz w:val="16"/>
                <w:szCs w:val="16"/>
              </w:rPr>
              <w:t>enh</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 xml:space="preserve">CEN alignment applicability Updates for </w:t>
            </w:r>
            <w:proofErr w:type="spellStart"/>
            <w:r w:rsidRPr="000003F4">
              <w:rPr>
                <w:rFonts w:cs="Arial"/>
                <w:color w:val="000000"/>
                <w:sz w:val="16"/>
                <w:szCs w:val="16"/>
              </w:rPr>
              <w:t>NGeCall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r w:rsidR="00395107" w:rsidRPr="00395107" w14:paraId="68FA56F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8CEE465" w14:textId="4296435D"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CC42A" w14:textId="6C9ADC15"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786C" w14:textId="4C5B13EC" w:rsidR="00395107" w:rsidRPr="000003F4" w:rsidRDefault="00395107" w:rsidP="00395107">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E6FC5" w14:textId="2A8C9585" w:rsidR="00395107" w:rsidRPr="000003F4" w:rsidRDefault="00395107" w:rsidP="00395107">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2BCAC" w14:textId="6E50D2D4"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DFBC" w14:textId="2DB4F2B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0138E" w14:textId="1EB4BCF2" w:rsidR="00395107" w:rsidRPr="000003F4" w:rsidRDefault="00395107" w:rsidP="00395107">
            <w:pPr>
              <w:pStyle w:val="TAL"/>
              <w:rPr>
                <w:rFonts w:cs="Arial"/>
                <w:color w:val="000000"/>
                <w:sz w:val="16"/>
                <w:szCs w:val="16"/>
              </w:rPr>
            </w:pPr>
            <w:r w:rsidRPr="00395107">
              <w:rPr>
                <w:rFonts w:cs="Arial"/>
                <w:color w:val="000000"/>
                <w:sz w:val="16"/>
                <w:szCs w:val="16"/>
              </w:rPr>
              <w:t>Clarifications on number of test case executions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E369" w14:textId="59496718"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3607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C3CE57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BE5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43850" w14:textId="5D181B6D" w:rsidR="00395107" w:rsidRPr="000003F4" w:rsidRDefault="00395107" w:rsidP="00395107">
            <w:pPr>
              <w:pStyle w:val="TAL"/>
              <w:rPr>
                <w:rFonts w:cs="Arial"/>
                <w:color w:val="000000"/>
                <w:sz w:val="16"/>
                <w:szCs w:val="16"/>
              </w:rPr>
            </w:pPr>
            <w:r w:rsidRPr="00395107">
              <w:rPr>
                <w:rFonts w:cs="Arial"/>
                <w:color w:val="000000"/>
                <w:sz w:val="16"/>
                <w:szCs w:val="16"/>
              </w:rPr>
              <w:t>R5-252040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13DD1" w14:textId="11D15A3D" w:rsidR="00395107" w:rsidRPr="000003F4" w:rsidRDefault="00395107" w:rsidP="00395107">
            <w:pPr>
              <w:pStyle w:val="TAL"/>
              <w:rPr>
                <w:rFonts w:cs="Arial"/>
                <w:color w:val="000000"/>
                <w:sz w:val="16"/>
                <w:szCs w:val="16"/>
              </w:rPr>
            </w:pPr>
            <w:r w:rsidRPr="0039510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D2BDB" w14:textId="277F894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3B7D" w14:textId="62C1A488"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F677" w14:textId="13C3D125" w:rsidR="00395107" w:rsidRPr="000003F4" w:rsidRDefault="00395107" w:rsidP="00395107">
            <w:pPr>
              <w:pStyle w:val="TAL"/>
              <w:rPr>
                <w:rFonts w:cs="Arial"/>
                <w:color w:val="000000"/>
                <w:sz w:val="16"/>
                <w:szCs w:val="16"/>
              </w:rPr>
            </w:pPr>
            <w:r w:rsidRPr="00395107">
              <w:rPr>
                <w:rFonts w:cs="Arial"/>
                <w:color w:val="000000"/>
                <w:sz w:val="16"/>
                <w:szCs w:val="16"/>
              </w:rPr>
              <w:t>Editorial Correction to Test Case name for LTM cell switch Command and UL Transmission without random access 7.1.1.3.28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F4B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3D7BF6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EBD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55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7F28" w14:textId="00E10483" w:rsidR="00395107" w:rsidRPr="000003F4" w:rsidRDefault="00395107" w:rsidP="00395107">
            <w:pPr>
              <w:pStyle w:val="TAL"/>
              <w:rPr>
                <w:rFonts w:cs="Arial"/>
                <w:color w:val="000000"/>
                <w:sz w:val="16"/>
                <w:szCs w:val="16"/>
              </w:rPr>
            </w:pPr>
            <w:r w:rsidRPr="00395107">
              <w:rPr>
                <w:rFonts w:cs="Arial"/>
                <w:color w:val="000000"/>
                <w:sz w:val="16"/>
                <w:szCs w:val="16"/>
              </w:rPr>
              <w:t>R5-252045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E160" w14:textId="39D1E367" w:rsidR="00395107" w:rsidRPr="000003F4" w:rsidRDefault="00395107" w:rsidP="00395107">
            <w:pPr>
              <w:pStyle w:val="TAL"/>
              <w:rPr>
                <w:rFonts w:cs="Arial"/>
                <w:color w:val="000000"/>
                <w:sz w:val="16"/>
                <w:szCs w:val="16"/>
              </w:rPr>
            </w:pPr>
            <w:r w:rsidRPr="0039510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6CA10" w14:textId="440DB2C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28568" w14:textId="5C900CE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619" w14:textId="2A8F4DD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of new LTM Test Case for DRX operation with RACH-less LTM cell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4D33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208B95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6D74F0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E98C0"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6F136" w14:textId="5376B5E2" w:rsidR="00395107" w:rsidRPr="000003F4" w:rsidRDefault="00395107" w:rsidP="00395107">
            <w:pPr>
              <w:pStyle w:val="TAL"/>
              <w:rPr>
                <w:rFonts w:cs="Arial"/>
                <w:color w:val="000000"/>
                <w:sz w:val="16"/>
                <w:szCs w:val="16"/>
              </w:rPr>
            </w:pPr>
            <w:r w:rsidRPr="00395107">
              <w:rPr>
                <w:rFonts w:cs="Arial"/>
                <w:color w:val="000000"/>
                <w:sz w:val="16"/>
                <w:szCs w:val="16"/>
              </w:rPr>
              <w:t>R5-252057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A160" w14:textId="1D4CC661" w:rsidR="00395107" w:rsidRPr="000003F4" w:rsidRDefault="00395107" w:rsidP="00395107">
            <w:pPr>
              <w:pStyle w:val="TAL"/>
              <w:rPr>
                <w:rFonts w:cs="Arial"/>
                <w:color w:val="000000"/>
                <w:sz w:val="16"/>
                <w:szCs w:val="16"/>
              </w:rPr>
            </w:pPr>
            <w:r w:rsidRPr="0039510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BA3FD" w14:textId="2563286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D8A8" w14:textId="68116429"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8443" w14:textId="75EB9610" w:rsidR="00395107" w:rsidRPr="000003F4" w:rsidRDefault="00395107" w:rsidP="00395107">
            <w:pPr>
              <w:pStyle w:val="TAL"/>
              <w:rPr>
                <w:rFonts w:cs="Arial"/>
                <w:color w:val="000000"/>
                <w:sz w:val="16"/>
                <w:szCs w:val="16"/>
              </w:rPr>
            </w:pPr>
            <w:r w:rsidRPr="00395107">
              <w:rPr>
                <w:rFonts w:cs="Arial"/>
                <w:color w:val="000000"/>
                <w:sz w:val="16"/>
                <w:szCs w:val="16"/>
              </w:rPr>
              <w:t>Correction to Applicability of SDT Test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F96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4B23E5F"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3C4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02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9F20" w14:textId="0C2C83F6" w:rsidR="00395107" w:rsidRPr="000003F4" w:rsidRDefault="00395107" w:rsidP="00395107">
            <w:pPr>
              <w:pStyle w:val="TAL"/>
              <w:rPr>
                <w:rFonts w:cs="Arial"/>
                <w:color w:val="000000"/>
                <w:sz w:val="16"/>
                <w:szCs w:val="16"/>
              </w:rPr>
            </w:pPr>
            <w:r w:rsidRPr="00395107">
              <w:rPr>
                <w:rFonts w:cs="Arial"/>
                <w:color w:val="000000"/>
                <w:sz w:val="16"/>
                <w:szCs w:val="16"/>
              </w:rPr>
              <w:t>R5-252118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55E2" w14:textId="7E3C5EF2" w:rsidR="00395107" w:rsidRPr="000003F4" w:rsidRDefault="00395107" w:rsidP="00395107">
            <w:pPr>
              <w:pStyle w:val="TAL"/>
              <w:rPr>
                <w:rFonts w:cs="Arial"/>
                <w:color w:val="000000"/>
                <w:sz w:val="16"/>
                <w:szCs w:val="16"/>
              </w:rPr>
            </w:pPr>
            <w:r w:rsidRPr="0039510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88EF9" w14:textId="6D1352E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D86C" w14:textId="195FBAB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8BA3" w14:textId="25246E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NR IDC test cases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D55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0326DE4"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50FC58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AF34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5215A" w14:textId="22CF1FAE" w:rsidR="00395107" w:rsidRPr="000003F4" w:rsidRDefault="00395107" w:rsidP="00395107">
            <w:pPr>
              <w:pStyle w:val="TAL"/>
              <w:rPr>
                <w:rFonts w:cs="Arial"/>
                <w:color w:val="000000"/>
                <w:sz w:val="16"/>
                <w:szCs w:val="16"/>
              </w:rPr>
            </w:pPr>
            <w:r w:rsidRPr="00395107">
              <w:rPr>
                <w:rFonts w:cs="Arial"/>
                <w:color w:val="000000"/>
                <w:sz w:val="16"/>
                <w:szCs w:val="16"/>
              </w:rPr>
              <w:t>R5-252197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32B7" w14:textId="088BAA46" w:rsidR="00395107" w:rsidRPr="000003F4" w:rsidRDefault="00395107" w:rsidP="00395107">
            <w:pPr>
              <w:pStyle w:val="TAL"/>
              <w:rPr>
                <w:rFonts w:cs="Arial"/>
                <w:color w:val="000000"/>
                <w:sz w:val="16"/>
                <w:szCs w:val="16"/>
              </w:rPr>
            </w:pPr>
            <w:r w:rsidRPr="0039510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7916" w14:textId="710FE916"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1C54" w14:textId="0A6DF0E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CAC76" w14:textId="46A3BA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idle mode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4E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359553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9AE9CD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DC3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0A57" w14:textId="7EFF093C" w:rsidR="00395107" w:rsidRPr="000003F4" w:rsidRDefault="00395107" w:rsidP="00395107">
            <w:pPr>
              <w:pStyle w:val="TAL"/>
              <w:rPr>
                <w:rFonts w:cs="Arial"/>
                <w:color w:val="000000"/>
                <w:sz w:val="16"/>
                <w:szCs w:val="16"/>
              </w:rPr>
            </w:pPr>
            <w:r w:rsidRPr="00395107">
              <w:rPr>
                <w:rFonts w:cs="Arial"/>
                <w:color w:val="000000"/>
                <w:sz w:val="16"/>
                <w:szCs w:val="16"/>
              </w:rPr>
              <w:t>R5-252310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D75B6" w14:textId="36BF5D6E" w:rsidR="00395107" w:rsidRPr="000003F4" w:rsidRDefault="00395107" w:rsidP="00395107">
            <w:pPr>
              <w:pStyle w:val="TAL"/>
              <w:rPr>
                <w:rFonts w:cs="Arial"/>
                <w:color w:val="000000"/>
                <w:sz w:val="16"/>
                <w:szCs w:val="16"/>
              </w:rPr>
            </w:pPr>
            <w:r w:rsidRPr="0039510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9933F" w14:textId="66700F70"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2A059" w14:textId="740D2AA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1C3E" w14:textId="450E22C5"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7.1.1.14.2.2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734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AA8CD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260FF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73E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5F94" w14:textId="19123763" w:rsidR="00395107" w:rsidRPr="000003F4" w:rsidRDefault="00395107" w:rsidP="00395107">
            <w:pPr>
              <w:pStyle w:val="TAL"/>
              <w:rPr>
                <w:rFonts w:cs="Arial"/>
                <w:color w:val="000000"/>
                <w:sz w:val="16"/>
                <w:szCs w:val="16"/>
              </w:rPr>
            </w:pPr>
            <w:r w:rsidRPr="00395107">
              <w:rPr>
                <w:rFonts w:cs="Arial"/>
                <w:color w:val="000000"/>
                <w:sz w:val="16"/>
                <w:szCs w:val="16"/>
              </w:rPr>
              <w:t>R5-252473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7180" w14:textId="382A493F" w:rsidR="00395107" w:rsidRPr="000003F4" w:rsidRDefault="00395107" w:rsidP="00395107">
            <w:pPr>
              <w:pStyle w:val="TAL"/>
              <w:rPr>
                <w:rFonts w:cs="Arial"/>
                <w:color w:val="000000"/>
                <w:sz w:val="16"/>
                <w:szCs w:val="16"/>
              </w:rPr>
            </w:pPr>
            <w:r w:rsidRPr="00395107">
              <w:rPr>
                <w:rFonts w:cs="Arial"/>
                <w:color w:val="000000"/>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B394E" w14:textId="4948C409"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23E33" w14:textId="0795786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914B3" w14:textId="4899DEC8" w:rsidR="00395107" w:rsidRPr="000003F4" w:rsidRDefault="00395107" w:rsidP="00395107">
            <w:pPr>
              <w:pStyle w:val="TAL"/>
              <w:rPr>
                <w:rFonts w:cs="Arial"/>
                <w:color w:val="000000"/>
                <w:sz w:val="16"/>
                <w:szCs w:val="16"/>
              </w:rPr>
            </w:pPr>
            <w:r w:rsidRPr="00395107">
              <w:rPr>
                <w:rFonts w:cs="Arial"/>
                <w:color w:val="000000"/>
                <w:sz w:val="16"/>
                <w:szCs w:val="16"/>
              </w:rPr>
              <w:t>Correction of additional information of applicability for Multi-layer test case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FA1"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78F4E19"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DEA0DA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17E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301A3" w14:textId="6AE39CB7" w:rsidR="00395107" w:rsidRPr="000003F4" w:rsidRDefault="00395107" w:rsidP="00395107">
            <w:pPr>
              <w:pStyle w:val="TAL"/>
              <w:rPr>
                <w:rFonts w:cs="Arial"/>
                <w:color w:val="000000"/>
                <w:sz w:val="16"/>
                <w:szCs w:val="16"/>
              </w:rPr>
            </w:pPr>
            <w:r w:rsidRPr="00395107">
              <w:rPr>
                <w:rFonts w:cs="Arial"/>
                <w:color w:val="000000"/>
                <w:sz w:val="16"/>
                <w:szCs w:val="16"/>
              </w:rPr>
              <w:t>R5-252571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718" w14:textId="0C3970F9" w:rsidR="00395107" w:rsidRPr="000003F4" w:rsidRDefault="00395107" w:rsidP="00395107">
            <w:pPr>
              <w:pStyle w:val="TAL"/>
              <w:rPr>
                <w:rFonts w:cs="Arial"/>
                <w:color w:val="000000"/>
                <w:sz w:val="16"/>
                <w:szCs w:val="16"/>
              </w:rPr>
            </w:pPr>
            <w:r w:rsidRPr="00395107">
              <w:rPr>
                <w:rFonts w:cs="Arial"/>
                <w:color w:val="000000"/>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CC5B" w14:textId="12AFBA9B"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8377" w14:textId="7A967DF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36638" w14:textId="101C76FC" w:rsidR="00395107" w:rsidRPr="000003F4" w:rsidRDefault="00395107" w:rsidP="00395107">
            <w:pPr>
              <w:pStyle w:val="TAL"/>
              <w:rPr>
                <w:rFonts w:cs="Arial"/>
                <w:color w:val="000000"/>
                <w:sz w:val="16"/>
                <w:szCs w:val="16"/>
              </w:rPr>
            </w:pPr>
            <w:r w:rsidRPr="00395107">
              <w:rPr>
                <w:rFonts w:cs="Arial"/>
                <w:color w:val="000000"/>
                <w:sz w:val="16"/>
                <w:szCs w:val="16"/>
              </w:rPr>
              <w:t xml:space="preserve">Add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1AB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3A65BFD"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FB410F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AAC4"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0A67" w14:textId="39000AD2" w:rsidR="00395107" w:rsidRPr="000003F4" w:rsidRDefault="00395107" w:rsidP="00395107">
            <w:pPr>
              <w:pStyle w:val="TAL"/>
              <w:rPr>
                <w:rFonts w:cs="Arial"/>
                <w:color w:val="000000"/>
                <w:sz w:val="16"/>
                <w:szCs w:val="16"/>
              </w:rPr>
            </w:pPr>
            <w:r w:rsidRPr="00395107">
              <w:rPr>
                <w:rFonts w:cs="Arial"/>
                <w:color w:val="000000"/>
                <w:sz w:val="16"/>
                <w:szCs w:val="16"/>
              </w:rPr>
              <w:t>R5-252733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EC28" w14:textId="7A6C16CB" w:rsidR="00395107" w:rsidRPr="000003F4" w:rsidRDefault="00395107" w:rsidP="00395107">
            <w:pPr>
              <w:pStyle w:val="TAL"/>
              <w:rPr>
                <w:rFonts w:cs="Arial"/>
                <w:color w:val="000000"/>
                <w:sz w:val="16"/>
                <w:szCs w:val="16"/>
              </w:rPr>
            </w:pPr>
            <w:r w:rsidRPr="0039510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59319" w14:textId="1FB35977"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463" w14:textId="3E7BFD7A"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2652" w14:textId="2F2745F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0602"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86CA8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23A38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5F2E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42E82" w14:textId="51ABFB52" w:rsidR="00395107" w:rsidRPr="000003F4" w:rsidRDefault="00395107" w:rsidP="00395107">
            <w:pPr>
              <w:pStyle w:val="TAL"/>
              <w:rPr>
                <w:rFonts w:cs="Arial"/>
                <w:color w:val="000000"/>
                <w:sz w:val="16"/>
                <w:szCs w:val="16"/>
              </w:rPr>
            </w:pPr>
            <w:r w:rsidRPr="00395107">
              <w:rPr>
                <w:rFonts w:cs="Arial"/>
                <w:color w:val="000000"/>
                <w:sz w:val="16"/>
                <w:szCs w:val="16"/>
              </w:rPr>
              <w:t>R5-253094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F99C" w14:textId="35B80398" w:rsidR="00395107" w:rsidRPr="000003F4" w:rsidRDefault="00395107" w:rsidP="00395107">
            <w:pPr>
              <w:pStyle w:val="TAL"/>
              <w:rPr>
                <w:rFonts w:cs="Arial"/>
                <w:color w:val="000000"/>
                <w:sz w:val="16"/>
                <w:szCs w:val="16"/>
              </w:rPr>
            </w:pPr>
            <w:r w:rsidRPr="00395107">
              <w:rPr>
                <w:rFonts w:cs="Arial"/>
                <w:color w:val="000000"/>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C9AFB" w14:textId="6F6EA2A0"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69B3" w14:textId="0261CE1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BBB1" w14:textId="69545252" w:rsidR="00395107" w:rsidRPr="000003F4" w:rsidRDefault="00395107" w:rsidP="00395107">
            <w:pPr>
              <w:pStyle w:val="TAL"/>
              <w:rPr>
                <w:rFonts w:cs="Arial"/>
                <w:color w:val="000000"/>
                <w:sz w:val="16"/>
                <w:szCs w:val="16"/>
              </w:rPr>
            </w:pPr>
            <w:r w:rsidRPr="00395107">
              <w:rPr>
                <w:rFonts w:cs="Arial"/>
                <w:color w:val="000000"/>
                <w:sz w:val="16"/>
                <w:szCs w:val="16"/>
              </w:rPr>
              <w:t>Corrections to applicability of NR NTN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2999"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4F8332"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4151FE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6A1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0C786" w14:textId="4DD55B3F" w:rsidR="00395107" w:rsidRPr="000003F4" w:rsidRDefault="00395107" w:rsidP="00395107">
            <w:pPr>
              <w:pStyle w:val="TAL"/>
              <w:rPr>
                <w:rFonts w:cs="Arial"/>
                <w:color w:val="000000"/>
                <w:sz w:val="16"/>
                <w:szCs w:val="16"/>
              </w:rPr>
            </w:pPr>
            <w:r w:rsidRPr="00395107">
              <w:rPr>
                <w:rFonts w:cs="Arial"/>
                <w:color w:val="000000"/>
                <w:sz w:val="16"/>
                <w:szCs w:val="16"/>
              </w:rPr>
              <w:t>R5-253095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517F" w14:textId="7D2CD6EB" w:rsidR="00395107" w:rsidRPr="000003F4" w:rsidRDefault="00395107" w:rsidP="00395107">
            <w:pPr>
              <w:pStyle w:val="TAL"/>
              <w:rPr>
                <w:rFonts w:cs="Arial"/>
                <w:color w:val="000000"/>
                <w:sz w:val="16"/>
                <w:szCs w:val="16"/>
              </w:rPr>
            </w:pPr>
            <w:r w:rsidRPr="0039510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4B9A" w14:textId="3C3DF1E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4451" w14:textId="2F76177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08415" w14:textId="518A3BE6" w:rsidR="00395107" w:rsidRPr="000003F4" w:rsidRDefault="00395107" w:rsidP="00395107">
            <w:pPr>
              <w:pStyle w:val="TAL"/>
              <w:rPr>
                <w:rFonts w:cs="Arial"/>
                <w:color w:val="000000"/>
                <w:sz w:val="16"/>
                <w:szCs w:val="16"/>
              </w:rPr>
            </w:pPr>
            <w:r w:rsidRPr="00395107">
              <w:rPr>
                <w:rFonts w:cs="Arial"/>
                <w:color w:val="000000"/>
                <w:sz w:val="16"/>
                <w:szCs w:val="16"/>
              </w:rPr>
              <w:t>Applicability updates to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7FD5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16E2E3"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968E7A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C17B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66861" w14:textId="0D1A4D4B" w:rsidR="00395107" w:rsidRPr="000003F4" w:rsidRDefault="00395107" w:rsidP="00395107">
            <w:pPr>
              <w:pStyle w:val="TAL"/>
              <w:rPr>
                <w:rFonts w:cs="Arial"/>
                <w:color w:val="000000"/>
                <w:sz w:val="16"/>
                <w:szCs w:val="16"/>
              </w:rPr>
            </w:pPr>
            <w:r w:rsidRPr="00395107">
              <w:rPr>
                <w:rFonts w:cs="Arial"/>
                <w:color w:val="000000"/>
                <w:sz w:val="16"/>
                <w:szCs w:val="16"/>
              </w:rPr>
              <w:t>R5-253101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EFAC0" w14:textId="606FF7D1" w:rsidR="00395107" w:rsidRPr="000003F4" w:rsidRDefault="00395107" w:rsidP="00395107">
            <w:pPr>
              <w:pStyle w:val="TAL"/>
              <w:rPr>
                <w:rFonts w:cs="Arial"/>
                <w:color w:val="000000"/>
                <w:sz w:val="16"/>
                <w:szCs w:val="16"/>
              </w:rPr>
            </w:pPr>
            <w:r w:rsidRPr="00395107">
              <w:rPr>
                <w:rFonts w:cs="Arial"/>
                <w:color w:val="000000"/>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6635B" w14:textId="4282EBDC"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E6391" w14:textId="339F3615"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E6C6B" w14:textId="1B359FAC"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test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2E4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87843B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F0B110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92F6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C77FC" w14:textId="4513DBB6" w:rsidR="00395107" w:rsidRPr="000003F4" w:rsidRDefault="00395107" w:rsidP="00395107">
            <w:pPr>
              <w:pStyle w:val="TAL"/>
              <w:rPr>
                <w:rFonts w:cs="Arial"/>
                <w:color w:val="000000"/>
                <w:sz w:val="16"/>
                <w:szCs w:val="16"/>
              </w:rPr>
            </w:pPr>
            <w:r w:rsidRPr="00395107">
              <w:rPr>
                <w:rFonts w:cs="Arial"/>
                <w:color w:val="000000"/>
                <w:sz w:val="16"/>
                <w:szCs w:val="16"/>
              </w:rPr>
              <w:t>R5-253139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B1CC" w14:textId="7DEA9153" w:rsidR="00395107" w:rsidRPr="000003F4" w:rsidRDefault="00395107" w:rsidP="00395107">
            <w:pPr>
              <w:pStyle w:val="TAL"/>
              <w:rPr>
                <w:rFonts w:cs="Arial"/>
                <w:color w:val="000000"/>
                <w:sz w:val="16"/>
                <w:szCs w:val="16"/>
              </w:rPr>
            </w:pPr>
            <w:r w:rsidRPr="0039510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8C23D" w14:textId="2AD62B3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083E9" w14:textId="7544C5C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1751D" w14:textId="47390604"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CHO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899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2DAFBC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7443"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EB55"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F02C" w14:textId="25E0A811" w:rsidR="00395107" w:rsidRPr="000003F4" w:rsidRDefault="00395107" w:rsidP="00395107">
            <w:pPr>
              <w:pStyle w:val="TAL"/>
              <w:rPr>
                <w:rFonts w:cs="Arial"/>
                <w:color w:val="000000"/>
                <w:sz w:val="16"/>
                <w:szCs w:val="16"/>
              </w:rPr>
            </w:pPr>
            <w:r w:rsidRPr="00395107">
              <w:rPr>
                <w:rFonts w:cs="Arial"/>
                <w:color w:val="000000"/>
                <w:sz w:val="16"/>
                <w:szCs w:val="16"/>
              </w:rPr>
              <w:t>R5-253140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4AF16" w14:textId="6A654E18" w:rsidR="00395107" w:rsidRPr="000003F4" w:rsidRDefault="00395107" w:rsidP="00395107">
            <w:pPr>
              <w:pStyle w:val="TAL"/>
              <w:rPr>
                <w:rFonts w:cs="Arial"/>
                <w:color w:val="000000"/>
                <w:sz w:val="16"/>
                <w:szCs w:val="16"/>
              </w:rPr>
            </w:pPr>
            <w:r w:rsidRPr="0039510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B66F" w14:textId="4B71DC0A"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C9931" w14:textId="6A1345F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B09C" w14:textId="6CF00F8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TA report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D394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92F91C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5FA213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20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47456" w14:textId="369C4A93" w:rsidR="00395107" w:rsidRPr="000003F4" w:rsidRDefault="00395107" w:rsidP="00395107">
            <w:pPr>
              <w:pStyle w:val="TAL"/>
              <w:rPr>
                <w:rFonts w:cs="Arial"/>
                <w:color w:val="000000"/>
                <w:sz w:val="16"/>
                <w:szCs w:val="16"/>
              </w:rPr>
            </w:pPr>
            <w:r w:rsidRPr="00395107">
              <w:rPr>
                <w:rFonts w:cs="Arial"/>
                <w:color w:val="000000"/>
                <w:sz w:val="16"/>
                <w:szCs w:val="16"/>
              </w:rPr>
              <w:t>R5-253146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00D9" w14:textId="007123BA" w:rsidR="00395107" w:rsidRPr="000003F4" w:rsidRDefault="00395107" w:rsidP="00395107">
            <w:pPr>
              <w:pStyle w:val="TAL"/>
              <w:rPr>
                <w:rFonts w:cs="Arial"/>
                <w:color w:val="000000"/>
                <w:sz w:val="16"/>
                <w:szCs w:val="16"/>
              </w:rPr>
            </w:pPr>
            <w:r w:rsidRPr="0039510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7D77" w14:textId="0F74531E"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32900" w14:textId="7CA5506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DEFC" w14:textId="64F8F434" w:rsidR="00395107" w:rsidRPr="000003F4" w:rsidRDefault="00395107" w:rsidP="00395107">
            <w:pPr>
              <w:pStyle w:val="TAL"/>
              <w:rPr>
                <w:rFonts w:cs="Arial"/>
                <w:color w:val="000000"/>
                <w:sz w:val="16"/>
                <w:szCs w:val="16"/>
              </w:rPr>
            </w:pPr>
            <w:r w:rsidRPr="00395107">
              <w:rPr>
                <w:rFonts w:cs="Arial"/>
                <w:color w:val="000000"/>
                <w:sz w:val="16"/>
                <w:szCs w:val="16"/>
              </w:rPr>
              <w:t>Applicability of TC 7.1.1.6.8 and 7.1.1.6.9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384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CC82CA0"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F854C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868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A4E9" w14:textId="24E5BE4C" w:rsidR="00395107" w:rsidRPr="000003F4" w:rsidRDefault="00395107" w:rsidP="00395107">
            <w:pPr>
              <w:pStyle w:val="TAL"/>
              <w:rPr>
                <w:rFonts w:cs="Arial"/>
                <w:color w:val="000000"/>
                <w:sz w:val="16"/>
                <w:szCs w:val="16"/>
              </w:rPr>
            </w:pPr>
            <w:r w:rsidRPr="00395107">
              <w:rPr>
                <w:rFonts w:cs="Arial"/>
                <w:color w:val="000000"/>
                <w:sz w:val="16"/>
                <w:szCs w:val="16"/>
              </w:rPr>
              <w:t>R5-253154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55D80" w14:textId="6D09A491" w:rsidR="00395107" w:rsidRPr="000003F4" w:rsidRDefault="00395107" w:rsidP="00395107">
            <w:pPr>
              <w:pStyle w:val="TAL"/>
              <w:rPr>
                <w:rFonts w:cs="Arial"/>
                <w:color w:val="000000"/>
                <w:sz w:val="16"/>
                <w:szCs w:val="16"/>
              </w:rPr>
            </w:pPr>
            <w:r w:rsidRPr="0039510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0F60D" w14:textId="25FB328F"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48FC" w14:textId="30CF505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8B38D" w14:textId="2296145B"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Cov_Enh2 SIG test case 7.1.1.3.24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176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5ED40A"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E4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0FB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731ED" w14:textId="1CC23BBC" w:rsidR="00395107" w:rsidRPr="000003F4" w:rsidRDefault="00395107" w:rsidP="00395107">
            <w:pPr>
              <w:pStyle w:val="TAL"/>
              <w:rPr>
                <w:rFonts w:cs="Arial"/>
                <w:color w:val="000000"/>
                <w:sz w:val="16"/>
                <w:szCs w:val="16"/>
              </w:rPr>
            </w:pPr>
            <w:r w:rsidRPr="00395107">
              <w:rPr>
                <w:rFonts w:cs="Arial"/>
                <w:color w:val="000000"/>
                <w:sz w:val="16"/>
                <w:szCs w:val="16"/>
              </w:rPr>
              <w:t>R5-253158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1A28" w14:textId="1C4B1DBD" w:rsidR="00395107" w:rsidRPr="000003F4" w:rsidRDefault="00395107" w:rsidP="00395107">
            <w:pPr>
              <w:pStyle w:val="TAL"/>
              <w:rPr>
                <w:rFonts w:cs="Arial"/>
                <w:color w:val="000000"/>
                <w:sz w:val="16"/>
                <w:szCs w:val="16"/>
              </w:rPr>
            </w:pPr>
            <w:r w:rsidRPr="0039510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27D3" w14:textId="08C08B3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7CBCD" w14:textId="5DAA8A1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264F1" w14:textId="40C200E5" w:rsidR="00395107" w:rsidRPr="000003F4" w:rsidRDefault="00395107" w:rsidP="00395107">
            <w:pPr>
              <w:pStyle w:val="TAL"/>
              <w:rPr>
                <w:rFonts w:cs="Arial"/>
                <w:color w:val="000000"/>
                <w:sz w:val="16"/>
                <w:szCs w:val="16"/>
              </w:rPr>
            </w:pPr>
            <w:r w:rsidRPr="00395107">
              <w:rPr>
                <w:rFonts w:cs="Arial"/>
                <w:color w:val="000000"/>
                <w:sz w:val="16"/>
                <w:szCs w:val="16"/>
              </w:rPr>
              <w:t>Applicability for new further NR coverage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59D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A086C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74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4BA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758E" w14:textId="627A51C5" w:rsidR="00395107" w:rsidRPr="000003F4" w:rsidRDefault="00395107" w:rsidP="00395107">
            <w:pPr>
              <w:pStyle w:val="TAL"/>
              <w:rPr>
                <w:rFonts w:cs="Arial"/>
                <w:color w:val="000000"/>
                <w:sz w:val="16"/>
                <w:szCs w:val="16"/>
              </w:rPr>
            </w:pPr>
            <w:r w:rsidRPr="00395107">
              <w:rPr>
                <w:rFonts w:cs="Arial"/>
                <w:color w:val="000000"/>
                <w:sz w:val="16"/>
                <w:szCs w:val="16"/>
              </w:rPr>
              <w:t>R5-253161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A187" w14:textId="72814409" w:rsidR="00395107" w:rsidRPr="000003F4" w:rsidRDefault="00395107" w:rsidP="00395107">
            <w:pPr>
              <w:pStyle w:val="TAL"/>
              <w:rPr>
                <w:rFonts w:cs="Arial"/>
                <w:color w:val="000000"/>
                <w:sz w:val="16"/>
                <w:szCs w:val="16"/>
              </w:rPr>
            </w:pPr>
            <w:r w:rsidRPr="0039510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82D1" w14:textId="641C14BD"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96C4" w14:textId="2454801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CD60" w14:textId="0BDF3ADC" w:rsidR="00395107" w:rsidRPr="000003F4" w:rsidRDefault="00395107" w:rsidP="00395107">
            <w:pPr>
              <w:pStyle w:val="TAL"/>
              <w:rPr>
                <w:rFonts w:cs="Arial"/>
                <w:color w:val="000000"/>
                <w:sz w:val="16"/>
                <w:szCs w:val="16"/>
              </w:rPr>
            </w:pPr>
            <w:r w:rsidRPr="00395107">
              <w:rPr>
                <w:rFonts w:cs="Arial"/>
                <w:color w:val="000000"/>
                <w:sz w:val="16"/>
                <w:szCs w:val="16"/>
              </w:rPr>
              <w:t>Applicability for new Multi-carrier enhancements for 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8C34"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F3BD12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D2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2FD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837AD" w14:textId="099FCE6F" w:rsidR="00395107" w:rsidRPr="000003F4" w:rsidRDefault="00395107" w:rsidP="00395107">
            <w:pPr>
              <w:pStyle w:val="TAL"/>
              <w:rPr>
                <w:rFonts w:cs="Arial"/>
                <w:color w:val="000000"/>
                <w:sz w:val="16"/>
                <w:szCs w:val="16"/>
              </w:rPr>
            </w:pPr>
            <w:r w:rsidRPr="00395107">
              <w:rPr>
                <w:rFonts w:cs="Arial"/>
                <w:color w:val="000000"/>
                <w:sz w:val="16"/>
                <w:szCs w:val="16"/>
              </w:rPr>
              <w:t>R5-253175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C941" w14:textId="58C29545" w:rsidR="00395107" w:rsidRPr="000003F4" w:rsidRDefault="00395107" w:rsidP="00395107">
            <w:pPr>
              <w:pStyle w:val="TAL"/>
              <w:rPr>
                <w:rFonts w:cs="Arial"/>
                <w:color w:val="000000"/>
                <w:sz w:val="16"/>
                <w:szCs w:val="16"/>
              </w:rPr>
            </w:pPr>
            <w:r w:rsidRPr="00395107">
              <w:rPr>
                <w:rFonts w:cs="Arial"/>
                <w:color w:val="000000"/>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1B88D" w14:textId="3BE56AA2"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1CF77" w14:textId="6B38984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0E4B1" w14:textId="2A0EAE00"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39B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5105E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CA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2BB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3EDD" w14:textId="52BF1FF6" w:rsidR="00395107" w:rsidRPr="000003F4" w:rsidRDefault="00395107" w:rsidP="00395107">
            <w:pPr>
              <w:pStyle w:val="TAL"/>
              <w:rPr>
                <w:rFonts w:cs="Arial"/>
                <w:color w:val="000000"/>
                <w:sz w:val="16"/>
                <w:szCs w:val="16"/>
              </w:rPr>
            </w:pPr>
            <w:r w:rsidRPr="00395107">
              <w:rPr>
                <w:rFonts w:cs="Arial"/>
                <w:color w:val="000000"/>
                <w:sz w:val="16"/>
                <w:szCs w:val="16"/>
              </w:rPr>
              <w:t>R5-253218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51EB" w14:textId="7536A3F2" w:rsidR="00395107" w:rsidRPr="000003F4" w:rsidRDefault="00395107" w:rsidP="00395107">
            <w:pPr>
              <w:pStyle w:val="TAL"/>
              <w:rPr>
                <w:rFonts w:cs="Arial"/>
                <w:color w:val="000000"/>
                <w:sz w:val="16"/>
                <w:szCs w:val="16"/>
              </w:rPr>
            </w:pPr>
            <w:r w:rsidRPr="0039510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6F99" w14:textId="4C3C781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2882" w14:textId="46D904D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EDA97" w14:textId="04B440A9" w:rsidR="00395107" w:rsidRPr="000003F4" w:rsidRDefault="00395107" w:rsidP="00395107">
            <w:pPr>
              <w:pStyle w:val="TAL"/>
              <w:rPr>
                <w:rFonts w:cs="Arial"/>
                <w:color w:val="000000"/>
                <w:sz w:val="16"/>
                <w:szCs w:val="16"/>
              </w:rPr>
            </w:pPr>
            <w:r w:rsidRPr="00395107">
              <w:rPr>
                <w:rFonts w:cs="Arial"/>
                <w:color w:val="000000"/>
                <w:sz w:val="16"/>
                <w:szCs w:val="16"/>
              </w:rPr>
              <w:t>Adding applicability for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CB1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3FB71B2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35C5E1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74B"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A1B" w14:textId="0939FD95" w:rsidR="00395107" w:rsidRPr="000003F4" w:rsidRDefault="00395107" w:rsidP="00395107">
            <w:pPr>
              <w:pStyle w:val="TAL"/>
              <w:rPr>
                <w:rFonts w:cs="Arial"/>
                <w:color w:val="000000"/>
                <w:sz w:val="16"/>
                <w:szCs w:val="16"/>
              </w:rPr>
            </w:pPr>
            <w:r w:rsidRPr="00395107">
              <w:rPr>
                <w:rFonts w:cs="Arial"/>
                <w:color w:val="000000"/>
                <w:sz w:val="16"/>
                <w:szCs w:val="16"/>
              </w:rPr>
              <w:t>R5-253219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10C" w14:textId="0E9AB1AD" w:rsidR="00395107" w:rsidRPr="000003F4" w:rsidRDefault="00395107" w:rsidP="00395107">
            <w:pPr>
              <w:pStyle w:val="TAL"/>
              <w:rPr>
                <w:rFonts w:cs="Arial"/>
                <w:color w:val="000000"/>
                <w:sz w:val="16"/>
                <w:szCs w:val="16"/>
              </w:rPr>
            </w:pPr>
            <w:r w:rsidRPr="0039510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F122" w14:textId="5F9EF4F7"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9538" w14:textId="70288DA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B6673" w14:textId="22DF1CB8"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LTM test case 7.1.1.1.30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63335"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B5B821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E9A332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87DD"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F171" w14:textId="10C1EF1C" w:rsidR="00395107" w:rsidRPr="000003F4" w:rsidRDefault="00395107" w:rsidP="00395107">
            <w:pPr>
              <w:pStyle w:val="TAL"/>
              <w:rPr>
                <w:rFonts w:cs="Arial"/>
                <w:color w:val="000000"/>
                <w:sz w:val="16"/>
                <w:szCs w:val="16"/>
              </w:rPr>
            </w:pPr>
            <w:r w:rsidRPr="00395107">
              <w:rPr>
                <w:rFonts w:cs="Arial"/>
                <w:color w:val="000000"/>
                <w:sz w:val="16"/>
                <w:szCs w:val="16"/>
              </w:rPr>
              <w:t>R5-253221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52D0" w14:textId="5ECE5AE3" w:rsidR="00395107" w:rsidRPr="000003F4" w:rsidRDefault="00395107" w:rsidP="00395107">
            <w:pPr>
              <w:pStyle w:val="TAL"/>
              <w:rPr>
                <w:rFonts w:cs="Arial"/>
                <w:color w:val="000000"/>
                <w:sz w:val="16"/>
                <w:szCs w:val="16"/>
              </w:rPr>
            </w:pPr>
            <w:r w:rsidRPr="0039510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F02CE" w14:textId="2D81AAFB"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5B73" w14:textId="628923F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109D" w14:textId="7230ABDA"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w:t>
            </w:r>
            <w:proofErr w:type="spellStart"/>
            <w:r w:rsidRPr="00395107">
              <w:rPr>
                <w:rFonts w:cs="Arial"/>
                <w:color w:val="000000"/>
                <w:sz w:val="16"/>
                <w:szCs w:val="16"/>
              </w:rPr>
              <w:t>applicablity</w:t>
            </w:r>
            <w:proofErr w:type="spellEnd"/>
            <w:r w:rsidRPr="00395107">
              <w:rPr>
                <w:rFonts w:cs="Arial"/>
                <w:color w:val="000000"/>
                <w:sz w:val="16"/>
                <w:szCs w:val="16"/>
              </w:rPr>
              <w:t xml:space="preserve"> for new NR NTN </w:t>
            </w:r>
            <w:proofErr w:type="spellStart"/>
            <w:r w:rsidRPr="00395107">
              <w:rPr>
                <w:rFonts w:cs="Arial"/>
                <w:color w:val="000000"/>
                <w:sz w:val="16"/>
                <w:szCs w:val="16"/>
              </w:rPr>
              <w:t>enh</w:t>
            </w:r>
            <w:proofErr w:type="spellEnd"/>
            <w:r w:rsidRPr="0039510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159A"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16223" w14:textId="77777777" w:rsidR="00377024" w:rsidRPr="00CD02FD" w:rsidRDefault="00377024">
      <w:r w:rsidRPr="00CD02FD">
        <w:separator/>
      </w:r>
    </w:p>
  </w:endnote>
  <w:endnote w:type="continuationSeparator" w:id="0">
    <w:p w14:paraId="1EDE2DF4" w14:textId="77777777" w:rsidR="00377024" w:rsidRPr="00CD02FD" w:rsidRDefault="0037702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A50A" w14:textId="77777777" w:rsidR="00377024" w:rsidRPr="00CD02FD" w:rsidRDefault="00377024">
      <w:r w:rsidRPr="00CD02FD">
        <w:separator/>
      </w:r>
    </w:p>
  </w:footnote>
  <w:footnote w:type="continuationSeparator" w:id="0">
    <w:p w14:paraId="4B43BABB" w14:textId="77777777" w:rsidR="00377024" w:rsidRPr="00CD02FD" w:rsidRDefault="00377024">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16327E59"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664A0E">
      <w:rPr>
        <w:rFonts w:ascii="Arial" w:hAnsi="Arial" w:cs="Arial"/>
        <w:b/>
        <w:noProof/>
        <w:sz w:val="18"/>
        <w:szCs w:val="18"/>
      </w:rPr>
      <w:t>3GPP TS 38.523-2 V19.1.0 (2025-06)</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065D387D"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664A0E">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66D8C"/>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543"/>
    <w:rsid w:val="000D1C18"/>
    <w:rsid w:val="000D3059"/>
    <w:rsid w:val="000D5440"/>
    <w:rsid w:val="000D58AB"/>
    <w:rsid w:val="000D5D4A"/>
    <w:rsid w:val="000D6100"/>
    <w:rsid w:val="000D635B"/>
    <w:rsid w:val="000E2A36"/>
    <w:rsid w:val="000E3D39"/>
    <w:rsid w:val="000E4470"/>
    <w:rsid w:val="000F0555"/>
    <w:rsid w:val="000F1C6D"/>
    <w:rsid w:val="000F4AC5"/>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21E"/>
    <w:rsid w:val="00430673"/>
    <w:rsid w:val="00431B35"/>
    <w:rsid w:val="00435AAB"/>
    <w:rsid w:val="00435C14"/>
    <w:rsid w:val="00436361"/>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42FC"/>
    <w:rsid w:val="00494614"/>
    <w:rsid w:val="004964A1"/>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17FAD"/>
    <w:rsid w:val="005233F3"/>
    <w:rsid w:val="005270CE"/>
    <w:rsid w:val="00527813"/>
    <w:rsid w:val="00531AE1"/>
    <w:rsid w:val="005329C6"/>
    <w:rsid w:val="00534130"/>
    <w:rsid w:val="005343A8"/>
    <w:rsid w:val="005379C7"/>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30222"/>
    <w:rsid w:val="00631FF9"/>
    <w:rsid w:val="006377FE"/>
    <w:rsid w:val="0064018A"/>
    <w:rsid w:val="00644B05"/>
    <w:rsid w:val="0064678E"/>
    <w:rsid w:val="00646879"/>
    <w:rsid w:val="0064741D"/>
    <w:rsid w:val="006477A0"/>
    <w:rsid w:val="00657034"/>
    <w:rsid w:val="006572A9"/>
    <w:rsid w:val="00660429"/>
    <w:rsid w:val="006627E1"/>
    <w:rsid w:val="00664A0E"/>
    <w:rsid w:val="00666F6E"/>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51F56"/>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5384"/>
    <w:rsid w:val="007F04D0"/>
    <w:rsid w:val="007F498C"/>
    <w:rsid w:val="007F7130"/>
    <w:rsid w:val="008006AC"/>
    <w:rsid w:val="00801439"/>
    <w:rsid w:val="008028A4"/>
    <w:rsid w:val="00803977"/>
    <w:rsid w:val="00803E0B"/>
    <w:rsid w:val="008061DE"/>
    <w:rsid w:val="0081553A"/>
    <w:rsid w:val="008166CD"/>
    <w:rsid w:val="00816C6A"/>
    <w:rsid w:val="0082001C"/>
    <w:rsid w:val="008212B4"/>
    <w:rsid w:val="0082273C"/>
    <w:rsid w:val="008234E8"/>
    <w:rsid w:val="0082394F"/>
    <w:rsid w:val="008248CF"/>
    <w:rsid w:val="00824B8E"/>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7730"/>
    <w:rsid w:val="008579C5"/>
    <w:rsid w:val="008619EA"/>
    <w:rsid w:val="00862E9F"/>
    <w:rsid w:val="0086404E"/>
    <w:rsid w:val="0087091C"/>
    <w:rsid w:val="00871AB2"/>
    <w:rsid w:val="00872FC8"/>
    <w:rsid w:val="00873598"/>
    <w:rsid w:val="00874A82"/>
    <w:rsid w:val="0087597A"/>
    <w:rsid w:val="008768CA"/>
    <w:rsid w:val="00877F34"/>
    <w:rsid w:val="008819C0"/>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3904"/>
    <w:rsid w:val="009900D0"/>
    <w:rsid w:val="00990F9D"/>
    <w:rsid w:val="00990FDA"/>
    <w:rsid w:val="00992202"/>
    <w:rsid w:val="0099567D"/>
    <w:rsid w:val="009A0093"/>
    <w:rsid w:val="009A33F1"/>
    <w:rsid w:val="009A3DD6"/>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7EB"/>
    <w:rsid w:val="00A24411"/>
    <w:rsid w:val="00A310EC"/>
    <w:rsid w:val="00A31A8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56E45"/>
    <w:rsid w:val="00A733CA"/>
    <w:rsid w:val="00A73C21"/>
    <w:rsid w:val="00A76896"/>
    <w:rsid w:val="00A81E87"/>
    <w:rsid w:val="00A82346"/>
    <w:rsid w:val="00A831FD"/>
    <w:rsid w:val="00A8463E"/>
    <w:rsid w:val="00A878E5"/>
    <w:rsid w:val="00A93179"/>
    <w:rsid w:val="00A93DAC"/>
    <w:rsid w:val="00A95F52"/>
    <w:rsid w:val="00AA11BF"/>
    <w:rsid w:val="00AA63FC"/>
    <w:rsid w:val="00AB19B7"/>
    <w:rsid w:val="00AB26E4"/>
    <w:rsid w:val="00AB3410"/>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3F40"/>
    <w:rsid w:val="00C95168"/>
    <w:rsid w:val="00CA25DD"/>
    <w:rsid w:val="00CA3D0C"/>
    <w:rsid w:val="00CA4DEB"/>
    <w:rsid w:val="00CA79FB"/>
    <w:rsid w:val="00CB2E83"/>
    <w:rsid w:val="00CB56AF"/>
    <w:rsid w:val="00CC00FF"/>
    <w:rsid w:val="00CC5E5D"/>
    <w:rsid w:val="00CC7A83"/>
    <w:rsid w:val="00CC7F55"/>
    <w:rsid w:val="00CD02FD"/>
    <w:rsid w:val="00CD27BD"/>
    <w:rsid w:val="00CD2E6C"/>
    <w:rsid w:val="00CD5BBA"/>
    <w:rsid w:val="00CD62ED"/>
    <w:rsid w:val="00CD64CF"/>
    <w:rsid w:val="00CD7A1C"/>
    <w:rsid w:val="00CE18C1"/>
    <w:rsid w:val="00CE1F02"/>
    <w:rsid w:val="00CE5DA2"/>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25F5"/>
    <w:rsid w:val="00D42F42"/>
    <w:rsid w:val="00D46016"/>
    <w:rsid w:val="00D461E2"/>
    <w:rsid w:val="00D46A4B"/>
    <w:rsid w:val="00D51FA4"/>
    <w:rsid w:val="00D52060"/>
    <w:rsid w:val="00D52A66"/>
    <w:rsid w:val="00D5585C"/>
    <w:rsid w:val="00D574A2"/>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B4EF4"/>
    <w:rsid w:val="00EC2F19"/>
    <w:rsid w:val="00EC359C"/>
    <w:rsid w:val="00EC3971"/>
    <w:rsid w:val="00EC441D"/>
    <w:rsid w:val="00EC4A25"/>
    <w:rsid w:val="00EC4B24"/>
    <w:rsid w:val="00EC4C7F"/>
    <w:rsid w:val="00EC52DC"/>
    <w:rsid w:val="00EC7C08"/>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1E08"/>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66</Pages>
  <Words>57391</Words>
  <Characters>327133</Characters>
  <Application>Microsoft Office Word</Application>
  <DocSecurity>0</DocSecurity>
  <Lines>2726</Lines>
  <Paragraphs>767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3190</cp:lastModifiedBy>
  <cp:revision>46</cp:revision>
  <dcterms:created xsi:type="dcterms:W3CDTF">2025-03-10T15:32:00Z</dcterms:created>
  <dcterms:modified xsi:type="dcterms:W3CDTF">2025-07-02T19:02:00Z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