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17863400"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266E37">
        <w:rPr>
          <w:noProof w:val="0"/>
        </w:rPr>
        <w:t>7</w:t>
      </w:r>
      <w:r w:rsidRPr="003F7263">
        <w:rPr>
          <w:noProof w:val="0"/>
        </w:rPr>
        <w:t>.</w:t>
      </w:r>
      <w:r w:rsidR="0015105A">
        <w:rPr>
          <w:noProof w:val="0"/>
        </w:rPr>
        <w:t>3</w:t>
      </w:r>
      <w:r w:rsidRPr="003F7263">
        <w:rPr>
          <w:noProof w:val="0"/>
        </w:rPr>
        <w:t>.</w:t>
      </w:r>
      <w:r w:rsidR="000305E7" w:rsidRPr="003F7263">
        <w:rPr>
          <w:noProof w:val="0"/>
        </w:rPr>
        <w:t>0</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06458">
        <w:rPr>
          <w:noProof w:val="0"/>
          <w:sz w:val="32"/>
        </w:rPr>
        <w:t>3</w:t>
      </w:r>
      <w:r w:rsidRPr="003F7263">
        <w:rPr>
          <w:noProof w:val="0"/>
          <w:sz w:val="32"/>
        </w:rPr>
        <w:t>-</w:t>
      </w:r>
      <w:r w:rsidR="00006458">
        <w:rPr>
          <w:noProof w:val="0"/>
          <w:sz w:val="32"/>
        </w:rPr>
        <w:t>0</w:t>
      </w:r>
      <w:r w:rsidR="0015105A">
        <w:rPr>
          <w:noProof w:val="0"/>
          <w:sz w:val="32"/>
        </w:rPr>
        <w:t>6</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3rd Generation Partnership Project;</w:t>
      </w:r>
    </w:p>
    <w:p w14:paraId="7A6BAF08" w14:textId="77777777" w:rsidR="00080512" w:rsidRPr="003F7263" w:rsidRDefault="00080512">
      <w:pPr>
        <w:pStyle w:val="ZT"/>
        <w:framePr w:wrap="notBeside"/>
      </w:pPr>
      <w:r w:rsidRPr="003F7263">
        <w:t xml:space="preserve">Technical Specification Group </w:t>
      </w:r>
      <w:r w:rsidR="00974CF7" w:rsidRPr="003F7263">
        <w:t>Radio Access Network</w:t>
      </w:r>
      <w:r w:rsidRPr="003F7263">
        <w:t>;</w:t>
      </w:r>
    </w:p>
    <w:p w14:paraId="1026CE34" w14:textId="77777777" w:rsidR="00080512" w:rsidRPr="003F7263" w:rsidRDefault="00974CF7">
      <w:pPr>
        <w:pStyle w:val="ZT"/>
        <w:framePr w:wrap="notBeside"/>
      </w:pPr>
      <w:r w:rsidRPr="003F7263">
        <w:t>5GS</w:t>
      </w:r>
      <w:r w:rsidR="00080512" w:rsidRPr="003F7263">
        <w:t>;</w:t>
      </w:r>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specification;</w:t>
      </w:r>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6786029D"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266E37">
        <w:rPr>
          <w:rStyle w:val="ZGSM"/>
        </w:rPr>
        <w:t>7</w:t>
      </w:r>
      <w:r w:rsidRPr="003F7263">
        <w:t>)</w:t>
      </w:r>
    </w:p>
    <w:p w14:paraId="2A587B9D" w14:textId="77777777" w:rsidR="00917CCB" w:rsidRPr="003F7263" w:rsidRDefault="00000000"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12" o:title=""/>
          </v:shape>
        </w:pict>
      </w:r>
      <w:r w:rsidR="00917CCB" w:rsidRPr="003F7263">
        <w:rPr>
          <w:noProof w:val="0"/>
          <w:color w:val="0000FF"/>
        </w:rPr>
        <w:tab/>
      </w:r>
      <w:r>
        <w:rPr>
          <w:noProof w:val="0"/>
        </w:rPr>
        <w:pict w14:anchorId="02587D9D">
          <v:shape id="Picture 2" o:spid="_x0000_i1026" type="#_x0000_t75" style="width:127.5pt;height:75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3GPP..</w:t>
      </w:r>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rsidSect="005D60F9">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650 Route des Lucioles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Valbonne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6C71B3D2"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06458">
        <w:rPr>
          <w:sz w:val="18"/>
        </w:rPr>
        <w:t>3</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UMTS™ is a Trade Mark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3GPP™ is a Trade Mark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4EDA1AFE" w14:textId="23837E48" w:rsidR="00BE608E" w:rsidRDefault="00BE608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_Toc114918849 \h </w:instrText>
      </w:r>
      <w:r>
        <w:fldChar w:fldCharType="separate"/>
      </w:r>
      <w:r>
        <w:t>4</w:t>
      </w:r>
      <w:r>
        <w:fldChar w:fldCharType="end"/>
      </w:r>
    </w:p>
    <w:p w14:paraId="204A5778" w14:textId="240FEE07" w:rsidR="00BE608E" w:rsidRDefault="00BE608E">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_Toc114918850 \h </w:instrText>
      </w:r>
      <w:r>
        <w:fldChar w:fldCharType="separate"/>
      </w:r>
      <w:r>
        <w:t>5</w:t>
      </w:r>
      <w:r>
        <w:fldChar w:fldCharType="end"/>
      </w:r>
    </w:p>
    <w:p w14:paraId="5F0A5E39" w14:textId="41A74032" w:rsidR="00BE608E" w:rsidRDefault="00BE608E">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_Toc114918851 \h </w:instrText>
      </w:r>
      <w:r>
        <w:fldChar w:fldCharType="separate"/>
      </w:r>
      <w:r>
        <w:t>5</w:t>
      </w:r>
      <w:r>
        <w:fldChar w:fldCharType="end"/>
      </w:r>
    </w:p>
    <w:p w14:paraId="2BCDA36C" w14:textId="6FBEB791" w:rsidR="00BE608E" w:rsidRDefault="00BE608E">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_Toc114918852 \h </w:instrText>
      </w:r>
      <w:r>
        <w:fldChar w:fldCharType="separate"/>
      </w:r>
      <w:r>
        <w:t>6</w:t>
      </w:r>
      <w:r>
        <w:fldChar w:fldCharType="end"/>
      </w:r>
    </w:p>
    <w:p w14:paraId="0B034399" w14:textId="05FB3AC4" w:rsidR="00BE608E" w:rsidRDefault="00BE608E">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_Toc114918853 \h </w:instrText>
      </w:r>
      <w:r>
        <w:fldChar w:fldCharType="separate"/>
      </w:r>
      <w:r>
        <w:t>6</w:t>
      </w:r>
      <w:r>
        <w:fldChar w:fldCharType="end"/>
      </w:r>
    </w:p>
    <w:p w14:paraId="17450480" w14:textId="61E0C053" w:rsidR="00BE608E" w:rsidRDefault="00BE608E">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_Toc114918854 \h </w:instrText>
      </w:r>
      <w:r>
        <w:fldChar w:fldCharType="separate"/>
      </w:r>
      <w:r>
        <w:t>6</w:t>
      </w:r>
      <w:r>
        <w:fldChar w:fldCharType="end"/>
      </w:r>
    </w:p>
    <w:p w14:paraId="4DCA53A7" w14:textId="06AABA68" w:rsidR="00BE608E" w:rsidRDefault="00BE608E">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_Toc114918855 \h </w:instrText>
      </w:r>
      <w:r>
        <w:fldChar w:fldCharType="separate"/>
      </w:r>
      <w:r>
        <w:t>6</w:t>
      </w:r>
      <w:r>
        <w:fldChar w:fldCharType="end"/>
      </w:r>
    </w:p>
    <w:p w14:paraId="65F80D80" w14:textId="18D5941E" w:rsidR="00BE608E" w:rsidRDefault="00BE608E">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_Toc114918856 \h </w:instrText>
      </w:r>
      <w:r>
        <w:fldChar w:fldCharType="separate"/>
      </w:r>
      <w:r>
        <w:t>7</w:t>
      </w:r>
      <w:r>
        <w:fldChar w:fldCharType="end"/>
      </w:r>
    </w:p>
    <w:p w14:paraId="782ACD8D" w14:textId="023E4950" w:rsidR="00BE608E" w:rsidRDefault="00BE608E">
      <w:pPr>
        <w:pStyle w:val="TOC2"/>
        <w:rPr>
          <w:rFonts w:ascii="Calibri" w:hAnsi="Calibri"/>
          <w:sz w:val="22"/>
          <w:szCs w:val="22"/>
        </w:rPr>
      </w:pPr>
      <w:r>
        <w:t>4.0</w:t>
      </w:r>
      <w:r>
        <w:rPr>
          <w:rFonts w:ascii="Calibri" w:hAnsi="Calibri"/>
          <w:sz w:val="22"/>
          <w:szCs w:val="22"/>
        </w:rPr>
        <w:tab/>
      </w:r>
      <w:r>
        <w:t>Introduction</w:t>
      </w:r>
      <w:r>
        <w:tab/>
      </w:r>
      <w:r>
        <w:fldChar w:fldCharType="begin" w:fldLock="1"/>
      </w:r>
      <w:r>
        <w:instrText xml:space="preserve"> PAGEREF _Toc114918857 \h </w:instrText>
      </w:r>
      <w:r>
        <w:fldChar w:fldCharType="separate"/>
      </w:r>
      <w:r>
        <w:t>7</w:t>
      </w:r>
      <w:r>
        <w:fldChar w:fldCharType="end"/>
      </w:r>
    </w:p>
    <w:p w14:paraId="1D1C8333" w14:textId="18725181" w:rsidR="00BE608E" w:rsidRDefault="00BE608E">
      <w:pPr>
        <w:pStyle w:val="TOC2"/>
        <w:rPr>
          <w:rFonts w:ascii="Calibri" w:hAnsi="Calibri"/>
          <w:sz w:val="22"/>
          <w:szCs w:val="22"/>
        </w:rPr>
      </w:pPr>
      <w:r>
        <w:t>4.1</w:t>
      </w:r>
      <w:r>
        <w:rPr>
          <w:rFonts w:ascii="Calibri" w:hAnsi="Calibri"/>
          <w:sz w:val="22"/>
          <w:szCs w:val="22"/>
        </w:rPr>
        <w:tab/>
      </w:r>
      <w:r>
        <w:t>Protocol conformance test cases applicability</w:t>
      </w:r>
      <w:r>
        <w:tab/>
      </w:r>
      <w:r>
        <w:fldChar w:fldCharType="begin" w:fldLock="1"/>
      </w:r>
      <w:r>
        <w:instrText xml:space="preserve"> PAGEREF _Toc114918858 \h </w:instrText>
      </w:r>
      <w:r>
        <w:fldChar w:fldCharType="separate"/>
      </w:r>
      <w:r>
        <w:t>8</w:t>
      </w:r>
      <w:r>
        <w:fldChar w:fldCharType="end"/>
      </w:r>
    </w:p>
    <w:p w14:paraId="69E2016F" w14:textId="3040C2C9" w:rsidR="00BE608E" w:rsidRDefault="00BE608E">
      <w:pPr>
        <w:pStyle w:val="TOC2"/>
        <w:rPr>
          <w:rFonts w:ascii="Calibri" w:hAnsi="Calibri"/>
          <w:sz w:val="22"/>
          <w:szCs w:val="22"/>
        </w:rPr>
      </w:pPr>
      <w:r>
        <w:t>4.2</w:t>
      </w:r>
      <w:r>
        <w:rPr>
          <w:rFonts w:ascii="Calibri" w:hAnsi="Calibri"/>
          <w:sz w:val="22"/>
          <w:szCs w:val="22"/>
        </w:rPr>
        <w:tab/>
      </w:r>
      <w:r>
        <w:t>Protocol conformance test cases Applicability Condition</w:t>
      </w:r>
      <w:r>
        <w:tab/>
      </w:r>
      <w:r>
        <w:fldChar w:fldCharType="begin" w:fldLock="1"/>
      </w:r>
      <w:r>
        <w:instrText xml:space="preserve"> PAGEREF _Toc114918859 \h </w:instrText>
      </w:r>
      <w:r>
        <w:fldChar w:fldCharType="separate"/>
      </w:r>
      <w:r>
        <w:t>45</w:t>
      </w:r>
      <w:r>
        <w:fldChar w:fldCharType="end"/>
      </w:r>
    </w:p>
    <w:p w14:paraId="1E5DEB39" w14:textId="1E2F69F7" w:rsidR="00BE608E" w:rsidRDefault="00BE608E">
      <w:pPr>
        <w:pStyle w:val="TOC2"/>
        <w:rPr>
          <w:rFonts w:ascii="Calibri" w:hAnsi="Calibri"/>
          <w:sz w:val="22"/>
          <w:szCs w:val="22"/>
        </w:rPr>
      </w:pPr>
      <w:r>
        <w:t>4.3</w:t>
      </w:r>
      <w:r>
        <w:rPr>
          <w:rFonts w:ascii="Calibri" w:hAnsi="Calibri"/>
          <w:sz w:val="22"/>
          <w:szCs w:val="22"/>
        </w:rPr>
        <w:tab/>
      </w:r>
      <w:r>
        <w:t>Protocol conformance test cases applicability for Vertical UEs</w:t>
      </w:r>
      <w:r>
        <w:tab/>
      </w:r>
      <w:r>
        <w:fldChar w:fldCharType="begin" w:fldLock="1"/>
      </w:r>
      <w:r>
        <w:instrText xml:space="preserve"> PAGEREF _Toc114918860 \h </w:instrText>
      </w:r>
      <w:r>
        <w:fldChar w:fldCharType="separate"/>
      </w:r>
      <w:r>
        <w:t>53</w:t>
      </w:r>
      <w:r>
        <w:fldChar w:fldCharType="end"/>
      </w:r>
    </w:p>
    <w:p w14:paraId="1415B2C4" w14:textId="3D3D5240" w:rsidR="00BE608E" w:rsidRDefault="00BE608E">
      <w:pPr>
        <w:pStyle w:val="TOC3"/>
        <w:rPr>
          <w:rFonts w:ascii="Calibri" w:hAnsi="Calibri"/>
          <w:sz w:val="22"/>
          <w:szCs w:val="22"/>
        </w:rPr>
      </w:pPr>
      <w:r>
        <w:t>4.3.1</w:t>
      </w:r>
      <w:r>
        <w:rPr>
          <w:rFonts w:ascii="Calibri" w:hAnsi="Calibri"/>
          <w:sz w:val="22"/>
          <w:szCs w:val="22"/>
        </w:rPr>
        <w:tab/>
      </w:r>
      <w:r>
        <w:t>SNPN-only UEs</w:t>
      </w:r>
      <w:r>
        <w:tab/>
      </w:r>
      <w:r>
        <w:fldChar w:fldCharType="begin" w:fldLock="1"/>
      </w:r>
      <w:r>
        <w:instrText xml:space="preserve"> PAGEREF _Toc114918861 \h </w:instrText>
      </w:r>
      <w:r>
        <w:fldChar w:fldCharType="separate"/>
      </w:r>
      <w:r>
        <w:t>53</w:t>
      </w:r>
      <w:r>
        <w:fldChar w:fldCharType="end"/>
      </w:r>
    </w:p>
    <w:p w14:paraId="1F77C081" w14:textId="749A9B84" w:rsidR="00BE608E" w:rsidRDefault="00BE608E">
      <w:pPr>
        <w:pStyle w:val="TOC8"/>
        <w:rPr>
          <w:rFonts w:ascii="Calibri" w:hAnsi="Calibri"/>
          <w:b w:val="0"/>
          <w:szCs w:val="22"/>
        </w:rPr>
      </w:pPr>
      <w:r>
        <w:t>Annex A (informative): Change history</w:t>
      </w:r>
      <w:r>
        <w:tab/>
      </w:r>
      <w:r>
        <w:fldChar w:fldCharType="begin" w:fldLock="1"/>
      </w:r>
      <w:r>
        <w:instrText xml:space="preserve"> PAGEREF _Toc114918862 \h </w:instrText>
      </w:r>
      <w:r>
        <w:fldChar w:fldCharType="separate"/>
      </w:r>
      <w:r>
        <w:t>57</w:t>
      </w:r>
      <w:r>
        <w:fldChar w:fldCharType="end"/>
      </w:r>
    </w:p>
    <w:p w14:paraId="13629304" w14:textId="5020CA49" w:rsidR="00080512" w:rsidRPr="003F7263" w:rsidRDefault="00BE608E">
      <w:r>
        <w:rPr>
          <w:noProof/>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14918849"/>
      <w:r w:rsidRPr="003F7263">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Version x.y.z</w:t>
      </w:r>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presented to TSG for information;</w:t>
      </w:r>
    </w:p>
    <w:p w14:paraId="7D077890" w14:textId="77777777" w:rsidR="00080512" w:rsidRPr="003F7263" w:rsidRDefault="00080512">
      <w:pPr>
        <w:pStyle w:val="B3"/>
      </w:pPr>
      <w:r w:rsidRPr="003F7263">
        <w:t>2</w:t>
      </w:r>
      <w:r w:rsidRPr="003F7263">
        <w:tab/>
        <w:t>presented to TSG for approval;</w:t>
      </w:r>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r w:rsidRPr="003F7263">
        <w:t>y</w:t>
      </w:r>
      <w:r w:rsidRPr="003F7263">
        <w:tab/>
        <w:t>the second digit is incremented for all changes of substance, i.e.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14918850"/>
      <w:r w:rsidRPr="003F7263">
        <w:lastRenderedPageBreak/>
        <w:t>1</w:t>
      </w:r>
      <w:r w:rsidRPr="003F7263">
        <w:tab/>
        <w:t>Scope</w:t>
      </w:r>
      <w:bookmarkEnd w:id="13"/>
      <w:bookmarkEnd w:id="14"/>
      <w:bookmarkEnd w:id="15"/>
      <w:bookmarkEnd w:id="16"/>
      <w:bookmarkEnd w:id="17"/>
      <w:bookmarkEnd w:id="18"/>
      <w:bookmarkEnd w:id="19"/>
      <w:bookmarkEnd w:id="20"/>
      <w:bookmarkEnd w:id="21"/>
      <w:bookmarkEnd w:id="22"/>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14918851"/>
      <w:r w:rsidRPr="003F7263">
        <w:t>2</w:t>
      </w:r>
      <w:r w:rsidRPr="003F7263">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3F7263" w:rsidRDefault="00080512">
      <w:r w:rsidRPr="003F7263">
        <w:t>The following documents contain provisions which, through reference in this text, constitute provisions of the present document.</w:t>
      </w:r>
    </w:p>
    <w:p w14:paraId="7DA6DE97" w14:textId="77777777" w:rsidR="00080512" w:rsidRPr="003F7263" w:rsidRDefault="00051834" w:rsidP="00051834">
      <w:pPr>
        <w:pStyle w:val="B1"/>
      </w:pPr>
      <w:bookmarkStart w:id="33" w:name="OLE_LINK1"/>
      <w:bookmarkStart w:id="34" w:name="OLE_LINK2"/>
      <w:bookmarkStart w:id="35" w:name="OLE_LINK3"/>
      <w:bookmarkStart w:id="36" w:name="OLE_LINK4"/>
      <w:r w:rsidRPr="003F7263">
        <w:t>-</w:t>
      </w:r>
      <w:r w:rsidRPr="003F7263">
        <w:tab/>
      </w:r>
      <w:r w:rsidR="00080512" w:rsidRPr="003F7263">
        <w:t>References are either specific (identified by date of publication, edition numbe</w:t>
      </w:r>
      <w:r w:rsidR="00DC4DA2" w:rsidRPr="003F7263">
        <w:t>r, version number, etc.) or non</w:t>
      </w:r>
      <w:r w:rsidR="00DC4DA2" w:rsidRPr="003F7263">
        <w:noBreakHyphen/>
      </w:r>
      <w:r w:rsidR="00080512" w:rsidRPr="003F7263">
        <w:t>specific.</w:t>
      </w:r>
    </w:p>
    <w:p w14:paraId="05B62FAF" w14:textId="77777777" w:rsidR="00080512" w:rsidRPr="003F7263" w:rsidRDefault="00051834" w:rsidP="00051834">
      <w:pPr>
        <w:pStyle w:val="B1"/>
      </w:pPr>
      <w:r w:rsidRPr="003F7263">
        <w:t>-</w:t>
      </w:r>
      <w:r w:rsidRPr="003F7263">
        <w:tab/>
      </w:r>
      <w:r w:rsidR="00080512" w:rsidRPr="003F7263">
        <w:t>For a specific reference, subsequent revisions do not apply.</w:t>
      </w:r>
    </w:p>
    <w:p w14:paraId="3950048C" w14:textId="77777777" w:rsidR="00080512" w:rsidRPr="003F7263" w:rsidRDefault="00051834" w:rsidP="00051834">
      <w:pPr>
        <w:pStyle w:val="B1"/>
      </w:pPr>
      <w:r w:rsidRPr="003F7263">
        <w:t>-</w:t>
      </w:r>
      <w:r w:rsidRPr="003F7263">
        <w:tab/>
      </w:r>
      <w:r w:rsidR="00080512" w:rsidRPr="003F7263">
        <w:t>For a non-specific reference, the latest version applies. In the case of a reference to a 3GPP document (including a GSM document), a non-specific reference implicitly refers to the latest version of that document</w:t>
      </w:r>
      <w:r w:rsidR="00080512" w:rsidRPr="003F7263">
        <w:rPr>
          <w:i/>
        </w:rPr>
        <w:t xml:space="preserve"> in the same Release as the present document</w:t>
      </w:r>
      <w:r w:rsidR="00080512" w:rsidRPr="003F7263">
        <w:t>.</w:t>
      </w:r>
    </w:p>
    <w:bookmarkEnd w:id="33"/>
    <w:bookmarkEnd w:id="34"/>
    <w:bookmarkEnd w:id="35"/>
    <w:bookmarkEnd w:id="36"/>
    <w:p w14:paraId="4DCB3CA2" w14:textId="77777777" w:rsidR="003A523A" w:rsidRPr="003F7263" w:rsidRDefault="003A523A" w:rsidP="00E85B16">
      <w:pPr>
        <w:pStyle w:val="EX"/>
      </w:pPr>
      <w:r w:rsidRPr="003F7263">
        <w:t>[1]</w:t>
      </w:r>
      <w:r w:rsidRPr="003F7263">
        <w:tab/>
        <w:t>3GPP TR 21.905: "Vocabulary for 3GPP Specifications".</w:t>
      </w:r>
    </w:p>
    <w:p w14:paraId="08E20186" w14:textId="77777777" w:rsidR="00E85B16" w:rsidRPr="003F7263" w:rsidRDefault="00E85B16" w:rsidP="00E85B16">
      <w:pPr>
        <w:pStyle w:val="EX"/>
        <w:rPr>
          <w:lang w:eastAsia="x-none"/>
        </w:rPr>
      </w:pPr>
      <w:r w:rsidRPr="003F7263">
        <w:t>[</w:t>
      </w:r>
      <w:r w:rsidR="003A523A" w:rsidRPr="003F7263">
        <w:t>2</w:t>
      </w:r>
      <w:r w:rsidRPr="003F7263">
        <w:t>]</w:t>
      </w:r>
      <w:r w:rsidRPr="003F7263">
        <w:tab/>
        <w:t>3GPP TS 38.523-</w:t>
      </w:r>
      <w:r w:rsidR="0064741D" w:rsidRPr="003F7263">
        <w:t>1</w:t>
      </w:r>
      <w:r w:rsidRPr="003F7263">
        <w:t>: "</w:t>
      </w:r>
      <w:r w:rsidR="00F54C19" w:rsidRPr="003F7263">
        <w:t>5GS; User Equipment (UE) conformance specification; Part 1: Protocol</w:t>
      </w:r>
      <w:r w:rsidRPr="003F7263">
        <w:t>".</w:t>
      </w:r>
    </w:p>
    <w:p w14:paraId="61613005" w14:textId="77777777" w:rsidR="00E85B16" w:rsidRPr="003F7263" w:rsidRDefault="00E85B16" w:rsidP="00E85B16">
      <w:pPr>
        <w:pStyle w:val="EX"/>
      </w:pPr>
      <w:r w:rsidRPr="003F7263">
        <w:t>[</w:t>
      </w:r>
      <w:r w:rsidR="003A523A" w:rsidRPr="003F7263">
        <w:t>3</w:t>
      </w:r>
      <w:r w:rsidRPr="003F7263">
        <w:t>]</w:t>
      </w:r>
      <w:r w:rsidRPr="003F7263">
        <w:tab/>
        <w:t>3GPP TS 38.523-</w:t>
      </w:r>
      <w:r w:rsidR="005329C6" w:rsidRPr="003F7263">
        <w:t>3</w:t>
      </w:r>
      <w:r w:rsidRPr="003F7263">
        <w:t>: "</w:t>
      </w:r>
      <w:r w:rsidR="00F54C19" w:rsidRPr="003F7263">
        <w:t>5GS; User Equipment (UE) conformance specification; Part 3: Protocol Test Suites</w:t>
      </w:r>
      <w:r w:rsidRPr="003F7263">
        <w:t>".</w:t>
      </w:r>
    </w:p>
    <w:p w14:paraId="687C0E73" w14:textId="77777777" w:rsidR="006D63A0" w:rsidRPr="003F7263" w:rsidRDefault="006D63A0" w:rsidP="006D63A0">
      <w:pPr>
        <w:pStyle w:val="EX"/>
      </w:pPr>
      <w:r w:rsidRPr="003F7263">
        <w:t>[4]</w:t>
      </w:r>
      <w:r w:rsidRPr="003F7263">
        <w:tab/>
        <w:t>3GPP TS 38.508-1: "5GS; User Equipment (UE) conformance specification; Part 1: Common test environment".</w:t>
      </w:r>
    </w:p>
    <w:p w14:paraId="7A433B6C" w14:textId="77777777" w:rsidR="006D63A0" w:rsidRPr="003F7263" w:rsidRDefault="006D63A0" w:rsidP="006D63A0">
      <w:pPr>
        <w:pStyle w:val="EX"/>
      </w:pPr>
      <w:r w:rsidRPr="003F7263">
        <w:t>[5]</w:t>
      </w:r>
      <w:r w:rsidRPr="003F7263">
        <w:tab/>
        <w:t>3GPP TS 38.508-2: "5GS; User Equipment (UE) conformance specification; Part 2: Common Implementation Conformance Statement (ICS) proforma".</w:t>
      </w:r>
    </w:p>
    <w:p w14:paraId="004BA2C9" w14:textId="77777777" w:rsidR="00E85B16" w:rsidRPr="003F7263" w:rsidRDefault="00E85B16" w:rsidP="006D63A0">
      <w:pPr>
        <w:pStyle w:val="EX"/>
      </w:pPr>
      <w:r w:rsidRPr="003F7263">
        <w:t>[</w:t>
      </w:r>
      <w:bookmarkStart w:id="37" w:name="REF_TS36509"/>
      <w:r w:rsidR="006D63A0" w:rsidRPr="003F7263">
        <w:t>6</w:t>
      </w:r>
      <w:bookmarkEnd w:id="37"/>
      <w:r w:rsidRPr="003F7263">
        <w:t>]</w:t>
      </w:r>
      <w:r w:rsidRPr="003F7263">
        <w:tab/>
        <w:t xml:space="preserve">3GPP TS 38.509: "5GS; Special conformance testing functions for </w:t>
      </w:r>
      <w:r w:rsidR="004259B6" w:rsidRPr="003F7263">
        <w:t>User Equipment (</w:t>
      </w:r>
      <w:r w:rsidRPr="003F7263">
        <w:t>UE</w:t>
      </w:r>
      <w:r w:rsidR="004259B6" w:rsidRPr="003F7263">
        <w:t>)</w:t>
      </w:r>
      <w:r w:rsidRPr="003F7263">
        <w:t>".</w:t>
      </w:r>
    </w:p>
    <w:p w14:paraId="70B0B8EE" w14:textId="77777777" w:rsidR="003A523A" w:rsidRPr="003F7263" w:rsidRDefault="003A523A" w:rsidP="00E85B16">
      <w:pPr>
        <w:pStyle w:val="EX"/>
      </w:pPr>
      <w:r w:rsidRPr="003F7263">
        <w:t>[</w:t>
      </w:r>
      <w:r w:rsidR="006D63A0" w:rsidRPr="003F7263">
        <w:t>7</w:t>
      </w:r>
      <w:r w:rsidRPr="003F7263">
        <w:t>]</w:t>
      </w:r>
      <w:r w:rsidRPr="003F7263">
        <w:tab/>
        <w:t>3GPP TS 36.508: "Evolved Universal Terrestrial Radio Access (E-UTRA) and Evolved Universal Terrestrial Radio Access (E-UTRAN); Common Test Environments for User Equipment (UE) Conformance Testing".</w:t>
      </w:r>
    </w:p>
    <w:p w14:paraId="46B38058" w14:textId="77777777" w:rsidR="003A523A" w:rsidRPr="003F7263" w:rsidRDefault="003A523A" w:rsidP="00E85B16">
      <w:pPr>
        <w:pStyle w:val="EX"/>
      </w:pPr>
      <w:r w:rsidRPr="003F7263">
        <w:t>[</w:t>
      </w:r>
      <w:r w:rsidR="006D63A0" w:rsidRPr="003F7263">
        <w:t>8</w:t>
      </w:r>
      <w:r w:rsidRPr="003F7263">
        <w:t>]</w:t>
      </w:r>
      <w:r w:rsidRPr="003F7263">
        <w:tab/>
        <w:t>3GPP TS 36.509: "Evolved Universal Terrestrial Radio Access (E-UTRA) and Evolved Universal Terrestrial Radio Access Network (E-UTRAN); Special conformance testing functions for User Equipment (UE)".</w:t>
      </w:r>
    </w:p>
    <w:p w14:paraId="6F4F77D3" w14:textId="77777777" w:rsidR="008C3F35" w:rsidRPr="003F7263" w:rsidRDefault="008C3F35" w:rsidP="008C3F35">
      <w:pPr>
        <w:pStyle w:val="EX"/>
      </w:pPr>
      <w:r w:rsidRPr="003F7263">
        <w:t>[</w:t>
      </w:r>
      <w:r w:rsidR="006D63A0" w:rsidRPr="003F7263">
        <w:t>9</w:t>
      </w:r>
      <w:r w:rsidRPr="003F7263">
        <w:t>]</w:t>
      </w:r>
      <w:r w:rsidRPr="003F7263">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3F7263" w:rsidRDefault="00034D55" w:rsidP="00034D55">
      <w:pPr>
        <w:pStyle w:val="EX"/>
      </w:pPr>
      <w:r w:rsidRPr="003F7263">
        <w:t>[</w:t>
      </w:r>
      <w:r w:rsidR="006D63A0" w:rsidRPr="003F7263">
        <w:t>10</w:t>
      </w:r>
      <w:r w:rsidRPr="003F7263">
        <w:t>]</w:t>
      </w:r>
      <w:r w:rsidRPr="003F7263">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3F7263" w:rsidRDefault="0075046B" w:rsidP="0075046B">
      <w:pPr>
        <w:pStyle w:val="EX"/>
      </w:pPr>
      <w:r w:rsidRPr="003F7263">
        <w:t>[11]</w:t>
      </w:r>
      <w:r w:rsidRPr="003F7263">
        <w:tab/>
        <w:t>3GPP TS 34.123-2: "User Equipment (UE) conformance specification; Part 2: Implementation Conformance Statement (ICS) proforma specification".</w:t>
      </w:r>
    </w:p>
    <w:p w14:paraId="6E734DCA" w14:textId="77777777" w:rsidR="006D63A0" w:rsidRPr="003F7263" w:rsidRDefault="006D63A0" w:rsidP="00034D55">
      <w:pPr>
        <w:pStyle w:val="EX"/>
      </w:pPr>
    </w:p>
    <w:p w14:paraId="587C33B8" w14:textId="77777777" w:rsidR="00080512" w:rsidRPr="003F7263"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14918852"/>
      <w:r w:rsidRPr="003F7263">
        <w:t>3</w:t>
      </w:r>
      <w:r w:rsidRPr="003F7263">
        <w:tab/>
        <w:t xml:space="preserve">Definitions, </w:t>
      </w:r>
      <w:r w:rsidR="008028A4" w:rsidRPr="003F7263">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3F7263"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14918853"/>
      <w:r w:rsidRPr="003F7263">
        <w:t>3.1</w:t>
      </w:r>
      <w:r w:rsidRPr="003F7263">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3F7263" w:rsidRDefault="0009179B" w:rsidP="0009179B">
      <w:r w:rsidRPr="003F7263">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3F7263" w:rsidRDefault="0009179B" w:rsidP="0009179B">
      <w:pPr>
        <w:rPr>
          <w:rFonts w:eastAsia="SimSun"/>
        </w:rPr>
      </w:pPr>
      <w:r w:rsidRPr="003F7263">
        <w:rPr>
          <w:rFonts w:eastAsia="SimSun"/>
          <w:b/>
        </w:rPr>
        <w:t>Implementation Conformance Statement (ICS):</w:t>
      </w:r>
      <w:r w:rsidRPr="003F7263">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3F7263" w:rsidRDefault="0009179B" w:rsidP="0009179B">
      <w:pPr>
        <w:rPr>
          <w:rFonts w:eastAsia="SimSun"/>
        </w:rPr>
      </w:pPr>
      <w:r w:rsidRPr="003F7263">
        <w:rPr>
          <w:rFonts w:eastAsia="SimSun"/>
          <w:b/>
        </w:rPr>
        <w:t>ICS proforma:</w:t>
      </w:r>
      <w:r w:rsidRPr="003F7263">
        <w:rPr>
          <w:rFonts w:eastAsia="SimSun"/>
        </w:rPr>
        <w:t xml:space="preserve"> document, in the form of a questionnaire, which when completed for an implementation or system becomes an ICS</w:t>
      </w:r>
    </w:p>
    <w:p w14:paraId="31A1D72D" w14:textId="77777777" w:rsidR="0009179B" w:rsidRPr="003F7263" w:rsidRDefault="0009179B" w:rsidP="0009179B">
      <w:pPr>
        <w:rPr>
          <w:rFonts w:eastAsia="SimSun"/>
        </w:rPr>
      </w:pPr>
      <w:r w:rsidRPr="003F7263">
        <w:rPr>
          <w:rFonts w:eastAsia="SimSun"/>
          <w:b/>
          <w:bCs/>
        </w:rPr>
        <w:t>Implementation extra Information for Testing (IXIT):</w:t>
      </w:r>
      <w:r w:rsidRPr="003F7263">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3F7263" w:rsidRDefault="0009179B" w:rsidP="0009179B">
      <w:pPr>
        <w:rPr>
          <w:rFonts w:eastAsia="SimSun"/>
        </w:rPr>
      </w:pPr>
      <w:r w:rsidRPr="003F7263">
        <w:rPr>
          <w:rFonts w:eastAsia="SimSun"/>
          <w:b/>
        </w:rPr>
        <w:t>IXIT proforma:</w:t>
      </w:r>
      <w:r w:rsidRPr="003F7263">
        <w:rPr>
          <w:rFonts w:eastAsia="SimSun"/>
        </w:rPr>
        <w:t xml:space="preserve"> A document, in the form of a questionnaire, which when completed for an UEUT becomes an IXIT</w:t>
      </w:r>
    </w:p>
    <w:p w14:paraId="36BA282C" w14:textId="77777777" w:rsidR="0009179B" w:rsidRPr="003F7263" w:rsidRDefault="0009179B" w:rsidP="0009179B">
      <w:pPr>
        <w:rPr>
          <w:rFonts w:eastAsia="SimSun"/>
        </w:rPr>
      </w:pPr>
      <w:r w:rsidRPr="003F7263">
        <w:rPr>
          <w:rFonts w:eastAsia="SimSun"/>
          <w:b/>
          <w:bCs/>
        </w:rPr>
        <w:t>Protocol Implementation Conformance Statement (PICS)</w:t>
      </w:r>
      <w:r w:rsidRPr="003F7263">
        <w:rPr>
          <w:rFonts w:eastAsia="SimSun"/>
          <w:b/>
        </w:rPr>
        <w:t>:</w:t>
      </w:r>
      <w:r w:rsidRPr="003F7263">
        <w:rPr>
          <w:rFonts w:eastAsia="SimSun"/>
        </w:rPr>
        <w:t xml:space="preserve"> An ICS for an implementation or system claimed to conform to a given protocol specification</w:t>
      </w:r>
    </w:p>
    <w:p w14:paraId="1EA3E1EC" w14:textId="77777777" w:rsidR="0009179B" w:rsidRPr="003F7263" w:rsidRDefault="0009179B" w:rsidP="0009179B">
      <w:pPr>
        <w:rPr>
          <w:rFonts w:eastAsia="SimSun"/>
        </w:rPr>
      </w:pPr>
      <w:r w:rsidRPr="003F7263">
        <w:rPr>
          <w:rFonts w:eastAsia="SimSun"/>
          <w:b/>
          <w:bCs/>
        </w:rPr>
        <w:t>Protocol Implementation extra Information for Testing (PIXIT)</w:t>
      </w:r>
      <w:r w:rsidRPr="003F7263">
        <w:rPr>
          <w:rFonts w:eastAsia="SimSun"/>
          <w:b/>
        </w:rPr>
        <w:t>:</w:t>
      </w:r>
      <w:r w:rsidRPr="003F7263">
        <w:rPr>
          <w:rFonts w:eastAsia="SimSun"/>
        </w:rPr>
        <w:t xml:space="preserve"> An IXIT related to testing for conformance to a given protocol specification</w:t>
      </w:r>
    </w:p>
    <w:p w14:paraId="101EEE95" w14:textId="77777777" w:rsidR="0009179B" w:rsidRPr="003F7263" w:rsidRDefault="0009179B" w:rsidP="0009179B">
      <w:pPr>
        <w:rPr>
          <w:rFonts w:eastAsia="SimSun"/>
        </w:rPr>
      </w:pPr>
      <w:r w:rsidRPr="003F7263">
        <w:rPr>
          <w:rFonts w:eastAsia="SimSun"/>
          <w:b/>
          <w:bCs/>
        </w:rPr>
        <w:t>Static conformance review</w:t>
      </w:r>
      <w:r w:rsidRPr="003F7263">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3F7263"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14918854"/>
      <w:r w:rsidRPr="003F7263">
        <w:t>3.2</w:t>
      </w:r>
      <w:r w:rsidRPr="003F7263">
        <w:tab/>
        <w:t>Symbols</w:t>
      </w:r>
      <w:bookmarkEnd w:id="58"/>
      <w:bookmarkEnd w:id="59"/>
      <w:bookmarkEnd w:id="60"/>
      <w:bookmarkEnd w:id="61"/>
      <w:bookmarkEnd w:id="62"/>
      <w:bookmarkEnd w:id="63"/>
      <w:bookmarkEnd w:id="64"/>
      <w:bookmarkEnd w:id="65"/>
      <w:bookmarkEnd w:id="66"/>
      <w:bookmarkEnd w:id="67"/>
    </w:p>
    <w:p w14:paraId="3B5F040A" w14:textId="77777777" w:rsidR="00080512" w:rsidRPr="003F7263" w:rsidRDefault="00080512">
      <w:pPr>
        <w:keepNext/>
      </w:pPr>
      <w:r w:rsidRPr="003F7263">
        <w:t>For the purposes of the present document, the following symbols apply:</w:t>
      </w:r>
    </w:p>
    <w:p w14:paraId="472ACA40" w14:textId="77777777" w:rsidR="00080512" w:rsidRPr="003F7263" w:rsidRDefault="00080512">
      <w:pPr>
        <w:pStyle w:val="EW"/>
      </w:pPr>
      <w:r w:rsidRPr="003F7263">
        <w:t>&lt;symbol&gt;</w:t>
      </w:r>
      <w:r w:rsidRPr="003F7263">
        <w:tab/>
        <w:t>&lt;Explanation&gt;</w:t>
      </w:r>
    </w:p>
    <w:p w14:paraId="4F9DD230" w14:textId="77777777" w:rsidR="00080512" w:rsidRPr="003F7263"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14918855"/>
      <w:r w:rsidRPr="003F7263">
        <w:t>3.3</w:t>
      </w:r>
      <w:r w:rsidRPr="003F7263">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3F7263" w:rsidRDefault="00080512">
      <w:pPr>
        <w:keepNext/>
      </w:pPr>
      <w:r w:rsidRPr="003F7263">
        <w:t>For the purposes of the present document, the abb</w:t>
      </w:r>
      <w:r w:rsidR="004D3578" w:rsidRPr="003F7263">
        <w:t xml:space="preserve">reviations given in </w:t>
      </w:r>
      <w:r w:rsidR="00DF62CD" w:rsidRPr="003F7263">
        <w:t xml:space="preserve">3GPP </w:t>
      </w:r>
      <w:r w:rsidR="004D3578" w:rsidRPr="003F7263">
        <w:t>TR 21.905 [1</w:t>
      </w:r>
      <w:r w:rsidRPr="003F7263">
        <w:t>] and the following apply. An abbreviation defined in the present document takes precedence over the definition of the same abbre</w:t>
      </w:r>
      <w:r w:rsidR="004D3578" w:rsidRPr="003F7263">
        <w:t xml:space="preserve">viation, if any, in </w:t>
      </w:r>
      <w:r w:rsidR="00DF62CD" w:rsidRPr="003F7263">
        <w:t xml:space="preserve">3GPP </w:t>
      </w:r>
      <w:r w:rsidR="004D3578" w:rsidRPr="003F7263">
        <w:t>TR 21.905 [1</w:t>
      </w:r>
      <w:r w:rsidRPr="003F7263">
        <w:t>].</w:t>
      </w:r>
    </w:p>
    <w:p w14:paraId="23734E3F" w14:textId="77777777" w:rsidR="009A0093" w:rsidRPr="003F7263" w:rsidRDefault="009A0093" w:rsidP="009A0093">
      <w:pPr>
        <w:rPr>
          <w:rFonts w:eastAsia="SimSun"/>
        </w:rPr>
      </w:pPr>
      <w:r w:rsidRPr="003F7263">
        <w:rPr>
          <w:rFonts w:eastAsia="SimSun"/>
        </w:rPr>
        <w:t>For the purposes of the present document, the following abbreviations apply:</w:t>
      </w:r>
    </w:p>
    <w:p w14:paraId="198D90B2" w14:textId="77777777" w:rsidR="00F60AB6" w:rsidRPr="003F7263" w:rsidRDefault="00F60AB6" w:rsidP="00F60AB6">
      <w:pPr>
        <w:keepLines/>
        <w:spacing w:after="0"/>
        <w:ind w:left="1702" w:hanging="1418"/>
        <w:rPr>
          <w:rFonts w:eastAsia="SimSun"/>
          <w:lang w:eastAsia="x-none"/>
        </w:rPr>
      </w:pPr>
      <w:r w:rsidRPr="003F7263">
        <w:rPr>
          <w:rFonts w:eastAsia="SimSun"/>
          <w:lang w:eastAsia="x-none"/>
        </w:rPr>
        <w:t>FFS</w:t>
      </w:r>
      <w:r w:rsidRPr="003F7263">
        <w:rPr>
          <w:rFonts w:eastAsia="SimSun"/>
          <w:lang w:eastAsia="x-none"/>
        </w:rPr>
        <w:tab/>
        <w:t>For Further Study</w:t>
      </w:r>
    </w:p>
    <w:p w14:paraId="66F4ACEA"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ICS</w:t>
      </w:r>
      <w:r w:rsidRPr="003F7263">
        <w:rPr>
          <w:rFonts w:eastAsia="SimSun"/>
          <w:lang w:eastAsia="x-none"/>
        </w:rPr>
        <w:tab/>
        <w:t>Implementation Conformance Statement</w:t>
      </w:r>
    </w:p>
    <w:p w14:paraId="539A8C4F"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IXIT</w:t>
      </w:r>
      <w:r w:rsidRPr="003F7263">
        <w:rPr>
          <w:rFonts w:eastAsia="SimSun"/>
          <w:lang w:eastAsia="x-none"/>
        </w:rPr>
        <w:tab/>
        <w:t>Implementation extra Information for Testing</w:t>
      </w:r>
    </w:p>
    <w:p w14:paraId="6B05A3D7"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PICS</w:t>
      </w:r>
      <w:r w:rsidRPr="003F7263">
        <w:rPr>
          <w:rFonts w:eastAsia="SimSun"/>
          <w:lang w:eastAsia="x-none"/>
        </w:rPr>
        <w:tab/>
        <w:t>Protocol Implementation Conformance Statement</w:t>
      </w:r>
    </w:p>
    <w:p w14:paraId="526B5395"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PIXIT</w:t>
      </w:r>
      <w:r w:rsidRPr="003F7263">
        <w:rPr>
          <w:rFonts w:eastAsia="SimSun"/>
          <w:lang w:eastAsia="x-none"/>
        </w:rPr>
        <w:tab/>
        <w:t>Protocol Implementation extra Information for Testing</w:t>
      </w:r>
    </w:p>
    <w:p w14:paraId="7A726B4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SCS</w:t>
      </w:r>
      <w:r w:rsidRPr="003F7263">
        <w:rPr>
          <w:rFonts w:eastAsia="SimSun"/>
          <w:lang w:eastAsia="x-none"/>
        </w:rPr>
        <w:tab/>
        <w:t>System Conformance Statement</w:t>
      </w:r>
    </w:p>
    <w:p w14:paraId="128B193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TC</w:t>
      </w:r>
      <w:r w:rsidRPr="003F7263">
        <w:rPr>
          <w:rFonts w:eastAsia="SimSun"/>
          <w:lang w:eastAsia="x-none"/>
        </w:rPr>
        <w:tab/>
        <w:t>Test Case</w:t>
      </w:r>
    </w:p>
    <w:p w14:paraId="7D539F02" w14:textId="77777777" w:rsidR="009A0093" w:rsidRPr="003F7263" w:rsidRDefault="009A0093" w:rsidP="00F60AB6">
      <w:pPr>
        <w:keepLines/>
        <w:spacing w:after="0"/>
        <w:ind w:left="1702" w:hanging="1418"/>
        <w:rPr>
          <w:rFonts w:eastAsia="SimSun"/>
          <w:lang w:eastAsia="x-none"/>
        </w:rPr>
      </w:pPr>
      <w:r w:rsidRPr="003F7263">
        <w:rPr>
          <w:rFonts w:eastAsia="SimSun"/>
          <w:lang w:eastAsia="x-none"/>
        </w:rPr>
        <w:t>UEUT</w:t>
      </w:r>
      <w:r w:rsidRPr="003F7263">
        <w:rPr>
          <w:rFonts w:eastAsia="SimSun"/>
          <w:lang w:eastAsia="x-none"/>
        </w:rPr>
        <w:tab/>
        <w:t>User Equipment Under Test</w:t>
      </w:r>
    </w:p>
    <w:p w14:paraId="0C0800DF" w14:textId="77777777" w:rsidR="005233F3" w:rsidRPr="003F7263"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14918856"/>
      <w:r w:rsidRPr="003F7263">
        <w:lastRenderedPageBreak/>
        <w:t>4</w:t>
      </w:r>
      <w:r w:rsidRPr="003F7263">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3F7263"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14918857"/>
      <w:r w:rsidRPr="003F7263">
        <w:t>4.0</w:t>
      </w:r>
      <w:r w:rsidRPr="003F7263">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3F7263" w:rsidRDefault="009B2E19" w:rsidP="009B2E19">
      <w:r w:rsidRPr="003F7263">
        <w:t>The applicability of each individual test is identified in subclause 4.1. This is just a recommendation based on the purpose for which the test case was written.</w:t>
      </w:r>
    </w:p>
    <w:p w14:paraId="6D935645" w14:textId="6D5FD4E6" w:rsidR="009B2E19" w:rsidRPr="003F7263" w:rsidRDefault="00AF3F66" w:rsidP="009B2E19">
      <w:r w:rsidRPr="003F7263">
        <w:t xml:space="preserve">The applicability of every test is formally expressed by the use of Boolean expressions that are based on parameters (ICS). </w:t>
      </w:r>
      <w:r w:rsidR="009B2E19" w:rsidRPr="003F7263">
        <w:t>The parameters (ICS) included in TS 38.508-2 [5] are used in the test case applicability condition without reference. Parameters (ICS) specified in 3GPP TS 36.523-2 [10] and 3GPP TS 34.229-2 [9] shall be referred with proper reference.</w:t>
      </w:r>
      <w:r w:rsidR="00631FF9" w:rsidRPr="00631FF9">
        <w:t xml:space="preserve"> The parameters (ICS) shall be set according to the capabilities of the UE on the operating band / band combination under test.</w:t>
      </w:r>
    </w:p>
    <w:p w14:paraId="4861993D" w14:textId="77777777" w:rsidR="009B2E19" w:rsidRPr="003F7263" w:rsidRDefault="009B2E19" w:rsidP="009B2E19">
      <w:r w:rsidRPr="003F7263">
        <w:t>Additional information related to the Test Case (TC), e.g. affecting its dynamic behaviour or its execution may be provided as well</w:t>
      </w:r>
    </w:p>
    <w:p w14:paraId="6340A2E2" w14:textId="77777777" w:rsidR="009B2E19" w:rsidRPr="003F7263" w:rsidRDefault="009B2E19" w:rsidP="009B2E19">
      <w:r w:rsidRPr="003F7263">
        <w:t>The columns in subclause 4.1 have the following meaning:</w:t>
      </w:r>
    </w:p>
    <w:p w14:paraId="41B59D41" w14:textId="77777777" w:rsidR="009B2E19" w:rsidRPr="003F7263" w:rsidRDefault="009B2E19" w:rsidP="009B2E19">
      <w:pPr>
        <w:pStyle w:val="H6"/>
      </w:pPr>
      <w:r w:rsidRPr="003F7263">
        <w:t>Clause</w:t>
      </w:r>
    </w:p>
    <w:p w14:paraId="6F5EA8B1" w14:textId="77777777" w:rsidR="009B2E19" w:rsidRPr="003F7263" w:rsidRDefault="009B2E19" w:rsidP="009B2E19">
      <w:r w:rsidRPr="003F7263">
        <w:t>The clause column indicates the clause number in TS 38.523-1 [2] that contains the test body.</w:t>
      </w:r>
    </w:p>
    <w:p w14:paraId="1D7A8597" w14:textId="77777777" w:rsidR="009B2E19" w:rsidRPr="003F7263" w:rsidRDefault="009B2E19" w:rsidP="009B2E19">
      <w:pPr>
        <w:pStyle w:val="H6"/>
      </w:pPr>
      <w:r w:rsidRPr="003F7263">
        <w:t>Title</w:t>
      </w:r>
    </w:p>
    <w:p w14:paraId="0063ABEE" w14:textId="77777777" w:rsidR="009B2E19" w:rsidRPr="003F7263" w:rsidRDefault="009B2E19" w:rsidP="009B2E19">
      <w:r w:rsidRPr="003F7263">
        <w:t>The title column describes the name of the test and contains the clause title of the clause in TS 38.523-1 [2] that contains the test body.</w:t>
      </w:r>
    </w:p>
    <w:p w14:paraId="0AC7742C" w14:textId="77777777" w:rsidR="009B2E19" w:rsidRPr="003F7263" w:rsidRDefault="009B2E19" w:rsidP="009B2E19">
      <w:pPr>
        <w:pStyle w:val="H6"/>
      </w:pPr>
      <w:r w:rsidRPr="003F7263">
        <w:t>Release</w:t>
      </w:r>
    </w:p>
    <w:p w14:paraId="20C083FF" w14:textId="77777777" w:rsidR="009B2E19" w:rsidRPr="003F7263" w:rsidRDefault="009B2E19" w:rsidP="009B2E1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4947E7C" w14:textId="77777777" w:rsidR="009B2E19" w:rsidRPr="003F7263" w:rsidRDefault="009B2E19" w:rsidP="009B2E19">
      <w:pPr>
        <w:pStyle w:val="NO"/>
      </w:pPr>
      <w:r w:rsidRPr="003F7263">
        <w:t>Note:</w:t>
      </w:r>
      <w:r w:rsidRPr="003F7263">
        <w:tab/>
        <w:t>Some exceptions to this interpretation may be indicated in Notes in column 'Number of TC Executions'.</w:t>
      </w:r>
    </w:p>
    <w:p w14:paraId="1FC50FC3" w14:textId="77777777" w:rsidR="009B2E19" w:rsidRPr="003F7263" w:rsidRDefault="009B2E19" w:rsidP="009B2E19">
      <w:pPr>
        <w:pStyle w:val="H6"/>
      </w:pPr>
      <w:r w:rsidRPr="003F7263">
        <w:t>Applicability - Condition</w:t>
      </w:r>
    </w:p>
    <w:p w14:paraId="65FA6A37" w14:textId="77777777" w:rsidR="009B2E19" w:rsidRPr="003F7263" w:rsidRDefault="009B2E19" w:rsidP="009B2E19">
      <w:r w:rsidRPr="003F7263">
        <w:t>The following notations are used for the applicability column:</w:t>
      </w:r>
    </w:p>
    <w:p w14:paraId="52C9B548" w14:textId="77777777" w:rsidR="009B2E19" w:rsidRPr="003F7263" w:rsidRDefault="009B2E19" w:rsidP="009B2E19">
      <w:pPr>
        <w:pStyle w:val="EX"/>
      </w:pPr>
      <w:r w:rsidRPr="003F7263">
        <w:t>R</w:t>
      </w:r>
      <w:r w:rsidRPr="003F7263">
        <w:tab/>
        <w:t>recommended - the test case is recommended</w:t>
      </w:r>
    </w:p>
    <w:p w14:paraId="1F3C5F87" w14:textId="77777777" w:rsidR="009B2E19" w:rsidRPr="003F7263" w:rsidRDefault="009B2E19" w:rsidP="009B2E19">
      <w:pPr>
        <w:pStyle w:val="EX"/>
      </w:pPr>
      <w:r w:rsidRPr="003F7263">
        <w:t>O</w:t>
      </w:r>
      <w:r w:rsidRPr="003F7263">
        <w:tab/>
        <w:t>optional – the test case is optional</w:t>
      </w:r>
    </w:p>
    <w:p w14:paraId="6A2985BF" w14:textId="77777777" w:rsidR="009B2E19" w:rsidRPr="003F7263" w:rsidRDefault="009B2E19" w:rsidP="009B2E19">
      <w:pPr>
        <w:pStyle w:val="EX"/>
      </w:pPr>
      <w:r w:rsidRPr="003F7263">
        <w:t>N/A</w:t>
      </w:r>
      <w:r w:rsidRPr="003F7263">
        <w:tab/>
        <w:t>not applicable - in the given context, the test case is not recommended.</w:t>
      </w:r>
    </w:p>
    <w:p w14:paraId="55FCEA12" w14:textId="77777777" w:rsidR="009B2E19" w:rsidRPr="003F7263" w:rsidRDefault="009B2E19" w:rsidP="009B2E19">
      <w:pPr>
        <w:pStyle w:val="EX"/>
      </w:pPr>
      <w:r w:rsidRPr="003F7263">
        <w:t>Ci</w:t>
      </w:r>
      <w:r w:rsidRPr="003F7263">
        <w:tab/>
        <w:t xml:space="preserve">conditional - the test is recommended ("R") or not ("N/A") depending on the support of other items. "i" is an integer identifying </w:t>
      </w:r>
      <w:r w:rsidR="004D36DF" w:rsidRPr="003F7263">
        <w:t>a</w:t>
      </w:r>
      <w:r w:rsidRPr="003F7263">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3F7263" w:rsidRDefault="009B2E19" w:rsidP="009B2E19">
      <w:pPr>
        <w:pStyle w:val="NO"/>
      </w:pPr>
      <w:r w:rsidRPr="003F7263">
        <w:t>NOTE:</w:t>
      </w:r>
      <w:r w:rsidRPr="003F7263">
        <w:tab/>
        <w:t>The conditions are defined in subclause 4.2.</w:t>
      </w:r>
    </w:p>
    <w:p w14:paraId="10C7F1F3" w14:textId="77777777" w:rsidR="009B2E19" w:rsidRPr="003F7263" w:rsidRDefault="009B2E19" w:rsidP="009B2E19">
      <w:pPr>
        <w:pStyle w:val="H6"/>
      </w:pPr>
      <w:r w:rsidRPr="003F7263">
        <w:t>Applicability - Comments</w:t>
      </w:r>
    </w:p>
    <w:p w14:paraId="6199A4E8" w14:textId="77777777" w:rsidR="009B2E19" w:rsidRPr="003F7263" w:rsidRDefault="009B2E19" w:rsidP="009B2E19">
      <w:pPr>
        <w:pStyle w:val="B1"/>
      </w:pPr>
      <w:r w:rsidRPr="003F7263">
        <w:tab/>
        <w:t>This column contains a verbal description of the condition.</w:t>
      </w:r>
    </w:p>
    <w:p w14:paraId="5E5849DF" w14:textId="77777777" w:rsidR="009B2E19" w:rsidRPr="003F7263" w:rsidRDefault="009B2E19" w:rsidP="009B2E19">
      <w:pPr>
        <w:pStyle w:val="H6"/>
      </w:pPr>
      <w:r w:rsidRPr="003F7263">
        <w:t>Additional Information - Specific ICS</w:t>
      </w:r>
    </w:p>
    <w:p w14:paraId="7C16D7EF" w14:textId="77777777" w:rsidR="009B2E19" w:rsidRPr="003F7263" w:rsidRDefault="009B2E19" w:rsidP="009B2E19">
      <w:pPr>
        <w:pStyle w:val="B1"/>
      </w:pPr>
      <w:r w:rsidRPr="003F7263">
        <w:tab/>
        <w:t>This column contains the mnemonics of ICS(s) affecting the dynamic behaviour of the TC.</w:t>
      </w:r>
    </w:p>
    <w:p w14:paraId="1366E98F" w14:textId="77777777" w:rsidR="009B2E19" w:rsidRPr="003F7263" w:rsidRDefault="009B2E19" w:rsidP="009B2E19">
      <w:pPr>
        <w:pStyle w:val="H6"/>
      </w:pPr>
      <w:r w:rsidRPr="003F7263">
        <w:lastRenderedPageBreak/>
        <w:t>Additional Information - Specific IXIT</w:t>
      </w:r>
    </w:p>
    <w:p w14:paraId="6E1ABEA1" w14:textId="77777777" w:rsidR="009B2E19" w:rsidRPr="003F7263" w:rsidRDefault="009B2E19" w:rsidP="009B2E19">
      <w:pPr>
        <w:pStyle w:val="B1"/>
      </w:pPr>
      <w:r w:rsidRPr="003F7263">
        <w:tab/>
        <w:t>This column contains the mnemonics of IXIT(s) affecting the dynamic behaviour of the TC.</w:t>
      </w:r>
    </w:p>
    <w:p w14:paraId="131022B9" w14:textId="77777777" w:rsidR="009B2E19" w:rsidRPr="003F7263" w:rsidRDefault="009B2E19" w:rsidP="009B2E19">
      <w:pPr>
        <w:pStyle w:val="H6"/>
      </w:pPr>
      <w:r w:rsidRPr="003F7263">
        <w:t>Additional Information - Number of TC Executions</w:t>
      </w:r>
    </w:p>
    <w:p w14:paraId="6D10CCF9" w14:textId="77777777" w:rsidR="009B2E19" w:rsidRPr="003F7263" w:rsidRDefault="009B2E19" w:rsidP="009B2E19">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3F7263" w:rsidRDefault="009B2E19" w:rsidP="009B2E19">
      <w:pPr>
        <w:pStyle w:val="H6"/>
      </w:pPr>
      <w:r w:rsidRPr="003F7263">
        <w:t>Additional Information - Release other RAT</w:t>
      </w:r>
    </w:p>
    <w:p w14:paraId="315B7E3E" w14:textId="619A7A87" w:rsidR="009B2E19" w:rsidRDefault="009B2E19" w:rsidP="009B2E19">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3F7263" w:rsidRDefault="003B0895" w:rsidP="005270CE">
      <w:pPr>
        <w:pStyle w:val="NO"/>
      </w:pPr>
      <w:r w:rsidRPr="009509AE">
        <w:t>Note:</w:t>
      </w:r>
      <w:r w:rsidRPr="009509AE">
        <w:tab/>
        <w:t>Currently for RedCap UEs that set the PICS complying with TS 38.508-2 [5] clause A.4.3.12, Rel-15 test cases and Rel-17 RedCap specific test cases are applicable.</w:t>
      </w:r>
      <w:r>
        <w:t xml:space="preserve"> </w:t>
      </w:r>
      <w:r w:rsidRPr="005352BF">
        <w:t xml:space="preserve">Applicability </w:t>
      </w:r>
      <w:r w:rsidRPr="009509AE">
        <w:t>of other Rel-16 and Rel-17 test cases are under further study.</w:t>
      </w:r>
    </w:p>
    <w:p w14:paraId="1E06E5CB" w14:textId="77777777" w:rsidR="00356D76" w:rsidRPr="003F7263"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14918858"/>
      <w:r w:rsidRPr="003F7263">
        <w:t>4.1</w:t>
      </w:r>
      <w:r w:rsidRPr="003F7263">
        <w:tab/>
      </w:r>
      <w:r w:rsidR="009B2E19" w:rsidRPr="003F7263">
        <w:t>Protocol conformance test cases</w:t>
      </w:r>
      <w:r w:rsidR="009B2E19" w:rsidRPr="003F7263" w:rsidDel="00062F2A">
        <w:t xml:space="preserve"> </w:t>
      </w:r>
      <w:r w:rsidR="009B2E19" w:rsidRPr="003F7263">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3F7263" w:rsidRDefault="00DB19D0" w:rsidP="00784969">
      <w:pPr>
        <w:pStyle w:val="TH"/>
        <w:rPr>
          <w:rFonts w:eastAsia="SimSun"/>
        </w:rPr>
      </w:pPr>
      <w:r w:rsidRPr="003F7263">
        <w:rPr>
          <w:rFonts w:eastAsia="SimSun"/>
        </w:rPr>
        <w:t>Table 4.1-1a: Applicability of Protocol conformance Idle mode test cases, ref. TS 38.523-1 [2]</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2"/>
        <w:gridCol w:w="41"/>
        <w:gridCol w:w="3459"/>
        <w:gridCol w:w="41"/>
        <w:gridCol w:w="769"/>
        <w:gridCol w:w="41"/>
        <w:gridCol w:w="1129"/>
        <w:gridCol w:w="41"/>
        <w:gridCol w:w="3647"/>
        <w:gridCol w:w="41"/>
      </w:tblGrid>
      <w:tr w:rsidR="00DB19D0" w:rsidRPr="003F7263" w14:paraId="434AB1E8" w14:textId="77777777" w:rsidTr="00B76AD6">
        <w:trPr>
          <w:gridAfter w:val="1"/>
          <w:wAfter w:w="41" w:type="dxa"/>
          <w:tblHeader/>
          <w:jc w:val="center"/>
        </w:trPr>
        <w:tc>
          <w:tcPr>
            <w:tcW w:w="1165" w:type="dxa"/>
            <w:gridSpan w:val="2"/>
            <w:tcBorders>
              <w:bottom w:val="nil"/>
            </w:tcBorders>
          </w:tcPr>
          <w:p w14:paraId="69E4FD90" w14:textId="77777777" w:rsidR="00DB19D0" w:rsidRPr="003F7263" w:rsidRDefault="00DB19D0" w:rsidP="00E720BD">
            <w:pPr>
              <w:pStyle w:val="TAH"/>
              <w:keepNext w:val="0"/>
              <w:keepLines w:val="0"/>
              <w:rPr>
                <w:sz w:val="16"/>
                <w:szCs w:val="16"/>
                <w:lang w:eastAsia="en-US"/>
              </w:rPr>
            </w:pPr>
            <w:r w:rsidRPr="003F7263">
              <w:rPr>
                <w:sz w:val="16"/>
                <w:szCs w:val="16"/>
                <w:lang w:eastAsia="en-US"/>
              </w:rPr>
              <w:t>Clause</w:t>
            </w:r>
          </w:p>
        </w:tc>
        <w:tc>
          <w:tcPr>
            <w:tcW w:w="3500" w:type="dxa"/>
            <w:gridSpan w:val="2"/>
            <w:tcBorders>
              <w:bottom w:val="nil"/>
            </w:tcBorders>
          </w:tcPr>
          <w:p w14:paraId="10E05B0D" w14:textId="77777777" w:rsidR="00DB19D0" w:rsidRPr="003F7263" w:rsidRDefault="00DB19D0" w:rsidP="00E720BD">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0A11BE1E" w14:textId="77777777" w:rsidR="00DB19D0" w:rsidRPr="003F7263" w:rsidRDefault="00DB19D0" w:rsidP="00E720BD">
            <w:pPr>
              <w:pStyle w:val="TAH"/>
              <w:keepNext w:val="0"/>
              <w:keepLines w:val="0"/>
              <w:rPr>
                <w:sz w:val="16"/>
                <w:szCs w:val="16"/>
                <w:lang w:eastAsia="en-US"/>
              </w:rPr>
            </w:pPr>
            <w:r w:rsidRPr="003F7263">
              <w:rPr>
                <w:sz w:val="16"/>
                <w:szCs w:val="16"/>
                <w:lang w:eastAsia="en-US"/>
              </w:rPr>
              <w:t>Release</w:t>
            </w:r>
          </w:p>
        </w:tc>
        <w:tc>
          <w:tcPr>
            <w:tcW w:w="4858" w:type="dxa"/>
            <w:gridSpan w:val="4"/>
          </w:tcPr>
          <w:p w14:paraId="65B747CF" w14:textId="77777777" w:rsidR="00DB19D0" w:rsidRPr="003F7263" w:rsidRDefault="00DB19D0" w:rsidP="00E720BD">
            <w:pPr>
              <w:pStyle w:val="TAH"/>
              <w:keepNext w:val="0"/>
              <w:keepLines w:val="0"/>
              <w:rPr>
                <w:sz w:val="16"/>
                <w:szCs w:val="16"/>
                <w:lang w:eastAsia="en-US"/>
              </w:rPr>
            </w:pPr>
            <w:r w:rsidRPr="003F7263">
              <w:rPr>
                <w:sz w:val="16"/>
                <w:szCs w:val="16"/>
                <w:lang w:eastAsia="en-US"/>
              </w:rPr>
              <w:t>Applicability</w:t>
            </w:r>
          </w:p>
        </w:tc>
      </w:tr>
      <w:tr w:rsidR="00DB19D0" w:rsidRPr="003F7263" w14:paraId="32FA9371" w14:textId="77777777" w:rsidTr="00B76AD6">
        <w:trPr>
          <w:gridAfter w:val="1"/>
          <w:wAfter w:w="41" w:type="dxa"/>
          <w:tblHeader/>
          <w:jc w:val="center"/>
        </w:trPr>
        <w:tc>
          <w:tcPr>
            <w:tcW w:w="1165" w:type="dxa"/>
            <w:gridSpan w:val="2"/>
            <w:tcBorders>
              <w:top w:val="nil"/>
              <w:bottom w:val="single" w:sz="4" w:space="0" w:color="auto"/>
            </w:tcBorders>
          </w:tcPr>
          <w:p w14:paraId="2397E5BA" w14:textId="77777777" w:rsidR="00DB19D0" w:rsidRPr="003F7263" w:rsidRDefault="00DB19D0" w:rsidP="00E720BD">
            <w:pPr>
              <w:pStyle w:val="TAH"/>
              <w:keepNext w:val="0"/>
              <w:keepLines w:val="0"/>
              <w:rPr>
                <w:sz w:val="16"/>
                <w:szCs w:val="16"/>
                <w:lang w:eastAsia="en-US"/>
              </w:rPr>
            </w:pPr>
          </w:p>
        </w:tc>
        <w:tc>
          <w:tcPr>
            <w:tcW w:w="3500" w:type="dxa"/>
            <w:gridSpan w:val="2"/>
            <w:tcBorders>
              <w:top w:val="nil"/>
              <w:bottom w:val="single" w:sz="4" w:space="0" w:color="auto"/>
            </w:tcBorders>
          </w:tcPr>
          <w:p w14:paraId="1554DF3F" w14:textId="77777777" w:rsidR="00DB19D0" w:rsidRPr="003F7263" w:rsidRDefault="00DB19D0" w:rsidP="00E720BD">
            <w:pPr>
              <w:pStyle w:val="TAH"/>
              <w:keepNext w:val="0"/>
              <w:keepLines w:val="0"/>
              <w:rPr>
                <w:sz w:val="16"/>
                <w:szCs w:val="16"/>
                <w:lang w:eastAsia="en-US"/>
              </w:rPr>
            </w:pPr>
          </w:p>
        </w:tc>
        <w:tc>
          <w:tcPr>
            <w:tcW w:w="810" w:type="dxa"/>
            <w:gridSpan w:val="2"/>
            <w:tcBorders>
              <w:top w:val="nil"/>
              <w:bottom w:val="single" w:sz="4" w:space="0" w:color="auto"/>
            </w:tcBorders>
          </w:tcPr>
          <w:p w14:paraId="74054315" w14:textId="77777777" w:rsidR="00DB19D0" w:rsidRPr="003F7263" w:rsidRDefault="00DB19D0" w:rsidP="00E720BD">
            <w:pPr>
              <w:pStyle w:val="TAH"/>
              <w:keepNext w:val="0"/>
              <w:keepLines w:val="0"/>
              <w:rPr>
                <w:sz w:val="16"/>
                <w:szCs w:val="16"/>
                <w:lang w:eastAsia="en-US"/>
              </w:rPr>
            </w:pPr>
          </w:p>
        </w:tc>
        <w:tc>
          <w:tcPr>
            <w:tcW w:w="1170" w:type="dxa"/>
            <w:gridSpan w:val="2"/>
            <w:tcBorders>
              <w:bottom w:val="single" w:sz="4" w:space="0" w:color="auto"/>
            </w:tcBorders>
          </w:tcPr>
          <w:p w14:paraId="08EB7C9C" w14:textId="77777777" w:rsidR="00DB19D0" w:rsidRPr="003F7263" w:rsidRDefault="00DB19D0" w:rsidP="00E720BD">
            <w:pPr>
              <w:pStyle w:val="TAH"/>
              <w:keepNext w:val="0"/>
              <w:keepLines w:val="0"/>
              <w:rPr>
                <w:sz w:val="16"/>
                <w:szCs w:val="16"/>
                <w:lang w:eastAsia="en-US"/>
              </w:rPr>
            </w:pPr>
            <w:r w:rsidRPr="003F7263">
              <w:rPr>
                <w:sz w:val="16"/>
                <w:szCs w:val="16"/>
                <w:lang w:eastAsia="en-US"/>
              </w:rPr>
              <w:t>Condition</w:t>
            </w:r>
          </w:p>
        </w:tc>
        <w:tc>
          <w:tcPr>
            <w:tcW w:w="3688" w:type="dxa"/>
            <w:gridSpan w:val="2"/>
            <w:tcBorders>
              <w:bottom w:val="single" w:sz="4" w:space="0" w:color="auto"/>
            </w:tcBorders>
          </w:tcPr>
          <w:p w14:paraId="4D182970" w14:textId="77777777" w:rsidR="00DB19D0" w:rsidRPr="003F7263" w:rsidRDefault="00DB19D0" w:rsidP="00E720BD">
            <w:pPr>
              <w:pStyle w:val="TAH"/>
              <w:keepNext w:val="0"/>
              <w:keepLines w:val="0"/>
              <w:rPr>
                <w:sz w:val="16"/>
                <w:szCs w:val="16"/>
                <w:lang w:eastAsia="en-US"/>
              </w:rPr>
            </w:pPr>
            <w:r w:rsidRPr="003F7263">
              <w:rPr>
                <w:sz w:val="16"/>
                <w:szCs w:val="16"/>
                <w:lang w:eastAsia="en-US"/>
              </w:rPr>
              <w:t>Comment</w:t>
            </w:r>
          </w:p>
        </w:tc>
      </w:tr>
      <w:tr w:rsidR="00E6117F" w:rsidRPr="003F7263" w14:paraId="4AE587E7" w14:textId="77777777" w:rsidTr="00B76AD6">
        <w:trPr>
          <w:gridAfter w:val="1"/>
          <w:wAfter w:w="41" w:type="dxa"/>
          <w:jc w:val="center"/>
        </w:trPr>
        <w:tc>
          <w:tcPr>
            <w:tcW w:w="1165" w:type="dxa"/>
            <w:gridSpan w:val="2"/>
            <w:tcBorders>
              <w:bottom w:val="single" w:sz="4" w:space="0" w:color="auto"/>
            </w:tcBorders>
            <w:shd w:val="clear" w:color="auto" w:fill="E6E6E6"/>
          </w:tcPr>
          <w:p w14:paraId="35213C40" w14:textId="1CF9E888" w:rsidR="00E6117F" w:rsidRPr="003F7263" w:rsidRDefault="00E6117F" w:rsidP="00E6117F">
            <w:pPr>
              <w:pStyle w:val="TAL"/>
              <w:keepNext w:val="0"/>
              <w:keepLines w:val="0"/>
              <w:rPr>
                <w:b/>
                <w:bCs/>
                <w:sz w:val="16"/>
                <w:szCs w:val="16"/>
                <w:lang w:eastAsia="en-US"/>
              </w:rPr>
            </w:pPr>
            <w:r w:rsidRPr="003F7263">
              <w:rPr>
                <w:b/>
                <w:bCs/>
                <w:sz w:val="16"/>
                <w:szCs w:val="16"/>
              </w:rPr>
              <w:t>6</w:t>
            </w:r>
          </w:p>
        </w:tc>
        <w:tc>
          <w:tcPr>
            <w:tcW w:w="3500" w:type="dxa"/>
            <w:gridSpan w:val="2"/>
            <w:tcBorders>
              <w:bottom w:val="single" w:sz="4" w:space="0" w:color="auto"/>
            </w:tcBorders>
            <w:shd w:val="clear" w:color="auto" w:fill="E6E6E6"/>
          </w:tcPr>
          <w:p w14:paraId="57113DFD" w14:textId="3A5A5BFC" w:rsidR="00E6117F" w:rsidRPr="003F7263" w:rsidRDefault="00E6117F" w:rsidP="00E6117F">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4B83EB7A"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EED759F" w14:textId="77777777" w:rsidR="00E6117F" w:rsidRPr="003F7263" w:rsidRDefault="00E6117F" w:rsidP="00E6117F">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16C6277C" w14:textId="77777777" w:rsidR="00E6117F" w:rsidRPr="003F7263" w:rsidRDefault="00E6117F" w:rsidP="00E6117F">
            <w:pPr>
              <w:pStyle w:val="TAL"/>
              <w:keepNext w:val="0"/>
              <w:keepLines w:val="0"/>
              <w:rPr>
                <w:sz w:val="16"/>
                <w:szCs w:val="16"/>
                <w:lang w:eastAsia="en-US"/>
              </w:rPr>
            </w:pPr>
          </w:p>
        </w:tc>
      </w:tr>
      <w:tr w:rsidR="00E6117F" w:rsidRPr="003F7263" w14:paraId="236E4CFD" w14:textId="77777777" w:rsidTr="00B76AD6">
        <w:trPr>
          <w:gridAfter w:val="1"/>
          <w:wAfter w:w="41" w:type="dxa"/>
          <w:jc w:val="center"/>
        </w:trPr>
        <w:tc>
          <w:tcPr>
            <w:tcW w:w="1165" w:type="dxa"/>
            <w:gridSpan w:val="2"/>
            <w:tcBorders>
              <w:bottom w:val="single" w:sz="4" w:space="0" w:color="auto"/>
            </w:tcBorders>
            <w:shd w:val="clear" w:color="auto" w:fill="E6E6E6"/>
          </w:tcPr>
          <w:p w14:paraId="51F72327" w14:textId="77777777" w:rsidR="00E6117F" w:rsidRPr="003F7263" w:rsidRDefault="00E6117F" w:rsidP="00E6117F">
            <w:pPr>
              <w:pStyle w:val="TAL"/>
              <w:keepNext w:val="0"/>
              <w:keepLines w:val="0"/>
              <w:rPr>
                <w:b/>
                <w:bCs/>
                <w:sz w:val="16"/>
                <w:szCs w:val="16"/>
                <w:lang w:eastAsia="en-US"/>
              </w:rPr>
            </w:pPr>
            <w:r w:rsidRPr="003F7263">
              <w:rPr>
                <w:b/>
                <w:bCs/>
                <w:sz w:val="16"/>
                <w:szCs w:val="16"/>
              </w:rPr>
              <w:t>6.1</w:t>
            </w:r>
          </w:p>
        </w:tc>
        <w:tc>
          <w:tcPr>
            <w:tcW w:w="3500" w:type="dxa"/>
            <w:gridSpan w:val="2"/>
            <w:tcBorders>
              <w:bottom w:val="single" w:sz="4" w:space="0" w:color="auto"/>
            </w:tcBorders>
            <w:shd w:val="clear" w:color="auto" w:fill="E6E6E6"/>
          </w:tcPr>
          <w:p w14:paraId="110C657D" w14:textId="3712FE11" w:rsidR="00E6117F" w:rsidRPr="003F7263" w:rsidRDefault="00E6117F" w:rsidP="00E6117F">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239E297B"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5AA0896" w14:textId="77777777" w:rsidR="00E6117F" w:rsidRPr="003F7263" w:rsidRDefault="00E6117F" w:rsidP="00E6117F">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67181F1B" w14:textId="77777777" w:rsidR="00E6117F" w:rsidRPr="003F7263" w:rsidRDefault="00E6117F" w:rsidP="00E6117F">
            <w:pPr>
              <w:pStyle w:val="TAL"/>
              <w:keepNext w:val="0"/>
              <w:keepLines w:val="0"/>
              <w:rPr>
                <w:sz w:val="16"/>
                <w:szCs w:val="16"/>
                <w:lang w:eastAsia="en-US"/>
              </w:rPr>
            </w:pPr>
          </w:p>
        </w:tc>
      </w:tr>
      <w:tr w:rsidR="00E6117F" w:rsidRPr="003F7263" w14:paraId="25705543" w14:textId="77777777" w:rsidTr="00B76AD6">
        <w:trPr>
          <w:gridAfter w:val="1"/>
          <w:wAfter w:w="41" w:type="dxa"/>
          <w:jc w:val="center"/>
        </w:trPr>
        <w:tc>
          <w:tcPr>
            <w:tcW w:w="1165" w:type="dxa"/>
            <w:gridSpan w:val="2"/>
            <w:tcBorders>
              <w:bottom w:val="single" w:sz="4" w:space="0" w:color="auto"/>
            </w:tcBorders>
            <w:shd w:val="clear" w:color="auto" w:fill="E6E6E6"/>
          </w:tcPr>
          <w:p w14:paraId="598C5B41" w14:textId="77777777" w:rsidR="00E6117F" w:rsidRPr="003F7263" w:rsidRDefault="00E6117F" w:rsidP="00E6117F">
            <w:pPr>
              <w:pStyle w:val="TAL"/>
              <w:keepNext w:val="0"/>
              <w:keepLines w:val="0"/>
              <w:rPr>
                <w:b/>
                <w:bCs/>
                <w:sz w:val="16"/>
                <w:szCs w:val="16"/>
                <w:lang w:eastAsia="en-US"/>
              </w:rPr>
            </w:pPr>
            <w:r w:rsidRPr="003F7263">
              <w:rPr>
                <w:b/>
                <w:bCs/>
                <w:sz w:val="16"/>
                <w:szCs w:val="16"/>
              </w:rPr>
              <w:t>6.1.1</w:t>
            </w:r>
          </w:p>
        </w:tc>
        <w:tc>
          <w:tcPr>
            <w:tcW w:w="3500" w:type="dxa"/>
            <w:gridSpan w:val="2"/>
            <w:tcBorders>
              <w:bottom w:val="single" w:sz="4" w:space="0" w:color="auto"/>
            </w:tcBorders>
            <w:shd w:val="clear" w:color="auto" w:fill="E6E6E6"/>
          </w:tcPr>
          <w:p w14:paraId="7895A22E" w14:textId="77777777" w:rsidR="00E6117F" w:rsidRPr="003F7263" w:rsidRDefault="00E6117F" w:rsidP="00E6117F">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1F7BA930"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6164E42" w14:textId="77777777" w:rsidR="00E6117F" w:rsidRPr="003F7263" w:rsidRDefault="00E6117F" w:rsidP="00E6117F">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00C5202F" w14:textId="77777777" w:rsidR="00E6117F" w:rsidRPr="003F7263" w:rsidRDefault="00E6117F" w:rsidP="00E6117F">
            <w:pPr>
              <w:pStyle w:val="TAL"/>
              <w:keepNext w:val="0"/>
              <w:keepLines w:val="0"/>
              <w:rPr>
                <w:sz w:val="16"/>
                <w:szCs w:val="16"/>
                <w:lang w:eastAsia="en-US"/>
              </w:rPr>
            </w:pPr>
          </w:p>
        </w:tc>
      </w:tr>
      <w:tr w:rsidR="00E6117F" w:rsidRPr="003F7263" w14:paraId="38EA0C1B" w14:textId="77777777" w:rsidTr="00B76AD6">
        <w:trPr>
          <w:gridAfter w:val="1"/>
          <w:wAfter w:w="41" w:type="dxa"/>
          <w:jc w:val="center"/>
        </w:trPr>
        <w:tc>
          <w:tcPr>
            <w:tcW w:w="1165" w:type="dxa"/>
            <w:gridSpan w:val="2"/>
            <w:tcBorders>
              <w:bottom w:val="single" w:sz="4" w:space="0" w:color="auto"/>
            </w:tcBorders>
            <w:shd w:val="clear" w:color="auto" w:fill="auto"/>
          </w:tcPr>
          <w:p w14:paraId="6183A8EE" w14:textId="77777777" w:rsidR="00E6117F" w:rsidRPr="003F7263" w:rsidRDefault="00E6117F" w:rsidP="00E6117F">
            <w:pPr>
              <w:spacing w:after="0"/>
              <w:rPr>
                <w:rFonts w:ascii="Arial" w:hAnsi="Arial"/>
                <w:bCs/>
                <w:sz w:val="16"/>
                <w:szCs w:val="16"/>
              </w:rPr>
            </w:pPr>
            <w:r w:rsidRPr="003F7263">
              <w:rPr>
                <w:rFonts w:ascii="Arial" w:hAnsi="Arial"/>
                <w:bCs/>
                <w:sz w:val="16"/>
                <w:szCs w:val="16"/>
              </w:rPr>
              <w:t>6.1.1.1</w:t>
            </w:r>
          </w:p>
        </w:tc>
        <w:tc>
          <w:tcPr>
            <w:tcW w:w="3500" w:type="dxa"/>
            <w:gridSpan w:val="2"/>
            <w:tcBorders>
              <w:bottom w:val="single" w:sz="4" w:space="0" w:color="auto"/>
            </w:tcBorders>
            <w:shd w:val="clear" w:color="auto" w:fill="auto"/>
          </w:tcPr>
          <w:p w14:paraId="12F4A3A5" w14:textId="77777777" w:rsidR="00E6117F" w:rsidRPr="003F7263" w:rsidRDefault="00E6117F" w:rsidP="00E6117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369F65" w14:textId="77777777" w:rsidR="00E6117F" w:rsidRPr="003F7263" w:rsidRDefault="00E6117F" w:rsidP="00E6117F">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208DD736" w14:textId="77777777" w:rsidR="00E6117F" w:rsidRPr="003F7263" w:rsidRDefault="00E6117F" w:rsidP="00E6117F">
            <w:pPr>
              <w:spacing w:after="0"/>
              <w:jc w:val="center"/>
              <w:rPr>
                <w:rFonts w:ascii="Arial" w:hAnsi="Arial"/>
                <w:sz w:val="16"/>
                <w:szCs w:val="16"/>
              </w:rPr>
            </w:pPr>
            <w:r w:rsidRPr="003F7263">
              <w:rPr>
                <w:rFonts w:ascii="Arial" w:hAnsi="Arial"/>
                <w:sz w:val="16"/>
              </w:rPr>
              <w:t>C21</w:t>
            </w:r>
          </w:p>
        </w:tc>
        <w:tc>
          <w:tcPr>
            <w:tcW w:w="3688" w:type="dxa"/>
            <w:gridSpan w:val="2"/>
            <w:tcBorders>
              <w:bottom w:val="single" w:sz="4" w:space="0" w:color="auto"/>
            </w:tcBorders>
            <w:shd w:val="clear" w:color="auto" w:fill="auto"/>
          </w:tcPr>
          <w:p w14:paraId="7C85ED3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6A24E3F9" w14:textId="77777777" w:rsidTr="00B76AD6">
        <w:trPr>
          <w:gridAfter w:val="1"/>
          <w:wAfter w:w="41" w:type="dxa"/>
          <w:jc w:val="center"/>
        </w:trPr>
        <w:tc>
          <w:tcPr>
            <w:tcW w:w="1165" w:type="dxa"/>
            <w:gridSpan w:val="2"/>
            <w:tcBorders>
              <w:bottom w:val="single" w:sz="4" w:space="0" w:color="auto"/>
            </w:tcBorders>
            <w:shd w:val="clear" w:color="auto" w:fill="auto"/>
          </w:tcPr>
          <w:p w14:paraId="05DF3969"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6.1.1.2</w:t>
            </w:r>
          </w:p>
        </w:tc>
        <w:tc>
          <w:tcPr>
            <w:tcW w:w="3500" w:type="dxa"/>
            <w:gridSpan w:val="2"/>
            <w:tcBorders>
              <w:bottom w:val="single" w:sz="4" w:space="0" w:color="auto"/>
            </w:tcBorders>
            <w:shd w:val="clear" w:color="auto" w:fill="auto"/>
          </w:tcPr>
          <w:p w14:paraId="5FAA1D33"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C2F263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7DABD8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7DA626A1"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58BBD171" w14:textId="77777777" w:rsidTr="00B76AD6">
        <w:trPr>
          <w:gridAfter w:val="1"/>
          <w:wAfter w:w="41" w:type="dxa"/>
          <w:jc w:val="center"/>
        </w:trPr>
        <w:tc>
          <w:tcPr>
            <w:tcW w:w="1165" w:type="dxa"/>
            <w:gridSpan w:val="2"/>
            <w:tcBorders>
              <w:bottom w:val="single" w:sz="4" w:space="0" w:color="auto"/>
            </w:tcBorders>
            <w:shd w:val="clear" w:color="auto" w:fill="auto"/>
          </w:tcPr>
          <w:p w14:paraId="244AC078"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6.1.1.3</w:t>
            </w:r>
          </w:p>
        </w:tc>
        <w:tc>
          <w:tcPr>
            <w:tcW w:w="3500" w:type="dxa"/>
            <w:gridSpan w:val="2"/>
            <w:tcBorders>
              <w:bottom w:val="single" w:sz="4" w:space="0" w:color="auto"/>
            </w:tcBorders>
            <w:shd w:val="clear" w:color="auto" w:fill="auto"/>
          </w:tcPr>
          <w:p w14:paraId="62C67C7B" w14:textId="77777777" w:rsidR="00E6117F" w:rsidRPr="003F7263" w:rsidRDefault="00E6117F" w:rsidP="00E6117F">
            <w:pPr>
              <w:spacing w:after="0"/>
              <w:rPr>
                <w:rFonts w:ascii="Arial" w:hAnsi="Arial"/>
                <w:b/>
                <w:sz w:val="16"/>
                <w:szCs w:val="16"/>
              </w:rPr>
            </w:pPr>
            <w:r w:rsidRPr="003F7263">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73A2600F"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74C1670"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7D058B3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5D8B123" w14:textId="77777777" w:rsidTr="00B76AD6">
        <w:trPr>
          <w:gridAfter w:val="1"/>
          <w:wAfter w:w="41" w:type="dxa"/>
          <w:jc w:val="center"/>
        </w:trPr>
        <w:tc>
          <w:tcPr>
            <w:tcW w:w="1165" w:type="dxa"/>
            <w:gridSpan w:val="2"/>
            <w:tcBorders>
              <w:bottom w:val="single" w:sz="4" w:space="0" w:color="auto"/>
            </w:tcBorders>
            <w:shd w:val="clear" w:color="auto" w:fill="auto"/>
          </w:tcPr>
          <w:p w14:paraId="385EC912"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6.1.1.4</w:t>
            </w:r>
          </w:p>
        </w:tc>
        <w:tc>
          <w:tcPr>
            <w:tcW w:w="3500" w:type="dxa"/>
            <w:gridSpan w:val="2"/>
            <w:tcBorders>
              <w:bottom w:val="single" w:sz="4" w:space="0" w:color="auto"/>
            </w:tcBorders>
            <w:shd w:val="clear" w:color="auto" w:fill="auto"/>
          </w:tcPr>
          <w:p w14:paraId="27549C65"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740094E5"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55D1CF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702CE84C"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332636" w:rsidRPr="003F7263" w14:paraId="4E7ACB5C" w14:textId="77777777" w:rsidTr="00B76AD6">
        <w:trPr>
          <w:gridAfter w:val="1"/>
          <w:wAfter w:w="41" w:type="dxa"/>
          <w:jc w:val="center"/>
        </w:trPr>
        <w:tc>
          <w:tcPr>
            <w:tcW w:w="1165" w:type="dxa"/>
            <w:gridSpan w:val="2"/>
            <w:tcBorders>
              <w:bottom w:val="single" w:sz="4" w:space="0" w:color="auto"/>
            </w:tcBorders>
            <w:shd w:val="clear" w:color="auto" w:fill="auto"/>
          </w:tcPr>
          <w:p w14:paraId="52FAEF49" w14:textId="1A094ACB" w:rsidR="00332636" w:rsidRPr="003F7263" w:rsidRDefault="00332636" w:rsidP="00332636">
            <w:pPr>
              <w:spacing w:after="0"/>
              <w:rPr>
                <w:rFonts w:ascii="Arial" w:hAnsi="Arial"/>
                <w:sz w:val="16"/>
                <w:szCs w:val="16"/>
                <w:lang w:eastAsia="zh-CN"/>
              </w:rPr>
            </w:pPr>
            <w:r w:rsidRPr="00706366">
              <w:rPr>
                <w:rFonts w:ascii="Arial" w:hAnsi="Arial"/>
                <w:sz w:val="16"/>
                <w:szCs w:val="16"/>
                <w:lang w:eastAsia="zh-CN"/>
              </w:rPr>
              <w:t>6.1.1.4a</w:t>
            </w:r>
          </w:p>
        </w:tc>
        <w:tc>
          <w:tcPr>
            <w:tcW w:w="3500" w:type="dxa"/>
            <w:gridSpan w:val="2"/>
            <w:tcBorders>
              <w:bottom w:val="single" w:sz="4" w:space="0" w:color="auto"/>
            </w:tcBorders>
            <w:shd w:val="clear" w:color="auto" w:fill="auto"/>
          </w:tcPr>
          <w:p w14:paraId="7FBA9BDB" w14:textId="7187032B" w:rsidR="00332636" w:rsidRPr="003F7263" w:rsidRDefault="00332636" w:rsidP="00332636">
            <w:pPr>
              <w:spacing w:after="0"/>
              <w:rPr>
                <w:rFonts w:ascii="Arial" w:hAnsi="Arial"/>
                <w:sz w:val="16"/>
                <w:szCs w:val="16"/>
              </w:rPr>
            </w:pPr>
            <w:r w:rsidRPr="007063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34FA26AE" w14:textId="63917604" w:rsidR="00332636" w:rsidRPr="003F7263" w:rsidRDefault="00332636" w:rsidP="00332636">
            <w:pPr>
              <w:keepNext/>
              <w:keepLines/>
              <w:spacing w:after="0"/>
              <w:jc w:val="center"/>
              <w:rPr>
                <w:rFonts w:ascii="Arial" w:hAnsi="Arial"/>
                <w:sz w:val="16"/>
              </w:rPr>
            </w:pPr>
            <w:r w:rsidRPr="00706366">
              <w:rPr>
                <w:rFonts w:ascii="Arial" w:hAnsi="Arial"/>
                <w:sz w:val="16"/>
              </w:rPr>
              <w:t>Rel-15</w:t>
            </w:r>
          </w:p>
        </w:tc>
        <w:tc>
          <w:tcPr>
            <w:tcW w:w="1170" w:type="dxa"/>
            <w:gridSpan w:val="2"/>
            <w:tcBorders>
              <w:bottom w:val="single" w:sz="4" w:space="0" w:color="auto"/>
            </w:tcBorders>
            <w:shd w:val="clear" w:color="auto" w:fill="auto"/>
          </w:tcPr>
          <w:p w14:paraId="7BAAC071" w14:textId="5E6958C9" w:rsidR="00332636" w:rsidRPr="003F7263" w:rsidRDefault="00332636" w:rsidP="00332636">
            <w:pPr>
              <w:keepNext/>
              <w:keepLines/>
              <w:spacing w:after="0"/>
              <w:jc w:val="center"/>
              <w:rPr>
                <w:rFonts w:ascii="Arial" w:hAnsi="Arial"/>
                <w:sz w:val="16"/>
              </w:rPr>
            </w:pPr>
            <w:r w:rsidRPr="00706366">
              <w:rPr>
                <w:rFonts w:ascii="Arial" w:hAnsi="Arial"/>
                <w:sz w:val="16"/>
              </w:rPr>
              <w:t>C21</w:t>
            </w:r>
          </w:p>
        </w:tc>
        <w:tc>
          <w:tcPr>
            <w:tcW w:w="3688" w:type="dxa"/>
            <w:gridSpan w:val="2"/>
            <w:tcBorders>
              <w:bottom w:val="single" w:sz="4" w:space="0" w:color="auto"/>
            </w:tcBorders>
            <w:shd w:val="clear" w:color="auto" w:fill="auto"/>
          </w:tcPr>
          <w:p w14:paraId="60A5AA15" w14:textId="0A7FEEFD" w:rsidR="00332636" w:rsidRPr="003F7263" w:rsidRDefault="00332636" w:rsidP="00332636">
            <w:pPr>
              <w:spacing w:after="0"/>
              <w:rPr>
                <w:rFonts w:ascii="Arial" w:hAnsi="Arial"/>
                <w:sz w:val="16"/>
                <w:szCs w:val="16"/>
              </w:rPr>
            </w:pPr>
            <w:r w:rsidRPr="00706366">
              <w:rPr>
                <w:rFonts w:ascii="Arial" w:hAnsi="Arial"/>
                <w:sz w:val="16"/>
                <w:szCs w:val="16"/>
              </w:rPr>
              <w:t>UEs supporting 5G Core</w:t>
            </w:r>
          </w:p>
        </w:tc>
      </w:tr>
      <w:tr w:rsidR="00332636" w:rsidRPr="003F7263" w14:paraId="0032A057" w14:textId="77777777" w:rsidTr="00B76AD6">
        <w:trPr>
          <w:gridAfter w:val="1"/>
          <w:wAfter w:w="41" w:type="dxa"/>
          <w:jc w:val="center"/>
        </w:trPr>
        <w:tc>
          <w:tcPr>
            <w:tcW w:w="1165" w:type="dxa"/>
            <w:gridSpan w:val="2"/>
            <w:tcBorders>
              <w:bottom w:val="single" w:sz="4" w:space="0" w:color="auto"/>
            </w:tcBorders>
            <w:shd w:val="clear" w:color="auto" w:fill="auto"/>
          </w:tcPr>
          <w:p w14:paraId="65103333" w14:textId="77777777" w:rsidR="00332636" w:rsidRPr="003F7263" w:rsidRDefault="00332636" w:rsidP="00332636">
            <w:pPr>
              <w:spacing w:after="0"/>
              <w:rPr>
                <w:rFonts w:ascii="Arial" w:hAnsi="Arial"/>
                <w:b/>
                <w:bCs/>
                <w:sz w:val="16"/>
                <w:szCs w:val="16"/>
              </w:rPr>
            </w:pPr>
            <w:r w:rsidRPr="003F7263">
              <w:rPr>
                <w:rFonts w:ascii="Arial" w:hAnsi="Arial"/>
                <w:sz w:val="16"/>
                <w:szCs w:val="16"/>
                <w:lang w:eastAsia="zh-CN"/>
              </w:rPr>
              <w:t>6.1.1.5</w:t>
            </w:r>
          </w:p>
        </w:tc>
        <w:tc>
          <w:tcPr>
            <w:tcW w:w="3500" w:type="dxa"/>
            <w:gridSpan w:val="2"/>
            <w:tcBorders>
              <w:bottom w:val="single" w:sz="4" w:space="0" w:color="auto"/>
            </w:tcBorders>
            <w:shd w:val="clear" w:color="auto" w:fill="auto"/>
          </w:tcPr>
          <w:p w14:paraId="3989212A" w14:textId="6EA9A472" w:rsidR="00332636" w:rsidRPr="003F7263" w:rsidRDefault="00332636" w:rsidP="00332636">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5CCA28D7"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28D9F1D"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C36</w:t>
            </w:r>
          </w:p>
        </w:tc>
        <w:tc>
          <w:tcPr>
            <w:tcW w:w="3688" w:type="dxa"/>
            <w:gridSpan w:val="2"/>
            <w:tcBorders>
              <w:bottom w:val="single" w:sz="4" w:space="0" w:color="auto"/>
            </w:tcBorders>
            <w:shd w:val="clear" w:color="auto" w:fill="auto"/>
          </w:tcPr>
          <w:p w14:paraId="1E1E01AA"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332636" w:rsidRPr="003F7263" w14:paraId="3064DC9A" w14:textId="77777777" w:rsidTr="00B76AD6">
        <w:trPr>
          <w:gridAfter w:val="1"/>
          <w:wAfter w:w="41" w:type="dxa"/>
          <w:jc w:val="center"/>
        </w:trPr>
        <w:tc>
          <w:tcPr>
            <w:tcW w:w="1165" w:type="dxa"/>
            <w:gridSpan w:val="2"/>
            <w:tcBorders>
              <w:bottom w:val="single" w:sz="4" w:space="0" w:color="auto"/>
            </w:tcBorders>
            <w:shd w:val="clear" w:color="auto" w:fill="auto"/>
          </w:tcPr>
          <w:p w14:paraId="313DEB52" w14:textId="77777777" w:rsidR="00332636" w:rsidRPr="003F7263" w:rsidRDefault="00332636" w:rsidP="00332636">
            <w:pPr>
              <w:spacing w:after="0"/>
              <w:rPr>
                <w:rFonts w:ascii="Arial" w:hAnsi="Arial"/>
                <w:b/>
                <w:bCs/>
                <w:sz w:val="16"/>
                <w:szCs w:val="16"/>
              </w:rPr>
            </w:pPr>
            <w:r w:rsidRPr="003F7263">
              <w:rPr>
                <w:rFonts w:ascii="Arial" w:hAnsi="Arial"/>
                <w:sz w:val="16"/>
                <w:szCs w:val="16"/>
              </w:rPr>
              <w:t>6.1.1.6</w:t>
            </w:r>
          </w:p>
        </w:tc>
        <w:tc>
          <w:tcPr>
            <w:tcW w:w="3500" w:type="dxa"/>
            <w:gridSpan w:val="2"/>
            <w:tcBorders>
              <w:bottom w:val="single" w:sz="4" w:space="0" w:color="auto"/>
            </w:tcBorders>
            <w:shd w:val="clear" w:color="auto" w:fill="auto"/>
          </w:tcPr>
          <w:p w14:paraId="2F7967BB" w14:textId="77777777" w:rsidR="00332636" w:rsidRPr="003F7263" w:rsidRDefault="00332636" w:rsidP="00332636">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5F8D48F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4A3562B4"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C34</w:t>
            </w:r>
          </w:p>
        </w:tc>
        <w:tc>
          <w:tcPr>
            <w:tcW w:w="3688" w:type="dxa"/>
            <w:gridSpan w:val="2"/>
            <w:tcBorders>
              <w:bottom w:val="single" w:sz="4" w:space="0" w:color="auto"/>
            </w:tcBorders>
            <w:shd w:val="clear" w:color="auto" w:fill="auto"/>
          </w:tcPr>
          <w:p w14:paraId="7D1882F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MinimumPeriodicSearchTimer</w:t>
            </w:r>
          </w:p>
        </w:tc>
      </w:tr>
      <w:tr w:rsidR="00332636" w:rsidRPr="003F7263" w14:paraId="3EE83BF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86FD37E" w14:textId="77777777" w:rsidR="00332636" w:rsidRPr="003F7263" w:rsidRDefault="00332636" w:rsidP="00332636">
            <w:pPr>
              <w:pStyle w:val="TAL"/>
              <w:keepNext w:val="0"/>
              <w:keepLines w:val="0"/>
              <w:rPr>
                <w:sz w:val="16"/>
                <w:szCs w:val="16"/>
              </w:rPr>
            </w:pPr>
            <w:r w:rsidRPr="003F7263">
              <w:rPr>
                <w:sz w:val="16"/>
                <w:szCs w:val="16"/>
              </w:rPr>
              <w:t>6.1.1.7</w:t>
            </w:r>
          </w:p>
        </w:tc>
        <w:tc>
          <w:tcPr>
            <w:tcW w:w="3500" w:type="dxa"/>
            <w:gridSpan w:val="2"/>
            <w:tcBorders>
              <w:top w:val="single" w:sz="4" w:space="0" w:color="auto"/>
              <w:bottom w:val="single" w:sz="4" w:space="0" w:color="auto"/>
            </w:tcBorders>
            <w:shd w:val="clear" w:color="auto" w:fill="auto"/>
          </w:tcPr>
          <w:p w14:paraId="6511508E" w14:textId="77777777" w:rsidR="00332636" w:rsidRPr="003F7263" w:rsidRDefault="00332636" w:rsidP="00332636">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44C31DF"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A22337E" w14:textId="77777777" w:rsidR="00332636" w:rsidRPr="003F7263" w:rsidDel="00746051" w:rsidRDefault="00332636" w:rsidP="00332636">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bottom w:val="single" w:sz="4" w:space="0" w:color="auto"/>
            </w:tcBorders>
            <w:shd w:val="clear" w:color="auto" w:fill="auto"/>
          </w:tcPr>
          <w:p w14:paraId="6D1E4FCC"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49A61FF8"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E50900C" w14:textId="77777777" w:rsidR="00332636" w:rsidRPr="003F7263" w:rsidRDefault="00332636" w:rsidP="00332636">
            <w:pPr>
              <w:pStyle w:val="TAL"/>
              <w:keepNext w:val="0"/>
              <w:keepLines w:val="0"/>
              <w:rPr>
                <w:sz w:val="16"/>
                <w:szCs w:val="16"/>
              </w:rPr>
            </w:pPr>
            <w:r w:rsidRPr="003F7263">
              <w:rPr>
                <w:sz w:val="16"/>
                <w:szCs w:val="16"/>
              </w:rPr>
              <w:t>6.1.1.8</w:t>
            </w:r>
          </w:p>
        </w:tc>
        <w:tc>
          <w:tcPr>
            <w:tcW w:w="3500" w:type="dxa"/>
            <w:gridSpan w:val="2"/>
            <w:tcBorders>
              <w:top w:val="single" w:sz="4" w:space="0" w:color="auto"/>
              <w:bottom w:val="single" w:sz="4" w:space="0" w:color="auto"/>
            </w:tcBorders>
            <w:shd w:val="clear" w:color="auto" w:fill="auto"/>
          </w:tcPr>
          <w:p w14:paraId="23B31419" w14:textId="77777777" w:rsidR="00332636" w:rsidRPr="003F7263" w:rsidRDefault="00332636" w:rsidP="00332636">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2816C0C0"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BED4C09" w14:textId="77777777" w:rsidR="00332636" w:rsidRPr="003F7263" w:rsidDel="00746051" w:rsidRDefault="00332636" w:rsidP="00332636">
            <w:pPr>
              <w:pStyle w:val="TAL"/>
              <w:keepNext w:val="0"/>
              <w:keepLines w:val="0"/>
              <w:jc w:val="center"/>
              <w:rPr>
                <w:sz w:val="16"/>
                <w:szCs w:val="16"/>
              </w:rPr>
            </w:pPr>
            <w:r w:rsidRPr="003F7263">
              <w:rPr>
                <w:sz w:val="16"/>
                <w:szCs w:val="16"/>
              </w:rPr>
              <w:t>C91</w:t>
            </w:r>
          </w:p>
        </w:tc>
        <w:tc>
          <w:tcPr>
            <w:tcW w:w="3688" w:type="dxa"/>
            <w:gridSpan w:val="2"/>
            <w:tcBorders>
              <w:top w:val="single" w:sz="4" w:space="0" w:color="auto"/>
              <w:bottom w:val="single" w:sz="4" w:space="0" w:color="auto"/>
            </w:tcBorders>
            <w:shd w:val="clear" w:color="auto" w:fill="auto"/>
          </w:tcPr>
          <w:p w14:paraId="298AB748" w14:textId="77777777" w:rsidR="00332636" w:rsidRPr="003F7263" w:rsidRDefault="00332636" w:rsidP="00332636">
            <w:pPr>
              <w:pStyle w:val="TAL"/>
              <w:keepNext w:val="0"/>
              <w:keepLines w:val="0"/>
              <w:rPr>
                <w:sz w:val="16"/>
                <w:szCs w:val="16"/>
              </w:rPr>
            </w:pPr>
            <w:r w:rsidRPr="003F7263">
              <w:rPr>
                <w:sz w:val="16"/>
                <w:szCs w:val="16"/>
              </w:rPr>
              <w:t>UEs supporting 5G Core and ManualModeNetworkSelectionException</w:t>
            </w:r>
          </w:p>
        </w:tc>
      </w:tr>
      <w:tr w:rsidR="00332636" w:rsidRPr="003F7263" w14:paraId="68367973"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05254CA2" w14:textId="77777777" w:rsidR="00332636" w:rsidRPr="003F7263" w:rsidRDefault="00332636" w:rsidP="00332636">
            <w:pPr>
              <w:spacing w:after="0"/>
              <w:rPr>
                <w:rFonts w:ascii="Arial" w:hAnsi="Arial"/>
                <w:b/>
                <w:sz w:val="16"/>
                <w:szCs w:val="16"/>
              </w:rPr>
            </w:pPr>
            <w:r w:rsidRPr="003F7263">
              <w:rPr>
                <w:rFonts w:ascii="Arial" w:hAnsi="Arial"/>
                <w:b/>
                <w:sz w:val="16"/>
                <w:szCs w:val="16"/>
              </w:rPr>
              <w:t>6.1.2</w:t>
            </w:r>
          </w:p>
        </w:tc>
        <w:tc>
          <w:tcPr>
            <w:tcW w:w="3500" w:type="dxa"/>
            <w:gridSpan w:val="2"/>
            <w:tcBorders>
              <w:top w:val="single" w:sz="4" w:space="0" w:color="auto"/>
              <w:bottom w:val="single" w:sz="4" w:space="0" w:color="auto"/>
            </w:tcBorders>
            <w:shd w:val="clear" w:color="auto" w:fill="D9D9D9"/>
          </w:tcPr>
          <w:p w14:paraId="02F986AC" w14:textId="77777777" w:rsidR="00332636" w:rsidRPr="003F7263" w:rsidRDefault="00332636" w:rsidP="00332636">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39B02138" w14:textId="77777777" w:rsidR="00332636" w:rsidRPr="003F7263" w:rsidRDefault="00332636" w:rsidP="0033263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4F725AF" w14:textId="77777777" w:rsidR="00332636" w:rsidRPr="003F7263" w:rsidRDefault="00332636" w:rsidP="00332636">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086D67DF" w14:textId="77777777" w:rsidR="00332636" w:rsidRPr="003F7263" w:rsidRDefault="00332636" w:rsidP="00332636">
            <w:pPr>
              <w:spacing w:after="0"/>
              <w:rPr>
                <w:rFonts w:ascii="Arial" w:hAnsi="Arial"/>
                <w:sz w:val="16"/>
                <w:szCs w:val="16"/>
              </w:rPr>
            </w:pPr>
          </w:p>
        </w:tc>
      </w:tr>
      <w:tr w:rsidR="00332636" w:rsidRPr="003F7263" w14:paraId="4F746466"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0CDE2DC3"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6.1.2.1</w:t>
            </w:r>
          </w:p>
        </w:tc>
        <w:tc>
          <w:tcPr>
            <w:tcW w:w="3500" w:type="dxa"/>
            <w:gridSpan w:val="2"/>
            <w:tcBorders>
              <w:top w:val="single" w:sz="4" w:space="0" w:color="auto"/>
              <w:bottom w:val="single" w:sz="4" w:space="0" w:color="auto"/>
            </w:tcBorders>
            <w:shd w:val="clear" w:color="auto" w:fill="auto"/>
          </w:tcPr>
          <w:p w14:paraId="428E446B" w14:textId="42C2C7E7" w:rsidR="00332636" w:rsidRPr="003F7263" w:rsidRDefault="00332636" w:rsidP="00332636">
            <w:pPr>
              <w:spacing w:after="0"/>
              <w:rPr>
                <w:rFonts w:ascii="Arial" w:hAnsi="Arial"/>
                <w:b/>
                <w:sz w:val="16"/>
                <w:szCs w:val="16"/>
              </w:rPr>
            </w:pPr>
            <w:r w:rsidRPr="003F7263">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66E387A6"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1D7CFC9"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0F4B1BC1"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6D796FFC"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F3C7A1E"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6.1.2.2</w:t>
            </w:r>
          </w:p>
        </w:tc>
        <w:tc>
          <w:tcPr>
            <w:tcW w:w="3500" w:type="dxa"/>
            <w:gridSpan w:val="2"/>
            <w:tcBorders>
              <w:top w:val="single" w:sz="4" w:space="0" w:color="auto"/>
              <w:bottom w:val="single" w:sz="4" w:space="0" w:color="auto"/>
            </w:tcBorders>
            <w:shd w:val="clear" w:color="auto" w:fill="auto"/>
          </w:tcPr>
          <w:p w14:paraId="0E259B4E" w14:textId="457BD052" w:rsidR="00332636" w:rsidRPr="003F7263" w:rsidRDefault="00332636" w:rsidP="00332636">
            <w:pPr>
              <w:spacing w:after="0"/>
              <w:rPr>
                <w:rFonts w:ascii="Arial" w:hAnsi="Arial"/>
                <w:b/>
                <w:sz w:val="16"/>
                <w:szCs w:val="16"/>
              </w:rPr>
            </w:pPr>
            <w:r w:rsidRPr="003F7263">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53C3C0F9"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7CEEECB"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78ABAF85"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2A15345E"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6C9FB53"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6.1.2.3</w:t>
            </w:r>
          </w:p>
        </w:tc>
        <w:tc>
          <w:tcPr>
            <w:tcW w:w="3500" w:type="dxa"/>
            <w:gridSpan w:val="2"/>
            <w:tcBorders>
              <w:top w:val="single" w:sz="4" w:space="0" w:color="auto"/>
              <w:bottom w:val="single" w:sz="4" w:space="0" w:color="auto"/>
            </w:tcBorders>
            <w:shd w:val="clear" w:color="auto" w:fill="auto"/>
          </w:tcPr>
          <w:p w14:paraId="6DBB84D4" w14:textId="6B2E910E" w:rsidR="00332636" w:rsidRPr="003F7263" w:rsidRDefault="00332636" w:rsidP="00332636">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DE3A583"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1516D08"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1BD0889A"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B76AD6" w:rsidRPr="003F7263" w14:paraId="37CF21FA"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72C4AC55" w14:textId="066EEFEB" w:rsidR="00B76AD6" w:rsidRPr="003F7263" w:rsidRDefault="00B76AD6" w:rsidP="00B76AD6">
            <w:pPr>
              <w:spacing w:after="0"/>
              <w:rPr>
                <w:rFonts w:ascii="Arial" w:hAnsi="Arial"/>
                <w:sz w:val="16"/>
                <w:szCs w:val="16"/>
                <w:lang w:eastAsia="zh-CN"/>
              </w:rPr>
            </w:pPr>
            <w:r>
              <w:rPr>
                <w:rFonts w:ascii="Arial" w:hAnsi="Arial"/>
                <w:sz w:val="16"/>
                <w:szCs w:val="16"/>
                <w:lang w:eastAsia="zh-CN"/>
              </w:rPr>
              <w:t>6.1.2.3a</w:t>
            </w:r>
          </w:p>
        </w:tc>
        <w:tc>
          <w:tcPr>
            <w:tcW w:w="3500" w:type="dxa"/>
            <w:gridSpan w:val="2"/>
            <w:tcBorders>
              <w:top w:val="single" w:sz="4" w:space="0" w:color="auto"/>
              <w:bottom w:val="single" w:sz="4" w:space="0" w:color="auto"/>
            </w:tcBorders>
            <w:shd w:val="clear" w:color="auto" w:fill="auto"/>
          </w:tcPr>
          <w:p w14:paraId="7E1421C6" w14:textId="68F6AEB6" w:rsidR="00B76AD6" w:rsidRPr="003F7263" w:rsidRDefault="00B76AD6" w:rsidP="00B76AD6">
            <w:pPr>
              <w:spacing w:after="0"/>
              <w:rPr>
                <w:rFonts w:ascii="Arial" w:hAnsi="Arial"/>
                <w:sz w:val="16"/>
                <w:szCs w:val="16"/>
              </w:rPr>
            </w:pPr>
            <w:r w:rsidRPr="00E96C25">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
          <w:p w14:paraId="6560B485" w14:textId="5A9959A0" w:rsidR="00B76AD6" w:rsidRPr="003F7263" w:rsidRDefault="00B76AD6" w:rsidP="00B76AD6">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9FA3B71" w14:textId="48104357" w:rsidR="00B76AD6" w:rsidRPr="003F7263" w:rsidRDefault="00B76AD6" w:rsidP="00B76AD6">
            <w:pPr>
              <w:keepNext/>
              <w:keepLines/>
              <w:spacing w:after="0"/>
              <w:jc w:val="center"/>
              <w:rPr>
                <w:rFonts w:ascii="Arial" w:hAnsi="Arial"/>
                <w:sz w:val="16"/>
                <w:lang w:eastAsia="zh-CN"/>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1FC731D3" w14:textId="32F42FE1" w:rsidR="00B76AD6" w:rsidRPr="003F7263" w:rsidRDefault="00B76AD6" w:rsidP="00B76AD6">
            <w:pPr>
              <w:spacing w:after="0"/>
              <w:rPr>
                <w:rFonts w:ascii="Arial" w:hAnsi="Arial"/>
                <w:sz w:val="16"/>
                <w:szCs w:val="16"/>
                <w:lang w:eastAsia="zh-CN"/>
              </w:rPr>
            </w:pPr>
            <w:r w:rsidRPr="003F7263">
              <w:rPr>
                <w:rFonts w:ascii="Arial" w:hAnsi="Arial"/>
                <w:sz w:val="16"/>
                <w:szCs w:val="16"/>
                <w:lang w:eastAsia="zh-CN"/>
              </w:rPr>
              <w:t>UEs supporting 5G Core</w:t>
            </w:r>
          </w:p>
        </w:tc>
      </w:tr>
      <w:tr w:rsidR="00B76AD6" w:rsidRPr="003F7263" w14:paraId="496EC7EB"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0A86CB60" w14:textId="77777777" w:rsidR="00B76AD6" w:rsidRPr="003F7263" w:rsidRDefault="00B76AD6" w:rsidP="00B76AD6">
            <w:pPr>
              <w:spacing w:after="0"/>
              <w:rPr>
                <w:rFonts w:ascii="Arial" w:hAnsi="Arial"/>
                <w:b/>
                <w:sz w:val="16"/>
                <w:szCs w:val="16"/>
              </w:rPr>
            </w:pPr>
            <w:r w:rsidRPr="003F7263">
              <w:rPr>
                <w:rFonts w:ascii="Arial" w:hAnsi="Arial"/>
                <w:sz w:val="16"/>
                <w:szCs w:val="16"/>
                <w:lang w:eastAsia="zh-CN"/>
              </w:rPr>
              <w:t>6.1.2.4</w:t>
            </w:r>
          </w:p>
        </w:tc>
        <w:tc>
          <w:tcPr>
            <w:tcW w:w="3500" w:type="dxa"/>
            <w:gridSpan w:val="2"/>
            <w:tcBorders>
              <w:top w:val="single" w:sz="4" w:space="0" w:color="auto"/>
              <w:bottom w:val="single" w:sz="4" w:space="0" w:color="auto"/>
            </w:tcBorders>
            <w:shd w:val="clear" w:color="auto" w:fill="auto"/>
          </w:tcPr>
          <w:p w14:paraId="7034D174" w14:textId="77777777" w:rsidR="00B76AD6" w:rsidRPr="003F7263" w:rsidRDefault="00B76AD6" w:rsidP="00B76AD6">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35543618" w14:textId="77777777" w:rsidR="00B76AD6" w:rsidRPr="003F7263" w:rsidRDefault="00B76AD6" w:rsidP="00B76AD6">
            <w:pPr>
              <w:keepNext/>
              <w:keepLines/>
              <w:spacing w:after="0"/>
              <w:jc w:val="center"/>
              <w:rPr>
                <w:rFonts w:ascii="Arial" w:hAnsi="Arial"/>
                <w:sz w:val="16"/>
              </w:rPr>
            </w:pPr>
            <w:bookmarkStart w:id="108" w:name="_Hlk534214375"/>
            <w:r w:rsidRPr="003F7263">
              <w:rPr>
                <w:rFonts w:ascii="Arial" w:hAnsi="Arial"/>
                <w:sz w:val="16"/>
                <w:lang w:eastAsia="zh-CN"/>
              </w:rPr>
              <w:t>Rel-15</w:t>
            </w:r>
            <w:bookmarkEnd w:id="108"/>
          </w:p>
        </w:tc>
        <w:tc>
          <w:tcPr>
            <w:tcW w:w="1170" w:type="dxa"/>
            <w:gridSpan w:val="2"/>
            <w:tcBorders>
              <w:top w:val="single" w:sz="4" w:space="0" w:color="auto"/>
              <w:bottom w:val="single" w:sz="4" w:space="0" w:color="auto"/>
            </w:tcBorders>
            <w:shd w:val="clear" w:color="auto" w:fill="auto"/>
          </w:tcPr>
          <w:p w14:paraId="7AAC005F" w14:textId="77777777" w:rsidR="00B76AD6" w:rsidRPr="003F7263" w:rsidRDefault="00B76AD6" w:rsidP="00B76AD6">
            <w:pPr>
              <w:keepNext/>
              <w:keepLines/>
              <w:spacing w:after="0"/>
              <w:jc w:val="center"/>
              <w:rPr>
                <w:rFonts w:ascii="Arial" w:hAnsi="Arial"/>
                <w:sz w:val="16"/>
              </w:rPr>
            </w:pPr>
            <w:r w:rsidRPr="003F7263">
              <w:rPr>
                <w:rFonts w:ascii="Arial" w:hAnsi="Arial"/>
                <w:sz w:val="16"/>
                <w:lang w:eastAsia="zh-CN"/>
              </w:rPr>
              <w:t>C37</w:t>
            </w:r>
          </w:p>
        </w:tc>
        <w:tc>
          <w:tcPr>
            <w:tcW w:w="3688" w:type="dxa"/>
            <w:gridSpan w:val="2"/>
            <w:tcBorders>
              <w:top w:val="single" w:sz="4" w:space="0" w:color="auto"/>
              <w:bottom w:val="single" w:sz="4" w:space="0" w:color="auto"/>
            </w:tcBorders>
            <w:shd w:val="clear" w:color="auto" w:fill="auto"/>
          </w:tcPr>
          <w:p w14:paraId="33972B8E" w14:textId="77777777" w:rsidR="00B76AD6" w:rsidRPr="003F7263" w:rsidRDefault="00B76AD6" w:rsidP="00B76AD6">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B76AD6" w:rsidRPr="003F7263" w14:paraId="3CB87256"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9F85A56" w14:textId="77777777" w:rsidR="00B76AD6" w:rsidRPr="003F7263" w:rsidRDefault="00B76AD6" w:rsidP="00B76AD6">
            <w:pPr>
              <w:spacing w:after="0"/>
              <w:rPr>
                <w:rFonts w:ascii="Arial" w:hAnsi="Arial"/>
                <w:b/>
                <w:sz w:val="16"/>
                <w:szCs w:val="16"/>
              </w:rPr>
            </w:pPr>
            <w:r w:rsidRPr="003F7263">
              <w:rPr>
                <w:rFonts w:ascii="Arial" w:hAnsi="Arial"/>
                <w:sz w:val="16"/>
                <w:szCs w:val="16"/>
                <w:lang w:eastAsia="zh-CN"/>
              </w:rPr>
              <w:t>6.1.2.5</w:t>
            </w:r>
          </w:p>
        </w:tc>
        <w:tc>
          <w:tcPr>
            <w:tcW w:w="3500" w:type="dxa"/>
            <w:gridSpan w:val="2"/>
            <w:tcBorders>
              <w:top w:val="single" w:sz="4" w:space="0" w:color="auto"/>
              <w:bottom w:val="single" w:sz="4" w:space="0" w:color="auto"/>
            </w:tcBorders>
            <w:shd w:val="clear" w:color="auto" w:fill="auto"/>
          </w:tcPr>
          <w:p w14:paraId="07AE7887" w14:textId="77777777" w:rsidR="00B76AD6" w:rsidRPr="003F7263" w:rsidRDefault="00B76AD6" w:rsidP="00B76AD6">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4B527A01"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1F6396"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C38</w:t>
            </w:r>
          </w:p>
        </w:tc>
        <w:tc>
          <w:tcPr>
            <w:tcW w:w="3688" w:type="dxa"/>
            <w:gridSpan w:val="2"/>
            <w:tcBorders>
              <w:top w:val="single" w:sz="4" w:space="0" w:color="auto"/>
              <w:bottom w:val="single" w:sz="4" w:space="0" w:color="auto"/>
            </w:tcBorders>
            <w:shd w:val="clear" w:color="auto" w:fill="auto"/>
          </w:tcPr>
          <w:p w14:paraId="6D3C488E"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NR FDD and NR TDD</w:t>
            </w:r>
          </w:p>
        </w:tc>
      </w:tr>
      <w:tr w:rsidR="00B76AD6" w:rsidRPr="003F7263" w14:paraId="4B2F5FD7"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6A4198F" w14:textId="29E2D936" w:rsidR="00B76AD6" w:rsidRPr="003F7263" w:rsidRDefault="00B76AD6" w:rsidP="00B76AD6">
            <w:pPr>
              <w:spacing w:after="0"/>
              <w:rPr>
                <w:rFonts w:ascii="Arial" w:hAnsi="Arial"/>
                <w:sz w:val="16"/>
                <w:szCs w:val="16"/>
                <w:lang w:eastAsia="zh-CN"/>
              </w:rPr>
            </w:pPr>
            <w:r w:rsidRPr="003F7263">
              <w:rPr>
                <w:rFonts w:ascii="Arial" w:hAnsi="Arial"/>
                <w:sz w:val="16"/>
                <w:szCs w:val="16"/>
                <w:lang w:eastAsia="zh-CN"/>
              </w:rPr>
              <w:t>6.1.2.7</w:t>
            </w:r>
          </w:p>
        </w:tc>
        <w:tc>
          <w:tcPr>
            <w:tcW w:w="3500" w:type="dxa"/>
            <w:gridSpan w:val="2"/>
            <w:tcBorders>
              <w:top w:val="single" w:sz="4" w:space="0" w:color="auto"/>
              <w:bottom w:val="single" w:sz="4" w:space="0" w:color="auto"/>
            </w:tcBorders>
            <w:shd w:val="clear" w:color="auto" w:fill="auto"/>
          </w:tcPr>
          <w:p w14:paraId="40757DC2" w14:textId="7EB3A5C9" w:rsidR="00B76AD6" w:rsidRPr="003F7263" w:rsidRDefault="00B76AD6" w:rsidP="00B76AD6">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76664A26" w14:textId="4CEC0090" w:rsidR="00B76AD6" w:rsidRPr="003F7263" w:rsidRDefault="00B76AD6" w:rsidP="00B76AD6">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D37895E" w14:textId="14DE6790" w:rsidR="00B76AD6" w:rsidRPr="003F7263" w:rsidRDefault="00B76AD6" w:rsidP="00B76AD6">
            <w:pPr>
              <w:keepNext/>
              <w:keepLines/>
              <w:spacing w:after="0"/>
              <w:jc w:val="center"/>
              <w:rPr>
                <w:rFonts w:ascii="Arial" w:hAnsi="Arial"/>
                <w:sz w:val="16"/>
              </w:rPr>
            </w:pPr>
            <w:r w:rsidRPr="003F7263">
              <w:rPr>
                <w:rFonts w:ascii="Arial" w:hAnsi="Arial"/>
                <w:sz w:val="16"/>
                <w:szCs w:val="16"/>
                <w:lang w:eastAsia="zh-CN"/>
              </w:rPr>
              <w:t>C21</w:t>
            </w:r>
          </w:p>
        </w:tc>
        <w:tc>
          <w:tcPr>
            <w:tcW w:w="3688" w:type="dxa"/>
            <w:gridSpan w:val="2"/>
            <w:tcBorders>
              <w:top w:val="single" w:sz="4" w:space="0" w:color="auto"/>
              <w:bottom w:val="single" w:sz="4" w:space="0" w:color="auto"/>
            </w:tcBorders>
            <w:shd w:val="clear" w:color="auto" w:fill="auto"/>
          </w:tcPr>
          <w:p w14:paraId="669DB4D6" w14:textId="3337AB39" w:rsidR="00B76AD6" w:rsidRPr="003F7263" w:rsidRDefault="00B76AD6" w:rsidP="00B76AD6">
            <w:pPr>
              <w:spacing w:after="0"/>
              <w:rPr>
                <w:rFonts w:ascii="Arial" w:hAnsi="Arial"/>
                <w:sz w:val="16"/>
                <w:szCs w:val="16"/>
              </w:rPr>
            </w:pPr>
            <w:r w:rsidRPr="003F7263">
              <w:rPr>
                <w:rFonts w:ascii="Arial" w:hAnsi="Arial"/>
                <w:sz w:val="16"/>
                <w:szCs w:val="16"/>
                <w:lang w:eastAsia="zh-CN"/>
              </w:rPr>
              <w:t>UEs supporting 5G Core</w:t>
            </w:r>
          </w:p>
        </w:tc>
      </w:tr>
      <w:tr w:rsidR="00B76AD6" w:rsidRPr="003F7263" w14:paraId="21C3DB2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0B0725BC" w14:textId="77777777" w:rsidR="00B76AD6" w:rsidRPr="003F7263" w:rsidRDefault="00B76AD6" w:rsidP="00B76AD6">
            <w:pPr>
              <w:spacing w:after="0"/>
              <w:rPr>
                <w:rFonts w:ascii="Arial" w:hAnsi="Arial"/>
                <w:sz w:val="16"/>
                <w:szCs w:val="16"/>
                <w:lang w:eastAsia="zh-CN"/>
              </w:rPr>
            </w:pPr>
            <w:r w:rsidRPr="003F7263">
              <w:rPr>
                <w:rFonts w:ascii="Arial" w:hAnsi="Arial"/>
                <w:sz w:val="16"/>
                <w:szCs w:val="16"/>
                <w:lang w:eastAsia="zh-CN"/>
              </w:rPr>
              <w:t>6.1.2.8</w:t>
            </w:r>
          </w:p>
        </w:tc>
        <w:tc>
          <w:tcPr>
            <w:tcW w:w="3500" w:type="dxa"/>
            <w:gridSpan w:val="2"/>
            <w:tcBorders>
              <w:top w:val="single" w:sz="4" w:space="0" w:color="auto"/>
              <w:bottom w:val="single" w:sz="4" w:space="0" w:color="auto"/>
            </w:tcBorders>
            <w:shd w:val="clear" w:color="auto" w:fill="auto"/>
          </w:tcPr>
          <w:p w14:paraId="2C3F64A1" w14:textId="77777777" w:rsidR="00B76AD6" w:rsidRPr="003F7263" w:rsidRDefault="00B76AD6" w:rsidP="00B76AD6">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17044B55" w14:textId="77777777" w:rsidR="00B76AD6" w:rsidRPr="003F7263" w:rsidRDefault="00B76AD6" w:rsidP="00B76AD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ACAC35D" w14:textId="77777777" w:rsidR="00B76AD6" w:rsidRPr="003F7263" w:rsidRDefault="00B76AD6" w:rsidP="00B76AD6">
            <w:pPr>
              <w:keepNext/>
              <w:keepLines/>
              <w:spacing w:after="0"/>
              <w:jc w:val="center"/>
              <w:rPr>
                <w:rFonts w:ascii="Arial" w:hAnsi="Arial"/>
                <w:sz w:val="16"/>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6FB58533" w14:textId="77777777" w:rsidR="00B76AD6" w:rsidRPr="003F7263" w:rsidRDefault="00B76AD6" w:rsidP="00B76AD6">
            <w:pPr>
              <w:spacing w:after="0"/>
              <w:rPr>
                <w:rFonts w:ascii="Arial" w:hAnsi="Arial"/>
                <w:sz w:val="16"/>
                <w:szCs w:val="16"/>
              </w:rPr>
            </w:pPr>
            <w:r w:rsidRPr="003F7263">
              <w:rPr>
                <w:rFonts w:ascii="Arial" w:hAnsi="Arial"/>
                <w:sz w:val="16"/>
                <w:szCs w:val="16"/>
                <w:lang w:eastAsia="zh-CN"/>
              </w:rPr>
              <w:t>UEs supporting 5G Core</w:t>
            </w:r>
          </w:p>
        </w:tc>
      </w:tr>
      <w:tr w:rsidR="00B76AD6" w:rsidRPr="003F7263" w14:paraId="36972128"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71BA6683" w14:textId="77777777" w:rsidR="00B76AD6" w:rsidRPr="003F7263" w:rsidRDefault="00B76AD6" w:rsidP="00B76AD6">
            <w:pPr>
              <w:spacing w:after="0"/>
              <w:rPr>
                <w:rFonts w:ascii="Arial" w:hAnsi="Arial"/>
                <w:sz w:val="16"/>
                <w:szCs w:val="16"/>
                <w:lang w:eastAsia="zh-CN"/>
              </w:rPr>
            </w:pPr>
            <w:r w:rsidRPr="003F7263">
              <w:rPr>
                <w:rFonts w:ascii="Arial" w:hAnsi="Arial"/>
                <w:sz w:val="16"/>
                <w:szCs w:val="16"/>
                <w:lang w:eastAsia="zh-CN"/>
              </w:rPr>
              <w:t>6.1.2.9</w:t>
            </w:r>
          </w:p>
        </w:tc>
        <w:tc>
          <w:tcPr>
            <w:tcW w:w="3500" w:type="dxa"/>
            <w:gridSpan w:val="2"/>
            <w:tcBorders>
              <w:top w:val="single" w:sz="4" w:space="0" w:color="auto"/>
              <w:bottom w:val="single" w:sz="4" w:space="0" w:color="auto"/>
            </w:tcBorders>
            <w:shd w:val="clear" w:color="auto" w:fill="auto"/>
          </w:tcPr>
          <w:p w14:paraId="16FBB484" w14:textId="77777777" w:rsidR="00B76AD6" w:rsidRPr="003F7263" w:rsidRDefault="00B76AD6" w:rsidP="00B76AD6">
            <w:pPr>
              <w:spacing w:after="0"/>
              <w:rPr>
                <w:rFonts w:ascii="Arial" w:hAnsi="Arial"/>
                <w:sz w:val="16"/>
                <w:szCs w:val="16"/>
              </w:rPr>
            </w:pPr>
            <w:r w:rsidRPr="003F7263">
              <w:rPr>
                <w:rFonts w:ascii="Arial" w:hAnsi="Arial"/>
                <w:sz w:val="16"/>
                <w:szCs w:val="16"/>
              </w:rPr>
              <w:t xml:space="preserve">Cell reselection using Qhyst, Qoffset and </w:t>
            </w:r>
            <w:r w:rsidRPr="003F7263">
              <w:rPr>
                <w:rFonts w:ascii="Arial" w:hAnsi="Arial"/>
                <w:sz w:val="16"/>
                <w:szCs w:val="16"/>
              </w:rPr>
              <w:lastRenderedPageBreak/>
              <w:t>Treselection</w:t>
            </w:r>
          </w:p>
        </w:tc>
        <w:tc>
          <w:tcPr>
            <w:tcW w:w="810" w:type="dxa"/>
            <w:gridSpan w:val="2"/>
            <w:tcBorders>
              <w:top w:val="single" w:sz="4" w:space="0" w:color="auto"/>
              <w:bottom w:val="single" w:sz="4" w:space="0" w:color="auto"/>
            </w:tcBorders>
            <w:shd w:val="clear" w:color="auto" w:fill="auto"/>
          </w:tcPr>
          <w:p w14:paraId="5148E86B" w14:textId="77777777" w:rsidR="00B76AD6" w:rsidRPr="003F7263" w:rsidRDefault="00B76AD6" w:rsidP="00B76AD6">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7509411C"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7F13D31E"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6019997F"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5EDFCDBA" w14:textId="77777777" w:rsidR="00B76AD6" w:rsidRPr="003F7263" w:rsidRDefault="00B76AD6" w:rsidP="00B76AD6">
            <w:pPr>
              <w:pStyle w:val="TAL"/>
              <w:keepNext w:val="0"/>
              <w:keepLines w:val="0"/>
              <w:rPr>
                <w:rFonts w:cs="Arial"/>
                <w:color w:val="000000"/>
                <w:sz w:val="16"/>
                <w:szCs w:val="16"/>
              </w:rPr>
            </w:pPr>
            <w:r w:rsidRPr="003F7263">
              <w:rPr>
                <w:rFonts w:cs="Arial"/>
                <w:color w:val="000000"/>
                <w:sz w:val="16"/>
                <w:szCs w:val="16"/>
              </w:rPr>
              <w:t>6.1.2.11</w:t>
            </w:r>
          </w:p>
        </w:tc>
        <w:tc>
          <w:tcPr>
            <w:tcW w:w="3500" w:type="dxa"/>
            <w:gridSpan w:val="2"/>
            <w:tcBorders>
              <w:top w:val="single" w:sz="4" w:space="0" w:color="auto"/>
              <w:bottom w:val="single" w:sz="4" w:space="0" w:color="auto"/>
            </w:tcBorders>
            <w:shd w:val="clear" w:color="auto" w:fill="auto"/>
          </w:tcPr>
          <w:p w14:paraId="4AE43C60" w14:textId="77777777" w:rsidR="00B76AD6" w:rsidRPr="003F7263" w:rsidRDefault="00B76AD6" w:rsidP="00B76AD6">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0ED069E" w14:textId="77777777" w:rsidR="00B76AD6" w:rsidRPr="003F7263" w:rsidRDefault="00B76AD6" w:rsidP="00B76AD6">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023A9C7" w14:textId="77777777" w:rsidR="00B76AD6" w:rsidRPr="003F7263" w:rsidRDefault="00B76AD6" w:rsidP="00B76AD6">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4334EA9E" w14:textId="77777777" w:rsidR="00B76AD6" w:rsidRPr="003F7263" w:rsidRDefault="00B76AD6" w:rsidP="00B76AD6">
            <w:pPr>
              <w:pStyle w:val="TAL"/>
              <w:keepNext w:val="0"/>
              <w:keepLines w:val="0"/>
              <w:rPr>
                <w:rFonts w:cs="Arial"/>
                <w:sz w:val="16"/>
                <w:szCs w:val="16"/>
              </w:rPr>
            </w:pPr>
            <w:r w:rsidRPr="003F7263">
              <w:rPr>
                <w:rFonts w:cs="Arial"/>
                <w:sz w:val="16"/>
                <w:szCs w:val="16"/>
              </w:rPr>
              <w:t>UEs supporting 5G Core</w:t>
            </w:r>
          </w:p>
        </w:tc>
      </w:tr>
      <w:tr w:rsidR="00B76AD6" w:rsidRPr="003F7263" w14:paraId="0B1AE0CC" w14:textId="77777777" w:rsidTr="00B76AD6">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1227EC4" w14:textId="77777777" w:rsidR="00B76AD6" w:rsidRPr="003F7263" w:rsidRDefault="00B76AD6" w:rsidP="00B76AD6">
            <w:pPr>
              <w:pStyle w:val="TAL"/>
              <w:keepNext w:val="0"/>
              <w:keepLines w:val="0"/>
              <w:rPr>
                <w:color w:val="000000"/>
                <w:sz w:val="16"/>
                <w:szCs w:val="16"/>
              </w:rPr>
            </w:pPr>
            <w:r w:rsidRPr="003F7263">
              <w:rPr>
                <w:color w:val="000000"/>
                <w:sz w:val="16"/>
                <w:szCs w:val="16"/>
              </w:rPr>
              <w:t>6.1.2.12</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3366190B" w14:textId="77777777" w:rsidR="00B76AD6" w:rsidRPr="003F7263" w:rsidRDefault="00B76AD6" w:rsidP="00B76AD6">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DB8DCA" w14:textId="77777777" w:rsidR="00B76AD6" w:rsidRPr="003F7263" w:rsidRDefault="00B76AD6" w:rsidP="00B76AD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B7391" w14:textId="77777777" w:rsidR="00B76AD6" w:rsidRPr="003F7263" w:rsidRDefault="00B76AD6" w:rsidP="00B76AD6">
            <w:pPr>
              <w:pStyle w:val="TAL"/>
              <w:keepNext w:val="0"/>
              <w:keepLines w:val="0"/>
              <w:jc w:val="center"/>
              <w:rPr>
                <w:color w:val="000000"/>
                <w:sz w:val="16"/>
                <w:szCs w:val="16"/>
              </w:rPr>
            </w:pPr>
            <w:r w:rsidRPr="003F7263">
              <w:rPr>
                <w:color w:val="000000"/>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38ED852D" w14:textId="77777777" w:rsidR="00B76AD6" w:rsidRPr="003F7263" w:rsidRDefault="00B76AD6" w:rsidP="00B76AD6">
            <w:pPr>
              <w:pStyle w:val="TAL"/>
              <w:keepNext w:val="0"/>
              <w:keepLines w:val="0"/>
              <w:rPr>
                <w:color w:val="000000"/>
                <w:sz w:val="16"/>
                <w:szCs w:val="16"/>
              </w:rPr>
            </w:pPr>
            <w:r w:rsidRPr="003F7263">
              <w:rPr>
                <w:color w:val="000000"/>
                <w:sz w:val="16"/>
                <w:szCs w:val="16"/>
              </w:rPr>
              <w:t>UEs supporting 5G Core.</w:t>
            </w:r>
          </w:p>
        </w:tc>
      </w:tr>
      <w:tr w:rsidR="00B76AD6" w:rsidRPr="003F7263" w14:paraId="2BC6BCA3" w14:textId="77777777" w:rsidTr="00B76AD6">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12EB699" w14:textId="77777777" w:rsidR="00B76AD6" w:rsidRPr="003F7263" w:rsidRDefault="00B76AD6" w:rsidP="00B76AD6">
            <w:pPr>
              <w:pStyle w:val="TAL"/>
              <w:keepNext w:val="0"/>
              <w:keepLines w:val="0"/>
              <w:rPr>
                <w:color w:val="000000"/>
                <w:sz w:val="16"/>
                <w:szCs w:val="16"/>
              </w:rPr>
            </w:pPr>
            <w:r w:rsidRPr="003F7263">
              <w:rPr>
                <w:color w:val="000000"/>
                <w:sz w:val="16"/>
                <w:szCs w:val="16"/>
              </w:rPr>
              <w:t>6.1.2.13</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181FBFCF" w14:textId="3813F325" w:rsidR="00B76AD6" w:rsidRPr="003F7263" w:rsidRDefault="00B76AD6" w:rsidP="00B76AD6">
            <w:pPr>
              <w:pStyle w:val="TAL"/>
              <w:keepNext w:val="0"/>
              <w:keepLines w:val="0"/>
              <w:rPr>
                <w:color w:val="000000"/>
                <w:sz w:val="16"/>
                <w:szCs w:val="16"/>
              </w:rPr>
            </w:pPr>
            <w:r w:rsidRPr="003F7263">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0E32D5" w14:textId="77777777" w:rsidR="00B76AD6" w:rsidRPr="003F7263" w:rsidRDefault="00B76AD6" w:rsidP="00B76AD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C0C58E" w14:textId="77777777" w:rsidR="00B76AD6" w:rsidRPr="003F7263" w:rsidRDefault="00B76AD6" w:rsidP="00B76AD6">
            <w:pPr>
              <w:pStyle w:val="TAL"/>
              <w:keepNext w:val="0"/>
              <w:keepLines w:val="0"/>
              <w:jc w:val="center"/>
              <w:rPr>
                <w:color w:val="000000"/>
                <w:sz w:val="16"/>
                <w:szCs w:val="16"/>
              </w:rPr>
            </w:pPr>
            <w:r w:rsidRPr="003F7263">
              <w:rPr>
                <w:color w:val="000000"/>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6A67D0EB" w14:textId="77777777" w:rsidR="00B76AD6" w:rsidRPr="003F7263" w:rsidRDefault="00B76AD6" w:rsidP="00B76AD6">
            <w:pPr>
              <w:pStyle w:val="TAL"/>
              <w:keepNext w:val="0"/>
              <w:keepLines w:val="0"/>
              <w:rPr>
                <w:color w:val="000000"/>
                <w:sz w:val="16"/>
                <w:szCs w:val="16"/>
              </w:rPr>
            </w:pPr>
            <w:r w:rsidRPr="003F7263">
              <w:rPr>
                <w:color w:val="000000"/>
                <w:sz w:val="16"/>
                <w:szCs w:val="16"/>
              </w:rPr>
              <w:t>UEs supporting 5G Core</w:t>
            </w:r>
          </w:p>
        </w:tc>
      </w:tr>
      <w:tr w:rsidR="00B76AD6" w:rsidRPr="003F7263" w14:paraId="545E5B7C" w14:textId="77777777" w:rsidTr="00B76AD6">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23F76F6" w14:textId="77777777" w:rsidR="00B76AD6" w:rsidRPr="003F7263" w:rsidRDefault="00B76AD6" w:rsidP="00B76AD6">
            <w:pPr>
              <w:pStyle w:val="TAL"/>
              <w:keepNext w:val="0"/>
              <w:keepLines w:val="0"/>
              <w:rPr>
                <w:color w:val="000000"/>
                <w:sz w:val="16"/>
                <w:szCs w:val="16"/>
              </w:rPr>
            </w:pPr>
            <w:r w:rsidRPr="003F7263">
              <w:rPr>
                <w:color w:val="000000"/>
                <w:sz w:val="16"/>
                <w:szCs w:val="16"/>
              </w:rPr>
              <w:t>6.1.2.14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57C36241" w14:textId="7063AB74" w:rsidR="00B76AD6" w:rsidRPr="003F7263" w:rsidRDefault="00B76AD6" w:rsidP="00B76AD6">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9D3BDE" w14:textId="77777777" w:rsidR="00B76AD6" w:rsidRPr="003F7263" w:rsidRDefault="00B76AD6" w:rsidP="00B76AD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0EA5D8" w14:textId="77777777" w:rsidR="00B76AD6" w:rsidRPr="003F7263" w:rsidRDefault="00B76AD6" w:rsidP="00B76AD6">
            <w:pPr>
              <w:pStyle w:val="TAL"/>
              <w:keepNext w:val="0"/>
              <w:keepLines w:val="0"/>
              <w:jc w:val="center"/>
              <w:rPr>
                <w:color w:val="000000"/>
                <w:sz w:val="16"/>
                <w:szCs w:val="16"/>
              </w:rPr>
            </w:pPr>
            <w:r w:rsidRPr="003F7263">
              <w:rPr>
                <w:color w:val="000000"/>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10FCFC0E" w14:textId="77777777" w:rsidR="00B76AD6" w:rsidRPr="003F7263" w:rsidRDefault="00B76AD6" w:rsidP="00B76AD6">
            <w:pPr>
              <w:pStyle w:val="TAL"/>
              <w:keepNext w:val="0"/>
              <w:keepLines w:val="0"/>
              <w:rPr>
                <w:color w:val="000000"/>
                <w:sz w:val="16"/>
                <w:szCs w:val="16"/>
              </w:rPr>
            </w:pPr>
            <w:r w:rsidRPr="003F7263">
              <w:rPr>
                <w:color w:val="000000"/>
                <w:sz w:val="16"/>
                <w:szCs w:val="16"/>
              </w:rPr>
              <w:t>UEs supporting 5G Core.</w:t>
            </w:r>
          </w:p>
        </w:tc>
      </w:tr>
      <w:tr w:rsidR="00B76AD6" w:rsidRPr="003F7263" w14:paraId="02413E19" w14:textId="77777777" w:rsidTr="00B76AD6">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2E878F1" w14:textId="77777777" w:rsidR="00B76AD6" w:rsidRPr="003F7263" w:rsidRDefault="00B76AD6" w:rsidP="00B76AD6">
            <w:pPr>
              <w:pStyle w:val="TAL"/>
              <w:keepNext w:val="0"/>
              <w:keepLines w:val="0"/>
              <w:rPr>
                <w:sz w:val="16"/>
                <w:szCs w:val="16"/>
              </w:rPr>
            </w:pPr>
            <w:r w:rsidRPr="003F7263">
              <w:rPr>
                <w:sz w:val="16"/>
                <w:szCs w:val="16"/>
              </w:rPr>
              <w:t>6.1.2.15</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6B7487AB" w14:textId="77777777" w:rsidR="00B76AD6" w:rsidRPr="003F7263" w:rsidRDefault="00B76AD6" w:rsidP="00B76AD6">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5AE51" w14:textId="77777777" w:rsidR="00B76AD6" w:rsidRPr="003F7263" w:rsidRDefault="00B76AD6" w:rsidP="00B76AD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7D5BBA" w14:textId="77777777" w:rsidR="00B76AD6" w:rsidRPr="003F7263" w:rsidRDefault="00B76AD6" w:rsidP="00B76AD6">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0B34C39E" w14:textId="77777777" w:rsidR="00B76AD6" w:rsidRPr="003F7263" w:rsidRDefault="00B76AD6" w:rsidP="00B76AD6">
            <w:pPr>
              <w:pStyle w:val="TAL"/>
              <w:keepNext w:val="0"/>
              <w:keepLines w:val="0"/>
              <w:rPr>
                <w:sz w:val="16"/>
                <w:szCs w:val="16"/>
              </w:rPr>
            </w:pPr>
            <w:r w:rsidRPr="003F7263">
              <w:rPr>
                <w:sz w:val="16"/>
                <w:szCs w:val="16"/>
              </w:rPr>
              <w:t>UEs supporting 5G Core</w:t>
            </w:r>
          </w:p>
        </w:tc>
      </w:tr>
      <w:tr w:rsidR="00B76AD6" w:rsidRPr="003F7263" w14:paraId="0222B506" w14:textId="77777777" w:rsidTr="00B76AD6">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2A264BA" w14:textId="7416B58C" w:rsidR="00B76AD6" w:rsidRPr="003F7263" w:rsidRDefault="00B76AD6" w:rsidP="00B76AD6">
            <w:pPr>
              <w:pStyle w:val="TAL"/>
              <w:keepNext w:val="0"/>
              <w:keepLines w:val="0"/>
              <w:rPr>
                <w:sz w:val="16"/>
                <w:szCs w:val="16"/>
              </w:rPr>
            </w:pPr>
            <w:r w:rsidRPr="00706366">
              <w:rPr>
                <w:sz w:val="16"/>
                <w:szCs w:val="16"/>
              </w:rPr>
              <w:t>6.1.2.15a</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1AFF0911" w14:textId="263FB64B" w:rsidR="00B76AD6" w:rsidRPr="003F7263" w:rsidRDefault="00B76AD6" w:rsidP="00B76AD6">
            <w:pPr>
              <w:pStyle w:val="TAL"/>
              <w:keepNext w:val="0"/>
              <w:keepLines w:val="0"/>
              <w:rPr>
                <w:sz w:val="16"/>
                <w:szCs w:val="16"/>
              </w:rPr>
            </w:pPr>
            <w:r w:rsidRPr="007063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B8E51" w14:textId="75412D97" w:rsidR="00B76AD6" w:rsidRPr="003F7263" w:rsidRDefault="00B76AD6" w:rsidP="00B76AD6">
            <w:pPr>
              <w:pStyle w:val="TAL"/>
              <w:keepNext w:val="0"/>
              <w:keepLines w:val="0"/>
              <w:jc w:val="center"/>
              <w:rPr>
                <w:sz w:val="16"/>
                <w:szCs w:val="16"/>
              </w:rPr>
            </w:pPr>
            <w:r w:rsidRPr="007063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5F9BA8" w14:textId="607EEB98" w:rsidR="00B76AD6" w:rsidRPr="003F7263" w:rsidRDefault="00B76AD6" w:rsidP="00B76AD6">
            <w:pPr>
              <w:pStyle w:val="TAL"/>
              <w:keepNext w:val="0"/>
              <w:keepLines w:val="0"/>
              <w:jc w:val="center"/>
              <w:rPr>
                <w:sz w:val="16"/>
                <w:szCs w:val="16"/>
              </w:rPr>
            </w:pPr>
            <w:r w:rsidRPr="00706366">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59E35AE4" w14:textId="00211C3C" w:rsidR="00B76AD6" w:rsidRPr="003F7263" w:rsidRDefault="00B76AD6" w:rsidP="00B76AD6">
            <w:pPr>
              <w:pStyle w:val="TAL"/>
              <w:keepNext w:val="0"/>
              <w:keepLines w:val="0"/>
              <w:rPr>
                <w:sz w:val="16"/>
                <w:szCs w:val="16"/>
              </w:rPr>
            </w:pPr>
            <w:r w:rsidRPr="00706366">
              <w:rPr>
                <w:sz w:val="16"/>
                <w:szCs w:val="16"/>
              </w:rPr>
              <w:t>UEs supporting 5G Core</w:t>
            </w:r>
          </w:p>
        </w:tc>
      </w:tr>
      <w:tr w:rsidR="00B76AD6" w:rsidRPr="003F7263" w14:paraId="4538D80F" w14:textId="77777777" w:rsidTr="00B76AD6">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BF7F351" w14:textId="77777777" w:rsidR="00B76AD6" w:rsidRPr="003F7263" w:rsidRDefault="00B76AD6" w:rsidP="00B76AD6">
            <w:pPr>
              <w:pStyle w:val="TAL"/>
              <w:keepNext w:val="0"/>
              <w:keepLines w:val="0"/>
              <w:rPr>
                <w:sz w:val="16"/>
                <w:szCs w:val="16"/>
              </w:rPr>
            </w:pPr>
            <w:r w:rsidRPr="003F7263">
              <w:rPr>
                <w:sz w:val="16"/>
                <w:szCs w:val="16"/>
              </w:rPr>
              <w:t>6.1.2.16</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123E20AE" w14:textId="77777777" w:rsidR="00B76AD6" w:rsidRPr="003F7263" w:rsidRDefault="00B76AD6" w:rsidP="00B76AD6">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786ACE" w14:textId="77777777" w:rsidR="00B76AD6" w:rsidRPr="003F7263" w:rsidRDefault="00B76AD6" w:rsidP="00B76AD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A6587F" w14:textId="77777777" w:rsidR="00B76AD6" w:rsidRPr="003F7263" w:rsidRDefault="00B76AD6" w:rsidP="00B76AD6">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6A9DDD1F" w14:textId="77777777" w:rsidR="00B76AD6" w:rsidRPr="003F7263" w:rsidRDefault="00B76AD6" w:rsidP="00B76AD6">
            <w:pPr>
              <w:pStyle w:val="TAL"/>
              <w:keepNext w:val="0"/>
              <w:keepLines w:val="0"/>
              <w:rPr>
                <w:sz w:val="16"/>
                <w:szCs w:val="16"/>
              </w:rPr>
            </w:pPr>
            <w:r w:rsidRPr="003F7263">
              <w:rPr>
                <w:sz w:val="16"/>
                <w:szCs w:val="16"/>
              </w:rPr>
              <w:t>UEs supporting 5G Core</w:t>
            </w:r>
          </w:p>
        </w:tc>
      </w:tr>
      <w:tr w:rsidR="00B76AD6" w:rsidRPr="003F7263" w14:paraId="26B993B0" w14:textId="77777777" w:rsidTr="00B76AD6">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0C5A392" w14:textId="77777777" w:rsidR="00B76AD6" w:rsidRPr="003F7263" w:rsidRDefault="00B76AD6" w:rsidP="00B76AD6">
            <w:pPr>
              <w:pStyle w:val="TAL"/>
              <w:keepNext w:val="0"/>
              <w:keepLines w:val="0"/>
              <w:rPr>
                <w:sz w:val="16"/>
                <w:szCs w:val="16"/>
              </w:rPr>
            </w:pPr>
            <w:r w:rsidRPr="003F7263">
              <w:rPr>
                <w:sz w:val="16"/>
                <w:szCs w:val="16"/>
              </w:rPr>
              <w:t>6.1.2.17</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2920F600" w14:textId="77777777" w:rsidR="00B76AD6" w:rsidRPr="003F7263" w:rsidRDefault="00B76AD6" w:rsidP="00B76AD6">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A2F4B" w14:textId="77777777" w:rsidR="00B76AD6" w:rsidRPr="003F7263" w:rsidRDefault="00B76AD6" w:rsidP="00B76AD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55386" w14:textId="77777777" w:rsidR="00B76AD6" w:rsidRPr="003F7263" w:rsidRDefault="00B76AD6" w:rsidP="00B76AD6">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7EA1F825" w14:textId="77777777" w:rsidR="00B76AD6" w:rsidRPr="003F7263" w:rsidRDefault="00B76AD6" w:rsidP="00B76AD6">
            <w:pPr>
              <w:pStyle w:val="TAL"/>
              <w:keepNext w:val="0"/>
              <w:keepLines w:val="0"/>
              <w:rPr>
                <w:sz w:val="16"/>
                <w:szCs w:val="16"/>
              </w:rPr>
            </w:pPr>
            <w:r w:rsidRPr="003F7263">
              <w:rPr>
                <w:sz w:val="16"/>
                <w:szCs w:val="16"/>
              </w:rPr>
              <w:t>UEs supporting 5G Core</w:t>
            </w:r>
          </w:p>
        </w:tc>
      </w:tr>
      <w:tr w:rsidR="00B76AD6" w:rsidRPr="003F7263" w14:paraId="2E11607F" w14:textId="77777777" w:rsidTr="00B76AD6">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8638C8C" w14:textId="77777777" w:rsidR="00B76AD6" w:rsidRPr="003F7263" w:rsidRDefault="00B76AD6" w:rsidP="00B76AD6">
            <w:pPr>
              <w:pStyle w:val="TAL"/>
              <w:keepNext w:val="0"/>
              <w:keepLines w:val="0"/>
              <w:rPr>
                <w:sz w:val="16"/>
                <w:szCs w:val="16"/>
              </w:rPr>
            </w:pPr>
            <w:r w:rsidRPr="003F7263">
              <w:rPr>
                <w:sz w:val="16"/>
                <w:szCs w:val="16"/>
              </w:rPr>
              <w:t>6.1.2.18</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5E13A6E2" w14:textId="77777777" w:rsidR="00B76AD6" w:rsidRPr="003F7263" w:rsidRDefault="00B76AD6" w:rsidP="00B76AD6">
            <w:pPr>
              <w:pStyle w:val="TAL"/>
              <w:keepNext w:val="0"/>
              <w:keepLines w:val="0"/>
              <w:rPr>
                <w:sz w:val="16"/>
                <w:szCs w:val="16"/>
              </w:rPr>
            </w:pPr>
            <w:r w:rsidRPr="003F7263">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605A4" w14:textId="77777777" w:rsidR="00B76AD6" w:rsidRPr="003F7263" w:rsidRDefault="00B76AD6" w:rsidP="00B76AD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4340BE" w14:textId="77777777" w:rsidR="00B76AD6" w:rsidRPr="003F7263" w:rsidRDefault="00B76AD6" w:rsidP="00B76AD6">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66177C88" w14:textId="77777777" w:rsidR="00B76AD6" w:rsidRPr="003F7263" w:rsidRDefault="00B76AD6" w:rsidP="00B76AD6">
            <w:pPr>
              <w:pStyle w:val="TAL"/>
              <w:keepNext w:val="0"/>
              <w:keepLines w:val="0"/>
              <w:rPr>
                <w:sz w:val="16"/>
                <w:szCs w:val="16"/>
              </w:rPr>
            </w:pPr>
            <w:r w:rsidRPr="003F7263">
              <w:rPr>
                <w:sz w:val="16"/>
                <w:szCs w:val="16"/>
              </w:rPr>
              <w:t>UEs supporting 5G Core</w:t>
            </w:r>
          </w:p>
        </w:tc>
      </w:tr>
      <w:tr w:rsidR="00B76AD6" w:rsidRPr="003F7263" w14:paraId="7A0AC1DA"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BAFC1F9" w14:textId="77777777" w:rsidR="00B76AD6" w:rsidRPr="003F7263" w:rsidRDefault="00B76AD6" w:rsidP="00B76AD6">
            <w:pPr>
              <w:spacing w:after="0"/>
              <w:rPr>
                <w:rFonts w:ascii="Arial" w:hAnsi="Arial"/>
                <w:sz w:val="16"/>
                <w:szCs w:val="16"/>
              </w:rPr>
            </w:pPr>
            <w:r w:rsidRPr="003F7263">
              <w:rPr>
                <w:rFonts w:ascii="Arial" w:hAnsi="Arial"/>
                <w:sz w:val="16"/>
                <w:szCs w:val="16"/>
              </w:rPr>
              <w:t>6.1.2.19</w:t>
            </w:r>
          </w:p>
        </w:tc>
        <w:tc>
          <w:tcPr>
            <w:tcW w:w="3500" w:type="dxa"/>
            <w:gridSpan w:val="2"/>
            <w:tcBorders>
              <w:top w:val="single" w:sz="4" w:space="0" w:color="auto"/>
              <w:bottom w:val="single" w:sz="4" w:space="0" w:color="auto"/>
            </w:tcBorders>
            <w:shd w:val="clear" w:color="auto" w:fill="auto"/>
          </w:tcPr>
          <w:p w14:paraId="50B1657E" w14:textId="21CB46A6" w:rsidR="00B76AD6" w:rsidRPr="003F7263" w:rsidRDefault="00B76AD6" w:rsidP="00B76AD6">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408F6C50"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3B1539"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4AAA1595"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69543ACD"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09BBC867" w14:textId="77777777" w:rsidR="00B76AD6" w:rsidRPr="003F7263" w:rsidRDefault="00B76AD6" w:rsidP="00B76AD6">
            <w:pPr>
              <w:spacing w:after="0"/>
              <w:rPr>
                <w:rFonts w:ascii="Arial" w:hAnsi="Arial"/>
                <w:sz w:val="16"/>
                <w:szCs w:val="16"/>
              </w:rPr>
            </w:pPr>
            <w:r w:rsidRPr="003F7263">
              <w:rPr>
                <w:rFonts w:ascii="Arial" w:hAnsi="Arial"/>
                <w:sz w:val="16"/>
                <w:szCs w:val="16"/>
                <w:lang w:eastAsia="zh-CN"/>
              </w:rPr>
              <w:t>6.1.2.20</w:t>
            </w:r>
          </w:p>
        </w:tc>
        <w:tc>
          <w:tcPr>
            <w:tcW w:w="3500" w:type="dxa"/>
            <w:gridSpan w:val="2"/>
            <w:tcBorders>
              <w:top w:val="single" w:sz="4" w:space="0" w:color="auto"/>
              <w:bottom w:val="single" w:sz="4" w:space="0" w:color="auto"/>
            </w:tcBorders>
            <w:shd w:val="clear" w:color="auto" w:fill="auto"/>
          </w:tcPr>
          <w:p w14:paraId="0403C2CE" w14:textId="77777777" w:rsidR="00B76AD6" w:rsidRPr="003F7263" w:rsidRDefault="00B76AD6" w:rsidP="00B76AD6">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F5512D5"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DC03F7C"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7350442C"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057D980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5F60BD30" w14:textId="77777777" w:rsidR="00B76AD6" w:rsidRPr="003F7263" w:rsidRDefault="00B76AD6" w:rsidP="00B76AD6">
            <w:pPr>
              <w:spacing w:after="0"/>
              <w:rPr>
                <w:rFonts w:ascii="Arial" w:hAnsi="Arial"/>
                <w:sz w:val="16"/>
                <w:szCs w:val="16"/>
              </w:rPr>
            </w:pPr>
            <w:r w:rsidRPr="003F7263">
              <w:rPr>
                <w:rFonts w:ascii="Arial" w:hAnsi="Arial"/>
                <w:sz w:val="16"/>
                <w:szCs w:val="16"/>
                <w:lang w:eastAsia="zh-CN"/>
              </w:rPr>
              <w:t>6.1.2.21</w:t>
            </w:r>
          </w:p>
        </w:tc>
        <w:tc>
          <w:tcPr>
            <w:tcW w:w="3500" w:type="dxa"/>
            <w:gridSpan w:val="2"/>
            <w:tcBorders>
              <w:top w:val="single" w:sz="4" w:space="0" w:color="auto"/>
              <w:bottom w:val="single" w:sz="4" w:space="0" w:color="auto"/>
            </w:tcBorders>
            <w:shd w:val="clear" w:color="auto" w:fill="auto"/>
          </w:tcPr>
          <w:p w14:paraId="1D46B7CD" w14:textId="77777777" w:rsidR="00B76AD6" w:rsidRPr="003F7263" w:rsidRDefault="00B76AD6" w:rsidP="00B76AD6">
            <w:pPr>
              <w:spacing w:after="0"/>
              <w:rPr>
                <w:rFonts w:ascii="Arial" w:hAnsi="Arial"/>
                <w:sz w:val="16"/>
                <w:szCs w:val="16"/>
              </w:rPr>
            </w:pPr>
            <w:r w:rsidRPr="003F7263">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3D05F363"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56F47C"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2AEDF285"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7957F83E"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E3D4757" w14:textId="77777777" w:rsidR="00B76AD6" w:rsidRPr="003F7263" w:rsidRDefault="00B76AD6" w:rsidP="00B76AD6">
            <w:pPr>
              <w:spacing w:after="0"/>
              <w:rPr>
                <w:rFonts w:ascii="Arial" w:hAnsi="Arial"/>
                <w:sz w:val="16"/>
                <w:szCs w:val="16"/>
              </w:rPr>
            </w:pPr>
            <w:r w:rsidRPr="003F7263">
              <w:rPr>
                <w:rFonts w:ascii="Arial" w:hAnsi="Arial"/>
                <w:sz w:val="16"/>
                <w:szCs w:val="16"/>
                <w:lang w:eastAsia="zh-CN"/>
              </w:rPr>
              <w:t>6.1.2.22</w:t>
            </w:r>
          </w:p>
        </w:tc>
        <w:tc>
          <w:tcPr>
            <w:tcW w:w="3500" w:type="dxa"/>
            <w:gridSpan w:val="2"/>
            <w:tcBorders>
              <w:top w:val="single" w:sz="4" w:space="0" w:color="auto"/>
              <w:bottom w:val="single" w:sz="4" w:space="0" w:color="auto"/>
            </w:tcBorders>
            <w:shd w:val="clear" w:color="auto" w:fill="auto"/>
          </w:tcPr>
          <w:p w14:paraId="4FE69A70" w14:textId="77777777" w:rsidR="00B76AD6" w:rsidRPr="003F7263" w:rsidRDefault="00B76AD6" w:rsidP="00B76AD6">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5CBF9F9D"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5B3D93"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4D560DB0"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530C889F"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EDB6486" w14:textId="77777777" w:rsidR="00B76AD6" w:rsidRPr="003F7263" w:rsidRDefault="00B76AD6" w:rsidP="00B76AD6">
            <w:pPr>
              <w:spacing w:after="0"/>
              <w:rPr>
                <w:rFonts w:ascii="Arial" w:hAnsi="Arial"/>
                <w:sz w:val="16"/>
                <w:szCs w:val="16"/>
                <w:lang w:eastAsia="zh-CN"/>
              </w:rPr>
            </w:pPr>
            <w:r w:rsidRPr="003F7263">
              <w:rPr>
                <w:rFonts w:ascii="Arial" w:hAnsi="Arial"/>
                <w:sz w:val="16"/>
                <w:szCs w:val="16"/>
                <w:lang w:eastAsia="zh-CN"/>
              </w:rPr>
              <w:t>6.1.2.23</w:t>
            </w:r>
          </w:p>
        </w:tc>
        <w:tc>
          <w:tcPr>
            <w:tcW w:w="3500" w:type="dxa"/>
            <w:gridSpan w:val="2"/>
            <w:tcBorders>
              <w:top w:val="single" w:sz="4" w:space="0" w:color="auto"/>
              <w:bottom w:val="single" w:sz="4" w:space="0" w:color="auto"/>
            </w:tcBorders>
            <w:shd w:val="clear" w:color="auto" w:fill="auto"/>
          </w:tcPr>
          <w:p w14:paraId="01AC4838" w14:textId="7874F5C9" w:rsidR="00B76AD6" w:rsidRPr="003F7263" w:rsidRDefault="00B76AD6" w:rsidP="00B76AD6">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495B3029"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5367FE"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7CC9569C"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434396EA"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725556A" w14:textId="22FEC9F1" w:rsidR="00B76AD6" w:rsidRPr="003F7263" w:rsidRDefault="00B76AD6" w:rsidP="00B76AD6">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.1.2.24</w:t>
            </w:r>
          </w:p>
        </w:tc>
        <w:tc>
          <w:tcPr>
            <w:tcW w:w="3500" w:type="dxa"/>
            <w:gridSpan w:val="2"/>
            <w:tcBorders>
              <w:top w:val="single" w:sz="4" w:space="0" w:color="auto"/>
              <w:bottom w:val="single" w:sz="4" w:space="0" w:color="auto"/>
            </w:tcBorders>
            <w:shd w:val="clear" w:color="auto" w:fill="auto"/>
          </w:tcPr>
          <w:p w14:paraId="2E4A8525" w14:textId="2395E790" w:rsidR="00B76AD6" w:rsidRPr="003F7263" w:rsidRDefault="00B76AD6" w:rsidP="00B76AD6">
            <w:pPr>
              <w:spacing w:after="0"/>
              <w:rPr>
                <w:rFonts w:ascii="Arial" w:hAnsi="Arial"/>
                <w:sz w:val="16"/>
                <w:szCs w:val="16"/>
              </w:rPr>
            </w:pPr>
            <w:r>
              <w:rPr>
                <w:rFonts w:ascii="Arial" w:hAnsi="Arial"/>
                <w:sz w:val="16"/>
                <w:szCs w:val="16"/>
              </w:rPr>
              <w:t>Slice-based cell reselection / Re-seletion priorities provided by SIB16</w:t>
            </w:r>
          </w:p>
        </w:tc>
        <w:tc>
          <w:tcPr>
            <w:tcW w:w="810" w:type="dxa"/>
            <w:gridSpan w:val="2"/>
            <w:tcBorders>
              <w:top w:val="single" w:sz="4" w:space="0" w:color="auto"/>
              <w:bottom w:val="single" w:sz="4" w:space="0" w:color="auto"/>
            </w:tcBorders>
            <w:shd w:val="clear" w:color="auto" w:fill="auto"/>
          </w:tcPr>
          <w:p w14:paraId="7BE2BAC6" w14:textId="48E13DF4" w:rsidR="00B76AD6" w:rsidRPr="003F7263" w:rsidRDefault="00B76AD6" w:rsidP="00B76AD6">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4243212" w14:textId="0D010751" w:rsidR="00B76AD6" w:rsidRPr="003F7263" w:rsidRDefault="00B76AD6" w:rsidP="00B76AD6">
            <w:pPr>
              <w:keepNext/>
              <w:keepLines/>
              <w:spacing w:after="0"/>
              <w:jc w:val="center"/>
              <w:rPr>
                <w:rFonts w:ascii="Arial" w:hAnsi="Arial"/>
                <w:sz w:val="16"/>
                <w:lang w:eastAsia="zh-CN"/>
              </w:rPr>
            </w:pPr>
            <w:r>
              <w:rPr>
                <w:rFonts w:ascii="Arial" w:hAnsi="Arial"/>
                <w:sz w:val="16"/>
                <w:lang w:eastAsia="zh-CN"/>
              </w:rPr>
              <w:t>C240</w:t>
            </w:r>
          </w:p>
        </w:tc>
        <w:tc>
          <w:tcPr>
            <w:tcW w:w="3688" w:type="dxa"/>
            <w:gridSpan w:val="2"/>
            <w:tcBorders>
              <w:top w:val="single" w:sz="4" w:space="0" w:color="auto"/>
              <w:bottom w:val="single" w:sz="4" w:space="0" w:color="auto"/>
            </w:tcBorders>
            <w:shd w:val="clear" w:color="auto" w:fill="auto"/>
          </w:tcPr>
          <w:p w14:paraId="3BA1A4FF" w14:textId="56D6312F" w:rsidR="00B76AD6" w:rsidRPr="003F7263" w:rsidRDefault="00B76AD6" w:rsidP="00B76AD6">
            <w:pPr>
              <w:spacing w:after="0"/>
              <w:rPr>
                <w:rFonts w:ascii="Arial" w:hAnsi="Arial"/>
                <w:sz w:val="16"/>
                <w:szCs w:val="16"/>
              </w:rPr>
            </w:pPr>
            <w:r>
              <w:rPr>
                <w:rFonts w:ascii="Arial" w:hAnsi="Arial"/>
                <w:sz w:val="16"/>
                <w:szCs w:val="16"/>
              </w:rPr>
              <w:t>UEs supporting 5G Core and slice based cell reselection</w:t>
            </w:r>
          </w:p>
        </w:tc>
      </w:tr>
      <w:tr w:rsidR="00B76AD6" w:rsidRPr="003F7263" w14:paraId="21166E93"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D0BC6A0" w14:textId="28BDB39A" w:rsidR="00B76AD6" w:rsidRDefault="00B76AD6" w:rsidP="00B76AD6">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.1.2.25</w:t>
            </w:r>
          </w:p>
        </w:tc>
        <w:tc>
          <w:tcPr>
            <w:tcW w:w="3500" w:type="dxa"/>
            <w:gridSpan w:val="2"/>
            <w:tcBorders>
              <w:top w:val="single" w:sz="4" w:space="0" w:color="auto"/>
              <w:bottom w:val="single" w:sz="4" w:space="0" w:color="auto"/>
            </w:tcBorders>
            <w:shd w:val="clear" w:color="auto" w:fill="auto"/>
          </w:tcPr>
          <w:p w14:paraId="37CFA7D1" w14:textId="109FDD09" w:rsidR="00B76AD6" w:rsidRDefault="00B76AD6" w:rsidP="00B76AD6">
            <w:pPr>
              <w:spacing w:after="0"/>
              <w:rPr>
                <w:rFonts w:ascii="Arial" w:hAnsi="Arial"/>
                <w:sz w:val="16"/>
                <w:szCs w:val="16"/>
              </w:rPr>
            </w:pPr>
            <w:r w:rsidRPr="00A152B3">
              <w:rPr>
                <w:rFonts w:ascii="Arial" w:hAnsi="Arial"/>
                <w:sz w:val="16"/>
                <w:szCs w:val="16"/>
              </w:rPr>
              <w:t xml:space="preserve">Slice-based cell reselection / Re-derive </w:t>
            </w:r>
            <w:r w:rsidRPr="003B0A24">
              <w:rPr>
                <w:rFonts w:ascii="Arial" w:hAnsi="Arial"/>
                <w:sz w:val="16"/>
                <w:szCs w:val="16"/>
              </w:rPr>
              <w:t>reselection</w:t>
            </w:r>
            <w:r w:rsidRPr="00A152B3">
              <w:rPr>
                <w:rFonts w:ascii="Arial" w:hAnsi="Arial"/>
                <w:sz w:val="16"/>
                <w:szCs w:val="16"/>
              </w:rPr>
              <w:t xml:space="preserve"> priority for frequency</w:t>
            </w:r>
          </w:p>
        </w:tc>
        <w:tc>
          <w:tcPr>
            <w:tcW w:w="810" w:type="dxa"/>
            <w:gridSpan w:val="2"/>
            <w:tcBorders>
              <w:top w:val="single" w:sz="4" w:space="0" w:color="auto"/>
              <w:bottom w:val="single" w:sz="4" w:space="0" w:color="auto"/>
            </w:tcBorders>
            <w:shd w:val="clear" w:color="auto" w:fill="auto"/>
          </w:tcPr>
          <w:p w14:paraId="3465BF8A" w14:textId="5FEF5DB0" w:rsidR="00B76AD6" w:rsidRDefault="00B76AD6" w:rsidP="00B76AD6">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E71D6F7" w14:textId="7CEA0459" w:rsidR="00B76AD6" w:rsidRDefault="00B76AD6" w:rsidP="00B76AD6">
            <w:pPr>
              <w:keepNext/>
              <w:keepLines/>
              <w:spacing w:after="0"/>
              <w:jc w:val="center"/>
              <w:rPr>
                <w:rFonts w:ascii="Arial" w:hAnsi="Arial"/>
                <w:sz w:val="16"/>
                <w:lang w:eastAsia="zh-CN"/>
              </w:rPr>
            </w:pPr>
            <w:r>
              <w:rPr>
                <w:rFonts w:ascii="Arial" w:hAnsi="Arial"/>
                <w:sz w:val="16"/>
                <w:lang w:eastAsia="zh-CN"/>
              </w:rPr>
              <w:t>C240</w:t>
            </w:r>
          </w:p>
        </w:tc>
        <w:tc>
          <w:tcPr>
            <w:tcW w:w="3688" w:type="dxa"/>
            <w:gridSpan w:val="2"/>
            <w:tcBorders>
              <w:top w:val="single" w:sz="4" w:space="0" w:color="auto"/>
              <w:bottom w:val="single" w:sz="4" w:space="0" w:color="auto"/>
            </w:tcBorders>
            <w:shd w:val="clear" w:color="auto" w:fill="auto"/>
          </w:tcPr>
          <w:p w14:paraId="3050A6A9" w14:textId="38B5BB40" w:rsidR="00B76AD6" w:rsidRDefault="00B76AD6" w:rsidP="00B76AD6">
            <w:pPr>
              <w:spacing w:after="0"/>
              <w:rPr>
                <w:rFonts w:ascii="Arial" w:hAnsi="Arial"/>
                <w:sz w:val="16"/>
                <w:szCs w:val="16"/>
              </w:rPr>
            </w:pPr>
            <w:r>
              <w:rPr>
                <w:rFonts w:ascii="Arial" w:hAnsi="Arial"/>
                <w:sz w:val="16"/>
                <w:szCs w:val="16"/>
              </w:rPr>
              <w:t>UEs supporting 5G Core and slice based cell reselection</w:t>
            </w:r>
          </w:p>
        </w:tc>
      </w:tr>
      <w:tr w:rsidR="00B76AD6" w:rsidRPr="003F7263" w14:paraId="4D18FE4E"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45086493" w14:textId="406B4DDC" w:rsidR="00B76AD6" w:rsidRPr="003F7263" w:rsidRDefault="00B76AD6" w:rsidP="00B76AD6">
            <w:pPr>
              <w:spacing w:after="0"/>
              <w:rPr>
                <w:rFonts w:ascii="Arial" w:hAnsi="Arial"/>
                <w:sz w:val="16"/>
                <w:szCs w:val="16"/>
                <w:lang w:eastAsia="zh-CN"/>
              </w:rPr>
            </w:pPr>
            <w:r w:rsidRPr="00864F79">
              <w:rPr>
                <w:rFonts w:ascii="Arial" w:hAnsi="Arial"/>
                <w:sz w:val="16"/>
                <w:szCs w:val="16"/>
                <w:lang w:eastAsia="zh-CN"/>
              </w:rPr>
              <w:t>6.1.2.26</w:t>
            </w:r>
          </w:p>
        </w:tc>
        <w:tc>
          <w:tcPr>
            <w:tcW w:w="3500" w:type="dxa"/>
            <w:gridSpan w:val="2"/>
            <w:tcBorders>
              <w:top w:val="single" w:sz="4" w:space="0" w:color="auto"/>
              <w:bottom w:val="single" w:sz="4" w:space="0" w:color="auto"/>
            </w:tcBorders>
            <w:shd w:val="clear" w:color="auto" w:fill="auto"/>
          </w:tcPr>
          <w:p w14:paraId="6E07420D" w14:textId="6F96C956" w:rsidR="00B76AD6" w:rsidRPr="003F7263" w:rsidRDefault="00B76AD6" w:rsidP="00B76AD6">
            <w:pPr>
              <w:spacing w:after="0"/>
              <w:rPr>
                <w:rFonts w:ascii="Arial" w:hAnsi="Arial"/>
                <w:sz w:val="16"/>
                <w:szCs w:val="16"/>
              </w:rPr>
            </w:pPr>
            <w:r w:rsidRPr="00864F79">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277DE715" w14:textId="06B6CEF9" w:rsidR="00B76AD6" w:rsidRPr="003F7263" w:rsidRDefault="00B76AD6" w:rsidP="00B76AD6">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416DBEF" w14:textId="68690FC8" w:rsidR="00B76AD6" w:rsidRPr="003F7263" w:rsidRDefault="00B76AD6" w:rsidP="00B76AD6">
            <w:pPr>
              <w:keepNext/>
              <w:keepLines/>
              <w:spacing w:after="0"/>
              <w:jc w:val="center"/>
              <w:rPr>
                <w:rFonts w:ascii="Arial" w:hAnsi="Arial"/>
                <w:sz w:val="16"/>
              </w:rPr>
            </w:pPr>
            <w:r>
              <w:rPr>
                <w:rFonts w:ascii="Arial" w:hAnsi="Arial"/>
                <w:sz w:val="16"/>
                <w:lang w:eastAsia="zh-CN"/>
              </w:rPr>
              <w:t>C212</w:t>
            </w:r>
          </w:p>
        </w:tc>
        <w:tc>
          <w:tcPr>
            <w:tcW w:w="3688" w:type="dxa"/>
            <w:gridSpan w:val="2"/>
            <w:tcBorders>
              <w:top w:val="single" w:sz="4" w:space="0" w:color="auto"/>
              <w:bottom w:val="single" w:sz="4" w:space="0" w:color="auto"/>
            </w:tcBorders>
            <w:shd w:val="clear" w:color="auto" w:fill="auto"/>
          </w:tcPr>
          <w:p w14:paraId="1C00285B" w14:textId="5699756D" w:rsidR="00B76AD6" w:rsidRPr="003F7263" w:rsidRDefault="00B76AD6" w:rsidP="00B76AD6">
            <w:pPr>
              <w:spacing w:after="0"/>
              <w:rPr>
                <w:rFonts w:ascii="Arial" w:hAnsi="Arial"/>
                <w:sz w:val="16"/>
                <w:szCs w:val="16"/>
              </w:rPr>
            </w:pPr>
            <w:r w:rsidRPr="00864F79">
              <w:rPr>
                <w:rFonts w:ascii="Arial" w:hAnsi="Arial"/>
                <w:sz w:val="16"/>
                <w:szCs w:val="16"/>
              </w:rPr>
              <w:t>UEs supporting 5G Core and RedCap</w:t>
            </w:r>
          </w:p>
        </w:tc>
      </w:tr>
      <w:tr w:rsidR="00B76AD6" w:rsidRPr="003F7263" w14:paraId="17340A64"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9B62888" w14:textId="5E0426B1" w:rsidR="00B76AD6" w:rsidRPr="00864F79" w:rsidRDefault="00B76AD6" w:rsidP="00B76AD6">
            <w:pPr>
              <w:spacing w:after="0"/>
              <w:rPr>
                <w:rFonts w:ascii="Arial" w:hAnsi="Arial"/>
                <w:sz w:val="16"/>
                <w:szCs w:val="16"/>
                <w:lang w:eastAsia="zh-CN"/>
              </w:rPr>
            </w:pPr>
            <w:r>
              <w:rPr>
                <w:rFonts w:ascii="Arial" w:hAnsi="Arial"/>
                <w:sz w:val="16"/>
                <w:szCs w:val="16"/>
                <w:lang w:eastAsia="zh-CN"/>
              </w:rPr>
              <w:t>6.1.2.27</w:t>
            </w:r>
          </w:p>
        </w:tc>
        <w:tc>
          <w:tcPr>
            <w:tcW w:w="3500" w:type="dxa"/>
            <w:gridSpan w:val="2"/>
            <w:tcBorders>
              <w:top w:val="single" w:sz="4" w:space="0" w:color="auto"/>
              <w:bottom w:val="single" w:sz="4" w:space="0" w:color="auto"/>
            </w:tcBorders>
            <w:shd w:val="clear" w:color="auto" w:fill="auto"/>
          </w:tcPr>
          <w:p w14:paraId="1C3DC964" w14:textId="604D48E3" w:rsidR="00B76AD6" w:rsidRPr="00864F79" w:rsidRDefault="00B76AD6" w:rsidP="00B76AD6">
            <w:pPr>
              <w:spacing w:after="0"/>
              <w:rPr>
                <w:rFonts w:ascii="Arial" w:hAnsi="Arial"/>
                <w:sz w:val="16"/>
                <w:szCs w:val="16"/>
              </w:rPr>
            </w:pPr>
            <w:r w:rsidRPr="00821A9D">
              <w:rPr>
                <w:rFonts w:ascii="Arial" w:hAnsi="Arial"/>
                <w:sz w:val="16"/>
                <w:szCs w:val="16"/>
              </w:rPr>
              <w:t>Cell reselection / inter-frequency / Red</w:t>
            </w:r>
            <w:r>
              <w:rPr>
                <w:rFonts w:ascii="Arial" w:hAnsi="Arial"/>
                <w:sz w:val="16"/>
                <w:szCs w:val="16"/>
              </w:rPr>
              <w:t>C</w:t>
            </w:r>
            <w:r w:rsidRPr="00821A9D">
              <w:rPr>
                <w:rFonts w:ascii="Arial" w:hAnsi="Arial"/>
                <w:sz w:val="16"/>
                <w:szCs w:val="16"/>
              </w:rPr>
              <w:t>ap</w:t>
            </w:r>
          </w:p>
        </w:tc>
        <w:tc>
          <w:tcPr>
            <w:tcW w:w="810" w:type="dxa"/>
            <w:gridSpan w:val="2"/>
            <w:tcBorders>
              <w:top w:val="single" w:sz="4" w:space="0" w:color="auto"/>
              <w:bottom w:val="single" w:sz="4" w:space="0" w:color="auto"/>
            </w:tcBorders>
            <w:shd w:val="clear" w:color="auto" w:fill="auto"/>
          </w:tcPr>
          <w:p w14:paraId="0963CEF5" w14:textId="0FF21E95" w:rsidR="00B76AD6" w:rsidRPr="00864F79" w:rsidRDefault="00B76AD6" w:rsidP="00B76AD6">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507475F" w14:textId="568C061B" w:rsidR="00B76AD6" w:rsidRDefault="00B76AD6" w:rsidP="00B76AD6">
            <w:pPr>
              <w:keepNext/>
              <w:keepLines/>
              <w:spacing w:after="0"/>
              <w:jc w:val="center"/>
              <w:rPr>
                <w:rFonts w:ascii="Arial" w:hAnsi="Arial"/>
                <w:sz w:val="16"/>
                <w:lang w:eastAsia="zh-CN"/>
              </w:rPr>
            </w:pPr>
            <w:r>
              <w:rPr>
                <w:rFonts w:ascii="Arial" w:hAnsi="Arial"/>
                <w:sz w:val="16"/>
                <w:lang w:eastAsia="zh-CN"/>
              </w:rPr>
              <w:t>C212</w:t>
            </w:r>
          </w:p>
        </w:tc>
        <w:tc>
          <w:tcPr>
            <w:tcW w:w="3688" w:type="dxa"/>
            <w:gridSpan w:val="2"/>
            <w:tcBorders>
              <w:top w:val="single" w:sz="4" w:space="0" w:color="auto"/>
              <w:bottom w:val="single" w:sz="4" w:space="0" w:color="auto"/>
            </w:tcBorders>
            <w:shd w:val="clear" w:color="auto" w:fill="auto"/>
          </w:tcPr>
          <w:p w14:paraId="1349F476" w14:textId="54D31AB1" w:rsidR="00B76AD6" w:rsidRPr="00864F79" w:rsidRDefault="00B76AD6" w:rsidP="00B76AD6">
            <w:pPr>
              <w:spacing w:after="0"/>
              <w:rPr>
                <w:rFonts w:ascii="Arial" w:hAnsi="Arial"/>
                <w:sz w:val="16"/>
                <w:szCs w:val="16"/>
              </w:rPr>
            </w:pPr>
            <w:r w:rsidRPr="00821A9D">
              <w:rPr>
                <w:rFonts w:ascii="Arial" w:hAnsi="Arial"/>
                <w:sz w:val="16"/>
                <w:szCs w:val="16"/>
              </w:rPr>
              <w:t>UEs supporting 5G Core and RedCap</w:t>
            </w:r>
          </w:p>
        </w:tc>
      </w:tr>
      <w:tr w:rsidR="00B76AD6" w:rsidRPr="003F7263" w14:paraId="593E240F"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22E20F9C" w14:textId="77777777" w:rsidR="00B76AD6" w:rsidRPr="003F7263" w:rsidRDefault="00B76AD6" w:rsidP="00B76AD6">
            <w:pPr>
              <w:spacing w:after="0"/>
              <w:rPr>
                <w:rFonts w:ascii="Arial" w:hAnsi="Arial"/>
                <w:b/>
                <w:sz w:val="16"/>
                <w:szCs w:val="16"/>
                <w:lang w:eastAsia="zh-CN"/>
              </w:rPr>
            </w:pPr>
            <w:r w:rsidRPr="003F7263">
              <w:rPr>
                <w:rFonts w:ascii="Arial" w:hAnsi="Arial"/>
                <w:b/>
                <w:sz w:val="16"/>
                <w:szCs w:val="16"/>
                <w:lang w:eastAsia="zh-CN"/>
              </w:rPr>
              <w:t>6.2</w:t>
            </w:r>
          </w:p>
        </w:tc>
        <w:tc>
          <w:tcPr>
            <w:tcW w:w="3500" w:type="dxa"/>
            <w:gridSpan w:val="2"/>
            <w:tcBorders>
              <w:top w:val="single" w:sz="4" w:space="0" w:color="auto"/>
              <w:bottom w:val="single" w:sz="4" w:space="0" w:color="auto"/>
            </w:tcBorders>
            <w:shd w:val="clear" w:color="auto" w:fill="D9D9D9"/>
          </w:tcPr>
          <w:p w14:paraId="557D90F6" w14:textId="0E621650" w:rsidR="00B76AD6" w:rsidRPr="003F7263" w:rsidRDefault="00B76AD6" w:rsidP="00B76AD6">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4D2F1D89" w14:textId="77777777" w:rsidR="00B76AD6" w:rsidRPr="003F7263" w:rsidRDefault="00B76AD6" w:rsidP="00B76AD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38CE764" w14:textId="77777777" w:rsidR="00B76AD6" w:rsidRPr="003F7263" w:rsidRDefault="00B76AD6" w:rsidP="00B76AD6">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6F9599E7" w14:textId="77777777" w:rsidR="00B76AD6" w:rsidRPr="003F7263" w:rsidRDefault="00B76AD6" w:rsidP="00B76AD6">
            <w:pPr>
              <w:spacing w:after="0"/>
              <w:rPr>
                <w:rFonts w:ascii="Arial" w:hAnsi="Arial"/>
                <w:sz w:val="16"/>
                <w:szCs w:val="16"/>
              </w:rPr>
            </w:pPr>
          </w:p>
        </w:tc>
      </w:tr>
      <w:tr w:rsidR="00B76AD6" w:rsidRPr="003F7263" w14:paraId="0B5246EF"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3FFA3814" w14:textId="77777777" w:rsidR="00B76AD6" w:rsidRPr="003F7263" w:rsidRDefault="00B76AD6" w:rsidP="00B76AD6">
            <w:pPr>
              <w:spacing w:after="0"/>
              <w:rPr>
                <w:rFonts w:ascii="Arial" w:hAnsi="Arial"/>
                <w:sz w:val="16"/>
                <w:szCs w:val="16"/>
              </w:rPr>
            </w:pPr>
            <w:r w:rsidRPr="003F7263">
              <w:rPr>
                <w:rFonts w:ascii="Arial" w:hAnsi="Arial"/>
                <w:b/>
                <w:bCs/>
                <w:sz w:val="16"/>
                <w:szCs w:val="16"/>
              </w:rPr>
              <w:t>6.2.1</w:t>
            </w:r>
          </w:p>
        </w:tc>
        <w:tc>
          <w:tcPr>
            <w:tcW w:w="3500" w:type="dxa"/>
            <w:gridSpan w:val="2"/>
            <w:tcBorders>
              <w:top w:val="single" w:sz="4" w:space="0" w:color="auto"/>
              <w:bottom w:val="single" w:sz="4" w:space="0" w:color="auto"/>
            </w:tcBorders>
            <w:shd w:val="clear" w:color="auto" w:fill="D9D9D9"/>
          </w:tcPr>
          <w:p w14:paraId="7D462EEE" w14:textId="63FEC3E4" w:rsidR="00B76AD6" w:rsidRPr="003F7263" w:rsidRDefault="00B76AD6" w:rsidP="00B76AD6">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8834E3C" w14:textId="77777777" w:rsidR="00B76AD6" w:rsidRPr="003F7263" w:rsidRDefault="00B76AD6" w:rsidP="00B76AD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5D0B52" w14:textId="77777777" w:rsidR="00B76AD6" w:rsidRPr="003F7263" w:rsidRDefault="00B76AD6" w:rsidP="00B76AD6">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7C88131D" w14:textId="77777777" w:rsidR="00B76AD6" w:rsidRPr="003F7263" w:rsidRDefault="00B76AD6" w:rsidP="00B76AD6">
            <w:pPr>
              <w:spacing w:after="0"/>
              <w:rPr>
                <w:rFonts w:ascii="Arial" w:hAnsi="Arial"/>
                <w:sz w:val="16"/>
                <w:szCs w:val="16"/>
              </w:rPr>
            </w:pPr>
          </w:p>
        </w:tc>
      </w:tr>
      <w:tr w:rsidR="00B76AD6" w:rsidRPr="003F7263" w14:paraId="4A9CC3D8"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E77FAFD" w14:textId="77777777" w:rsidR="00B76AD6" w:rsidRPr="003F7263" w:rsidRDefault="00B76AD6" w:rsidP="00B76AD6">
            <w:pPr>
              <w:spacing w:after="0"/>
              <w:rPr>
                <w:rFonts w:ascii="Arial" w:hAnsi="Arial"/>
                <w:sz w:val="16"/>
                <w:szCs w:val="16"/>
              </w:rPr>
            </w:pPr>
            <w:r w:rsidRPr="003F7263">
              <w:rPr>
                <w:rFonts w:ascii="Arial" w:hAnsi="Arial"/>
                <w:sz w:val="16"/>
                <w:szCs w:val="16"/>
              </w:rPr>
              <w:t>6.2.1.1</w:t>
            </w:r>
          </w:p>
        </w:tc>
        <w:tc>
          <w:tcPr>
            <w:tcW w:w="3500" w:type="dxa"/>
            <w:gridSpan w:val="2"/>
            <w:tcBorders>
              <w:top w:val="single" w:sz="4" w:space="0" w:color="auto"/>
              <w:bottom w:val="single" w:sz="4" w:space="0" w:color="auto"/>
            </w:tcBorders>
            <w:shd w:val="clear" w:color="auto" w:fill="auto"/>
          </w:tcPr>
          <w:p w14:paraId="0BE4B6A5" w14:textId="77777777" w:rsidR="00B76AD6" w:rsidRPr="003F7263" w:rsidRDefault="00B76AD6" w:rsidP="00B76AD6">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603F9FCC"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E2365F"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184C8526"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572E3BAE"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7B12026B" w14:textId="77777777" w:rsidR="00B76AD6" w:rsidRPr="003F7263" w:rsidRDefault="00B76AD6" w:rsidP="00B76AD6">
            <w:pPr>
              <w:spacing w:after="0"/>
              <w:rPr>
                <w:rFonts w:ascii="Arial" w:hAnsi="Arial"/>
                <w:sz w:val="16"/>
                <w:szCs w:val="16"/>
              </w:rPr>
            </w:pPr>
            <w:r w:rsidRPr="003F7263">
              <w:rPr>
                <w:rFonts w:ascii="Arial" w:hAnsi="Arial"/>
                <w:sz w:val="16"/>
                <w:szCs w:val="16"/>
              </w:rPr>
              <w:t>6.2.1.2</w:t>
            </w:r>
          </w:p>
        </w:tc>
        <w:tc>
          <w:tcPr>
            <w:tcW w:w="3500" w:type="dxa"/>
            <w:gridSpan w:val="2"/>
            <w:tcBorders>
              <w:top w:val="single" w:sz="4" w:space="0" w:color="auto"/>
              <w:bottom w:val="single" w:sz="4" w:space="0" w:color="auto"/>
            </w:tcBorders>
            <w:shd w:val="clear" w:color="auto" w:fill="auto"/>
          </w:tcPr>
          <w:p w14:paraId="7CF3B19D" w14:textId="77777777" w:rsidR="00B76AD6" w:rsidRPr="003F7263" w:rsidRDefault="00B76AD6" w:rsidP="00B76AD6">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BF1BFDC"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A1D15"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401A9761"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0F93534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3B45B14" w14:textId="77777777" w:rsidR="00B76AD6" w:rsidRPr="003F7263" w:rsidRDefault="00B76AD6" w:rsidP="00B76AD6">
            <w:pPr>
              <w:spacing w:after="0"/>
              <w:rPr>
                <w:rFonts w:ascii="Arial" w:hAnsi="Arial"/>
                <w:sz w:val="16"/>
                <w:szCs w:val="16"/>
              </w:rPr>
            </w:pPr>
            <w:r w:rsidRPr="003F7263">
              <w:rPr>
                <w:rFonts w:ascii="Arial" w:hAnsi="Arial"/>
                <w:sz w:val="16"/>
                <w:szCs w:val="16"/>
              </w:rPr>
              <w:t>6.2.1.3</w:t>
            </w:r>
          </w:p>
        </w:tc>
        <w:tc>
          <w:tcPr>
            <w:tcW w:w="3500" w:type="dxa"/>
            <w:gridSpan w:val="2"/>
            <w:tcBorders>
              <w:top w:val="single" w:sz="4" w:space="0" w:color="auto"/>
              <w:bottom w:val="single" w:sz="4" w:space="0" w:color="auto"/>
            </w:tcBorders>
            <w:shd w:val="clear" w:color="auto" w:fill="auto"/>
          </w:tcPr>
          <w:p w14:paraId="5916D213" w14:textId="77777777" w:rsidR="00B76AD6" w:rsidRPr="003F7263" w:rsidRDefault="00B76AD6" w:rsidP="00B76AD6">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5B860B80"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41D38"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4191C084"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3D69E71B"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1EDD382" w14:textId="77777777" w:rsidR="00B76AD6" w:rsidRPr="003F7263" w:rsidRDefault="00B76AD6" w:rsidP="00B76AD6">
            <w:pPr>
              <w:spacing w:after="0"/>
              <w:rPr>
                <w:rFonts w:ascii="Arial" w:hAnsi="Arial"/>
                <w:sz w:val="16"/>
                <w:szCs w:val="16"/>
              </w:rPr>
            </w:pPr>
            <w:r w:rsidRPr="003F7263">
              <w:rPr>
                <w:rFonts w:ascii="Arial" w:hAnsi="Arial"/>
                <w:sz w:val="16"/>
                <w:szCs w:val="16"/>
              </w:rPr>
              <w:t>6.2.1.4</w:t>
            </w:r>
          </w:p>
        </w:tc>
        <w:tc>
          <w:tcPr>
            <w:tcW w:w="3500" w:type="dxa"/>
            <w:gridSpan w:val="2"/>
            <w:tcBorders>
              <w:top w:val="single" w:sz="4" w:space="0" w:color="auto"/>
              <w:bottom w:val="single" w:sz="4" w:space="0" w:color="auto"/>
            </w:tcBorders>
            <w:shd w:val="clear" w:color="auto" w:fill="auto"/>
          </w:tcPr>
          <w:p w14:paraId="3BD7F579" w14:textId="77777777" w:rsidR="00B76AD6" w:rsidRPr="003F7263" w:rsidRDefault="00B76AD6" w:rsidP="00B76AD6">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6F0F53A"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FC9CD8"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2A19DE17"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43EF3845"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2D3CCFA" w14:textId="77777777" w:rsidR="00B76AD6" w:rsidRPr="003F7263" w:rsidRDefault="00B76AD6" w:rsidP="00B76AD6">
            <w:pPr>
              <w:spacing w:after="0"/>
              <w:rPr>
                <w:rFonts w:ascii="Arial" w:hAnsi="Arial"/>
                <w:sz w:val="16"/>
                <w:szCs w:val="16"/>
              </w:rPr>
            </w:pPr>
            <w:r w:rsidRPr="003F7263">
              <w:rPr>
                <w:rFonts w:ascii="Arial" w:hAnsi="Arial"/>
                <w:sz w:val="16"/>
                <w:szCs w:val="16"/>
              </w:rPr>
              <w:t>6.2.1.5</w:t>
            </w:r>
          </w:p>
        </w:tc>
        <w:tc>
          <w:tcPr>
            <w:tcW w:w="3500" w:type="dxa"/>
            <w:gridSpan w:val="2"/>
            <w:tcBorders>
              <w:top w:val="single" w:sz="4" w:space="0" w:color="auto"/>
              <w:bottom w:val="single" w:sz="4" w:space="0" w:color="auto"/>
            </w:tcBorders>
            <w:shd w:val="clear" w:color="auto" w:fill="auto"/>
          </w:tcPr>
          <w:p w14:paraId="326B6851" w14:textId="3FADF0F2" w:rsidR="00B76AD6" w:rsidRPr="003F7263" w:rsidRDefault="00B76AD6" w:rsidP="00B76AD6">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D8DA891"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88A4E9"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7B2B3723"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3CF91F73"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4B4E80F6" w14:textId="77777777" w:rsidR="00B76AD6" w:rsidRPr="003F7263" w:rsidRDefault="00B76AD6" w:rsidP="00B76AD6">
            <w:pPr>
              <w:spacing w:after="0"/>
              <w:rPr>
                <w:rFonts w:ascii="Arial" w:hAnsi="Arial"/>
                <w:b/>
                <w:color w:val="000000"/>
                <w:sz w:val="16"/>
                <w:szCs w:val="16"/>
              </w:rPr>
            </w:pPr>
            <w:r w:rsidRPr="003F7263">
              <w:rPr>
                <w:rFonts w:ascii="Arial" w:hAnsi="Arial"/>
                <w:b/>
                <w:color w:val="000000"/>
                <w:sz w:val="16"/>
                <w:szCs w:val="16"/>
              </w:rPr>
              <w:t>6.2.2</w:t>
            </w:r>
          </w:p>
        </w:tc>
        <w:tc>
          <w:tcPr>
            <w:tcW w:w="3500" w:type="dxa"/>
            <w:gridSpan w:val="2"/>
            <w:tcBorders>
              <w:top w:val="single" w:sz="4" w:space="0" w:color="auto"/>
              <w:bottom w:val="single" w:sz="4" w:space="0" w:color="auto"/>
            </w:tcBorders>
            <w:shd w:val="clear" w:color="auto" w:fill="D9D9D9"/>
          </w:tcPr>
          <w:p w14:paraId="1DB64BAA" w14:textId="77777777" w:rsidR="00B76AD6" w:rsidRPr="003F7263" w:rsidRDefault="00B76AD6" w:rsidP="00B76AD6">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5817A9E" w14:textId="77777777" w:rsidR="00B76AD6" w:rsidRPr="003F7263" w:rsidRDefault="00B76AD6" w:rsidP="00B76AD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49F2A4" w14:textId="77777777" w:rsidR="00B76AD6" w:rsidRPr="003F7263" w:rsidRDefault="00B76AD6" w:rsidP="00B76AD6">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46EE3F24" w14:textId="77777777" w:rsidR="00B76AD6" w:rsidRPr="003F7263" w:rsidRDefault="00B76AD6" w:rsidP="00B76AD6">
            <w:pPr>
              <w:spacing w:after="0"/>
              <w:rPr>
                <w:rFonts w:ascii="Arial" w:hAnsi="Arial"/>
                <w:b/>
                <w:color w:val="000000"/>
                <w:sz w:val="16"/>
                <w:szCs w:val="16"/>
              </w:rPr>
            </w:pPr>
          </w:p>
        </w:tc>
      </w:tr>
      <w:tr w:rsidR="00B76AD6" w:rsidRPr="003F7263" w14:paraId="63C59F5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C384150" w14:textId="77777777" w:rsidR="00B76AD6" w:rsidRPr="003F7263" w:rsidRDefault="00B76AD6" w:rsidP="00B76AD6">
            <w:pPr>
              <w:spacing w:after="0"/>
              <w:rPr>
                <w:rFonts w:ascii="Arial" w:hAnsi="Arial"/>
                <w:sz w:val="16"/>
                <w:szCs w:val="16"/>
              </w:rPr>
            </w:pPr>
            <w:r w:rsidRPr="003F7263">
              <w:rPr>
                <w:rFonts w:ascii="Arial" w:hAnsi="Arial"/>
                <w:sz w:val="16"/>
                <w:szCs w:val="16"/>
              </w:rPr>
              <w:t>6.2.2.1</w:t>
            </w:r>
          </w:p>
        </w:tc>
        <w:tc>
          <w:tcPr>
            <w:tcW w:w="3500" w:type="dxa"/>
            <w:gridSpan w:val="2"/>
            <w:tcBorders>
              <w:top w:val="single" w:sz="4" w:space="0" w:color="auto"/>
              <w:bottom w:val="single" w:sz="4" w:space="0" w:color="auto"/>
            </w:tcBorders>
            <w:shd w:val="clear" w:color="auto" w:fill="auto"/>
          </w:tcPr>
          <w:p w14:paraId="552E7F4A" w14:textId="77777777" w:rsidR="00B76AD6" w:rsidRPr="003F7263" w:rsidRDefault="00B76AD6" w:rsidP="00B76AD6">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73D622EE"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06F79F"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1B569603"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637E5F98"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F7DE967" w14:textId="77777777" w:rsidR="00B76AD6" w:rsidRPr="003F7263" w:rsidRDefault="00B76AD6" w:rsidP="00B76AD6">
            <w:pPr>
              <w:spacing w:after="0"/>
              <w:rPr>
                <w:rFonts w:ascii="Arial" w:hAnsi="Arial"/>
                <w:sz w:val="16"/>
                <w:szCs w:val="16"/>
              </w:rPr>
            </w:pPr>
            <w:r w:rsidRPr="003F7263">
              <w:rPr>
                <w:rFonts w:ascii="Arial" w:hAnsi="Arial"/>
                <w:sz w:val="16"/>
                <w:szCs w:val="16"/>
              </w:rPr>
              <w:t>6.2.2.2</w:t>
            </w:r>
          </w:p>
        </w:tc>
        <w:tc>
          <w:tcPr>
            <w:tcW w:w="3500" w:type="dxa"/>
            <w:gridSpan w:val="2"/>
            <w:tcBorders>
              <w:top w:val="single" w:sz="4" w:space="0" w:color="auto"/>
              <w:bottom w:val="single" w:sz="4" w:space="0" w:color="auto"/>
            </w:tcBorders>
            <w:shd w:val="clear" w:color="auto" w:fill="auto"/>
          </w:tcPr>
          <w:p w14:paraId="0C6FDB61" w14:textId="77777777" w:rsidR="00B76AD6" w:rsidRPr="003F7263" w:rsidRDefault="00B76AD6" w:rsidP="00B76AD6">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3A3FCC3D"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C8B1C3F"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3FC77FCB"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7500279A"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022623B0" w14:textId="77777777" w:rsidR="00B76AD6" w:rsidRPr="003F7263" w:rsidRDefault="00B76AD6" w:rsidP="00B76AD6">
            <w:pPr>
              <w:spacing w:after="0"/>
              <w:rPr>
                <w:rFonts w:ascii="Arial" w:hAnsi="Arial"/>
                <w:b/>
                <w:color w:val="000000"/>
                <w:sz w:val="16"/>
                <w:szCs w:val="16"/>
              </w:rPr>
            </w:pPr>
            <w:r w:rsidRPr="003F7263">
              <w:rPr>
                <w:rFonts w:ascii="Arial" w:hAnsi="Arial"/>
                <w:b/>
                <w:color w:val="000000"/>
                <w:sz w:val="16"/>
                <w:szCs w:val="16"/>
              </w:rPr>
              <w:t>6.2.3</w:t>
            </w:r>
          </w:p>
        </w:tc>
        <w:tc>
          <w:tcPr>
            <w:tcW w:w="3500" w:type="dxa"/>
            <w:gridSpan w:val="2"/>
            <w:tcBorders>
              <w:top w:val="single" w:sz="4" w:space="0" w:color="auto"/>
              <w:bottom w:val="single" w:sz="4" w:space="0" w:color="auto"/>
            </w:tcBorders>
            <w:shd w:val="clear" w:color="auto" w:fill="D9D9D9"/>
          </w:tcPr>
          <w:p w14:paraId="0C33C5C5" w14:textId="77777777" w:rsidR="00B76AD6" w:rsidRPr="003F7263" w:rsidRDefault="00B76AD6" w:rsidP="00B76AD6">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936DE33" w14:textId="77777777" w:rsidR="00B76AD6" w:rsidRPr="003F7263" w:rsidRDefault="00B76AD6" w:rsidP="00B76AD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F72DE0" w14:textId="77777777" w:rsidR="00B76AD6" w:rsidRPr="003F7263" w:rsidRDefault="00B76AD6" w:rsidP="00B76AD6">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0DA7AF63" w14:textId="77777777" w:rsidR="00B76AD6" w:rsidRPr="003F7263" w:rsidRDefault="00B76AD6" w:rsidP="00B76AD6">
            <w:pPr>
              <w:spacing w:after="0"/>
              <w:rPr>
                <w:rFonts w:ascii="Arial" w:hAnsi="Arial"/>
                <w:b/>
                <w:color w:val="000000"/>
                <w:sz w:val="16"/>
                <w:szCs w:val="16"/>
              </w:rPr>
            </w:pPr>
          </w:p>
        </w:tc>
      </w:tr>
      <w:tr w:rsidR="00B76AD6" w:rsidRPr="003F7263" w14:paraId="2C5B4DAA"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1FC3975" w14:textId="77777777" w:rsidR="00B76AD6" w:rsidRPr="003F7263" w:rsidRDefault="00B76AD6" w:rsidP="00B76AD6">
            <w:pPr>
              <w:spacing w:after="0"/>
              <w:rPr>
                <w:rFonts w:ascii="Arial" w:hAnsi="Arial"/>
                <w:sz w:val="16"/>
                <w:szCs w:val="16"/>
              </w:rPr>
            </w:pPr>
            <w:r w:rsidRPr="003F7263">
              <w:rPr>
                <w:rFonts w:ascii="Arial" w:hAnsi="Arial"/>
                <w:sz w:val="16"/>
                <w:szCs w:val="16"/>
              </w:rPr>
              <w:t>6.2.3.1</w:t>
            </w:r>
          </w:p>
        </w:tc>
        <w:tc>
          <w:tcPr>
            <w:tcW w:w="3500" w:type="dxa"/>
            <w:gridSpan w:val="2"/>
            <w:tcBorders>
              <w:top w:val="single" w:sz="4" w:space="0" w:color="auto"/>
              <w:bottom w:val="single" w:sz="4" w:space="0" w:color="auto"/>
            </w:tcBorders>
            <w:shd w:val="clear" w:color="auto" w:fill="auto"/>
          </w:tcPr>
          <w:p w14:paraId="6434F061" w14:textId="39F3A6BE"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5DF69FE3"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0C1D2"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6FF886E1"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47EBDDA5"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45BF4A33" w14:textId="77777777" w:rsidR="00B76AD6" w:rsidRPr="003F7263" w:rsidRDefault="00B76AD6" w:rsidP="00B76AD6">
            <w:pPr>
              <w:spacing w:after="0"/>
              <w:rPr>
                <w:rFonts w:ascii="Arial" w:hAnsi="Arial"/>
                <w:sz w:val="16"/>
                <w:szCs w:val="16"/>
              </w:rPr>
            </w:pPr>
            <w:r w:rsidRPr="003F7263">
              <w:rPr>
                <w:rFonts w:ascii="Arial" w:hAnsi="Arial"/>
                <w:sz w:val="16"/>
                <w:szCs w:val="16"/>
              </w:rPr>
              <w:t>6.2.3.2</w:t>
            </w:r>
          </w:p>
        </w:tc>
        <w:tc>
          <w:tcPr>
            <w:tcW w:w="3500" w:type="dxa"/>
            <w:gridSpan w:val="2"/>
            <w:tcBorders>
              <w:top w:val="single" w:sz="4" w:space="0" w:color="auto"/>
              <w:bottom w:val="single" w:sz="4" w:space="0" w:color="auto"/>
            </w:tcBorders>
            <w:shd w:val="clear" w:color="auto" w:fill="auto"/>
          </w:tcPr>
          <w:p w14:paraId="568E5F64" w14:textId="53508F67"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2EEE6981"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523C1A"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6CD87ACC"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7F830C1F"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EA2CE65" w14:textId="77777777" w:rsidR="00B76AD6" w:rsidRPr="003F7263" w:rsidRDefault="00B76AD6" w:rsidP="00B76AD6">
            <w:pPr>
              <w:spacing w:after="0"/>
              <w:rPr>
                <w:rFonts w:ascii="Arial" w:hAnsi="Arial"/>
                <w:sz w:val="16"/>
                <w:szCs w:val="16"/>
              </w:rPr>
            </w:pPr>
            <w:r w:rsidRPr="003F7263">
              <w:rPr>
                <w:rFonts w:ascii="Arial" w:hAnsi="Arial"/>
                <w:sz w:val="16"/>
                <w:szCs w:val="16"/>
              </w:rPr>
              <w:t>6.2.3.3</w:t>
            </w:r>
          </w:p>
        </w:tc>
        <w:tc>
          <w:tcPr>
            <w:tcW w:w="3500" w:type="dxa"/>
            <w:gridSpan w:val="2"/>
            <w:tcBorders>
              <w:top w:val="single" w:sz="4" w:space="0" w:color="auto"/>
              <w:bottom w:val="single" w:sz="4" w:space="0" w:color="auto"/>
            </w:tcBorders>
            <w:shd w:val="clear" w:color="auto" w:fill="auto"/>
          </w:tcPr>
          <w:p w14:paraId="06D4CF2A" w14:textId="549A4E17"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2D1C22E6"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73A494"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0E7D7F23"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0921CE96"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174FA1F" w14:textId="77777777" w:rsidR="00B76AD6" w:rsidRPr="003F7263" w:rsidRDefault="00B76AD6" w:rsidP="00B76AD6">
            <w:pPr>
              <w:spacing w:after="0"/>
              <w:rPr>
                <w:rFonts w:ascii="Arial" w:hAnsi="Arial"/>
                <w:sz w:val="16"/>
                <w:szCs w:val="16"/>
              </w:rPr>
            </w:pPr>
            <w:r w:rsidRPr="003F7263">
              <w:rPr>
                <w:rFonts w:ascii="Arial" w:hAnsi="Arial"/>
                <w:sz w:val="16"/>
                <w:szCs w:val="16"/>
              </w:rPr>
              <w:t>6.2.3.4</w:t>
            </w:r>
          </w:p>
        </w:tc>
        <w:tc>
          <w:tcPr>
            <w:tcW w:w="3500" w:type="dxa"/>
            <w:gridSpan w:val="2"/>
            <w:tcBorders>
              <w:top w:val="single" w:sz="4" w:space="0" w:color="auto"/>
              <w:bottom w:val="single" w:sz="4" w:space="0" w:color="auto"/>
            </w:tcBorders>
            <w:shd w:val="clear" w:color="auto" w:fill="auto"/>
          </w:tcPr>
          <w:p w14:paraId="5FAC50A6" w14:textId="3EB2A2DF"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709EE4E4"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BFF0F2"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508B3FF7"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4A4F9F9A"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70FEFA86" w14:textId="77777777" w:rsidR="00B76AD6" w:rsidRPr="003F7263" w:rsidRDefault="00B76AD6" w:rsidP="00B76AD6">
            <w:pPr>
              <w:spacing w:after="0"/>
              <w:rPr>
                <w:rFonts w:ascii="Arial" w:hAnsi="Arial"/>
                <w:sz w:val="16"/>
                <w:szCs w:val="16"/>
              </w:rPr>
            </w:pPr>
            <w:r w:rsidRPr="003F7263">
              <w:rPr>
                <w:rFonts w:ascii="Arial" w:hAnsi="Arial"/>
                <w:sz w:val="16"/>
                <w:szCs w:val="16"/>
              </w:rPr>
              <w:t>6.2.3.5</w:t>
            </w:r>
          </w:p>
        </w:tc>
        <w:tc>
          <w:tcPr>
            <w:tcW w:w="3500" w:type="dxa"/>
            <w:gridSpan w:val="2"/>
            <w:tcBorders>
              <w:top w:val="single" w:sz="4" w:space="0" w:color="auto"/>
              <w:bottom w:val="single" w:sz="4" w:space="0" w:color="auto"/>
            </w:tcBorders>
            <w:shd w:val="clear" w:color="auto" w:fill="auto"/>
          </w:tcPr>
          <w:p w14:paraId="00DDE311" w14:textId="661F08AC" w:rsidR="00B76AD6" w:rsidRPr="003F7263" w:rsidRDefault="00B76AD6" w:rsidP="00B76AD6">
            <w:pPr>
              <w:spacing w:after="0"/>
              <w:rPr>
                <w:rFonts w:ascii="Arial" w:hAnsi="Arial"/>
                <w:sz w:val="16"/>
                <w:szCs w:val="16"/>
              </w:rPr>
            </w:pPr>
            <w:r w:rsidRPr="003F7263">
              <w:rPr>
                <w:rFonts w:ascii="Arial" w:hAnsi="Arial"/>
                <w:sz w:val="16"/>
                <w:szCs w:val="16"/>
              </w:rPr>
              <w:t xml:space="preserve">Inter-RAT cell reselection / From NR RRC_IDLE to E-UTRA_IDLE according to RAT </w:t>
            </w:r>
            <w:r w:rsidRPr="003F7263">
              <w:rPr>
                <w:rFonts w:ascii="Arial" w:hAnsi="Arial"/>
                <w:sz w:val="16"/>
                <w:szCs w:val="16"/>
              </w:rPr>
              <w:lastRenderedPageBreak/>
              <w:t>priority provided by dedicated signalling (RRCRelease)</w:t>
            </w:r>
          </w:p>
        </w:tc>
        <w:tc>
          <w:tcPr>
            <w:tcW w:w="810" w:type="dxa"/>
            <w:gridSpan w:val="2"/>
            <w:tcBorders>
              <w:top w:val="single" w:sz="4" w:space="0" w:color="auto"/>
              <w:bottom w:val="single" w:sz="4" w:space="0" w:color="auto"/>
            </w:tcBorders>
            <w:shd w:val="clear" w:color="auto" w:fill="auto"/>
          </w:tcPr>
          <w:p w14:paraId="5B5CA45E" w14:textId="77777777" w:rsidR="00B76AD6" w:rsidRPr="003F7263" w:rsidRDefault="00B76AD6" w:rsidP="00B76AD6">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0C1A95E6"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72F55F22"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538F241A"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BAAA159" w14:textId="77777777" w:rsidR="00B76AD6" w:rsidRPr="003F7263" w:rsidRDefault="00B76AD6" w:rsidP="00B76AD6">
            <w:pPr>
              <w:spacing w:after="0"/>
              <w:rPr>
                <w:rFonts w:ascii="Arial" w:hAnsi="Arial"/>
                <w:sz w:val="16"/>
                <w:szCs w:val="16"/>
              </w:rPr>
            </w:pPr>
            <w:r w:rsidRPr="003F7263">
              <w:rPr>
                <w:rFonts w:ascii="Arial" w:hAnsi="Arial"/>
                <w:sz w:val="16"/>
                <w:szCs w:val="16"/>
              </w:rPr>
              <w:t>6.2.3.6</w:t>
            </w:r>
          </w:p>
        </w:tc>
        <w:tc>
          <w:tcPr>
            <w:tcW w:w="3500" w:type="dxa"/>
            <w:gridSpan w:val="2"/>
            <w:tcBorders>
              <w:top w:val="single" w:sz="4" w:space="0" w:color="auto"/>
              <w:bottom w:val="single" w:sz="4" w:space="0" w:color="auto"/>
            </w:tcBorders>
            <w:shd w:val="clear" w:color="auto" w:fill="auto"/>
          </w:tcPr>
          <w:p w14:paraId="0BFCBB56" w14:textId="4F9C8926"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79AB8A36"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22DC2"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340233EF"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6CCF25E3"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568CFD7" w14:textId="77777777" w:rsidR="00B76AD6" w:rsidRPr="003F7263" w:rsidRDefault="00B76AD6" w:rsidP="00B76AD6">
            <w:pPr>
              <w:spacing w:after="0"/>
              <w:rPr>
                <w:rFonts w:ascii="Arial" w:hAnsi="Arial"/>
                <w:sz w:val="16"/>
                <w:szCs w:val="16"/>
              </w:rPr>
            </w:pPr>
            <w:r w:rsidRPr="003F7263">
              <w:rPr>
                <w:rFonts w:ascii="Arial" w:hAnsi="Arial"/>
                <w:sz w:val="16"/>
                <w:szCs w:val="16"/>
              </w:rPr>
              <w:t>6.2.3.7</w:t>
            </w:r>
          </w:p>
        </w:tc>
        <w:tc>
          <w:tcPr>
            <w:tcW w:w="3500" w:type="dxa"/>
            <w:gridSpan w:val="2"/>
            <w:tcBorders>
              <w:top w:val="single" w:sz="4" w:space="0" w:color="auto"/>
              <w:bottom w:val="single" w:sz="4" w:space="0" w:color="auto"/>
            </w:tcBorders>
            <w:shd w:val="clear" w:color="auto" w:fill="auto"/>
          </w:tcPr>
          <w:p w14:paraId="10FA2F25" w14:textId="4EA7A5E8"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68EF4F38"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BEFAB3"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1CA47953"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243AC676"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1ED7345" w14:textId="77777777" w:rsidR="00B76AD6" w:rsidRPr="003F7263" w:rsidRDefault="00B76AD6" w:rsidP="00B76AD6">
            <w:pPr>
              <w:spacing w:after="0"/>
              <w:rPr>
                <w:rFonts w:ascii="Arial" w:hAnsi="Arial"/>
                <w:sz w:val="16"/>
                <w:szCs w:val="16"/>
              </w:rPr>
            </w:pPr>
            <w:r w:rsidRPr="003F7263">
              <w:rPr>
                <w:rFonts w:ascii="Arial" w:hAnsi="Arial"/>
                <w:sz w:val="16"/>
                <w:szCs w:val="16"/>
              </w:rPr>
              <w:t>6.2.3.8</w:t>
            </w:r>
          </w:p>
        </w:tc>
        <w:tc>
          <w:tcPr>
            <w:tcW w:w="3500" w:type="dxa"/>
            <w:gridSpan w:val="2"/>
            <w:tcBorders>
              <w:top w:val="single" w:sz="4" w:space="0" w:color="auto"/>
              <w:bottom w:val="single" w:sz="4" w:space="0" w:color="auto"/>
            </w:tcBorders>
            <w:shd w:val="clear" w:color="auto" w:fill="auto"/>
          </w:tcPr>
          <w:p w14:paraId="6D6BF701" w14:textId="2E6BA820"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
          <w:p w14:paraId="61EFD281"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86B837E"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5FA05070"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219B20CB"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7DDC5450" w14:textId="77777777" w:rsidR="00B76AD6" w:rsidRPr="003F7263" w:rsidRDefault="00B76AD6" w:rsidP="00B76AD6">
            <w:pPr>
              <w:spacing w:after="0"/>
              <w:rPr>
                <w:rFonts w:ascii="Arial" w:hAnsi="Arial"/>
                <w:sz w:val="16"/>
                <w:szCs w:val="16"/>
              </w:rPr>
            </w:pPr>
            <w:r w:rsidRPr="003F7263">
              <w:rPr>
                <w:rFonts w:ascii="Arial" w:hAnsi="Arial"/>
                <w:sz w:val="16"/>
                <w:szCs w:val="16"/>
              </w:rPr>
              <w:t>6.2.3.9</w:t>
            </w:r>
          </w:p>
        </w:tc>
        <w:tc>
          <w:tcPr>
            <w:tcW w:w="3500" w:type="dxa"/>
            <w:gridSpan w:val="2"/>
            <w:tcBorders>
              <w:top w:val="single" w:sz="4" w:space="0" w:color="auto"/>
              <w:bottom w:val="single" w:sz="4" w:space="0" w:color="auto"/>
            </w:tcBorders>
            <w:shd w:val="clear" w:color="auto" w:fill="auto"/>
          </w:tcPr>
          <w:p w14:paraId="089B6ACA" w14:textId="4235BE16" w:rsidR="00B76AD6" w:rsidRPr="003F7263" w:rsidRDefault="00B76AD6" w:rsidP="00B76AD6">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D5C863F" w14:textId="22CA1787" w:rsidR="00B76AD6" w:rsidRPr="003F7263" w:rsidRDefault="00B76AD6" w:rsidP="00B76AD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719707EF" w14:textId="3DF55F19" w:rsidR="00B76AD6" w:rsidRPr="003F7263" w:rsidRDefault="00B76AD6" w:rsidP="00B76AD6">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auto"/>
          </w:tcPr>
          <w:p w14:paraId="4A184EFD" w14:textId="094E1FBF" w:rsidR="00B76AD6" w:rsidRPr="003F7263" w:rsidRDefault="00B76AD6" w:rsidP="00B76AD6">
            <w:pPr>
              <w:spacing w:after="0"/>
              <w:rPr>
                <w:rFonts w:ascii="Arial" w:hAnsi="Arial"/>
                <w:sz w:val="16"/>
                <w:szCs w:val="16"/>
              </w:rPr>
            </w:pPr>
          </w:p>
        </w:tc>
      </w:tr>
      <w:tr w:rsidR="00B76AD6" w:rsidRPr="003F7263" w14:paraId="0B431A85"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5745E044" w14:textId="77777777" w:rsidR="00B76AD6" w:rsidRPr="003F7263" w:rsidRDefault="00B76AD6" w:rsidP="00B76AD6">
            <w:pPr>
              <w:spacing w:after="0"/>
              <w:rPr>
                <w:rFonts w:ascii="Arial" w:hAnsi="Arial"/>
                <w:sz w:val="16"/>
                <w:szCs w:val="16"/>
              </w:rPr>
            </w:pPr>
            <w:r w:rsidRPr="003F7263">
              <w:rPr>
                <w:rFonts w:ascii="Arial" w:hAnsi="Arial"/>
                <w:sz w:val="16"/>
                <w:szCs w:val="16"/>
              </w:rPr>
              <w:t>6.2.3.10</w:t>
            </w:r>
          </w:p>
        </w:tc>
        <w:tc>
          <w:tcPr>
            <w:tcW w:w="3500" w:type="dxa"/>
            <w:gridSpan w:val="2"/>
            <w:tcBorders>
              <w:top w:val="single" w:sz="4" w:space="0" w:color="auto"/>
              <w:bottom w:val="single" w:sz="4" w:space="0" w:color="auto"/>
            </w:tcBorders>
            <w:shd w:val="clear" w:color="auto" w:fill="auto"/>
          </w:tcPr>
          <w:p w14:paraId="2EB96659" w14:textId="43464867"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19982F6A"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5FA921"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36E85CF6"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131E768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85D08EE" w14:textId="77777777" w:rsidR="00B76AD6" w:rsidRPr="003F7263" w:rsidRDefault="00B76AD6" w:rsidP="00B76AD6">
            <w:pPr>
              <w:spacing w:after="0"/>
              <w:rPr>
                <w:rFonts w:ascii="Arial" w:hAnsi="Arial"/>
                <w:sz w:val="16"/>
                <w:szCs w:val="16"/>
              </w:rPr>
            </w:pPr>
            <w:r w:rsidRPr="003F7263">
              <w:rPr>
                <w:rFonts w:ascii="Arial" w:hAnsi="Arial"/>
                <w:sz w:val="16"/>
                <w:szCs w:val="16"/>
              </w:rPr>
              <w:t>6.2.3.11</w:t>
            </w:r>
          </w:p>
        </w:tc>
        <w:tc>
          <w:tcPr>
            <w:tcW w:w="3500" w:type="dxa"/>
            <w:gridSpan w:val="2"/>
            <w:tcBorders>
              <w:top w:val="single" w:sz="4" w:space="0" w:color="auto"/>
              <w:bottom w:val="single" w:sz="4" w:space="0" w:color="auto"/>
            </w:tcBorders>
            <w:shd w:val="clear" w:color="auto" w:fill="auto"/>
          </w:tcPr>
          <w:p w14:paraId="142C572C" w14:textId="7A5469D6" w:rsidR="00B76AD6" w:rsidRPr="003F7263" w:rsidRDefault="00B76AD6" w:rsidP="00B76AD6">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418FC1E"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8CC92A"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2D0E27ED"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E-UTRA</w:t>
            </w:r>
          </w:p>
        </w:tc>
      </w:tr>
      <w:tr w:rsidR="00B76AD6" w:rsidRPr="003F7263" w14:paraId="77D0D8B0"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12B510AD" w14:textId="77777777" w:rsidR="00B76AD6" w:rsidRPr="003F7263" w:rsidRDefault="00B76AD6" w:rsidP="00B76AD6">
            <w:pPr>
              <w:spacing w:after="0"/>
              <w:rPr>
                <w:rFonts w:ascii="Arial" w:hAnsi="Arial"/>
                <w:b/>
                <w:sz w:val="16"/>
                <w:szCs w:val="16"/>
              </w:rPr>
            </w:pPr>
            <w:r w:rsidRPr="003F7263">
              <w:rPr>
                <w:rFonts w:ascii="Arial" w:hAnsi="Arial"/>
                <w:b/>
                <w:sz w:val="16"/>
                <w:szCs w:val="16"/>
              </w:rPr>
              <w:t>6.3</w:t>
            </w:r>
          </w:p>
        </w:tc>
        <w:tc>
          <w:tcPr>
            <w:tcW w:w="3500" w:type="dxa"/>
            <w:gridSpan w:val="2"/>
            <w:tcBorders>
              <w:top w:val="single" w:sz="4" w:space="0" w:color="auto"/>
              <w:bottom w:val="single" w:sz="4" w:space="0" w:color="auto"/>
            </w:tcBorders>
            <w:shd w:val="clear" w:color="auto" w:fill="D9D9D9"/>
          </w:tcPr>
          <w:p w14:paraId="474D8035" w14:textId="77777777" w:rsidR="00B76AD6" w:rsidRPr="003F7263" w:rsidRDefault="00B76AD6" w:rsidP="00B76AD6">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033C5669" w14:textId="77777777" w:rsidR="00B76AD6" w:rsidRPr="003F7263" w:rsidRDefault="00B76AD6" w:rsidP="00B76AD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CCBB5DD" w14:textId="77777777" w:rsidR="00B76AD6" w:rsidRPr="003F7263" w:rsidRDefault="00B76AD6" w:rsidP="00B76AD6">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6E0CB035" w14:textId="77777777" w:rsidR="00B76AD6" w:rsidRPr="003F7263" w:rsidRDefault="00B76AD6" w:rsidP="00B76AD6">
            <w:pPr>
              <w:spacing w:after="0"/>
              <w:rPr>
                <w:rFonts w:ascii="Arial" w:hAnsi="Arial"/>
                <w:b/>
                <w:sz w:val="16"/>
                <w:szCs w:val="16"/>
              </w:rPr>
            </w:pPr>
          </w:p>
        </w:tc>
      </w:tr>
      <w:tr w:rsidR="00B76AD6" w:rsidRPr="003F7263" w14:paraId="4B22A7C8"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2215C675" w14:textId="77777777" w:rsidR="00B76AD6" w:rsidRPr="003F7263" w:rsidRDefault="00B76AD6" w:rsidP="00B76AD6">
            <w:pPr>
              <w:spacing w:after="0"/>
              <w:rPr>
                <w:rFonts w:ascii="Arial" w:hAnsi="Arial"/>
                <w:b/>
                <w:sz w:val="16"/>
                <w:szCs w:val="16"/>
              </w:rPr>
            </w:pPr>
            <w:r w:rsidRPr="003F7263">
              <w:rPr>
                <w:rFonts w:ascii="Arial" w:hAnsi="Arial"/>
                <w:b/>
                <w:sz w:val="16"/>
                <w:szCs w:val="16"/>
              </w:rPr>
              <w:t>6.3.1</w:t>
            </w:r>
          </w:p>
        </w:tc>
        <w:tc>
          <w:tcPr>
            <w:tcW w:w="3500" w:type="dxa"/>
            <w:gridSpan w:val="2"/>
            <w:tcBorders>
              <w:top w:val="single" w:sz="4" w:space="0" w:color="auto"/>
              <w:bottom w:val="single" w:sz="4" w:space="0" w:color="auto"/>
            </w:tcBorders>
            <w:shd w:val="clear" w:color="auto" w:fill="D9D9D9"/>
          </w:tcPr>
          <w:p w14:paraId="386B4D59" w14:textId="77777777" w:rsidR="00B76AD6" w:rsidRPr="003F7263" w:rsidRDefault="00B76AD6" w:rsidP="00B76AD6">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8316D1" w14:textId="77777777" w:rsidR="00B76AD6" w:rsidRPr="003F7263" w:rsidRDefault="00B76AD6" w:rsidP="00B76AD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0F0E57" w14:textId="77777777" w:rsidR="00B76AD6" w:rsidRPr="003F7263" w:rsidRDefault="00B76AD6" w:rsidP="00B76AD6">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1BA60536" w14:textId="77777777" w:rsidR="00B76AD6" w:rsidRPr="003F7263" w:rsidRDefault="00B76AD6" w:rsidP="00B76AD6">
            <w:pPr>
              <w:spacing w:after="0"/>
              <w:rPr>
                <w:rFonts w:ascii="Arial" w:hAnsi="Arial"/>
                <w:b/>
                <w:sz w:val="16"/>
                <w:szCs w:val="16"/>
              </w:rPr>
            </w:pPr>
          </w:p>
        </w:tc>
      </w:tr>
      <w:tr w:rsidR="00B76AD6" w:rsidRPr="003F7263" w14:paraId="5D9756FB"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0B8B8238" w14:textId="77777777" w:rsidR="00B76AD6" w:rsidRPr="003F7263" w:rsidRDefault="00B76AD6" w:rsidP="00B76AD6">
            <w:pPr>
              <w:spacing w:after="0"/>
              <w:rPr>
                <w:rFonts w:ascii="Arial" w:hAnsi="Arial"/>
                <w:sz w:val="16"/>
                <w:szCs w:val="16"/>
              </w:rPr>
            </w:pPr>
            <w:r w:rsidRPr="003F7263">
              <w:rPr>
                <w:rFonts w:ascii="Arial" w:hAnsi="Arial"/>
                <w:sz w:val="16"/>
                <w:szCs w:val="16"/>
              </w:rPr>
              <w:t>6.3.1.1</w:t>
            </w:r>
          </w:p>
        </w:tc>
        <w:tc>
          <w:tcPr>
            <w:tcW w:w="3500" w:type="dxa"/>
            <w:gridSpan w:val="2"/>
            <w:tcBorders>
              <w:top w:val="single" w:sz="4" w:space="0" w:color="auto"/>
              <w:bottom w:val="single" w:sz="4" w:space="0" w:color="auto"/>
            </w:tcBorders>
            <w:shd w:val="clear" w:color="auto" w:fill="auto"/>
          </w:tcPr>
          <w:p w14:paraId="020F5AAA" w14:textId="5EC24098" w:rsidR="00B76AD6" w:rsidRPr="003F7263" w:rsidRDefault="00B76AD6" w:rsidP="00B76AD6">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215E7B4"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66A3DC"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25A8F3A2"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07BD9617"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11F0BFD1" w14:textId="77777777" w:rsidR="00B76AD6" w:rsidRPr="003F7263" w:rsidRDefault="00B76AD6" w:rsidP="00B76AD6">
            <w:pPr>
              <w:spacing w:after="0"/>
              <w:rPr>
                <w:rFonts w:ascii="Arial" w:hAnsi="Arial"/>
                <w:sz w:val="16"/>
                <w:szCs w:val="16"/>
              </w:rPr>
            </w:pPr>
            <w:r w:rsidRPr="003F7263">
              <w:rPr>
                <w:rFonts w:ascii="Arial" w:hAnsi="Arial"/>
                <w:sz w:val="16"/>
                <w:szCs w:val="16"/>
              </w:rPr>
              <w:t>6.3.1.2</w:t>
            </w:r>
          </w:p>
        </w:tc>
        <w:tc>
          <w:tcPr>
            <w:tcW w:w="3500" w:type="dxa"/>
            <w:gridSpan w:val="2"/>
            <w:tcBorders>
              <w:top w:val="single" w:sz="4" w:space="0" w:color="auto"/>
              <w:bottom w:val="single" w:sz="4" w:space="0" w:color="auto"/>
            </w:tcBorders>
            <w:shd w:val="clear" w:color="auto" w:fill="auto"/>
          </w:tcPr>
          <w:p w14:paraId="5BFB663A" w14:textId="77777777" w:rsidR="00B76AD6" w:rsidRPr="003F7263" w:rsidRDefault="00B76AD6" w:rsidP="00B76AD6">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568DACD7"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42C91EB"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0CE6A7BC"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6831CCE7"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0F33AC14" w14:textId="77777777" w:rsidR="00B76AD6" w:rsidRPr="003F7263" w:rsidRDefault="00B76AD6" w:rsidP="00B76AD6">
            <w:pPr>
              <w:spacing w:after="0"/>
              <w:rPr>
                <w:rFonts w:ascii="Arial" w:hAnsi="Arial"/>
                <w:sz w:val="16"/>
                <w:szCs w:val="16"/>
              </w:rPr>
            </w:pPr>
            <w:r w:rsidRPr="003F7263">
              <w:rPr>
                <w:rFonts w:ascii="Arial" w:hAnsi="Arial"/>
                <w:sz w:val="16"/>
                <w:szCs w:val="16"/>
              </w:rPr>
              <w:t>6.3.1.3</w:t>
            </w:r>
          </w:p>
        </w:tc>
        <w:tc>
          <w:tcPr>
            <w:tcW w:w="3500" w:type="dxa"/>
            <w:gridSpan w:val="2"/>
            <w:tcBorders>
              <w:top w:val="single" w:sz="4" w:space="0" w:color="auto"/>
              <w:bottom w:val="single" w:sz="4" w:space="0" w:color="auto"/>
            </w:tcBorders>
            <w:shd w:val="clear" w:color="auto" w:fill="auto"/>
          </w:tcPr>
          <w:p w14:paraId="4C5D25D3" w14:textId="16FC3FC5" w:rsidR="00B76AD6" w:rsidRPr="003F7263" w:rsidRDefault="00B76AD6" w:rsidP="00B76AD6">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C80F016"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874D10"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06A44D30"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7C2B7109"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598EA909" w14:textId="77777777" w:rsidR="00B76AD6" w:rsidRPr="003F7263" w:rsidRDefault="00B76AD6" w:rsidP="00B76AD6">
            <w:pPr>
              <w:spacing w:after="0"/>
              <w:rPr>
                <w:rFonts w:ascii="Arial" w:hAnsi="Arial"/>
                <w:sz w:val="16"/>
                <w:szCs w:val="16"/>
              </w:rPr>
            </w:pPr>
            <w:r w:rsidRPr="003F7263">
              <w:rPr>
                <w:rFonts w:ascii="Arial" w:hAnsi="Arial"/>
                <w:sz w:val="16"/>
                <w:szCs w:val="16"/>
              </w:rPr>
              <w:t>6.3.1.4</w:t>
            </w:r>
          </w:p>
        </w:tc>
        <w:tc>
          <w:tcPr>
            <w:tcW w:w="3500" w:type="dxa"/>
            <w:gridSpan w:val="2"/>
            <w:tcBorders>
              <w:top w:val="single" w:sz="4" w:space="0" w:color="auto"/>
              <w:bottom w:val="single" w:sz="4" w:space="0" w:color="auto"/>
            </w:tcBorders>
            <w:shd w:val="clear" w:color="auto" w:fill="auto"/>
          </w:tcPr>
          <w:p w14:paraId="50F7A66B" w14:textId="0D78DF1A" w:rsidR="00B76AD6" w:rsidRPr="003F7263" w:rsidRDefault="00B76AD6" w:rsidP="00B76AD6">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47B84324"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F4A7FB"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7EDCEADF"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4D2C010C"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99C5923" w14:textId="77777777" w:rsidR="00B76AD6" w:rsidRPr="003F7263" w:rsidRDefault="00B76AD6" w:rsidP="00B76AD6">
            <w:pPr>
              <w:spacing w:after="0"/>
              <w:rPr>
                <w:rFonts w:ascii="Arial" w:hAnsi="Arial"/>
                <w:sz w:val="16"/>
                <w:szCs w:val="16"/>
              </w:rPr>
            </w:pPr>
            <w:r w:rsidRPr="003F7263">
              <w:rPr>
                <w:rFonts w:ascii="Arial" w:eastAsia="SimSun" w:hAnsi="Arial"/>
                <w:sz w:val="16"/>
                <w:szCs w:val="16"/>
              </w:rPr>
              <w:t>6.3.1.5</w:t>
            </w:r>
          </w:p>
        </w:tc>
        <w:tc>
          <w:tcPr>
            <w:tcW w:w="3500" w:type="dxa"/>
            <w:gridSpan w:val="2"/>
            <w:tcBorders>
              <w:top w:val="single" w:sz="4" w:space="0" w:color="auto"/>
              <w:bottom w:val="single" w:sz="4" w:space="0" w:color="auto"/>
            </w:tcBorders>
            <w:shd w:val="clear" w:color="auto" w:fill="auto"/>
          </w:tcPr>
          <w:p w14:paraId="6E1458B9" w14:textId="77777777" w:rsidR="00B76AD6" w:rsidRPr="003F7263" w:rsidRDefault="00B76AD6" w:rsidP="00B76AD6">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1D9C9636" w14:textId="77777777" w:rsidR="00B76AD6" w:rsidRPr="003F7263" w:rsidRDefault="00B76AD6" w:rsidP="00B76AD6">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1B3B69C4" w14:textId="77777777" w:rsidR="00B76AD6" w:rsidRPr="003F7263" w:rsidRDefault="00B76AD6" w:rsidP="00B76AD6">
            <w:pPr>
              <w:keepNext/>
              <w:keepLines/>
              <w:spacing w:after="0"/>
              <w:jc w:val="center"/>
              <w:rPr>
                <w:rFonts w:ascii="Arial" w:hAnsi="Arial"/>
                <w:sz w:val="16"/>
              </w:rPr>
            </w:pPr>
            <w:r w:rsidRPr="003F7263">
              <w:rPr>
                <w:rFonts w:ascii="Arial" w:eastAsia="SimSun" w:hAnsi="Arial"/>
                <w:sz w:val="16"/>
              </w:rPr>
              <w:t>C21</w:t>
            </w:r>
          </w:p>
        </w:tc>
        <w:tc>
          <w:tcPr>
            <w:tcW w:w="3688" w:type="dxa"/>
            <w:gridSpan w:val="2"/>
            <w:tcBorders>
              <w:top w:val="single" w:sz="4" w:space="0" w:color="auto"/>
              <w:bottom w:val="single" w:sz="4" w:space="0" w:color="auto"/>
            </w:tcBorders>
            <w:shd w:val="clear" w:color="auto" w:fill="auto"/>
          </w:tcPr>
          <w:p w14:paraId="51553701" w14:textId="77777777" w:rsidR="00B76AD6" w:rsidRPr="003F7263" w:rsidRDefault="00B76AD6" w:rsidP="00B76AD6">
            <w:pPr>
              <w:spacing w:after="0"/>
              <w:rPr>
                <w:rFonts w:ascii="Arial" w:hAnsi="Arial"/>
                <w:sz w:val="16"/>
                <w:szCs w:val="16"/>
              </w:rPr>
            </w:pPr>
            <w:r w:rsidRPr="003F7263">
              <w:rPr>
                <w:rFonts w:ascii="Arial" w:eastAsia="SimSun" w:hAnsi="Arial"/>
                <w:sz w:val="16"/>
                <w:szCs w:val="16"/>
              </w:rPr>
              <w:t>UEs supporting 5G Core</w:t>
            </w:r>
          </w:p>
        </w:tc>
      </w:tr>
      <w:tr w:rsidR="00B76AD6" w:rsidRPr="003F7263" w14:paraId="401C3027"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C31017A" w14:textId="77777777" w:rsidR="00B76AD6" w:rsidRPr="003F7263" w:rsidRDefault="00B76AD6" w:rsidP="00B76AD6">
            <w:pPr>
              <w:spacing w:after="0"/>
              <w:rPr>
                <w:rFonts w:ascii="Arial" w:hAnsi="Arial"/>
                <w:sz w:val="16"/>
                <w:szCs w:val="16"/>
              </w:rPr>
            </w:pPr>
            <w:r w:rsidRPr="003F7263">
              <w:rPr>
                <w:rFonts w:ascii="Arial" w:eastAsia="SimSun" w:hAnsi="Arial"/>
                <w:sz w:val="16"/>
                <w:szCs w:val="16"/>
              </w:rPr>
              <w:t>6.3.1.7</w:t>
            </w:r>
          </w:p>
        </w:tc>
        <w:tc>
          <w:tcPr>
            <w:tcW w:w="3500" w:type="dxa"/>
            <w:gridSpan w:val="2"/>
            <w:tcBorders>
              <w:top w:val="single" w:sz="4" w:space="0" w:color="auto"/>
              <w:bottom w:val="single" w:sz="4" w:space="0" w:color="auto"/>
            </w:tcBorders>
            <w:shd w:val="clear" w:color="auto" w:fill="auto"/>
          </w:tcPr>
          <w:p w14:paraId="6F12702C" w14:textId="77777777" w:rsidR="00B76AD6" w:rsidRPr="003F7263" w:rsidRDefault="00B76AD6" w:rsidP="00B76AD6">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166336F" w14:textId="77777777" w:rsidR="00B76AD6" w:rsidRPr="003F7263" w:rsidRDefault="00B76AD6" w:rsidP="00B76AD6">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8CFEF15" w14:textId="283E3ED9" w:rsidR="00B76AD6" w:rsidRPr="003F7263" w:rsidRDefault="00B76AD6" w:rsidP="00B76AD6">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88" w:type="dxa"/>
            <w:gridSpan w:val="2"/>
            <w:tcBorders>
              <w:top w:val="single" w:sz="4" w:space="0" w:color="auto"/>
              <w:bottom w:val="single" w:sz="4" w:space="0" w:color="auto"/>
            </w:tcBorders>
            <w:shd w:val="clear" w:color="auto" w:fill="auto"/>
          </w:tcPr>
          <w:p w14:paraId="1C13D697" w14:textId="64AF0412" w:rsidR="00B76AD6" w:rsidRPr="003F7263" w:rsidRDefault="00B76AD6" w:rsidP="00B76AD6">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B76AD6" w:rsidRPr="003F7263" w14:paraId="59E1A005"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14702515" w14:textId="77777777" w:rsidR="00B76AD6" w:rsidRPr="003F7263" w:rsidRDefault="00B76AD6" w:rsidP="00B76AD6">
            <w:pPr>
              <w:spacing w:after="0"/>
              <w:rPr>
                <w:rFonts w:ascii="Arial" w:hAnsi="Arial"/>
                <w:sz w:val="16"/>
                <w:szCs w:val="16"/>
              </w:rPr>
            </w:pPr>
            <w:r w:rsidRPr="003F7263">
              <w:rPr>
                <w:rFonts w:ascii="Arial" w:hAnsi="Arial"/>
                <w:sz w:val="16"/>
                <w:szCs w:val="16"/>
              </w:rPr>
              <w:t>6.3.1.8</w:t>
            </w:r>
          </w:p>
        </w:tc>
        <w:tc>
          <w:tcPr>
            <w:tcW w:w="3500" w:type="dxa"/>
            <w:gridSpan w:val="2"/>
            <w:tcBorders>
              <w:top w:val="single" w:sz="4" w:space="0" w:color="auto"/>
              <w:bottom w:val="single" w:sz="4" w:space="0" w:color="auto"/>
            </w:tcBorders>
            <w:shd w:val="clear" w:color="auto" w:fill="auto"/>
          </w:tcPr>
          <w:p w14:paraId="2D4B5319" w14:textId="16D60F7B" w:rsidR="00B76AD6" w:rsidRPr="003F7263" w:rsidRDefault="00B76AD6" w:rsidP="00B76AD6">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3DBFAFF6"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DCE4DF3"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6E915E75"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4BA2B67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FC4C0D9" w14:textId="77777777" w:rsidR="00B76AD6" w:rsidRPr="003F7263" w:rsidRDefault="00B76AD6" w:rsidP="00B76AD6">
            <w:pPr>
              <w:spacing w:after="0"/>
              <w:rPr>
                <w:rFonts w:ascii="Arial" w:hAnsi="Arial"/>
                <w:sz w:val="16"/>
                <w:szCs w:val="16"/>
              </w:rPr>
            </w:pPr>
            <w:r w:rsidRPr="003F7263">
              <w:rPr>
                <w:rFonts w:ascii="Arial" w:hAnsi="Arial"/>
                <w:sz w:val="16"/>
                <w:szCs w:val="16"/>
              </w:rPr>
              <w:t>6.3.1.9</w:t>
            </w:r>
          </w:p>
        </w:tc>
        <w:tc>
          <w:tcPr>
            <w:tcW w:w="3500" w:type="dxa"/>
            <w:gridSpan w:val="2"/>
            <w:tcBorders>
              <w:top w:val="single" w:sz="4" w:space="0" w:color="auto"/>
              <w:bottom w:val="single" w:sz="4" w:space="0" w:color="auto"/>
            </w:tcBorders>
            <w:shd w:val="clear" w:color="auto" w:fill="auto"/>
          </w:tcPr>
          <w:p w14:paraId="7A272749" w14:textId="3D900C30" w:rsidR="00B76AD6" w:rsidRPr="003F7263" w:rsidRDefault="00B76AD6" w:rsidP="00B76AD6">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4B1B0F49" w14:textId="77777777"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262F6B" w14:textId="77777777"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1BF61C27"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21D5238E"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50EC4C13" w14:textId="1CC6413C" w:rsidR="00B76AD6" w:rsidRPr="003F7263" w:rsidRDefault="00B76AD6" w:rsidP="00B76AD6">
            <w:pPr>
              <w:spacing w:after="0"/>
              <w:rPr>
                <w:rFonts w:ascii="Arial" w:hAnsi="Arial"/>
                <w:sz w:val="16"/>
                <w:szCs w:val="16"/>
              </w:rPr>
            </w:pPr>
            <w:r w:rsidRPr="003F7263">
              <w:rPr>
                <w:rFonts w:ascii="Arial" w:hAnsi="Arial"/>
                <w:sz w:val="16"/>
                <w:szCs w:val="16"/>
              </w:rPr>
              <w:t>6.3.1.10</w:t>
            </w:r>
          </w:p>
        </w:tc>
        <w:tc>
          <w:tcPr>
            <w:tcW w:w="3500" w:type="dxa"/>
            <w:gridSpan w:val="2"/>
            <w:tcBorders>
              <w:top w:val="single" w:sz="4" w:space="0" w:color="auto"/>
              <w:bottom w:val="single" w:sz="4" w:space="0" w:color="auto"/>
            </w:tcBorders>
            <w:shd w:val="clear" w:color="auto" w:fill="auto"/>
          </w:tcPr>
          <w:p w14:paraId="142F673F" w14:textId="7CC14F2B" w:rsidR="00B76AD6" w:rsidRPr="003F7263" w:rsidRDefault="00B76AD6" w:rsidP="00B76AD6">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9989667" w14:textId="1F07238D" w:rsidR="00B76AD6" w:rsidRPr="003F7263" w:rsidRDefault="00B76AD6" w:rsidP="00B76AD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EE84C" w14:textId="6FEBA6AC" w:rsidR="00B76AD6" w:rsidRPr="003F7263" w:rsidRDefault="00B76AD6" w:rsidP="00B76AD6">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35B2A79E" w14:textId="3E65F524" w:rsidR="00B76AD6" w:rsidRPr="003F7263" w:rsidRDefault="00B76AD6" w:rsidP="00B76AD6">
            <w:pPr>
              <w:spacing w:after="0"/>
              <w:rPr>
                <w:rFonts w:ascii="Arial" w:hAnsi="Arial"/>
                <w:sz w:val="16"/>
                <w:szCs w:val="16"/>
              </w:rPr>
            </w:pPr>
            <w:r w:rsidRPr="003F7263">
              <w:rPr>
                <w:rFonts w:ascii="Arial" w:hAnsi="Arial"/>
                <w:sz w:val="16"/>
                <w:szCs w:val="16"/>
              </w:rPr>
              <w:t>UEs supporting 5G Core</w:t>
            </w:r>
          </w:p>
        </w:tc>
      </w:tr>
      <w:tr w:rsidR="00B76AD6" w:rsidRPr="003F7263" w14:paraId="21AD8F40"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0AB8CED0" w14:textId="452F3E2D" w:rsidR="00B76AD6" w:rsidRPr="003F7263" w:rsidRDefault="00B76AD6" w:rsidP="00B76AD6">
            <w:pPr>
              <w:spacing w:after="0"/>
              <w:rPr>
                <w:rFonts w:ascii="Arial" w:hAnsi="Arial"/>
                <w:sz w:val="16"/>
                <w:szCs w:val="16"/>
              </w:rPr>
            </w:pPr>
            <w:r w:rsidRPr="007A3FBB">
              <w:rPr>
                <w:rFonts w:ascii="Arial" w:eastAsia="Yu Mincho" w:hAnsi="Arial"/>
                <w:b/>
                <w:sz w:val="16"/>
                <w:szCs w:val="16"/>
              </w:rPr>
              <w:t>6.3.</w:t>
            </w:r>
            <w:r>
              <w:rPr>
                <w:rFonts w:ascii="Arial" w:eastAsia="Yu Mincho" w:hAnsi="Arial"/>
                <w:b/>
                <w:sz w:val="16"/>
                <w:szCs w:val="16"/>
              </w:rPr>
              <w:t>2</w:t>
            </w:r>
          </w:p>
        </w:tc>
        <w:tc>
          <w:tcPr>
            <w:tcW w:w="3500" w:type="dxa"/>
            <w:gridSpan w:val="2"/>
            <w:tcBorders>
              <w:top w:val="single" w:sz="4" w:space="0" w:color="auto"/>
              <w:bottom w:val="single" w:sz="4" w:space="0" w:color="auto"/>
            </w:tcBorders>
            <w:shd w:val="clear" w:color="auto" w:fill="D9D9D9"/>
          </w:tcPr>
          <w:p w14:paraId="6EE2AA2C" w14:textId="40711725" w:rsidR="00B76AD6" w:rsidRPr="003F7263" w:rsidRDefault="00B76AD6" w:rsidP="00B76AD6">
            <w:pPr>
              <w:spacing w:after="0"/>
              <w:rPr>
                <w:rFonts w:ascii="Arial" w:hAnsi="Arial"/>
                <w:sz w:val="16"/>
                <w:szCs w:val="16"/>
              </w:rPr>
            </w:pPr>
            <w:r w:rsidRPr="007A3FBB">
              <w:rPr>
                <w:rFonts w:ascii="Arial" w:eastAsia="Yu Mincho" w:hAnsi="Arial"/>
                <w:b/>
                <w:bCs/>
                <w:sz w:val="16"/>
                <w:szCs w:val="16"/>
              </w:rPr>
              <w:t>Steering of Roaming</w:t>
            </w:r>
            <w:r>
              <w:rPr>
                <w:rFonts w:ascii="Arial" w:eastAsia="Yu Mincho" w:hAnsi="Arial"/>
                <w:b/>
                <w:bCs/>
                <w:sz w:val="16"/>
                <w:szCs w:val="16"/>
              </w:rPr>
              <w:t xml:space="preserve"> with using SOR-CMCI</w:t>
            </w:r>
          </w:p>
        </w:tc>
        <w:tc>
          <w:tcPr>
            <w:tcW w:w="810" w:type="dxa"/>
            <w:gridSpan w:val="2"/>
            <w:tcBorders>
              <w:top w:val="single" w:sz="4" w:space="0" w:color="auto"/>
              <w:bottom w:val="single" w:sz="4" w:space="0" w:color="auto"/>
            </w:tcBorders>
            <w:shd w:val="clear" w:color="auto" w:fill="D9D9D9"/>
          </w:tcPr>
          <w:p w14:paraId="08A74510" w14:textId="77777777" w:rsidR="00B76AD6" w:rsidRPr="003F7263" w:rsidRDefault="00B76AD6" w:rsidP="00B76AD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41119A8" w14:textId="77777777" w:rsidR="00B76AD6" w:rsidRPr="003F7263" w:rsidRDefault="00B76AD6" w:rsidP="00B76AD6">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6F120743" w14:textId="77777777" w:rsidR="00B76AD6" w:rsidRPr="003F7263" w:rsidRDefault="00B76AD6" w:rsidP="00B76AD6">
            <w:pPr>
              <w:spacing w:after="0"/>
              <w:rPr>
                <w:rFonts w:ascii="Arial" w:hAnsi="Arial"/>
                <w:sz w:val="16"/>
                <w:szCs w:val="16"/>
              </w:rPr>
            </w:pPr>
          </w:p>
        </w:tc>
      </w:tr>
      <w:tr w:rsidR="00B76AD6" w:rsidRPr="003F7263" w14:paraId="52E1A019"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9BF17F3" w14:textId="4D91B544" w:rsidR="00B76AD6" w:rsidRPr="003F7263" w:rsidRDefault="00B76AD6" w:rsidP="00B76AD6">
            <w:pPr>
              <w:spacing w:after="0"/>
              <w:rPr>
                <w:rFonts w:ascii="Arial" w:hAnsi="Arial"/>
                <w:sz w:val="16"/>
                <w:szCs w:val="16"/>
              </w:rPr>
            </w:pPr>
            <w:r w:rsidRPr="00B21C3D">
              <w:rPr>
                <w:rFonts w:ascii="Arial" w:eastAsia="Yu Mincho" w:hAnsi="Arial"/>
                <w:sz w:val="16"/>
                <w:szCs w:val="16"/>
              </w:rPr>
              <w:t>6.3.2.1</w:t>
            </w:r>
          </w:p>
        </w:tc>
        <w:tc>
          <w:tcPr>
            <w:tcW w:w="3500" w:type="dxa"/>
            <w:gridSpan w:val="2"/>
            <w:tcBorders>
              <w:top w:val="single" w:sz="4" w:space="0" w:color="auto"/>
              <w:bottom w:val="single" w:sz="4" w:space="0" w:color="auto"/>
            </w:tcBorders>
            <w:shd w:val="clear" w:color="auto" w:fill="auto"/>
          </w:tcPr>
          <w:p w14:paraId="23067FCC" w14:textId="69E3CED6" w:rsidR="00B76AD6" w:rsidRPr="003F7263" w:rsidRDefault="00B76AD6" w:rsidP="00B76AD6">
            <w:pPr>
              <w:spacing w:after="0"/>
              <w:rPr>
                <w:rFonts w:ascii="Arial" w:hAnsi="Arial"/>
                <w:sz w:val="16"/>
                <w:szCs w:val="16"/>
              </w:rPr>
            </w:pPr>
            <w:r w:rsidRPr="00A73C9A">
              <w:rPr>
                <w:rFonts w:ascii="Arial" w:eastAsia="Yu Mincho" w:hAnsi="Arial"/>
                <w:sz w:val="16"/>
                <w:szCs w:val="16"/>
              </w:rPr>
              <w:t xml:space="preserve">Steering of UE in roaming </w:t>
            </w:r>
            <w:r w:rsidRPr="00B21C3D">
              <w:rPr>
                <w:rFonts w:ascii="Arial" w:eastAsia="Yu Mincho" w:hAnsi="Arial"/>
                <w:sz w:val="16"/>
                <w:szCs w:val="16"/>
              </w:rPr>
              <w:t>after registration</w:t>
            </w:r>
            <w:r w:rsidRPr="00A73C9A">
              <w:rPr>
                <w:rFonts w:ascii="Arial" w:eastAsia="Yu Mincho" w:hAnsi="Arial"/>
                <w:sz w:val="16"/>
                <w:szCs w:val="16"/>
              </w:rPr>
              <w:t xml:space="preserve"> / SOR-CMCI rule / DNN of the PDU session / DL NAS trans</w:t>
            </w:r>
            <w:r w:rsidRPr="00B21C3D">
              <w:rPr>
                <w:rFonts w:ascii="Arial" w:eastAsia="Yu Mincho" w:hAnsi="Arial"/>
                <w:sz w:val="16"/>
                <w:szCs w:val="16"/>
              </w:rPr>
              <w:t>port</w:t>
            </w:r>
          </w:p>
        </w:tc>
        <w:tc>
          <w:tcPr>
            <w:tcW w:w="810" w:type="dxa"/>
            <w:gridSpan w:val="2"/>
            <w:tcBorders>
              <w:top w:val="single" w:sz="4" w:space="0" w:color="auto"/>
              <w:bottom w:val="single" w:sz="4" w:space="0" w:color="auto"/>
            </w:tcBorders>
            <w:shd w:val="clear" w:color="auto" w:fill="auto"/>
          </w:tcPr>
          <w:p w14:paraId="4B6189A1" w14:textId="6382DF7A"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7E9BB21" w14:textId="2EC42F33"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C21</w:t>
            </w:r>
          </w:p>
        </w:tc>
        <w:tc>
          <w:tcPr>
            <w:tcW w:w="3688" w:type="dxa"/>
            <w:gridSpan w:val="2"/>
            <w:tcBorders>
              <w:top w:val="single" w:sz="4" w:space="0" w:color="auto"/>
              <w:bottom w:val="single" w:sz="4" w:space="0" w:color="auto"/>
            </w:tcBorders>
            <w:shd w:val="clear" w:color="auto" w:fill="auto"/>
          </w:tcPr>
          <w:p w14:paraId="5CBCD26E" w14:textId="3753963D" w:rsidR="00B76AD6" w:rsidRPr="003F7263" w:rsidRDefault="00B76AD6" w:rsidP="00B76AD6">
            <w:pPr>
              <w:spacing w:after="0"/>
              <w:rPr>
                <w:rFonts w:ascii="Arial" w:hAnsi="Arial"/>
                <w:sz w:val="16"/>
                <w:szCs w:val="16"/>
              </w:rPr>
            </w:pPr>
            <w:r w:rsidRPr="007A3FBB">
              <w:rPr>
                <w:rFonts w:ascii="Arial" w:eastAsia="Yu Mincho" w:hAnsi="Arial"/>
                <w:sz w:val="16"/>
                <w:szCs w:val="16"/>
              </w:rPr>
              <w:t>UEs supporting 5G Core</w:t>
            </w:r>
          </w:p>
        </w:tc>
      </w:tr>
      <w:tr w:rsidR="00B76AD6" w:rsidRPr="003F7263" w14:paraId="1815D7A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106FFEC" w14:textId="1CB76C6B" w:rsidR="00B76AD6" w:rsidRPr="003F7263" w:rsidRDefault="00B76AD6" w:rsidP="00B76AD6">
            <w:pPr>
              <w:spacing w:after="0"/>
              <w:rPr>
                <w:rFonts w:ascii="Arial" w:hAnsi="Arial"/>
                <w:sz w:val="16"/>
                <w:szCs w:val="16"/>
              </w:rPr>
            </w:pPr>
            <w:r w:rsidRPr="00B21C3D">
              <w:rPr>
                <w:rFonts w:ascii="Arial" w:eastAsia="Yu Mincho" w:hAnsi="Arial"/>
                <w:sz w:val="16"/>
                <w:szCs w:val="16"/>
              </w:rPr>
              <w:t>6.3.2.2</w:t>
            </w:r>
          </w:p>
        </w:tc>
        <w:tc>
          <w:tcPr>
            <w:tcW w:w="3500" w:type="dxa"/>
            <w:gridSpan w:val="2"/>
            <w:tcBorders>
              <w:top w:val="single" w:sz="4" w:space="0" w:color="auto"/>
              <w:bottom w:val="single" w:sz="4" w:space="0" w:color="auto"/>
            </w:tcBorders>
            <w:shd w:val="clear" w:color="auto" w:fill="auto"/>
          </w:tcPr>
          <w:p w14:paraId="6494E67D" w14:textId="43C6F892" w:rsidR="00B76AD6" w:rsidRPr="003F7263" w:rsidRDefault="00B76AD6" w:rsidP="00B76AD6">
            <w:pPr>
              <w:spacing w:after="0"/>
              <w:rPr>
                <w:rFonts w:ascii="Arial" w:hAnsi="Arial"/>
                <w:sz w:val="16"/>
                <w:szCs w:val="16"/>
              </w:rPr>
            </w:pPr>
            <w:r w:rsidRPr="00B21C3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3F5B2D84" w14:textId="433ADF9E"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7EDEE35" w14:textId="6B55B7F9" w:rsidR="00B76AD6" w:rsidRPr="003F7263" w:rsidRDefault="00B76AD6" w:rsidP="00B76AD6">
            <w:pPr>
              <w:keepNext/>
              <w:keepLines/>
              <w:spacing w:after="0"/>
              <w:jc w:val="center"/>
              <w:rPr>
                <w:rFonts w:ascii="Arial" w:hAnsi="Arial"/>
                <w:sz w:val="16"/>
              </w:rPr>
            </w:pPr>
            <w:r>
              <w:rPr>
                <w:rFonts w:ascii="Arial" w:hAnsi="Arial" w:cs="Arial"/>
                <w:sz w:val="16"/>
                <w:szCs w:val="16"/>
              </w:rPr>
              <w:t>C234</w:t>
            </w:r>
          </w:p>
        </w:tc>
        <w:tc>
          <w:tcPr>
            <w:tcW w:w="3688" w:type="dxa"/>
            <w:gridSpan w:val="2"/>
            <w:tcBorders>
              <w:top w:val="single" w:sz="4" w:space="0" w:color="auto"/>
              <w:bottom w:val="single" w:sz="4" w:space="0" w:color="auto"/>
            </w:tcBorders>
            <w:shd w:val="clear" w:color="auto" w:fill="auto"/>
          </w:tcPr>
          <w:p w14:paraId="6DD82524" w14:textId="02558DF3" w:rsidR="00B76AD6" w:rsidRPr="003F7263" w:rsidRDefault="00B76AD6" w:rsidP="00B76AD6">
            <w:pPr>
              <w:spacing w:after="0"/>
              <w:rPr>
                <w:rFonts w:ascii="Arial" w:hAnsi="Arial"/>
                <w:sz w:val="16"/>
                <w:szCs w:val="16"/>
              </w:rPr>
            </w:pPr>
            <w:r w:rsidRPr="00991302">
              <w:rPr>
                <w:rFonts w:ascii="Arial" w:hAnsi="Arial" w:cs="Arial"/>
                <w:sz w:val="16"/>
                <w:szCs w:val="16"/>
              </w:rPr>
              <w:t>NR and IMS voice over NR and MTSI Speech and preconditions and NG.114 v1.0</w:t>
            </w:r>
          </w:p>
        </w:tc>
      </w:tr>
      <w:tr w:rsidR="00B76AD6" w:rsidRPr="003F7263" w14:paraId="2E25FD51"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18C6AAE3" w14:textId="27336478" w:rsidR="00B76AD6" w:rsidRPr="003F7263" w:rsidRDefault="00B76AD6" w:rsidP="00B76AD6">
            <w:pPr>
              <w:spacing w:after="0"/>
              <w:rPr>
                <w:rFonts w:ascii="Arial" w:hAnsi="Arial"/>
                <w:sz w:val="16"/>
                <w:szCs w:val="16"/>
              </w:rPr>
            </w:pPr>
            <w:r w:rsidRPr="00B21C3D">
              <w:rPr>
                <w:rFonts w:ascii="Arial" w:eastAsia="Yu Mincho" w:hAnsi="Arial"/>
                <w:sz w:val="16"/>
                <w:szCs w:val="16"/>
              </w:rPr>
              <w:t>6.3.2.3</w:t>
            </w:r>
          </w:p>
        </w:tc>
        <w:tc>
          <w:tcPr>
            <w:tcW w:w="3500" w:type="dxa"/>
            <w:gridSpan w:val="2"/>
            <w:tcBorders>
              <w:top w:val="single" w:sz="4" w:space="0" w:color="auto"/>
              <w:bottom w:val="single" w:sz="4" w:space="0" w:color="auto"/>
            </w:tcBorders>
            <w:shd w:val="clear" w:color="auto" w:fill="auto"/>
          </w:tcPr>
          <w:p w14:paraId="18969179" w14:textId="79A2041E" w:rsidR="00B76AD6" w:rsidRPr="003F7263" w:rsidRDefault="00B76AD6" w:rsidP="00B76AD6">
            <w:pPr>
              <w:spacing w:after="0"/>
              <w:rPr>
                <w:rFonts w:ascii="Arial" w:hAnsi="Arial"/>
                <w:sz w:val="16"/>
                <w:szCs w:val="16"/>
              </w:rPr>
            </w:pPr>
            <w:r w:rsidRPr="00B21C3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63577B9D" w14:textId="5784F067"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E2E19C4" w14:textId="220782DA"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C21</w:t>
            </w:r>
          </w:p>
        </w:tc>
        <w:tc>
          <w:tcPr>
            <w:tcW w:w="3688" w:type="dxa"/>
            <w:gridSpan w:val="2"/>
            <w:tcBorders>
              <w:top w:val="single" w:sz="4" w:space="0" w:color="auto"/>
              <w:bottom w:val="single" w:sz="4" w:space="0" w:color="auto"/>
            </w:tcBorders>
            <w:shd w:val="clear" w:color="auto" w:fill="auto"/>
          </w:tcPr>
          <w:p w14:paraId="399F44FA" w14:textId="15339A19" w:rsidR="00B76AD6" w:rsidRPr="003F7263" w:rsidRDefault="00B76AD6" w:rsidP="00B76AD6">
            <w:pPr>
              <w:spacing w:after="0"/>
              <w:rPr>
                <w:rFonts w:ascii="Arial" w:hAnsi="Arial"/>
                <w:sz w:val="16"/>
                <w:szCs w:val="16"/>
              </w:rPr>
            </w:pPr>
            <w:r w:rsidRPr="007A3FBB">
              <w:rPr>
                <w:rFonts w:ascii="Arial" w:eastAsia="Yu Mincho" w:hAnsi="Arial"/>
                <w:sz w:val="16"/>
                <w:szCs w:val="16"/>
              </w:rPr>
              <w:t>UEs supporting 5G Core</w:t>
            </w:r>
          </w:p>
        </w:tc>
      </w:tr>
      <w:tr w:rsidR="00B76AD6" w:rsidRPr="003F7263" w14:paraId="39F9210A"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C6730B0" w14:textId="77AB6DB2" w:rsidR="00B76AD6" w:rsidRPr="003F7263" w:rsidRDefault="00B76AD6" w:rsidP="00B76AD6">
            <w:pPr>
              <w:spacing w:after="0"/>
              <w:rPr>
                <w:rFonts w:ascii="Arial" w:hAnsi="Arial"/>
                <w:sz w:val="16"/>
                <w:szCs w:val="16"/>
              </w:rPr>
            </w:pPr>
            <w:r w:rsidRPr="00B21C3D">
              <w:rPr>
                <w:rFonts w:ascii="Arial" w:eastAsia="Yu Mincho" w:hAnsi="Arial"/>
                <w:sz w:val="16"/>
                <w:szCs w:val="16"/>
              </w:rPr>
              <w:t>6.3.2.4</w:t>
            </w:r>
          </w:p>
        </w:tc>
        <w:tc>
          <w:tcPr>
            <w:tcW w:w="3500" w:type="dxa"/>
            <w:gridSpan w:val="2"/>
            <w:tcBorders>
              <w:top w:val="single" w:sz="4" w:space="0" w:color="auto"/>
              <w:bottom w:val="single" w:sz="4" w:space="0" w:color="auto"/>
            </w:tcBorders>
            <w:shd w:val="clear" w:color="auto" w:fill="auto"/>
          </w:tcPr>
          <w:p w14:paraId="4DC3C2BA" w14:textId="069C43D9" w:rsidR="00B76AD6" w:rsidRPr="003F7263" w:rsidRDefault="00B76AD6" w:rsidP="00B76AD6">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
          <w:p w14:paraId="6A123DE6" w14:textId="33E38AD0"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8DD82B6" w14:textId="3B512322"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C21</w:t>
            </w:r>
          </w:p>
        </w:tc>
        <w:tc>
          <w:tcPr>
            <w:tcW w:w="3688" w:type="dxa"/>
            <w:gridSpan w:val="2"/>
            <w:tcBorders>
              <w:top w:val="single" w:sz="4" w:space="0" w:color="auto"/>
              <w:bottom w:val="single" w:sz="4" w:space="0" w:color="auto"/>
            </w:tcBorders>
            <w:shd w:val="clear" w:color="auto" w:fill="auto"/>
          </w:tcPr>
          <w:p w14:paraId="44EC5802" w14:textId="32BD9376" w:rsidR="00B76AD6" w:rsidRPr="003F7263" w:rsidRDefault="00B76AD6" w:rsidP="00B76AD6">
            <w:pPr>
              <w:spacing w:after="0"/>
              <w:rPr>
                <w:rFonts w:ascii="Arial" w:hAnsi="Arial"/>
                <w:sz w:val="16"/>
                <w:szCs w:val="16"/>
              </w:rPr>
            </w:pPr>
            <w:r w:rsidRPr="007A3FBB">
              <w:rPr>
                <w:rFonts w:ascii="Arial" w:eastAsia="Yu Mincho" w:hAnsi="Arial"/>
                <w:sz w:val="16"/>
                <w:szCs w:val="16"/>
              </w:rPr>
              <w:t>UEs supporting 5G Core</w:t>
            </w:r>
          </w:p>
        </w:tc>
      </w:tr>
      <w:tr w:rsidR="00B76AD6" w:rsidRPr="003F7263" w14:paraId="7DFC2D73"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5D5F4F78" w14:textId="2DCEF3FB" w:rsidR="00B76AD6" w:rsidRPr="003F7263" w:rsidRDefault="00B76AD6" w:rsidP="00B76AD6">
            <w:pPr>
              <w:spacing w:after="0"/>
              <w:rPr>
                <w:rFonts w:ascii="Arial" w:hAnsi="Arial"/>
                <w:sz w:val="16"/>
                <w:szCs w:val="16"/>
              </w:rPr>
            </w:pPr>
            <w:r w:rsidRPr="00B21C3D">
              <w:rPr>
                <w:rFonts w:ascii="Arial" w:eastAsia="SimSun" w:hAnsi="Arial"/>
                <w:sz w:val="16"/>
                <w:szCs w:val="16"/>
              </w:rPr>
              <w:t>6.3.2.5</w:t>
            </w:r>
          </w:p>
        </w:tc>
        <w:tc>
          <w:tcPr>
            <w:tcW w:w="3500" w:type="dxa"/>
            <w:gridSpan w:val="2"/>
            <w:tcBorders>
              <w:top w:val="single" w:sz="4" w:space="0" w:color="auto"/>
              <w:bottom w:val="single" w:sz="4" w:space="0" w:color="auto"/>
            </w:tcBorders>
            <w:shd w:val="clear" w:color="auto" w:fill="auto"/>
          </w:tcPr>
          <w:p w14:paraId="2C788536" w14:textId="77729D0D" w:rsidR="00B76AD6" w:rsidRPr="003F7263" w:rsidRDefault="00B76AD6" w:rsidP="00B76AD6">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269B418F" w14:textId="02FFF6C2"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D2ED5BB" w14:textId="30AA2DD8" w:rsidR="00B76AD6" w:rsidRPr="003F7263" w:rsidRDefault="00B76AD6" w:rsidP="00B76AD6">
            <w:pPr>
              <w:keepNext/>
              <w:keepLines/>
              <w:spacing w:after="0"/>
              <w:jc w:val="center"/>
              <w:rPr>
                <w:rFonts w:ascii="Arial" w:hAnsi="Arial"/>
                <w:sz w:val="16"/>
              </w:rPr>
            </w:pPr>
            <w:r w:rsidRPr="007A3FBB">
              <w:rPr>
                <w:rFonts w:ascii="Arial" w:eastAsia="Yu Mincho" w:hAnsi="Arial"/>
                <w:sz w:val="16"/>
              </w:rPr>
              <w:t>C21</w:t>
            </w:r>
          </w:p>
        </w:tc>
        <w:tc>
          <w:tcPr>
            <w:tcW w:w="3688" w:type="dxa"/>
            <w:gridSpan w:val="2"/>
            <w:tcBorders>
              <w:top w:val="single" w:sz="4" w:space="0" w:color="auto"/>
              <w:bottom w:val="single" w:sz="4" w:space="0" w:color="auto"/>
            </w:tcBorders>
            <w:shd w:val="clear" w:color="auto" w:fill="auto"/>
          </w:tcPr>
          <w:p w14:paraId="78CA250C" w14:textId="0BAD883F" w:rsidR="00B76AD6" w:rsidRPr="003F7263" w:rsidRDefault="00B76AD6" w:rsidP="00B76AD6">
            <w:pPr>
              <w:spacing w:after="0"/>
              <w:rPr>
                <w:rFonts w:ascii="Arial" w:hAnsi="Arial"/>
                <w:sz w:val="16"/>
                <w:szCs w:val="16"/>
              </w:rPr>
            </w:pPr>
            <w:r w:rsidRPr="007A3FBB">
              <w:rPr>
                <w:rFonts w:ascii="Arial" w:eastAsia="Yu Mincho" w:hAnsi="Arial"/>
                <w:sz w:val="16"/>
                <w:szCs w:val="16"/>
              </w:rPr>
              <w:t>UEs supporting 5G Core</w:t>
            </w:r>
          </w:p>
        </w:tc>
      </w:tr>
      <w:tr w:rsidR="00B76AD6" w:rsidRPr="003F7263" w14:paraId="29115B1B"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4F5A3082" w14:textId="099B54EC" w:rsidR="00B76AD6" w:rsidRPr="00B21C3D" w:rsidRDefault="00B76AD6" w:rsidP="00B76AD6">
            <w:pPr>
              <w:spacing w:after="0"/>
              <w:rPr>
                <w:rFonts w:ascii="Arial" w:eastAsia="SimSun" w:hAnsi="Arial"/>
                <w:sz w:val="16"/>
                <w:szCs w:val="16"/>
              </w:rPr>
            </w:pPr>
            <w:r w:rsidRPr="00B21C3D">
              <w:rPr>
                <w:rFonts w:ascii="Arial" w:eastAsia="SimSun" w:hAnsi="Arial"/>
                <w:sz w:val="16"/>
                <w:szCs w:val="16"/>
              </w:rPr>
              <w:t>6.3.2.</w:t>
            </w:r>
            <w:r>
              <w:rPr>
                <w:rFonts w:ascii="Arial" w:eastAsia="SimSun" w:hAnsi="Arial"/>
                <w:sz w:val="16"/>
                <w:szCs w:val="16"/>
              </w:rPr>
              <w:t>6</w:t>
            </w:r>
          </w:p>
        </w:tc>
        <w:tc>
          <w:tcPr>
            <w:tcW w:w="3500" w:type="dxa"/>
            <w:gridSpan w:val="2"/>
            <w:tcBorders>
              <w:top w:val="single" w:sz="4" w:space="0" w:color="auto"/>
              <w:bottom w:val="single" w:sz="4" w:space="0" w:color="auto"/>
            </w:tcBorders>
            <w:shd w:val="clear" w:color="auto" w:fill="auto"/>
          </w:tcPr>
          <w:p w14:paraId="5203D5D9" w14:textId="780414A3" w:rsidR="00B76AD6" w:rsidRPr="00B21C3D" w:rsidRDefault="00B76AD6" w:rsidP="00B76AD6">
            <w:pPr>
              <w:spacing w:after="0"/>
              <w:rPr>
                <w:rFonts w:ascii="Arial" w:eastAsia="Yu Mincho" w:hAnsi="Arial"/>
                <w:sz w:val="16"/>
                <w:szCs w:val="16"/>
              </w:rPr>
            </w:pPr>
            <w:r w:rsidRPr="00E52F6F">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782FD1E0" w14:textId="05AABEE3" w:rsidR="00B76AD6" w:rsidRPr="007A3FBB" w:rsidRDefault="00B76AD6" w:rsidP="00B76AD6">
            <w:pPr>
              <w:keepNext/>
              <w:keepLines/>
              <w:spacing w:after="0"/>
              <w:jc w:val="center"/>
              <w:rPr>
                <w:rFonts w:ascii="Arial" w:eastAsia="Yu Mincho"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D937BBB" w14:textId="1DF3E434" w:rsidR="00B76AD6" w:rsidRPr="007A3FBB" w:rsidRDefault="00B76AD6" w:rsidP="00B76AD6">
            <w:pPr>
              <w:keepNext/>
              <w:keepLines/>
              <w:spacing w:after="0"/>
              <w:jc w:val="center"/>
              <w:rPr>
                <w:rFonts w:ascii="Arial" w:eastAsia="Yu Mincho" w:hAnsi="Arial"/>
                <w:sz w:val="16"/>
              </w:rPr>
            </w:pPr>
            <w:r w:rsidRPr="007A3FBB">
              <w:rPr>
                <w:rFonts w:ascii="Arial" w:eastAsia="Yu Mincho" w:hAnsi="Arial"/>
                <w:sz w:val="16"/>
              </w:rPr>
              <w:t>C</w:t>
            </w:r>
            <w:r>
              <w:rPr>
                <w:rFonts w:ascii="Arial" w:eastAsia="Yu Mincho" w:hAnsi="Arial"/>
                <w:sz w:val="16"/>
              </w:rPr>
              <w:t>92</w:t>
            </w:r>
          </w:p>
        </w:tc>
        <w:tc>
          <w:tcPr>
            <w:tcW w:w="3688" w:type="dxa"/>
            <w:gridSpan w:val="2"/>
            <w:tcBorders>
              <w:top w:val="single" w:sz="4" w:space="0" w:color="auto"/>
              <w:bottom w:val="single" w:sz="4" w:space="0" w:color="auto"/>
            </w:tcBorders>
            <w:shd w:val="clear" w:color="auto" w:fill="auto"/>
          </w:tcPr>
          <w:p w14:paraId="7DFE8A6C" w14:textId="01F42F25" w:rsidR="00B76AD6" w:rsidRPr="007A3FBB" w:rsidRDefault="00B76AD6" w:rsidP="00B76AD6">
            <w:pPr>
              <w:spacing w:after="0"/>
              <w:rPr>
                <w:rFonts w:ascii="Arial" w:eastAsia="Yu Mincho" w:hAnsi="Arial"/>
                <w:sz w:val="16"/>
                <w:szCs w:val="16"/>
              </w:rPr>
            </w:pPr>
            <w:r w:rsidRPr="007A3FBB">
              <w:rPr>
                <w:rFonts w:ascii="Arial" w:eastAsia="Yu Mincho" w:hAnsi="Arial"/>
                <w:sz w:val="16"/>
                <w:szCs w:val="16"/>
              </w:rPr>
              <w:t>UEs supporting 5G Core</w:t>
            </w:r>
            <w:r>
              <w:rPr>
                <w:rFonts w:ascii="Arial" w:eastAsia="Yu Mincho" w:hAnsi="Arial"/>
                <w:sz w:val="16"/>
                <w:szCs w:val="16"/>
              </w:rPr>
              <w:t xml:space="preserve"> </w:t>
            </w:r>
            <w:r w:rsidRPr="007A3FBB">
              <w:rPr>
                <w:rFonts w:ascii="Arial" w:eastAsia="SimSun" w:hAnsi="Arial"/>
                <w:sz w:val="16"/>
                <w:szCs w:val="16"/>
              </w:rPr>
              <w:t>and emergency services in NR connected to 5GCN</w:t>
            </w:r>
          </w:p>
        </w:tc>
      </w:tr>
      <w:tr w:rsidR="00B76AD6" w:rsidRPr="003F7263" w14:paraId="775A04E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3C3E08AF" w14:textId="77777777" w:rsidR="00B76AD6" w:rsidRPr="003F7263" w:rsidRDefault="00B76AD6" w:rsidP="00B76AD6">
            <w:pPr>
              <w:spacing w:after="0"/>
              <w:rPr>
                <w:rFonts w:ascii="Arial" w:hAnsi="Arial"/>
                <w:b/>
                <w:color w:val="000000"/>
                <w:sz w:val="16"/>
                <w:szCs w:val="16"/>
              </w:rPr>
            </w:pPr>
            <w:r w:rsidRPr="003F7263">
              <w:rPr>
                <w:rFonts w:ascii="Arial" w:hAnsi="Arial"/>
                <w:b/>
                <w:color w:val="000000"/>
                <w:sz w:val="16"/>
                <w:szCs w:val="16"/>
              </w:rPr>
              <w:t>6.4</w:t>
            </w:r>
          </w:p>
        </w:tc>
        <w:tc>
          <w:tcPr>
            <w:tcW w:w="3500" w:type="dxa"/>
            <w:gridSpan w:val="2"/>
            <w:tcBorders>
              <w:top w:val="single" w:sz="4" w:space="0" w:color="auto"/>
              <w:bottom w:val="single" w:sz="4" w:space="0" w:color="auto"/>
            </w:tcBorders>
            <w:shd w:val="clear" w:color="auto" w:fill="D9D9D9"/>
          </w:tcPr>
          <w:p w14:paraId="32DFF02D" w14:textId="77777777" w:rsidR="00B76AD6" w:rsidRPr="003F7263" w:rsidRDefault="00B76AD6" w:rsidP="00B76AD6">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40DB694" w14:textId="77777777" w:rsidR="00B76AD6" w:rsidRPr="003F7263" w:rsidRDefault="00B76AD6" w:rsidP="00B76AD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2D222981" w14:textId="77777777" w:rsidR="00B76AD6" w:rsidRPr="003F7263" w:rsidRDefault="00B76AD6" w:rsidP="00B76AD6">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129EF642" w14:textId="77777777" w:rsidR="00B76AD6" w:rsidRPr="003F7263" w:rsidRDefault="00B76AD6" w:rsidP="00B76AD6">
            <w:pPr>
              <w:spacing w:after="0"/>
              <w:rPr>
                <w:rFonts w:ascii="Arial" w:hAnsi="Arial"/>
                <w:b/>
                <w:color w:val="000000"/>
                <w:sz w:val="16"/>
                <w:szCs w:val="16"/>
              </w:rPr>
            </w:pPr>
          </w:p>
        </w:tc>
      </w:tr>
      <w:tr w:rsidR="00B76AD6" w:rsidRPr="003F7263" w14:paraId="6B00E064"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537A5A2C" w14:textId="77777777" w:rsidR="00B76AD6" w:rsidRPr="003F7263" w:rsidRDefault="00B76AD6" w:rsidP="00B76AD6">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0" w:type="dxa"/>
            <w:gridSpan w:val="2"/>
            <w:tcBorders>
              <w:top w:val="single" w:sz="4" w:space="0" w:color="auto"/>
              <w:bottom w:val="single" w:sz="4" w:space="0" w:color="auto"/>
            </w:tcBorders>
            <w:shd w:val="clear" w:color="auto" w:fill="D9D9D9"/>
          </w:tcPr>
          <w:p w14:paraId="17E21E6E" w14:textId="77777777" w:rsidR="00B76AD6" w:rsidRPr="003F7263" w:rsidRDefault="00B76AD6" w:rsidP="00B76AD6">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8B630A2" w14:textId="77777777" w:rsidR="00B76AD6" w:rsidRPr="003F7263" w:rsidRDefault="00B76AD6" w:rsidP="00B76AD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74AC6A" w14:textId="77777777" w:rsidR="00B76AD6" w:rsidRPr="003F7263" w:rsidRDefault="00B76AD6" w:rsidP="00B76AD6">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7707381E" w14:textId="77777777" w:rsidR="00B76AD6" w:rsidRPr="003F7263" w:rsidRDefault="00B76AD6" w:rsidP="00B76AD6">
            <w:pPr>
              <w:spacing w:after="0"/>
              <w:rPr>
                <w:rFonts w:ascii="Arial" w:hAnsi="Arial"/>
                <w:b/>
                <w:color w:val="000000"/>
                <w:sz w:val="16"/>
                <w:szCs w:val="16"/>
              </w:rPr>
            </w:pPr>
          </w:p>
        </w:tc>
      </w:tr>
      <w:tr w:rsidR="00B76AD6" w:rsidRPr="003F7263" w14:paraId="33435737"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1BAD4229" w14:textId="77777777" w:rsidR="00B76AD6" w:rsidRPr="003F7263" w:rsidRDefault="00B76AD6" w:rsidP="00B76AD6">
            <w:pPr>
              <w:spacing w:after="0"/>
              <w:rPr>
                <w:rFonts w:ascii="Arial" w:hAnsi="Arial"/>
                <w:sz w:val="16"/>
                <w:szCs w:val="16"/>
              </w:rPr>
            </w:pPr>
            <w:r w:rsidRPr="003F7263">
              <w:rPr>
                <w:rFonts w:ascii="Arial" w:hAnsi="Arial"/>
                <w:sz w:val="16"/>
                <w:szCs w:val="16"/>
              </w:rPr>
              <w:t>6.4.1.1</w:t>
            </w:r>
          </w:p>
        </w:tc>
        <w:tc>
          <w:tcPr>
            <w:tcW w:w="3500" w:type="dxa"/>
            <w:gridSpan w:val="2"/>
            <w:tcBorders>
              <w:top w:val="single" w:sz="4" w:space="0" w:color="auto"/>
              <w:bottom w:val="single" w:sz="4" w:space="0" w:color="auto"/>
            </w:tcBorders>
            <w:shd w:val="clear" w:color="auto" w:fill="auto"/>
          </w:tcPr>
          <w:p w14:paraId="60CFCCAD" w14:textId="29F472B8" w:rsidR="00B76AD6" w:rsidRPr="003F7263" w:rsidRDefault="00B76AD6" w:rsidP="00B76AD6">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EEBE204" w14:textId="77777777" w:rsidR="00B76AD6" w:rsidRPr="003F7263" w:rsidRDefault="00B76AD6" w:rsidP="00B76AD6">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A4A6CC6" w14:textId="6E15BED7" w:rsidR="00B76AD6" w:rsidRPr="003F7263" w:rsidRDefault="00B76AD6" w:rsidP="00B76AD6">
            <w:pPr>
              <w:keepNext/>
              <w:keepLines/>
              <w:spacing w:after="0"/>
              <w:jc w:val="center"/>
              <w:rPr>
                <w:rFonts w:ascii="Arial" w:hAnsi="Arial"/>
                <w:sz w:val="16"/>
                <w:szCs w:val="16"/>
              </w:rPr>
            </w:pPr>
            <w:r w:rsidRPr="003F7263">
              <w:rPr>
                <w:rFonts w:ascii="Arial" w:hAnsi="Arial"/>
                <w:sz w:val="16"/>
                <w:szCs w:val="16"/>
              </w:rPr>
              <w:t>C109</w:t>
            </w:r>
          </w:p>
        </w:tc>
        <w:tc>
          <w:tcPr>
            <w:tcW w:w="3688" w:type="dxa"/>
            <w:gridSpan w:val="2"/>
            <w:tcBorders>
              <w:top w:val="single" w:sz="4" w:space="0" w:color="auto"/>
              <w:bottom w:val="single" w:sz="4" w:space="0" w:color="auto"/>
            </w:tcBorders>
            <w:shd w:val="clear" w:color="auto" w:fill="auto"/>
          </w:tcPr>
          <w:p w14:paraId="743BC00B" w14:textId="2AAAC629" w:rsidR="00B76AD6" w:rsidRPr="003F7263" w:rsidRDefault="00B76AD6" w:rsidP="00B76AD6">
            <w:pPr>
              <w:spacing w:after="0"/>
              <w:rPr>
                <w:rFonts w:ascii="Arial" w:hAnsi="Arial"/>
                <w:sz w:val="16"/>
                <w:szCs w:val="16"/>
              </w:rPr>
            </w:pPr>
            <w:r w:rsidRPr="003F7263">
              <w:rPr>
                <w:rFonts w:ascii="Arial" w:hAnsi="Arial"/>
                <w:sz w:val="16"/>
                <w:szCs w:val="16"/>
              </w:rPr>
              <w:t>UEs supporting 5G Core and RRC_INACTIVE</w:t>
            </w:r>
          </w:p>
        </w:tc>
      </w:tr>
      <w:tr w:rsidR="00B76AD6" w:rsidRPr="003F7263" w14:paraId="3B69E101"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9759E24" w14:textId="77777777" w:rsidR="00B76AD6" w:rsidRPr="003F7263" w:rsidRDefault="00B76AD6" w:rsidP="00B76AD6">
            <w:pPr>
              <w:spacing w:after="0"/>
              <w:rPr>
                <w:rFonts w:ascii="Arial" w:hAnsi="Arial"/>
                <w:sz w:val="16"/>
                <w:szCs w:val="16"/>
              </w:rPr>
            </w:pPr>
            <w:r w:rsidRPr="003F7263">
              <w:rPr>
                <w:rFonts w:ascii="Arial" w:hAnsi="Arial"/>
                <w:sz w:val="16"/>
                <w:szCs w:val="16"/>
              </w:rPr>
              <w:t>6.4.1.2</w:t>
            </w:r>
          </w:p>
        </w:tc>
        <w:tc>
          <w:tcPr>
            <w:tcW w:w="3500" w:type="dxa"/>
            <w:gridSpan w:val="2"/>
            <w:tcBorders>
              <w:top w:val="single" w:sz="4" w:space="0" w:color="auto"/>
              <w:bottom w:val="single" w:sz="4" w:space="0" w:color="auto"/>
            </w:tcBorders>
            <w:shd w:val="clear" w:color="auto" w:fill="auto"/>
          </w:tcPr>
          <w:p w14:paraId="704097A7" w14:textId="77777777" w:rsidR="00B76AD6" w:rsidRPr="003F7263" w:rsidRDefault="00B76AD6" w:rsidP="00B76AD6">
            <w:pPr>
              <w:spacing w:after="0"/>
              <w:rPr>
                <w:rFonts w:ascii="Arial" w:hAnsi="Arial"/>
                <w:sz w:val="16"/>
                <w:szCs w:val="16"/>
              </w:rPr>
            </w:pPr>
            <w:r w:rsidRPr="003F7263">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7906D3EE" w14:textId="77777777" w:rsidR="00B76AD6" w:rsidRPr="003F7263" w:rsidRDefault="00B76AD6" w:rsidP="00B76AD6">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D51D1" w14:textId="6EC3D34E" w:rsidR="00B76AD6" w:rsidRPr="003F7263" w:rsidRDefault="00B76AD6" w:rsidP="00B76AD6">
            <w:pPr>
              <w:keepNext/>
              <w:keepLines/>
              <w:spacing w:after="0"/>
              <w:jc w:val="center"/>
              <w:rPr>
                <w:rFonts w:ascii="Arial" w:hAnsi="Arial"/>
                <w:sz w:val="16"/>
                <w:szCs w:val="16"/>
              </w:rPr>
            </w:pPr>
            <w:r w:rsidRPr="003F7263">
              <w:rPr>
                <w:rFonts w:ascii="Arial" w:hAnsi="Arial"/>
                <w:sz w:val="16"/>
                <w:szCs w:val="16"/>
              </w:rPr>
              <w:t>C109</w:t>
            </w:r>
          </w:p>
        </w:tc>
        <w:tc>
          <w:tcPr>
            <w:tcW w:w="3688" w:type="dxa"/>
            <w:gridSpan w:val="2"/>
            <w:tcBorders>
              <w:top w:val="single" w:sz="4" w:space="0" w:color="auto"/>
              <w:bottom w:val="single" w:sz="4" w:space="0" w:color="auto"/>
            </w:tcBorders>
            <w:shd w:val="clear" w:color="auto" w:fill="auto"/>
          </w:tcPr>
          <w:p w14:paraId="3238783F" w14:textId="505512EF" w:rsidR="00B76AD6" w:rsidRPr="003F7263" w:rsidRDefault="00B76AD6" w:rsidP="00B76AD6">
            <w:pPr>
              <w:spacing w:after="0"/>
              <w:rPr>
                <w:rFonts w:ascii="Arial" w:hAnsi="Arial"/>
                <w:sz w:val="16"/>
                <w:szCs w:val="16"/>
              </w:rPr>
            </w:pPr>
            <w:r w:rsidRPr="003F7263">
              <w:rPr>
                <w:rFonts w:ascii="Arial" w:hAnsi="Arial"/>
                <w:sz w:val="16"/>
                <w:szCs w:val="16"/>
              </w:rPr>
              <w:t>UEs supporting 5G Core and RRC_INACTIVE</w:t>
            </w:r>
          </w:p>
        </w:tc>
      </w:tr>
      <w:tr w:rsidR="00B76AD6" w:rsidRPr="003F7263" w14:paraId="752608DB"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67E9AE37" w14:textId="77777777" w:rsidR="00B76AD6" w:rsidRPr="003F7263" w:rsidRDefault="00B76AD6" w:rsidP="00B76AD6">
            <w:pPr>
              <w:spacing w:after="0"/>
              <w:rPr>
                <w:rFonts w:ascii="Arial" w:hAnsi="Arial"/>
                <w:b/>
                <w:color w:val="000000"/>
                <w:sz w:val="16"/>
                <w:szCs w:val="16"/>
              </w:rPr>
            </w:pPr>
            <w:r w:rsidRPr="003F7263">
              <w:rPr>
                <w:rFonts w:ascii="Arial" w:hAnsi="Arial"/>
                <w:b/>
                <w:bCs/>
                <w:color w:val="000000"/>
                <w:sz w:val="16"/>
                <w:szCs w:val="16"/>
              </w:rPr>
              <w:t>6.4.2</w:t>
            </w:r>
          </w:p>
        </w:tc>
        <w:tc>
          <w:tcPr>
            <w:tcW w:w="3500" w:type="dxa"/>
            <w:gridSpan w:val="2"/>
            <w:tcBorders>
              <w:top w:val="single" w:sz="4" w:space="0" w:color="auto"/>
              <w:bottom w:val="single" w:sz="4" w:space="0" w:color="auto"/>
            </w:tcBorders>
            <w:shd w:val="clear" w:color="auto" w:fill="D9D9D9"/>
          </w:tcPr>
          <w:p w14:paraId="0ACD5F6E" w14:textId="10E16793" w:rsidR="00B76AD6" w:rsidRPr="003F7263" w:rsidRDefault="00B76AD6" w:rsidP="00B76AD6">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03D2C493" w14:textId="77777777" w:rsidR="00B76AD6" w:rsidRPr="003F7263" w:rsidRDefault="00B76AD6" w:rsidP="00B76AD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7CBE510" w14:textId="77777777" w:rsidR="00B76AD6" w:rsidRPr="003F7263" w:rsidRDefault="00B76AD6" w:rsidP="00B76AD6">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741F7059" w14:textId="77777777" w:rsidR="00B76AD6" w:rsidRPr="003F7263" w:rsidRDefault="00B76AD6" w:rsidP="00B76AD6">
            <w:pPr>
              <w:spacing w:after="0"/>
              <w:rPr>
                <w:rFonts w:ascii="Arial" w:hAnsi="Arial"/>
                <w:b/>
                <w:color w:val="000000"/>
                <w:sz w:val="16"/>
                <w:szCs w:val="16"/>
              </w:rPr>
            </w:pPr>
          </w:p>
        </w:tc>
      </w:tr>
      <w:tr w:rsidR="00B76AD6" w:rsidRPr="003F7263" w14:paraId="11F69D99"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4F2EA395" w14:textId="77777777"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lastRenderedPageBreak/>
              <w:t>6.4.2.1</w:t>
            </w:r>
          </w:p>
        </w:tc>
        <w:tc>
          <w:tcPr>
            <w:tcW w:w="3500" w:type="dxa"/>
            <w:gridSpan w:val="2"/>
            <w:tcBorders>
              <w:top w:val="single" w:sz="4" w:space="0" w:color="auto"/>
              <w:bottom w:val="single" w:sz="4" w:space="0" w:color="auto"/>
            </w:tcBorders>
            <w:shd w:val="clear" w:color="auto" w:fill="auto"/>
          </w:tcPr>
          <w:p w14:paraId="4B4665DE" w14:textId="61E74D0D"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66BECE36" w14:textId="77777777"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0F9E248" w14:textId="23CB7F20"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8" w:type="dxa"/>
            <w:gridSpan w:val="2"/>
            <w:tcBorders>
              <w:top w:val="single" w:sz="4" w:space="0" w:color="auto"/>
              <w:bottom w:val="single" w:sz="4" w:space="0" w:color="auto"/>
            </w:tcBorders>
            <w:shd w:val="clear" w:color="auto" w:fill="auto"/>
          </w:tcPr>
          <w:p w14:paraId="4D6AB6E0" w14:textId="0E5B6356"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B76AD6" w:rsidRPr="003F7263" w14:paraId="20052894"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D08B17A" w14:textId="77777777"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t>6.4.2.2</w:t>
            </w:r>
          </w:p>
        </w:tc>
        <w:tc>
          <w:tcPr>
            <w:tcW w:w="3500" w:type="dxa"/>
            <w:gridSpan w:val="2"/>
            <w:tcBorders>
              <w:top w:val="single" w:sz="4" w:space="0" w:color="auto"/>
              <w:bottom w:val="single" w:sz="4" w:space="0" w:color="auto"/>
            </w:tcBorders>
            <w:shd w:val="clear" w:color="auto" w:fill="auto"/>
          </w:tcPr>
          <w:p w14:paraId="118D6652" w14:textId="77777777"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89B18D3" w14:textId="77777777"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11449F7" w14:textId="23A9DBC8"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8" w:type="dxa"/>
            <w:gridSpan w:val="2"/>
            <w:tcBorders>
              <w:top w:val="single" w:sz="4" w:space="0" w:color="auto"/>
              <w:bottom w:val="single" w:sz="4" w:space="0" w:color="auto"/>
            </w:tcBorders>
            <w:shd w:val="clear" w:color="auto" w:fill="auto"/>
          </w:tcPr>
          <w:p w14:paraId="3266778D" w14:textId="6B8C65DB"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B76AD6" w:rsidRPr="003F7263" w14:paraId="62A415B0"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7279F5A" w14:textId="4DF4A4CF" w:rsidR="00B76AD6" w:rsidRPr="003F7263" w:rsidRDefault="00B76AD6" w:rsidP="00B76AD6">
            <w:pPr>
              <w:spacing w:after="0"/>
              <w:rPr>
                <w:rFonts w:ascii="Arial" w:hAnsi="Arial"/>
                <w:color w:val="000000"/>
                <w:sz w:val="16"/>
                <w:szCs w:val="16"/>
              </w:rPr>
            </w:pPr>
            <w:r>
              <w:rPr>
                <w:rFonts w:ascii="Arial" w:hAnsi="Arial" w:hint="eastAsia"/>
                <w:color w:val="000000"/>
                <w:sz w:val="16"/>
                <w:szCs w:val="16"/>
                <w:lang w:eastAsia="zh-CN"/>
              </w:rPr>
              <w:t>6.</w:t>
            </w:r>
            <w:r>
              <w:rPr>
                <w:rFonts w:ascii="Arial" w:hAnsi="Arial"/>
                <w:color w:val="000000"/>
                <w:sz w:val="16"/>
                <w:szCs w:val="16"/>
                <w:lang w:eastAsia="zh-CN"/>
              </w:rPr>
              <w:t>4.2.3</w:t>
            </w:r>
          </w:p>
        </w:tc>
        <w:tc>
          <w:tcPr>
            <w:tcW w:w="3500" w:type="dxa"/>
            <w:gridSpan w:val="2"/>
            <w:tcBorders>
              <w:top w:val="single" w:sz="4" w:space="0" w:color="auto"/>
              <w:bottom w:val="single" w:sz="4" w:space="0" w:color="auto"/>
            </w:tcBorders>
            <w:shd w:val="clear" w:color="auto" w:fill="auto"/>
          </w:tcPr>
          <w:p w14:paraId="061917BD" w14:textId="786761BD" w:rsidR="00B76AD6" w:rsidRPr="003F7263" w:rsidRDefault="00B76AD6" w:rsidP="00B76AD6">
            <w:pPr>
              <w:spacing w:after="0"/>
              <w:rPr>
                <w:rFonts w:ascii="Arial" w:hAnsi="Arial"/>
                <w:color w:val="000000"/>
                <w:sz w:val="16"/>
                <w:szCs w:val="16"/>
              </w:rPr>
            </w:pPr>
            <w:r>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0BB0718C" w14:textId="2BB41322" w:rsidR="00B76AD6" w:rsidRPr="003F7263" w:rsidRDefault="00B76AD6" w:rsidP="00B76AD6">
            <w:pPr>
              <w:keepNext/>
              <w:keepLines/>
              <w:tabs>
                <w:tab w:val="center" w:pos="337"/>
              </w:tabs>
              <w:spacing w:after="0"/>
              <w:jc w:val="center"/>
              <w:rPr>
                <w:rFonts w:ascii="Arial" w:hAnsi="Arial"/>
                <w:color w:val="000000"/>
                <w:sz w:val="16"/>
                <w:szCs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B00D111" w14:textId="3EDA7C86" w:rsidR="00B76AD6" w:rsidRPr="003F7263" w:rsidRDefault="00B76AD6" w:rsidP="00B76AD6">
            <w:pPr>
              <w:keepNext/>
              <w:keepLines/>
              <w:spacing w:after="0"/>
              <w:jc w:val="center"/>
              <w:rPr>
                <w:rFonts w:ascii="Arial" w:hAnsi="Arial"/>
                <w:color w:val="000000"/>
                <w:sz w:val="16"/>
                <w:szCs w:val="16"/>
              </w:rPr>
            </w:pPr>
            <w:r>
              <w:rPr>
                <w:rFonts w:ascii="Arial" w:hAnsi="Arial"/>
                <w:sz w:val="16"/>
                <w:lang w:eastAsia="zh-CN"/>
              </w:rPr>
              <w:t>C241</w:t>
            </w:r>
          </w:p>
        </w:tc>
        <w:tc>
          <w:tcPr>
            <w:tcW w:w="3688" w:type="dxa"/>
            <w:gridSpan w:val="2"/>
            <w:tcBorders>
              <w:top w:val="single" w:sz="4" w:space="0" w:color="auto"/>
              <w:bottom w:val="single" w:sz="4" w:space="0" w:color="auto"/>
            </w:tcBorders>
            <w:shd w:val="clear" w:color="auto" w:fill="auto"/>
          </w:tcPr>
          <w:p w14:paraId="39613E69" w14:textId="0828D2E9" w:rsidR="00B76AD6" w:rsidRPr="003F7263" w:rsidRDefault="00B76AD6" w:rsidP="00B76AD6">
            <w:pPr>
              <w:spacing w:after="0"/>
              <w:rPr>
                <w:rFonts w:ascii="Arial" w:hAnsi="Arial"/>
                <w:color w:val="000000"/>
                <w:sz w:val="16"/>
                <w:szCs w:val="16"/>
              </w:rPr>
            </w:pPr>
            <w:r>
              <w:rPr>
                <w:rFonts w:ascii="Arial" w:hAnsi="Arial"/>
                <w:color w:val="000000"/>
                <w:sz w:val="16"/>
                <w:szCs w:val="16"/>
              </w:rPr>
              <w:t>UEs supporting 5G Core</w:t>
            </w:r>
            <w:r>
              <w:rPr>
                <w:rFonts w:ascii="Arial" w:hAnsi="Arial"/>
                <w:sz w:val="16"/>
                <w:szCs w:val="16"/>
              </w:rPr>
              <w:t xml:space="preserve"> and RRC_INACTIVE and slice based cell reselection</w:t>
            </w:r>
          </w:p>
        </w:tc>
      </w:tr>
      <w:tr w:rsidR="00B76AD6" w:rsidRPr="003F7263" w14:paraId="2A56E72B"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00F26CC4" w14:textId="77777777" w:rsidR="00B76AD6" w:rsidRPr="003F7263" w:rsidRDefault="00B76AD6" w:rsidP="00B76AD6">
            <w:pPr>
              <w:spacing w:after="0"/>
              <w:rPr>
                <w:rFonts w:ascii="Arial" w:hAnsi="Arial"/>
                <w:color w:val="000000"/>
                <w:sz w:val="16"/>
                <w:szCs w:val="16"/>
              </w:rPr>
            </w:pPr>
            <w:r w:rsidRPr="003F7263">
              <w:rPr>
                <w:rFonts w:ascii="Arial" w:hAnsi="Arial"/>
                <w:b/>
                <w:bCs/>
                <w:color w:val="000000"/>
                <w:sz w:val="16"/>
                <w:szCs w:val="16"/>
              </w:rPr>
              <w:t>6.4.3</w:t>
            </w:r>
          </w:p>
        </w:tc>
        <w:tc>
          <w:tcPr>
            <w:tcW w:w="3500" w:type="dxa"/>
            <w:gridSpan w:val="2"/>
            <w:tcBorders>
              <w:top w:val="single" w:sz="4" w:space="0" w:color="auto"/>
              <w:bottom w:val="single" w:sz="4" w:space="0" w:color="auto"/>
            </w:tcBorders>
            <w:shd w:val="clear" w:color="auto" w:fill="D9D9D9"/>
          </w:tcPr>
          <w:p w14:paraId="6F435B1D" w14:textId="77777777" w:rsidR="00B76AD6" w:rsidRPr="003F7263" w:rsidRDefault="00B76AD6" w:rsidP="00B76AD6">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60B656B" w14:textId="77777777" w:rsidR="00B76AD6" w:rsidRPr="003F7263" w:rsidRDefault="00B76AD6" w:rsidP="00B76AD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E3E7EE0" w14:textId="77777777" w:rsidR="00B76AD6" w:rsidRPr="003F7263" w:rsidRDefault="00B76AD6" w:rsidP="00B76AD6">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3E9662BE" w14:textId="77777777" w:rsidR="00B76AD6" w:rsidRPr="003F7263" w:rsidRDefault="00B76AD6" w:rsidP="00B76AD6">
            <w:pPr>
              <w:spacing w:after="0"/>
              <w:rPr>
                <w:rFonts w:ascii="Arial" w:hAnsi="Arial"/>
                <w:color w:val="000000"/>
                <w:sz w:val="16"/>
                <w:szCs w:val="16"/>
              </w:rPr>
            </w:pPr>
          </w:p>
        </w:tc>
      </w:tr>
      <w:tr w:rsidR="00B76AD6" w:rsidRPr="003F7263" w14:paraId="0F6BAE3E"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2EF35C9" w14:textId="77777777"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t>6.4.3.1</w:t>
            </w:r>
          </w:p>
        </w:tc>
        <w:tc>
          <w:tcPr>
            <w:tcW w:w="3500" w:type="dxa"/>
            <w:gridSpan w:val="2"/>
            <w:tcBorders>
              <w:top w:val="single" w:sz="4" w:space="0" w:color="auto"/>
              <w:bottom w:val="single" w:sz="4" w:space="0" w:color="auto"/>
            </w:tcBorders>
            <w:shd w:val="clear" w:color="auto" w:fill="auto"/>
          </w:tcPr>
          <w:p w14:paraId="0DEF3FB5" w14:textId="5A305571"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2E6BB482" w14:textId="77777777"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4F8AA14" w14:textId="3E8A3EA3"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88" w:type="dxa"/>
            <w:gridSpan w:val="2"/>
            <w:tcBorders>
              <w:top w:val="single" w:sz="4" w:space="0" w:color="auto"/>
              <w:bottom w:val="single" w:sz="4" w:space="0" w:color="auto"/>
            </w:tcBorders>
            <w:shd w:val="clear" w:color="auto" w:fill="auto"/>
          </w:tcPr>
          <w:p w14:paraId="02A1ACB8" w14:textId="6111F2F3" w:rsidR="00B76AD6" w:rsidRPr="003F7263" w:rsidRDefault="00B76AD6" w:rsidP="00B76AD6">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76AD6" w:rsidRPr="003F7263" w14:paraId="1650168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40614E61" w14:textId="7C0E754C" w:rsidR="00B76AD6" w:rsidRPr="003F7263" w:rsidRDefault="00B76AD6" w:rsidP="00B76AD6">
            <w:pPr>
              <w:spacing w:after="0"/>
              <w:rPr>
                <w:rFonts w:ascii="Arial" w:hAnsi="Arial"/>
                <w:color w:val="000000"/>
                <w:sz w:val="16"/>
                <w:szCs w:val="16"/>
              </w:rPr>
            </w:pPr>
            <w:r w:rsidRPr="003F7263">
              <w:rPr>
                <w:rFonts w:ascii="Arial" w:hAnsi="Arial"/>
                <w:b/>
                <w:bCs/>
                <w:color w:val="000000"/>
                <w:sz w:val="16"/>
                <w:szCs w:val="16"/>
              </w:rPr>
              <w:t>6.5</w:t>
            </w:r>
          </w:p>
        </w:tc>
        <w:tc>
          <w:tcPr>
            <w:tcW w:w="3500" w:type="dxa"/>
            <w:gridSpan w:val="2"/>
            <w:tcBorders>
              <w:top w:val="single" w:sz="4" w:space="0" w:color="auto"/>
              <w:bottom w:val="single" w:sz="4" w:space="0" w:color="auto"/>
            </w:tcBorders>
            <w:shd w:val="clear" w:color="auto" w:fill="D9D9D9"/>
          </w:tcPr>
          <w:p w14:paraId="7008B34E" w14:textId="51B6CEC8" w:rsidR="00B76AD6" w:rsidRPr="003F7263" w:rsidRDefault="00B76AD6" w:rsidP="00B76AD6">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8D3AFE6" w14:textId="77777777" w:rsidR="00B76AD6" w:rsidRPr="003F7263" w:rsidRDefault="00B76AD6" w:rsidP="00B76AD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C0FC813" w14:textId="77777777" w:rsidR="00B76AD6" w:rsidRPr="003F7263" w:rsidRDefault="00B76AD6" w:rsidP="00B76AD6">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547B393F" w14:textId="77777777" w:rsidR="00B76AD6" w:rsidRPr="003F7263" w:rsidRDefault="00B76AD6" w:rsidP="00B76AD6">
            <w:pPr>
              <w:spacing w:after="0"/>
              <w:rPr>
                <w:rFonts w:ascii="Arial" w:hAnsi="Arial"/>
                <w:color w:val="000000"/>
                <w:sz w:val="16"/>
                <w:szCs w:val="16"/>
              </w:rPr>
            </w:pPr>
          </w:p>
        </w:tc>
      </w:tr>
      <w:tr w:rsidR="00B76AD6" w:rsidRPr="003F7263" w14:paraId="30CDA5CE"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73B82CC3" w14:textId="6D27B754" w:rsidR="00B76AD6" w:rsidRPr="003F7263" w:rsidRDefault="00B76AD6" w:rsidP="00B76AD6">
            <w:pPr>
              <w:spacing w:after="0"/>
              <w:rPr>
                <w:rFonts w:ascii="Arial" w:hAnsi="Arial"/>
                <w:color w:val="000000"/>
                <w:sz w:val="16"/>
                <w:szCs w:val="16"/>
              </w:rPr>
            </w:pPr>
            <w:r w:rsidRPr="003F7263">
              <w:rPr>
                <w:rFonts w:ascii="Arial" w:hAnsi="Arial"/>
                <w:b/>
                <w:sz w:val="16"/>
                <w:szCs w:val="16"/>
              </w:rPr>
              <w:t>6.5.1</w:t>
            </w:r>
          </w:p>
        </w:tc>
        <w:tc>
          <w:tcPr>
            <w:tcW w:w="3500" w:type="dxa"/>
            <w:gridSpan w:val="2"/>
            <w:tcBorders>
              <w:top w:val="single" w:sz="4" w:space="0" w:color="auto"/>
              <w:bottom w:val="single" w:sz="4" w:space="0" w:color="auto"/>
            </w:tcBorders>
            <w:shd w:val="clear" w:color="auto" w:fill="D9D9D9"/>
          </w:tcPr>
          <w:p w14:paraId="7B9A2C46" w14:textId="27B10834" w:rsidR="00B76AD6" w:rsidRPr="003F7263" w:rsidRDefault="00B76AD6" w:rsidP="00B76AD6">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4A167F2" w14:textId="77777777" w:rsidR="00B76AD6" w:rsidRPr="003F7263" w:rsidRDefault="00B76AD6" w:rsidP="00B76AD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F1DAC1F" w14:textId="77777777" w:rsidR="00B76AD6" w:rsidRPr="003F7263" w:rsidRDefault="00B76AD6" w:rsidP="00B76AD6">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5060E8BE" w14:textId="77777777" w:rsidR="00B76AD6" w:rsidRPr="003F7263" w:rsidRDefault="00B76AD6" w:rsidP="00B76AD6">
            <w:pPr>
              <w:spacing w:after="0"/>
              <w:rPr>
                <w:rFonts w:ascii="Arial" w:hAnsi="Arial"/>
                <w:color w:val="000000"/>
                <w:sz w:val="16"/>
                <w:szCs w:val="16"/>
              </w:rPr>
            </w:pPr>
          </w:p>
        </w:tc>
      </w:tr>
      <w:tr w:rsidR="00B76AD6" w:rsidRPr="003F7263" w14:paraId="7339AAD6"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552080E5" w14:textId="4D9481F1" w:rsidR="00B76AD6" w:rsidRPr="003F7263" w:rsidRDefault="00B76AD6" w:rsidP="00B76AD6">
            <w:pPr>
              <w:spacing w:after="0"/>
              <w:rPr>
                <w:rFonts w:ascii="Arial" w:hAnsi="Arial"/>
                <w:color w:val="000000"/>
                <w:sz w:val="16"/>
                <w:szCs w:val="16"/>
              </w:rPr>
            </w:pPr>
            <w:r w:rsidRPr="003F7263">
              <w:rPr>
                <w:rFonts w:ascii="Arial" w:hAnsi="Arial"/>
                <w:sz w:val="16"/>
                <w:szCs w:val="16"/>
              </w:rPr>
              <w:t>6.5.1.1</w:t>
            </w:r>
          </w:p>
        </w:tc>
        <w:tc>
          <w:tcPr>
            <w:tcW w:w="3500" w:type="dxa"/>
            <w:gridSpan w:val="2"/>
            <w:tcBorders>
              <w:top w:val="single" w:sz="4" w:space="0" w:color="auto"/>
              <w:bottom w:val="single" w:sz="4" w:space="0" w:color="auto"/>
            </w:tcBorders>
            <w:shd w:val="clear" w:color="auto" w:fill="auto"/>
          </w:tcPr>
          <w:p w14:paraId="5AFDB61E" w14:textId="5549C63A" w:rsidR="00B76AD6" w:rsidRPr="003F7263" w:rsidRDefault="00B76AD6" w:rsidP="00B76AD6">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52409070" w14:textId="0A468A72"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1F1F5FA" w14:textId="4F39F60E"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8" w:type="dxa"/>
            <w:gridSpan w:val="2"/>
            <w:tcBorders>
              <w:top w:val="single" w:sz="4" w:space="0" w:color="auto"/>
              <w:bottom w:val="single" w:sz="4" w:space="0" w:color="auto"/>
            </w:tcBorders>
            <w:shd w:val="clear" w:color="auto" w:fill="auto"/>
          </w:tcPr>
          <w:p w14:paraId="0A7630C5" w14:textId="7DA14B3A" w:rsidR="00B76AD6" w:rsidRPr="003F7263" w:rsidRDefault="00B76AD6" w:rsidP="00B76AD6">
            <w:pPr>
              <w:spacing w:after="0"/>
              <w:rPr>
                <w:rFonts w:ascii="Arial" w:hAnsi="Arial"/>
                <w:color w:val="000000"/>
                <w:sz w:val="16"/>
                <w:szCs w:val="16"/>
              </w:rPr>
            </w:pPr>
            <w:r w:rsidRPr="003F7263">
              <w:rPr>
                <w:rFonts w:ascii="Arial" w:hAnsi="Arial"/>
                <w:sz w:val="16"/>
                <w:szCs w:val="16"/>
              </w:rPr>
              <w:t>UEs supporting 5G Core and SNPN</w:t>
            </w:r>
          </w:p>
        </w:tc>
      </w:tr>
      <w:tr w:rsidR="00B76AD6" w:rsidRPr="003F7263" w14:paraId="116834AD"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47205C7" w14:textId="2FCFEF99" w:rsidR="00B76AD6" w:rsidRPr="003F7263" w:rsidRDefault="00B76AD6" w:rsidP="00B76AD6">
            <w:pPr>
              <w:spacing w:after="0"/>
              <w:rPr>
                <w:rFonts w:ascii="Arial" w:hAnsi="Arial"/>
                <w:color w:val="000000"/>
                <w:sz w:val="16"/>
                <w:szCs w:val="16"/>
              </w:rPr>
            </w:pPr>
            <w:r w:rsidRPr="003F7263">
              <w:rPr>
                <w:rFonts w:ascii="Arial" w:hAnsi="Arial"/>
                <w:sz w:val="16"/>
                <w:szCs w:val="16"/>
              </w:rPr>
              <w:t>6.5.1.2</w:t>
            </w:r>
          </w:p>
        </w:tc>
        <w:tc>
          <w:tcPr>
            <w:tcW w:w="3500" w:type="dxa"/>
            <w:gridSpan w:val="2"/>
            <w:tcBorders>
              <w:top w:val="single" w:sz="4" w:space="0" w:color="auto"/>
              <w:bottom w:val="single" w:sz="4" w:space="0" w:color="auto"/>
            </w:tcBorders>
            <w:shd w:val="clear" w:color="auto" w:fill="auto"/>
          </w:tcPr>
          <w:p w14:paraId="15546947" w14:textId="5727A06A" w:rsidR="00B76AD6" w:rsidRPr="003F7263" w:rsidRDefault="00B76AD6" w:rsidP="00B76AD6">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6257954B" w14:textId="2641E890"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07498B" w14:textId="49839EEC"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8" w:type="dxa"/>
            <w:gridSpan w:val="2"/>
            <w:tcBorders>
              <w:top w:val="single" w:sz="4" w:space="0" w:color="auto"/>
              <w:bottom w:val="single" w:sz="4" w:space="0" w:color="auto"/>
            </w:tcBorders>
            <w:shd w:val="clear" w:color="auto" w:fill="auto"/>
          </w:tcPr>
          <w:p w14:paraId="139D3789" w14:textId="5974AFEE" w:rsidR="00B76AD6" w:rsidRPr="003F7263" w:rsidRDefault="00B76AD6" w:rsidP="00B76AD6">
            <w:pPr>
              <w:spacing w:after="0"/>
              <w:rPr>
                <w:rFonts w:ascii="Arial" w:hAnsi="Arial"/>
                <w:color w:val="000000"/>
                <w:sz w:val="16"/>
                <w:szCs w:val="16"/>
              </w:rPr>
            </w:pPr>
            <w:r w:rsidRPr="003F7263">
              <w:rPr>
                <w:rFonts w:ascii="Arial" w:hAnsi="Arial"/>
                <w:sz w:val="16"/>
                <w:szCs w:val="16"/>
              </w:rPr>
              <w:t>UEs supporting 5G Core and SNPN</w:t>
            </w:r>
          </w:p>
        </w:tc>
      </w:tr>
      <w:tr w:rsidR="00B76AD6" w:rsidRPr="003F7263" w14:paraId="5885025C"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3431CDC" w14:textId="50C4BEF9" w:rsidR="00B76AD6" w:rsidRPr="003F7263" w:rsidRDefault="00B76AD6" w:rsidP="00B76AD6">
            <w:pPr>
              <w:spacing w:after="0"/>
              <w:rPr>
                <w:rFonts w:ascii="Arial" w:hAnsi="Arial"/>
                <w:sz w:val="16"/>
                <w:szCs w:val="16"/>
              </w:rPr>
            </w:pPr>
            <w:r w:rsidRPr="003F7263">
              <w:rPr>
                <w:rFonts w:ascii="Arial" w:hAnsi="Arial"/>
                <w:sz w:val="16"/>
                <w:szCs w:val="16"/>
              </w:rPr>
              <w:t>6.5.1.3</w:t>
            </w:r>
          </w:p>
        </w:tc>
        <w:tc>
          <w:tcPr>
            <w:tcW w:w="3500" w:type="dxa"/>
            <w:gridSpan w:val="2"/>
            <w:tcBorders>
              <w:top w:val="single" w:sz="4" w:space="0" w:color="auto"/>
              <w:bottom w:val="single" w:sz="4" w:space="0" w:color="auto"/>
            </w:tcBorders>
            <w:shd w:val="clear" w:color="auto" w:fill="auto"/>
          </w:tcPr>
          <w:p w14:paraId="60B6DA51" w14:textId="26DF2AFA" w:rsidR="00B76AD6" w:rsidRPr="003F7263" w:rsidRDefault="00B76AD6" w:rsidP="00B76AD6">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61E250AE" w14:textId="5A808E76"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23E1BB2" w14:textId="731E15CB"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8" w:type="dxa"/>
            <w:gridSpan w:val="2"/>
            <w:tcBorders>
              <w:top w:val="single" w:sz="4" w:space="0" w:color="auto"/>
              <w:bottom w:val="single" w:sz="4" w:space="0" w:color="auto"/>
            </w:tcBorders>
            <w:shd w:val="clear" w:color="auto" w:fill="auto"/>
          </w:tcPr>
          <w:p w14:paraId="63B95880" w14:textId="6ABE4EB0" w:rsidR="00B76AD6" w:rsidRPr="003F7263" w:rsidRDefault="00B76AD6" w:rsidP="00B76AD6">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B76AD6" w:rsidRPr="003F7263" w14:paraId="3D97E1AC"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D9D9D9"/>
          </w:tcPr>
          <w:p w14:paraId="307E699A" w14:textId="6C8E2263" w:rsidR="00B76AD6" w:rsidRPr="003F7263" w:rsidRDefault="00B76AD6" w:rsidP="00B76AD6">
            <w:pPr>
              <w:spacing w:after="0"/>
              <w:rPr>
                <w:rFonts w:ascii="Arial" w:hAnsi="Arial"/>
                <w:color w:val="000000"/>
                <w:sz w:val="16"/>
                <w:szCs w:val="16"/>
              </w:rPr>
            </w:pPr>
            <w:r w:rsidRPr="003F7263">
              <w:rPr>
                <w:rFonts w:ascii="Arial" w:hAnsi="Arial"/>
                <w:b/>
                <w:sz w:val="16"/>
                <w:szCs w:val="16"/>
              </w:rPr>
              <w:t>6.5.2</w:t>
            </w:r>
          </w:p>
        </w:tc>
        <w:tc>
          <w:tcPr>
            <w:tcW w:w="3500" w:type="dxa"/>
            <w:gridSpan w:val="2"/>
            <w:tcBorders>
              <w:top w:val="single" w:sz="4" w:space="0" w:color="auto"/>
              <w:bottom w:val="single" w:sz="4" w:space="0" w:color="auto"/>
            </w:tcBorders>
            <w:shd w:val="clear" w:color="auto" w:fill="D9D9D9"/>
          </w:tcPr>
          <w:p w14:paraId="7CA61195" w14:textId="23CA2382" w:rsidR="00B76AD6" w:rsidRPr="003F7263" w:rsidRDefault="00B76AD6" w:rsidP="00B76AD6">
            <w:pPr>
              <w:spacing w:after="0"/>
              <w:rPr>
                <w:rFonts w:ascii="Arial" w:hAnsi="Arial"/>
                <w:color w:val="000000"/>
                <w:sz w:val="16"/>
                <w:szCs w:val="16"/>
              </w:rPr>
            </w:pPr>
            <w:r w:rsidRPr="003F7263">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09FD7CC4" w14:textId="77777777" w:rsidR="00B76AD6" w:rsidRPr="003F7263" w:rsidRDefault="00B76AD6" w:rsidP="00B76AD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CA81397" w14:textId="77777777" w:rsidR="00B76AD6" w:rsidRPr="003F7263" w:rsidRDefault="00B76AD6" w:rsidP="00B76AD6">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37045E06" w14:textId="77777777" w:rsidR="00B76AD6" w:rsidRPr="003F7263" w:rsidRDefault="00B76AD6" w:rsidP="00B76AD6">
            <w:pPr>
              <w:spacing w:after="0"/>
              <w:rPr>
                <w:rFonts w:ascii="Arial" w:hAnsi="Arial"/>
                <w:color w:val="000000"/>
                <w:sz w:val="16"/>
                <w:szCs w:val="16"/>
              </w:rPr>
            </w:pPr>
          </w:p>
        </w:tc>
      </w:tr>
      <w:tr w:rsidR="00B76AD6" w:rsidRPr="003F7263" w14:paraId="1FBBA8A2"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4D5A2DA1" w14:textId="1CC0E94D" w:rsidR="00B76AD6" w:rsidRPr="003F7263" w:rsidRDefault="00B76AD6" w:rsidP="00B76AD6">
            <w:pPr>
              <w:spacing w:after="0"/>
              <w:rPr>
                <w:rFonts w:ascii="Arial" w:hAnsi="Arial"/>
                <w:color w:val="000000"/>
                <w:sz w:val="16"/>
                <w:szCs w:val="16"/>
              </w:rPr>
            </w:pPr>
            <w:r w:rsidRPr="003F7263">
              <w:rPr>
                <w:rFonts w:ascii="Arial" w:hAnsi="Arial"/>
                <w:sz w:val="16"/>
                <w:szCs w:val="16"/>
              </w:rPr>
              <w:t>6.5.2.1</w:t>
            </w:r>
          </w:p>
        </w:tc>
        <w:tc>
          <w:tcPr>
            <w:tcW w:w="3500" w:type="dxa"/>
            <w:gridSpan w:val="2"/>
            <w:tcBorders>
              <w:top w:val="single" w:sz="4" w:space="0" w:color="auto"/>
              <w:bottom w:val="single" w:sz="4" w:space="0" w:color="auto"/>
            </w:tcBorders>
            <w:shd w:val="clear" w:color="auto" w:fill="auto"/>
          </w:tcPr>
          <w:p w14:paraId="17955846" w14:textId="2FC2F5DB" w:rsidR="00B76AD6" w:rsidRPr="003F7263" w:rsidRDefault="00B76AD6" w:rsidP="00B76AD6">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76846A7" w14:textId="655EA5F4"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66B4A9C" w14:textId="7B1161D8"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6D1A299F" w14:textId="64E3A45C" w:rsidR="00B76AD6" w:rsidRPr="003F7263" w:rsidRDefault="00B76AD6" w:rsidP="00B76AD6">
            <w:pPr>
              <w:spacing w:after="0"/>
              <w:rPr>
                <w:rFonts w:ascii="Arial" w:hAnsi="Arial"/>
                <w:color w:val="000000"/>
                <w:sz w:val="16"/>
                <w:szCs w:val="16"/>
              </w:rPr>
            </w:pPr>
            <w:r w:rsidRPr="003F7263">
              <w:rPr>
                <w:rFonts w:ascii="Arial" w:hAnsi="Arial"/>
                <w:sz w:val="16"/>
                <w:szCs w:val="16"/>
              </w:rPr>
              <w:t>UEs supporting 5G Core and CAG</w:t>
            </w:r>
          </w:p>
        </w:tc>
      </w:tr>
      <w:tr w:rsidR="00B76AD6" w:rsidRPr="003F7263" w14:paraId="7775A388"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6C2EB540" w14:textId="0C25583C" w:rsidR="00B76AD6" w:rsidRPr="003F7263" w:rsidRDefault="00B76AD6" w:rsidP="00B76AD6">
            <w:pPr>
              <w:spacing w:after="0"/>
              <w:rPr>
                <w:rFonts w:ascii="Arial" w:hAnsi="Arial"/>
                <w:color w:val="000000"/>
                <w:sz w:val="16"/>
                <w:szCs w:val="16"/>
              </w:rPr>
            </w:pPr>
            <w:r w:rsidRPr="003F7263">
              <w:rPr>
                <w:rFonts w:ascii="Arial" w:hAnsi="Arial"/>
                <w:sz w:val="16"/>
                <w:szCs w:val="16"/>
              </w:rPr>
              <w:t>6.5.2.2</w:t>
            </w:r>
          </w:p>
        </w:tc>
        <w:tc>
          <w:tcPr>
            <w:tcW w:w="3500" w:type="dxa"/>
            <w:gridSpan w:val="2"/>
            <w:tcBorders>
              <w:top w:val="single" w:sz="4" w:space="0" w:color="auto"/>
              <w:bottom w:val="single" w:sz="4" w:space="0" w:color="auto"/>
            </w:tcBorders>
            <w:shd w:val="clear" w:color="auto" w:fill="auto"/>
          </w:tcPr>
          <w:p w14:paraId="56EC38E8" w14:textId="0FB69E1D" w:rsidR="00B76AD6" w:rsidRPr="003F7263" w:rsidRDefault="00B76AD6" w:rsidP="00B76AD6">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F500269" w14:textId="6BDC675E"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B793FB9" w14:textId="01768121"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758E8448" w14:textId="3A448BC1" w:rsidR="00B76AD6" w:rsidRPr="003F7263" w:rsidRDefault="00B76AD6" w:rsidP="00B76AD6">
            <w:pPr>
              <w:spacing w:after="0"/>
              <w:rPr>
                <w:rFonts w:ascii="Arial" w:hAnsi="Arial"/>
                <w:color w:val="000000"/>
                <w:sz w:val="16"/>
                <w:szCs w:val="16"/>
              </w:rPr>
            </w:pPr>
            <w:r w:rsidRPr="003F7263">
              <w:rPr>
                <w:rFonts w:ascii="Arial" w:hAnsi="Arial"/>
                <w:sz w:val="16"/>
                <w:szCs w:val="16"/>
              </w:rPr>
              <w:t>UEs supporting 5G Core and CAG</w:t>
            </w:r>
          </w:p>
        </w:tc>
      </w:tr>
      <w:tr w:rsidR="00B76AD6" w:rsidRPr="003F7263" w14:paraId="4DD950DE"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38E70E04" w14:textId="16ACF10E" w:rsidR="00B76AD6" w:rsidRPr="003F7263" w:rsidRDefault="00B76AD6" w:rsidP="00B76AD6">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0" w:type="dxa"/>
            <w:gridSpan w:val="2"/>
            <w:tcBorders>
              <w:top w:val="single" w:sz="4" w:space="0" w:color="auto"/>
              <w:bottom w:val="single" w:sz="4" w:space="0" w:color="auto"/>
            </w:tcBorders>
            <w:shd w:val="clear" w:color="auto" w:fill="auto"/>
          </w:tcPr>
          <w:p w14:paraId="13118879" w14:textId="03A876B6" w:rsidR="00B76AD6" w:rsidRPr="003F7263" w:rsidRDefault="00B76AD6" w:rsidP="00B76AD6">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22AD3558" w14:textId="70DEE8AD"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9E42AF6" w14:textId="32911668"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71510FD5" w14:textId="03155A71" w:rsidR="00B76AD6" w:rsidRPr="003F7263" w:rsidRDefault="00B76AD6" w:rsidP="00B76AD6">
            <w:pPr>
              <w:spacing w:after="0"/>
              <w:rPr>
                <w:rFonts w:ascii="Arial" w:hAnsi="Arial"/>
                <w:sz w:val="16"/>
                <w:szCs w:val="16"/>
              </w:rPr>
            </w:pPr>
            <w:r w:rsidRPr="003F7263">
              <w:rPr>
                <w:rFonts w:ascii="Arial" w:hAnsi="Arial"/>
                <w:sz w:val="16"/>
                <w:szCs w:val="16"/>
              </w:rPr>
              <w:t>UEs supporting 5G Core and CAG</w:t>
            </w:r>
          </w:p>
        </w:tc>
      </w:tr>
      <w:tr w:rsidR="00B76AD6" w:rsidRPr="003F7263" w14:paraId="26252420" w14:textId="77777777" w:rsidTr="00B76AD6">
        <w:trPr>
          <w:gridAfter w:val="1"/>
          <w:wAfter w:w="41" w:type="dxa"/>
          <w:jc w:val="center"/>
        </w:trPr>
        <w:tc>
          <w:tcPr>
            <w:tcW w:w="1165" w:type="dxa"/>
            <w:gridSpan w:val="2"/>
            <w:tcBorders>
              <w:top w:val="single" w:sz="4" w:space="0" w:color="auto"/>
              <w:bottom w:val="single" w:sz="4" w:space="0" w:color="auto"/>
            </w:tcBorders>
            <w:shd w:val="clear" w:color="auto" w:fill="auto"/>
          </w:tcPr>
          <w:p w14:paraId="2ACC5744" w14:textId="2E002C0A" w:rsidR="00B76AD6" w:rsidRPr="003F7263" w:rsidRDefault="00B76AD6" w:rsidP="00B76AD6">
            <w:pPr>
              <w:spacing w:after="0"/>
              <w:rPr>
                <w:rFonts w:ascii="Arial" w:hAnsi="Arial"/>
                <w:sz w:val="16"/>
                <w:szCs w:val="16"/>
              </w:rPr>
            </w:pPr>
            <w:r w:rsidRPr="003F7263">
              <w:rPr>
                <w:rFonts w:ascii="Arial" w:hAnsi="Arial"/>
                <w:sz w:val="16"/>
                <w:szCs w:val="16"/>
              </w:rPr>
              <w:t>6.5.2.4</w:t>
            </w:r>
          </w:p>
        </w:tc>
        <w:tc>
          <w:tcPr>
            <w:tcW w:w="3500" w:type="dxa"/>
            <w:gridSpan w:val="2"/>
            <w:tcBorders>
              <w:top w:val="single" w:sz="4" w:space="0" w:color="auto"/>
              <w:bottom w:val="single" w:sz="4" w:space="0" w:color="auto"/>
            </w:tcBorders>
            <w:shd w:val="clear" w:color="auto" w:fill="auto"/>
          </w:tcPr>
          <w:p w14:paraId="7C3C9069" w14:textId="57A63A32" w:rsidR="00B76AD6" w:rsidRPr="003F7263" w:rsidRDefault="00B76AD6" w:rsidP="00B76AD6">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3A7CFBA3" w14:textId="1F1383B5"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7CE80D7" w14:textId="71209DA0"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8" w:type="dxa"/>
            <w:gridSpan w:val="2"/>
            <w:tcBorders>
              <w:top w:val="single" w:sz="4" w:space="0" w:color="auto"/>
              <w:bottom w:val="single" w:sz="4" w:space="0" w:color="auto"/>
            </w:tcBorders>
            <w:shd w:val="clear" w:color="auto" w:fill="auto"/>
          </w:tcPr>
          <w:p w14:paraId="7831B622" w14:textId="6D6C6527" w:rsidR="00B76AD6" w:rsidRPr="003F7263" w:rsidRDefault="00B76AD6" w:rsidP="00B76AD6">
            <w:pPr>
              <w:spacing w:after="0"/>
              <w:rPr>
                <w:rFonts w:ascii="Arial" w:hAnsi="Arial"/>
                <w:sz w:val="16"/>
                <w:szCs w:val="16"/>
              </w:rPr>
            </w:pPr>
            <w:r w:rsidRPr="003F7263">
              <w:rPr>
                <w:rFonts w:ascii="Arial" w:hAnsi="Arial"/>
                <w:sz w:val="16"/>
                <w:szCs w:val="16"/>
              </w:rPr>
              <w:t>UEs supporting 5G Core and CAG and Autonomous search function on NR</w:t>
            </w:r>
          </w:p>
        </w:tc>
      </w:tr>
      <w:tr w:rsidR="00B76AD6" w:rsidRPr="003F7263" w14:paraId="04F07A51"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auto"/>
          </w:tcPr>
          <w:p w14:paraId="6ED70E82" w14:textId="77777777" w:rsidR="00B76AD6" w:rsidRPr="003F7263" w:rsidRDefault="00B76AD6" w:rsidP="00B76AD6">
            <w:pPr>
              <w:spacing w:after="0"/>
              <w:rPr>
                <w:rFonts w:ascii="Arial" w:hAnsi="Arial"/>
                <w:sz w:val="16"/>
                <w:szCs w:val="16"/>
              </w:rPr>
            </w:pPr>
            <w:r>
              <w:rPr>
                <w:rFonts w:ascii="Arial" w:hAnsi="Arial"/>
                <w:sz w:val="16"/>
                <w:szCs w:val="16"/>
              </w:rPr>
              <w:t>6.5.2.5</w:t>
            </w:r>
          </w:p>
        </w:tc>
        <w:tc>
          <w:tcPr>
            <w:tcW w:w="3500" w:type="dxa"/>
            <w:gridSpan w:val="2"/>
            <w:tcBorders>
              <w:top w:val="single" w:sz="4" w:space="0" w:color="auto"/>
              <w:bottom w:val="single" w:sz="4" w:space="0" w:color="auto"/>
            </w:tcBorders>
            <w:shd w:val="clear" w:color="auto" w:fill="auto"/>
          </w:tcPr>
          <w:p w14:paraId="4B54807F" w14:textId="77777777" w:rsidR="00B76AD6" w:rsidRPr="003F7263" w:rsidRDefault="00B76AD6" w:rsidP="00B76AD6">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D257F0" w14:textId="77777777" w:rsidR="00B76AD6" w:rsidRPr="003F7263" w:rsidRDefault="00B76AD6" w:rsidP="00B76AD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378456D3" w14:textId="77777777" w:rsidR="00B76AD6" w:rsidRPr="003F7263" w:rsidRDefault="00B76AD6" w:rsidP="00B76AD6">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auto"/>
          </w:tcPr>
          <w:p w14:paraId="6B039ED0" w14:textId="77777777" w:rsidR="00B76AD6" w:rsidRPr="003F7263" w:rsidRDefault="00B76AD6" w:rsidP="00B76AD6">
            <w:pPr>
              <w:spacing w:after="0"/>
              <w:rPr>
                <w:rFonts w:ascii="Arial" w:hAnsi="Arial"/>
                <w:sz w:val="16"/>
                <w:szCs w:val="16"/>
              </w:rPr>
            </w:pPr>
          </w:p>
        </w:tc>
      </w:tr>
      <w:tr w:rsidR="00B76AD6" w:rsidRPr="003F7263" w14:paraId="4ED2DEDA"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auto"/>
          </w:tcPr>
          <w:p w14:paraId="58A41A61" w14:textId="77777777" w:rsidR="00B76AD6" w:rsidRPr="003F7263" w:rsidRDefault="00B76AD6" w:rsidP="00B76AD6">
            <w:pPr>
              <w:spacing w:after="0"/>
              <w:rPr>
                <w:rFonts w:ascii="Arial" w:hAnsi="Arial"/>
                <w:sz w:val="16"/>
                <w:szCs w:val="16"/>
              </w:rPr>
            </w:pPr>
            <w:r>
              <w:rPr>
                <w:rFonts w:ascii="Arial" w:hAnsi="Arial"/>
                <w:sz w:val="16"/>
                <w:szCs w:val="16"/>
              </w:rPr>
              <w:t>6.5.2.6</w:t>
            </w:r>
          </w:p>
        </w:tc>
        <w:tc>
          <w:tcPr>
            <w:tcW w:w="3500" w:type="dxa"/>
            <w:gridSpan w:val="2"/>
            <w:tcBorders>
              <w:top w:val="single" w:sz="4" w:space="0" w:color="auto"/>
              <w:bottom w:val="single" w:sz="4" w:space="0" w:color="auto"/>
            </w:tcBorders>
            <w:shd w:val="clear" w:color="auto" w:fill="auto"/>
          </w:tcPr>
          <w:p w14:paraId="2A94E09E" w14:textId="77777777" w:rsidR="00B76AD6" w:rsidRPr="003F7263" w:rsidRDefault="00B76AD6" w:rsidP="00B76AD6">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2C79DE06" w14:textId="77777777" w:rsidR="00B76AD6" w:rsidRPr="003F7263" w:rsidRDefault="00B76AD6" w:rsidP="00B76AD6">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A4750BD" w14:textId="77777777" w:rsidR="00B76AD6" w:rsidRPr="003F7263" w:rsidRDefault="00B76AD6" w:rsidP="00B76AD6">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7CF14437" w14:textId="77777777" w:rsidR="00B76AD6" w:rsidRPr="003F7263" w:rsidRDefault="00B76AD6" w:rsidP="00B76AD6">
            <w:pPr>
              <w:spacing w:after="0"/>
              <w:rPr>
                <w:rFonts w:ascii="Arial" w:hAnsi="Arial"/>
                <w:sz w:val="16"/>
                <w:szCs w:val="16"/>
              </w:rPr>
            </w:pPr>
            <w:r w:rsidRPr="003F7263">
              <w:rPr>
                <w:rFonts w:ascii="Arial" w:hAnsi="Arial"/>
                <w:sz w:val="16"/>
                <w:szCs w:val="16"/>
              </w:rPr>
              <w:t>UEs supporting 5G Core and CAG</w:t>
            </w:r>
          </w:p>
        </w:tc>
      </w:tr>
      <w:tr w:rsidR="00B76AD6" w:rsidRPr="003F7263" w14:paraId="47068527"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D9D9D9"/>
          </w:tcPr>
          <w:p w14:paraId="4DBAACEA" w14:textId="4E5B262F" w:rsidR="00B76AD6" w:rsidRDefault="00B76AD6" w:rsidP="00B76AD6">
            <w:pPr>
              <w:spacing w:after="0"/>
              <w:rPr>
                <w:rFonts w:ascii="Arial" w:hAnsi="Arial"/>
                <w:sz w:val="16"/>
                <w:szCs w:val="16"/>
              </w:rPr>
            </w:pPr>
            <w:r w:rsidRPr="007D5AC8">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
          <w:p w14:paraId="0D887144" w14:textId="19D4BE4E" w:rsidR="00B76AD6" w:rsidRPr="004D3A93" w:rsidRDefault="00B76AD6" w:rsidP="00B76AD6">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466DF287" w14:textId="77777777" w:rsidR="00B76AD6" w:rsidRPr="003F7263" w:rsidRDefault="00B76AD6" w:rsidP="00B76AD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2FE010F" w14:textId="77777777" w:rsidR="00B76AD6" w:rsidRPr="003F7263" w:rsidRDefault="00B76AD6" w:rsidP="00B76AD6">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657B5205" w14:textId="77777777" w:rsidR="00B76AD6" w:rsidRPr="003F7263" w:rsidRDefault="00B76AD6" w:rsidP="00B76AD6">
            <w:pPr>
              <w:spacing w:after="0"/>
              <w:rPr>
                <w:rFonts w:ascii="Arial" w:hAnsi="Arial"/>
                <w:sz w:val="16"/>
                <w:szCs w:val="16"/>
              </w:rPr>
            </w:pPr>
          </w:p>
        </w:tc>
      </w:tr>
      <w:tr w:rsidR="00B76AD6" w:rsidRPr="003F7263" w14:paraId="26F3A24B"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D9D9D9"/>
          </w:tcPr>
          <w:p w14:paraId="1436C6EF" w14:textId="11957906" w:rsidR="00B76AD6" w:rsidRDefault="00B76AD6" w:rsidP="00B76AD6">
            <w:pPr>
              <w:spacing w:after="0"/>
              <w:rPr>
                <w:rFonts w:ascii="Arial" w:hAnsi="Arial"/>
                <w:sz w:val="16"/>
                <w:szCs w:val="16"/>
              </w:rPr>
            </w:pPr>
            <w:r w:rsidRPr="007D5AC8">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
          <w:p w14:paraId="147A6ABC" w14:textId="2E50A7FC" w:rsidR="00B76AD6" w:rsidRPr="004D3A93" w:rsidRDefault="00B76AD6" w:rsidP="00B76AD6">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375D72B5" w14:textId="77777777" w:rsidR="00B76AD6" w:rsidRPr="003F7263" w:rsidRDefault="00B76AD6" w:rsidP="00B76AD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7065D60" w14:textId="77777777" w:rsidR="00B76AD6" w:rsidRPr="003F7263" w:rsidRDefault="00B76AD6" w:rsidP="00B76AD6">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6A38FA9F" w14:textId="77777777" w:rsidR="00B76AD6" w:rsidRPr="003F7263" w:rsidRDefault="00B76AD6" w:rsidP="00B76AD6">
            <w:pPr>
              <w:spacing w:after="0"/>
              <w:rPr>
                <w:rFonts w:ascii="Arial" w:hAnsi="Arial"/>
                <w:sz w:val="16"/>
                <w:szCs w:val="16"/>
              </w:rPr>
            </w:pPr>
          </w:p>
        </w:tc>
      </w:tr>
      <w:tr w:rsidR="00B76AD6" w:rsidRPr="003F7263" w14:paraId="346C284B"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auto"/>
          </w:tcPr>
          <w:p w14:paraId="2BC2B5B4" w14:textId="674928FD" w:rsidR="00B76AD6" w:rsidRDefault="00B76AD6" w:rsidP="00B76AD6">
            <w:pPr>
              <w:spacing w:after="0"/>
              <w:rPr>
                <w:rFonts w:ascii="Arial" w:hAnsi="Arial"/>
                <w:sz w:val="16"/>
                <w:szCs w:val="16"/>
              </w:rPr>
            </w:pPr>
            <w:r w:rsidRPr="007D5AC8">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
          <w:p w14:paraId="67C19520" w14:textId="7CB665D2" w:rsidR="00B76AD6" w:rsidRPr="004D3A93" w:rsidRDefault="00B76AD6" w:rsidP="00B76AD6">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0882EB8F" w14:textId="7C6D296A" w:rsidR="00B76AD6" w:rsidRPr="003F7263" w:rsidRDefault="00B76AD6" w:rsidP="00B76AD6">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19374E3" w14:textId="0AAC700B" w:rsidR="00B76AD6" w:rsidRPr="003F7263" w:rsidRDefault="00B76AD6" w:rsidP="00B76AD6">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30F7FB30" w14:textId="1BED7CBB" w:rsidR="00B76AD6" w:rsidRPr="003F7263" w:rsidRDefault="00B76AD6" w:rsidP="00B76AD6">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B76AD6" w:rsidRPr="003F7263" w14:paraId="5C7228B5"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BFBFBF"/>
          </w:tcPr>
          <w:p w14:paraId="1CD64ED0" w14:textId="4E3F7829" w:rsidR="00B76AD6" w:rsidRPr="007D5AC8" w:rsidRDefault="00B76AD6" w:rsidP="00B76AD6">
            <w:pPr>
              <w:spacing w:after="0"/>
              <w:rPr>
                <w:rFonts w:ascii="Arial" w:hAnsi="Arial" w:cs="Arial"/>
                <w:bCs/>
                <w:sz w:val="16"/>
                <w:szCs w:val="16"/>
              </w:rPr>
            </w:pPr>
            <w:r w:rsidRPr="00B861AA">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
          <w:p w14:paraId="649A436C" w14:textId="73F194C8" w:rsidR="00B76AD6" w:rsidRPr="007D5AC8" w:rsidRDefault="00B76AD6" w:rsidP="00B76AD6">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0D19797A" w14:textId="77777777" w:rsidR="00B76AD6" w:rsidRDefault="00B76AD6" w:rsidP="00B76AD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2555FEBC" w14:textId="77777777" w:rsidR="00B76AD6" w:rsidRDefault="00B76AD6" w:rsidP="00B76AD6">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BFBFBF"/>
          </w:tcPr>
          <w:p w14:paraId="6F1A3BB9" w14:textId="77777777" w:rsidR="00B76AD6" w:rsidRPr="00F47676" w:rsidRDefault="00B76AD6" w:rsidP="00B76AD6">
            <w:pPr>
              <w:spacing w:after="0"/>
              <w:rPr>
                <w:rFonts w:ascii="Arial" w:hAnsi="Arial"/>
                <w:sz w:val="16"/>
                <w:szCs w:val="16"/>
              </w:rPr>
            </w:pPr>
          </w:p>
        </w:tc>
      </w:tr>
      <w:tr w:rsidR="00B76AD6" w:rsidRPr="003F7263" w14:paraId="07B62126"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auto"/>
          </w:tcPr>
          <w:p w14:paraId="4D7194E4" w14:textId="15E5BF56" w:rsidR="00B76AD6" w:rsidRPr="007D5AC8" w:rsidRDefault="00B76AD6" w:rsidP="00B76AD6">
            <w:pPr>
              <w:spacing w:after="0"/>
              <w:rPr>
                <w:rFonts w:ascii="Arial" w:hAnsi="Arial" w:cs="Arial"/>
                <w:bCs/>
                <w:sz w:val="16"/>
                <w:szCs w:val="16"/>
              </w:rPr>
            </w:pPr>
            <w:r>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
          <w:p w14:paraId="1969DD5A" w14:textId="29E9F154" w:rsidR="00B76AD6" w:rsidRPr="007D5AC8" w:rsidRDefault="00B76AD6" w:rsidP="00B76AD6">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0D5D761A" w14:textId="0EDBE801" w:rsidR="00B76AD6" w:rsidRDefault="00B76AD6" w:rsidP="00B76AD6">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8883F5" w14:textId="25602297" w:rsidR="00B76AD6" w:rsidRDefault="00B76AD6" w:rsidP="00B76AD6">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713B36E7" w14:textId="741BC57B" w:rsidR="00B76AD6" w:rsidRPr="00F47676" w:rsidRDefault="00B76AD6" w:rsidP="00B76AD6">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B76AD6" w:rsidRPr="00F47676" w14:paraId="2F4F9789"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auto"/>
          </w:tcPr>
          <w:p w14:paraId="4D3A237B" w14:textId="77777777" w:rsidR="00B76AD6" w:rsidRDefault="00B76AD6" w:rsidP="00B76AD6">
            <w:pPr>
              <w:spacing w:after="0"/>
              <w:rPr>
                <w:rFonts w:ascii="Arial" w:hAnsi="Arial" w:cs="Arial"/>
                <w:bCs/>
                <w:sz w:val="16"/>
                <w:szCs w:val="16"/>
              </w:rPr>
            </w:pPr>
            <w:r>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
          <w:p w14:paraId="4A6FF3D5" w14:textId="77777777" w:rsidR="00B76AD6" w:rsidRPr="00626BD7" w:rsidRDefault="00B76AD6" w:rsidP="00B76AD6">
            <w:pPr>
              <w:spacing w:after="0"/>
              <w:rPr>
                <w:rFonts w:ascii="Arial" w:hAnsi="Arial" w:cs="Arial"/>
                <w:sz w:val="16"/>
                <w:szCs w:val="16"/>
              </w:rPr>
            </w:pPr>
            <w:r w:rsidRPr="00273D14">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43EA1D87" w14:textId="77777777" w:rsidR="00B76AD6" w:rsidRDefault="00B76AD6" w:rsidP="00B76AD6">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77B9425" w14:textId="77777777" w:rsidR="00B76AD6" w:rsidRDefault="00B76AD6" w:rsidP="00B76AD6">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2AEF0996" w14:textId="77777777" w:rsidR="00B76AD6" w:rsidRPr="00F47676" w:rsidRDefault="00B76AD6" w:rsidP="00B76AD6">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B76AD6" w:rsidRPr="003F7263" w14:paraId="1407E6E4" w14:textId="77777777" w:rsidTr="00B76AD6">
        <w:trPr>
          <w:gridBefore w:val="1"/>
          <w:wBefore w:w="33" w:type="dxa"/>
          <w:jc w:val="center"/>
        </w:trPr>
        <w:tc>
          <w:tcPr>
            <w:tcW w:w="1173" w:type="dxa"/>
            <w:gridSpan w:val="2"/>
            <w:tcBorders>
              <w:top w:val="single" w:sz="4" w:space="0" w:color="auto"/>
              <w:bottom w:val="single" w:sz="4" w:space="0" w:color="auto"/>
            </w:tcBorders>
            <w:shd w:val="clear" w:color="auto" w:fill="auto"/>
          </w:tcPr>
          <w:p w14:paraId="6867247A" w14:textId="6873FC96" w:rsidR="00B76AD6" w:rsidRPr="007D5AC8" w:rsidRDefault="00B76AD6" w:rsidP="00B76AD6">
            <w:pPr>
              <w:spacing w:after="0"/>
              <w:rPr>
                <w:rFonts w:ascii="Arial" w:hAnsi="Arial" w:cs="Arial"/>
                <w:bCs/>
                <w:sz w:val="16"/>
                <w:szCs w:val="16"/>
              </w:rPr>
            </w:pPr>
            <w:r>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
          <w:p w14:paraId="57EF5DDF" w14:textId="44ADFEE7" w:rsidR="00B76AD6" w:rsidRPr="007D5AC8" w:rsidRDefault="00B76AD6" w:rsidP="00B76AD6">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14F11007" w14:textId="6218B9C9" w:rsidR="00B76AD6" w:rsidRDefault="00B76AD6" w:rsidP="00B76AD6">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F00921D" w14:textId="34E460C4" w:rsidR="00B76AD6" w:rsidRDefault="00B76AD6" w:rsidP="00B76AD6">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bottom w:val="single" w:sz="4" w:space="0" w:color="auto"/>
            </w:tcBorders>
            <w:shd w:val="clear" w:color="auto" w:fill="auto"/>
          </w:tcPr>
          <w:p w14:paraId="53F25DDE" w14:textId="2883D7FE" w:rsidR="00B76AD6" w:rsidRPr="00F47676" w:rsidRDefault="00B76AD6" w:rsidP="00B76AD6">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B76AD6" w:rsidRPr="00F47676" w14:paraId="534D3243" w14:textId="77777777" w:rsidTr="00B76AD6">
        <w:trPr>
          <w:gridBefore w:val="1"/>
          <w:wBefore w:w="3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1390BB5" w14:textId="77777777" w:rsidR="00B76AD6" w:rsidRDefault="00B76AD6" w:rsidP="00B76AD6">
            <w:pPr>
              <w:spacing w:after="0"/>
              <w:rPr>
                <w:rFonts w:ascii="Arial" w:hAnsi="Arial" w:cs="Arial"/>
                <w:bCs/>
                <w:sz w:val="16"/>
                <w:szCs w:val="16"/>
              </w:rPr>
            </w:pPr>
            <w:r>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6482F9F1" w14:textId="77777777" w:rsidR="00B76AD6" w:rsidRPr="00626BD7" w:rsidRDefault="00B76AD6" w:rsidP="00B76AD6">
            <w:pPr>
              <w:spacing w:after="0"/>
              <w:rPr>
                <w:rFonts w:ascii="Arial" w:hAnsi="Arial" w:cs="Arial"/>
                <w:sz w:val="16"/>
                <w:szCs w:val="16"/>
              </w:rPr>
            </w:pPr>
            <w:r w:rsidRPr="00371CE4">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BB6E91" w14:textId="77777777" w:rsidR="00B76AD6" w:rsidRDefault="00B76AD6" w:rsidP="00B76AD6">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8D6640" w14:textId="77777777" w:rsidR="00B76AD6" w:rsidRDefault="00B76AD6" w:rsidP="00B76AD6">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5F987A38" w14:textId="77777777" w:rsidR="00B76AD6" w:rsidRPr="00F47676" w:rsidRDefault="00B76AD6" w:rsidP="00B76AD6">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bl>
    <w:p w14:paraId="31083820" w14:textId="77777777" w:rsidR="00A11C1E" w:rsidRPr="003F7263" w:rsidRDefault="00A11C1E" w:rsidP="00167DB7"/>
    <w:p w14:paraId="235DE590" w14:textId="77777777" w:rsidR="00167DB7" w:rsidRPr="003F7263" w:rsidRDefault="00167DB7" w:rsidP="00784969">
      <w:pPr>
        <w:pStyle w:val="TH"/>
        <w:rPr>
          <w:rFonts w:eastAsia="SimSun"/>
        </w:rPr>
      </w:pPr>
      <w:bookmarkStart w:id="109" w:name="_Hlk511903087"/>
      <w:r w:rsidRPr="003F7263">
        <w:rPr>
          <w:rFonts w:eastAsia="SimSun"/>
        </w:rPr>
        <w:t>Table 4.1-1b</w:t>
      </w:r>
      <w:bookmarkEnd w:id="109"/>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3F7263"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3F7263" w:rsidRDefault="00DB3631" w:rsidP="00DB363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25A03AC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3F7263"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3F7263" w:rsidRDefault="00DB3631" w:rsidP="00DB363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043756B9"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3F7263" w:rsidRDefault="00B861AA" w:rsidP="00B861AA">
            <w:pPr>
              <w:pStyle w:val="TAL"/>
              <w:rPr>
                <w:sz w:val="16"/>
                <w:szCs w:val="16"/>
              </w:rPr>
            </w:pPr>
            <w:r w:rsidRPr="00B861AA">
              <w:rPr>
                <w:sz w:val="16"/>
                <w:szCs w:val="16"/>
                <w:lang w:eastAsia="zh-CN"/>
              </w:rPr>
              <w:t>6.1.1.4a</w:t>
            </w:r>
          </w:p>
        </w:tc>
        <w:tc>
          <w:tcPr>
            <w:tcW w:w="2340" w:type="dxa"/>
            <w:shd w:val="clear" w:color="auto" w:fill="auto"/>
          </w:tcPr>
          <w:p w14:paraId="6D3A53A4"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3F7263" w:rsidRDefault="00B861AA" w:rsidP="00B861AA">
            <w:pPr>
              <w:pStyle w:val="TAL"/>
              <w:rPr>
                <w:sz w:val="16"/>
                <w:szCs w:val="16"/>
              </w:rPr>
            </w:pPr>
            <w:r w:rsidRPr="00B861AA">
              <w:rPr>
                <w:sz w:val="16"/>
                <w:szCs w:val="16"/>
              </w:rPr>
              <w:t>If test case 6.1.1.4 has been executed, then test case 6.1.1.4a need not to be executed (Note 1)</w:t>
            </w:r>
          </w:p>
        </w:tc>
        <w:tc>
          <w:tcPr>
            <w:tcW w:w="2483" w:type="dxa"/>
            <w:shd w:val="clear" w:color="auto" w:fill="auto"/>
          </w:tcPr>
          <w:p w14:paraId="6233F6CC" w14:textId="77777777" w:rsidR="00B861AA" w:rsidRPr="003F7263" w:rsidRDefault="00B861AA" w:rsidP="00B861AA">
            <w:pPr>
              <w:pStyle w:val="TAL"/>
              <w:rPr>
                <w:rFonts w:eastAsia="SimSun"/>
                <w:b/>
                <w:sz w:val="16"/>
                <w:szCs w:val="16"/>
                <w:lang w:eastAsia="en-US"/>
              </w:rPr>
            </w:pPr>
          </w:p>
        </w:tc>
      </w:tr>
      <w:tr w:rsidR="00B861AA" w:rsidRPr="003F7263"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3F7263" w:rsidRDefault="00B861AA" w:rsidP="00B861AA">
            <w:pPr>
              <w:pStyle w:val="TAL"/>
              <w:rPr>
                <w:sz w:val="16"/>
                <w:szCs w:val="16"/>
              </w:rPr>
            </w:pPr>
            <w:r w:rsidRPr="003F7263">
              <w:rPr>
                <w:sz w:val="16"/>
                <w:szCs w:val="16"/>
              </w:rPr>
              <w:t>6.1.2.8</w:t>
            </w:r>
          </w:p>
        </w:tc>
        <w:tc>
          <w:tcPr>
            <w:tcW w:w="2340" w:type="dxa"/>
            <w:shd w:val="clear" w:color="auto" w:fill="auto"/>
          </w:tcPr>
          <w:p w14:paraId="47B65FAA"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3F7263" w:rsidRDefault="00B861AA" w:rsidP="00B861AA">
            <w:pPr>
              <w:pStyle w:val="TAL"/>
              <w:rPr>
                <w:sz w:val="16"/>
                <w:szCs w:val="16"/>
              </w:rPr>
            </w:pPr>
            <w:r w:rsidRPr="003F7263">
              <w:rPr>
                <w:sz w:val="16"/>
                <w:szCs w:val="16"/>
              </w:rPr>
              <w:t>If test case 6.1.2.7 has been executed then test case 6.1.2.8 needs not to be executed</w:t>
            </w:r>
          </w:p>
        </w:tc>
        <w:tc>
          <w:tcPr>
            <w:tcW w:w="2483" w:type="dxa"/>
            <w:shd w:val="clear" w:color="auto" w:fill="auto"/>
          </w:tcPr>
          <w:p w14:paraId="009F0259" w14:textId="77777777" w:rsidR="00B861AA" w:rsidRPr="003F7263" w:rsidRDefault="00B861AA" w:rsidP="00B861AA">
            <w:pPr>
              <w:pStyle w:val="TAL"/>
              <w:rPr>
                <w:rFonts w:eastAsia="SimSun"/>
                <w:b/>
                <w:sz w:val="16"/>
                <w:szCs w:val="16"/>
                <w:lang w:eastAsia="en-US"/>
              </w:rPr>
            </w:pPr>
          </w:p>
        </w:tc>
      </w:tr>
      <w:tr w:rsidR="00B861AA" w:rsidRPr="003F7263"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3F7263" w:rsidRDefault="00B861AA" w:rsidP="00B861AA">
            <w:pPr>
              <w:pStyle w:val="TAL"/>
              <w:rPr>
                <w:sz w:val="16"/>
                <w:szCs w:val="16"/>
              </w:rPr>
            </w:pPr>
            <w:r w:rsidRPr="00706366">
              <w:rPr>
                <w:sz w:val="16"/>
                <w:szCs w:val="16"/>
              </w:rPr>
              <w:t>6.1.2.15a</w:t>
            </w:r>
          </w:p>
        </w:tc>
        <w:tc>
          <w:tcPr>
            <w:tcW w:w="2340" w:type="dxa"/>
            <w:shd w:val="clear" w:color="auto" w:fill="auto"/>
          </w:tcPr>
          <w:p w14:paraId="587267DB"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3F7263" w:rsidRDefault="00B861AA" w:rsidP="00B861AA">
            <w:pPr>
              <w:pStyle w:val="TAL"/>
              <w:rPr>
                <w:sz w:val="16"/>
                <w:szCs w:val="16"/>
              </w:rPr>
            </w:pPr>
            <w:r w:rsidRPr="00706366">
              <w:rPr>
                <w:sz w:val="16"/>
                <w:szCs w:val="16"/>
              </w:rPr>
              <w:t>If test case 6.1.2.15 has been executed, then test case 6.1.2.15a need not to be executed (Note 1)</w:t>
            </w:r>
          </w:p>
        </w:tc>
        <w:tc>
          <w:tcPr>
            <w:tcW w:w="2483" w:type="dxa"/>
            <w:shd w:val="clear" w:color="auto" w:fill="auto"/>
          </w:tcPr>
          <w:p w14:paraId="6E364A8A" w14:textId="77777777" w:rsidR="00B861AA" w:rsidRPr="003F7263" w:rsidRDefault="00B861AA" w:rsidP="00B861AA">
            <w:pPr>
              <w:pStyle w:val="TAL"/>
              <w:rPr>
                <w:rFonts w:eastAsia="SimSun"/>
                <w:b/>
                <w:sz w:val="16"/>
                <w:szCs w:val="16"/>
                <w:lang w:eastAsia="en-US"/>
              </w:rPr>
            </w:pPr>
          </w:p>
        </w:tc>
      </w:tr>
      <w:tr w:rsidR="00B861AA" w:rsidRPr="003F7263"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3F7263" w:rsidRDefault="00B861AA" w:rsidP="00B861AA">
            <w:pPr>
              <w:pStyle w:val="TAL"/>
              <w:rPr>
                <w:sz w:val="16"/>
                <w:szCs w:val="16"/>
              </w:rPr>
            </w:pPr>
            <w:r w:rsidRPr="003F7263">
              <w:rPr>
                <w:sz w:val="16"/>
                <w:szCs w:val="16"/>
              </w:rPr>
              <w:t>6.1.2.23</w:t>
            </w:r>
          </w:p>
        </w:tc>
        <w:tc>
          <w:tcPr>
            <w:tcW w:w="2340" w:type="dxa"/>
            <w:shd w:val="clear" w:color="auto" w:fill="auto"/>
          </w:tcPr>
          <w:p w14:paraId="3350AA95"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3F7263" w:rsidRDefault="00B861AA" w:rsidP="00B861AA">
            <w:pPr>
              <w:pStyle w:val="TAL"/>
              <w:rPr>
                <w:rFonts w:eastAsia="SimSun"/>
                <w:b/>
                <w:sz w:val="16"/>
                <w:szCs w:val="16"/>
                <w:lang w:eastAsia="en-US"/>
              </w:rPr>
            </w:pPr>
            <w:r w:rsidRPr="003F7263">
              <w:rPr>
                <w:sz w:val="16"/>
                <w:szCs w:val="16"/>
              </w:rPr>
              <w:t>px_NR_OverlappingNotSupportedBand_MFBI</w:t>
            </w:r>
          </w:p>
        </w:tc>
        <w:tc>
          <w:tcPr>
            <w:tcW w:w="1903" w:type="dxa"/>
            <w:shd w:val="clear" w:color="auto" w:fill="auto"/>
          </w:tcPr>
          <w:p w14:paraId="592F006D" w14:textId="77777777" w:rsidR="00B861AA" w:rsidRPr="003F7263" w:rsidRDefault="00B861AA" w:rsidP="00B861AA">
            <w:pPr>
              <w:pStyle w:val="TAL"/>
              <w:rPr>
                <w:sz w:val="16"/>
                <w:szCs w:val="16"/>
              </w:rPr>
            </w:pPr>
          </w:p>
        </w:tc>
        <w:tc>
          <w:tcPr>
            <w:tcW w:w="2483" w:type="dxa"/>
            <w:shd w:val="clear" w:color="auto" w:fill="auto"/>
          </w:tcPr>
          <w:p w14:paraId="7B303893" w14:textId="77777777" w:rsidR="00B861AA" w:rsidRPr="003F7263" w:rsidRDefault="00B861AA" w:rsidP="00B861AA">
            <w:pPr>
              <w:pStyle w:val="TAL"/>
              <w:rPr>
                <w:rFonts w:eastAsia="SimSun"/>
                <w:b/>
                <w:sz w:val="16"/>
                <w:szCs w:val="16"/>
                <w:lang w:eastAsia="en-US"/>
              </w:rPr>
            </w:pPr>
          </w:p>
        </w:tc>
      </w:tr>
      <w:tr w:rsidR="00B861AA" w:rsidRPr="003F7263"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3F7263" w:rsidRDefault="00B861AA" w:rsidP="00B861AA">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5F5954E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3F7263" w:rsidRDefault="00B861AA" w:rsidP="00B861AA">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3AD2A58E"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4E6CBE1A"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09FFB003"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363D1B5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lastRenderedPageBreak/>
              <w:t>6.2.1.4</w:t>
            </w:r>
          </w:p>
        </w:tc>
        <w:tc>
          <w:tcPr>
            <w:tcW w:w="2340" w:type="dxa"/>
            <w:shd w:val="clear" w:color="auto" w:fill="auto"/>
          </w:tcPr>
          <w:p w14:paraId="10703ACA" w14:textId="739D39DE"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[10] pc_Available_PLMNs_AcT_Ind</w:t>
            </w:r>
          </w:p>
        </w:tc>
        <w:tc>
          <w:tcPr>
            <w:tcW w:w="2250" w:type="dxa"/>
            <w:shd w:val="clear" w:color="auto" w:fill="auto"/>
          </w:tcPr>
          <w:p w14:paraId="3C8C003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57D035B4"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3F7263" w:rsidRDefault="00B861AA" w:rsidP="00B861AA">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2C09B7F1"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3F7263" w:rsidRDefault="00B861AA" w:rsidP="00B861AA">
            <w:pPr>
              <w:spacing w:after="0"/>
              <w:jc w:val="center"/>
              <w:rPr>
                <w:rFonts w:ascii="Arial" w:hAnsi="Arial"/>
                <w:sz w:val="16"/>
                <w:szCs w:val="16"/>
              </w:rPr>
            </w:pPr>
          </w:p>
        </w:tc>
      </w:tr>
      <w:tr w:rsidR="00B861AA" w:rsidRPr="003F7263"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3F7263" w:rsidRDefault="00B861AA" w:rsidP="00B861AA">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5AC1A896"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3F7263" w:rsidRDefault="00B861AA" w:rsidP="00B861AA">
            <w:pPr>
              <w:spacing w:after="0"/>
              <w:jc w:val="center"/>
              <w:rPr>
                <w:rFonts w:ascii="Arial" w:hAnsi="Arial"/>
                <w:sz w:val="16"/>
                <w:szCs w:val="16"/>
              </w:rPr>
            </w:pPr>
          </w:p>
        </w:tc>
      </w:tr>
      <w:tr w:rsidR="00B861AA" w:rsidRPr="003F7263"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BC6B1F4"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BAFA23D"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9E27588"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C5705E2"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1CEB2BEA"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49C4FC40"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2D651E85"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1059EE01"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3F7263" w:rsidRDefault="00B861AA" w:rsidP="00B861AA">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79399D3A"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3F7263" w:rsidRDefault="00B861AA" w:rsidP="00B861AA">
            <w:pPr>
              <w:spacing w:after="0"/>
              <w:jc w:val="center"/>
              <w:rPr>
                <w:rFonts w:ascii="Arial" w:hAnsi="Arial"/>
                <w:sz w:val="16"/>
                <w:szCs w:val="16"/>
              </w:rPr>
            </w:pPr>
          </w:p>
        </w:tc>
      </w:tr>
      <w:tr w:rsidR="00B861AA" w:rsidRPr="003F7263"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3F7263" w:rsidRDefault="00B861AA" w:rsidP="00B861AA">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1F3395A0"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3F7263" w:rsidRDefault="00B861AA" w:rsidP="00B861AA">
            <w:pPr>
              <w:spacing w:after="0"/>
              <w:jc w:val="center"/>
              <w:rPr>
                <w:rFonts w:ascii="Arial" w:hAnsi="Arial"/>
                <w:sz w:val="16"/>
                <w:szCs w:val="16"/>
              </w:rPr>
            </w:pPr>
          </w:p>
        </w:tc>
      </w:tr>
      <w:tr w:rsidR="00B861AA" w:rsidRPr="003F7263"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3F7263" w:rsidRDefault="00B861AA" w:rsidP="00B861AA">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03AC61A9" w14:textId="1EB2BA74" w:rsidR="00B861AA" w:rsidRPr="003F7263" w:rsidRDefault="00B861AA" w:rsidP="00B861AA">
            <w:pPr>
              <w:spacing w:after="0"/>
              <w:jc w:val="center"/>
              <w:rPr>
                <w:rFonts w:ascii="Arial" w:hAnsi="Arial"/>
                <w:b/>
                <w:sz w:val="16"/>
                <w:szCs w:val="16"/>
              </w:rPr>
            </w:pPr>
            <w:r w:rsidRPr="003F7263">
              <w:rPr>
                <w:rFonts w:ascii="Arial" w:hAnsi="Arial"/>
                <w:sz w:val="16"/>
                <w:szCs w:val="16"/>
              </w:rPr>
              <w:t>pc_SOR_ACKNotReqLocalRel</w:t>
            </w:r>
          </w:p>
        </w:tc>
        <w:tc>
          <w:tcPr>
            <w:tcW w:w="2250" w:type="dxa"/>
            <w:shd w:val="clear" w:color="auto" w:fill="auto"/>
          </w:tcPr>
          <w:p w14:paraId="072B3BC8"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3F7263" w:rsidRDefault="00B861AA" w:rsidP="00B861AA">
            <w:pPr>
              <w:spacing w:after="0"/>
              <w:jc w:val="center"/>
              <w:rPr>
                <w:rFonts w:ascii="Arial" w:hAnsi="Arial"/>
                <w:sz w:val="16"/>
                <w:szCs w:val="16"/>
              </w:rPr>
            </w:pPr>
          </w:p>
        </w:tc>
      </w:tr>
      <w:tr w:rsidR="00B861AA" w:rsidRPr="003F7263"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3F7263" w:rsidRDefault="00B861AA" w:rsidP="00B861AA">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133C7C89"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3F7263" w:rsidRDefault="00B861AA" w:rsidP="00B861AA">
            <w:pPr>
              <w:spacing w:after="0"/>
              <w:jc w:val="center"/>
              <w:rPr>
                <w:rFonts w:ascii="Arial" w:hAnsi="Arial"/>
                <w:sz w:val="16"/>
                <w:szCs w:val="16"/>
              </w:rPr>
            </w:pPr>
          </w:p>
        </w:tc>
      </w:tr>
      <w:tr w:rsidR="00B861AA" w:rsidRPr="003F7263"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3F7263" w:rsidRDefault="00B861AA" w:rsidP="00B861AA">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59654004"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3F7263" w:rsidRDefault="00B861AA" w:rsidP="00B861AA">
            <w:pPr>
              <w:spacing w:after="0"/>
              <w:jc w:val="center"/>
              <w:rPr>
                <w:rFonts w:ascii="Arial" w:hAnsi="Arial"/>
                <w:sz w:val="16"/>
                <w:szCs w:val="16"/>
              </w:rPr>
            </w:pPr>
          </w:p>
        </w:tc>
      </w:tr>
      <w:tr w:rsidR="00B861AA" w:rsidRPr="003F7263"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3F7263" w:rsidRDefault="00B861AA" w:rsidP="00B861AA">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F6FC4E9"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3F7263" w:rsidRDefault="00B861AA" w:rsidP="00B861AA">
            <w:pPr>
              <w:spacing w:after="0"/>
              <w:jc w:val="center"/>
              <w:rPr>
                <w:rFonts w:ascii="Arial" w:hAnsi="Arial"/>
                <w:sz w:val="16"/>
                <w:szCs w:val="16"/>
              </w:rPr>
            </w:pPr>
          </w:p>
        </w:tc>
      </w:tr>
      <w:tr w:rsidR="00B861AA" w:rsidRPr="003F7263"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3F7263" w:rsidRDefault="00B861AA" w:rsidP="00B861AA">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7F1CDA60"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3F7263" w:rsidRDefault="00B861AA" w:rsidP="00B861AA">
            <w:pPr>
              <w:spacing w:after="0"/>
              <w:jc w:val="center"/>
              <w:rPr>
                <w:rFonts w:ascii="Arial" w:hAnsi="Arial"/>
                <w:sz w:val="16"/>
                <w:szCs w:val="16"/>
              </w:rPr>
            </w:pPr>
          </w:p>
        </w:tc>
      </w:tr>
      <w:tr w:rsidR="00B861AA" w:rsidRPr="003F7263"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3F7263" w:rsidRDefault="00B861AA" w:rsidP="00B861AA">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5315B758"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67755D" w:rsidRPr="003F7263"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3F7263" w:rsidRDefault="0067755D" w:rsidP="0067755D">
            <w:pPr>
              <w:pStyle w:val="TAN"/>
              <w:rPr>
                <w:sz w:val="16"/>
                <w:szCs w:val="16"/>
              </w:rPr>
            </w:pPr>
            <w:r w:rsidRPr="00706366">
              <w:t>Note 1:</w:t>
            </w:r>
            <w:r w:rsidRPr="00706366">
              <w:tab/>
              <w:t>The two TCs verify the same core spec requirement(s) however in a different cell configuration to address</w:t>
            </w:r>
            <w:r>
              <w:t xml:space="preserve"> </w:t>
            </w:r>
            <w:r w:rsidRPr="00706366">
              <w:t>different network deployments i.e., Cells broadcasting multiple PLMN IDs with unique TAC's, RAN areas, and cell identities</w:t>
            </w:r>
          </w:p>
        </w:tc>
      </w:tr>
    </w:tbl>
    <w:p w14:paraId="2110043D" w14:textId="77777777" w:rsidR="00167DB7" w:rsidRPr="003F7263" w:rsidRDefault="00167DB7" w:rsidP="00167DB7"/>
    <w:p w14:paraId="7E7F4DF5" w14:textId="77777777" w:rsidR="00167DB7" w:rsidRPr="003F7263" w:rsidRDefault="00167DB7" w:rsidP="00784969">
      <w:pPr>
        <w:pStyle w:val="TH"/>
        <w:rPr>
          <w:rFonts w:eastAsia="SimSun"/>
        </w:rPr>
      </w:pPr>
      <w:bookmarkStart w:id="110" w:name="_Hlk515458350"/>
      <w:r w:rsidRPr="003F7263">
        <w:rPr>
          <w:rFonts w:eastAsia="SimSun"/>
        </w:rPr>
        <w:t>Table 4.1-2a: Applicability of Protocol conformance Layer 2 test cases, ref.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7C21AC" w:rsidRPr="003F7263" w14:paraId="767F8319" w14:textId="77777777" w:rsidTr="00B76AD6">
        <w:trPr>
          <w:gridAfter w:val="1"/>
          <w:wAfter w:w="34" w:type="dxa"/>
          <w:tblHeader/>
          <w:jc w:val="center"/>
        </w:trPr>
        <w:tc>
          <w:tcPr>
            <w:tcW w:w="1089" w:type="dxa"/>
            <w:gridSpan w:val="2"/>
            <w:tcBorders>
              <w:bottom w:val="nil"/>
            </w:tcBorders>
          </w:tcPr>
          <w:bookmarkEnd w:id="110"/>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5" w:type="dxa"/>
            <w:gridSpan w:val="2"/>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2" w:type="dxa"/>
            <w:gridSpan w:val="4"/>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B76AD6">
        <w:trPr>
          <w:gridAfter w:val="1"/>
          <w:wAfter w:w="34" w:type="dxa"/>
          <w:tblHeader/>
          <w:jc w:val="center"/>
        </w:trPr>
        <w:tc>
          <w:tcPr>
            <w:tcW w:w="1089" w:type="dxa"/>
            <w:gridSpan w:val="2"/>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5" w:type="dxa"/>
            <w:gridSpan w:val="2"/>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gridSpan w:val="2"/>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gridSpan w:val="2"/>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2" w:type="dxa"/>
            <w:gridSpan w:val="2"/>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B76AD6">
        <w:trPr>
          <w:gridAfter w:val="1"/>
          <w:wAfter w:w="34" w:type="dxa"/>
          <w:jc w:val="center"/>
        </w:trPr>
        <w:tc>
          <w:tcPr>
            <w:tcW w:w="1089" w:type="dxa"/>
            <w:gridSpan w:val="2"/>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5" w:type="dxa"/>
            <w:gridSpan w:val="2"/>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B76AD6">
        <w:trPr>
          <w:gridAfter w:val="1"/>
          <w:wAfter w:w="34" w:type="dxa"/>
          <w:jc w:val="center"/>
        </w:trPr>
        <w:tc>
          <w:tcPr>
            <w:tcW w:w="1089" w:type="dxa"/>
            <w:gridSpan w:val="2"/>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5" w:type="dxa"/>
            <w:gridSpan w:val="2"/>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B76AD6">
        <w:trPr>
          <w:gridAfter w:val="1"/>
          <w:wAfter w:w="34" w:type="dxa"/>
          <w:jc w:val="center"/>
        </w:trPr>
        <w:tc>
          <w:tcPr>
            <w:tcW w:w="1089" w:type="dxa"/>
            <w:gridSpan w:val="2"/>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5" w:type="dxa"/>
            <w:gridSpan w:val="2"/>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B76AD6">
        <w:trPr>
          <w:gridAfter w:val="1"/>
          <w:wAfter w:w="34" w:type="dxa"/>
          <w:jc w:val="center"/>
        </w:trPr>
        <w:tc>
          <w:tcPr>
            <w:tcW w:w="1089" w:type="dxa"/>
            <w:gridSpan w:val="2"/>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5" w:type="dxa"/>
            <w:gridSpan w:val="2"/>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B76AD6">
        <w:trPr>
          <w:gridAfter w:val="1"/>
          <w:wAfter w:w="34" w:type="dxa"/>
          <w:jc w:val="center"/>
        </w:trPr>
        <w:tc>
          <w:tcPr>
            <w:tcW w:w="1089" w:type="dxa"/>
            <w:gridSpan w:val="2"/>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5" w:type="dxa"/>
            <w:gridSpan w:val="2"/>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B76AD6">
        <w:trPr>
          <w:gridAfter w:val="1"/>
          <w:wAfter w:w="34" w:type="dxa"/>
          <w:jc w:val="center"/>
        </w:trPr>
        <w:tc>
          <w:tcPr>
            <w:tcW w:w="1089" w:type="dxa"/>
            <w:gridSpan w:val="2"/>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5" w:type="dxa"/>
            <w:gridSpan w:val="2"/>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B76AD6">
        <w:trPr>
          <w:gridAfter w:val="1"/>
          <w:wAfter w:w="34" w:type="dxa"/>
          <w:jc w:val="center"/>
        </w:trPr>
        <w:tc>
          <w:tcPr>
            <w:tcW w:w="1089" w:type="dxa"/>
            <w:gridSpan w:val="2"/>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5" w:type="dxa"/>
            <w:gridSpan w:val="2"/>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B76AD6">
        <w:trPr>
          <w:gridAfter w:val="1"/>
          <w:wAfter w:w="34" w:type="dxa"/>
          <w:jc w:val="center"/>
        </w:trPr>
        <w:tc>
          <w:tcPr>
            <w:tcW w:w="1089" w:type="dxa"/>
            <w:gridSpan w:val="2"/>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5" w:type="dxa"/>
            <w:gridSpan w:val="2"/>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F5A15BF" w14:textId="0036F620" w:rsidR="00022CB7" w:rsidRPr="003F7263" w:rsidRDefault="00103904" w:rsidP="00022CB7">
            <w:pPr>
              <w:pStyle w:val="TAC"/>
              <w:keepNext w:val="0"/>
              <w:keepLines w:val="0"/>
              <w:rPr>
                <w:sz w:val="16"/>
                <w:szCs w:val="16"/>
                <w:lang w:eastAsia="en-US"/>
              </w:rPr>
            </w:pPr>
            <w:r w:rsidRPr="00A71616">
              <w:rPr>
                <w:sz w:val="16"/>
                <w:szCs w:val="16"/>
                <w:lang w:eastAsia="zh-CN"/>
              </w:rPr>
              <w:t>C21</w:t>
            </w:r>
          </w:p>
        </w:tc>
        <w:tc>
          <w:tcPr>
            <w:tcW w:w="3592" w:type="dxa"/>
            <w:gridSpan w:val="2"/>
            <w:tcBorders>
              <w:bottom w:val="single" w:sz="4" w:space="0" w:color="auto"/>
            </w:tcBorders>
            <w:shd w:val="clear" w:color="auto" w:fill="auto"/>
          </w:tcPr>
          <w:p w14:paraId="0E0103E7" w14:textId="578CDA54" w:rsidR="00022CB7" w:rsidRPr="003F7263" w:rsidRDefault="00022CB7" w:rsidP="00022CB7">
            <w:pPr>
              <w:pStyle w:val="TAL"/>
              <w:keepNext w:val="0"/>
              <w:keepLines w:val="0"/>
              <w:rPr>
                <w:sz w:val="16"/>
                <w:szCs w:val="16"/>
                <w:lang w:eastAsia="en-US"/>
              </w:rPr>
            </w:pPr>
            <w:r w:rsidRPr="003F7263">
              <w:rPr>
                <w:sz w:val="16"/>
                <w:szCs w:val="16"/>
                <w:lang w:eastAsia="en-US"/>
              </w:rPr>
              <w:t>UEs supporting 5G</w:t>
            </w:r>
            <w:r w:rsidR="00103904" w:rsidRPr="00A71616">
              <w:rPr>
                <w:sz w:val="16"/>
                <w:szCs w:val="16"/>
                <w:lang w:eastAsia="en-US"/>
              </w:rPr>
              <w:t xml:space="preserve"> Core</w:t>
            </w:r>
          </w:p>
        </w:tc>
      </w:tr>
      <w:tr w:rsidR="00022CB7" w:rsidRPr="003F7263" w14:paraId="52BEF960" w14:textId="77777777" w:rsidTr="00B76AD6">
        <w:trPr>
          <w:gridAfter w:val="1"/>
          <w:wAfter w:w="34" w:type="dxa"/>
          <w:jc w:val="center"/>
        </w:trPr>
        <w:tc>
          <w:tcPr>
            <w:tcW w:w="1089" w:type="dxa"/>
            <w:gridSpan w:val="2"/>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5" w:type="dxa"/>
            <w:gridSpan w:val="2"/>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2" w:type="dxa"/>
            <w:gridSpan w:val="2"/>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B76AD6">
        <w:trPr>
          <w:gridAfter w:val="1"/>
          <w:wAfter w:w="34" w:type="dxa"/>
          <w:jc w:val="center"/>
        </w:trPr>
        <w:tc>
          <w:tcPr>
            <w:tcW w:w="1089" w:type="dxa"/>
            <w:gridSpan w:val="2"/>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5" w:type="dxa"/>
            <w:gridSpan w:val="2"/>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2" w:type="dxa"/>
            <w:gridSpan w:val="2"/>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B76AD6">
        <w:trPr>
          <w:gridAfter w:val="1"/>
          <w:wAfter w:w="34" w:type="dxa"/>
          <w:jc w:val="center"/>
        </w:trPr>
        <w:tc>
          <w:tcPr>
            <w:tcW w:w="1089" w:type="dxa"/>
            <w:gridSpan w:val="2"/>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5" w:type="dxa"/>
            <w:gridSpan w:val="2"/>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2" w:type="dxa"/>
            <w:gridSpan w:val="2"/>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B76AD6">
        <w:trPr>
          <w:gridAfter w:val="1"/>
          <w:wAfter w:w="34" w:type="dxa"/>
          <w:jc w:val="center"/>
        </w:trPr>
        <w:tc>
          <w:tcPr>
            <w:tcW w:w="1089" w:type="dxa"/>
            <w:gridSpan w:val="2"/>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5" w:type="dxa"/>
            <w:gridSpan w:val="2"/>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30C584B2" w14:textId="1BF8C68B" w:rsidR="00022CB7" w:rsidRPr="003F7263" w:rsidRDefault="00022CB7" w:rsidP="00022CB7">
            <w:pPr>
              <w:pStyle w:val="TAL"/>
              <w:keepNext w:val="0"/>
              <w:keepLines w:val="0"/>
              <w:rPr>
                <w:sz w:val="16"/>
                <w:szCs w:val="16"/>
                <w:lang w:eastAsia="en-US"/>
              </w:rPr>
            </w:pPr>
            <w:r w:rsidRPr="003F7263">
              <w:rPr>
                <w:sz w:val="16"/>
                <w:szCs w:val="16"/>
                <w:lang w:eastAsia="en-US"/>
              </w:rPr>
              <w:t xml:space="preserve">UEs </w:t>
            </w:r>
            <w:r w:rsidR="00B108AD">
              <w:rPr>
                <w:sz w:val="16"/>
                <w:szCs w:val="16"/>
                <w:lang w:eastAsia="en-US"/>
              </w:rPr>
              <w:t>s</w:t>
            </w:r>
            <w:r w:rsidRPr="003F7263">
              <w:rPr>
                <w:sz w:val="16"/>
                <w:szCs w:val="16"/>
                <w:lang w:eastAsia="en-US"/>
              </w:rPr>
              <w:t>upporting 2-Step RACH</w:t>
            </w:r>
          </w:p>
        </w:tc>
      </w:tr>
      <w:tr w:rsidR="00022CB7" w:rsidRPr="003F7263" w14:paraId="52D5F656" w14:textId="77777777" w:rsidTr="00B76AD6">
        <w:trPr>
          <w:gridAfter w:val="1"/>
          <w:wAfter w:w="34" w:type="dxa"/>
          <w:jc w:val="center"/>
        </w:trPr>
        <w:tc>
          <w:tcPr>
            <w:tcW w:w="1089" w:type="dxa"/>
            <w:gridSpan w:val="2"/>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5" w:type="dxa"/>
            <w:gridSpan w:val="2"/>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776E0580" w14:textId="31E579DF" w:rsidR="00022CB7" w:rsidRPr="003F7263" w:rsidRDefault="00022CB7" w:rsidP="00022CB7">
            <w:pPr>
              <w:pStyle w:val="TAL"/>
              <w:keepNext w:val="0"/>
              <w:keepLines w:val="0"/>
              <w:rPr>
                <w:sz w:val="16"/>
                <w:szCs w:val="16"/>
                <w:lang w:eastAsia="en-US"/>
              </w:rPr>
            </w:pPr>
            <w:r w:rsidRPr="003F7263">
              <w:rPr>
                <w:sz w:val="16"/>
                <w:szCs w:val="16"/>
                <w:lang w:eastAsia="en-US"/>
              </w:rPr>
              <w:t xml:space="preserve">UEs </w:t>
            </w:r>
            <w:r w:rsidR="00B108AD">
              <w:rPr>
                <w:sz w:val="16"/>
                <w:szCs w:val="16"/>
                <w:lang w:eastAsia="en-US"/>
              </w:rPr>
              <w:t>s</w:t>
            </w:r>
            <w:r w:rsidRPr="003F7263">
              <w:rPr>
                <w:sz w:val="16"/>
                <w:szCs w:val="16"/>
                <w:lang w:eastAsia="en-US"/>
              </w:rPr>
              <w:t>upporting 2-Step RACH</w:t>
            </w:r>
          </w:p>
        </w:tc>
      </w:tr>
      <w:tr w:rsidR="00DD0B23" w:rsidRPr="003F7263" w14:paraId="1BACBCB5" w14:textId="77777777" w:rsidTr="00B76AD6">
        <w:trPr>
          <w:gridAfter w:val="1"/>
          <w:wAfter w:w="34" w:type="dxa"/>
          <w:jc w:val="center"/>
        </w:trPr>
        <w:tc>
          <w:tcPr>
            <w:tcW w:w="1089" w:type="dxa"/>
            <w:gridSpan w:val="2"/>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5" w:type="dxa"/>
            <w:gridSpan w:val="2"/>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6468986F" w14:textId="4B811C67" w:rsidR="00DD0B23" w:rsidRPr="003F7263" w:rsidRDefault="00DD0B23" w:rsidP="00DD0B23">
            <w:pPr>
              <w:pStyle w:val="TAL"/>
              <w:keepNext w:val="0"/>
              <w:keepLines w:val="0"/>
              <w:rPr>
                <w:sz w:val="16"/>
                <w:szCs w:val="16"/>
                <w:lang w:eastAsia="en-US"/>
              </w:rPr>
            </w:pPr>
            <w:r w:rsidRPr="003F7263">
              <w:rPr>
                <w:sz w:val="16"/>
                <w:szCs w:val="16"/>
              </w:rPr>
              <w:t xml:space="preserve">UEs </w:t>
            </w:r>
            <w:r w:rsidR="00B108AD">
              <w:rPr>
                <w:sz w:val="16"/>
                <w:szCs w:val="16"/>
              </w:rPr>
              <w:t>s</w:t>
            </w:r>
            <w:r w:rsidRPr="003F7263">
              <w:rPr>
                <w:sz w:val="16"/>
                <w:szCs w:val="16"/>
              </w:rPr>
              <w:t>upporting 2-Step RACH</w:t>
            </w:r>
          </w:p>
        </w:tc>
      </w:tr>
      <w:tr w:rsidR="0097648E" w:rsidRPr="003F7263" w14:paraId="2B25ADA9" w14:textId="77777777" w:rsidTr="00B76AD6">
        <w:trPr>
          <w:gridAfter w:val="1"/>
          <w:wAfter w:w="34" w:type="dxa"/>
          <w:jc w:val="center"/>
        </w:trPr>
        <w:tc>
          <w:tcPr>
            <w:tcW w:w="1089" w:type="dxa"/>
            <w:gridSpan w:val="2"/>
            <w:tcBorders>
              <w:bottom w:val="single" w:sz="4" w:space="0" w:color="auto"/>
            </w:tcBorders>
            <w:shd w:val="clear" w:color="auto" w:fill="auto"/>
          </w:tcPr>
          <w:p w14:paraId="6A546479" w14:textId="42C11CA1" w:rsidR="0097648E" w:rsidRPr="003F7263" w:rsidRDefault="0097648E" w:rsidP="0097648E">
            <w:pPr>
              <w:pStyle w:val="TAL"/>
              <w:keepNext w:val="0"/>
              <w:keepLines w:val="0"/>
              <w:rPr>
                <w:bCs/>
                <w:sz w:val="16"/>
                <w:szCs w:val="16"/>
                <w:lang w:eastAsia="zh-CN"/>
              </w:rPr>
            </w:pPr>
            <w:r w:rsidRPr="00003877">
              <w:rPr>
                <w:bCs/>
                <w:sz w:val="16"/>
                <w:szCs w:val="16"/>
              </w:rPr>
              <w:t>7.1.1.1.9a</w:t>
            </w:r>
          </w:p>
        </w:tc>
        <w:tc>
          <w:tcPr>
            <w:tcW w:w="3505" w:type="dxa"/>
            <w:gridSpan w:val="2"/>
            <w:tcBorders>
              <w:bottom w:val="single" w:sz="4" w:space="0" w:color="auto"/>
            </w:tcBorders>
            <w:shd w:val="clear" w:color="auto" w:fill="auto"/>
          </w:tcPr>
          <w:p w14:paraId="429F58A3" w14:textId="05742F19" w:rsidR="0097648E" w:rsidRPr="003F7263" w:rsidRDefault="0097648E" w:rsidP="0097648E">
            <w:pPr>
              <w:pStyle w:val="TAL"/>
              <w:keepNext w:val="0"/>
              <w:keepLines w:val="0"/>
              <w:rPr>
                <w:bCs/>
                <w:sz w:val="16"/>
                <w:szCs w:val="16"/>
                <w:lang w:eastAsia="zh-CN"/>
              </w:rPr>
            </w:pPr>
            <w:r w:rsidRPr="00003877">
              <w:rPr>
                <w:bCs/>
                <w:sz w:val="16"/>
                <w:szCs w:val="16"/>
              </w:rPr>
              <w:t>Random access procedure / 2-step RACH / Successful / RRC_IDLE</w:t>
            </w:r>
          </w:p>
        </w:tc>
        <w:tc>
          <w:tcPr>
            <w:tcW w:w="810" w:type="dxa"/>
            <w:gridSpan w:val="2"/>
            <w:tcBorders>
              <w:bottom w:val="single" w:sz="4" w:space="0" w:color="auto"/>
            </w:tcBorders>
            <w:shd w:val="clear" w:color="auto" w:fill="auto"/>
          </w:tcPr>
          <w:p w14:paraId="76184785" w14:textId="553F870E" w:rsidR="0097648E" w:rsidRPr="003F7263" w:rsidRDefault="0097648E" w:rsidP="0097648E">
            <w:pPr>
              <w:pStyle w:val="TAC"/>
              <w:keepNext w:val="0"/>
              <w:keepLines w:val="0"/>
              <w:rPr>
                <w:sz w:val="16"/>
                <w:szCs w:val="16"/>
              </w:rPr>
            </w:pPr>
            <w:r w:rsidRPr="00003877">
              <w:rPr>
                <w:sz w:val="16"/>
                <w:szCs w:val="16"/>
              </w:rPr>
              <w:t>Rel-16</w:t>
            </w:r>
          </w:p>
        </w:tc>
        <w:tc>
          <w:tcPr>
            <w:tcW w:w="1170" w:type="dxa"/>
            <w:gridSpan w:val="2"/>
            <w:tcBorders>
              <w:bottom w:val="single" w:sz="4" w:space="0" w:color="auto"/>
            </w:tcBorders>
            <w:shd w:val="clear" w:color="auto" w:fill="auto"/>
          </w:tcPr>
          <w:p w14:paraId="1C7C9F25" w14:textId="012D0E0A" w:rsidR="0097648E" w:rsidRPr="003F7263" w:rsidRDefault="0097648E" w:rsidP="0097648E">
            <w:pPr>
              <w:pStyle w:val="TAC"/>
              <w:keepNext w:val="0"/>
              <w:keepLines w:val="0"/>
              <w:rPr>
                <w:rFonts w:cs="Arial"/>
                <w:sz w:val="16"/>
                <w:szCs w:val="16"/>
              </w:rPr>
            </w:pPr>
            <w:r w:rsidRPr="00003877">
              <w:rPr>
                <w:rFonts w:cs="Arial"/>
                <w:sz w:val="16"/>
                <w:szCs w:val="16"/>
              </w:rPr>
              <w:t>C1</w:t>
            </w:r>
            <w:r w:rsidRPr="00003877">
              <w:rPr>
                <w:sz w:val="16"/>
                <w:szCs w:val="16"/>
              </w:rPr>
              <w:t>35</w:t>
            </w:r>
          </w:p>
        </w:tc>
        <w:tc>
          <w:tcPr>
            <w:tcW w:w="3592" w:type="dxa"/>
            <w:gridSpan w:val="2"/>
            <w:tcBorders>
              <w:bottom w:val="single" w:sz="4" w:space="0" w:color="auto"/>
            </w:tcBorders>
            <w:shd w:val="clear" w:color="auto" w:fill="auto"/>
          </w:tcPr>
          <w:p w14:paraId="73F22295" w14:textId="388042F7" w:rsidR="0097648E" w:rsidRPr="003F7263" w:rsidRDefault="0097648E" w:rsidP="0097648E">
            <w:pPr>
              <w:pStyle w:val="TAL"/>
              <w:keepNext w:val="0"/>
              <w:keepLines w:val="0"/>
              <w:rPr>
                <w:sz w:val="16"/>
                <w:szCs w:val="16"/>
              </w:rPr>
            </w:pPr>
            <w:r w:rsidRPr="00003877">
              <w:rPr>
                <w:sz w:val="16"/>
                <w:szCs w:val="16"/>
              </w:rPr>
              <w:t>UEs supporting 2-Step RACH</w:t>
            </w:r>
          </w:p>
        </w:tc>
      </w:tr>
      <w:tr w:rsidR="0097648E" w:rsidRPr="003F7263" w14:paraId="1B585C39" w14:textId="77777777" w:rsidTr="00B76AD6">
        <w:trPr>
          <w:gridAfter w:val="1"/>
          <w:wAfter w:w="34" w:type="dxa"/>
          <w:jc w:val="center"/>
        </w:trPr>
        <w:tc>
          <w:tcPr>
            <w:tcW w:w="1089" w:type="dxa"/>
            <w:gridSpan w:val="2"/>
            <w:tcBorders>
              <w:bottom w:val="single" w:sz="4" w:space="0" w:color="auto"/>
            </w:tcBorders>
            <w:shd w:val="clear" w:color="auto" w:fill="auto"/>
          </w:tcPr>
          <w:p w14:paraId="2836413A" w14:textId="6DFFC016" w:rsidR="0097648E" w:rsidRPr="003F7263" w:rsidRDefault="0097648E" w:rsidP="0097648E">
            <w:pPr>
              <w:pStyle w:val="TAL"/>
              <w:keepNext w:val="0"/>
              <w:keepLines w:val="0"/>
              <w:rPr>
                <w:bCs/>
                <w:sz w:val="16"/>
                <w:szCs w:val="16"/>
                <w:lang w:eastAsia="zh-CN"/>
              </w:rPr>
            </w:pPr>
            <w:r w:rsidRPr="003F7263">
              <w:rPr>
                <w:bCs/>
                <w:sz w:val="16"/>
                <w:szCs w:val="16"/>
                <w:lang w:eastAsia="zh-CN"/>
              </w:rPr>
              <w:t>7.1.1.1.10</w:t>
            </w:r>
          </w:p>
        </w:tc>
        <w:tc>
          <w:tcPr>
            <w:tcW w:w="3505" w:type="dxa"/>
            <w:gridSpan w:val="2"/>
            <w:tcBorders>
              <w:bottom w:val="single" w:sz="4" w:space="0" w:color="auto"/>
            </w:tcBorders>
            <w:shd w:val="clear" w:color="auto" w:fill="auto"/>
          </w:tcPr>
          <w:p w14:paraId="44710777" w14:textId="077902E8" w:rsidR="0097648E" w:rsidRPr="003F7263" w:rsidRDefault="0097648E" w:rsidP="0097648E">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3F383F51" w14:textId="48713BF2" w:rsidR="0097648E" w:rsidRPr="003F7263" w:rsidRDefault="0097648E" w:rsidP="0097648E">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BE1CD28" w14:textId="3B159F90" w:rsidR="0097648E" w:rsidRPr="003F7263" w:rsidRDefault="0097648E" w:rsidP="0097648E">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5088635A" w14:textId="332B84B1" w:rsidR="0097648E" w:rsidRPr="003F7263" w:rsidRDefault="0097648E" w:rsidP="0097648E">
            <w:pPr>
              <w:pStyle w:val="TAL"/>
              <w:keepNext w:val="0"/>
              <w:keepLines w:val="0"/>
              <w:rPr>
                <w:sz w:val="16"/>
                <w:szCs w:val="16"/>
                <w:lang w:eastAsia="en-US"/>
              </w:rPr>
            </w:pPr>
            <w:r w:rsidRPr="003F7263">
              <w:rPr>
                <w:sz w:val="16"/>
                <w:szCs w:val="16"/>
              </w:rPr>
              <w:t xml:space="preserve">UEs </w:t>
            </w:r>
            <w:r>
              <w:rPr>
                <w:sz w:val="16"/>
                <w:szCs w:val="16"/>
              </w:rPr>
              <w:t>s</w:t>
            </w:r>
            <w:r w:rsidRPr="003F7263">
              <w:rPr>
                <w:sz w:val="16"/>
                <w:szCs w:val="16"/>
              </w:rPr>
              <w:t>upporting 2-Step RACH</w:t>
            </w:r>
          </w:p>
        </w:tc>
      </w:tr>
      <w:tr w:rsidR="0097648E" w:rsidRPr="00003877" w14:paraId="77C19722" w14:textId="77777777" w:rsidTr="00B76AD6">
        <w:tblPrEx>
          <w:tblLook w:val="04A0" w:firstRow="1" w:lastRow="0" w:firstColumn="1" w:lastColumn="0" w:noHBand="0" w:noVBand="1"/>
        </w:tblPrEx>
        <w:trPr>
          <w:gridBefore w:val="1"/>
          <w:wBefore w:w="33" w:type="dxa"/>
          <w:jc w:val="center"/>
        </w:trPr>
        <w:tc>
          <w:tcPr>
            <w:tcW w:w="1089" w:type="dxa"/>
            <w:gridSpan w:val="2"/>
            <w:tcBorders>
              <w:top w:val="single" w:sz="4" w:space="0" w:color="auto"/>
              <w:left w:val="single" w:sz="4" w:space="0" w:color="auto"/>
              <w:bottom w:val="single" w:sz="4" w:space="0" w:color="auto"/>
              <w:right w:val="single" w:sz="4" w:space="0" w:color="auto"/>
            </w:tcBorders>
          </w:tcPr>
          <w:p w14:paraId="095E8EE5" w14:textId="77777777" w:rsidR="0097648E" w:rsidRPr="00003877" w:rsidRDefault="0097648E" w:rsidP="0097648E">
            <w:pPr>
              <w:pStyle w:val="TAL"/>
              <w:keepNext w:val="0"/>
              <w:keepLines w:val="0"/>
              <w:rPr>
                <w:sz w:val="16"/>
                <w:szCs w:val="16"/>
              </w:rPr>
            </w:pPr>
            <w:r w:rsidRPr="00003877">
              <w:rPr>
                <w:bCs/>
                <w:sz w:val="16"/>
                <w:szCs w:val="16"/>
              </w:rPr>
              <w:t>7.1.1.1.10a</w:t>
            </w:r>
          </w:p>
        </w:tc>
        <w:tc>
          <w:tcPr>
            <w:tcW w:w="3505" w:type="dxa"/>
            <w:gridSpan w:val="2"/>
            <w:tcBorders>
              <w:top w:val="single" w:sz="4" w:space="0" w:color="auto"/>
              <w:left w:val="single" w:sz="4" w:space="0" w:color="auto"/>
              <w:bottom w:val="single" w:sz="4" w:space="0" w:color="auto"/>
              <w:right w:val="single" w:sz="4" w:space="0" w:color="auto"/>
            </w:tcBorders>
          </w:tcPr>
          <w:p w14:paraId="0B9CADED" w14:textId="77777777" w:rsidR="0097648E" w:rsidRPr="00003877" w:rsidRDefault="0097648E" w:rsidP="0097648E">
            <w:pPr>
              <w:pStyle w:val="TAL"/>
              <w:keepNext w:val="0"/>
              <w:keepLines w:val="0"/>
              <w:rPr>
                <w:sz w:val="16"/>
                <w:szCs w:val="16"/>
              </w:rPr>
            </w:pPr>
            <w:r w:rsidRPr="00003877">
              <w:rPr>
                <w:bCs/>
                <w:sz w:val="16"/>
                <w:szCs w:val="16"/>
              </w:rPr>
              <w:t>Random access procedure / 2-step RACH/ Fallback for CBRA</w:t>
            </w:r>
          </w:p>
        </w:tc>
        <w:tc>
          <w:tcPr>
            <w:tcW w:w="810" w:type="dxa"/>
            <w:gridSpan w:val="2"/>
            <w:tcBorders>
              <w:top w:val="single" w:sz="4" w:space="0" w:color="auto"/>
              <w:left w:val="single" w:sz="4" w:space="0" w:color="auto"/>
              <w:bottom w:val="single" w:sz="4" w:space="0" w:color="auto"/>
              <w:right w:val="single" w:sz="4" w:space="0" w:color="auto"/>
            </w:tcBorders>
          </w:tcPr>
          <w:p w14:paraId="14C9228F" w14:textId="77777777" w:rsidR="0097648E" w:rsidRPr="00003877" w:rsidRDefault="0097648E" w:rsidP="0097648E">
            <w:pPr>
              <w:pStyle w:val="TAC"/>
              <w:keepNext w:val="0"/>
              <w:keepLines w:val="0"/>
              <w:rPr>
                <w:sz w:val="16"/>
                <w:szCs w:val="16"/>
              </w:rPr>
            </w:pPr>
            <w:r w:rsidRPr="00003877">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33F8A0A" w14:textId="77777777" w:rsidR="0097648E" w:rsidRPr="00003877" w:rsidRDefault="0097648E" w:rsidP="0097648E">
            <w:pPr>
              <w:pStyle w:val="TAC"/>
              <w:keepNext w:val="0"/>
              <w:keepLines w:val="0"/>
              <w:rPr>
                <w:sz w:val="16"/>
                <w:szCs w:val="16"/>
              </w:rPr>
            </w:pPr>
            <w:r w:rsidRPr="00003877">
              <w:rPr>
                <w:rFonts w:cs="Arial"/>
                <w:sz w:val="16"/>
                <w:szCs w:val="16"/>
              </w:rPr>
              <w:t>C1</w:t>
            </w:r>
            <w:r w:rsidRPr="00003877">
              <w:rPr>
                <w:sz w:val="16"/>
                <w:szCs w:val="16"/>
              </w:rPr>
              <w:t>35</w:t>
            </w:r>
          </w:p>
        </w:tc>
        <w:tc>
          <w:tcPr>
            <w:tcW w:w="3593" w:type="dxa"/>
            <w:gridSpan w:val="2"/>
            <w:tcBorders>
              <w:top w:val="single" w:sz="4" w:space="0" w:color="auto"/>
              <w:left w:val="single" w:sz="4" w:space="0" w:color="auto"/>
              <w:bottom w:val="single" w:sz="4" w:space="0" w:color="auto"/>
              <w:right w:val="single" w:sz="4" w:space="0" w:color="auto"/>
            </w:tcBorders>
          </w:tcPr>
          <w:p w14:paraId="379F5D0D" w14:textId="77777777" w:rsidR="0097648E" w:rsidRPr="00003877" w:rsidRDefault="0097648E" w:rsidP="0097648E">
            <w:pPr>
              <w:pStyle w:val="TAL"/>
              <w:keepNext w:val="0"/>
              <w:keepLines w:val="0"/>
              <w:rPr>
                <w:sz w:val="16"/>
                <w:szCs w:val="16"/>
              </w:rPr>
            </w:pPr>
            <w:r w:rsidRPr="00003877">
              <w:rPr>
                <w:sz w:val="16"/>
                <w:szCs w:val="16"/>
              </w:rPr>
              <w:t>UEs supporting 2-Step RACH</w:t>
            </w:r>
          </w:p>
        </w:tc>
      </w:tr>
      <w:tr w:rsidR="0097648E" w:rsidRPr="003F7263" w14:paraId="467AE830" w14:textId="77777777" w:rsidTr="00B76AD6">
        <w:trPr>
          <w:gridAfter w:val="1"/>
          <w:wAfter w:w="34" w:type="dxa"/>
          <w:jc w:val="center"/>
        </w:trPr>
        <w:tc>
          <w:tcPr>
            <w:tcW w:w="1089" w:type="dxa"/>
            <w:gridSpan w:val="2"/>
            <w:tcBorders>
              <w:bottom w:val="single" w:sz="4" w:space="0" w:color="auto"/>
            </w:tcBorders>
            <w:shd w:val="clear" w:color="auto" w:fill="auto"/>
          </w:tcPr>
          <w:p w14:paraId="23B36655" w14:textId="41D6D4C1" w:rsidR="0097648E" w:rsidRPr="00B108AD" w:rsidRDefault="0097648E" w:rsidP="0097648E">
            <w:pPr>
              <w:pStyle w:val="TAL"/>
              <w:keepNext w:val="0"/>
              <w:keepLines w:val="0"/>
              <w:rPr>
                <w:bCs/>
                <w:sz w:val="16"/>
                <w:szCs w:val="16"/>
                <w:lang w:eastAsia="zh-CN"/>
              </w:rPr>
            </w:pPr>
            <w:r w:rsidRPr="00B108AD">
              <w:rPr>
                <w:sz w:val="16"/>
                <w:szCs w:val="16"/>
              </w:rPr>
              <w:t>7.1.1.1.11</w:t>
            </w:r>
          </w:p>
        </w:tc>
        <w:tc>
          <w:tcPr>
            <w:tcW w:w="3505" w:type="dxa"/>
            <w:gridSpan w:val="2"/>
            <w:tcBorders>
              <w:bottom w:val="single" w:sz="4" w:space="0" w:color="auto"/>
            </w:tcBorders>
            <w:shd w:val="clear" w:color="auto" w:fill="auto"/>
          </w:tcPr>
          <w:p w14:paraId="34698E04" w14:textId="69ACD9C3" w:rsidR="0097648E" w:rsidRPr="00B108AD" w:rsidRDefault="0097648E" w:rsidP="0097648E">
            <w:pPr>
              <w:pStyle w:val="TAL"/>
              <w:keepNext w:val="0"/>
              <w:keepLines w:val="0"/>
              <w:rPr>
                <w:bCs/>
                <w:sz w:val="16"/>
                <w:szCs w:val="16"/>
                <w:lang w:eastAsia="zh-CN"/>
              </w:rPr>
            </w:pPr>
            <w:r w:rsidRPr="00B108AD">
              <w:rPr>
                <w:sz w:val="16"/>
                <w:szCs w:val="16"/>
              </w:rPr>
              <w:t>Random access procedure / Successful / Slice specific RACH configuration</w:t>
            </w:r>
          </w:p>
        </w:tc>
        <w:tc>
          <w:tcPr>
            <w:tcW w:w="810" w:type="dxa"/>
            <w:gridSpan w:val="2"/>
            <w:tcBorders>
              <w:bottom w:val="single" w:sz="4" w:space="0" w:color="auto"/>
            </w:tcBorders>
            <w:shd w:val="clear" w:color="auto" w:fill="auto"/>
          </w:tcPr>
          <w:p w14:paraId="5079FFB3" w14:textId="272AEC07" w:rsidR="0097648E" w:rsidRPr="00B108AD" w:rsidRDefault="0097648E" w:rsidP="0097648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73536478" w14:textId="70FDEC40" w:rsidR="0097648E" w:rsidRPr="00B108AD" w:rsidRDefault="0097648E" w:rsidP="0097648E">
            <w:pPr>
              <w:pStyle w:val="TAC"/>
              <w:keepNext w:val="0"/>
              <w:keepLines w:val="0"/>
              <w:rPr>
                <w:rFonts w:cs="Arial"/>
                <w:sz w:val="16"/>
                <w:szCs w:val="16"/>
              </w:rPr>
            </w:pPr>
            <w:r>
              <w:rPr>
                <w:sz w:val="16"/>
                <w:szCs w:val="16"/>
              </w:rPr>
              <w:t>C262</w:t>
            </w:r>
          </w:p>
        </w:tc>
        <w:tc>
          <w:tcPr>
            <w:tcW w:w="3592" w:type="dxa"/>
            <w:gridSpan w:val="2"/>
            <w:tcBorders>
              <w:bottom w:val="single" w:sz="4" w:space="0" w:color="auto"/>
            </w:tcBorders>
            <w:shd w:val="clear" w:color="auto" w:fill="auto"/>
          </w:tcPr>
          <w:p w14:paraId="614245C1" w14:textId="0055E827" w:rsidR="0097648E" w:rsidRPr="00B108AD" w:rsidRDefault="0097648E" w:rsidP="0097648E">
            <w:pPr>
              <w:pStyle w:val="TAL"/>
              <w:keepNext w:val="0"/>
              <w:keepLines w:val="0"/>
              <w:rPr>
                <w:sz w:val="16"/>
                <w:szCs w:val="16"/>
              </w:rPr>
            </w:pPr>
            <w:r w:rsidRPr="00B108AD">
              <w:rPr>
                <w:sz w:val="16"/>
                <w:szCs w:val="16"/>
              </w:rPr>
              <w:t>UEs supporting slice-based RACH partitioning and slice-based RACH prioritisation</w:t>
            </w:r>
          </w:p>
        </w:tc>
      </w:tr>
      <w:tr w:rsidR="0097648E" w:rsidRPr="003F7263" w14:paraId="4E379F6C" w14:textId="77777777" w:rsidTr="00B76AD6">
        <w:trPr>
          <w:gridAfter w:val="1"/>
          <w:wAfter w:w="34" w:type="dxa"/>
          <w:jc w:val="center"/>
        </w:trPr>
        <w:tc>
          <w:tcPr>
            <w:tcW w:w="1089" w:type="dxa"/>
            <w:gridSpan w:val="2"/>
            <w:tcBorders>
              <w:bottom w:val="single" w:sz="4" w:space="0" w:color="auto"/>
            </w:tcBorders>
            <w:shd w:val="clear" w:color="auto" w:fill="auto"/>
          </w:tcPr>
          <w:p w14:paraId="053B954B" w14:textId="7AB7DDC1" w:rsidR="0097648E" w:rsidRPr="00B108AD" w:rsidRDefault="0097648E" w:rsidP="0097648E">
            <w:pPr>
              <w:pStyle w:val="TAL"/>
              <w:keepNext w:val="0"/>
              <w:keepLines w:val="0"/>
              <w:rPr>
                <w:bCs/>
                <w:sz w:val="16"/>
                <w:szCs w:val="16"/>
                <w:lang w:eastAsia="zh-CN"/>
              </w:rPr>
            </w:pPr>
            <w:r w:rsidRPr="00B108AD">
              <w:rPr>
                <w:sz w:val="16"/>
                <w:szCs w:val="16"/>
              </w:rPr>
              <w:t>7.1.1.1.12</w:t>
            </w:r>
          </w:p>
        </w:tc>
        <w:tc>
          <w:tcPr>
            <w:tcW w:w="3505" w:type="dxa"/>
            <w:gridSpan w:val="2"/>
            <w:tcBorders>
              <w:bottom w:val="single" w:sz="4" w:space="0" w:color="auto"/>
            </w:tcBorders>
            <w:shd w:val="clear" w:color="auto" w:fill="auto"/>
          </w:tcPr>
          <w:p w14:paraId="59DB1278" w14:textId="7AC34127" w:rsidR="0097648E" w:rsidRPr="00B108AD" w:rsidRDefault="0097648E" w:rsidP="0097648E">
            <w:pPr>
              <w:pStyle w:val="TAL"/>
              <w:keepNext w:val="0"/>
              <w:keepLines w:val="0"/>
              <w:rPr>
                <w:bCs/>
                <w:sz w:val="16"/>
                <w:szCs w:val="16"/>
                <w:lang w:eastAsia="zh-CN"/>
              </w:rPr>
            </w:pPr>
            <w:r w:rsidRPr="00B108AD">
              <w:rPr>
                <w:sz w:val="16"/>
                <w:szCs w:val="16"/>
              </w:rPr>
              <w:t>Random access procedure / Successful / ra-PrioritizationForSlicing</w:t>
            </w:r>
          </w:p>
        </w:tc>
        <w:tc>
          <w:tcPr>
            <w:tcW w:w="810" w:type="dxa"/>
            <w:gridSpan w:val="2"/>
            <w:tcBorders>
              <w:bottom w:val="single" w:sz="4" w:space="0" w:color="auto"/>
            </w:tcBorders>
            <w:shd w:val="clear" w:color="auto" w:fill="auto"/>
          </w:tcPr>
          <w:p w14:paraId="44607696" w14:textId="2FA77020" w:rsidR="0097648E" w:rsidRPr="00B108AD" w:rsidRDefault="0097648E" w:rsidP="0097648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43B22F09" w14:textId="4BD5DC6D" w:rsidR="0097648E" w:rsidRPr="00B108AD" w:rsidRDefault="0097648E" w:rsidP="0097648E">
            <w:pPr>
              <w:pStyle w:val="TAC"/>
              <w:keepNext w:val="0"/>
              <w:keepLines w:val="0"/>
              <w:rPr>
                <w:rFonts w:cs="Arial"/>
                <w:sz w:val="16"/>
                <w:szCs w:val="16"/>
              </w:rPr>
            </w:pPr>
            <w:r>
              <w:rPr>
                <w:sz w:val="16"/>
                <w:szCs w:val="16"/>
              </w:rPr>
              <w:t>C263</w:t>
            </w:r>
          </w:p>
        </w:tc>
        <w:tc>
          <w:tcPr>
            <w:tcW w:w="3592" w:type="dxa"/>
            <w:gridSpan w:val="2"/>
            <w:tcBorders>
              <w:bottom w:val="single" w:sz="4" w:space="0" w:color="auto"/>
            </w:tcBorders>
            <w:shd w:val="clear" w:color="auto" w:fill="auto"/>
          </w:tcPr>
          <w:p w14:paraId="25C33E3E" w14:textId="2799C2FD" w:rsidR="0097648E" w:rsidRPr="00B108AD" w:rsidRDefault="0097648E" w:rsidP="0097648E">
            <w:pPr>
              <w:pStyle w:val="TAL"/>
              <w:keepNext w:val="0"/>
              <w:keepLines w:val="0"/>
              <w:rPr>
                <w:sz w:val="16"/>
                <w:szCs w:val="16"/>
              </w:rPr>
            </w:pPr>
            <w:r w:rsidRPr="00B108AD">
              <w:rPr>
                <w:sz w:val="16"/>
                <w:szCs w:val="16"/>
              </w:rPr>
              <w:t xml:space="preserve">UEs supporting slice-based RACH partitioning, slice-based RACH prioritisation and RACH </w:t>
            </w:r>
            <w:r w:rsidRPr="00B108AD">
              <w:rPr>
                <w:sz w:val="16"/>
                <w:szCs w:val="16"/>
              </w:rPr>
              <w:lastRenderedPageBreak/>
              <w:t>prioritisation for Access Identity 1</w:t>
            </w:r>
          </w:p>
        </w:tc>
      </w:tr>
      <w:tr w:rsidR="0097648E" w:rsidRPr="003F7263" w14:paraId="3F7FB2FB" w14:textId="77777777" w:rsidTr="00B76AD6">
        <w:trPr>
          <w:gridAfter w:val="1"/>
          <w:wAfter w:w="34" w:type="dxa"/>
          <w:jc w:val="center"/>
        </w:trPr>
        <w:tc>
          <w:tcPr>
            <w:tcW w:w="1089" w:type="dxa"/>
            <w:gridSpan w:val="2"/>
            <w:tcBorders>
              <w:bottom w:val="single" w:sz="4" w:space="0" w:color="auto"/>
            </w:tcBorders>
            <w:shd w:val="clear" w:color="auto" w:fill="auto"/>
          </w:tcPr>
          <w:p w14:paraId="243B2CF2" w14:textId="50DA3A27" w:rsidR="0097648E" w:rsidRPr="00B108AD" w:rsidRDefault="0097648E" w:rsidP="0097648E">
            <w:pPr>
              <w:pStyle w:val="TAL"/>
              <w:keepNext w:val="0"/>
              <w:keepLines w:val="0"/>
              <w:rPr>
                <w:bCs/>
                <w:sz w:val="16"/>
                <w:szCs w:val="16"/>
                <w:lang w:eastAsia="zh-CN"/>
              </w:rPr>
            </w:pPr>
            <w:r w:rsidRPr="00B108AD">
              <w:rPr>
                <w:sz w:val="16"/>
                <w:szCs w:val="16"/>
              </w:rPr>
              <w:lastRenderedPageBreak/>
              <w:t>7.1.1.1.13</w:t>
            </w:r>
          </w:p>
        </w:tc>
        <w:tc>
          <w:tcPr>
            <w:tcW w:w="3505" w:type="dxa"/>
            <w:gridSpan w:val="2"/>
            <w:tcBorders>
              <w:bottom w:val="single" w:sz="4" w:space="0" w:color="auto"/>
            </w:tcBorders>
            <w:shd w:val="clear" w:color="auto" w:fill="auto"/>
          </w:tcPr>
          <w:p w14:paraId="0D38170F" w14:textId="5EF5C6A1" w:rsidR="0097648E" w:rsidRPr="00B108AD" w:rsidRDefault="0097648E" w:rsidP="0097648E">
            <w:pPr>
              <w:pStyle w:val="TAL"/>
              <w:keepNext w:val="0"/>
              <w:keepLines w:val="0"/>
              <w:rPr>
                <w:bCs/>
                <w:sz w:val="16"/>
                <w:szCs w:val="16"/>
                <w:lang w:eastAsia="zh-CN"/>
              </w:rPr>
            </w:pPr>
            <w:r w:rsidRPr="00B108AD">
              <w:rPr>
                <w:sz w:val="16"/>
                <w:szCs w:val="16"/>
              </w:rPr>
              <w:t>Random access procedure / Successful / Slice specific RACH configuration / 2-step RACH</w:t>
            </w:r>
          </w:p>
        </w:tc>
        <w:tc>
          <w:tcPr>
            <w:tcW w:w="810" w:type="dxa"/>
            <w:gridSpan w:val="2"/>
            <w:tcBorders>
              <w:bottom w:val="single" w:sz="4" w:space="0" w:color="auto"/>
            </w:tcBorders>
            <w:shd w:val="clear" w:color="auto" w:fill="auto"/>
          </w:tcPr>
          <w:p w14:paraId="3BD95771" w14:textId="15D1EDE0" w:rsidR="0097648E" w:rsidRPr="00B108AD" w:rsidRDefault="0097648E" w:rsidP="0097648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1BFC5E59" w14:textId="7637A4DC" w:rsidR="0097648E" w:rsidRPr="00B108AD" w:rsidRDefault="0097648E" w:rsidP="0097648E">
            <w:pPr>
              <w:pStyle w:val="TAC"/>
              <w:keepNext w:val="0"/>
              <w:keepLines w:val="0"/>
              <w:rPr>
                <w:rFonts w:cs="Arial"/>
                <w:sz w:val="16"/>
                <w:szCs w:val="16"/>
              </w:rPr>
            </w:pPr>
            <w:r>
              <w:rPr>
                <w:sz w:val="16"/>
                <w:szCs w:val="16"/>
              </w:rPr>
              <w:t>C264</w:t>
            </w:r>
          </w:p>
        </w:tc>
        <w:tc>
          <w:tcPr>
            <w:tcW w:w="3592" w:type="dxa"/>
            <w:gridSpan w:val="2"/>
            <w:tcBorders>
              <w:bottom w:val="single" w:sz="4" w:space="0" w:color="auto"/>
            </w:tcBorders>
            <w:shd w:val="clear" w:color="auto" w:fill="auto"/>
          </w:tcPr>
          <w:p w14:paraId="3BBC3D12" w14:textId="4B3096BC" w:rsidR="0097648E" w:rsidRPr="00B108AD" w:rsidRDefault="0097648E" w:rsidP="0097648E">
            <w:pPr>
              <w:pStyle w:val="TAL"/>
              <w:keepNext w:val="0"/>
              <w:keepLines w:val="0"/>
              <w:rPr>
                <w:sz w:val="16"/>
                <w:szCs w:val="16"/>
              </w:rPr>
            </w:pPr>
            <w:r w:rsidRPr="00B108AD">
              <w:rPr>
                <w:sz w:val="16"/>
                <w:szCs w:val="16"/>
              </w:rPr>
              <w:t>UEs supporting 2-Step RACH, slice-based RACH partitioning and slice-based RACH prioritisation</w:t>
            </w:r>
          </w:p>
        </w:tc>
      </w:tr>
      <w:tr w:rsidR="0097648E" w:rsidRPr="003F7263" w14:paraId="3759A94C" w14:textId="77777777" w:rsidTr="00B76AD6">
        <w:trPr>
          <w:gridAfter w:val="1"/>
          <w:wAfter w:w="34" w:type="dxa"/>
          <w:jc w:val="center"/>
        </w:trPr>
        <w:tc>
          <w:tcPr>
            <w:tcW w:w="1089" w:type="dxa"/>
            <w:gridSpan w:val="2"/>
            <w:tcBorders>
              <w:bottom w:val="single" w:sz="4" w:space="0" w:color="auto"/>
            </w:tcBorders>
            <w:shd w:val="clear" w:color="auto" w:fill="auto"/>
          </w:tcPr>
          <w:p w14:paraId="3583CA8E" w14:textId="2213943F" w:rsidR="0097648E" w:rsidRPr="00B108AD" w:rsidRDefault="0097648E" w:rsidP="0097648E">
            <w:pPr>
              <w:pStyle w:val="TAL"/>
              <w:keepNext w:val="0"/>
              <w:keepLines w:val="0"/>
              <w:rPr>
                <w:bCs/>
                <w:sz w:val="16"/>
                <w:szCs w:val="16"/>
                <w:lang w:eastAsia="zh-CN"/>
              </w:rPr>
            </w:pPr>
            <w:r w:rsidRPr="00B108AD">
              <w:rPr>
                <w:sz w:val="16"/>
                <w:szCs w:val="16"/>
              </w:rPr>
              <w:t>7.1.1.1.14</w:t>
            </w:r>
          </w:p>
        </w:tc>
        <w:tc>
          <w:tcPr>
            <w:tcW w:w="3505" w:type="dxa"/>
            <w:gridSpan w:val="2"/>
            <w:tcBorders>
              <w:bottom w:val="single" w:sz="4" w:space="0" w:color="auto"/>
            </w:tcBorders>
            <w:shd w:val="clear" w:color="auto" w:fill="auto"/>
          </w:tcPr>
          <w:p w14:paraId="1BFE6C33" w14:textId="642B0894" w:rsidR="0097648E" w:rsidRPr="00B108AD" w:rsidRDefault="0097648E" w:rsidP="0097648E">
            <w:pPr>
              <w:pStyle w:val="TAL"/>
              <w:keepNext w:val="0"/>
              <w:keepLines w:val="0"/>
              <w:rPr>
                <w:bCs/>
                <w:sz w:val="16"/>
                <w:szCs w:val="16"/>
                <w:lang w:eastAsia="zh-CN"/>
              </w:rPr>
            </w:pPr>
            <w:r w:rsidRPr="00B108AD">
              <w:rPr>
                <w:sz w:val="16"/>
                <w:szCs w:val="16"/>
              </w:rPr>
              <w:t>Random access procedure / Successful / ra-PrioritizationForSlicingTwoStep / 2-step RACH</w:t>
            </w:r>
          </w:p>
        </w:tc>
        <w:tc>
          <w:tcPr>
            <w:tcW w:w="810" w:type="dxa"/>
            <w:gridSpan w:val="2"/>
            <w:tcBorders>
              <w:bottom w:val="single" w:sz="4" w:space="0" w:color="auto"/>
            </w:tcBorders>
            <w:shd w:val="clear" w:color="auto" w:fill="auto"/>
          </w:tcPr>
          <w:p w14:paraId="0A89A65D" w14:textId="61F511D8" w:rsidR="0097648E" w:rsidRPr="00B108AD" w:rsidRDefault="0097648E" w:rsidP="0097648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5DBFFC59" w14:textId="4124FFA8" w:rsidR="0097648E" w:rsidRPr="00B108AD" w:rsidRDefault="0097648E" w:rsidP="0097648E">
            <w:pPr>
              <w:pStyle w:val="TAC"/>
              <w:keepNext w:val="0"/>
              <w:keepLines w:val="0"/>
              <w:rPr>
                <w:rFonts w:cs="Arial"/>
                <w:sz w:val="16"/>
                <w:szCs w:val="16"/>
              </w:rPr>
            </w:pPr>
            <w:r>
              <w:rPr>
                <w:sz w:val="16"/>
                <w:szCs w:val="16"/>
              </w:rPr>
              <w:t>C265</w:t>
            </w:r>
          </w:p>
        </w:tc>
        <w:tc>
          <w:tcPr>
            <w:tcW w:w="3592" w:type="dxa"/>
            <w:gridSpan w:val="2"/>
            <w:tcBorders>
              <w:bottom w:val="single" w:sz="4" w:space="0" w:color="auto"/>
            </w:tcBorders>
            <w:shd w:val="clear" w:color="auto" w:fill="auto"/>
          </w:tcPr>
          <w:p w14:paraId="2940D5E0" w14:textId="3B62249B" w:rsidR="0097648E" w:rsidRPr="00B108AD" w:rsidRDefault="0097648E" w:rsidP="0097648E">
            <w:pPr>
              <w:pStyle w:val="TAL"/>
              <w:keepNext w:val="0"/>
              <w:keepLines w:val="0"/>
              <w:rPr>
                <w:sz w:val="16"/>
                <w:szCs w:val="16"/>
              </w:rPr>
            </w:pPr>
            <w:r w:rsidRPr="00B108AD">
              <w:rPr>
                <w:sz w:val="16"/>
                <w:szCs w:val="16"/>
              </w:rPr>
              <w:t>UEs supporting 2-Step RACH, slice-based RACH partitioning, slice-based RACH prioritisation and RACH prioritisation for Access Identity 1</w:t>
            </w:r>
          </w:p>
        </w:tc>
      </w:tr>
      <w:tr w:rsidR="0097648E" w:rsidRPr="00B108AD" w14:paraId="2FF495BB" w14:textId="77777777" w:rsidTr="00B76AD6">
        <w:trPr>
          <w:gridBefore w:val="1"/>
          <w:wBefore w:w="33" w:type="dxa"/>
          <w:jc w:val="center"/>
        </w:trPr>
        <w:tc>
          <w:tcPr>
            <w:tcW w:w="1089" w:type="dxa"/>
            <w:gridSpan w:val="2"/>
            <w:tcBorders>
              <w:bottom w:val="single" w:sz="4" w:space="0" w:color="auto"/>
            </w:tcBorders>
            <w:shd w:val="clear" w:color="auto" w:fill="auto"/>
          </w:tcPr>
          <w:p w14:paraId="52BA1287" w14:textId="77777777" w:rsidR="0097648E" w:rsidRPr="00B108AD" w:rsidRDefault="0097648E" w:rsidP="0097648E">
            <w:pPr>
              <w:pStyle w:val="TAL"/>
              <w:keepNext w:val="0"/>
              <w:keepLines w:val="0"/>
              <w:rPr>
                <w:sz w:val="16"/>
                <w:szCs w:val="16"/>
              </w:rPr>
            </w:pPr>
            <w:r w:rsidRPr="00B108AD">
              <w:rPr>
                <w:sz w:val="16"/>
                <w:szCs w:val="16"/>
              </w:rPr>
              <w:t>7.1.1.1.1</w:t>
            </w:r>
            <w:r>
              <w:rPr>
                <w:sz w:val="16"/>
                <w:szCs w:val="16"/>
              </w:rPr>
              <w:t>5</w:t>
            </w:r>
          </w:p>
        </w:tc>
        <w:tc>
          <w:tcPr>
            <w:tcW w:w="3505" w:type="dxa"/>
            <w:gridSpan w:val="2"/>
            <w:tcBorders>
              <w:bottom w:val="single" w:sz="4" w:space="0" w:color="auto"/>
            </w:tcBorders>
            <w:shd w:val="clear" w:color="auto" w:fill="auto"/>
          </w:tcPr>
          <w:p w14:paraId="47659E95" w14:textId="77777777" w:rsidR="0097648E" w:rsidRPr="00B108AD" w:rsidRDefault="0097648E" w:rsidP="0097648E">
            <w:pPr>
              <w:pStyle w:val="TAL"/>
              <w:keepNext w:val="0"/>
              <w:keepLines w:val="0"/>
              <w:rPr>
                <w:sz w:val="16"/>
                <w:szCs w:val="16"/>
              </w:rPr>
            </w:pPr>
            <w:r w:rsidRPr="00D91C19">
              <w:rPr>
                <w:sz w:val="16"/>
                <w:szCs w:val="16"/>
              </w:rPr>
              <w:t xml:space="preserve">Random access procedure / RedCap UE </w:t>
            </w:r>
            <w:r w:rsidRPr="00D91C19">
              <w:rPr>
                <w:rFonts w:hint="eastAsia"/>
                <w:sz w:val="16"/>
                <w:szCs w:val="16"/>
              </w:rPr>
              <w:t>/</w:t>
            </w:r>
            <w:r w:rsidRPr="00D91C19">
              <w:rPr>
                <w:sz w:val="16"/>
                <w:szCs w:val="16"/>
              </w:rPr>
              <w:t xml:space="preserve"> SI request</w:t>
            </w:r>
          </w:p>
        </w:tc>
        <w:tc>
          <w:tcPr>
            <w:tcW w:w="810" w:type="dxa"/>
            <w:gridSpan w:val="2"/>
            <w:tcBorders>
              <w:bottom w:val="single" w:sz="4" w:space="0" w:color="auto"/>
            </w:tcBorders>
            <w:shd w:val="clear" w:color="auto" w:fill="auto"/>
          </w:tcPr>
          <w:p w14:paraId="2081964B" w14:textId="77777777" w:rsidR="0097648E" w:rsidRPr="00B108AD" w:rsidRDefault="0097648E" w:rsidP="0097648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266F7EC2" w14:textId="77777777" w:rsidR="0097648E" w:rsidRDefault="0097648E" w:rsidP="0097648E">
            <w:pPr>
              <w:pStyle w:val="TAC"/>
              <w:keepNext w:val="0"/>
              <w:keepLines w:val="0"/>
              <w:rPr>
                <w:sz w:val="16"/>
                <w:szCs w:val="16"/>
              </w:rPr>
            </w:pPr>
            <w:r>
              <w:rPr>
                <w:rFonts w:cs="Arial"/>
                <w:sz w:val="16"/>
                <w:szCs w:val="16"/>
              </w:rPr>
              <w:t>C212</w:t>
            </w:r>
          </w:p>
        </w:tc>
        <w:tc>
          <w:tcPr>
            <w:tcW w:w="3593" w:type="dxa"/>
            <w:gridSpan w:val="2"/>
            <w:tcBorders>
              <w:bottom w:val="single" w:sz="4" w:space="0" w:color="auto"/>
            </w:tcBorders>
            <w:shd w:val="clear" w:color="auto" w:fill="auto"/>
          </w:tcPr>
          <w:p w14:paraId="1E5EA535" w14:textId="77777777" w:rsidR="0097648E" w:rsidRPr="00B108AD" w:rsidRDefault="0097648E" w:rsidP="0097648E">
            <w:pPr>
              <w:pStyle w:val="TAL"/>
              <w:keepNext w:val="0"/>
              <w:keepLines w:val="0"/>
              <w:rPr>
                <w:sz w:val="16"/>
                <w:szCs w:val="16"/>
              </w:rPr>
            </w:pPr>
            <w:r w:rsidRPr="00864F79">
              <w:rPr>
                <w:sz w:val="16"/>
                <w:szCs w:val="16"/>
              </w:rPr>
              <w:t>UEs supporting 5G Core and RedCap</w:t>
            </w:r>
          </w:p>
        </w:tc>
      </w:tr>
      <w:tr w:rsidR="0097648E" w:rsidRPr="003F7263" w14:paraId="16C329FE" w14:textId="77777777" w:rsidTr="00B76AD6">
        <w:trPr>
          <w:gridAfter w:val="1"/>
          <w:wAfter w:w="34" w:type="dxa"/>
          <w:jc w:val="center"/>
        </w:trPr>
        <w:tc>
          <w:tcPr>
            <w:tcW w:w="1089" w:type="dxa"/>
            <w:gridSpan w:val="2"/>
            <w:tcBorders>
              <w:bottom w:val="single" w:sz="4" w:space="0" w:color="auto"/>
            </w:tcBorders>
            <w:shd w:val="clear" w:color="auto" w:fill="auto"/>
          </w:tcPr>
          <w:p w14:paraId="1BDB44C5" w14:textId="02167F7F" w:rsidR="0097648E" w:rsidRPr="00B108AD" w:rsidRDefault="0097648E" w:rsidP="0097648E">
            <w:pPr>
              <w:pStyle w:val="TAL"/>
              <w:keepNext w:val="0"/>
              <w:keepLines w:val="0"/>
              <w:rPr>
                <w:sz w:val="16"/>
                <w:szCs w:val="16"/>
              </w:rPr>
            </w:pPr>
            <w:r w:rsidRPr="00864F79">
              <w:rPr>
                <w:bCs/>
                <w:sz w:val="16"/>
                <w:szCs w:val="16"/>
                <w:lang w:eastAsia="zh-CN"/>
              </w:rPr>
              <w:t>7.1.1.1.16</w:t>
            </w:r>
          </w:p>
        </w:tc>
        <w:tc>
          <w:tcPr>
            <w:tcW w:w="3505" w:type="dxa"/>
            <w:gridSpan w:val="2"/>
            <w:tcBorders>
              <w:bottom w:val="single" w:sz="4" w:space="0" w:color="auto"/>
            </w:tcBorders>
            <w:shd w:val="clear" w:color="auto" w:fill="auto"/>
          </w:tcPr>
          <w:p w14:paraId="45E9FA4E" w14:textId="3425CA02" w:rsidR="0097648E" w:rsidRPr="00B108AD" w:rsidRDefault="0097648E" w:rsidP="0097648E">
            <w:pPr>
              <w:pStyle w:val="TAL"/>
              <w:keepNext w:val="0"/>
              <w:keepLines w:val="0"/>
              <w:rPr>
                <w:sz w:val="16"/>
                <w:szCs w:val="16"/>
              </w:rPr>
            </w:pPr>
            <w:r w:rsidRPr="00864F79">
              <w:rPr>
                <w:bCs/>
                <w:sz w:val="16"/>
                <w:szCs w:val="16"/>
                <w:lang w:eastAsia="zh-CN"/>
              </w:rPr>
              <w:t>Random access procedure / RedCap UE identification / Msg3-based / CCCH1</w:t>
            </w:r>
          </w:p>
        </w:tc>
        <w:tc>
          <w:tcPr>
            <w:tcW w:w="810" w:type="dxa"/>
            <w:gridSpan w:val="2"/>
            <w:tcBorders>
              <w:bottom w:val="single" w:sz="4" w:space="0" w:color="auto"/>
            </w:tcBorders>
            <w:shd w:val="clear" w:color="auto" w:fill="auto"/>
          </w:tcPr>
          <w:p w14:paraId="3C3459C7" w14:textId="28C38247" w:rsidR="0097648E" w:rsidRPr="00B108AD" w:rsidRDefault="0097648E" w:rsidP="0097648E">
            <w:pPr>
              <w:pStyle w:val="TAC"/>
              <w:keepNext w:val="0"/>
              <w:keepLines w:val="0"/>
              <w:rPr>
                <w:sz w:val="16"/>
                <w:szCs w:val="16"/>
              </w:rPr>
            </w:pPr>
            <w:r w:rsidRPr="00864F79">
              <w:rPr>
                <w:sz w:val="16"/>
                <w:szCs w:val="16"/>
              </w:rPr>
              <w:t>Rel-17</w:t>
            </w:r>
          </w:p>
        </w:tc>
        <w:tc>
          <w:tcPr>
            <w:tcW w:w="1170" w:type="dxa"/>
            <w:gridSpan w:val="2"/>
            <w:tcBorders>
              <w:bottom w:val="single" w:sz="4" w:space="0" w:color="auto"/>
            </w:tcBorders>
            <w:shd w:val="clear" w:color="auto" w:fill="auto"/>
          </w:tcPr>
          <w:p w14:paraId="3F650029" w14:textId="6F699636" w:rsidR="0097648E" w:rsidRDefault="0097648E" w:rsidP="0097648E">
            <w:pPr>
              <w:pStyle w:val="TAC"/>
              <w:keepNext w:val="0"/>
              <w:keepLines w:val="0"/>
              <w:rPr>
                <w:sz w:val="16"/>
                <w:szCs w:val="16"/>
              </w:rPr>
            </w:pPr>
            <w:r>
              <w:rPr>
                <w:rFonts w:cs="Arial"/>
                <w:sz w:val="16"/>
                <w:szCs w:val="16"/>
              </w:rPr>
              <w:t>C212</w:t>
            </w:r>
            <w:r w:rsidRPr="006A1322">
              <w:rPr>
                <w:rFonts w:cs="Arial"/>
                <w:sz w:val="16"/>
                <w:szCs w:val="16"/>
              </w:rPr>
              <w:t>a</w:t>
            </w:r>
          </w:p>
        </w:tc>
        <w:tc>
          <w:tcPr>
            <w:tcW w:w="3592" w:type="dxa"/>
            <w:gridSpan w:val="2"/>
            <w:tcBorders>
              <w:bottom w:val="single" w:sz="4" w:space="0" w:color="auto"/>
            </w:tcBorders>
            <w:shd w:val="clear" w:color="auto" w:fill="auto"/>
          </w:tcPr>
          <w:p w14:paraId="20C3E8B5" w14:textId="40B48D34" w:rsidR="0097648E" w:rsidRPr="00B108AD" w:rsidRDefault="0097648E" w:rsidP="0097648E">
            <w:pPr>
              <w:pStyle w:val="TAL"/>
              <w:keepNext w:val="0"/>
              <w:keepLines w:val="0"/>
              <w:rPr>
                <w:sz w:val="16"/>
                <w:szCs w:val="16"/>
              </w:rPr>
            </w:pPr>
            <w:r w:rsidRPr="00864F79">
              <w:rPr>
                <w:sz w:val="16"/>
                <w:szCs w:val="16"/>
              </w:rPr>
              <w:t>UEs supporting 5G Core and RedCap</w:t>
            </w:r>
            <w:r w:rsidRPr="003516AF">
              <w:rPr>
                <w:sz w:val="16"/>
                <w:szCs w:val="16"/>
              </w:rPr>
              <w:t xml:space="preserve"> and RRC_INACTIVE</w:t>
            </w:r>
          </w:p>
        </w:tc>
      </w:tr>
      <w:tr w:rsidR="0097648E" w:rsidRPr="003F7263" w14:paraId="2A6AF0D6" w14:textId="77777777" w:rsidTr="00B76AD6">
        <w:trPr>
          <w:gridAfter w:val="1"/>
          <w:wAfter w:w="34" w:type="dxa"/>
          <w:jc w:val="center"/>
        </w:trPr>
        <w:tc>
          <w:tcPr>
            <w:tcW w:w="1089" w:type="dxa"/>
            <w:gridSpan w:val="2"/>
            <w:tcBorders>
              <w:bottom w:val="single" w:sz="4" w:space="0" w:color="auto"/>
            </w:tcBorders>
            <w:shd w:val="clear" w:color="auto" w:fill="auto"/>
          </w:tcPr>
          <w:p w14:paraId="1453F311" w14:textId="6999D9D5" w:rsidR="0097648E" w:rsidRPr="00B108AD" w:rsidRDefault="0097648E" w:rsidP="0097648E">
            <w:pPr>
              <w:pStyle w:val="TAL"/>
              <w:keepNext w:val="0"/>
              <w:keepLines w:val="0"/>
              <w:rPr>
                <w:sz w:val="16"/>
                <w:szCs w:val="16"/>
              </w:rPr>
            </w:pPr>
            <w:r w:rsidRPr="00864F79">
              <w:rPr>
                <w:bCs/>
                <w:sz w:val="16"/>
                <w:szCs w:val="16"/>
                <w:lang w:eastAsia="zh-CN"/>
              </w:rPr>
              <w:t>7.1.1.1.17</w:t>
            </w:r>
          </w:p>
        </w:tc>
        <w:tc>
          <w:tcPr>
            <w:tcW w:w="3505" w:type="dxa"/>
            <w:gridSpan w:val="2"/>
            <w:tcBorders>
              <w:bottom w:val="single" w:sz="4" w:space="0" w:color="auto"/>
            </w:tcBorders>
            <w:shd w:val="clear" w:color="auto" w:fill="auto"/>
          </w:tcPr>
          <w:p w14:paraId="73A084DA" w14:textId="4E46A754" w:rsidR="0097648E" w:rsidRPr="00B108AD" w:rsidRDefault="0097648E" w:rsidP="0097648E">
            <w:pPr>
              <w:pStyle w:val="TAL"/>
              <w:keepNext w:val="0"/>
              <w:keepLines w:val="0"/>
              <w:rPr>
                <w:sz w:val="16"/>
                <w:szCs w:val="16"/>
              </w:rPr>
            </w:pPr>
            <w:r w:rsidRPr="00864F79">
              <w:rPr>
                <w:bCs/>
                <w:sz w:val="16"/>
                <w:szCs w:val="16"/>
                <w:lang w:eastAsia="zh-CN"/>
              </w:rPr>
              <w:t>Random access procedure / RedCap UE identification</w:t>
            </w:r>
          </w:p>
        </w:tc>
        <w:tc>
          <w:tcPr>
            <w:tcW w:w="810" w:type="dxa"/>
            <w:gridSpan w:val="2"/>
            <w:tcBorders>
              <w:bottom w:val="single" w:sz="4" w:space="0" w:color="auto"/>
            </w:tcBorders>
            <w:shd w:val="clear" w:color="auto" w:fill="auto"/>
          </w:tcPr>
          <w:p w14:paraId="70158971" w14:textId="078E3163" w:rsidR="0097648E" w:rsidRPr="00B108AD" w:rsidRDefault="0097648E" w:rsidP="0097648E">
            <w:pPr>
              <w:pStyle w:val="TAC"/>
              <w:keepNext w:val="0"/>
              <w:keepLines w:val="0"/>
              <w:rPr>
                <w:sz w:val="16"/>
                <w:szCs w:val="16"/>
              </w:rPr>
            </w:pPr>
            <w:r w:rsidRPr="00864F79">
              <w:rPr>
                <w:sz w:val="16"/>
                <w:szCs w:val="16"/>
              </w:rPr>
              <w:t>Rel-17</w:t>
            </w:r>
          </w:p>
        </w:tc>
        <w:tc>
          <w:tcPr>
            <w:tcW w:w="1170" w:type="dxa"/>
            <w:gridSpan w:val="2"/>
            <w:tcBorders>
              <w:bottom w:val="single" w:sz="4" w:space="0" w:color="auto"/>
            </w:tcBorders>
            <w:shd w:val="clear" w:color="auto" w:fill="auto"/>
          </w:tcPr>
          <w:p w14:paraId="0546A3C6" w14:textId="75095DB5" w:rsidR="0097648E" w:rsidRDefault="0097648E" w:rsidP="0097648E">
            <w:pPr>
              <w:pStyle w:val="TAC"/>
              <w:keepNext w:val="0"/>
              <w:keepLines w:val="0"/>
              <w:rPr>
                <w:sz w:val="16"/>
                <w:szCs w:val="16"/>
              </w:rPr>
            </w:pPr>
            <w:r>
              <w:rPr>
                <w:rFonts w:cs="Arial"/>
                <w:sz w:val="16"/>
                <w:szCs w:val="16"/>
              </w:rPr>
              <w:t>C212</w:t>
            </w:r>
          </w:p>
        </w:tc>
        <w:tc>
          <w:tcPr>
            <w:tcW w:w="3592" w:type="dxa"/>
            <w:gridSpan w:val="2"/>
            <w:tcBorders>
              <w:bottom w:val="single" w:sz="4" w:space="0" w:color="auto"/>
            </w:tcBorders>
            <w:shd w:val="clear" w:color="auto" w:fill="auto"/>
          </w:tcPr>
          <w:p w14:paraId="02058FD1" w14:textId="035CD22F" w:rsidR="0097648E" w:rsidRPr="00B108AD" w:rsidRDefault="0097648E" w:rsidP="0097648E">
            <w:pPr>
              <w:pStyle w:val="TAL"/>
              <w:keepNext w:val="0"/>
              <w:keepLines w:val="0"/>
              <w:rPr>
                <w:sz w:val="16"/>
                <w:szCs w:val="16"/>
              </w:rPr>
            </w:pPr>
            <w:r w:rsidRPr="00864F79">
              <w:rPr>
                <w:sz w:val="16"/>
                <w:szCs w:val="16"/>
              </w:rPr>
              <w:t>UEs supporting 5G Core and RedCap</w:t>
            </w:r>
          </w:p>
        </w:tc>
      </w:tr>
      <w:tr w:rsidR="0097648E" w:rsidRPr="003F7263" w14:paraId="50B5A256" w14:textId="77777777" w:rsidTr="00B76AD6">
        <w:trPr>
          <w:gridAfter w:val="1"/>
          <w:wAfter w:w="34" w:type="dxa"/>
          <w:jc w:val="center"/>
        </w:trPr>
        <w:tc>
          <w:tcPr>
            <w:tcW w:w="1089" w:type="dxa"/>
            <w:gridSpan w:val="2"/>
            <w:tcBorders>
              <w:bottom w:val="single" w:sz="4" w:space="0" w:color="auto"/>
            </w:tcBorders>
            <w:shd w:val="clear" w:color="auto" w:fill="auto"/>
          </w:tcPr>
          <w:p w14:paraId="65E8435C" w14:textId="1AF7F811" w:rsidR="0097648E" w:rsidRPr="00B108AD" w:rsidRDefault="0097648E" w:rsidP="0097648E">
            <w:pPr>
              <w:pStyle w:val="TAL"/>
              <w:keepNext w:val="0"/>
              <w:keepLines w:val="0"/>
              <w:rPr>
                <w:sz w:val="16"/>
                <w:szCs w:val="16"/>
              </w:rPr>
            </w:pPr>
            <w:r w:rsidRPr="00CE791B">
              <w:rPr>
                <w:rFonts w:hint="eastAsia"/>
                <w:bCs/>
                <w:sz w:val="16"/>
                <w:szCs w:val="16"/>
                <w:lang w:eastAsia="zh-CN"/>
              </w:rPr>
              <w:t>7</w:t>
            </w:r>
            <w:r w:rsidRPr="00CE791B">
              <w:rPr>
                <w:bCs/>
                <w:sz w:val="16"/>
                <w:szCs w:val="16"/>
                <w:lang w:eastAsia="zh-CN"/>
              </w:rPr>
              <w:t>.1.1.1.18</w:t>
            </w:r>
          </w:p>
        </w:tc>
        <w:tc>
          <w:tcPr>
            <w:tcW w:w="3505" w:type="dxa"/>
            <w:gridSpan w:val="2"/>
            <w:tcBorders>
              <w:bottom w:val="single" w:sz="4" w:space="0" w:color="auto"/>
            </w:tcBorders>
            <w:shd w:val="clear" w:color="auto" w:fill="auto"/>
          </w:tcPr>
          <w:p w14:paraId="1A6D1BC2" w14:textId="35F47759" w:rsidR="0097648E" w:rsidRPr="00B108AD" w:rsidRDefault="0097648E" w:rsidP="0097648E">
            <w:pPr>
              <w:pStyle w:val="TAL"/>
              <w:keepNext w:val="0"/>
              <w:keepLines w:val="0"/>
              <w:rPr>
                <w:sz w:val="16"/>
                <w:szCs w:val="16"/>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66CE9433" w14:textId="7E935CA2" w:rsidR="0097648E" w:rsidRPr="00B108AD" w:rsidRDefault="0097648E" w:rsidP="0097648E">
            <w:pPr>
              <w:pStyle w:val="TAC"/>
              <w:keepNext w:val="0"/>
              <w:keepLines w:val="0"/>
              <w:rPr>
                <w:sz w:val="16"/>
                <w:szCs w:val="16"/>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1E18679C" w14:textId="7655A1BE" w:rsidR="0097648E" w:rsidRDefault="0097648E" w:rsidP="0097648E">
            <w:pPr>
              <w:pStyle w:val="TAC"/>
              <w:keepNext w:val="0"/>
              <w:keepLines w:val="0"/>
              <w:rPr>
                <w:sz w:val="16"/>
                <w:szCs w:val="16"/>
              </w:rPr>
            </w:pPr>
            <w:r>
              <w:rPr>
                <w:rFonts w:cs="Arial"/>
                <w:sz w:val="16"/>
                <w:szCs w:val="16"/>
                <w:lang w:eastAsia="zh-CN"/>
              </w:rPr>
              <w:t>C211</w:t>
            </w:r>
          </w:p>
        </w:tc>
        <w:tc>
          <w:tcPr>
            <w:tcW w:w="3592" w:type="dxa"/>
            <w:gridSpan w:val="2"/>
            <w:tcBorders>
              <w:bottom w:val="single" w:sz="4" w:space="0" w:color="auto"/>
            </w:tcBorders>
            <w:shd w:val="clear" w:color="auto" w:fill="auto"/>
          </w:tcPr>
          <w:p w14:paraId="294B818C" w14:textId="4E2AEFA2" w:rsidR="0097648E" w:rsidRPr="00B108AD" w:rsidRDefault="0097648E" w:rsidP="0097648E">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97648E" w:rsidRPr="003F7263" w14:paraId="5B5061D3" w14:textId="77777777" w:rsidTr="00B76AD6">
        <w:trPr>
          <w:gridAfter w:val="1"/>
          <w:wAfter w:w="34" w:type="dxa"/>
          <w:jc w:val="center"/>
        </w:trPr>
        <w:tc>
          <w:tcPr>
            <w:tcW w:w="1089" w:type="dxa"/>
            <w:gridSpan w:val="2"/>
            <w:tcBorders>
              <w:bottom w:val="single" w:sz="4" w:space="0" w:color="auto"/>
            </w:tcBorders>
            <w:shd w:val="clear" w:color="auto" w:fill="E6E6E6"/>
          </w:tcPr>
          <w:p w14:paraId="0BEE4875"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7.1.1.2</w:t>
            </w:r>
          </w:p>
        </w:tc>
        <w:tc>
          <w:tcPr>
            <w:tcW w:w="3505" w:type="dxa"/>
            <w:gridSpan w:val="2"/>
            <w:tcBorders>
              <w:bottom w:val="single" w:sz="4" w:space="0" w:color="auto"/>
            </w:tcBorders>
            <w:shd w:val="clear" w:color="auto" w:fill="E6E6E6"/>
          </w:tcPr>
          <w:p w14:paraId="4F5E5C90"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7211D2A8" w14:textId="77777777" w:rsidR="0097648E" w:rsidRPr="003F7263" w:rsidRDefault="0097648E" w:rsidP="0097648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0CB68C6" w14:textId="77777777" w:rsidR="0097648E" w:rsidRPr="003F7263" w:rsidRDefault="0097648E" w:rsidP="0097648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067F4395" w14:textId="77777777" w:rsidR="0097648E" w:rsidRPr="003F7263" w:rsidRDefault="0097648E" w:rsidP="0097648E">
            <w:pPr>
              <w:pStyle w:val="TAL"/>
              <w:keepNext w:val="0"/>
              <w:keepLines w:val="0"/>
              <w:rPr>
                <w:sz w:val="16"/>
                <w:szCs w:val="16"/>
                <w:lang w:eastAsia="en-US"/>
              </w:rPr>
            </w:pPr>
          </w:p>
        </w:tc>
      </w:tr>
      <w:tr w:rsidR="0097648E" w:rsidRPr="003F7263" w14:paraId="3CB56332" w14:textId="77777777" w:rsidTr="00B76AD6">
        <w:trPr>
          <w:gridAfter w:val="1"/>
          <w:wAfter w:w="34" w:type="dxa"/>
          <w:jc w:val="center"/>
        </w:trPr>
        <w:tc>
          <w:tcPr>
            <w:tcW w:w="1089" w:type="dxa"/>
            <w:gridSpan w:val="2"/>
            <w:tcBorders>
              <w:bottom w:val="single" w:sz="4" w:space="0" w:color="auto"/>
            </w:tcBorders>
            <w:shd w:val="clear" w:color="auto" w:fill="auto"/>
          </w:tcPr>
          <w:p w14:paraId="35C5CC6C"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7.1.1.2.1</w:t>
            </w:r>
          </w:p>
        </w:tc>
        <w:tc>
          <w:tcPr>
            <w:tcW w:w="3505" w:type="dxa"/>
            <w:gridSpan w:val="2"/>
            <w:tcBorders>
              <w:bottom w:val="single" w:sz="4" w:space="0" w:color="auto"/>
            </w:tcBorders>
            <w:shd w:val="clear" w:color="auto" w:fill="auto"/>
          </w:tcPr>
          <w:p w14:paraId="00400CE0"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343AA559" w14:textId="77777777" w:rsidR="0097648E" w:rsidRPr="003F7263" w:rsidRDefault="0097648E" w:rsidP="0097648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8E6151C" w14:textId="77777777" w:rsidR="0097648E" w:rsidRPr="003F7263" w:rsidRDefault="0097648E" w:rsidP="0097648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3DC4A9DD"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486403E2" w14:textId="77777777" w:rsidTr="00B76AD6">
        <w:trPr>
          <w:gridAfter w:val="1"/>
          <w:wAfter w:w="34" w:type="dxa"/>
          <w:jc w:val="center"/>
        </w:trPr>
        <w:tc>
          <w:tcPr>
            <w:tcW w:w="1089" w:type="dxa"/>
            <w:gridSpan w:val="2"/>
            <w:tcBorders>
              <w:bottom w:val="single" w:sz="4" w:space="0" w:color="auto"/>
            </w:tcBorders>
            <w:shd w:val="clear" w:color="auto" w:fill="auto"/>
          </w:tcPr>
          <w:p w14:paraId="15AB3BD3"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7.1.1.2.2</w:t>
            </w:r>
          </w:p>
        </w:tc>
        <w:tc>
          <w:tcPr>
            <w:tcW w:w="3505" w:type="dxa"/>
            <w:gridSpan w:val="2"/>
            <w:tcBorders>
              <w:bottom w:val="single" w:sz="4" w:space="0" w:color="auto"/>
            </w:tcBorders>
            <w:shd w:val="clear" w:color="auto" w:fill="auto"/>
          </w:tcPr>
          <w:p w14:paraId="6522CC24"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2FE6DA7" w14:textId="77777777" w:rsidR="0097648E" w:rsidRPr="003F7263" w:rsidRDefault="0097648E" w:rsidP="0097648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5C15AB5" w14:textId="77777777" w:rsidR="0097648E" w:rsidRPr="003F7263" w:rsidRDefault="0097648E" w:rsidP="0097648E">
            <w:pPr>
              <w:pStyle w:val="TAC"/>
              <w:keepNext w:val="0"/>
              <w:keepLines w:val="0"/>
              <w:rPr>
                <w:sz w:val="16"/>
                <w:szCs w:val="16"/>
                <w:lang w:eastAsia="en-US"/>
              </w:rPr>
            </w:pPr>
            <w:r w:rsidRPr="003F7263">
              <w:rPr>
                <w:sz w:val="16"/>
                <w:szCs w:val="16"/>
                <w:lang w:eastAsia="en-US"/>
              </w:rPr>
              <w:t>C20</w:t>
            </w:r>
          </w:p>
        </w:tc>
        <w:tc>
          <w:tcPr>
            <w:tcW w:w="3592" w:type="dxa"/>
            <w:gridSpan w:val="2"/>
            <w:tcBorders>
              <w:bottom w:val="single" w:sz="4" w:space="0" w:color="auto"/>
            </w:tcBorders>
            <w:shd w:val="clear" w:color="auto" w:fill="auto"/>
          </w:tcPr>
          <w:p w14:paraId="15C1D70E"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97648E" w:rsidRPr="003F7263" w14:paraId="342D5FB2" w14:textId="77777777" w:rsidTr="00B76AD6">
        <w:trPr>
          <w:gridAfter w:val="1"/>
          <w:wAfter w:w="34" w:type="dxa"/>
          <w:jc w:val="center"/>
        </w:trPr>
        <w:tc>
          <w:tcPr>
            <w:tcW w:w="1089" w:type="dxa"/>
            <w:gridSpan w:val="2"/>
            <w:tcBorders>
              <w:bottom w:val="single" w:sz="4" w:space="0" w:color="auto"/>
            </w:tcBorders>
            <w:shd w:val="clear" w:color="auto" w:fill="auto"/>
          </w:tcPr>
          <w:p w14:paraId="3FF5E019" w14:textId="77777777" w:rsidR="0097648E" w:rsidRPr="003F7263" w:rsidRDefault="0097648E" w:rsidP="0097648E">
            <w:pPr>
              <w:pStyle w:val="TAL"/>
              <w:keepNext w:val="0"/>
              <w:keepLines w:val="0"/>
              <w:rPr>
                <w:bCs/>
                <w:sz w:val="16"/>
                <w:szCs w:val="16"/>
                <w:lang w:eastAsia="en-US"/>
              </w:rPr>
            </w:pPr>
            <w:r w:rsidRPr="003F7263">
              <w:rPr>
                <w:bCs/>
                <w:sz w:val="16"/>
                <w:szCs w:val="16"/>
                <w:lang w:eastAsia="zh-CN"/>
              </w:rPr>
              <w:t>7.1.1.2.3</w:t>
            </w:r>
          </w:p>
        </w:tc>
        <w:tc>
          <w:tcPr>
            <w:tcW w:w="3505" w:type="dxa"/>
            <w:gridSpan w:val="2"/>
            <w:tcBorders>
              <w:bottom w:val="single" w:sz="4" w:space="0" w:color="auto"/>
            </w:tcBorders>
            <w:shd w:val="clear" w:color="auto" w:fill="auto"/>
          </w:tcPr>
          <w:p w14:paraId="56A3079B"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4767AE0F" w14:textId="77777777" w:rsidR="0097648E" w:rsidRPr="003F7263" w:rsidRDefault="0097648E" w:rsidP="0097648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F8D4CBD" w14:textId="77777777" w:rsidR="0097648E" w:rsidRPr="003F7263" w:rsidRDefault="0097648E" w:rsidP="0097648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1AC5DFF4"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1B366CB6" w14:textId="77777777" w:rsidTr="00B76AD6">
        <w:trPr>
          <w:gridAfter w:val="1"/>
          <w:wAfter w:w="34" w:type="dxa"/>
          <w:jc w:val="center"/>
        </w:trPr>
        <w:tc>
          <w:tcPr>
            <w:tcW w:w="1089" w:type="dxa"/>
            <w:gridSpan w:val="2"/>
            <w:tcBorders>
              <w:bottom w:val="single" w:sz="4" w:space="0" w:color="auto"/>
            </w:tcBorders>
            <w:shd w:val="clear" w:color="auto" w:fill="auto"/>
          </w:tcPr>
          <w:p w14:paraId="4BBCF127" w14:textId="50ECD523" w:rsidR="0097648E" w:rsidRPr="003F7263" w:rsidRDefault="0097648E" w:rsidP="0097648E">
            <w:pPr>
              <w:pStyle w:val="TAL"/>
              <w:keepNext w:val="0"/>
              <w:keepLines w:val="0"/>
              <w:rPr>
                <w:bCs/>
                <w:sz w:val="16"/>
                <w:szCs w:val="16"/>
                <w:lang w:eastAsia="zh-CN"/>
              </w:rPr>
            </w:pPr>
            <w:r w:rsidRPr="003F7263">
              <w:rPr>
                <w:bCs/>
                <w:sz w:val="16"/>
                <w:szCs w:val="16"/>
                <w:lang w:eastAsia="zh-CN"/>
              </w:rPr>
              <w:t>7.1.1.2.4</w:t>
            </w:r>
          </w:p>
        </w:tc>
        <w:tc>
          <w:tcPr>
            <w:tcW w:w="3505" w:type="dxa"/>
            <w:gridSpan w:val="2"/>
            <w:tcBorders>
              <w:bottom w:val="single" w:sz="4" w:space="0" w:color="auto"/>
            </w:tcBorders>
            <w:shd w:val="clear" w:color="auto" w:fill="auto"/>
          </w:tcPr>
          <w:p w14:paraId="2A7C3591"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7A1FD1B1" w14:textId="77777777" w:rsidR="0097648E" w:rsidRPr="003F7263" w:rsidRDefault="0097648E" w:rsidP="0097648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1BC6139" w14:textId="77777777" w:rsidR="0097648E" w:rsidRPr="003F7263" w:rsidRDefault="0097648E" w:rsidP="0097648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22EA8D2B"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08B9A64E" w14:textId="77777777" w:rsidTr="00B76AD6">
        <w:trPr>
          <w:gridAfter w:val="1"/>
          <w:wAfter w:w="34" w:type="dxa"/>
          <w:jc w:val="center"/>
        </w:trPr>
        <w:tc>
          <w:tcPr>
            <w:tcW w:w="1089" w:type="dxa"/>
            <w:gridSpan w:val="2"/>
            <w:tcBorders>
              <w:bottom w:val="single" w:sz="4" w:space="0" w:color="auto"/>
            </w:tcBorders>
            <w:shd w:val="clear" w:color="auto" w:fill="auto"/>
          </w:tcPr>
          <w:p w14:paraId="3D8DE80D" w14:textId="3D097BCB" w:rsidR="0097648E" w:rsidRPr="003F7263" w:rsidRDefault="0097648E" w:rsidP="0097648E">
            <w:pPr>
              <w:pStyle w:val="TAL"/>
              <w:keepNext w:val="0"/>
              <w:keepLines w:val="0"/>
              <w:rPr>
                <w:b/>
                <w:bCs/>
                <w:sz w:val="16"/>
                <w:szCs w:val="16"/>
                <w:lang w:eastAsia="en-US"/>
              </w:rPr>
            </w:pPr>
            <w:r w:rsidRPr="003F7263">
              <w:rPr>
                <w:bCs/>
                <w:sz w:val="16"/>
                <w:szCs w:val="16"/>
                <w:lang w:eastAsia="zh-CN"/>
              </w:rPr>
              <w:t>7.1.1.2.5</w:t>
            </w:r>
          </w:p>
        </w:tc>
        <w:tc>
          <w:tcPr>
            <w:tcW w:w="3505" w:type="dxa"/>
            <w:gridSpan w:val="2"/>
            <w:tcBorders>
              <w:bottom w:val="single" w:sz="4" w:space="0" w:color="auto"/>
            </w:tcBorders>
            <w:shd w:val="clear" w:color="auto" w:fill="auto"/>
          </w:tcPr>
          <w:p w14:paraId="080C0C40" w14:textId="2FDEE2FA" w:rsidR="0097648E" w:rsidRPr="003F7263" w:rsidRDefault="0097648E" w:rsidP="0097648E">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513E9857" w14:textId="14B66E8F" w:rsidR="0097648E" w:rsidRPr="003F7263" w:rsidRDefault="0097648E" w:rsidP="0097648E">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9671812" w14:textId="005812F4" w:rsidR="0097648E" w:rsidRPr="003F7263" w:rsidRDefault="0097648E" w:rsidP="0097648E">
            <w:pPr>
              <w:pStyle w:val="TAC"/>
              <w:keepNext w:val="0"/>
              <w:keepLines w:val="0"/>
              <w:rPr>
                <w:sz w:val="16"/>
                <w:szCs w:val="16"/>
                <w:lang w:eastAsia="en-US"/>
              </w:rPr>
            </w:pPr>
            <w:r w:rsidRPr="003F7263">
              <w:rPr>
                <w:sz w:val="16"/>
                <w:szCs w:val="16"/>
                <w:lang w:eastAsia="en-US"/>
              </w:rPr>
              <w:t>C179</w:t>
            </w:r>
          </w:p>
        </w:tc>
        <w:tc>
          <w:tcPr>
            <w:tcW w:w="3592" w:type="dxa"/>
            <w:gridSpan w:val="2"/>
            <w:tcBorders>
              <w:bottom w:val="single" w:sz="4" w:space="0" w:color="auto"/>
            </w:tcBorders>
            <w:shd w:val="clear" w:color="auto" w:fill="auto"/>
          </w:tcPr>
          <w:p w14:paraId="33135BE8" w14:textId="0D3192E2" w:rsidR="0097648E" w:rsidRPr="003F7263" w:rsidRDefault="0097648E" w:rsidP="0097648E">
            <w:pPr>
              <w:pStyle w:val="TAL"/>
              <w:keepNext w:val="0"/>
              <w:keepLines w:val="0"/>
              <w:rPr>
                <w:sz w:val="16"/>
                <w:szCs w:val="16"/>
                <w:lang w:eastAsia="en-US"/>
              </w:rPr>
            </w:pPr>
            <w:r w:rsidRPr="003F7263">
              <w:rPr>
                <w:sz w:val="16"/>
                <w:szCs w:val="16"/>
                <w:lang w:eastAsia="en-US"/>
              </w:rPr>
              <w:t>UEs supporting DCI DL Priority Indicator</w:t>
            </w:r>
          </w:p>
        </w:tc>
      </w:tr>
      <w:tr w:rsidR="0097648E" w:rsidRPr="003F7263" w14:paraId="4C3AA3CB" w14:textId="77777777" w:rsidTr="00B76AD6">
        <w:trPr>
          <w:gridAfter w:val="1"/>
          <w:wAfter w:w="34" w:type="dxa"/>
          <w:jc w:val="center"/>
        </w:trPr>
        <w:tc>
          <w:tcPr>
            <w:tcW w:w="1089" w:type="dxa"/>
            <w:gridSpan w:val="2"/>
            <w:tcBorders>
              <w:bottom w:val="single" w:sz="4" w:space="0" w:color="auto"/>
            </w:tcBorders>
            <w:shd w:val="clear" w:color="auto" w:fill="auto"/>
          </w:tcPr>
          <w:p w14:paraId="173E5BBC" w14:textId="72EA7A0A" w:rsidR="0097648E" w:rsidRPr="003F7263" w:rsidRDefault="0097648E" w:rsidP="0097648E">
            <w:pPr>
              <w:pStyle w:val="TAL"/>
              <w:keepNext w:val="0"/>
              <w:keepLines w:val="0"/>
              <w:rPr>
                <w:bCs/>
                <w:sz w:val="16"/>
                <w:szCs w:val="16"/>
                <w:lang w:eastAsia="zh-CN"/>
              </w:rPr>
            </w:pPr>
            <w:r w:rsidRPr="00450590">
              <w:rPr>
                <w:rFonts w:hint="eastAsia"/>
                <w:bCs/>
                <w:sz w:val="16"/>
                <w:szCs w:val="16"/>
                <w:lang w:eastAsia="zh-CN"/>
              </w:rPr>
              <w:t>7</w:t>
            </w:r>
            <w:r w:rsidRPr="00450590">
              <w:rPr>
                <w:bCs/>
                <w:sz w:val="16"/>
                <w:szCs w:val="16"/>
                <w:lang w:eastAsia="zh-CN"/>
              </w:rPr>
              <w:t>.1.1.2.6</w:t>
            </w:r>
          </w:p>
        </w:tc>
        <w:tc>
          <w:tcPr>
            <w:tcW w:w="3505" w:type="dxa"/>
            <w:gridSpan w:val="2"/>
            <w:tcBorders>
              <w:bottom w:val="single" w:sz="4" w:space="0" w:color="auto"/>
            </w:tcBorders>
            <w:shd w:val="clear" w:color="auto" w:fill="auto"/>
          </w:tcPr>
          <w:p w14:paraId="4E51F8D0" w14:textId="2858BCB5" w:rsidR="0097648E" w:rsidRPr="003F7263" w:rsidRDefault="0097648E" w:rsidP="0097648E">
            <w:pPr>
              <w:pStyle w:val="TAL"/>
              <w:keepNext w:val="0"/>
              <w:keepLines w:val="0"/>
              <w:rPr>
                <w:sz w:val="16"/>
                <w:szCs w:val="16"/>
              </w:rPr>
            </w:pPr>
            <w:r w:rsidRPr="00450590">
              <w:rPr>
                <w:sz w:val="16"/>
                <w:szCs w:val="16"/>
              </w:rPr>
              <w:t>Correct HARQ process handling / dynamic PUCCH repetition indication</w:t>
            </w:r>
          </w:p>
        </w:tc>
        <w:tc>
          <w:tcPr>
            <w:tcW w:w="810" w:type="dxa"/>
            <w:gridSpan w:val="2"/>
            <w:tcBorders>
              <w:bottom w:val="single" w:sz="4" w:space="0" w:color="auto"/>
            </w:tcBorders>
            <w:shd w:val="clear" w:color="auto" w:fill="auto"/>
          </w:tcPr>
          <w:p w14:paraId="39C32246" w14:textId="6F4C34F5" w:rsidR="0097648E" w:rsidRPr="003F7263" w:rsidRDefault="0097648E" w:rsidP="0097648E">
            <w:pPr>
              <w:pStyle w:val="TAC"/>
              <w:keepNext w:val="0"/>
              <w:keepLines w:val="0"/>
              <w:rPr>
                <w:sz w:val="16"/>
                <w:szCs w:val="16"/>
              </w:rPr>
            </w:pPr>
            <w:r w:rsidRPr="00450590">
              <w:rPr>
                <w:rFonts w:hint="eastAsia"/>
                <w:sz w:val="16"/>
                <w:szCs w:val="16"/>
                <w:lang w:eastAsia="zh-CN"/>
              </w:rPr>
              <w:t>Rel-</w:t>
            </w:r>
            <w:r w:rsidRPr="00450590">
              <w:rPr>
                <w:sz w:val="16"/>
                <w:szCs w:val="16"/>
              </w:rPr>
              <w:t>17</w:t>
            </w:r>
          </w:p>
        </w:tc>
        <w:tc>
          <w:tcPr>
            <w:tcW w:w="1170" w:type="dxa"/>
            <w:gridSpan w:val="2"/>
            <w:tcBorders>
              <w:bottom w:val="single" w:sz="4" w:space="0" w:color="auto"/>
            </w:tcBorders>
            <w:shd w:val="clear" w:color="auto" w:fill="auto"/>
          </w:tcPr>
          <w:p w14:paraId="0E06A1B0" w14:textId="4D4709A6" w:rsidR="0097648E" w:rsidRPr="003F7263" w:rsidRDefault="0097648E" w:rsidP="0097648E">
            <w:pPr>
              <w:pStyle w:val="TAC"/>
              <w:keepNext w:val="0"/>
              <w:keepLines w:val="0"/>
              <w:rPr>
                <w:sz w:val="16"/>
                <w:szCs w:val="16"/>
                <w:lang w:eastAsia="en-US"/>
              </w:rPr>
            </w:pPr>
            <w:r>
              <w:rPr>
                <w:sz w:val="16"/>
                <w:szCs w:val="16"/>
              </w:rPr>
              <w:t>C287</w:t>
            </w:r>
          </w:p>
        </w:tc>
        <w:tc>
          <w:tcPr>
            <w:tcW w:w="3592" w:type="dxa"/>
            <w:gridSpan w:val="2"/>
            <w:tcBorders>
              <w:bottom w:val="single" w:sz="4" w:space="0" w:color="auto"/>
            </w:tcBorders>
            <w:shd w:val="clear" w:color="auto" w:fill="auto"/>
          </w:tcPr>
          <w:p w14:paraId="2F7590A4" w14:textId="4B70957D" w:rsidR="0097648E" w:rsidRPr="003F7263" w:rsidRDefault="0097648E" w:rsidP="0097648E">
            <w:pPr>
              <w:pStyle w:val="TAL"/>
              <w:keepNext w:val="0"/>
              <w:keepLines w:val="0"/>
              <w:rPr>
                <w:sz w:val="16"/>
                <w:szCs w:val="16"/>
                <w:lang w:eastAsia="en-US"/>
              </w:rPr>
            </w:pPr>
            <w:r w:rsidRPr="00450590">
              <w:rPr>
                <w:sz w:val="16"/>
                <w:szCs w:val="16"/>
              </w:rPr>
              <w:t>UEs supporting dynamic indication of PUCCH repetition</w:t>
            </w:r>
          </w:p>
        </w:tc>
      </w:tr>
      <w:tr w:rsidR="0097648E" w:rsidRPr="003F7263" w14:paraId="1061E6E2" w14:textId="77777777" w:rsidTr="00B76AD6">
        <w:trPr>
          <w:gridAfter w:val="1"/>
          <w:wAfter w:w="34" w:type="dxa"/>
          <w:jc w:val="center"/>
        </w:trPr>
        <w:tc>
          <w:tcPr>
            <w:tcW w:w="1089" w:type="dxa"/>
            <w:gridSpan w:val="2"/>
            <w:tcBorders>
              <w:bottom w:val="single" w:sz="4" w:space="0" w:color="auto"/>
            </w:tcBorders>
            <w:shd w:val="clear" w:color="auto" w:fill="E6E6E6"/>
          </w:tcPr>
          <w:p w14:paraId="11F53D8A"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7.1.1.3</w:t>
            </w:r>
          </w:p>
        </w:tc>
        <w:tc>
          <w:tcPr>
            <w:tcW w:w="3505" w:type="dxa"/>
            <w:gridSpan w:val="2"/>
            <w:tcBorders>
              <w:bottom w:val="single" w:sz="4" w:space="0" w:color="auto"/>
            </w:tcBorders>
            <w:shd w:val="clear" w:color="auto" w:fill="E6E6E6"/>
          </w:tcPr>
          <w:p w14:paraId="08468C30"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157CB1A1" w14:textId="77777777" w:rsidR="0097648E" w:rsidRPr="003F7263" w:rsidRDefault="0097648E" w:rsidP="0097648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BB73D0F" w14:textId="77777777" w:rsidR="0097648E" w:rsidRPr="003F7263" w:rsidRDefault="0097648E" w:rsidP="0097648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6FAE64E7" w14:textId="77777777" w:rsidR="0097648E" w:rsidRPr="003F7263" w:rsidRDefault="0097648E" w:rsidP="0097648E">
            <w:pPr>
              <w:pStyle w:val="TAL"/>
              <w:keepNext w:val="0"/>
              <w:keepLines w:val="0"/>
              <w:rPr>
                <w:sz w:val="16"/>
                <w:szCs w:val="16"/>
                <w:lang w:eastAsia="en-US"/>
              </w:rPr>
            </w:pPr>
          </w:p>
        </w:tc>
      </w:tr>
      <w:tr w:rsidR="0097648E" w:rsidRPr="003F7263" w14:paraId="02758904" w14:textId="77777777" w:rsidTr="00B76AD6">
        <w:trPr>
          <w:gridAfter w:val="1"/>
          <w:wAfter w:w="34" w:type="dxa"/>
          <w:jc w:val="center"/>
        </w:trPr>
        <w:tc>
          <w:tcPr>
            <w:tcW w:w="1089" w:type="dxa"/>
            <w:gridSpan w:val="2"/>
            <w:tcBorders>
              <w:bottom w:val="single" w:sz="4" w:space="0" w:color="auto"/>
            </w:tcBorders>
            <w:shd w:val="clear" w:color="auto" w:fill="auto"/>
          </w:tcPr>
          <w:p w14:paraId="16E33469" w14:textId="77777777" w:rsidR="0097648E" w:rsidRPr="003F7263" w:rsidRDefault="0097648E" w:rsidP="0097648E">
            <w:pPr>
              <w:pStyle w:val="TAL"/>
              <w:keepNext w:val="0"/>
              <w:keepLines w:val="0"/>
              <w:rPr>
                <w:b/>
                <w:bCs/>
                <w:sz w:val="16"/>
                <w:szCs w:val="16"/>
                <w:lang w:eastAsia="en-US"/>
              </w:rPr>
            </w:pPr>
            <w:r w:rsidRPr="003F7263">
              <w:rPr>
                <w:bCs/>
                <w:sz w:val="16"/>
                <w:szCs w:val="16"/>
                <w:lang w:eastAsia="en-US"/>
              </w:rPr>
              <w:t>7.1.1.3.1</w:t>
            </w:r>
          </w:p>
        </w:tc>
        <w:tc>
          <w:tcPr>
            <w:tcW w:w="3505" w:type="dxa"/>
            <w:gridSpan w:val="2"/>
            <w:tcBorders>
              <w:bottom w:val="single" w:sz="4" w:space="0" w:color="auto"/>
            </w:tcBorders>
            <w:shd w:val="clear" w:color="auto" w:fill="auto"/>
          </w:tcPr>
          <w:p w14:paraId="255E5E7D" w14:textId="77777777" w:rsidR="0097648E" w:rsidRPr="003F7263" w:rsidRDefault="0097648E" w:rsidP="0097648E">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05B99AF" w14:textId="77777777" w:rsidR="0097648E" w:rsidRPr="003F7263" w:rsidRDefault="0097648E" w:rsidP="0097648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52391DC" w14:textId="77777777" w:rsidR="0097648E" w:rsidRPr="003F7263" w:rsidRDefault="0097648E" w:rsidP="0097648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009F831C"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07105B24" w14:textId="77777777" w:rsidTr="00B76AD6">
        <w:trPr>
          <w:gridAfter w:val="1"/>
          <w:wAfter w:w="34" w:type="dxa"/>
          <w:jc w:val="center"/>
        </w:trPr>
        <w:tc>
          <w:tcPr>
            <w:tcW w:w="1089" w:type="dxa"/>
            <w:gridSpan w:val="2"/>
            <w:tcBorders>
              <w:bottom w:val="single" w:sz="4" w:space="0" w:color="auto"/>
            </w:tcBorders>
            <w:shd w:val="clear" w:color="auto" w:fill="auto"/>
          </w:tcPr>
          <w:p w14:paraId="721608A3"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7.1.1.3.2</w:t>
            </w:r>
          </w:p>
        </w:tc>
        <w:tc>
          <w:tcPr>
            <w:tcW w:w="3505" w:type="dxa"/>
            <w:gridSpan w:val="2"/>
            <w:tcBorders>
              <w:bottom w:val="single" w:sz="4" w:space="0" w:color="auto"/>
            </w:tcBorders>
            <w:shd w:val="clear" w:color="auto" w:fill="auto"/>
          </w:tcPr>
          <w:p w14:paraId="525644AB"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5295318E" w14:textId="77777777" w:rsidR="0097648E" w:rsidRPr="003F7263" w:rsidRDefault="0097648E" w:rsidP="0097648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09B01D5" w14:textId="77777777" w:rsidR="0097648E" w:rsidRPr="003F7263" w:rsidRDefault="0097648E" w:rsidP="0097648E">
            <w:pPr>
              <w:pStyle w:val="TAC"/>
              <w:keepNext w:val="0"/>
              <w:keepLines w:val="0"/>
              <w:rPr>
                <w:sz w:val="16"/>
                <w:szCs w:val="16"/>
                <w:lang w:eastAsia="en-US"/>
              </w:rPr>
            </w:pPr>
            <w:r w:rsidRPr="003F7263">
              <w:rPr>
                <w:sz w:val="16"/>
                <w:szCs w:val="16"/>
                <w:lang w:eastAsia="en-US"/>
              </w:rPr>
              <w:t>C02</w:t>
            </w:r>
          </w:p>
        </w:tc>
        <w:tc>
          <w:tcPr>
            <w:tcW w:w="3592" w:type="dxa"/>
            <w:gridSpan w:val="2"/>
            <w:tcBorders>
              <w:bottom w:val="single" w:sz="4" w:space="0" w:color="auto"/>
            </w:tcBorders>
            <w:shd w:val="clear" w:color="auto" w:fill="auto"/>
          </w:tcPr>
          <w:p w14:paraId="15A21BC7"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 UM Mode</w:t>
            </w:r>
          </w:p>
        </w:tc>
      </w:tr>
      <w:tr w:rsidR="0097648E" w:rsidRPr="003F7263" w14:paraId="05882C9E" w14:textId="77777777" w:rsidTr="00B76AD6">
        <w:trPr>
          <w:gridAfter w:val="1"/>
          <w:wAfter w:w="34" w:type="dxa"/>
          <w:jc w:val="center"/>
        </w:trPr>
        <w:tc>
          <w:tcPr>
            <w:tcW w:w="1089" w:type="dxa"/>
            <w:gridSpan w:val="2"/>
            <w:tcBorders>
              <w:bottom w:val="single" w:sz="4" w:space="0" w:color="auto"/>
            </w:tcBorders>
            <w:shd w:val="clear" w:color="auto" w:fill="auto"/>
          </w:tcPr>
          <w:p w14:paraId="19853040" w14:textId="77777777" w:rsidR="0097648E" w:rsidRPr="003F7263" w:rsidRDefault="0097648E" w:rsidP="0097648E">
            <w:pPr>
              <w:pStyle w:val="TAL"/>
              <w:keepNext w:val="0"/>
              <w:keepLines w:val="0"/>
              <w:rPr>
                <w:bCs/>
                <w:sz w:val="16"/>
                <w:szCs w:val="16"/>
              </w:rPr>
            </w:pPr>
            <w:r w:rsidRPr="003F7263">
              <w:rPr>
                <w:bCs/>
                <w:sz w:val="16"/>
                <w:szCs w:val="16"/>
              </w:rPr>
              <w:t>7.1.1.3.2b</w:t>
            </w:r>
          </w:p>
        </w:tc>
        <w:tc>
          <w:tcPr>
            <w:tcW w:w="3505" w:type="dxa"/>
            <w:gridSpan w:val="2"/>
            <w:tcBorders>
              <w:bottom w:val="single" w:sz="4" w:space="0" w:color="auto"/>
            </w:tcBorders>
            <w:shd w:val="clear" w:color="auto" w:fill="auto"/>
          </w:tcPr>
          <w:p w14:paraId="2598B542" w14:textId="77777777" w:rsidR="0097648E" w:rsidRPr="003F7263" w:rsidRDefault="0097648E" w:rsidP="0097648E">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E6E6CAE" w14:textId="77777777" w:rsidR="0097648E" w:rsidRPr="003F7263" w:rsidRDefault="0097648E" w:rsidP="0097648E">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D4C48E6" w14:textId="0663EE7B" w:rsidR="0097648E" w:rsidRPr="003F7263" w:rsidRDefault="0097648E" w:rsidP="0097648E">
            <w:pPr>
              <w:pStyle w:val="TAC"/>
              <w:keepNext w:val="0"/>
              <w:keepLines w:val="0"/>
              <w:rPr>
                <w:sz w:val="16"/>
                <w:szCs w:val="16"/>
              </w:rPr>
            </w:pPr>
            <w:r w:rsidRPr="003F7263">
              <w:rPr>
                <w:sz w:val="16"/>
                <w:szCs w:val="16"/>
              </w:rPr>
              <w:t>C175</w:t>
            </w:r>
          </w:p>
        </w:tc>
        <w:tc>
          <w:tcPr>
            <w:tcW w:w="3592" w:type="dxa"/>
            <w:gridSpan w:val="2"/>
            <w:tcBorders>
              <w:bottom w:val="single" w:sz="4" w:space="0" w:color="auto"/>
            </w:tcBorders>
            <w:shd w:val="clear" w:color="auto" w:fill="auto"/>
          </w:tcPr>
          <w:p w14:paraId="1295526F" w14:textId="76FDC4E6" w:rsidR="0097648E" w:rsidRPr="003F7263" w:rsidRDefault="0097648E" w:rsidP="0097648E">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97648E" w:rsidRPr="003F7263" w14:paraId="68520DC0" w14:textId="77777777" w:rsidTr="00B76AD6">
        <w:trPr>
          <w:gridAfter w:val="1"/>
          <w:wAfter w:w="34" w:type="dxa"/>
          <w:jc w:val="center"/>
        </w:trPr>
        <w:tc>
          <w:tcPr>
            <w:tcW w:w="1089" w:type="dxa"/>
            <w:gridSpan w:val="2"/>
            <w:tcBorders>
              <w:bottom w:val="single" w:sz="4" w:space="0" w:color="auto"/>
            </w:tcBorders>
            <w:shd w:val="clear" w:color="auto" w:fill="auto"/>
          </w:tcPr>
          <w:p w14:paraId="54245707"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7.1.1.3.3</w:t>
            </w:r>
          </w:p>
        </w:tc>
        <w:tc>
          <w:tcPr>
            <w:tcW w:w="3505" w:type="dxa"/>
            <w:gridSpan w:val="2"/>
            <w:tcBorders>
              <w:bottom w:val="single" w:sz="4" w:space="0" w:color="auto"/>
            </w:tcBorders>
            <w:shd w:val="clear" w:color="auto" w:fill="auto"/>
          </w:tcPr>
          <w:p w14:paraId="112B9923"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509E9547" w14:textId="77777777" w:rsidR="0097648E" w:rsidRPr="003F7263" w:rsidRDefault="0097648E" w:rsidP="0097648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ED19C28" w14:textId="77777777" w:rsidR="0097648E" w:rsidRPr="003F7263" w:rsidRDefault="0097648E" w:rsidP="0097648E">
            <w:pPr>
              <w:pStyle w:val="TAC"/>
              <w:keepNext w:val="0"/>
              <w:keepLines w:val="0"/>
              <w:rPr>
                <w:sz w:val="16"/>
                <w:szCs w:val="16"/>
                <w:lang w:eastAsia="en-US"/>
              </w:rPr>
            </w:pPr>
            <w:r w:rsidRPr="003F7263">
              <w:rPr>
                <w:sz w:val="16"/>
                <w:szCs w:val="16"/>
              </w:rPr>
              <w:t>C53</w:t>
            </w:r>
          </w:p>
        </w:tc>
        <w:tc>
          <w:tcPr>
            <w:tcW w:w="3592" w:type="dxa"/>
            <w:gridSpan w:val="2"/>
            <w:tcBorders>
              <w:bottom w:val="single" w:sz="4" w:space="0" w:color="auto"/>
            </w:tcBorders>
            <w:shd w:val="clear" w:color="auto" w:fill="auto"/>
          </w:tcPr>
          <w:p w14:paraId="7A60A2CA"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97648E" w:rsidRPr="003F7263" w14:paraId="61915BDB" w14:textId="77777777" w:rsidTr="00B76AD6">
        <w:trPr>
          <w:gridAfter w:val="1"/>
          <w:wAfter w:w="34" w:type="dxa"/>
          <w:jc w:val="center"/>
        </w:trPr>
        <w:tc>
          <w:tcPr>
            <w:tcW w:w="1089" w:type="dxa"/>
            <w:gridSpan w:val="2"/>
            <w:tcBorders>
              <w:bottom w:val="single" w:sz="4" w:space="0" w:color="auto"/>
            </w:tcBorders>
            <w:shd w:val="clear" w:color="auto" w:fill="auto"/>
          </w:tcPr>
          <w:p w14:paraId="2EE66E05"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7.1.1.3.4</w:t>
            </w:r>
          </w:p>
        </w:tc>
        <w:tc>
          <w:tcPr>
            <w:tcW w:w="3505" w:type="dxa"/>
            <w:gridSpan w:val="2"/>
            <w:tcBorders>
              <w:bottom w:val="single" w:sz="4" w:space="0" w:color="auto"/>
            </w:tcBorders>
            <w:shd w:val="clear" w:color="auto" w:fill="auto"/>
          </w:tcPr>
          <w:p w14:paraId="5917858A"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766AE329" w14:textId="77777777" w:rsidR="0097648E" w:rsidRPr="003F7263" w:rsidRDefault="0097648E" w:rsidP="0097648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D99888A" w14:textId="77777777" w:rsidR="0097648E" w:rsidRPr="003F7263" w:rsidRDefault="0097648E" w:rsidP="0097648E">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0617FEA9"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UEs supporting 5GS</w:t>
            </w:r>
          </w:p>
        </w:tc>
      </w:tr>
      <w:tr w:rsidR="0097648E" w:rsidRPr="003F7263" w14:paraId="0D89D8EB" w14:textId="77777777" w:rsidTr="00B76AD6">
        <w:trPr>
          <w:gridAfter w:val="1"/>
          <w:wAfter w:w="34" w:type="dxa"/>
          <w:jc w:val="center"/>
        </w:trPr>
        <w:tc>
          <w:tcPr>
            <w:tcW w:w="1089" w:type="dxa"/>
            <w:gridSpan w:val="2"/>
            <w:tcBorders>
              <w:bottom w:val="single" w:sz="4" w:space="0" w:color="auto"/>
            </w:tcBorders>
            <w:shd w:val="clear" w:color="auto" w:fill="auto"/>
          </w:tcPr>
          <w:p w14:paraId="207DBED2"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7.1.1.3.5</w:t>
            </w:r>
          </w:p>
        </w:tc>
        <w:tc>
          <w:tcPr>
            <w:tcW w:w="3505" w:type="dxa"/>
            <w:gridSpan w:val="2"/>
            <w:tcBorders>
              <w:bottom w:val="single" w:sz="4" w:space="0" w:color="auto"/>
            </w:tcBorders>
            <w:shd w:val="clear" w:color="auto" w:fill="auto"/>
          </w:tcPr>
          <w:p w14:paraId="130E4519"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257D9C83" w14:textId="77777777" w:rsidR="0097648E" w:rsidRPr="003F7263" w:rsidRDefault="0097648E" w:rsidP="0097648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5EEA0B8E" w14:textId="77777777" w:rsidR="0097648E" w:rsidRPr="003F7263" w:rsidRDefault="0097648E" w:rsidP="0097648E">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53CA28BE"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UEs supporting 5GS</w:t>
            </w:r>
          </w:p>
        </w:tc>
      </w:tr>
      <w:tr w:rsidR="0097648E" w:rsidRPr="003F7263" w14:paraId="541EC417" w14:textId="77777777" w:rsidTr="00B76AD6">
        <w:trPr>
          <w:gridAfter w:val="1"/>
          <w:wAfter w:w="34" w:type="dxa"/>
          <w:jc w:val="center"/>
        </w:trPr>
        <w:tc>
          <w:tcPr>
            <w:tcW w:w="1089" w:type="dxa"/>
            <w:gridSpan w:val="2"/>
            <w:tcBorders>
              <w:bottom w:val="single" w:sz="4" w:space="0" w:color="auto"/>
            </w:tcBorders>
            <w:shd w:val="clear" w:color="auto" w:fill="auto"/>
          </w:tcPr>
          <w:p w14:paraId="7C536551"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7.1.1.3.6</w:t>
            </w:r>
          </w:p>
        </w:tc>
        <w:tc>
          <w:tcPr>
            <w:tcW w:w="3505" w:type="dxa"/>
            <w:gridSpan w:val="2"/>
            <w:tcBorders>
              <w:bottom w:val="single" w:sz="4" w:space="0" w:color="auto"/>
            </w:tcBorders>
            <w:shd w:val="clear" w:color="auto" w:fill="auto"/>
          </w:tcPr>
          <w:p w14:paraId="2662CC3D"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374204B8" w14:textId="77777777" w:rsidR="0097648E" w:rsidRPr="003F7263" w:rsidRDefault="0097648E" w:rsidP="0097648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ABBE866" w14:textId="77777777" w:rsidR="0097648E" w:rsidRPr="003F7263" w:rsidRDefault="0097648E" w:rsidP="0097648E">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15CF7DEE"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UEs supporting 5GS</w:t>
            </w:r>
          </w:p>
        </w:tc>
      </w:tr>
      <w:tr w:rsidR="0097648E" w:rsidRPr="003F7263" w14:paraId="6D2A43CD" w14:textId="77777777" w:rsidTr="00B76AD6">
        <w:trPr>
          <w:gridAfter w:val="1"/>
          <w:wAfter w:w="34" w:type="dxa"/>
          <w:jc w:val="center"/>
        </w:trPr>
        <w:tc>
          <w:tcPr>
            <w:tcW w:w="1089" w:type="dxa"/>
            <w:gridSpan w:val="2"/>
            <w:tcBorders>
              <w:bottom w:val="single" w:sz="4" w:space="0" w:color="auto"/>
            </w:tcBorders>
            <w:shd w:val="clear" w:color="auto" w:fill="auto"/>
          </w:tcPr>
          <w:p w14:paraId="636B1876" w14:textId="563C2F74" w:rsidR="0097648E" w:rsidRPr="003F7263" w:rsidRDefault="0097648E" w:rsidP="0097648E">
            <w:pPr>
              <w:pStyle w:val="TAL"/>
              <w:keepNext w:val="0"/>
              <w:keepLines w:val="0"/>
              <w:rPr>
                <w:bCs/>
                <w:sz w:val="16"/>
                <w:szCs w:val="16"/>
                <w:lang w:eastAsia="en-US"/>
              </w:rPr>
            </w:pPr>
            <w:r w:rsidRPr="003F7263">
              <w:rPr>
                <w:bCs/>
                <w:sz w:val="16"/>
                <w:szCs w:val="16"/>
                <w:lang w:eastAsia="en-US"/>
              </w:rPr>
              <w:t>7.1.1.3.7</w:t>
            </w:r>
          </w:p>
        </w:tc>
        <w:tc>
          <w:tcPr>
            <w:tcW w:w="3505" w:type="dxa"/>
            <w:gridSpan w:val="2"/>
            <w:tcBorders>
              <w:bottom w:val="single" w:sz="4" w:space="0" w:color="auto"/>
            </w:tcBorders>
            <w:shd w:val="clear" w:color="auto" w:fill="auto"/>
          </w:tcPr>
          <w:p w14:paraId="1E9654DD" w14:textId="5DF55007" w:rsidR="0097648E" w:rsidRPr="003F7263" w:rsidRDefault="0097648E" w:rsidP="0097648E">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8426EA4" w14:textId="270C030C" w:rsidR="0097648E" w:rsidRPr="003F7263" w:rsidRDefault="0097648E" w:rsidP="0097648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79B4093" w14:textId="12DDA96C" w:rsidR="0097648E" w:rsidRPr="003F7263" w:rsidRDefault="0097648E" w:rsidP="0097648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1A092DAF" w14:textId="5CB94157" w:rsidR="0097648E" w:rsidRPr="003F7263" w:rsidRDefault="0097648E" w:rsidP="0097648E">
            <w:pPr>
              <w:pStyle w:val="TAL"/>
              <w:keepNext w:val="0"/>
              <w:keepLines w:val="0"/>
              <w:rPr>
                <w:bCs/>
                <w:sz w:val="16"/>
                <w:szCs w:val="16"/>
                <w:lang w:eastAsia="en-US"/>
              </w:rPr>
            </w:pPr>
            <w:r w:rsidRPr="003F7263">
              <w:rPr>
                <w:bCs/>
                <w:sz w:val="16"/>
                <w:szCs w:val="16"/>
                <w:lang w:eastAsia="en-US"/>
              </w:rPr>
              <w:t>UEs supporting 5GS</w:t>
            </w:r>
          </w:p>
        </w:tc>
      </w:tr>
      <w:tr w:rsidR="0097648E" w:rsidRPr="003F7263" w14:paraId="58B66C11" w14:textId="77777777" w:rsidTr="00B76AD6">
        <w:trPr>
          <w:gridAfter w:val="1"/>
          <w:wAfter w:w="34" w:type="dxa"/>
          <w:jc w:val="center"/>
        </w:trPr>
        <w:tc>
          <w:tcPr>
            <w:tcW w:w="1089" w:type="dxa"/>
            <w:gridSpan w:val="2"/>
            <w:tcBorders>
              <w:bottom w:val="single" w:sz="4" w:space="0" w:color="auto"/>
            </w:tcBorders>
            <w:shd w:val="clear" w:color="auto" w:fill="D9D9D9"/>
          </w:tcPr>
          <w:p w14:paraId="7C056AAB" w14:textId="072AD2A8" w:rsidR="0097648E" w:rsidRPr="003F7263" w:rsidRDefault="0097648E" w:rsidP="0097648E">
            <w:pPr>
              <w:pStyle w:val="TAL"/>
              <w:keepNext w:val="0"/>
              <w:keepLines w:val="0"/>
              <w:rPr>
                <w:bCs/>
                <w:sz w:val="16"/>
                <w:szCs w:val="16"/>
                <w:lang w:eastAsia="en-US"/>
              </w:rPr>
            </w:pPr>
            <w:r w:rsidRPr="003F7263">
              <w:rPr>
                <w:b/>
                <w:bCs/>
                <w:sz w:val="16"/>
                <w:szCs w:val="16"/>
                <w:lang w:eastAsia="en-US"/>
              </w:rPr>
              <w:t>7.1.1.3.8</w:t>
            </w:r>
          </w:p>
        </w:tc>
        <w:tc>
          <w:tcPr>
            <w:tcW w:w="3505" w:type="dxa"/>
            <w:gridSpan w:val="2"/>
            <w:tcBorders>
              <w:bottom w:val="single" w:sz="4" w:space="0" w:color="auto"/>
            </w:tcBorders>
            <w:shd w:val="clear" w:color="auto" w:fill="D9D9D9"/>
          </w:tcPr>
          <w:p w14:paraId="76DA2E9C" w14:textId="10E02A6F" w:rsidR="0097648E" w:rsidRPr="003F7263" w:rsidRDefault="0097648E" w:rsidP="0097648E">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gridSpan w:val="2"/>
            <w:tcBorders>
              <w:bottom w:val="single" w:sz="4" w:space="0" w:color="auto"/>
            </w:tcBorders>
            <w:shd w:val="clear" w:color="auto" w:fill="D9D9D9"/>
          </w:tcPr>
          <w:p w14:paraId="2B3B06B1" w14:textId="77777777" w:rsidR="0097648E" w:rsidRPr="003F7263" w:rsidRDefault="0097648E" w:rsidP="0097648E">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127C7D0F" w14:textId="77777777" w:rsidR="0097648E" w:rsidRPr="003F7263" w:rsidRDefault="0097648E" w:rsidP="0097648E">
            <w:pPr>
              <w:pStyle w:val="TAC"/>
              <w:keepNext w:val="0"/>
              <w:keepLines w:val="0"/>
              <w:rPr>
                <w:sz w:val="16"/>
                <w:szCs w:val="16"/>
                <w:lang w:eastAsia="en-US"/>
              </w:rPr>
            </w:pPr>
          </w:p>
        </w:tc>
        <w:tc>
          <w:tcPr>
            <w:tcW w:w="3592" w:type="dxa"/>
            <w:gridSpan w:val="2"/>
            <w:tcBorders>
              <w:bottom w:val="single" w:sz="4" w:space="0" w:color="auto"/>
            </w:tcBorders>
            <w:shd w:val="clear" w:color="auto" w:fill="D9D9D9"/>
          </w:tcPr>
          <w:p w14:paraId="4CD66A3C" w14:textId="77777777" w:rsidR="0097648E" w:rsidRPr="003F7263" w:rsidRDefault="0097648E" w:rsidP="0097648E">
            <w:pPr>
              <w:pStyle w:val="TAL"/>
              <w:keepNext w:val="0"/>
              <w:keepLines w:val="0"/>
              <w:rPr>
                <w:bCs/>
                <w:sz w:val="16"/>
                <w:szCs w:val="16"/>
                <w:lang w:eastAsia="en-US"/>
              </w:rPr>
            </w:pPr>
          </w:p>
        </w:tc>
      </w:tr>
      <w:tr w:rsidR="0097648E" w:rsidRPr="003F7263" w14:paraId="3B0A7302" w14:textId="77777777" w:rsidTr="00B76AD6">
        <w:trPr>
          <w:gridAfter w:val="1"/>
          <w:wAfter w:w="34" w:type="dxa"/>
          <w:jc w:val="center"/>
        </w:trPr>
        <w:tc>
          <w:tcPr>
            <w:tcW w:w="1089" w:type="dxa"/>
            <w:gridSpan w:val="2"/>
            <w:tcBorders>
              <w:bottom w:val="nil"/>
            </w:tcBorders>
            <w:shd w:val="clear" w:color="auto" w:fill="auto"/>
          </w:tcPr>
          <w:p w14:paraId="0386E405"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5" w:type="dxa"/>
            <w:gridSpan w:val="2"/>
            <w:tcBorders>
              <w:bottom w:val="nil"/>
            </w:tcBorders>
            <w:shd w:val="clear" w:color="auto" w:fill="auto"/>
          </w:tcPr>
          <w:p w14:paraId="68E6450B" w14:textId="77777777" w:rsidR="0097648E" w:rsidRPr="003F7263" w:rsidRDefault="0097648E" w:rsidP="0097648E">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64F39DCC" w14:textId="77777777" w:rsidR="0097648E" w:rsidRPr="003F7263" w:rsidRDefault="0097648E" w:rsidP="0097648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0F97D0A" w14:textId="77777777" w:rsidR="0097648E" w:rsidRPr="003F7263" w:rsidRDefault="0097648E" w:rsidP="0097648E">
            <w:pPr>
              <w:pStyle w:val="TAC"/>
              <w:keepNext w:val="0"/>
              <w:keepLines w:val="0"/>
              <w:rPr>
                <w:sz w:val="16"/>
                <w:szCs w:val="16"/>
                <w:lang w:eastAsia="en-US"/>
              </w:rPr>
            </w:pPr>
            <w:r w:rsidRPr="003F7263">
              <w:rPr>
                <w:sz w:val="16"/>
                <w:szCs w:val="16"/>
              </w:rPr>
              <w:t>C81</w:t>
            </w:r>
          </w:p>
        </w:tc>
        <w:tc>
          <w:tcPr>
            <w:tcW w:w="3592" w:type="dxa"/>
            <w:gridSpan w:val="2"/>
            <w:tcBorders>
              <w:bottom w:val="single" w:sz="4" w:space="0" w:color="auto"/>
            </w:tcBorders>
            <w:shd w:val="clear" w:color="auto" w:fill="auto"/>
          </w:tcPr>
          <w:p w14:paraId="2E3ED1FC" w14:textId="2CE35F41" w:rsidR="0097648E" w:rsidRPr="003F7263" w:rsidRDefault="0097648E" w:rsidP="0097648E">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rFonts w:cs="Arial"/>
                <w:sz w:val="16"/>
                <w:szCs w:val="16"/>
              </w:rPr>
              <w:t>and intra-band contiguous CA and UL NR CA with 2 carriers</w:t>
            </w:r>
          </w:p>
        </w:tc>
      </w:tr>
      <w:tr w:rsidR="0097648E" w:rsidRPr="003F7263" w14:paraId="12115E20" w14:textId="77777777" w:rsidTr="00B76AD6">
        <w:trPr>
          <w:gridAfter w:val="1"/>
          <w:wAfter w:w="34" w:type="dxa"/>
          <w:jc w:val="center"/>
        </w:trPr>
        <w:tc>
          <w:tcPr>
            <w:tcW w:w="1089" w:type="dxa"/>
            <w:gridSpan w:val="2"/>
            <w:tcBorders>
              <w:top w:val="nil"/>
              <w:bottom w:val="single" w:sz="4" w:space="0" w:color="auto"/>
            </w:tcBorders>
            <w:shd w:val="clear" w:color="auto" w:fill="auto"/>
          </w:tcPr>
          <w:p w14:paraId="0308C157" w14:textId="77777777" w:rsidR="0097648E" w:rsidRPr="003F7263" w:rsidRDefault="0097648E" w:rsidP="0097648E">
            <w:pPr>
              <w:pStyle w:val="TAL"/>
              <w:keepNext w:val="0"/>
              <w:keepLines w:val="0"/>
              <w:rPr>
                <w:bCs/>
                <w:sz w:val="16"/>
                <w:szCs w:val="16"/>
                <w:lang w:eastAsia="en-US"/>
              </w:rPr>
            </w:pPr>
          </w:p>
        </w:tc>
        <w:tc>
          <w:tcPr>
            <w:tcW w:w="3505" w:type="dxa"/>
            <w:gridSpan w:val="2"/>
            <w:tcBorders>
              <w:top w:val="nil"/>
              <w:bottom w:val="single" w:sz="4" w:space="0" w:color="auto"/>
            </w:tcBorders>
            <w:shd w:val="clear" w:color="auto" w:fill="auto"/>
          </w:tcPr>
          <w:p w14:paraId="01EDCC26" w14:textId="77777777" w:rsidR="0097648E" w:rsidRPr="003F7263" w:rsidRDefault="0097648E" w:rsidP="0097648E">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ABD815C" w14:textId="77777777" w:rsidR="0097648E" w:rsidRPr="003F7263" w:rsidRDefault="0097648E" w:rsidP="0097648E">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73186FB2" w14:textId="72A1D0B8" w:rsidR="0097648E" w:rsidRPr="003F7263" w:rsidRDefault="0097648E" w:rsidP="0097648E">
            <w:pPr>
              <w:pStyle w:val="TAC"/>
              <w:keepNext w:val="0"/>
              <w:keepLines w:val="0"/>
              <w:rPr>
                <w:sz w:val="16"/>
                <w:szCs w:val="16"/>
              </w:rPr>
            </w:pPr>
            <w:r w:rsidRPr="00B01433">
              <w:rPr>
                <w:sz w:val="16"/>
                <w:szCs w:val="16"/>
                <w:lang w:eastAsia="zh-CN"/>
              </w:rPr>
              <w:t>C81A</w:t>
            </w:r>
          </w:p>
        </w:tc>
        <w:tc>
          <w:tcPr>
            <w:tcW w:w="3592" w:type="dxa"/>
            <w:gridSpan w:val="2"/>
            <w:tcBorders>
              <w:bottom w:val="single" w:sz="4" w:space="0" w:color="auto"/>
            </w:tcBorders>
            <w:shd w:val="clear" w:color="auto" w:fill="auto"/>
          </w:tcPr>
          <w:p w14:paraId="0B81EA97" w14:textId="44D11269" w:rsidR="0097648E" w:rsidRPr="003F7263" w:rsidRDefault="0097648E" w:rsidP="0097648E">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97648E" w:rsidRPr="003F7263" w14:paraId="486FCBB9" w14:textId="77777777" w:rsidTr="00B76AD6">
        <w:trPr>
          <w:gridAfter w:val="1"/>
          <w:wAfter w:w="34" w:type="dxa"/>
          <w:jc w:val="center"/>
        </w:trPr>
        <w:tc>
          <w:tcPr>
            <w:tcW w:w="1089" w:type="dxa"/>
            <w:gridSpan w:val="2"/>
            <w:tcBorders>
              <w:bottom w:val="nil"/>
            </w:tcBorders>
            <w:shd w:val="clear" w:color="auto" w:fill="auto"/>
          </w:tcPr>
          <w:p w14:paraId="1AEAF1FD" w14:textId="77777777" w:rsidR="0097648E" w:rsidRPr="003F7263" w:rsidRDefault="0097648E" w:rsidP="0097648E">
            <w:pPr>
              <w:pStyle w:val="TAL"/>
              <w:keepNext w:val="0"/>
              <w:keepLines w:val="0"/>
              <w:rPr>
                <w:bCs/>
                <w:sz w:val="16"/>
                <w:szCs w:val="16"/>
              </w:rPr>
            </w:pPr>
            <w:r w:rsidRPr="003F7263">
              <w:rPr>
                <w:bCs/>
                <w:sz w:val="16"/>
                <w:szCs w:val="16"/>
              </w:rPr>
              <w:t>7.1.1.3.8.2</w:t>
            </w:r>
          </w:p>
        </w:tc>
        <w:tc>
          <w:tcPr>
            <w:tcW w:w="3505" w:type="dxa"/>
            <w:gridSpan w:val="2"/>
            <w:tcBorders>
              <w:bottom w:val="nil"/>
            </w:tcBorders>
            <w:shd w:val="clear" w:color="auto" w:fill="auto"/>
          </w:tcPr>
          <w:p w14:paraId="42523DB8" w14:textId="1BE9C19D" w:rsidR="0097648E" w:rsidRPr="003F7263" w:rsidRDefault="0097648E" w:rsidP="0097648E">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gridSpan w:val="2"/>
            <w:tcBorders>
              <w:bottom w:val="nil"/>
            </w:tcBorders>
            <w:shd w:val="clear" w:color="auto" w:fill="auto"/>
          </w:tcPr>
          <w:p w14:paraId="68168845" w14:textId="77777777" w:rsidR="0097648E" w:rsidRPr="003F7263" w:rsidRDefault="0097648E" w:rsidP="0097648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376A365" w14:textId="77777777" w:rsidR="0097648E" w:rsidRPr="003F7263" w:rsidRDefault="0097648E" w:rsidP="0097648E">
            <w:pPr>
              <w:pStyle w:val="TAC"/>
              <w:keepNext w:val="0"/>
              <w:keepLines w:val="0"/>
              <w:rPr>
                <w:sz w:val="16"/>
                <w:szCs w:val="16"/>
              </w:rPr>
            </w:pPr>
            <w:r w:rsidRPr="003F7263">
              <w:rPr>
                <w:sz w:val="16"/>
                <w:szCs w:val="16"/>
              </w:rPr>
              <w:t>C82</w:t>
            </w:r>
          </w:p>
        </w:tc>
        <w:tc>
          <w:tcPr>
            <w:tcW w:w="3592" w:type="dxa"/>
            <w:gridSpan w:val="2"/>
            <w:tcBorders>
              <w:bottom w:val="single" w:sz="4" w:space="0" w:color="auto"/>
            </w:tcBorders>
            <w:shd w:val="clear" w:color="auto" w:fill="auto"/>
          </w:tcPr>
          <w:p w14:paraId="39673BD9" w14:textId="487A3662" w:rsidR="0097648E" w:rsidRPr="003F7263" w:rsidRDefault="0097648E" w:rsidP="0097648E">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inter-band CA and UL NR CA with 2 carriers</w:t>
            </w:r>
          </w:p>
        </w:tc>
      </w:tr>
      <w:tr w:rsidR="0097648E" w:rsidRPr="003F7263" w14:paraId="5886418F" w14:textId="77777777" w:rsidTr="00B76AD6">
        <w:trPr>
          <w:gridAfter w:val="1"/>
          <w:wAfter w:w="34" w:type="dxa"/>
          <w:jc w:val="center"/>
        </w:trPr>
        <w:tc>
          <w:tcPr>
            <w:tcW w:w="1089" w:type="dxa"/>
            <w:gridSpan w:val="2"/>
            <w:tcBorders>
              <w:top w:val="nil"/>
              <w:bottom w:val="single" w:sz="4" w:space="0" w:color="auto"/>
            </w:tcBorders>
            <w:shd w:val="clear" w:color="auto" w:fill="auto"/>
          </w:tcPr>
          <w:p w14:paraId="4EBE5A44" w14:textId="77777777" w:rsidR="0097648E" w:rsidRPr="003F7263" w:rsidRDefault="0097648E" w:rsidP="0097648E">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7799B7F8" w14:textId="77777777" w:rsidR="0097648E" w:rsidRPr="003F7263" w:rsidRDefault="0097648E" w:rsidP="0097648E">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F339A0E" w14:textId="77777777" w:rsidR="0097648E" w:rsidRPr="003F7263" w:rsidRDefault="0097648E" w:rsidP="0097648E">
            <w:pPr>
              <w:pStyle w:val="TAC"/>
              <w:keepNext w:val="0"/>
              <w:keepLines w:val="0"/>
              <w:rPr>
                <w:bCs/>
                <w:sz w:val="16"/>
                <w:szCs w:val="16"/>
              </w:rPr>
            </w:pPr>
          </w:p>
        </w:tc>
        <w:tc>
          <w:tcPr>
            <w:tcW w:w="1170" w:type="dxa"/>
            <w:gridSpan w:val="2"/>
            <w:tcBorders>
              <w:bottom w:val="single" w:sz="4" w:space="0" w:color="auto"/>
            </w:tcBorders>
            <w:shd w:val="clear" w:color="auto" w:fill="auto"/>
          </w:tcPr>
          <w:p w14:paraId="59A9F9C1" w14:textId="7D56087C" w:rsidR="0097648E" w:rsidRPr="003F7263" w:rsidRDefault="0097648E" w:rsidP="0097648E">
            <w:pPr>
              <w:pStyle w:val="TAC"/>
              <w:keepNext w:val="0"/>
              <w:keepLines w:val="0"/>
              <w:rPr>
                <w:sz w:val="16"/>
                <w:szCs w:val="16"/>
              </w:rPr>
            </w:pPr>
            <w:r w:rsidRPr="00B01433">
              <w:rPr>
                <w:sz w:val="16"/>
                <w:szCs w:val="16"/>
                <w:lang w:eastAsia="zh-CN"/>
              </w:rPr>
              <w:t>C82A</w:t>
            </w:r>
          </w:p>
        </w:tc>
        <w:tc>
          <w:tcPr>
            <w:tcW w:w="3592" w:type="dxa"/>
            <w:gridSpan w:val="2"/>
            <w:tcBorders>
              <w:bottom w:val="single" w:sz="4" w:space="0" w:color="auto"/>
            </w:tcBorders>
            <w:shd w:val="clear" w:color="auto" w:fill="auto"/>
          </w:tcPr>
          <w:p w14:paraId="68DF45D1" w14:textId="68906977" w:rsidR="0097648E" w:rsidRPr="003F7263" w:rsidRDefault="0097648E" w:rsidP="0097648E">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97648E" w:rsidRPr="003F7263" w14:paraId="001A5A08" w14:textId="77777777" w:rsidTr="00B76AD6">
        <w:trPr>
          <w:gridAfter w:val="1"/>
          <w:wAfter w:w="34" w:type="dxa"/>
          <w:jc w:val="center"/>
        </w:trPr>
        <w:tc>
          <w:tcPr>
            <w:tcW w:w="1089" w:type="dxa"/>
            <w:gridSpan w:val="2"/>
            <w:tcBorders>
              <w:bottom w:val="nil"/>
            </w:tcBorders>
            <w:shd w:val="clear" w:color="auto" w:fill="auto"/>
          </w:tcPr>
          <w:p w14:paraId="03E75486" w14:textId="77777777" w:rsidR="0097648E" w:rsidRPr="003F7263" w:rsidRDefault="0097648E" w:rsidP="0097648E">
            <w:pPr>
              <w:pStyle w:val="TAL"/>
              <w:keepNext w:val="0"/>
              <w:keepLines w:val="0"/>
              <w:rPr>
                <w:bCs/>
                <w:sz w:val="16"/>
                <w:szCs w:val="16"/>
              </w:rPr>
            </w:pPr>
            <w:r w:rsidRPr="003F7263">
              <w:rPr>
                <w:bCs/>
                <w:sz w:val="16"/>
                <w:szCs w:val="16"/>
              </w:rPr>
              <w:t>7.1.1.3.8.3</w:t>
            </w:r>
          </w:p>
        </w:tc>
        <w:tc>
          <w:tcPr>
            <w:tcW w:w="3505" w:type="dxa"/>
            <w:gridSpan w:val="2"/>
            <w:tcBorders>
              <w:bottom w:val="nil"/>
            </w:tcBorders>
            <w:shd w:val="clear" w:color="auto" w:fill="auto"/>
          </w:tcPr>
          <w:p w14:paraId="5CA243C3" w14:textId="71B56718" w:rsidR="0097648E" w:rsidRPr="003F7263" w:rsidRDefault="0097648E" w:rsidP="0097648E">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580E7AB0" w14:textId="77777777" w:rsidR="0097648E" w:rsidRPr="003F7263" w:rsidRDefault="0097648E" w:rsidP="0097648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E858C87" w14:textId="77777777" w:rsidR="0097648E" w:rsidRPr="003F7263" w:rsidRDefault="0097648E" w:rsidP="0097648E">
            <w:pPr>
              <w:pStyle w:val="TAC"/>
              <w:keepNext w:val="0"/>
              <w:keepLines w:val="0"/>
              <w:rPr>
                <w:sz w:val="16"/>
                <w:szCs w:val="16"/>
              </w:rPr>
            </w:pPr>
            <w:r w:rsidRPr="003F7263">
              <w:rPr>
                <w:sz w:val="16"/>
                <w:szCs w:val="16"/>
              </w:rPr>
              <w:t>C83</w:t>
            </w:r>
          </w:p>
        </w:tc>
        <w:tc>
          <w:tcPr>
            <w:tcW w:w="3592" w:type="dxa"/>
            <w:gridSpan w:val="2"/>
            <w:tcBorders>
              <w:bottom w:val="single" w:sz="4" w:space="0" w:color="auto"/>
            </w:tcBorders>
            <w:shd w:val="clear" w:color="auto" w:fill="auto"/>
          </w:tcPr>
          <w:p w14:paraId="246CE1AC" w14:textId="73A20EC0" w:rsidR="0097648E" w:rsidRPr="003F7263" w:rsidRDefault="0097648E" w:rsidP="0097648E">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non-contiguous CA and UL NR CA with 2 carriers</w:t>
            </w:r>
          </w:p>
        </w:tc>
      </w:tr>
      <w:tr w:rsidR="0097648E" w:rsidRPr="003F7263" w14:paraId="3BA0D1DF" w14:textId="77777777" w:rsidTr="00B76AD6">
        <w:trPr>
          <w:gridAfter w:val="1"/>
          <w:wAfter w:w="34" w:type="dxa"/>
          <w:jc w:val="center"/>
        </w:trPr>
        <w:tc>
          <w:tcPr>
            <w:tcW w:w="1089" w:type="dxa"/>
            <w:gridSpan w:val="2"/>
            <w:tcBorders>
              <w:top w:val="nil"/>
              <w:bottom w:val="single" w:sz="4" w:space="0" w:color="auto"/>
            </w:tcBorders>
            <w:shd w:val="clear" w:color="auto" w:fill="auto"/>
          </w:tcPr>
          <w:p w14:paraId="21B048AF" w14:textId="77777777" w:rsidR="0097648E" w:rsidRPr="003F7263" w:rsidRDefault="0097648E" w:rsidP="0097648E">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02E13739" w14:textId="77777777" w:rsidR="0097648E" w:rsidRPr="003F7263" w:rsidRDefault="0097648E" w:rsidP="0097648E">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5102A6D" w14:textId="77777777" w:rsidR="0097648E" w:rsidRPr="003F7263" w:rsidRDefault="0097648E" w:rsidP="0097648E">
            <w:pPr>
              <w:pStyle w:val="TAC"/>
              <w:keepNext w:val="0"/>
              <w:keepLines w:val="0"/>
              <w:rPr>
                <w:bCs/>
                <w:sz w:val="16"/>
                <w:szCs w:val="16"/>
              </w:rPr>
            </w:pPr>
          </w:p>
        </w:tc>
        <w:tc>
          <w:tcPr>
            <w:tcW w:w="1170" w:type="dxa"/>
            <w:gridSpan w:val="2"/>
            <w:tcBorders>
              <w:bottom w:val="single" w:sz="4" w:space="0" w:color="auto"/>
            </w:tcBorders>
            <w:shd w:val="clear" w:color="auto" w:fill="auto"/>
          </w:tcPr>
          <w:p w14:paraId="28384B3A" w14:textId="46D013EA" w:rsidR="0097648E" w:rsidRPr="003F7263" w:rsidRDefault="0097648E" w:rsidP="0097648E">
            <w:pPr>
              <w:pStyle w:val="TAC"/>
              <w:keepNext w:val="0"/>
              <w:keepLines w:val="0"/>
              <w:rPr>
                <w:sz w:val="16"/>
                <w:szCs w:val="16"/>
              </w:rPr>
            </w:pPr>
            <w:r w:rsidRPr="00B01433">
              <w:rPr>
                <w:sz w:val="16"/>
                <w:szCs w:val="16"/>
                <w:lang w:eastAsia="zh-CN"/>
              </w:rPr>
              <w:t>C83A</w:t>
            </w:r>
          </w:p>
        </w:tc>
        <w:tc>
          <w:tcPr>
            <w:tcW w:w="3592" w:type="dxa"/>
            <w:gridSpan w:val="2"/>
            <w:tcBorders>
              <w:bottom w:val="single" w:sz="4" w:space="0" w:color="auto"/>
            </w:tcBorders>
            <w:shd w:val="clear" w:color="auto" w:fill="auto"/>
          </w:tcPr>
          <w:p w14:paraId="12AAC052" w14:textId="3798CCC1" w:rsidR="0097648E" w:rsidRPr="003F7263" w:rsidRDefault="0097648E" w:rsidP="0097648E">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97648E" w:rsidRPr="003F7263" w14:paraId="06C23BE9" w14:textId="77777777" w:rsidTr="00B76AD6">
        <w:trPr>
          <w:gridAfter w:val="1"/>
          <w:wAfter w:w="34" w:type="dxa"/>
          <w:jc w:val="center"/>
        </w:trPr>
        <w:tc>
          <w:tcPr>
            <w:tcW w:w="1089" w:type="dxa"/>
            <w:gridSpan w:val="2"/>
            <w:tcBorders>
              <w:bottom w:val="single" w:sz="4" w:space="0" w:color="auto"/>
            </w:tcBorders>
            <w:shd w:val="clear" w:color="auto" w:fill="auto"/>
          </w:tcPr>
          <w:p w14:paraId="0DFC9085"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7.1.1.3.9</w:t>
            </w:r>
          </w:p>
        </w:tc>
        <w:tc>
          <w:tcPr>
            <w:tcW w:w="3505" w:type="dxa"/>
            <w:gridSpan w:val="2"/>
            <w:tcBorders>
              <w:bottom w:val="single" w:sz="4" w:space="0" w:color="auto"/>
            </w:tcBorders>
            <w:shd w:val="clear" w:color="auto" w:fill="auto"/>
          </w:tcPr>
          <w:p w14:paraId="2D40E6DB" w14:textId="271A9148" w:rsidR="0097648E" w:rsidRPr="003F7263" w:rsidRDefault="0097648E" w:rsidP="0097648E">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2DE52BAB" w14:textId="77777777" w:rsidR="0097648E" w:rsidRPr="003F7263" w:rsidRDefault="0097648E" w:rsidP="0097648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4BC90F72" w14:textId="77777777" w:rsidR="0097648E" w:rsidRPr="003F7263" w:rsidRDefault="0097648E" w:rsidP="0097648E">
            <w:pPr>
              <w:pStyle w:val="TAC"/>
              <w:keepNext w:val="0"/>
              <w:keepLines w:val="0"/>
              <w:rPr>
                <w:sz w:val="16"/>
                <w:szCs w:val="16"/>
                <w:lang w:eastAsia="en-US"/>
              </w:rPr>
            </w:pPr>
            <w:r w:rsidRPr="003F7263">
              <w:rPr>
                <w:sz w:val="16"/>
                <w:szCs w:val="16"/>
              </w:rPr>
              <w:t>C51</w:t>
            </w:r>
          </w:p>
        </w:tc>
        <w:tc>
          <w:tcPr>
            <w:tcW w:w="3592" w:type="dxa"/>
            <w:gridSpan w:val="2"/>
            <w:tcBorders>
              <w:bottom w:val="single" w:sz="4" w:space="0" w:color="auto"/>
            </w:tcBorders>
            <w:shd w:val="clear" w:color="auto" w:fill="auto"/>
          </w:tcPr>
          <w:p w14:paraId="7B625776"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97648E" w:rsidRPr="003F7263" w14:paraId="36CF8CB3" w14:textId="77777777" w:rsidTr="00B76AD6">
        <w:trPr>
          <w:gridAfter w:val="1"/>
          <w:wAfter w:w="34" w:type="dxa"/>
          <w:jc w:val="center"/>
        </w:trPr>
        <w:tc>
          <w:tcPr>
            <w:tcW w:w="1089" w:type="dxa"/>
            <w:gridSpan w:val="2"/>
            <w:tcBorders>
              <w:bottom w:val="single" w:sz="4" w:space="0" w:color="auto"/>
            </w:tcBorders>
            <w:shd w:val="clear" w:color="auto" w:fill="auto"/>
          </w:tcPr>
          <w:p w14:paraId="64811ECD" w14:textId="77777777" w:rsidR="0097648E" w:rsidRPr="003F7263" w:rsidRDefault="0097648E" w:rsidP="0097648E">
            <w:pPr>
              <w:pStyle w:val="TAL"/>
              <w:keepNext w:val="0"/>
              <w:keepLines w:val="0"/>
              <w:rPr>
                <w:bCs/>
                <w:sz w:val="16"/>
                <w:szCs w:val="16"/>
                <w:lang w:eastAsia="en-US"/>
              </w:rPr>
            </w:pPr>
            <w:r w:rsidRPr="003F7263">
              <w:rPr>
                <w:rFonts w:cs="Arial"/>
                <w:bCs/>
                <w:sz w:val="16"/>
                <w:szCs w:val="16"/>
              </w:rPr>
              <w:t>7.1.1.3.10</w:t>
            </w:r>
          </w:p>
        </w:tc>
        <w:tc>
          <w:tcPr>
            <w:tcW w:w="3505" w:type="dxa"/>
            <w:gridSpan w:val="2"/>
            <w:tcBorders>
              <w:bottom w:val="single" w:sz="4" w:space="0" w:color="auto"/>
            </w:tcBorders>
            <w:shd w:val="clear" w:color="auto" w:fill="auto"/>
          </w:tcPr>
          <w:p w14:paraId="4887916A" w14:textId="77777777" w:rsidR="0097648E" w:rsidRPr="003F7263" w:rsidRDefault="0097648E" w:rsidP="0097648E">
            <w:pPr>
              <w:pStyle w:val="PlainText"/>
              <w:rPr>
                <w:rFonts w:ascii="Arial" w:hAnsi="Arial" w:cs="Times New Roman"/>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13E25B6A" w14:textId="77777777" w:rsidR="0097648E" w:rsidRPr="003F7263" w:rsidRDefault="0097648E" w:rsidP="0097648E">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6DD9A50E" w14:textId="77777777" w:rsidR="0097648E" w:rsidRPr="003F7263" w:rsidRDefault="0097648E" w:rsidP="0097648E">
            <w:pPr>
              <w:pStyle w:val="TAC"/>
              <w:keepNext w:val="0"/>
              <w:keepLines w:val="0"/>
              <w:rPr>
                <w:sz w:val="16"/>
                <w:szCs w:val="16"/>
              </w:rPr>
            </w:pPr>
            <w:r w:rsidRPr="003F7263">
              <w:rPr>
                <w:rFonts w:cs="Arial"/>
                <w:sz w:val="16"/>
                <w:szCs w:val="16"/>
              </w:rPr>
              <w:t>C107</w:t>
            </w:r>
          </w:p>
        </w:tc>
        <w:tc>
          <w:tcPr>
            <w:tcW w:w="3592" w:type="dxa"/>
            <w:gridSpan w:val="2"/>
            <w:tcBorders>
              <w:bottom w:val="single" w:sz="4" w:space="0" w:color="auto"/>
            </w:tcBorders>
            <w:shd w:val="clear" w:color="auto" w:fill="auto"/>
          </w:tcPr>
          <w:p w14:paraId="519E0917" w14:textId="77777777" w:rsidR="0097648E" w:rsidRPr="003F7263" w:rsidRDefault="0097648E" w:rsidP="0097648E">
            <w:pPr>
              <w:pStyle w:val="TAL"/>
              <w:keepNext w:val="0"/>
              <w:keepLines w:val="0"/>
              <w:rPr>
                <w:bCs/>
                <w:sz w:val="16"/>
                <w:szCs w:val="16"/>
                <w:lang w:eastAsia="en-US"/>
              </w:rPr>
            </w:pPr>
            <w:r w:rsidRPr="003F7263">
              <w:rPr>
                <w:rFonts w:cs="Arial"/>
                <w:bCs/>
                <w:sz w:val="16"/>
                <w:szCs w:val="16"/>
              </w:rPr>
              <w:t>UEs supporting 5GS and multi-DCI based Multi-TRP</w:t>
            </w:r>
          </w:p>
        </w:tc>
      </w:tr>
      <w:tr w:rsidR="0097648E" w:rsidRPr="003F7263" w14:paraId="0A830596" w14:textId="77777777" w:rsidTr="00B76AD6">
        <w:trPr>
          <w:gridAfter w:val="1"/>
          <w:wAfter w:w="34" w:type="dxa"/>
          <w:jc w:val="center"/>
        </w:trPr>
        <w:tc>
          <w:tcPr>
            <w:tcW w:w="1089" w:type="dxa"/>
            <w:gridSpan w:val="2"/>
            <w:tcBorders>
              <w:bottom w:val="single" w:sz="4" w:space="0" w:color="auto"/>
            </w:tcBorders>
            <w:shd w:val="clear" w:color="auto" w:fill="auto"/>
          </w:tcPr>
          <w:p w14:paraId="528B3447" w14:textId="5C526A81" w:rsidR="0097648E" w:rsidRPr="003F7263" w:rsidRDefault="0097648E" w:rsidP="0097648E">
            <w:pPr>
              <w:pStyle w:val="TAL"/>
              <w:keepNext w:val="0"/>
              <w:keepLines w:val="0"/>
              <w:rPr>
                <w:rFonts w:cs="Arial"/>
                <w:bCs/>
                <w:sz w:val="16"/>
                <w:szCs w:val="16"/>
              </w:rPr>
            </w:pPr>
            <w:r w:rsidRPr="003F7263">
              <w:rPr>
                <w:rFonts w:cs="Arial"/>
                <w:bCs/>
                <w:sz w:val="16"/>
                <w:szCs w:val="16"/>
              </w:rPr>
              <w:t>7.1.1.3.11</w:t>
            </w:r>
          </w:p>
        </w:tc>
        <w:tc>
          <w:tcPr>
            <w:tcW w:w="3505" w:type="dxa"/>
            <w:gridSpan w:val="2"/>
            <w:tcBorders>
              <w:bottom w:val="single" w:sz="4" w:space="0" w:color="auto"/>
            </w:tcBorders>
            <w:shd w:val="clear" w:color="auto" w:fill="auto"/>
          </w:tcPr>
          <w:p w14:paraId="416167DA" w14:textId="60CCB56C" w:rsidR="0097648E" w:rsidRPr="003F7263" w:rsidRDefault="0097648E" w:rsidP="0097648E">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50D9EACA" w14:textId="2858D2EB" w:rsidR="0097648E" w:rsidRPr="003F7263" w:rsidRDefault="0097648E" w:rsidP="0097648E">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531123FE" w14:textId="6E09A504" w:rsidR="0097648E" w:rsidRPr="003F7263" w:rsidRDefault="0097648E" w:rsidP="0097648E">
            <w:pPr>
              <w:pStyle w:val="TAC"/>
              <w:keepNext w:val="0"/>
              <w:keepLines w:val="0"/>
              <w:rPr>
                <w:rFonts w:cs="Arial"/>
                <w:sz w:val="16"/>
                <w:szCs w:val="16"/>
              </w:rPr>
            </w:pPr>
            <w:r w:rsidRPr="003F7263">
              <w:rPr>
                <w:rFonts w:cs="Arial"/>
                <w:sz w:val="16"/>
                <w:szCs w:val="16"/>
                <w:lang w:eastAsia="zh-CN"/>
              </w:rPr>
              <w:t>C114</w:t>
            </w:r>
          </w:p>
        </w:tc>
        <w:tc>
          <w:tcPr>
            <w:tcW w:w="3592" w:type="dxa"/>
            <w:gridSpan w:val="2"/>
            <w:tcBorders>
              <w:bottom w:val="single" w:sz="4" w:space="0" w:color="auto"/>
            </w:tcBorders>
            <w:shd w:val="clear" w:color="auto" w:fill="auto"/>
          </w:tcPr>
          <w:p w14:paraId="539EB498" w14:textId="085D0BE5" w:rsidR="0097648E" w:rsidRPr="003F7263" w:rsidRDefault="0097648E" w:rsidP="0097648E">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7648E" w:rsidRPr="003F7263" w14:paraId="24517BA5" w14:textId="77777777" w:rsidTr="00B76AD6">
        <w:trPr>
          <w:gridAfter w:val="1"/>
          <w:wAfter w:w="34" w:type="dxa"/>
          <w:jc w:val="center"/>
        </w:trPr>
        <w:tc>
          <w:tcPr>
            <w:tcW w:w="1089" w:type="dxa"/>
            <w:gridSpan w:val="2"/>
            <w:tcBorders>
              <w:bottom w:val="single" w:sz="4" w:space="0" w:color="auto"/>
            </w:tcBorders>
            <w:shd w:val="clear" w:color="auto" w:fill="auto"/>
          </w:tcPr>
          <w:p w14:paraId="1A3AE371" w14:textId="3CB788E6" w:rsidR="0097648E" w:rsidRPr="003F7263" w:rsidRDefault="0097648E" w:rsidP="0097648E">
            <w:pPr>
              <w:pStyle w:val="TAL"/>
              <w:keepNext w:val="0"/>
              <w:keepLines w:val="0"/>
              <w:rPr>
                <w:rFonts w:cs="Arial"/>
                <w:bCs/>
                <w:sz w:val="16"/>
                <w:szCs w:val="16"/>
              </w:rPr>
            </w:pPr>
            <w:r w:rsidRPr="003F7263">
              <w:rPr>
                <w:bCs/>
                <w:sz w:val="16"/>
                <w:szCs w:val="16"/>
                <w:lang w:eastAsia="zh-CN"/>
              </w:rPr>
              <w:lastRenderedPageBreak/>
              <w:t>7.1.1.3.12</w:t>
            </w:r>
          </w:p>
        </w:tc>
        <w:tc>
          <w:tcPr>
            <w:tcW w:w="3505" w:type="dxa"/>
            <w:gridSpan w:val="2"/>
            <w:tcBorders>
              <w:bottom w:val="single" w:sz="4" w:space="0" w:color="auto"/>
            </w:tcBorders>
            <w:shd w:val="clear" w:color="auto" w:fill="auto"/>
          </w:tcPr>
          <w:p w14:paraId="60342643" w14:textId="680BA59C" w:rsidR="0097648E" w:rsidRPr="003F7263" w:rsidRDefault="0097648E" w:rsidP="0097648E">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4BACCBBB" w14:textId="21DD4B82" w:rsidR="0097648E" w:rsidRPr="003F7263" w:rsidRDefault="0097648E" w:rsidP="0097648E">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3F109448" w14:textId="41A67B0A" w:rsidR="0097648E" w:rsidRPr="003F7263" w:rsidRDefault="0097648E" w:rsidP="0097648E">
            <w:pPr>
              <w:pStyle w:val="TAC"/>
              <w:keepNext w:val="0"/>
              <w:keepLines w:val="0"/>
              <w:rPr>
                <w:rFonts w:cs="Arial"/>
                <w:sz w:val="16"/>
                <w:szCs w:val="16"/>
                <w:lang w:eastAsia="zh-CN"/>
              </w:rPr>
            </w:pPr>
            <w:r w:rsidRPr="003F7263">
              <w:rPr>
                <w:rFonts w:cs="Arial"/>
                <w:sz w:val="16"/>
                <w:szCs w:val="16"/>
              </w:rPr>
              <w:t>C134</w:t>
            </w:r>
          </w:p>
        </w:tc>
        <w:tc>
          <w:tcPr>
            <w:tcW w:w="3592" w:type="dxa"/>
            <w:gridSpan w:val="2"/>
            <w:tcBorders>
              <w:bottom w:val="single" w:sz="4" w:space="0" w:color="auto"/>
            </w:tcBorders>
            <w:shd w:val="clear" w:color="auto" w:fill="auto"/>
          </w:tcPr>
          <w:p w14:paraId="7A1575B4" w14:textId="2ACB0D0B" w:rsidR="0097648E" w:rsidRPr="003F7263" w:rsidRDefault="0097648E" w:rsidP="0097648E">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97648E" w:rsidRPr="003F7263" w14:paraId="6577D53B" w14:textId="77777777" w:rsidTr="00B76AD6">
        <w:trPr>
          <w:gridAfter w:val="1"/>
          <w:wAfter w:w="34" w:type="dxa"/>
          <w:jc w:val="center"/>
        </w:trPr>
        <w:tc>
          <w:tcPr>
            <w:tcW w:w="1089" w:type="dxa"/>
            <w:gridSpan w:val="2"/>
            <w:tcBorders>
              <w:bottom w:val="single" w:sz="4" w:space="0" w:color="auto"/>
            </w:tcBorders>
            <w:shd w:val="clear" w:color="auto" w:fill="auto"/>
          </w:tcPr>
          <w:p w14:paraId="6788E6DB" w14:textId="119DF1E1" w:rsidR="0097648E" w:rsidRPr="003F7263" w:rsidRDefault="0097648E" w:rsidP="0097648E">
            <w:pPr>
              <w:pStyle w:val="TAL"/>
              <w:keepNext w:val="0"/>
              <w:keepLines w:val="0"/>
              <w:rPr>
                <w:b/>
                <w:bCs/>
                <w:sz w:val="16"/>
                <w:szCs w:val="16"/>
                <w:lang w:eastAsia="en-US"/>
              </w:rPr>
            </w:pPr>
            <w:r w:rsidRPr="003F7263">
              <w:rPr>
                <w:bCs/>
                <w:sz w:val="16"/>
                <w:szCs w:val="16"/>
                <w:lang w:eastAsia="zh-CN"/>
              </w:rPr>
              <w:t>7.1.1.3.13</w:t>
            </w:r>
          </w:p>
        </w:tc>
        <w:tc>
          <w:tcPr>
            <w:tcW w:w="3505" w:type="dxa"/>
            <w:gridSpan w:val="2"/>
            <w:tcBorders>
              <w:bottom w:val="single" w:sz="4" w:space="0" w:color="auto"/>
            </w:tcBorders>
            <w:shd w:val="clear" w:color="auto" w:fill="auto"/>
          </w:tcPr>
          <w:p w14:paraId="0A0D5B92" w14:textId="7354FC55" w:rsidR="0097648E" w:rsidRPr="003F7263" w:rsidRDefault="0097648E" w:rsidP="0097648E">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3D7E94C1" w14:textId="1E61408B" w:rsidR="0097648E" w:rsidRPr="003F7263" w:rsidRDefault="0097648E" w:rsidP="0097648E">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C1D8A1A" w14:textId="20CDF1F6" w:rsidR="0097648E" w:rsidRPr="003F7263" w:rsidRDefault="0097648E" w:rsidP="0097648E">
            <w:pPr>
              <w:pStyle w:val="TAC"/>
              <w:keepNext w:val="0"/>
              <w:keepLines w:val="0"/>
              <w:rPr>
                <w:sz w:val="16"/>
                <w:szCs w:val="16"/>
                <w:lang w:eastAsia="en-US"/>
              </w:rPr>
            </w:pPr>
            <w:r w:rsidRPr="003F7263">
              <w:rPr>
                <w:rFonts w:cs="Arial"/>
                <w:sz w:val="16"/>
                <w:szCs w:val="16"/>
              </w:rPr>
              <w:t>C180</w:t>
            </w:r>
          </w:p>
        </w:tc>
        <w:tc>
          <w:tcPr>
            <w:tcW w:w="3592" w:type="dxa"/>
            <w:gridSpan w:val="2"/>
            <w:tcBorders>
              <w:bottom w:val="single" w:sz="4" w:space="0" w:color="auto"/>
            </w:tcBorders>
            <w:shd w:val="clear" w:color="auto" w:fill="auto"/>
          </w:tcPr>
          <w:p w14:paraId="5447E70E" w14:textId="577E27B2" w:rsidR="0097648E" w:rsidRPr="003F7263" w:rsidRDefault="0097648E" w:rsidP="0097648E">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7648E" w:rsidRPr="003F7263" w14:paraId="41CD876D" w14:textId="77777777" w:rsidTr="00B76AD6">
        <w:trPr>
          <w:gridAfter w:val="1"/>
          <w:wAfter w:w="34" w:type="dxa"/>
          <w:jc w:val="center"/>
        </w:trPr>
        <w:tc>
          <w:tcPr>
            <w:tcW w:w="1089" w:type="dxa"/>
            <w:gridSpan w:val="2"/>
            <w:tcBorders>
              <w:bottom w:val="single" w:sz="4" w:space="0" w:color="auto"/>
            </w:tcBorders>
            <w:shd w:val="clear" w:color="auto" w:fill="auto"/>
          </w:tcPr>
          <w:p w14:paraId="37BA0564" w14:textId="284BFB44" w:rsidR="0097648E" w:rsidRPr="003F7263" w:rsidRDefault="0097648E" w:rsidP="0097648E">
            <w:pPr>
              <w:pStyle w:val="TAL"/>
              <w:keepNext w:val="0"/>
              <w:keepLines w:val="0"/>
              <w:rPr>
                <w:bCs/>
                <w:sz w:val="16"/>
                <w:szCs w:val="16"/>
                <w:lang w:eastAsia="zh-CN"/>
              </w:rPr>
            </w:pPr>
            <w:r w:rsidRPr="00450590">
              <w:rPr>
                <w:rFonts w:hint="eastAsia"/>
                <w:b/>
                <w:bCs/>
                <w:sz w:val="16"/>
                <w:szCs w:val="16"/>
                <w:lang w:eastAsia="zh-CN"/>
              </w:rPr>
              <w:t>7</w:t>
            </w:r>
            <w:r w:rsidRPr="00450590">
              <w:rPr>
                <w:b/>
                <w:bCs/>
                <w:sz w:val="16"/>
                <w:szCs w:val="16"/>
                <w:lang w:eastAsia="zh-CN"/>
              </w:rPr>
              <w:t>.1.1.3.14</w:t>
            </w:r>
          </w:p>
        </w:tc>
        <w:tc>
          <w:tcPr>
            <w:tcW w:w="3505" w:type="dxa"/>
            <w:gridSpan w:val="2"/>
            <w:tcBorders>
              <w:bottom w:val="single" w:sz="4" w:space="0" w:color="auto"/>
            </w:tcBorders>
            <w:shd w:val="clear" w:color="auto" w:fill="auto"/>
          </w:tcPr>
          <w:p w14:paraId="766D9F99" w14:textId="05F31788" w:rsidR="0097648E" w:rsidRPr="003F7263" w:rsidRDefault="0097648E" w:rsidP="0097648E">
            <w:pPr>
              <w:pStyle w:val="TAL"/>
              <w:keepNext w:val="0"/>
              <w:keepLines w:val="0"/>
              <w:rPr>
                <w:sz w:val="16"/>
                <w:szCs w:val="16"/>
                <w:lang w:eastAsia="en-US"/>
              </w:rPr>
            </w:pPr>
            <w:r w:rsidRPr="00450590">
              <w:rPr>
                <w:b/>
                <w:bCs/>
                <w:sz w:val="16"/>
                <w:szCs w:val="16"/>
              </w:rPr>
              <w:t>Correct Handling of UL HARQ process / PUSCH Repetition Type A enhancement</w:t>
            </w:r>
          </w:p>
        </w:tc>
        <w:tc>
          <w:tcPr>
            <w:tcW w:w="810" w:type="dxa"/>
            <w:gridSpan w:val="2"/>
            <w:tcBorders>
              <w:bottom w:val="single" w:sz="4" w:space="0" w:color="auto"/>
            </w:tcBorders>
            <w:shd w:val="clear" w:color="auto" w:fill="auto"/>
          </w:tcPr>
          <w:p w14:paraId="66909B5A" w14:textId="77777777" w:rsidR="0097648E" w:rsidRPr="003F7263" w:rsidRDefault="0097648E" w:rsidP="0097648E">
            <w:pPr>
              <w:pStyle w:val="TAC"/>
              <w:keepNext w:val="0"/>
              <w:keepLines w:val="0"/>
              <w:rPr>
                <w:sz w:val="16"/>
                <w:szCs w:val="16"/>
                <w:lang w:eastAsia="en-US"/>
              </w:rPr>
            </w:pPr>
          </w:p>
        </w:tc>
        <w:tc>
          <w:tcPr>
            <w:tcW w:w="1170" w:type="dxa"/>
            <w:gridSpan w:val="2"/>
            <w:tcBorders>
              <w:bottom w:val="single" w:sz="4" w:space="0" w:color="auto"/>
            </w:tcBorders>
            <w:shd w:val="clear" w:color="auto" w:fill="auto"/>
          </w:tcPr>
          <w:p w14:paraId="54A4C5C1" w14:textId="77777777" w:rsidR="0097648E" w:rsidRPr="003F7263" w:rsidRDefault="0097648E" w:rsidP="0097648E">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504352D5" w14:textId="77777777" w:rsidR="0097648E" w:rsidRPr="003F7263" w:rsidRDefault="0097648E" w:rsidP="0097648E">
            <w:pPr>
              <w:pStyle w:val="TAL"/>
              <w:keepNext w:val="0"/>
              <w:keepLines w:val="0"/>
              <w:rPr>
                <w:sz w:val="16"/>
                <w:szCs w:val="16"/>
                <w:lang w:eastAsia="en-US"/>
              </w:rPr>
            </w:pPr>
          </w:p>
        </w:tc>
      </w:tr>
      <w:tr w:rsidR="0097648E" w:rsidRPr="003F7263" w14:paraId="342DD341" w14:textId="77777777" w:rsidTr="00B76AD6">
        <w:trPr>
          <w:gridAfter w:val="1"/>
          <w:wAfter w:w="34" w:type="dxa"/>
          <w:jc w:val="center"/>
        </w:trPr>
        <w:tc>
          <w:tcPr>
            <w:tcW w:w="1089" w:type="dxa"/>
            <w:gridSpan w:val="2"/>
            <w:tcBorders>
              <w:bottom w:val="single" w:sz="4" w:space="0" w:color="auto"/>
            </w:tcBorders>
            <w:shd w:val="clear" w:color="auto" w:fill="auto"/>
          </w:tcPr>
          <w:p w14:paraId="20BC1D2B" w14:textId="59DA6162" w:rsidR="0097648E" w:rsidRPr="003F7263" w:rsidRDefault="0097648E" w:rsidP="0097648E">
            <w:pPr>
              <w:pStyle w:val="TAL"/>
              <w:keepNext w:val="0"/>
              <w:keepLines w:val="0"/>
              <w:rPr>
                <w:bCs/>
                <w:sz w:val="16"/>
                <w:szCs w:val="16"/>
                <w:lang w:eastAsia="zh-CN"/>
              </w:rPr>
            </w:pPr>
            <w:r w:rsidRPr="00450590">
              <w:rPr>
                <w:sz w:val="16"/>
                <w:szCs w:val="16"/>
              </w:rPr>
              <w:t>7.1.1.3.14.1</w:t>
            </w:r>
          </w:p>
        </w:tc>
        <w:tc>
          <w:tcPr>
            <w:tcW w:w="3505" w:type="dxa"/>
            <w:gridSpan w:val="2"/>
            <w:tcBorders>
              <w:bottom w:val="single" w:sz="4" w:space="0" w:color="auto"/>
            </w:tcBorders>
            <w:shd w:val="clear" w:color="auto" w:fill="auto"/>
          </w:tcPr>
          <w:p w14:paraId="6BB7C8C5" w14:textId="29D6CBCD" w:rsidR="0097648E" w:rsidRPr="003F7263" w:rsidRDefault="0097648E" w:rsidP="0097648E">
            <w:pPr>
              <w:pStyle w:val="TAL"/>
              <w:keepNext w:val="0"/>
              <w:keepLines w:val="0"/>
              <w:rPr>
                <w:sz w:val="16"/>
                <w:szCs w:val="16"/>
                <w:lang w:eastAsia="en-US"/>
              </w:rPr>
            </w:pPr>
            <w:r w:rsidRPr="00450590">
              <w:rPr>
                <w:sz w:val="16"/>
                <w:szCs w:val="16"/>
              </w:rPr>
              <w:t>Correct Handling of UL HARQ process / PUSCH Repetition Type A enhancement / Increased maximum repetition number / dynamic grant</w:t>
            </w:r>
          </w:p>
        </w:tc>
        <w:tc>
          <w:tcPr>
            <w:tcW w:w="810" w:type="dxa"/>
            <w:gridSpan w:val="2"/>
            <w:tcBorders>
              <w:bottom w:val="single" w:sz="4" w:space="0" w:color="auto"/>
            </w:tcBorders>
            <w:shd w:val="clear" w:color="auto" w:fill="auto"/>
          </w:tcPr>
          <w:p w14:paraId="049E18B8" w14:textId="30553584" w:rsidR="0097648E" w:rsidRPr="003F7263" w:rsidRDefault="0097648E" w:rsidP="0097648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4026F4BB" w14:textId="4E8F5026" w:rsidR="0097648E" w:rsidRPr="003F7263" w:rsidRDefault="0097648E" w:rsidP="0097648E">
            <w:pPr>
              <w:pStyle w:val="TAC"/>
              <w:keepNext w:val="0"/>
              <w:keepLines w:val="0"/>
              <w:rPr>
                <w:rFonts w:cs="Arial"/>
                <w:sz w:val="16"/>
                <w:szCs w:val="16"/>
              </w:rPr>
            </w:pPr>
            <w:r>
              <w:rPr>
                <w:sz w:val="16"/>
                <w:szCs w:val="16"/>
              </w:rPr>
              <w:t>C288</w:t>
            </w:r>
          </w:p>
        </w:tc>
        <w:tc>
          <w:tcPr>
            <w:tcW w:w="3592" w:type="dxa"/>
            <w:gridSpan w:val="2"/>
            <w:tcBorders>
              <w:bottom w:val="single" w:sz="4" w:space="0" w:color="auto"/>
            </w:tcBorders>
            <w:shd w:val="clear" w:color="auto" w:fill="auto"/>
          </w:tcPr>
          <w:p w14:paraId="31877204" w14:textId="307DFF40" w:rsidR="0097648E" w:rsidRPr="003F7263" w:rsidRDefault="0097648E" w:rsidP="0097648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dynamic indication of the number of repetitions for PUSCH</w:t>
            </w:r>
          </w:p>
        </w:tc>
      </w:tr>
      <w:tr w:rsidR="0097648E" w:rsidRPr="003F7263" w14:paraId="1DF15E8D" w14:textId="77777777" w:rsidTr="00B76AD6">
        <w:trPr>
          <w:gridAfter w:val="1"/>
          <w:wAfter w:w="34" w:type="dxa"/>
          <w:jc w:val="center"/>
        </w:trPr>
        <w:tc>
          <w:tcPr>
            <w:tcW w:w="1089" w:type="dxa"/>
            <w:gridSpan w:val="2"/>
            <w:tcBorders>
              <w:bottom w:val="single" w:sz="4" w:space="0" w:color="auto"/>
            </w:tcBorders>
            <w:shd w:val="clear" w:color="auto" w:fill="auto"/>
          </w:tcPr>
          <w:p w14:paraId="18413C48" w14:textId="6CB616EF" w:rsidR="0097648E" w:rsidRPr="003F7263" w:rsidRDefault="0097648E" w:rsidP="0097648E">
            <w:pPr>
              <w:pStyle w:val="TAL"/>
              <w:keepNext w:val="0"/>
              <w:keepLines w:val="0"/>
              <w:rPr>
                <w:bCs/>
                <w:sz w:val="16"/>
                <w:szCs w:val="16"/>
                <w:lang w:eastAsia="zh-CN"/>
              </w:rPr>
            </w:pPr>
            <w:r w:rsidRPr="00450590">
              <w:rPr>
                <w:sz w:val="16"/>
                <w:szCs w:val="16"/>
              </w:rPr>
              <w:t>7.1.1.3.14.2</w:t>
            </w:r>
          </w:p>
        </w:tc>
        <w:tc>
          <w:tcPr>
            <w:tcW w:w="3505" w:type="dxa"/>
            <w:gridSpan w:val="2"/>
            <w:tcBorders>
              <w:bottom w:val="single" w:sz="4" w:space="0" w:color="auto"/>
            </w:tcBorders>
            <w:shd w:val="clear" w:color="auto" w:fill="auto"/>
          </w:tcPr>
          <w:p w14:paraId="19B25BFE" w14:textId="209AC31D" w:rsidR="0097648E" w:rsidRPr="003F7263" w:rsidRDefault="0097648E" w:rsidP="0097648E">
            <w:pPr>
              <w:pStyle w:val="TAL"/>
              <w:keepNext w:val="0"/>
              <w:keepLines w:val="0"/>
              <w:rPr>
                <w:sz w:val="16"/>
                <w:szCs w:val="16"/>
                <w:lang w:eastAsia="en-US"/>
              </w:rPr>
            </w:pPr>
            <w:r w:rsidRPr="00450590">
              <w:rPr>
                <w:sz w:val="16"/>
                <w:szCs w:val="16"/>
              </w:rPr>
              <w:t>Correct Handling of UL HARQ process / PUSCH Repetition Type A enhancement / Increased maximum repetition number / configured grant</w:t>
            </w:r>
          </w:p>
        </w:tc>
        <w:tc>
          <w:tcPr>
            <w:tcW w:w="810" w:type="dxa"/>
            <w:gridSpan w:val="2"/>
            <w:tcBorders>
              <w:bottom w:val="single" w:sz="4" w:space="0" w:color="auto"/>
            </w:tcBorders>
            <w:shd w:val="clear" w:color="auto" w:fill="auto"/>
          </w:tcPr>
          <w:p w14:paraId="6A7FE956" w14:textId="6C3C05C6" w:rsidR="0097648E" w:rsidRPr="003F7263" w:rsidRDefault="0097648E" w:rsidP="0097648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48278A6E" w14:textId="30B7448C" w:rsidR="0097648E" w:rsidRPr="003F7263" w:rsidRDefault="0097648E" w:rsidP="0097648E">
            <w:pPr>
              <w:pStyle w:val="TAC"/>
              <w:keepNext w:val="0"/>
              <w:keepLines w:val="0"/>
              <w:rPr>
                <w:rFonts w:cs="Arial"/>
                <w:sz w:val="16"/>
                <w:szCs w:val="16"/>
              </w:rPr>
            </w:pPr>
            <w:r>
              <w:rPr>
                <w:sz w:val="16"/>
                <w:szCs w:val="16"/>
              </w:rPr>
              <w:t>C289</w:t>
            </w:r>
          </w:p>
        </w:tc>
        <w:tc>
          <w:tcPr>
            <w:tcW w:w="3592" w:type="dxa"/>
            <w:gridSpan w:val="2"/>
            <w:tcBorders>
              <w:bottom w:val="single" w:sz="4" w:space="0" w:color="auto"/>
            </w:tcBorders>
            <w:shd w:val="clear" w:color="auto" w:fill="auto"/>
          </w:tcPr>
          <w:p w14:paraId="2FF67B9F" w14:textId="554FEEA5" w:rsidR="0097648E" w:rsidRPr="003F7263" w:rsidRDefault="0097648E" w:rsidP="0097648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PUSCH transmissions with configured grant</w:t>
            </w:r>
          </w:p>
        </w:tc>
      </w:tr>
      <w:tr w:rsidR="0097648E" w:rsidRPr="003F7263" w14:paraId="0A874446" w14:textId="77777777" w:rsidTr="00B76AD6">
        <w:trPr>
          <w:gridAfter w:val="1"/>
          <w:wAfter w:w="34" w:type="dxa"/>
          <w:jc w:val="center"/>
        </w:trPr>
        <w:tc>
          <w:tcPr>
            <w:tcW w:w="1089" w:type="dxa"/>
            <w:gridSpan w:val="2"/>
            <w:tcBorders>
              <w:bottom w:val="single" w:sz="4" w:space="0" w:color="auto"/>
            </w:tcBorders>
            <w:shd w:val="clear" w:color="auto" w:fill="auto"/>
          </w:tcPr>
          <w:p w14:paraId="3065C739" w14:textId="7683207B" w:rsidR="0097648E" w:rsidRPr="003F7263" w:rsidRDefault="0097648E" w:rsidP="0097648E">
            <w:pPr>
              <w:pStyle w:val="TAL"/>
              <w:keepNext w:val="0"/>
              <w:keepLines w:val="0"/>
              <w:rPr>
                <w:bCs/>
                <w:sz w:val="16"/>
                <w:szCs w:val="16"/>
                <w:lang w:eastAsia="zh-CN"/>
              </w:rPr>
            </w:pPr>
            <w:r w:rsidRPr="00450590">
              <w:rPr>
                <w:sz w:val="16"/>
                <w:szCs w:val="16"/>
              </w:rPr>
              <w:t>7.1.1.3.14.3</w:t>
            </w:r>
          </w:p>
        </w:tc>
        <w:tc>
          <w:tcPr>
            <w:tcW w:w="3505" w:type="dxa"/>
            <w:gridSpan w:val="2"/>
            <w:tcBorders>
              <w:bottom w:val="single" w:sz="4" w:space="0" w:color="auto"/>
            </w:tcBorders>
            <w:shd w:val="clear" w:color="auto" w:fill="auto"/>
          </w:tcPr>
          <w:p w14:paraId="4B989C84" w14:textId="1F820825" w:rsidR="0097648E" w:rsidRPr="003F7263" w:rsidRDefault="0097648E" w:rsidP="0097648E">
            <w:pPr>
              <w:pStyle w:val="TAL"/>
              <w:keepNext w:val="0"/>
              <w:keepLines w:val="0"/>
              <w:rPr>
                <w:sz w:val="16"/>
                <w:szCs w:val="16"/>
                <w:lang w:eastAsia="en-US"/>
              </w:rPr>
            </w:pPr>
            <w:r w:rsidRPr="00450590">
              <w:rPr>
                <w:sz w:val="16"/>
                <w:szCs w:val="16"/>
              </w:rPr>
              <w:t>Correct Handling of UL HARQ process / PUSCH Repetition Type A enhancement / repetition based on available slots / dynamic grant</w:t>
            </w:r>
          </w:p>
        </w:tc>
        <w:tc>
          <w:tcPr>
            <w:tcW w:w="810" w:type="dxa"/>
            <w:gridSpan w:val="2"/>
            <w:tcBorders>
              <w:bottom w:val="single" w:sz="4" w:space="0" w:color="auto"/>
            </w:tcBorders>
            <w:shd w:val="clear" w:color="auto" w:fill="auto"/>
          </w:tcPr>
          <w:p w14:paraId="38B94061" w14:textId="5A7F37DA" w:rsidR="0097648E" w:rsidRPr="003F7263" w:rsidRDefault="0097648E" w:rsidP="0097648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35E7AD91" w14:textId="14BDDD6E" w:rsidR="0097648E" w:rsidRPr="003F7263" w:rsidRDefault="0097648E" w:rsidP="0097648E">
            <w:pPr>
              <w:pStyle w:val="TAC"/>
              <w:keepNext w:val="0"/>
              <w:keepLines w:val="0"/>
              <w:rPr>
                <w:rFonts w:cs="Arial"/>
                <w:sz w:val="16"/>
                <w:szCs w:val="16"/>
              </w:rPr>
            </w:pPr>
            <w:r>
              <w:rPr>
                <w:sz w:val="16"/>
                <w:szCs w:val="16"/>
              </w:rPr>
              <w:t>C290</w:t>
            </w:r>
          </w:p>
        </w:tc>
        <w:tc>
          <w:tcPr>
            <w:tcW w:w="3592" w:type="dxa"/>
            <w:gridSpan w:val="2"/>
            <w:tcBorders>
              <w:bottom w:val="single" w:sz="4" w:space="0" w:color="auto"/>
            </w:tcBorders>
            <w:shd w:val="clear" w:color="auto" w:fill="auto"/>
          </w:tcPr>
          <w:p w14:paraId="13FA75D6" w14:textId="3DE415AD" w:rsidR="0097648E" w:rsidRPr="003F7263" w:rsidRDefault="0097648E" w:rsidP="0097648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dynamic indication of the number of repetitions for PUSCH</w:t>
            </w:r>
          </w:p>
        </w:tc>
      </w:tr>
      <w:tr w:rsidR="0097648E" w:rsidRPr="003F7263" w14:paraId="37CB08D5" w14:textId="77777777" w:rsidTr="00B76AD6">
        <w:trPr>
          <w:gridAfter w:val="1"/>
          <w:wAfter w:w="34" w:type="dxa"/>
          <w:jc w:val="center"/>
        </w:trPr>
        <w:tc>
          <w:tcPr>
            <w:tcW w:w="1089" w:type="dxa"/>
            <w:gridSpan w:val="2"/>
            <w:tcBorders>
              <w:bottom w:val="single" w:sz="4" w:space="0" w:color="auto"/>
            </w:tcBorders>
            <w:shd w:val="clear" w:color="auto" w:fill="auto"/>
          </w:tcPr>
          <w:p w14:paraId="47A32B5F" w14:textId="72206403" w:rsidR="0097648E" w:rsidRPr="003F7263" w:rsidRDefault="0097648E" w:rsidP="0097648E">
            <w:pPr>
              <w:pStyle w:val="TAL"/>
              <w:keepNext w:val="0"/>
              <w:keepLines w:val="0"/>
              <w:rPr>
                <w:bCs/>
                <w:sz w:val="16"/>
                <w:szCs w:val="16"/>
                <w:lang w:eastAsia="zh-CN"/>
              </w:rPr>
            </w:pPr>
            <w:r w:rsidRPr="00450590">
              <w:rPr>
                <w:sz w:val="16"/>
                <w:szCs w:val="16"/>
              </w:rPr>
              <w:t>7.1.1.3.14.4</w:t>
            </w:r>
          </w:p>
        </w:tc>
        <w:tc>
          <w:tcPr>
            <w:tcW w:w="3505" w:type="dxa"/>
            <w:gridSpan w:val="2"/>
            <w:tcBorders>
              <w:bottom w:val="single" w:sz="4" w:space="0" w:color="auto"/>
            </w:tcBorders>
            <w:shd w:val="clear" w:color="auto" w:fill="auto"/>
          </w:tcPr>
          <w:p w14:paraId="59C3B1D4" w14:textId="5FA9C2F2" w:rsidR="0097648E" w:rsidRPr="003F7263" w:rsidRDefault="0097648E" w:rsidP="0097648E">
            <w:pPr>
              <w:pStyle w:val="TAL"/>
              <w:keepNext w:val="0"/>
              <w:keepLines w:val="0"/>
              <w:rPr>
                <w:sz w:val="16"/>
                <w:szCs w:val="16"/>
                <w:lang w:eastAsia="en-US"/>
              </w:rPr>
            </w:pPr>
            <w:r w:rsidRPr="00450590">
              <w:rPr>
                <w:sz w:val="16"/>
                <w:szCs w:val="16"/>
              </w:rPr>
              <w:t>Correct Handling of UL HARQ process / PUSCH Repetition Type A enhancement / repetition based on available slots / configured grant</w:t>
            </w:r>
          </w:p>
        </w:tc>
        <w:tc>
          <w:tcPr>
            <w:tcW w:w="810" w:type="dxa"/>
            <w:gridSpan w:val="2"/>
            <w:tcBorders>
              <w:bottom w:val="single" w:sz="4" w:space="0" w:color="auto"/>
            </w:tcBorders>
            <w:shd w:val="clear" w:color="auto" w:fill="auto"/>
          </w:tcPr>
          <w:p w14:paraId="4389F572" w14:textId="0EA8A17F" w:rsidR="0097648E" w:rsidRPr="003F7263" w:rsidRDefault="0097648E" w:rsidP="0097648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1E99F1AE" w14:textId="39776543" w:rsidR="0097648E" w:rsidRPr="003F7263" w:rsidRDefault="0097648E" w:rsidP="0097648E">
            <w:pPr>
              <w:pStyle w:val="TAC"/>
              <w:keepNext w:val="0"/>
              <w:keepLines w:val="0"/>
              <w:rPr>
                <w:rFonts w:cs="Arial"/>
                <w:sz w:val="16"/>
                <w:szCs w:val="16"/>
              </w:rPr>
            </w:pPr>
            <w:r>
              <w:rPr>
                <w:sz w:val="16"/>
                <w:szCs w:val="16"/>
              </w:rPr>
              <w:t>C291</w:t>
            </w:r>
          </w:p>
        </w:tc>
        <w:tc>
          <w:tcPr>
            <w:tcW w:w="3592" w:type="dxa"/>
            <w:gridSpan w:val="2"/>
            <w:tcBorders>
              <w:bottom w:val="single" w:sz="4" w:space="0" w:color="auto"/>
            </w:tcBorders>
            <w:shd w:val="clear" w:color="auto" w:fill="auto"/>
          </w:tcPr>
          <w:p w14:paraId="12D95CD5" w14:textId="4DFDF632" w:rsidR="0097648E" w:rsidRPr="003F7263" w:rsidRDefault="0097648E" w:rsidP="0097648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PUSCH transmissions with configured grant</w:t>
            </w:r>
          </w:p>
        </w:tc>
      </w:tr>
      <w:tr w:rsidR="0097648E" w:rsidRPr="003F7263" w14:paraId="3FBB62FD" w14:textId="77777777" w:rsidTr="00B76AD6">
        <w:trPr>
          <w:gridAfter w:val="1"/>
          <w:wAfter w:w="34" w:type="dxa"/>
          <w:jc w:val="center"/>
        </w:trPr>
        <w:tc>
          <w:tcPr>
            <w:tcW w:w="1089" w:type="dxa"/>
            <w:gridSpan w:val="2"/>
            <w:tcBorders>
              <w:bottom w:val="single" w:sz="4" w:space="0" w:color="auto"/>
            </w:tcBorders>
            <w:shd w:val="clear" w:color="auto" w:fill="auto"/>
          </w:tcPr>
          <w:p w14:paraId="4B1609FD" w14:textId="22DAB4CE" w:rsidR="0097648E" w:rsidRPr="003F7263" w:rsidRDefault="0097648E" w:rsidP="0097648E">
            <w:pPr>
              <w:pStyle w:val="TAL"/>
              <w:keepNext w:val="0"/>
              <w:keepLines w:val="0"/>
              <w:rPr>
                <w:bCs/>
                <w:sz w:val="16"/>
                <w:szCs w:val="16"/>
                <w:lang w:eastAsia="zh-CN"/>
              </w:rPr>
            </w:pPr>
            <w:r w:rsidRPr="00450590">
              <w:rPr>
                <w:rFonts w:hint="eastAsia"/>
                <w:b/>
                <w:bCs/>
                <w:sz w:val="16"/>
                <w:szCs w:val="16"/>
                <w:lang w:eastAsia="zh-CN"/>
              </w:rPr>
              <w:t>7</w:t>
            </w:r>
            <w:r w:rsidRPr="00450590">
              <w:rPr>
                <w:b/>
                <w:bCs/>
                <w:sz w:val="16"/>
                <w:szCs w:val="16"/>
                <w:lang w:eastAsia="zh-CN"/>
              </w:rPr>
              <w:t>.1.1.3.15</w:t>
            </w:r>
          </w:p>
        </w:tc>
        <w:tc>
          <w:tcPr>
            <w:tcW w:w="3505" w:type="dxa"/>
            <w:gridSpan w:val="2"/>
            <w:tcBorders>
              <w:bottom w:val="single" w:sz="4" w:space="0" w:color="auto"/>
            </w:tcBorders>
            <w:shd w:val="clear" w:color="auto" w:fill="auto"/>
          </w:tcPr>
          <w:p w14:paraId="278A09BA" w14:textId="3B57181B" w:rsidR="0097648E" w:rsidRPr="003F7263" w:rsidRDefault="0097648E" w:rsidP="0097648E">
            <w:pPr>
              <w:pStyle w:val="TAL"/>
              <w:keepNext w:val="0"/>
              <w:keepLines w:val="0"/>
              <w:rPr>
                <w:sz w:val="16"/>
                <w:szCs w:val="16"/>
                <w:lang w:eastAsia="en-US"/>
              </w:rPr>
            </w:pPr>
            <w:r w:rsidRPr="00450590">
              <w:rPr>
                <w:b/>
                <w:bCs/>
                <w:sz w:val="16"/>
                <w:szCs w:val="16"/>
              </w:rPr>
              <w:t>Correct Handling of UL HARQ process / TBoMS procedure</w:t>
            </w:r>
          </w:p>
        </w:tc>
        <w:tc>
          <w:tcPr>
            <w:tcW w:w="810" w:type="dxa"/>
            <w:gridSpan w:val="2"/>
            <w:tcBorders>
              <w:bottom w:val="single" w:sz="4" w:space="0" w:color="auto"/>
            </w:tcBorders>
            <w:shd w:val="clear" w:color="auto" w:fill="auto"/>
          </w:tcPr>
          <w:p w14:paraId="75A3DDBD" w14:textId="77777777" w:rsidR="0097648E" w:rsidRPr="003F7263" w:rsidRDefault="0097648E" w:rsidP="0097648E">
            <w:pPr>
              <w:pStyle w:val="TAC"/>
              <w:keepNext w:val="0"/>
              <w:keepLines w:val="0"/>
              <w:rPr>
                <w:sz w:val="16"/>
                <w:szCs w:val="16"/>
                <w:lang w:eastAsia="en-US"/>
              </w:rPr>
            </w:pPr>
          </w:p>
        </w:tc>
        <w:tc>
          <w:tcPr>
            <w:tcW w:w="1170" w:type="dxa"/>
            <w:gridSpan w:val="2"/>
            <w:tcBorders>
              <w:bottom w:val="single" w:sz="4" w:space="0" w:color="auto"/>
            </w:tcBorders>
            <w:shd w:val="clear" w:color="auto" w:fill="auto"/>
          </w:tcPr>
          <w:p w14:paraId="2A7E8C34" w14:textId="77777777" w:rsidR="0097648E" w:rsidRPr="003F7263" w:rsidRDefault="0097648E" w:rsidP="0097648E">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53D57A23" w14:textId="77777777" w:rsidR="0097648E" w:rsidRPr="003F7263" w:rsidRDefault="0097648E" w:rsidP="0097648E">
            <w:pPr>
              <w:pStyle w:val="TAL"/>
              <w:keepNext w:val="0"/>
              <w:keepLines w:val="0"/>
              <w:rPr>
                <w:sz w:val="16"/>
                <w:szCs w:val="16"/>
                <w:lang w:eastAsia="en-US"/>
              </w:rPr>
            </w:pPr>
          </w:p>
        </w:tc>
      </w:tr>
      <w:tr w:rsidR="0097648E" w:rsidRPr="003F7263" w14:paraId="0E5AF8A2" w14:textId="77777777" w:rsidTr="00B76AD6">
        <w:trPr>
          <w:gridAfter w:val="1"/>
          <w:wAfter w:w="34" w:type="dxa"/>
          <w:jc w:val="center"/>
        </w:trPr>
        <w:tc>
          <w:tcPr>
            <w:tcW w:w="1089" w:type="dxa"/>
            <w:gridSpan w:val="2"/>
            <w:tcBorders>
              <w:bottom w:val="single" w:sz="4" w:space="0" w:color="auto"/>
            </w:tcBorders>
            <w:shd w:val="clear" w:color="auto" w:fill="auto"/>
          </w:tcPr>
          <w:p w14:paraId="09022A56" w14:textId="17449269" w:rsidR="0097648E" w:rsidRPr="003F7263" w:rsidRDefault="0097648E" w:rsidP="0097648E">
            <w:pPr>
              <w:pStyle w:val="TAL"/>
              <w:keepNext w:val="0"/>
              <w:keepLines w:val="0"/>
              <w:rPr>
                <w:bCs/>
                <w:sz w:val="16"/>
                <w:szCs w:val="16"/>
                <w:lang w:eastAsia="zh-CN"/>
              </w:rPr>
            </w:pPr>
            <w:r w:rsidRPr="00450590">
              <w:rPr>
                <w:rFonts w:hint="eastAsia"/>
                <w:sz w:val="16"/>
                <w:szCs w:val="16"/>
                <w:lang w:eastAsia="zh-CN"/>
              </w:rPr>
              <w:t>7</w:t>
            </w:r>
            <w:r w:rsidRPr="00450590">
              <w:rPr>
                <w:sz w:val="16"/>
                <w:szCs w:val="16"/>
                <w:lang w:eastAsia="zh-CN"/>
              </w:rPr>
              <w:t>.1.1.3.15.1</w:t>
            </w:r>
          </w:p>
        </w:tc>
        <w:tc>
          <w:tcPr>
            <w:tcW w:w="3505" w:type="dxa"/>
            <w:gridSpan w:val="2"/>
            <w:tcBorders>
              <w:bottom w:val="single" w:sz="4" w:space="0" w:color="auto"/>
            </w:tcBorders>
            <w:shd w:val="clear" w:color="auto" w:fill="auto"/>
          </w:tcPr>
          <w:p w14:paraId="331EEA54" w14:textId="3CB18E60" w:rsidR="0097648E" w:rsidRPr="003F7263" w:rsidRDefault="0097648E" w:rsidP="0097648E">
            <w:pPr>
              <w:pStyle w:val="TAL"/>
              <w:keepNext w:val="0"/>
              <w:keepLines w:val="0"/>
              <w:rPr>
                <w:sz w:val="16"/>
                <w:szCs w:val="16"/>
                <w:lang w:eastAsia="en-US"/>
              </w:rPr>
            </w:pPr>
            <w:r w:rsidRPr="00450590">
              <w:rPr>
                <w:sz w:val="16"/>
                <w:szCs w:val="16"/>
              </w:rPr>
              <w:t>Correct Handling of UL HARQ process / TBoMS procedure / DG and CG based transmission</w:t>
            </w:r>
          </w:p>
        </w:tc>
        <w:tc>
          <w:tcPr>
            <w:tcW w:w="810" w:type="dxa"/>
            <w:gridSpan w:val="2"/>
            <w:tcBorders>
              <w:bottom w:val="single" w:sz="4" w:space="0" w:color="auto"/>
            </w:tcBorders>
            <w:shd w:val="clear" w:color="auto" w:fill="auto"/>
          </w:tcPr>
          <w:p w14:paraId="44105E20" w14:textId="02AFD69D" w:rsidR="0097648E" w:rsidRPr="003F7263" w:rsidRDefault="0097648E" w:rsidP="0097648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42F7C1A6" w14:textId="7FE04935" w:rsidR="0097648E" w:rsidRPr="003F7263" w:rsidRDefault="0097648E" w:rsidP="0097648E">
            <w:pPr>
              <w:pStyle w:val="TAC"/>
              <w:keepNext w:val="0"/>
              <w:keepLines w:val="0"/>
              <w:rPr>
                <w:rFonts w:cs="Arial"/>
                <w:sz w:val="16"/>
                <w:szCs w:val="16"/>
              </w:rPr>
            </w:pPr>
            <w:r>
              <w:rPr>
                <w:sz w:val="16"/>
                <w:szCs w:val="16"/>
              </w:rPr>
              <w:t>C292</w:t>
            </w:r>
          </w:p>
        </w:tc>
        <w:tc>
          <w:tcPr>
            <w:tcW w:w="3592" w:type="dxa"/>
            <w:gridSpan w:val="2"/>
            <w:tcBorders>
              <w:bottom w:val="single" w:sz="4" w:space="0" w:color="auto"/>
            </w:tcBorders>
            <w:shd w:val="clear" w:color="auto" w:fill="auto"/>
          </w:tcPr>
          <w:p w14:paraId="35CCD6D8" w14:textId="70489BDF" w:rsidR="0097648E" w:rsidRPr="003F7263" w:rsidRDefault="0097648E" w:rsidP="0097648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p>
        </w:tc>
      </w:tr>
      <w:tr w:rsidR="0097648E" w:rsidRPr="003F7263" w14:paraId="40BB585D" w14:textId="77777777" w:rsidTr="00B76AD6">
        <w:trPr>
          <w:gridAfter w:val="1"/>
          <w:wAfter w:w="34" w:type="dxa"/>
          <w:jc w:val="center"/>
        </w:trPr>
        <w:tc>
          <w:tcPr>
            <w:tcW w:w="1089" w:type="dxa"/>
            <w:gridSpan w:val="2"/>
            <w:tcBorders>
              <w:bottom w:val="single" w:sz="4" w:space="0" w:color="auto"/>
            </w:tcBorders>
            <w:shd w:val="clear" w:color="auto" w:fill="auto"/>
          </w:tcPr>
          <w:p w14:paraId="2AD9E256" w14:textId="2C90B2B9" w:rsidR="0097648E" w:rsidRPr="003F7263" w:rsidRDefault="0097648E" w:rsidP="0097648E">
            <w:pPr>
              <w:pStyle w:val="TAL"/>
              <w:keepNext w:val="0"/>
              <w:keepLines w:val="0"/>
              <w:rPr>
                <w:bCs/>
                <w:sz w:val="16"/>
                <w:szCs w:val="16"/>
                <w:lang w:eastAsia="zh-CN"/>
              </w:rPr>
            </w:pPr>
            <w:r w:rsidRPr="00450590">
              <w:rPr>
                <w:rFonts w:hint="eastAsia"/>
                <w:sz w:val="16"/>
                <w:szCs w:val="16"/>
                <w:lang w:eastAsia="zh-CN"/>
              </w:rPr>
              <w:t>7</w:t>
            </w:r>
            <w:r w:rsidRPr="00450590">
              <w:rPr>
                <w:sz w:val="16"/>
                <w:szCs w:val="16"/>
                <w:lang w:eastAsia="zh-CN"/>
              </w:rPr>
              <w:t>.1.1.3.15.2</w:t>
            </w:r>
          </w:p>
        </w:tc>
        <w:tc>
          <w:tcPr>
            <w:tcW w:w="3505" w:type="dxa"/>
            <w:gridSpan w:val="2"/>
            <w:tcBorders>
              <w:bottom w:val="single" w:sz="4" w:space="0" w:color="auto"/>
            </w:tcBorders>
            <w:shd w:val="clear" w:color="auto" w:fill="auto"/>
          </w:tcPr>
          <w:p w14:paraId="03CCBAC3" w14:textId="46252EA9" w:rsidR="0097648E" w:rsidRPr="003F7263" w:rsidRDefault="0097648E" w:rsidP="0097648E">
            <w:pPr>
              <w:pStyle w:val="TAL"/>
              <w:keepNext w:val="0"/>
              <w:keepLines w:val="0"/>
              <w:rPr>
                <w:sz w:val="16"/>
                <w:szCs w:val="16"/>
                <w:lang w:eastAsia="en-US"/>
              </w:rPr>
            </w:pPr>
            <w:r w:rsidRPr="00450590">
              <w:rPr>
                <w:sz w:val="16"/>
                <w:szCs w:val="16"/>
              </w:rPr>
              <w:t>Correct Handling of UL HARQ process / TBoMS procedure / Repetition of TBoMS</w:t>
            </w:r>
          </w:p>
        </w:tc>
        <w:tc>
          <w:tcPr>
            <w:tcW w:w="810" w:type="dxa"/>
            <w:gridSpan w:val="2"/>
            <w:tcBorders>
              <w:bottom w:val="single" w:sz="4" w:space="0" w:color="auto"/>
            </w:tcBorders>
            <w:shd w:val="clear" w:color="auto" w:fill="auto"/>
          </w:tcPr>
          <w:p w14:paraId="6025832F" w14:textId="1B7BDFDD" w:rsidR="0097648E" w:rsidRPr="003F7263" w:rsidRDefault="0097648E" w:rsidP="0097648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1A2692B2" w14:textId="1529568E" w:rsidR="0097648E" w:rsidRPr="003F7263" w:rsidRDefault="0097648E" w:rsidP="0097648E">
            <w:pPr>
              <w:pStyle w:val="TAC"/>
              <w:keepNext w:val="0"/>
              <w:keepLines w:val="0"/>
              <w:rPr>
                <w:rFonts w:cs="Arial"/>
                <w:sz w:val="16"/>
                <w:szCs w:val="16"/>
              </w:rPr>
            </w:pPr>
            <w:r>
              <w:rPr>
                <w:sz w:val="16"/>
                <w:szCs w:val="16"/>
              </w:rPr>
              <w:t>C293</w:t>
            </w:r>
          </w:p>
        </w:tc>
        <w:tc>
          <w:tcPr>
            <w:tcW w:w="3592" w:type="dxa"/>
            <w:gridSpan w:val="2"/>
            <w:tcBorders>
              <w:bottom w:val="single" w:sz="4" w:space="0" w:color="auto"/>
            </w:tcBorders>
            <w:shd w:val="clear" w:color="auto" w:fill="auto"/>
          </w:tcPr>
          <w:p w14:paraId="54D66A5D" w14:textId="3440A5E8" w:rsidR="0097648E" w:rsidRPr="003F7263" w:rsidRDefault="0097648E" w:rsidP="0097648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repetition of TB processing over multi-slot PUSCH</w:t>
            </w:r>
          </w:p>
        </w:tc>
      </w:tr>
      <w:tr w:rsidR="0097648E" w:rsidRPr="00705F52" w14:paraId="385764E6" w14:textId="77777777" w:rsidTr="00B76AD6">
        <w:trPr>
          <w:gridAfter w:val="1"/>
          <w:wAfter w:w="34" w:type="dxa"/>
          <w:jc w:val="center"/>
        </w:trPr>
        <w:tc>
          <w:tcPr>
            <w:tcW w:w="1089" w:type="dxa"/>
            <w:gridSpan w:val="2"/>
            <w:tcBorders>
              <w:bottom w:val="single" w:sz="4" w:space="0" w:color="auto"/>
            </w:tcBorders>
            <w:shd w:val="clear" w:color="auto" w:fill="auto"/>
          </w:tcPr>
          <w:p w14:paraId="43D0879D" w14:textId="1545D59C" w:rsidR="0097648E" w:rsidRPr="00705F52" w:rsidRDefault="0097648E" w:rsidP="0097648E">
            <w:pPr>
              <w:pStyle w:val="TAL"/>
              <w:keepNext w:val="0"/>
              <w:keepLines w:val="0"/>
              <w:rPr>
                <w:bCs/>
                <w:sz w:val="16"/>
                <w:szCs w:val="16"/>
                <w:lang w:eastAsia="zh-CN"/>
              </w:rPr>
            </w:pPr>
            <w:r w:rsidRPr="00705F52">
              <w:rPr>
                <w:sz w:val="16"/>
                <w:szCs w:val="16"/>
              </w:rPr>
              <w:t>7.1.1.3.16</w:t>
            </w:r>
          </w:p>
        </w:tc>
        <w:tc>
          <w:tcPr>
            <w:tcW w:w="3505" w:type="dxa"/>
            <w:gridSpan w:val="2"/>
            <w:tcBorders>
              <w:bottom w:val="single" w:sz="4" w:space="0" w:color="auto"/>
            </w:tcBorders>
            <w:shd w:val="clear" w:color="auto" w:fill="auto"/>
          </w:tcPr>
          <w:p w14:paraId="31EF7A90" w14:textId="332075C0" w:rsidR="0097648E" w:rsidRPr="00705F52" w:rsidRDefault="0097648E" w:rsidP="0097648E">
            <w:pPr>
              <w:pStyle w:val="TAL"/>
              <w:keepNext w:val="0"/>
              <w:keepLines w:val="0"/>
              <w:rPr>
                <w:sz w:val="16"/>
                <w:szCs w:val="16"/>
                <w:lang w:eastAsia="en-US"/>
              </w:rPr>
            </w:pPr>
            <w:r w:rsidRPr="00705F52">
              <w:rPr>
                <w:sz w:val="16"/>
                <w:szCs w:val="16"/>
              </w:rPr>
              <w:t>Correct Handling of UL grant / DRB configured with survival time</w:t>
            </w:r>
          </w:p>
        </w:tc>
        <w:tc>
          <w:tcPr>
            <w:tcW w:w="810" w:type="dxa"/>
            <w:gridSpan w:val="2"/>
            <w:tcBorders>
              <w:bottom w:val="single" w:sz="4" w:space="0" w:color="auto"/>
            </w:tcBorders>
            <w:shd w:val="clear" w:color="auto" w:fill="auto"/>
          </w:tcPr>
          <w:p w14:paraId="4B3DA8B3" w14:textId="77777777" w:rsidR="0097648E" w:rsidRPr="00705F52" w:rsidRDefault="0097648E" w:rsidP="0097648E">
            <w:pPr>
              <w:pStyle w:val="TAC"/>
              <w:keepNext w:val="0"/>
              <w:keepLines w:val="0"/>
              <w:rPr>
                <w:sz w:val="16"/>
                <w:szCs w:val="16"/>
                <w:lang w:eastAsia="en-US"/>
              </w:rPr>
            </w:pPr>
          </w:p>
        </w:tc>
        <w:tc>
          <w:tcPr>
            <w:tcW w:w="1170" w:type="dxa"/>
            <w:gridSpan w:val="2"/>
            <w:tcBorders>
              <w:bottom w:val="single" w:sz="4" w:space="0" w:color="auto"/>
            </w:tcBorders>
            <w:shd w:val="clear" w:color="auto" w:fill="auto"/>
          </w:tcPr>
          <w:p w14:paraId="177DB252" w14:textId="77777777" w:rsidR="0097648E" w:rsidRPr="00705F52" w:rsidRDefault="0097648E" w:rsidP="0097648E">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4C2EBEB8" w14:textId="77777777" w:rsidR="0097648E" w:rsidRPr="00705F52" w:rsidRDefault="0097648E" w:rsidP="0097648E">
            <w:pPr>
              <w:pStyle w:val="TAL"/>
              <w:keepNext w:val="0"/>
              <w:keepLines w:val="0"/>
              <w:rPr>
                <w:sz w:val="16"/>
                <w:szCs w:val="16"/>
                <w:lang w:eastAsia="en-US"/>
              </w:rPr>
            </w:pPr>
          </w:p>
        </w:tc>
      </w:tr>
      <w:tr w:rsidR="0097648E" w:rsidRPr="00705F52" w14:paraId="3635AACF" w14:textId="77777777" w:rsidTr="00B76AD6">
        <w:trPr>
          <w:gridAfter w:val="1"/>
          <w:wAfter w:w="34" w:type="dxa"/>
          <w:jc w:val="center"/>
        </w:trPr>
        <w:tc>
          <w:tcPr>
            <w:tcW w:w="1089" w:type="dxa"/>
            <w:gridSpan w:val="2"/>
            <w:tcBorders>
              <w:bottom w:val="single" w:sz="4" w:space="0" w:color="auto"/>
            </w:tcBorders>
            <w:shd w:val="clear" w:color="auto" w:fill="auto"/>
          </w:tcPr>
          <w:p w14:paraId="67F2CFC7" w14:textId="7F520370" w:rsidR="0097648E" w:rsidRPr="00705F52" w:rsidRDefault="0097648E" w:rsidP="0097648E">
            <w:pPr>
              <w:pStyle w:val="TAL"/>
              <w:keepNext w:val="0"/>
              <w:keepLines w:val="0"/>
              <w:rPr>
                <w:bCs/>
                <w:sz w:val="16"/>
                <w:szCs w:val="16"/>
                <w:lang w:eastAsia="zh-CN"/>
              </w:rPr>
            </w:pPr>
            <w:r w:rsidRPr="00705F52">
              <w:rPr>
                <w:sz w:val="16"/>
                <w:szCs w:val="16"/>
              </w:rPr>
              <w:t>7.1.1.3.16.1</w:t>
            </w:r>
          </w:p>
        </w:tc>
        <w:tc>
          <w:tcPr>
            <w:tcW w:w="3505" w:type="dxa"/>
            <w:gridSpan w:val="2"/>
            <w:tcBorders>
              <w:bottom w:val="single" w:sz="4" w:space="0" w:color="auto"/>
            </w:tcBorders>
            <w:shd w:val="clear" w:color="auto" w:fill="auto"/>
          </w:tcPr>
          <w:p w14:paraId="6919F861" w14:textId="085AE4D7" w:rsidR="0097648E" w:rsidRPr="00705F52" w:rsidRDefault="0097648E" w:rsidP="0097648E">
            <w:pPr>
              <w:pStyle w:val="TAL"/>
              <w:keepNext w:val="0"/>
              <w:keepLines w:val="0"/>
              <w:rPr>
                <w:sz w:val="16"/>
                <w:szCs w:val="16"/>
                <w:lang w:eastAsia="en-US"/>
              </w:rPr>
            </w:pPr>
            <w:r w:rsidRPr="00705F52">
              <w:rPr>
                <w:sz w:val="16"/>
                <w:szCs w:val="16"/>
              </w:rPr>
              <w:t>Correct Handling of UL grant / DRB configured with survival time / Split DRB</w:t>
            </w:r>
          </w:p>
        </w:tc>
        <w:tc>
          <w:tcPr>
            <w:tcW w:w="810" w:type="dxa"/>
            <w:gridSpan w:val="2"/>
            <w:tcBorders>
              <w:bottom w:val="single" w:sz="4" w:space="0" w:color="auto"/>
            </w:tcBorders>
            <w:shd w:val="clear" w:color="auto" w:fill="auto"/>
          </w:tcPr>
          <w:p w14:paraId="245AA171" w14:textId="2209B70B" w:rsidR="0097648E" w:rsidRPr="00705F52" w:rsidRDefault="0097648E" w:rsidP="0097648E">
            <w:pPr>
              <w:pStyle w:val="TAC"/>
              <w:keepNext w:val="0"/>
              <w:keepLines w:val="0"/>
              <w:rPr>
                <w:sz w:val="16"/>
                <w:szCs w:val="16"/>
                <w:lang w:eastAsia="en-US"/>
              </w:rPr>
            </w:pPr>
            <w:r w:rsidRPr="00705F52">
              <w:rPr>
                <w:sz w:val="16"/>
                <w:szCs w:val="16"/>
              </w:rPr>
              <w:t>Rel-17</w:t>
            </w:r>
          </w:p>
        </w:tc>
        <w:tc>
          <w:tcPr>
            <w:tcW w:w="1170" w:type="dxa"/>
            <w:gridSpan w:val="2"/>
            <w:tcBorders>
              <w:bottom w:val="single" w:sz="4" w:space="0" w:color="auto"/>
            </w:tcBorders>
            <w:shd w:val="clear" w:color="auto" w:fill="auto"/>
          </w:tcPr>
          <w:p w14:paraId="43F03DB9" w14:textId="5C55B787" w:rsidR="0097648E" w:rsidRPr="00705F52" w:rsidRDefault="0097648E" w:rsidP="0097648E">
            <w:pPr>
              <w:pStyle w:val="TAC"/>
              <w:keepNext w:val="0"/>
              <w:keepLines w:val="0"/>
              <w:rPr>
                <w:rFonts w:cs="Arial"/>
                <w:sz w:val="16"/>
                <w:szCs w:val="16"/>
              </w:rPr>
            </w:pPr>
            <w:r>
              <w:rPr>
                <w:sz w:val="16"/>
                <w:szCs w:val="16"/>
              </w:rPr>
              <w:t>C256</w:t>
            </w:r>
          </w:p>
        </w:tc>
        <w:tc>
          <w:tcPr>
            <w:tcW w:w="3592" w:type="dxa"/>
            <w:gridSpan w:val="2"/>
            <w:tcBorders>
              <w:bottom w:val="single" w:sz="4" w:space="0" w:color="auto"/>
            </w:tcBorders>
            <w:shd w:val="clear" w:color="auto" w:fill="auto"/>
          </w:tcPr>
          <w:p w14:paraId="727CBB98" w14:textId="7FBCD253" w:rsidR="0097648E" w:rsidRPr="00705F52" w:rsidRDefault="0097648E" w:rsidP="0097648E">
            <w:pPr>
              <w:pStyle w:val="TAL"/>
              <w:keepNext w:val="0"/>
              <w:keepLines w:val="0"/>
              <w:rPr>
                <w:sz w:val="16"/>
                <w:szCs w:val="16"/>
                <w:lang w:eastAsia="en-US"/>
              </w:rPr>
            </w:pPr>
            <w:r w:rsidRPr="00705F52">
              <w:rPr>
                <w:sz w:val="16"/>
                <w:szCs w:val="16"/>
              </w:rPr>
              <w:t>UEs supporting services with survival time and NR-DC and PDCP-duplication over split DRB</w:t>
            </w:r>
          </w:p>
        </w:tc>
      </w:tr>
      <w:tr w:rsidR="0097648E" w:rsidRPr="00705F52" w14:paraId="309409C3" w14:textId="77777777" w:rsidTr="00B76AD6">
        <w:trPr>
          <w:gridAfter w:val="1"/>
          <w:wAfter w:w="34" w:type="dxa"/>
          <w:jc w:val="center"/>
        </w:trPr>
        <w:tc>
          <w:tcPr>
            <w:tcW w:w="1089" w:type="dxa"/>
            <w:gridSpan w:val="2"/>
            <w:tcBorders>
              <w:bottom w:val="single" w:sz="4" w:space="0" w:color="auto"/>
            </w:tcBorders>
            <w:shd w:val="clear" w:color="auto" w:fill="auto"/>
          </w:tcPr>
          <w:p w14:paraId="0599EA66" w14:textId="09DDAA66" w:rsidR="0097648E" w:rsidRPr="00705F52" w:rsidRDefault="0097648E" w:rsidP="0097648E">
            <w:pPr>
              <w:pStyle w:val="TAL"/>
              <w:keepNext w:val="0"/>
              <w:keepLines w:val="0"/>
              <w:rPr>
                <w:bCs/>
                <w:sz w:val="16"/>
                <w:szCs w:val="16"/>
                <w:lang w:eastAsia="zh-CN"/>
              </w:rPr>
            </w:pPr>
            <w:r w:rsidRPr="00705F52">
              <w:rPr>
                <w:sz w:val="16"/>
                <w:szCs w:val="16"/>
              </w:rPr>
              <w:t>7.1.1.3.16.2</w:t>
            </w:r>
          </w:p>
        </w:tc>
        <w:tc>
          <w:tcPr>
            <w:tcW w:w="3505" w:type="dxa"/>
            <w:gridSpan w:val="2"/>
            <w:tcBorders>
              <w:bottom w:val="single" w:sz="4" w:space="0" w:color="auto"/>
            </w:tcBorders>
            <w:shd w:val="clear" w:color="auto" w:fill="auto"/>
          </w:tcPr>
          <w:p w14:paraId="7CC21109" w14:textId="17DEC26E" w:rsidR="0097648E" w:rsidRPr="00705F52" w:rsidRDefault="0097648E" w:rsidP="0097648E">
            <w:pPr>
              <w:pStyle w:val="TAL"/>
              <w:keepNext w:val="0"/>
              <w:keepLines w:val="0"/>
              <w:rPr>
                <w:sz w:val="16"/>
                <w:szCs w:val="16"/>
                <w:lang w:eastAsia="en-US"/>
              </w:rPr>
            </w:pPr>
            <w:r w:rsidRPr="00705F52">
              <w:rPr>
                <w:sz w:val="16"/>
                <w:szCs w:val="16"/>
              </w:rPr>
              <w:t>Correct Handling of UL grant / DRB configured with survival time / MCG or SCG DRB / Intra-band contiguous CA</w:t>
            </w:r>
          </w:p>
        </w:tc>
        <w:tc>
          <w:tcPr>
            <w:tcW w:w="810" w:type="dxa"/>
            <w:gridSpan w:val="2"/>
            <w:tcBorders>
              <w:bottom w:val="single" w:sz="4" w:space="0" w:color="auto"/>
            </w:tcBorders>
            <w:shd w:val="clear" w:color="auto" w:fill="auto"/>
          </w:tcPr>
          <w:p w14:paraId="3C147923" w14:textId="57D5B25A" w:rsidR="0097648E" w:rsidRPr="00705F52" w:rsidRDefault="0097648E" w:rsidP="0097648E">
            <w:pPr>
              <w:pStyle w:val="TAC"/>
              <w:keepNext w:val="0"/>
              <w:keepLines w:val="0"/>
              <w:rPr>
                <w:sz w:val="16"/>
                <w:szCs w:val="16"/>
                <w:lang w:eastAsia="en-US"/>
              </w:rPr>
            </w:pPr>
            <w:r w:rsidRPr="00705F52">
              <w:rPr>
                <w:sz w:val="16"/>
                <w:szCs w:val="16"/>
              </w:rPr>
              <w:t>Rel-17</w:t>
            </w:r>
          </w:p>
        </w:tc>
        <w:tc>
          <w:tcPr>
            <w:tcW w:w="1170" w:type="dxa"/>
            <w:gridSpan w:val="2"/>
            <w:tcBorders>
              <w:bottom w:val="single" w:sz="4" w:space="0" w:color="auto"/>
            </w:tcBorders>
            <w:shd w:val="clear" w:color="auto" w:fill="auto"/>
          </w:tcPr>
          <w:p w14:paraId="7877F8B8" w14:textId="1A4297E0" w:rsidR="0097648E" w:rsidRPr="00705F52" w:rsidRDefault="0097648E" w:rsidP="0097648E">
            <w:pPr>
              <w:pStyle w:val="TAC"/>
              <w:keepNext w:val="0"/>
              <w:keepLines w:val="0"/>
              <w:rPr>
                <w:rFonts w:cs="Arial"/>
                <w:sz w:val="16"/>
                <w:szCs w:val="16"/>
              </w:rPr>
            </w:pPr>
            <w:r>
              <w:rPr>
                <w:sz w:val="16"/>
                <w:szCs w:val="16"/>
              </w:rPr>
              <w:t>C257</w:t>
            </w:r>
          </w:p>
        </w:tc>
        <w:tc>
          <w:tcPr>
            <w:tcW w:w="3592" w:type="dxa"/>
            <w:gridSpan w:val="2"/>
            <w:tcBorders>
              <w:bottom w:val="single" w:sz="4" w:space="0" w:color="auto"/>
            </w:tcBorders>
            <w:shd w:val="clear" w:color="auto" w:fill="auto"/>
          </w:tcPr>
          <w:p w14:paraId="2D8DB636" w14:textId="67F97ECC" w:rsidR="0097648E" w:rsidRPr="00705F52" w:rsidRDefault="0097648E" w:rsidP="0097648E">
            <w:pPr>
              <w:pStyle w:val="TAL"/>
              <w:keepNext w:val="0"/>
              <w:keepLines w:val="0"/>
              <w:rPr>
                <w:sz w:val="16"/>
                <w:szCs w:val="16"/>
                <w:lang w:eastAsia="en-US"/>
              </w:rPr>
            </w:pPr>
            <w:r w:rsidRPr="00705F52">
              <w:rPr>
                <w:sz w:val="16"/>
                <w:szCs w:val="16"/>
              </w:rPr>
              <w:t>UEs supporting services with survival time and intra-band contiguous CA and CA-based PDCP duplication over MCG or SCG DRB</w:t>
            </w:r>
          </w:p>
        </w:tc>
      </w:tr>
      <w:tr w:rsidR="0097648E" w:rsidRPr="00705F52" w14:paraId="730F2270" w14:textId="77777777" w:rsidTr="00B76AD6">
        <w:trPr>
          <w:gridAfter w:val="1"/>
          <w:wAfter w:w="34" w:type="dxa"/>
          <w:jc w:val="center"/>
        </w:trPr>
        <w:tc>
          <w:tcPr>
            <w:tcW w:w="1089" w:type="dxa"/>
            <w:gridSpan w:val="2"/>
            <w:tcBorders>
              <w:bottom w:val="single" w:sz="4" w:space="0" w:color="auto"/>
            </w:tcBorders>
            <w:shd w:val="clear" w:color="auto" w:fill="auto"/>
          </w:tcPr>
          <w:p w14:paraId="42BB8B61" w14:textId="698252EA" w:rsidR="0097648E" w:rsidRPr="00705F52" w:rsidRDefault="0097648E" w:rsidP="0097648E">
            <w:pPr>
              <w:pStyle w:val="TAL"/>
              <w:keepNext w:val="0"/>
              <w:keepLines w:val="0"/>
              <w:rPr>
                <w:bCs/>
                <w:sz w:val="16"/>
                <w:szCs w:val="16"/>
                <w:lang w:eastAsia="zh-CN"/>
              </w:rPr>
            </w:pPr>
            <w:r w:rsidRPr="00705F52">
              <w:rPr>
                <w:sz w:val="16"/>
                <w:szCs w:val="16"/>
              </w:rPr>
              <w:t>7.1.1.3.16.3</w:t>
            </w:r>
          </w:p>
        </w:tc>
        <w:tc>
          <w:tcPr>
            <w:tcW w:w="3505" w:type="dxa"/>
            <w:gridSpan w:val="2"/>
            <w:tcBorders>
              <w:bottom w:val="single" w:sz="4" w:space="0" w:color="auto"/>
            </w:tcBorders>
            <w:shd w:val="clear" w:color="auto" w:fill="auto"/>
          </w:tcPr>
          <w:p w14:paraId="2FDEEBE5" w14:textId="47B3D00C" w:rsidR="0097648E" w:rsidRPr="00705F52" w:rsidRDefault="0097648E" w:rsidP="0097648E">
            <w:pPr>
              <w:pStyle w:val="TAL"/>
              <w:keepNext w:val="0"/>
              <w:keepLines w:val="0"/>
              <w:rPr>
                <w:sz w:val="16"/>
                <w:szCs w:val="16"/>
                <w:lang w:eastAsia="en-US"/>
              </w:rPr>
            </w:pPr>
            <w:r w:rsidRPr="00705F52">
              <w:rPr>
                <w:sz w:val="16"/>
                <w:szCs w:val="16"/>
              </w:rPr>
              <w:t>Correct Handling of UL grant / DRB configured with survival time / MCG or SCG DRB / Intra-band non-contiguous CA</w:t>
            </w:r>
          </w:p>
        </w:tc>
        <w:tc>
          <w:tcPr>
            <w:tcW w:w="810" w:type="dxa"/>
            <w:gridSpan w:val="2"/>
            <w:tcBorders>
              <w:bottom w:val="single" w:sz="4" w:space="0" w:color="auto"/>
            </w:tcBorders>
            <w:shd w:val="clear" w:color="auto" w:fill="auto"/>
          </w:tcPr>
          <w:p w14:paraId="160C7A00" w14:textId="58412B8F" w:rsidR="0097648E" w:rsidRPr="00705F52" w:rsidRDefault="0097648E" w:rsidP="0097648E">
            <w:pPr>
              <w:pStyle w:val="TAC"/>
              <w:keepNext w:val="0"/>
              <w:keepLines w:val="0"/>
              <w:rPr>
                <w:sz w:val="16"/>
                <w:szCs w:val="16"/>
                <w:lang w:eastAsia="en-US"/>
              </w:rPr>
            </w:pPr>
            <w:r w:rsidRPr="00705F52">
              <w:rPr>
                <w:sz w:val="16"/>
                <w:szCs w:val="16"/>
              </w:rPr>
              <w:t>Rel-17</w:t>
            </w:r>
          </w:p>
        </w:tc>
        <w:tc>
          <w:tcPr>
            <w:tcW w:w="1170" w:type="dxa"/>
            <w:gridSpan w:val="2"/>
            <w:tcBorders>
              <w:bottom w:val="single" w:sz="4" w:space="0" w:color="auto"/>
            </w:tcBorders>
            <w:shd w:val="clear" w:color="auto" w:fill="auto"/>
          </w:tcPr>
          <w:p w14:paraId="77B10240" w14:textId="73E14DEC" w:rsidR="0097648E" w:rsidRPr="00705F52" w:rsidRDefault="0097648E" w:rsidP="0097648E">
            <w:pPr>
              <w:pStyle w:val="TAC"/>
              <w:keepNext w:val="0"/>
              <w:keepLines w:val="0"/>
              <w:rPr>
                <w:rFonts w:cs="Arial"/>
                <w:sz w:val="16"/>
                <w:szCs w:val="16"/>
              </w:rPr>
            </w:pPr>
            <w:r>
              <w:rPr>
                <w:sz w:val="16"/>
                <w:szCs w:val="16"/>
              </w:rPr>
              <w:t>C258</w:t>
            </w:r>
          </w:p>
        </w:tc>
        <w:tc>
          <w:tcPr>
            <w:tcW w:w="3592" w:type="dxa"/>
            <w:gridSpan w:val="2"/>
            <w:tcBorders>
              <w:bottom w:val="single" w:sz="4" w:space="0" w:color="auto"/>
            </w:tcBorders>
            <w:shd w:val="clear" w:color="auto" w:fill="auto"/>
          </w:tcPr>
          <w:p w14:paraId="5CB0508D" w14:textId="0A0A0572" w:rsidR="0097648E" w:rsidRPr="00705F52" w:rsidRDefault="0097648E" w:rsidP="0097648E">
            <w:pPr>
              <w:pStyle w:val="TAL"/>
              <w:keepNext w:val="0"/>
              <w:keepLines w:val="0"/>
              <w:rPr>
                <w:sz w:val="16"/>
                <w:szCs w:val="16"/>
                <w:lang w:eastAsia="en-US"/>
              </w:rPr>
            </w:pPr>
            <w:r w:rsidRPr="00705F52">
              <w:rPr>
                <w:sz w:val="16"/>
                <w:szCs w:val="16"/>
              </w:rPr>
              <w:t>UEs supporting services with survival time and intra-band non-contiguous CA and CA-based PDCP duplication over MCG or SCG DRB</w:t>
            </w:r>
          </w:p>
        </w:tc>
      </w:tr>
      <w:tr w:rsidR="0097648E" w:rsidRPr="00705F52" w14:paraId="3FB50994" w14:textId="77777777" w:rsidTr="00B76AD6">
        <w:trPr>
          <w:gridAfter w:val="1"/>
          <w:wAfter w:w="34" w:type="dxa"/>
          <w:jc w:val="center"/>
        </w:trPr>
        <w:tc>
          <w:tcPr>
            <w:tcW w:w="1089" w:type="dxa"/>
            <w:gridSpan w:val="2"/>
            <w:tcBorders>
              <w:bottom w:val="single" w:sz="4" w:space="0" w:color="auto"/>
            </w:tcBorders>
            <w:shd w:val="clear" w:color="auto" w:fill="auto"/>
          </w:tcPr>
          <w:p w14:paraId="6BA5CA93" w14:textId="3D7FA5CE" w:rsidR="0097648E" w:rsidRPr="00705F52" w:rsidRDefault="0097648E" w:rsidP="0097648E">
            <w:pPr>
              <w:pStyle w:val="TAL"/>
              <w:keepNext w:val="0"/>
              <w:keepLines w:val="0"/>
              <w:rPr>
                <w:bCs/>
                <w:sz w:val="16"/>
                <w:szCs w:val="16"/>
                <w:lang w:eastAsia="zh-CN"/>
              </w:rPr>
            </w:pPr>
            <w:r w:rsidRPr="00705F52">
              <w:rPr>
                <w:sz w:val="16"/>
                <w:szCs w:val="16"/>
              </w:rPr>
              <w:t>7.1.1.3.16.4</w:t>
            </w:r>
          </w:p>
        </w:tc>
        <w:tc>
          <w:tcPr>
            <w:tcW w:w="3505" w:type="dxa"/>
            <w:gridSpan w:val="2"/>
            <w:tcBorders>
              <w:bottom w:val="single" w:sz="4" w:space="0" w:color="auto"/>
            </w:tcBorders>
            <w:shd w:val="clear" w:color="auto" w:fill="auto"/>
          </w:tcPr>
          <w:p w14:paraId="52595214" w14:textId="65089CEF" w:rsidR="0097648E" w:rsidRPr="00705F52" w:rsidRDefault="0097648E" w:rsidP="0097648E">
            <w:pPr>
              <w:pStyle w:val="TAL"/>
              <w:keepNext w:val="0"/>
              <w:keepLines w:val="0"/>
              <w:rPr>
                <w:sz w:val="16"/>
                <w:szCs w:val="16"/>
                <w:lang w:eastAsia="en-US"/>
              </w:rPr>
            </w:pPr>
            <w:r w:rsidRPr="00705F52">
              <w:rPr>
                <w:sz w:val="16"/>
                <w:szCs w:val="16"/>
              </w:rPr>
              <w:t>Correct Handling of UL grant / DRB configured with survival time / MCG or SCG DRB / Inter-band CA</w:t>
            </w:r>
          </w:p>
        </w:tc>
        <w:tc>
          <w:tcPr>
            <w:tcW w:w="810" w:type="dxa"/>
            <w:gridSpan w:val="2"/>
            <w:tcBorders>
              <w:bottom w:val="single" w:sz="4" w:space="0" w:color="auto"/>
            </w:tcBorders>
            <w:shd w:val="clear" w:color="auto" w:fill="auto"/>
          </w:tcPr>
          <w:p w14:paraId="47AE99AA" w14:textId="16797982" w:rsidR="0097648E" w:rsidRPr="00705F52" w:rsidRDefault="0097648E" w:rsidP="0097648E">
            <w:pPr>
              <w:pStyle w:val="TAC"/>
              <w:keepNext w:val="0"/>
              <w:keepLines w:val="0"/>
              <w:rPr>
                <w:sz w:val="16"/>
                <w:szCs w:val="16"/>
                <w:lang w:eastAsia="en-US"/>
              </w:rPr>
            </w:pPr>
            <w:r w:rsidRPr="00705F52">
              <w:rPr>
                <w:sz w:val="16"/>
                <w:szCs w:val="16"/>
              </w:rPr>
              <w:t>Rel-17</w:t>
            </w:r>
          </w:p>
        </w:tc>
        <w:tc>
          <w:tcPr>
            <w:tcW w:w="1170" w:type="dxa"/>
            <w:gridSpan w:val="2"/>
            <w:tcBorders>
              <w:bottom w:val="single" w:sz="4" w:space="0" w:color="auto"/>
            </w:tcBorders>
            <w:shd w:val="clear" w:color="auto" w:fill="auto"/>
          </w:tcPr>
          <w:p w14:paraId="1049E4C7" w14:textId="2D5223E7" w:rsidR="0097648E" w:rsidRPr="00705F52" w:rsidRDefault="0097648E" w:rsidP="0097648E">
            <w:pPr>
              <w:pStyle w:val="TAC"/>
              <w:keepNext w:val="0"/>
              <w:keepLines w:val="0"/>
              <w:rPr>
                <w:rFonts w:cs="Arial"/>
                <w:sz w:val="16"/>
                <w:szCs w:val="16"/>
              </w:rPr>
            </w:pPr>
            <w:r>
              <w:rPr>
                <w:sz w:val="16"/>
                <w:szCs w:val="16"/>
              </w:rPr>
              <w:t>C259</w:t>
            </w:r>
          </w:p>
        </w:tc>
        <w:tc>
          <w:tcPr>
            <w:tcW w:w="3592" w:type="dxa"/>
            <w:gridSpan w:val="2"/>
            <w:tcBorders>
              <w:bottom w:val="single" w:sz="4" w:space="0" w:color="auto"/>
            </w:tcBorders>
            <w:shd w:val="clear" w:color="auto" w:fill="auto"/>
          </w:tcPr>
          <w:p w14:paraId="7DDA6DD9" w14:textId="58D17182" w:rsidR="0097648E" w:rsidRPr="00705F52" w:rsidRDefault="0097648E" w:rsidP="0097648E">
            <w:pPr>
              <w:pStyle w:val="TAL"/>
              <w:keepNext w:val="0"/>
              <w:keepLines w:val="0"/>
              <w:rPr>
                <w:sz w:val="16"/>
                <w:szCs w:val="16"/>
                <w:lang w:eastAsia="en-US"/>
              </w:rPr>
            </w:pPr>
            <w:r w:rsidRPr="00705F52">
              <w:rPr>
                <w:sz w:val="16"/>
                <w:szCs w:val="16"/>
              </w:rPr>
              <w:t>UEs supporting services with survival time and inter-band CA and CA-based PDCP duplication over MCG or SCG DRB</w:t>
            </w:r>
          </w:p>
        </w:tc>
      </w:tr>
      <w:tr w:rsidR="0097648E" w:rsidRPr="003F7263" w14:paraId="1A2DCCDD" w14:textId="77777777" w:rsidTr="00B76AD6">
        <w:trPr>
          <w:gridAfter w:val="1"/>
          <w:wAfter w:w="34" w:type="dxa"/>
          <w:jc w:val="center"/>
        </w:trPr>
        <w:tc>
          <w:tcPr>
            <w:tcW w:w="1089" w:type="dxa"/>
            <w:gridSpan w:val="2"/>
            <w:tcBorders>
              <w:bottom w:val="single" w:sz="4" w:space="0" w:color="auto"/>
            </w:tcBorders>
            <w:shd w:val="clear" w:color="auto" w:fill="E6E6E6"/>
          </w:tcPr>
          <w:p w14:paraId="53558498"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7.1.1.4</w:t>
            </w:r>
          </w:p>
        </w:tc>
        <w:tc>
          <w:tcPr>
            <w:tcW w:w="3505" w:type="dxa"/>
            <w:gridSpan w:val="2"/>
            <w:tcBorders>
              <w:bottom w:val="single" w:sz="4" w:space="0" w:color="auto"/>
            </w:tcBorders>
            <w:shd w:val="clear" w:color="auto" w:fill="E6E6E6"/>
          </w:tcPr>
          <w:p w14:paraId="12CCA5B2"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4FFD5569" w14:textId="77777777" w:rsidR="0097648E" w:rsidRPr="003F7263" w:rsidRDefault="0097648E" w:rsidP="0097648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4C27C61" w14:textId="77777777" w:rsidR="0097648E" w:rsidRPr="003F7263" w:rsidRDefault="0097648E" w:rsidP="0097648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42A69E8" w14:textId="77777777" w:rsidR="0097648E" w:rsidRPr="003F7263" w:rsidRDefault="0097648E" w:rsidP="0097648E">
            <w:pPr>
              <w:pStyle w:val="TAL"/>
              <w:keepNext w:val="0"/>
              <w:keepLines w:val="0"/>
              <w:rPr>
                <w:sz w:val="16"/>
                <w:szCs w:val="16"/>
                <w:lang w:eastAsia="en-US"/>
              </w:rPr>
            </w:pPr>
          </w:p>
        </w:tc>
      </w:tr>
      <w:tr w:rsidR="0097648E" w:rsidRPr="003F7263" w14:paraId="44E4DD00" w14:textId="77777777" w:rsidTr="00B76AD6">
        <w:trPr>
          <w:gridAfter w:val="1"/>
          <w:wAfter w:w="34" w:type="dxa"/>
          <w:jc w:val="center"/>
        </w:trPr>
        <w:tc>
          <w:tcPr>
            <w:tcW w:w="1089" w:type="dxa"/>
            <w:gridSpan w:val="2"/>
            <w:tcBorders>
              <w:bottom w:val="single" w:sz="4" w:space="0" w:color="auto"/>
            </w:tcBorders>
            <w:shd w:val="clear" w:color="auto" w:fill="E6E6E6"/>
          </w:tcPr>
          <w:p w14:paraId="6A18FD32"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7.1.1.4.1</w:t>
            </w:r>
          </w:p>
        </w:tc>
        <w:tc>
          <w:tcPr>
            <w:tcW w:w="3505" w:type="dxa"/>
            <w:gridSpan w:val="2"/>
            <w:tcBorders>
              <w:bottom w:val="single" w:sz="4" w:space="0" w:color="auto"/>
            </w:tcBorders>
            <w:shd w:val="clear" w:color="auto" w:fill="E6E6E6"/>
          </w:tcPr>
          <w:p w14:paraId="5BB648DF"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7B166774" w14:textId="77777777" w:rsidR="0097648E" w:rsidRPr="003F7263" w:rsidRDefault="0097648E" w:rsidP="0097648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58BC22E" w14:textId="77777777" w:rsidR="0097648E" w:rsidRPr="003F7263" w:rsidRDefault="0097648E" w:rsidP="0097648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DA52E0E" w14:textId="77777777" w:rsidR="0097648E" w:rsidRPr="003F7263" w:rsidRDefault="0097648E" w:rsidP="0097648E">
            <w:pPr>
              <w:pStyle w:val="TAL"/>
              <w:keepNext w:val="0"/>
              <w:keepLines w:val="0"/>
              <w:rPr>
                <w:sz w:val="16"/>
                <w:szCs w:val="16"/>
                <w:lang w:eastAsia="en-US"/>
              </w:rPr>
            </w:pPr>
          </w:p>
        </w:tc>
      </w:tr>
      <w:tr w:rsidR="0097648E" w:rsidRPr="003F7263" w14:paraId="04AB488E" w14:textId="77777777" w:rsidTr="00B76AD6">
        <w:trPr>
          <w:gridAfter w:val="1"/>
          <w:wAfter w:w="34" w:type="dxa"/>
          <w:jc w:val="center"/>
        </w:trPr>
        <w:tc>
          <w:tcPr>
            <w:tcW w:w="1089" w:type="dxa"/>
            <w:gridSpan w:val="2"/>
            <w:tcBorders>
              <w:bottom w:val="single" w:sz="4" w:space="0" w:color="auto"/>
            </w:tcBorders>
            <w:shd w:val="clear" w:color="auto" w:fill="auto"/>
          </w:tcPr>
          <w:p w14:paraId="1AFF240A"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7.1.1.4.1.1</w:t>
            </w:r>
          </w:p>
        </w:tc>
        <w:tc>
          <w:tcPr>
            <w:tcW w:w="3505" w:type="dxa"/>
            <w:gridSpan w:val="2"/>
            <w:tcBorders>
              <w:bottom w:val="single" w:sz="4" w:space="0" w:color="auto"/>
            </w:tcBorders>
            <w:shd w:val="clear" w:color="auto" w:fill="auto"/>
          </w:tcPr>
          <w:p w14:paraId="491661B5" w14:textId="77777777" w:rsidR="0097648E" w:rsidRPr="003F7263" w:rsidRDefault="0097648E" w:rsidP="0097648E">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7AAF40EE"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05AE50B" w14:textId="0077A2FF" w:rsidR="0097648E" w:rsidRPr="003F7263" w:rsidRDefault="0097648E" w:rsidP="0097648E">
            <w:pPr>
              <w:pStyle w:val="TAL"/>
              <w:keepNext w:val="0"/>
              <w:keepLines w:val="0"/>
              <w:jc w:val="center"/>
              <w:rPr>
                <w:sz w:val="16"/>
                <w:szCs w:val="16"/>
                <w:lang w:eastAsia="en-US"/>
              </w:rPr>
            </w:pPr>
            <w:r>
              <w:rPr>
                <w:sz w:val="16"/>
                <w:szCs w:val="16"/>
              </w:rPr>
              <w:t>R</w:t>
            </w:r>
          </w:p>
        </w:tc>
        <w:tc>
          <w:tcPr>
            <w:tcW w:w="3592" w:type="dxa"/>
            <w:gridSpan w:val="2"/>
            <w:tcBorders>
              <w:bottom w:val="single" w:sz="4" w:space="0" w:color="auto"/>
            </w:tcBorders>
            <w:shd w:val="clear" w:color="auto" w:fill="auto"/>
          </w:tcPr>
          <w:p w14:paraId="2A11B721"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4CE7D59D" w14:textId="77777777" w:rsidTr="00B76AD6">
        <w:trPr>
          <w:gridAfter w:val="1"/>
          <w:wAfter w:w="34" w:type="dxa"/>
          <w:jc w:val="center"/>
        </w:trPr>
        <w:tc>
          <w:tcPr>
            <w:tcW w:w="1089" w:type="dxa"/>
            <w:gridSpan w:val="2"/>
            <w:tcBorders>
              <w:bottom w:val="single" w:sz="4" w:space="0" w:color="auto"/>
            </w:tcBorders>
            <w:shd w:val="clear" w:color="auto" w:fill="auto"/>
          </w:tcPr>
          <w:p w14:paraId="6A1054EE" w14:textId="76519668" w:rsidR="0097648E" w:rsidRPr="003F7263" w:rsidRDefault="0097648E" w:rsidP="0097648E">
            <w:pPr>
              <w:pStyle w:val="TAL"/>
              <w:keepNext w:val="0"/>
              <w:keepLines w:val="0"/>
              <w:rPr>
                <w:sz w:val="16"/>
                <w:szCs w:val="16"/>
                <w:lang w:eastAsia="en-US"/>
              </w:rPr>
            </w:pPr>
            <w:r w:rsidRPr="003F7263">
              <w:rPr>
                <w:sz w:val="16"/>
                <w:szCs w:val="16"/>
                <w:lang w:eastAsia="en-US"/>
              </w:rPr>
              <w:t>7.1.1.4.1.2</w:t>
            </w:r>
          </w:p>
        </w:tc>
        <w:tc>
          <w:tcPr>
            <w:tcW w:w="3505" w:type="dxa"/>
            <w:gridSpan w:val="2"/>
            <w:tcBorders>
              <w:bottom w:val="single" w:sz="4" w:space="0" w:color="auto"/>
            </w:tcBorders>
            <w:shd w:val="clear" w:color="auto" w:fill="auto"/>
          </w:tcPr>
          <w:p w14:paraId="0F972BD2" w14:textId="330409F2" w:rsidR="0097648E" w:rsidRPr="003F7263" w:rsidRDefault="0097648E" w:rsidP="0097648E">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3578C658" w14:textId="77777777" w:rsidR="0097648E" w:rsidRPr="003F7263" w:rsidRDefault="0097648E" w:rsidP="0097648E">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55DFA81" w14:textId="77777777" w:rsidR="0097648E" w:rsidRPr="003F7263" w:rsidRDefault="0097648E" w:rsidP="0097648E">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31600D37" w14:textId="77777777" w:rsidR="0097648E" w:rsidRPr="003F7263" w:rsidRDefault="0097648E" w:rsidP="0097648E">
            <w:pPr>
              <w:pStyle w:val="TAL"/>
              <w:keepNext w:val="0"/>
              <w:keepLines w:val="0"/>
              <w:rPr>
                <w:sz w:val="16"/>
                <w:szCs w:val="16"/>
                <w:lang w:eastAsia="en-US"/>
              </w:rPr>
            </w:pPr>
          </w:p>
        </w:tc>
      </w:tr>
      <w:tr w:rsidR="0097648E" w:rsidRPr="003F7263" w14:paraId="151A7681" w14:textId="77777777" w:rsidTr="00B76AD6">
        <w:trPr>
          <w:gridAfter w:val="1"/>
          <w:wAfter w:w="34" w:type="dxa"/>
          <w:jc w:val="center"/>
        </w:trPr>
        <w:tc>
          <w:tcPr>
            <w:tcW w:w="1089" w:type="dxa"/>
            <w:gridSpan w:val="2"/>
            <w:tcBorders>
              <w:bottom w:val="single" w:sz="4" w:space="0" w:color="auto"/>
            </w:tcBorders>
            <w:shd w:val="clear" w:color="auto" w:fill="auto"/>
          </w:tcPr>
          <w:p w14:paraId="3A0B21B7"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7.1.1.4.1.3</w:t>
            </w:r>
          </w:p>
        </w:tc>
        <w:tc>
          <w:tcPr>
            <w:tcW w:w="3505" w:type="dxa"/>
            <w:gridSpan w:val="2"/>
            <w:tcBorders>
              <w:bottom w:val="single" w:sz="4" w:space="0" w:color="auto"/>
            </w:tcBorders>
            <w:shd w:val="clear" w:color="auto" w:fill="auto"/>
          </w:tcPr>
          <w:p w14:paraId="581930D0" w14:textId="77777777" w:rsidR="0097648E" w:rsidRPr="003F7263" w:rsidRDefault="0097648E" w:rsidP="0097648E">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59727267"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9BC744" w14:textId="08B4B26F" w:rsidR="0097648E" w:rsidRPr="003F7263" w:rsidRDefault="0097648E" w:rsidP="0097648E">
            <w:pPr>
              <w:pStyle w:val="TAL"/>
              <w:keepNext w:val="0"/>
              <w:keepLines w:val="0"/>
              <w:jc w:val="center"/>
              <w:rPr>
                <w:sz w:val="16"/>
                <w:szCs w:val="16"/>
                <w:lang w:eastAsia="en-US"/>
              </w:rPr>
            </w:pPr>
            <w:r>
              <w:rPr>
                <w:sz w:val="16"/>
                <w:szCs w:val="16"/>
                <w:lang w:eastAsia="en-US"/>
              </w:rPr>
              <w:t>C64</w:t>
            </w:r>
          </w:p>
        </w:tc>
        <w:tc>
          <w:tcPr>
            <w:tcW w:w="3592" w:type="dxa"/>
            <w:gridSpan w:val="2"/>
            <w:tcBorders>
              <w:bottom w:val="single" w:sz="4" w:space="0" w:color="auto"/>
            </w:tcBorders>
            <w:shd w:val="clear" w:color="auto" w:fill="auto"/>
          </w:tcPr>
          <w:p w14:paraId="71383A1E" w14:textId="22986883" w:rsidR="0097648E" w:rsidRPr="003F7263" w:rsidRDefault="0097648E" w:rsidP="0097648E">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7648E" w:rsidRPr="003F7263" w14:paraId="3E0BDD07" w14:textId="77777777" w:rsidTr="00B76AD6">
        <w:trPr>
          <w:gridAfter w:val="1"/>
          <w:wAfter w:w="34" w:type="dxa"/>
          <w:jc w:val="center"/>
        </w:trPr>
        <w:tc>
          <w:tcPr>
            <w:tcW w:w="1089" w:type="dxa"/>
            <w:gridSpan w:val="2"/>
            <w:tcBorders>
              <w:bottom w:val="single" w:sz="4" w:space="0" w:color="auto"/>
            </w:tcBorders>
            <w:shd w:val="clear" w:color="auto" w:fill="auto"/>
          </w:tcPr>
          <w:p w14:paraId="3340F207"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7.1.1.4.1.4</w:t>
            </w:r>
          </w:p>
        </w:tc>
        <w:tc>
          <w:tcPr>
            <w:tcW w:w="3505" w:type="dxa"/>
            <w:gridSpan w:val="2"/>
            <w:tcBorders>
              <w:bottom w:val="single" w:sz="4" w:space="0" w:color="auto"/>
            </w:tcBorders>
            <w:shd w:val="clear" w:color="auto" w:fill="auto"/>
          </w:tcPr>
          <w:p w14:paraId="5D91D51A" w14:textId="77777777" w:rsidR="0097648E" w:rsidRPr="003F7263" w:rsidRDefault="0097648E" w:rsidP="0097648E">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EA92920"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A9B92ED"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C65</w:t>
            </w:r>
          </w:p>
        </w:tc>
        <w:tc>
          <w:tcPr>
            <w:tcW w:w="3592" w:type="dxa"/>
            <w:gridSpan w:val="2"/>
            <w:tcBorders>
              <w:bottom w:val="single" w:sz="4" w:space="0" w:color="auto"/>
            </w:tcBorders>
            <w:shd w:val="clear" w:color="auto" w:fill="auto"/>
          </w:tcPr>
          <w:p w14:paraId="3D609A4A" w14:textId="10DA2C9D" w:rsidR="0097648E" w:rsidRPr="003F7263" w:rsidRDefault="0097648E" w:rsidP="0097648E">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97648E" w:rsidRPr="003F7263" w14:paraId="3F35D6A2" w14:textId="77777777" w:rsidTr="00B76AD6">
        <w:trPr>
          <w:gridAfter w:val="1"/>
          <w:wAfter w:w="34" w:type="dxa"/>
          <w:jc w:val="center"/>
        </w:trPr>
        <w:tc>
          <w:tcPr>
            <w:tcW w:w="1089" w:type="dxa"/>
            <w:gridSpan w:val="2"/>
            <w:tcBorders>
              <w:bottom w:val="single" w:sz="4" w:space="0" w:color="auto"/>
            </w:tcBorders>
            <w:shd w:val="clear" w:color="auto" w:fill="auto"/>
          </w:tcPr>
          <w:p w14:paraId="42E52F94" w14:textId="40810DC7" w:rsidR="0097648E" w:rsidRPr="003F7263" w:rsidRDefault="0097648E" w:rsidP="0097648E">
            <w:pPr>
              <w:pStyle w:val="TAL"/>
              <w:keepNext w:val="0"/>
              <w:keepLines w:val="0"/>
              <w:rPr>
                <w:sz w:val="16"/>
                <w:szCs w:val="16"/>
                <w:lang w:eastAsia="en-US"/>
              </w:rPr>
            </w:pPr>
            <w:r w:rsidRPr="003F7263">
              <w:rPr>
                <w:sz w:val="16"/>
                <w:szCs w:val="16"/>
                <w:lang w:eastAsia="en-US"/>
              </w:rPr>
              <w:t>7.1.1.4.1.5</w:t>
            </w:r>
          </w:p>
        </w:tc>
        <w:tc>
          <w:tcPr>
            <w:tcW w:w="3505" w:type="dxa"/>
            <w:gridSpan w:val="2"/>
            <w:tcBorders>
              <w:bottom w:val="single" w:sz="4" w:space="0" w:color="auto"/>
            </w:tcBorders>
            <w:shd w:val="clear" w:color="auto" w:fill="auto"/>
          </w:tcPr>
          <w:p w14:paraId="6D5F1A87" w14:textId="31FA5B2B" w:rsidR="0097648E" w:rsidRPr="003F7263" w:rsidRDefault="0097648E" w:rsidP="0097648E">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74899E1B" w14:textId="6C884C39" w:rsidR="0097648E" w:rsidRPr="003F7263" w:rsidRDefault="0097648E" w:rsidP="0097648E">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E8375C1" w14:textId="1EE2A238" w:rsidR="0097648E" w:rsidRPr="003F7263" w:rsidRDefault="0097648E" w:rsidP="0097648E">
            <w:pPr>
              <w:pStyle w:val="TAL"/>
              <w:keepNext w:val="0"/>
              <w:keepLines w:val="0"/>
              <w:jc w:val="center"/>
              <w:rPr>
                <w:sz w:val="16"/>
                <w:szCs w:val="16"/>
                <w:lang w:eastAsia="en-US"/>
              </w:rPr>
            </w:pPr>
            <w:r w:rsidRPr="003F7263">
              <w:rPr>
                <w:rFonts w:cs="Arial"/>
                <w:sz w:val="16"/>
                <w:szCs w:val="16"/>
              </w:rPr>
              <w:t>C146</w:t>
            </w:r>
          </w:p>
        </w:tc>
        <w:tc>
          <w:tcPr>
            <w:tcW w:w="3592" w:type="dxa"/>
            <w:gridSpan w:val="2"/>
            <w:tcBorders>
              <w:bottom w:val="single" w:sz="4" w:space="0" w:color="auto"/>
            </w:tcBorders>
            <w:shd w:val="clear" w:color="auto" w:fill="auto"/>
          </w:tcPr>
          <w:p w14:paraId="7449685E" w14:textId="2B741A4C" w:rsidR="0097648E" w:rsidRPr="003F7263" w:rsidRDefault="0097648E" w:rsidP="0097648E">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97648E" w:rsidRPr="003F7263" w14:paraId="0F267094" w14:textId="77777777" w:rsidTr="00B76AD6">
        <w:trPr>
          <w:gridAfter w:val="1"/>
          <w:wAfter w:w="34" w:type="dxa"/>
          <w:jc w:val="center"/>
        </w:trPr>
        <w:tc>
          <w:tcPr>
            <w:tcW w:w="1089" w:type="dxa"/>
            <w:gridSpan w:val="2"/>
            <w:tcBorders>
              <w:bottom w:val="single" w:sz="4" w:space="0" w:color="auto"/>
            </w:tcBorders>
            <w:shd w:val="clear" w:color="auto" w:fill="D9D9D9"/>
          </w:tcPr>
          <w:p w14:paraId="682B2EB5" w14:textId="77777777" w:rsidR="0097648E" w:rsidRPr="003F7263" w:rsidRDefault="0097648E" w:rsidP="0097648E">
            <w:pPr>
              <w:pStyle w:val="TAL"/>
              <w:keepNext w:val="0"/>
              <w:keepLines w:val="0"/>
              <w:rPr>
                <w:sz w:val="16"/>
                <w:szCs w:val="16"/>
                <w:lang w:eastAsia="en-US"/>
              </w:rPr>
            </w:pPr>
            <w:r w:rsidRPr="003F7263">
              <w:rPr>
                <w:b/>
                <w:bCs/>
                <w:sz w:val="16"/>
                <w:szCs w:val="16"/>
                <w:lang w:eastAsia="en-US"/>
              </w:rPr>
              <w:t>7.1.1.4.2</w:t>
            </w:r>
          </w:p>
        </w:tc>
        <w:tc>
          <w:tcPr>
            <w:tcW w:w="3505" w:type="dxa"/>
            <w:gridSpan w:val="2"/>
            <w:tcBorders>
              <w:bottom w:val="single" w:sz="4" w:space="0" w:color="auto"/>
            </w:tcBorders>
            <w:shd w:val="clear" w:color="auto" w:fill="D9D9D9"/>
          </w:tcPr>
          <w:p w14:paraId="5BABB570" w14:textId="77777777" w:rsidR="0097648E" w:rsidRPr="003F7263" w:rsidRDefault="0097648E" w:rsidP="0097648E">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655C61CD" w14:textId="77777777" w:rsidR="0097648E" w:rsidRPr="003F7263" w:rsidRDefault="0097648E" w:rsidP="0097648E">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2420E6B1" w14:textId="77777777" w:rsidR="0097648E" w:rsidRPr="003F7263" w:rsidDel="00C9715B" w:rsidRDefault="0097648E" w:rsidP="0097648E">
            <w:pPr>
              <w:pStyle w:val="TAL"/>
              <w:keepNext w:val="0"/>
              <w:keepLines w:val="0"/>
              <w:jc w:val="center"/>
              <w:rPr>
                <w:sz w:val="16"/>
                <w:szCs w:val="16"/>
                <w:lang w:eastAsia="en-US"/>
              </w:rPr>
            </w:pPr>
          </w:p>
        </w:tc>
        <w:tc>
          <w:tcPr>
            <w:tcW w:w="3592" w:type="dxa"/>
            <w:gridSpan w:val="2"/>
            <w:tcBorders>
              <w:bottom w:val="single" w:sz="4" w:space="0" w:color="auto"/>
            </w:tcBorders>
            <w:shd w:val="clear" w:color="auto" w:fill="D9D9D9"/>
          </w:tcPr>
          <w:p w14:paraId="1D3ED963" w14:textId="77777777" w:rsidR="0097648E" w:rsidRPr="003F7263" w:rsidRDefault="0097648E" w:rsidP="0097648E">
            <w:pPr>
              <w:pStyle w:val="TAL"/>
              <w:keepNext w:val="0"/>
              <w:keepLines w:val="0"/>
              <w:rPr>
                <w:sz w:val="16"/>
                <w:szCs w:val="16"/>
                <w:lang w:eastAsia="en-US"/>
              </w:rPr>
            </w:pPr>
          </w:p>
        </w:tc>
      </w:tr>
      <w:tr w:rsidR="0097648E" w:rsidRPr="003F7263" w14:paraId="262D8A71" w14:textId="77777777" w:rsidTr="00B76AD6">
        <w:trPr>
          <w:gridAfter w:val="1"/>
          <w:wAfter w:w="34" w:type="dxa"/>
          <w:jc w:val="center"/>
        </w:trPr>
        <w:tc>
          <w:tcPr>
            <w:tcW w:w="1089" w:type="dxa"/>
            <w:gridSpan w:val="2"/>
            <w:tcBorders>
              <w:bottom w:val="single" w:sz="4" w:space="0" w:color="auto"/>
            </w:tcBorders>
            <w:shd w:val="clear" w:color="auto" w:fill="auto"/>
          </w:tcPr>
          <w:p w14:paraId="50B9876D"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7.1.1.4.2.1</w:t>
            </w:r>
          </w:p>
        </w:tc>
        <w:tc>
          <w:tcPr>
            <w:tcW w:w="3505" w:type="dxa"/>
            <w:gridSpan w:val="2"/>
            <w:tcBorders>
              <w:bottom w:val="single" w:sz="4" w:space="0" w:color="auto"/>
            </w:tcBorders>
            <w:shd w:val="clear" w:color="auto" w:fill="auto"/>
          </w:tcPr>
          <w:p w14:paraId="788D3A22" w14:textId="77777777" w:rsidR="0097648E" w:rsidRPr="003F7263" w:rsidRDefault="0097648E" w:rsidP="0097648E">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5CFC2CE0"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527766" w14:textId="28B97CED" w:rsidR="0097648E" w:rsidRPr="003F7263" w:rsidDel="00C9715B" w:rsidRDefault="0097648E" w:rsidP="0097648E">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63BB5EB7" w14:textId="6EFA6870"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3B59EA42" w14:textId="77777777" w:rsidTr="00B76AD6">
        <w:trPr>
          <w:gridAfter w:val="1"/>
          <w:wAfter w:w="34" w:type="dxa"/>
          <w:jc w:val="center"/>
        </w:trPr>
        <w:tc>
          <w:tcPr>
            <w:tcW w:w="1089" w:type="dxa"/>
            <w:gridSpan w:val="2"/>
            <w:tcBorders>
              <w:bottom w:val="single" w:sz="4" w:space="0" w:color="auto"/>
            </w:tcBorders>
            <w:shd w:val="clear" w:color="auto" w:fill="auto"/>
          </w:tcPr>
          <w:p w14:paraId="6DB06558" w14:textId="0F6A56D0" w:rsidR="0097648E" w:rsidRPr="003F7263" w:rsidRDefault="0097648E" w:rsidP="0097648E">
            <w:pPr>
              <w:pStyle w:val="TAL"/>
              <w:keepNext w:val="0"/>
              <w:keepLines w:val="0"/>
              <w:rPr>
                <w:sz w:val="16"/>
                <w:szCs w:val="16"/>
                <w:lang w:eastAsia="en-US"/>
              </w:rPr>
            </w:pPr>
            <w:r w:rsidRPr="003F7263">
              <w:rPr>
                <w:sz w:val="16"/>
                <w:szCs w:val="16"/>
                <w:lang w:eastAsia="en-US"/>
              </w:rPr>
              <w:t>7.1.1.4.2.2</w:t>
            </w:r>
          </w:p>
        </w:tc>
        <w:tc>
          <w:tcPr>
            <w:tcW w:w="3505" w:type="dxa"/>
            <w:gridSpan w:val="2"/>
            <w:tcBorders>
              <w:bottom w:val="single" w:sz="4" w:space="0" w:color="auto"/>
            </w:tcBorders>
            <w:shd w:val="clear" w:color="auto" w:fill="auto"/>
          </w:tcPr>
          <w:p w14:paraId="232CD57C" w14:textId="7D911FA8" w:rsidR="0097648E" w:rsidRPr="003F7263" w:rsidRDefault="0097648E" w:rsidP="0097648E">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0A06BAE9" w14:textId="77777777" w:rsidR="0097648E" w:rsidRPr="003F7263" w:rsidRDefault="0097648E" w:rsidP="0097648E">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F3D2D59" w14:textId="77777777" w:rsidR="0097648E" w:rsidRPr="003F7263" w:rsidRDefault="0097648E" w:rsidP="0097648E">
            <w:pPr>
              <w:pStyle w:val="TAL"/>
              <w:keepNext w:val="0"/>
              <w:keepLines w:val="0"/>
              <w:jc w:val="center"/>
              <w:rPr>
                <w:sz w:val="16"/>
                <w:szCs w:val="16"/>
                <w:lang w:eastAsia="en-US"/>
              </w:rPr>
            </w:pPr>
          </w:p>
        </w:tc>
        <w:tc>
          <w:tcPr>
            <w:tcW w:w="3592" w:type="dxa"/>
            <w:gridSpan w:val="2"/>
            <w:tcBorders>
              <w:bottom w:val="single" w:sz="4" w:space="0" w:color="auto"/>
            </w:tcBorders>
            <w:shd w:val="clear" w:color="auto" w:fill="auto"/>
          </w:tcPr>
          <w:p w14:paraId="29018BB8" w14:textId="77777777" w:rsidR="0097648E" w:rsidRPr="003F7263" w:rsidRDefault="0097648E" w:rsidP="0097648E">
            <w:pPr>
              <w:pStyle w:val="TAL"/>
              <w:keepNext w:val="0"/>
              <w:keepLines w:val="0"/>
              <w:rPr>
                <w:sz w:val="16"/>
                <w:szCs w:val="16"/>
                <w:lang w:eastAsia="en-US"/>
              </w:rPr>
            </w:pPr>
          </w:p>
        </w:tc>
      </w:tr>
      <w:tr w:rsidR="0097648E" w:rsidRPr="003F7263" w14:paraId="1001CE21" w14:textId="77777777" w:rsidTr="00B76AD6">
        <w:trPr>
          <w:gridAfter w:val="1"/>
          <w:wAfter w:w="34" w:type="dxa"/>
          <w:jc w:val="center"/>
        </w:trPr>
        <w:tc>
          <w:tcPr>
            <w:tcW w:w="1089" w:type="dxa"/>
            <w:gridSpan w:val="2"/>
            <w:tcBorders>
              <w:bottom w:val="single" w:sz="4" w:space="0" w:color="auto"/>
            </w:tcBorders>
            <w:shd w:val="clear" w:color="auto" w:fill="auto"/>
          </w:tcPr>
          <w:p w14:paraId="3C24E379"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7.1.1.4.2.3</w:t>
            </w:r>
          </w:p>
        </w:tc>
        <w:tc>
          <w:tcPr>
            <w:tcW w:w="3505" w:type="dxa"/>
            <w:gridSpan w:val="2"/>
            <w:tcBorders>
              <w:bottom w:val="single" w:sz="4" w:space="0" w:color="auto"/>
            </w:tcBorders>
            <w:shd w:val="clear" w:color="auto" w:fill="auto"/>
          </w:tcPr>
          <w:p w14:paraId="6E376B4D" w14:textId="77777777" w:rsidR="0097648E" w:rsidRPr="003F7263" w:rsidRDefault="0097648E" w:rsidP="0097648E">
            <w:pPr>
              <w:pStyle w:val="TAL"/>
              <w:keepNext w:val="0"/>
              <w:keepLines w:val="0"/>
              <w:rPr>
                <w:sz w:val="16"/>
                <w:szCs w:val="16"/>
                <w:lang w:eastAsia="en-US"/>
              </w:rPr>
            </w:pPr>
            <w:r w:rsidRPr="003F7263">
              <w:rPr>
                <w:sz w:val="16"/>
                <w:szCs w:val="16"/>
                <w:lang w:eastAsia="en-US"/>
              </w:rPr>
              <w:t xml:space="preserve">UL-SCH transport block size selection / DCI </w:t>
            </w:r>
            <w:r w:rsidRPr="003F7263">
              <w:rPr>
                <w:sz w:val="16"/>
                <w:szCs w:val="16"/>
                <w:lang w:eastAsia="en-US"/>
              </w:rPr>
              <w:lastRenderedPageBreak/>
              <w:t xml:space="preserve">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5F1C5AB6"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lastRenderedPageBreak/>
              <w:t>Rel-15</w:t>
            </w:r>
          </w:p>
        </w:tc>
        <w:tc>
          <w:tcPr>
            <w:tcW w:w="1170" w:type="dxa"/>
            <w:gridSpan w:val="2"/>
            <w:tcBorders>
              <w:bottom w:val="single" w:sz="4" w:space="0" w:color="auto"/>
            </w:tcBorders>
            <w:shd w:val="clear" w:color="auto" w:fill="auto"/>
          </w:tcPr>
          <w:p w14:paraId="5DD0EE21" w14:textId="17857073" w:rsidR="0097648E" w:rsidRPr="003F7263" w:rsidDel="00C9715B" w:rsidRDefault="0097648E" w:rsidP="0097648E">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334C450D" w14:textId="7537A4A5"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11240B7E" w14:textId="77777777" w:rsidTr="00B76AD6">
        <w:trPr>
          <w:gridAfter w:val="1"/>
          <w:wAfter w:w="34" w:type="dxa"/>
          <w:jc w:val="center"/>
        </w:trPr>
        <w:tc>
          <w:tcPr>
            <w:tcW w:w="1089" w:type="dxa"/>
            <w:gridSpan w:val="2"/>
            <w:tcBorders>
              <w:bottom w:val="single" w:sz="4" w:space="0" w:color="auto"/>
            </w:tcBorders>
            <w:shd w:val="clear" w:color="auto" w:fill="auto"/>
          </w:tcPr>
          <w:p w14:paraId="304D89A0"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7.1.1.4.2.4</w:t>
            </w:r>
          </w:p>
        </w:tc>
        <w:tc>
          <w:tcPr>
            <w:tcW w:w="3505" w:type="dxa"/>
            <w:gridSpan w:val="2"/>
            <w:tcBorders>
              <w:bottom w:val="single" w:sz="4" w:space="0" w:color="auto"/>
            </w:tcBorders>
            <w:shd w:val="clear" w:color="auto" w:fill="auto"/>
          </w:tcPr>
          <w:p w14:paraId="29A59D76" w14:textId="71C50322" w:rsidR="0097648E" w:rsidRPr="003F7263" w:rsidRDefault="0097648E" w:rsidP="0097648E">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519685A4"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91D340" w14:textId="77777777" w:rsidR="0097648E" w:rsidRPr="003F7263" w:rsidDel="00C9715B" w:rsidRDefault="0097648E" w:rsidP="0097648E">
            <w:pPr>
              <w:pStyle w:val="TAL"/>
              <w:keepNext w:val="0"/>
              <w:keepLines w:val="0"/>
              <w:jc w:val="center"/>
              <w:rPr>
                <w:sz w:val="16"/>
                <w:szCs w:val="16"/>
                <w:lang w:eastAsia="en-US"/>
              </w:rPr>
            </w:pPr>
            <w:r w:rsidRPr="003F7263">
              <w:rPr>
                <w:sz w:val="16"/>
                <w:szCs w:val="16"/>
                <w:lang w:eastAsia="en-US"/>
              </w:rPr>
              <w:t>C11</w:t>
            </w:r>
          </w:p>
        </w:tc>
        <w:tc>
          <w:tcPr>
            <w:tcW w:w="3592" w:type="dxa"/>
            <w:gridSpan w:val="2"/>
            <w:tcBorders>
              <w:bottom w:val="single" w:sz="4" w:space="0" w:color="auto"/>
            </w:tcBorders>
            <w:shd w:val="clear" w:color="auto" w:fill="auto"/>
          </w:tcPr>
          <w:p w14:paraId="7361FC96" w14:textId="72B448F9"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256QAM for PDSCH for FR1/FR2</w:t>
            </w:r>
          </w:p>
        </w:tc>
      </w:tr>
      <w:tr w:rsidR="0097648E" w:rsidRPr="003F7263" w14:paraId="6C21E62E" w14:textId="77777777" w:rsidTr="00B76AD6">
        <w:trPr>
          <w:gridAfter w:val="1"/>
          <w:wAfter w:w="34" w:type="dxa"/>
          <w:jc w:val="center"/>
        </w:trPr>
        <w:tc>
          <w:tcPr>
            <w:tcW w:w="1089" w:type="dxa"/>
            <w:gridSpan w:val="2"/>
            <w:tcBorders>
              <w:bottom w:val="single" w:sz="4" w:space="0" w:color="auto"/>
            </w:tcBorders>
            <w:shd w:val="clear" w:color="auto" w:fill="auto"/>
          </w:tcPr>
          <w:p w14:paraId="2ED9A423"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7.1.1.4.2.5</w:t>
            </w:r>
          </w:p>
        </w:tc>
        <w:tc>
          <w:tcPr>
            <w:tcW w:w="3505" w:type="dxa"/>
            <w:gridSpan w:val="2"/>
            <w:tcBorders>
              <w:bottom w:val="single" w:sz="4" w:space="0" w:color="auto"/>
            </w:tcBorders>
            <w:shd w:val="clear" w:color="auto" w:fill="auto"/>
          </w:tcPr>
          <w:p w14:paraId="6E7A9181" w14:textId="77777777" w:rsidR="0097648E" w:rsidRPr="003F7263" w:rsidRDefault="0097648E" w:rsidP="0097648E">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6F2CE3F1"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8318BEA" w14:textId="09605C31" w:rsidR="0097648E" w:rsidRPr="003F7263" w:rsidRDefault="0097648E" w:rsidP="0097648E">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0FD15120" w14:textId="0E3CBFFD"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5F06BE81" w14:textId="77777777" w:rsidTr="00B76AD6">
        <w:trPr>
          <w:gridAfter w:val="1"/>
          <w:wAfter w:w="34" w:type="dxa"/>
          <w:jc w:val="center"/>
        </w:trPr>
        <w:tc>
          <w:tcPr>
            <w:tcW w:w="1089" w:type="dxa"/>
            <w:gridSpan w:val="2"/>
            <w:tcBorders>
              <w:bottom w:val="single" w:sz="4" w:space="0" w:color="auto"/>
            </w:tcBorders>
            <w:shd w:val="clear" w:color="auto" w:fill="auto"/>
          </w:tcPr>
          <w:p w14:paraId="05197110" w14:textId="644AE635" w:rsidR="0097648E" w:rsidRPr="003F7263" w:rsidRDefault="0097648E" w:rsidP="0097648E">
            <w:pPr>
              <w:pStyle w:val="TAL"/>
              <w:keepNext w:val="0"/>
              <w:keepLines w:val="0"/>
              <w:rPr>
                <w:sz w:val="16"/>
                <w:szCs w:val="16"/>
                <w:lang w:eastAsia="en-US"/>
              </w:rPr>
            </w:pPr>
            <w:r w:rsidRPr="003F7263">
              <w:rPr>
                <w:sz w:val="16"/>
                <w:szCs w:val="16"/>
                <w:lang w:eastAsia="en-US"/>
              </w:rPr>
              <w:t>7.1.1.4.2.6</w:t>
            </w:r>
          </w:p>
        </w:tc>
        <w:tc>
          <w:tcPr>
            <w:tcW w:w="3505" w:type="dxa"/>
            <w:gridSpan w:val="2"/>
            <w:tcBorders>
              <w:bottom w:val="single" w:sz="4" w:space="0" w:color="auto"/>
            </w:tcBorders>
            <w:shd w:val="clear" w:color="auto" w:fill="auto"/>
          </w:tcPr>
          <w:p w14:paraId="3C1323E4" w14:textId="286E7B1D" w:rsidR="0097648E" w:rsidRPr="003F7263" w:rsidRDefault="0097648E" w:rsidP="0097648E">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4554C631" w14:textId="3175C4AE" w:rsidR="0097648E" w:rsidRPr="003F7263" w:rsidRDefault="0097648E" w:rsidP="0097648E">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604410A7" w14:textId="4B9DFBBD" w:rsidR="0097648E" w:rsidRPr="003F7263" w:rsidRDefault="0097648E" w:rsidP="0097648E">
            <w:pPr>
              <w:pStyle w:val="TAL"/>
              <w:keepNext w:val="0"/>
              <w:keepLines w:val="0"/>
              <w:jc w:val="center"/>
              <w:rPr>
                <w:sz w:val="16"/>
                <w:szCs w:val="16"/>
                <w:lang w:eastAsia="en-US"/>
              </w:rPr>
            </w:pPr>
            <w:r w:rsidRPr="003F7263">
              <w:rPr>
                <w:rFonts w:cs="Arial"/>
                <w:sz w:val="16"/>
                <w:szCs w:val="16"/>
              </w:rPr>
              <w:t>C146</w:t>
            </w:r>
          </w:p>
        </w:tc>
        <w:tc>
          <w:tcPr>
            <w:tcW w:w="3592" w:type="dxa"/>
            <w:gridSpan w:val="2"/>
            <w:tcBorders>
              <w:bottom w:val="single" w:sz="4" w:space="0" w:color="auto"/>
            </w:tcBorders>
            <w:shd w:val="clear" w:color="auto" w:fill="auto"/>
          </w:tcPr>
          <w:p w14:paraId="2E3FC21E" w14:textId="69AE28F6" w:rsidR="0097648E" w:rsidRPr="003F7263" w:rsidRDefault="0097648E" w:rsidP="0097648E">
            <w:pPr>
              <w:pStyle w:val="TAL"/>
              <w:keepNext w:val="0"/>
              <w:keepLines w:val="0"/>
              <w:rPr>
                <w:sz w:val="16"/>
                <w:szCs w:val="16"/>
                <w:lang w:eastAsia="en-US"/>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97648E" w:rsidRPr="003F7263" w14:paraId="620E1F1C" w14:textId="77777777" w:rsidTr="00B76AD6">
        <w:trPr>
          <w:gridAfter w:val="1"/>
          <w:wAfter w:w="34" w:type="dxa"/>
          <w:jc w:val="center"/>
        </w:trPr>
        <w:tc>
          <w:tcPr>
            <w:tcW w:w="1089" w:type="dxa"/>
            <w:gridSpan w:val="2"/>
            <w:tcBorders>
              <w:bottom w:val="single" w:sz="4" w:space="0" w:color="auto"/>
            </w:tcBorders>
            <w:shd w:val="clear" w:color="auto" w:fill="auto"/>
          </w:tcPr>
          <w:p w14:paraId="72DBCD1F" w14:textId="2EF1AC7E" w:rsidR="0097648E" w:rsidRPr="003F7263" w:rsidRDefault="0097648E" w:rsidP="0097648E">
            <w:pPr>
              <w:pStyle w:val="TAL"/>
              <w:keepNext w:val="0"/>
              <w:keepLines w:val="0"/>
              <w:rPr>
                <w:sz w:val="16"/>
                <w:szCs w:val="16"/>
                <w:lang w:eastAsia="en-US"/>
              </w:rPr>
            </w:pPr>
            <w:r w:rsidRPr="00450590">
              <w:rPr>
                <w:rFonts w:hint="eastAsia"/>
                <w:sz w:val="16"/>
                <w:szCs w:val="16"/>
                <w:lang w:eastAsia="zh-CN"/>
              </w:rPr>
              <w:t>7</w:t>
            </w:r>
            <w:r w:rsidRPr="00450590">
              <w:rPr>
                <w:sz w:val="16"/>
                <w:szCs w:val="16"/>
                <w:lang w:eastAsia="zh-CN"/>
              </w:rPr>
              <w:t>.1.1.4.2.7</w:t>
            </w:r>
          </w:p>
        </w:tc>
        <w:tc>
          <w:tcPr>
            <w:tcW w:w="3505" w:type="dxa"/>
            <w:gridSpan w:val="2"/>
            <w:tcBorders>
              <w:bottom w:val="single" w:sz="4" w:space="0" w:color="auto"/>
            </w:tcBorders>
            <w:shd w:val="clear" w:color="auto" w:fill="auto"/>
          </w:tcPr>
          <w:p w14:paraId="75591159" w14:textId="0873233C" w:rsidR="0097648E" w:rsidRPr="003F7263" w:rsidRDefault="0097648E" w:rsidP="0097648E">
            <w:pPr>
              <w:pStyle w:val="TAL"/>
              <w:keepNext w:val="0"/>
              <w:keepLines w:val="0"/>
              <w:rPr>
                <w:sz w:val="16"/>
                <w:szCs w:val="16"/>
                <w:lang w:eastAsia="en-US"/>
              </w:rPr>
            </w:pPr>
            <w:r w:rsidRPr="00450590">
              <w:rPr>
                <w:sz w:val="16"/>
                <w:szCs w:val="16"/>
              </w:rPr>
              <w:t>UL-SCH Transport Block Size selection / TBoMS procedure</w:t>
            </w:r>
          </w:p>
        </w:tc>
        <w:tc>
          <w:tcPr>
            <w:tcW w:w="810" w:type="dxa"/>
            <w:gridSpan w:val="2"/>
            <w:tcBorders>
              <w:bottom w:val="single" w:sz="4" w:space="0" w:color="auto"/>
            </w:tcBorders>
            <w:shd w:val="clear" w:color="auto" w:fill="auto"/>
          </w:tcPr>
          <w:p w14:paraId="74FB8388" w14:textId="441B76E2" w:rsidR="0097648E" w:rsidRPr="003F7263" w:rsidRDefault="0097648E" w:rsidP="0097648E">
            <w:pPr>
              <w:pStyle w:val="TAL"/>
              <w:keepNext w:val="0"/>
              <w:keepLines w:val="0"/>
              <w:jc w:val="center"/>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6FF1F084" w14:textId="7132A077" w:rsidR="0097648E" w:rsidRPr="003F7263" w:rsidRDefault="0097648E" w:rsidP="0097648E">
            <w:pPr>
              <w:pStyle w:val="TAL"/>
              <w:keepNext w:val="0"/>
              <w:keepLines w:val="0"/>
              <w:jc w:val="center"/>
              <w:rPr>
                <w:rFonts w:cs="Arial"/>
                <w:sz w:val="16"/>
                <w:szCs w:val="16"/>
              </w:rPr>
            </w:pPr>
            <w:r>
              <w:rPr>
                <w:sz w:val="16"/>
                <w:szCs w:val="16"/>
              </w:rPr>
              <w:t>C292</w:t>
            </w:r>
          </w:p>
        </w:tc>
        <w:tc>
          <w:tcPr>
            <w:tcW w:w="3592" w:type="dxa"/>
            <w:gridSpan w:val="2"/>
            <w:tcBorders>
              <w:bottom w:val="single" w:sz="4" w:space="0" w:color="auto"/>
            </w:tcBorders>
            <w:shd w:val="clear" w:color="auto" w:fill="auto"/>
          </w:tcPr>
          <w:p w14:paraId="2FA4D863" w14:textId="3531C284" w:rsidR="0097648E" w:rsidRPr="003F7263" w:rsidRDefault="0097648E" w:rsidP="0097648E">
            <w:pPr>
              <w:pStyle w:val="TAL"/>
              <w:keepNext w:val="0"/>
              <w:keepLines w:val="0"/>
              <w:rPr>
                <w:rFonts w:cs="Arial"/>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p>
        </w:tc>
      </w:tr>
      <w:tr w:rsidR="0097648E" w:rsidRPr="003F7263" w14:paraId="3B00123B" w14:textId="77777777" w:rsidTr="00B76AD6">
        <w:trPr>
          <w:gridAfter w:val="1"/>
          <w:wAfter w:w="34" w:type="dxa"/>
          <w:jc w:val="center"/>
        </w:trPr>
        <w:tc>
          <w:tcPr>
            <w:tcW w:w="1089" w:type="dxa"/>
            <w:gridSpan w:val="2"/>
            <w:tcBorders>
              <w:bottom w:val="single" w:sz="4" w:space="0" w:color="auto"/>
            </w:tcBorders>
            <w:shd w:val="clear" w:color="auto" w:fill="E7E6E6"/>
          </w:tcPr>
          <w:p w14:paraId="6B885D55"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7.1.1.5</w:t>
            </w:r>
          </w:p>
        </w:tc>
        <w:tc>
          <w:tcPr>
            <w:tcW w:w="3505" w:type="dxa"/>
            <w:gridSpan w:val="2"/>
            <w:tcBorders>
              <w:bottom w:val="single" w:sz="4" w:space="0" w:color="auto"/>
            </w:tcBorders>
            <w:shd w:val="clear" w:color="auto" w:fill="E7E6E6"/>
          </w:tcPr>
          <w:p w14:paraId="69717200"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402F4809" w14:textId="77777777" w:rsidR="0097648E" w:rsidRPr="003F7263" w:rsidRDefault="0097648E" w:rsidP="0097648E">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70EB5988" w14:textId="77777777" w:rsidR="0097648E" w:rsidRPr="003F7263" w:rsidRDefault="0097648E" w:rsidP="0097648E">
            <w:pPr>
              <w:pStyle w:val="TAL"/>
              <w:keepNext w:val="0"/>
              <w:keepLines w:val="0"/>
              <w:jc w:val="center"/>
              <w:rPr>
                <w:b/>
                <w:sz w:val="16"/>
                <w:szCs w:val="16"/>
                <w:lang w:eastAsia="en-US"/>
              </w:rPr>
            </w:pPr>
          </w:p>
        </w:tc>
        <w:tc>
          <w:tcPr>
            <w:tcW w:w="3592" w:type="dxa"/>
            <w:gridSpan w:val="2"/>
            <w:tcBorders>
              <w:bottom w:val="single" w:sz="4" w:space="0" w:color="auto"/>
            </w:tcBorders>
            <w:shd w:val="clear" w:color="auto" w:fill="E7E6E6"/>
          </w:tcPr>
          <w:p w14:paraId="0FD6B590" w14:textId="77777777" w:rsidR="0097648E" w:rsidRPr="003F7263" w:rsidRDefault="0097648E" w:rsidP="0097648E">
            <w:pPr>
              <w:pStyle w:val="TAL"/>
              <w:keepNext w:val="0"/>
              <w:keepLines w:val="0"/>
              <w:rPr>
                <w:b/>
                <w:sz w:val="16"/>
                <w:szCs w:val="16"/>
                <w:lang w:eastAsia="en-US"/>
              </w:rPr>
            </w:pPr>
          </w:p>
        </w:tc>
      </w:tr>
      <w:tr w:rsidR="0097648E" w:rsidRPr="003F7263" w14:paraId="6FAD6B37" w14:textId="77777777" w:rsidTr="00B76AD6">
        <w:trPr>
          <w:gridAfter w:val="1"/>
          <w:wAfter w:w="34" w:type="dxa"/>
          <w:jc w:val="center"/>
        </w:trPr>
        <w:tc>
          <w:tcPr>
            <w:tcW w:w="1089" w:type="dxa"/>
            <w:gridSpan w:val="2"/>
            <w:tcBorders>
              <w:bottom w:val="single" w:sz="4" w:space="0" w:color="auto"/>
            </w:tcBorders>
            <w:shd w:val="clear" w:color="auto" w:fill="auto"/>
          </w:tcPr>
          <w:p w14:paraId="0CC82EC3"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7.1.1.5.1</w:t>
            </w:r>
          </w:p>
        </w:tc>
        <w:tc>
          <w:tcPr>
            <w:tcW w:w="3505" w:type="dxa"/>
            <w:gridSpan w:val="2"/>
            <w:tcBorders>
              <w:bottom w:val="single" w:sz="4" w:space="0" w:color="auto"/>
            </w:tcBorders>
            <w:shd w:val="clear" w:color="auto" w:fill="auto"/>
          </w:tcPr>
          <w:p w14:paraId="76B6B3B2" w14:textId="77777777" w:rsidR="0097648E" w:rsidRPr="003F7263" w:rsidRDefault="0097648E" w:rsidP="0097648E">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5A18B118"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04EC242"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C03</w:t>
            </w:r>
          </w:p>
        </w:tc>
        <w:tc>
          <w:tcPr>
            <w:tcW w:w="3592" w:type="dxa"/>
            <w:gridSpan w:val="2"/>
            <w:tcBorders>
              <w:bottom w:val="single" w:sz="4" w:space="0" w:color="auto"/>
            </w:tcBorders>
            <w:shd w:val="clear" w:color="auto" w:fill="auto"/>
          </w:tcPr>
          <w:p w14:paraId="687F1DF7"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long DRX cycle</w:t>
            </w:r>
          </w:p>
        </w:tc>
      </w:tr>
      <w:tr w:rsidR="0097648E" w:rsidRPr="003F7263" w14:paraId="37F7B465"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AF70714"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1D76BE6" w14:textId="77777777" w:rsidR="0097648E" w:rsidRPr="003F7263" w:rsidRDefault="0097648E" w:rsidP="0097648E">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53241B"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9CF992"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1F471B"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long DRX cycle</w:t>
            </w:r>
          </w:p>
        </w:tc>
      </w:tr>
      <w:tr w:rsidR="0097648E" w:rsidRPr="003F7263" w14:paraId="7AD8900C"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4D05B83"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8537BBE" w14:textId="77777777" w:rsidR="0097648E" w:rsidRPr="003F7263" w:rsidRDefault="0097648E" w:rsidP="0097648E">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BF08FA"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860AC"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317814"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short DRX cycle</w:t>
            </w:r>
          </w:p>
        </w:tc>
      </w:tr>
      <w:tr w:rsidR="0097648E" w:rsidRPr="003F7263" w14:paraId="64FDDB0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11B1511"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7041EFD" w14:textId="2E163314" w:rsidR="0097648E" w:rsidRPr="003F7263" w:rsidRDefault="0097648E" w:rsidP="0097648E">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25CCBE"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2C6007"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6CBF91"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short DRX cycle</w:t>
            </w:r>
          </w:p>
        </w:tc>
      </w:tr>
      <w:tr w:rsidR="0097648E" w:rsidRPr="003F7263" w14:paraId="79CE89B8"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9C905C4" w14:textId="77777777" w:rsidR="0097648E" w:rsidRPr="003F7263" w:rsidRDefault="0097648E" w:rsidP="0097648E">
            <w:pPr>
              <w:pStyle w:val="TAL"/>
              <w:keepNext w:val="0"/>
              <w:keepLines w:val="0"/>
              <w:rPr>
                <w:sz w:val="16"/>
                <w:szCs w:val="16"/>
                <w:lang w:eastAsia="ja-JP"/>
              </w:rPr>
            </w:pPr>
            <w:r w:rsidRPr="003F7263">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FEF2910" w14:textId="24B24655" w:rsidR="0097648E" w:rsidRPr="003F7263" w:rsidRDefault="0097648E" w:rsidP="0097648E">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072435" w14:textId="77777777" w:rsidR="0097648E" w:rsidRPr="003F7263" w:rsidRDefault="0097648E" w:rsidP="0097648E">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AD1D" w14:textId="77777777" w:rsidR="0097648E" w:rsidRPr="003F7263" w:rsidRDefault="0097648E" w:rsidP="0097648E">
            <w:pPr>
              <w:pStyle w:val="TAL"/>
              <w:keepNext w:val="0"/>
              <w:keepLines w:val="0"/>
              <w:jc w:val="center"/>
              <w:rPr>
                <w:sz w:val="16"/>
                <w:szCs w:val="16"/>
                <w:lang w:eastAsia="ja-JP"/>
              </w:rPr>
            </w:pPr>
            <w:r w:rsidRPr="003F7263">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47223A7" w14:textId="77777777" w:rsidR="0097648E" w:rsidRPr="003F7263" w:rsidRDefault="0097648E" w:rsidP="0097648E">
            <w:pPr>
              <w:pStyle w:val="TAL"/>
              <w:keepNext w:val="0"/>
              <w:keepLines w:val="0"/>
              <w:rPr>
                <w:sz w:val="16"/>
                <w:szCs w:val="16"/>
                <w:lang w:eastAsia="ja-JP"/>
              </w:rPr>
            </w:pPr>
            <w:r w:rsidRPr="003F7263">
              <w:rPr>
                <w:sz w:val="16"/>
                <w:szCs w:val="16"/>
                <w:lang w:eastAsia="ja-JP"/>
              </w:rPr>
              <w:t>UEs supporting 5GS and long DRX cycle and short DRX cycle</w:t>
            </w:r>
          </w:p>
        </w:tc>
      </w:tr>
      <w:tr w:rsidR="0097648E" w:rsidRPr="003F7263" w14:paraId="50FB0642"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97648E" w:rsidRPr="003F7263" w:rsidRDefault="0097648E" w:rsidP="0097648E">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97648E" w:rsidRPr="003F7263" w:rsidRDefault="0097648E" w:rsidP="0097648E">
            <w:pPr>
              <w:pStyle w:val="TAL"/>
              <w:keepNext w:val="0"/>
              <w:keepLines w:val="0"/>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97648E" w:rsidRPr="003F7263" w:rsidRDefault="0097648E" w:rsidP="0097648E">
            <w:pPr>
              <w:pStyle w:val="TAL"/>
              <w:keepNext w:val="0"/>
              <w:keepLines w:val="0"/>
              <w:rPr>
                <w:b/>
                <w:sz w:val="16"/>
                <w:szCs w:val="16"/>
                <w:lang w:eastAsia="en-US"/>
              </w:rPr>
            </w:pPr>
          </w:p>
        </w:tc>
      </w:tr>
      <w:tr w:rsidR="0097648E" w:rsidRPr="003F7263" w14:paraId="7E62E6FB"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92BF508"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66412B1" w14:textId="77777777" w:rsidR="0097648E" w:rsidRPr="003F7263" w:rsidRDefault="0097648E" w:rsidP="0097648E">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82DE186"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31A79F"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2F865B7"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7648E" w:rsidRPr="003F7263" w14:paraId="725E390B"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4432A8"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A581A17" w14:textId="77777777" w:rsidR="0097648E" w:rsidRPr="003F7263" w:rsidRDefault="0097648E" w:rsidP="0097648E">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EDD401"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EAD034"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422A51"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7648E" w:rsidRPr="003F7263" w14:paraId="7438B416"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3BF501C"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D711869" w14:textId="77777777" w:rsidR="0097648E" w:rsidRPr="003F7263" w:rsidRDefault="0097648E" w:rsidP="0097648E">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6C276F7"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5AE7A1"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374D5BE"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7648E" w:rsidRPr="003F7263" w14:paraId="326BDC89"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88F039" w14:textId="6421FFEF" w:rsidR="0097648E" w:rsidRPr="003F7263" w:rsidRDefault="0097648E" w:rsidP="0097648E">
            <w:pPr>
              <w:pStyle w:val="TAL"/>
              <w:keepNext w:val="0"/>
              <w:keepLines w:val="0"/>
              <w:rPr>
                <w:sz w:val="16"/>
                <w:szCs w:val="16"/>
                <w:lang w:eastAsia="en-US"/>
              </w:rPr>
            </w:pPr>
            <w:r w:rsidRPr="003F7263">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D748F61" w14:textId="07644FEA" w:rsidR="0097648E" w:rsidRPr="003F7263" w:rsidRDefault="0097648E" w:rsidP="0097648E">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D3974" w14:textId="2E5A808D" w:rsidR="0097648E" w:rsidRPr="003F7263" w:rsidRDefault="0097648E" w:rsidP="0097648E">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820057" w14:textId="34BDC0C7" w:rsidR="0097648E" w:rsidRPr="003F7263" w:rsidRDefault="0097648E" w:rsidP="0097648E">
            <w:pPr>
              <w:pStyle w:val="TAL"/>
              <w:keepNext w:val="0"/>
              <w:keepLines w:val="0"/>
              <w:jc w:val="center"/>
              <w:rPr>
                <w:sz w:val="16"/>
                <w:szCs w:val="16"/>
                <w:lang w:eastAsia="en-US"/>
              </w:rPr>
            </w:pPr>
            <w:r w:rsidRPr="003F7263">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53E458" w14:textId="35DEF601" w:rsidR="0097648E" w:rsidRPr="003F7263" w:rsidRDefault="0097648E" w:rsidP="0097648E">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7648E" w:rsidRPr="003F7263" w14:paraId="336EE1B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5BDA8D8" w14:textId="27FD3D84" w:rsidR="0097648E" w:rsidRPr="003F7263" w:rsidRDefault="0097648E" w:rsidP="0097648E">
            <w:pPr>
              <w:pStyle w:val="TAL"/>
              <w:keepNext w:val="0"/>
              <w:keepLines w:val="0"/>
              <w:rPr>
                <w:rFonts w:cs="Arial"/>
                <w:bCs/>
                <w:sz w:val="16"/>
                <w:szCs w:val="16"/>
              </w:rPr>
            </w:pPr>
            <w:r w:rsidRPr="003F7263">
              <w:rPr>
                <w:rFonts w:eastAsia="SimSun" w:cs="Arial"/>
                <w:bCs/>
                <w:sz w:val="16"/>
                <w:szCs w:val="16"/>
                <w:lang w:eastAsia="en-US"/>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80347BA" w14:textId="392DC253" w:rsidR="0097648E" w:rsidRPr="003F7263" w:rsidRDefault="0097648E" w:rsidP="0097648E">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E37B91" w14:textId="2B84CE09" w:rsidR="0097648E" w:rsidRPr="003F7263" w:rsidRDefault="0097648E" w:rsidP="0097648E">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085114" w14:textId="203FD6B7" w:rsidR="0097648E" w:rsidRPr="003F7263" w:rsidRDefault="0097648E" w:rsidP="0097648E">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1B3937" w14:textId="6F2262A6" w:rsidR="0097648E" w:rsidRPr="003F7263" w:rsidRDefault="0097648E" w:rsidP="0097648E">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7648E" w:rsidRPr="003F7263" w14:paraId="1D3040D0"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97648E" w:rsidRPr="003F7263" w:rsidRDefault="0097648E" w:rsidP="0097648E">
            <w:pPr>
              <w:pStyle w:val="TAL"/>
              <w:keepNext w:val="0"/>
              <w:keepLines w:val="0"/>
              <w:rPr>
                <w:sz w:val="16"/>
                <w:szCs w:val="16"/>
                <w:lang w:eastAsia="en-US"/>
              </w:rPr>
            </w:pPr>
            <w:r w:rsidRPr="003F7263">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97648E" w:rsidRPr="003F7263" w:rsidRDefault="0097648E" w:rsidP="0097648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97648E" w:rsidRPr="003F7263" w:rsidRDefault="0097648E" w:rsidP="0097648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97648E" w:rsidRPr="003F7263" w:rsidRDefault="0097648E" w:rsidP="0097648E">
            <w:pPr>
              <w:pStyle w:val="TAL"/>
              <w:keepNext w:val="0"/>
              <w:keepLines w:val="0"/>
              <w:rPr>
                <w:sz w:val="16"/>
                <w:szCs w:val="16"/>
                <w:lang w:eastAsia="en-US"/>
              </w:rPr>
            </w:pPr>
          </w:p>
        </w:tc>
      </w:tr>
      <w:tr w:rsidR="0097648E" w:rsidRPr="003F7263" w14:paraId="4F7F5360"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ACC74E1" w14:textId="21D386D8" w:rsidR="0097648E" w:rsidRPr="003F7263" w:rsidRDefault="0097648E" w:rsidP="0097648E">
            <w:pPr>
              <w:pStyle w:val="TAL"/>
              <w:keepNext w:val="0"/>
              <w:keepLines w:val="0"/>
              <w:rPr>
                <w:sz w:val="16"/>
                <w:szCs w:val="16"/>
                <w:lang w:eastAsia="en-US"/>
              </w:rPr>
            </w:pPr>
            <w:r w:rsidRPr="003F7263">
              <w:rPr>
                <w:b/>
                <w:sz w:val="16"/>
                <w:szCs w:val="16"/>
                <w:lang w:eastAsia="en-US"/>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AC8D58" w14:textId="4AE8D3E0" w:rsidR="0097648E" w:rsidRPr="003F7263" w:rsidRDefault="0097648E" w:rsidP="0097648E">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B725E2" w14:textId="77777777" w:rsidR="0097648E" w:rsidRPr="003F7263" w:rsidRDefault="0097648E" w:rsidP="0097648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3542CB" w14:textId="77777777" w:rsidR="0097648E" w:rsidRPr="003F7263" w:rsidRDefault="0097648E" w:rsidP="009764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5502A9A" w14:textId="77777777" w:rsidR="0097648E" w:rsidRPr="003F7263" w:rsidRDefault="0097648E" w:rsidP="0097648E">
            <w:pPr>
              <w:pStyle w:val="TAL"/>
              <w:keepNext w:val="0"/>
              <w:keepLines w:val="0"/>
              <w:rPr>
                <w:sz w:val="16"/>
                <w:szCs w:val="16"/>
                <w:lang w:eastAsia="en-US"/>
              </w:rPr>
            </w:pPr>
          </w:p>
        </w:tc>
      </w:tr>
      <w:tr w:rsidR="0097648E" w:rsidRPr="003F7263" w14:paraId="34D54979"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2A569CA" w14:textId="6115162F" w:rsidR="0097648E" w:rsidRPr="003F7263" w:rsidRDefault="0097648E" w:rsidP="0097648E">
            <w:pPr>
              <w:pStyle w:val="TAL"/>
              <w:keepNext w:val="0"/>
              <w:keepLines w:val="0"/>
              <w:rPr>
                <w:sz w:val="16"/>
                <w:szCs w:val="16"/>
                <w:lang w:eastAsia="en-US"/>
              </w:rPr>
            </w:pPr>
            <w:r w:rsidRPr="003F7263">
              <w:rPr>
                <w:sz w:val="16"/>
                <w:szCs w:val="16"/>
                <w:lang w:eastAsia="en-US"/>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ED8413A" w14:textId="0100F2CD" w:rsidR="0097648E" w:rsidRPr="003F7263" w:rsidRDefault="0097648E" w:rsidP="0097648E">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4B158E" w14:textId="1C6F6144"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86A700" w14:textId="77F3296B" w:rsidR="0097648E" w:rsidRPr="003F7263" w:rsidRDefault="0097648E" w:rsidP="0097648E">
            <w:pPr>
              <w:pStyle w:val="TAL"/>
              <w:keepNext w:val="0"/>
              <w:keepLines w:val="0"/>
              <w:jc w:val="center"/>
              <w:rPr>
                <w:sz w:val="16"/>
                <w:szCs w:val="16"/>
              </w:rPr>
            </w:pPr>
            <w:r w:rsidRPr="003F7263">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8C1909A" w14:textId="4688F0A9"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7648E" w:rsidRPr="003F7263" w14:paraId="19CCAF3F"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B1E88C9"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D723600" w14:textId="77777777" w:rsidR="0097648E" w:rsidRPr="003F7263" w:rsidRDefault="0097648E" w:rsidP="0097648E">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8E7392"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F46C27" w14:textId="77777777" w:rsidR="0097648E" w:rsidRPr="003F7263" w:rsidRDefault="0097648E" w:rsidP="0097648E">
            <w:pPr>
              <w:pStyle w:val="TAL"/>
              <w:keepNext w:val="0"/>
              <w:keepLines w:val="0"/>
              <w:jc w:val="center"/>
              <w:rPr>
                <w:sz w:val="16"/>
                <w:szCs w:val="16"/>
                <w:lang w:eastAsia="en-US"/>
              </w:rPr>
            </w:pPr>
            <w:r w:rsidRPr="003F7263">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E5CBEA"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7648E" w:rsidRPr="003F7263" w14:paraId="4262F98F"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C6BB231"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A9FE562" w14:textId="77777777" w:rsidR="0097648E" w:rsidRPr="003F7263" w:rsidRDefault="0097648E" w:rsidP="0097648E">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2FA370"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9DDA6C" w14:textId="77777777" w:rsidR="0097648E" w:rsidRPr="003F7263" w:rsidRDefault="0097648E" w:rsidP="0097648E">
            <w:pPr>
              <w:pStyle w:val="TAL"/>
              <w:keepNext w:val="0"/>
              <w:keepLines w:val="0"/>
              <w:jc w:val="center"/>
              <w:rPr>
                <w:sz w:val="16"/>
                <w:szCs w:val="16"/>
                <w:lang w:eastAsia="en-US"/>
              </w:rPr>
            </w:pPr>
            <w:r w:rsidRPr="003F7263">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D16029"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7648E" w:rsidRPr="003F7263" w14:paraId="6B8A82CE"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97648E" w:rsidRPr="003F7263" w:rsidRDefault="0097648E" w:rsidP="0097648E">
            <w:pPr>
              <w:pStyle w:val="TAL"/>
              <w:keepNext w:val="0"/>
              <w:keepLines w:val="0"/>
              <w:rPr>
                <w:sz w:val="16"/>
                <w:szCs w:val="16"/>
                <w:lang w:eastAsia="en-US"/>
              </w:rPr>
            </w:pPr>
            <w:r w:rsidRPr="003F7263">
              <w:rPr>
                <w:b/>
                <w:sz w:val="16"/>
                <w:szCs w:val="16"/>
                <w:lang w:eastAsia="en-US"/>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97648E" w:rsidRPr="003F7263" w:rsidRDefault="0097648E" w:rsidP="0097648E">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97648E" w:rsidRPr="003F7263" w:rsidRDefault="0097648E" w:rsidP="0097648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97648E" w:rsidRPr="003F7263" w:rsidRDefault="0097648E" w:rsidP="0097648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97648E" w:rsidRPr="003F7263" w:rsidRDefault="0097648E" w:rsidP="0097648E">
            <w:pPr>
              <w:pStyle w:val="TAL"/>
              <w:keepNext w:val="0"/>
              <w:keepLines w:val="0"/>
              <w:rPr>
                <w:sz w:val="16"/>
                <w:szCs w:val="16"/>
                <w:lang w:eastAsia="en-US"/>
              </w:rPr>
            </w:pPr>
          </w:p>
        </w:tc>
      </w:tr>
      <w:tr w:rsidR="0097648E" w:rsidRPr="003F7263" w14:paraId="2741F618"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BC90974"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A7C8148" w14:textId="77777777" w:rsidR="0097648E" w:rsidRPr="003F7263" w:rsidRDefault="0097648E" w:rsidP="0097648E">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786E58"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2DC882" w14:textId="77777777" w:rsidR="0097648E" w:rsidRPr="003F7263" w:rsidRDefault="0097648E" w:rsidP="0097648E">
            <w:pPr>
              <w:pStyle w:val="TAL"/>
              <w:keepNext w:val="0"/>
              <w:keepLines w:val="0"/>
              <w:jc w:val="center"/>
              <w:rPr>
                <w:sz w:val="16"/>
                <w:szCs w:val="16"/>
                <w:lang w:eastAsia="en-US"/>
              </w:rPr>
            </w:pPr>
            <w:r w:rsidRPr="003F7263">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F721951" w14:textId="2E709FA9"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97648E" w:rsidRPr="003F7263" w14:paraId="77BF624E"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4C6EA10" w14:textId="0E402638" w:rsidR="0097648E" w:rsidRPr="003F7263" w:rsidRDefault="0097648E" w:rsidP="0097648E">
            <w:pPr>
              <w:pStyle w:val="TAL"/>
              <w:keepNext w:val="0"/>
              <w:keepLines w:val="0"/>
              <w:rPr>
                <w:sz w:val="16"/>
                <w:szCs w:val="16"/>
                <w:lang w:eastAsia="en-US"/>
              </w:rPr>
            </w:pPr>
            <w:r w:rsidRPr="00864F79">
              <w:rPr>
                <w:sz w:val="16"/>
                <w:szCs w:val="16"/>
              </w:rPr>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E0E3AC2" w14:textId="4E06D855" w:rsidR="0097648E" w:rsidRPr="003F7263" w:rsidRDefault="0097648E" w:rsidP="0097648E">
            <w:pPr>
              <w:pStyle w:val="TAL"/>
              <w:keepNext w:val="0"/>
              <w:keepLines w:val="0"/>
              <w:rPr>
                <w:sz w:val="16"/>
                <w:szCs w:val="16"/>
                <w:lang w:eastAsia="en-US"/>
              </w:rPr>
            </w:pPr>
            <w:r w:rsidRPr="00864F79">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F1183F" w14:textId="77A6123D" w:rsidR="0097648E" w:rsidRPr="003F7263" w:rsidRDefault="0097648E" w:rsidP="0097648E">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3BCE6C" w14:textId="39169470" w:rsidR="0097648E" w:rsidRPr="003F7263" w:rsidRDefault="0097648E" w:rsidP="0097648E">
            <w:pPr>
              <w:pStyle w:val="TAL"/>
              <w:keepNext w:val="0"/>
              <w:keepLines w:val="0"/>
              <w:jc w:val="center"/>
              <w:rPr>
                <w:sz w:val="16"/>
                <w:szCs w:val="16"/>
              </w:rPr>
            </w:pPr>
            <w:r>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6B0583" w14:textId="32496448" w:rsidR="0097648E" w:rsidRPr="003F7263" w:rsidRDefault="0097648E" w:rsidP="0097648E">
            <w:pPr>
              <w:pStyle w:val="TAL"/>
              <w:keepNext w:val="0"/>
              <w:keepLines w:val="0"/>
              <w:rPr>
                <w:sz w:val="16"/>
                <w:szCs w:val="16"/>
                <w:lang w:eastAsia="en-US"/>
              </w:rPr>
            </w:pPr>
            <w:r w:rsidRPr="00864F79">
              <w:rPr>
                <w:sz w:val="16"/>
                <w:szCs w:val="16"/>
              </w:rPr>
              <w:t>UEs supporting 5G Core and RedCap</w:t>
            </w:r>
          </w:p>
        </w:tc>
      </w:tr>
      <w:tr w:rsidR="0097648E" w:rsidRPr="003F7263" w14:paraId="16F7D6D0"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97648E" w:rsidRPr="003F7263" w:rsidRDefault="0097648E" w:rsidP="0097648E">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97648E" w:rsidRPr="003F7263" w:rsidRDefault="0097648E" w:rsidP="0097648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97648E" w:rsidRPr="003F7263" w:rsidRDefault="0097648E" w:rsidP="0097648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97648E" w:rsidRPr="003F7263" w:rsidRDefault="0097648E" w:rsidP="0097648E">
            <w:pPr>
              <w:pStyle w:val="TAL"/>
              <w:keepNext w:val="0"/>
              <w:keepLines w:val="0"/>
              <w:rPr>
                <w:sz w:val="16"/>
                <w:szCs w:val="16"/>
                <w:lang w:eastAsia="en-US"/>
              </w:rPr>
            </w:pPr>
          </w:p>
        </w:tc>
      </w:tr>
      <w:tr w:rsidR="0097648E" w:rsidRPr="003F7263" w14:paraId="4B857D36"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CF8ADE6" w14:textId="77777777" w:rsidR="0097648E" w:rsidRPr="003F7263" w:rsidRDefault="0097648E" w:rsidP="0097648E">
            <w:pPr>
              <w:pStyle w:val="TAL"/>
              <w:keepNext w:val="0"/>
              <w:keepLines w:val="0"/>
              <w:rPr>
                <w:sz w:val="16"/>
                <w:szCs w:val="16"/>
                <w:lang w:eastAsia="en-US"/>
              </w:rPr>
            </w:pPr>
            <w:r w:rsidRPr="003F7263">
              <w:rPr>
                <w:sz w:val="16"/>
                <w:szCs w:val="16"/>
                <w:lang w:eastAsia="en-US"/>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B341D35" w14:textId="77777777" w:rsidR="0097648E" w:rsidRPr="003F7263" w:rsidRDefault="0097648E" w:rsidP="0097648E">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514D21"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089A6C"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818D3E2"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04F15C2F"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97648E" w:rsidRPr="003F7263" w:rsidRDefault="0097648E" w:rsidP="0097648E">
            <w:pPr>
              <w:pStyle w:val="TAL"/>
              <w:keepNext w:val="0"/>
              <w:keepLines w:val="0"/>
              <w:rPr>
                <w:sz w:val="16"/>
                <w:szCs w:val="16"/>
              </w:rPr>
            </w:pPr>
            <w:r w:rsidRPr="003F7263">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97648E" w:rsidRPr="003F7263" w:rsidRDefault="0097648E" w:rsidP="0097648E">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97648E" w:rsidRPr="003F7263" w:rsidRDefault="0097648E" w:rsidP="009764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97648E" w:rsidRPr="003F7263" w:rsidRDefault="0097648E" w:rsidP="009764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97648E" w:rsidRPr="003F7263" w:rsidRDefault="0097648E" w:rsidP="0097648E">
            <w:pPr>
              <w:pStyle w:val="TAL"/>
              <w:keepNext w:val="0"/>
              <w:keepLines w:val="0"/>
              <w:rPr>
                <w:sz w:val="16"/>
                <w:szCs w:val="16"/>
              </w:rPr>
            </w:pPr>
          </w:p>
        </w:tc>
      </w:tr>
      <w:tr w:rsidR="0097648E" w:rsidRPr="003F7263" w14:paraId="2202A7DE"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A6A3B1C" w14:textId="77777777" w:rsidR="0097648E" w:rsidRPr="003F7263" w:rsidRDefault="0097648E" w:rsidP="0097648E">
            <w:pPr>
              <w:pStyle w:val="TAL"/>
              <w:keepNext w:val="0"/>
              <w:keepLines w:val="0"/>
              <w:rPr>
                <w:sz w:val="16"/>
                <w:szCs w:val="16"/>
              </w:rPr>
            </w:pPr>
            <w:r w:rsidRPr="003F7263">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86A7851" w14:textId="77777777" w:rsidR="0097648E" w:rsidRPr="003F7263" w:rsidRDefault="0097648E" w:rsidP="0097648E">
            <w:pPr>
              <w:pStyle w:val="TAL"/>
              <w:keepNext w:val="0"/>
              <w:keepLines w:val="0"/>
              <w:rPr>
                <w:sz w:val="16"/>
                <w:szCs w:val="16"/>
              </w:rPr>
            </w:pPr>
            <w:r w:rsidRPr="003F7263">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96786B" w14:textId="77777777" w:rsidR="0097648E" w:rsidRPr="003F7263" w:rsidRDefault="0097648E" w:rsidP="009764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96752A" w14:textId="77777777" w:rsidR="0097648E" w:rsidRPr="003F7263" w:rsidRDefault="0097648E" w:rsidP="0097648E">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119B35D" w14:textId="77777777" w:rsidR="0097648E" w:rsidRPr="003F7263" w:rsidRDefault="0097648E" w:rsidP="0097648E">
            <w:pPr>
              <w:pStyle w:val="TAL"/>
              <w:keepNext w:val="0"/>
              <w:keepLines w:val="0"/>
              <w:rPr>
                <w:sz w:val="16"/>
                <w:szCs w:val="16"/>
              </w:rPr>
            </w:pPr>
            <w:r w:rsidRPr="003F7263">
              <w:rPr>
                <w:sz w:val="16"/>
                <w:szCs w:val="16"/>
              </w:rPr>
              <w:t>UEs supporting 5G Core</w:t>
            </w:r>
          </w:p>
        </w:tc>
      </w:tr>
      <w:tr w:rsidR="0097648E" w:rsidRPr="003F7263" w14:paraId="1EA313D9"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AEEA226" w14:textId="77777777" w:rsidR="0097648E" w:rsidRPr="003F7263" w:rsidRDefault="0097648E" w:rsidP="0097648E">
            <w:pPr>
              <w:pStyle w:val="TAL"/>
              <w:keepNext w:val="0"/>
              <w:keepLines w:val="0"/>
              <w:rPr>
                <w:sz w:val="16"/>
                <w:szCs w:val="16"/>
              </w:rPr>
            </w:pPr>
            <w:r w:rsidRPr="003F7263">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FCF75FB" w14:textId="77777777" w:rsidR="0097648E" w:rsidRPr="003F7263" w:rsidRDefault="0097648E" w:rsidP="0097648E">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EDE06C" w14:textId="77777777" w:rsidR="0097648E" w:rsidRPr="003F7263" w:rsidRDefault="0097648E" w:rsidP="009764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C75897" w14:textId="77777777" w:rsidR="0097648E" w:rsidRPr="003F7263" w:rsidRDefault="0097648E" w:rsidP="0097648E">
            <w:pPr>
              <w:pStyle w:val="TAL"/>
              <w:keepNext w:val="0"/>
              <w:keepLines w:val="0"/>
              <w:jc w:val="center"/>
              <w:rPr>
                <w:sz w:val="16"/>
                <w:szCs w:val="16"/>
              </w:rPr>
            </w:pPr>
            <w:r w:rsidRPr="003F7263">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E9E6C06" w14:textId="16906701" w:rsidR="0097648E" w:rsidRPr="003F7263" w:rsidRDefault="0097648E" w:rsidP="0097648E">
            <w:pPr>
              <w:pStyle w:val="TAL"/>
              <w:keepNext w:val="0"/>
              <w:keepLines w:val="0"/>
              <w:rPr>
                <w:sz w:val="16"/>
                <w:szCs w:val="16"/>
              </w:rPr>
            </w:pPr>
            <w:r w:rsidRPr="003F7263">
              <w:rPr>
                <w:sz w:val="16"/>
                <w:szCs w:val="16"/>
              </w:rPr>
              <w:t>UEs supporting 5G Core and MTSI speech and bit rate recommendation query message</w:t>
            </w:r>
          </w:p>
        </w:tc>
      </w:tr>
      <w:tr w:rsidR="0097648E" w:rsidRPr="003F7263" w14:paraId="2D47A8D6"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97648E" w:rsidRPr="003F7263" w:rsidRDefault="0097648E" w:rsidP="0097648E">
            <w:pPr>
              <w:pStyle w:val="TAL"/>
              <w:keepNext w:val="0"/>
              <w:keepLines w:val="0"/>
              <w:rPr>
                <w:sz w:val="16"/>
                <w:szCs w:val="16"/>
              </w:rPr>
            </w:pPr>
            <w:r w:rsidRPr="003F7263">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97648E" w:rsidRPr="003F7263" w:rsidRDefault="0097648E" w:rsidP="0097648E">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97648E" w:rsidRPr="003F7263" w:rsidRDefault="0097648E" w:rsidP="009764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97648E" w:rsidRPr="003F7263" w:rsidRDefault="0097648E" w:rsidP="009764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97648E" w:rsidRPr="003F7263" w:rsidRDefault="0097648E" w:rsidP="0097648E">
            <w:pPr>
              <w:pStyle w:val="TAL"/>
              <w:keepNext w:val="0"/>
              <w:keepLines w:val="0"/>
              <w:rPr>
                <w:sz w:val="16"/>
                <w:szCs w:val="16"/>
              </w:rPr>
            </w:pPr>
          </w:p>
        </w:tc>
      </w:tr>
      <w:tr w:rsidR="0097648E" w:rsidRPr="003F7263" w14:paraId="5172A70F"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24D277" w14:textId="77777777" w:rsidR="0097648E" w:rsidRPr="003F7263" w:rsidRDefault="0097648E" w:rsidP="0097648E">
            <w:pPr>
              <w:pStyle w:val="TAL"/>
              <w:keepNext w:val="0"/>
              <w:keepLines w:val="0"/>
              <w:rPr>
                <w:sz w:val="16"/>
                <w:szCs w:val="16"/>
              </w:rPr>
            </w:pPr>
            <w:r w:rsidRPr="003F7263">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CAAE5F6" w14:textId="77777777" w:rsidR="0097648E" w:rsidRPr="003F7263" w:rsidRDefault="0097648E" w:rsidP="0097648E">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44FA30" w14:textId="77777777" w:rsidR="0097648E" w:rsidRPr="003F7263" w:rsidRDefault="0097648E" w:rsidP="009764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3EEBF7" w14:textId="77777777" w:rsidR="0097648E" w:rsidRPr="003F7263" w:rsidRDefault="0097648E" w:rsidP="0097648E">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EF2531" w14:textId="77777777" w:rsidR="0097648E" w:rsidRPr="003F7263" w:rsidRDefault="0097648E" w:rsidP="0097648E">
            <w:pPr>
              <w:pStyle w:val="TAL"/>
              <w:keepNext w:val="0"/>
              <w:keepLines w:val="0"/>
              <w:rPr>
                <w:sz w:val="16"/>
                <w:szCs w:val="16"/>
              </w:rPr>
            </w:pPr>
            <w:r w:rsidRPr="003F7263">
              <w:rPr>
                <w:sz w:val="16"/>
                <w:szCs w:val="16"/>
              </w:rPr>
              <w:t>UEs supporting NR-DC</w:t>
            </w:r>
          </w:p>
        </w:tc>
      </w:tr>
      <w:tr w:rsidR="0097648E" w:rsidRPr="003F7263" w14:paraId="512C331D"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97648E" w:rsidRPr="003F7263" w:rsidRDefault="0097648E" w:rsidP="0097648E">
            <w:pPr>
              <w:pStyle w:val="TAL"/>
              <w:keepNext w:val="0"/>
              <w:keepLines w:val="0"/>
              <w:rPr>
                <w:sz w:val="16"/>
                <w:szCs w:val="16"/>
              </w:rPr>
            </w:pPr>
            <w:r w:rsidRPr="003F7263">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97648E" w:rsidRPr="003F7263" w:rsidRDefault="0097648E" w:rsidP="0097648E">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97648E" w:rsidRPr="003F7263" w:rsidRDefault="0097648E" w:rsidP="009764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97648E" w:rsidRPr="003F7263" w:rsidRDefault="0097648E" w:rsidP="009764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97648E" w:rsidRPr="003F7263" w:rsidRDefault="0097648E" w:rsidP="0097648E">
            <w:pPr>
              <w:pStyle w:val="TAL"/>
              <w:keepNext w:val="0"/>
              <w:keepLines w:val="0"/>
              <w:rPr>
                <w:sz w:val="16"/>
                <w:szCs w:val="16"/>
              </w:rPr>
            </w:pPr>
          </w:p>
        </w:tc>
      </w:tr>
      <w:tr w:rsidR="0097648E" w:rsidRPr="003F7263" w14:paraId="726547C9"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7B1CF1B" w14:textId="77777777" w:rsidR="0097648E" w:rsidRPr="003F7263" w:rsidRDefault="0097648E" w:rsidP="0097648E">
            <w:pPr>
              <w:pStyle w:val="TAL"/>
              <w:keepNext w:val="0"/>
              <w:keepLines w:val="0"/>
              <w:rPr>
                <w:sz w:val="16"/>
                <w:szCs w:val="16"/>
              </w:rPr>
            </w:pPr>
            <w:r w:rsidRPr="003F7263">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B63040A" w14:textId="6B7F91C9" w:rsidR="0097648E" w:rsidRPr="003F7263" w:rsidRDefault="0097648E" w:rsidP="0097648E">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9EED8A" w14:textId="1808B3F3" w:rsidR="0097648E" w:rsidRPr="003F7263" w:rsidRDefault="0097648E" w:rsidP="009764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0BB559" w14:textId="20EC225C" w:rsidR="0097648E" w:rsidRPr="003F7263" w:rsidRDefault="0097648E" w:rsidP="009764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8391EF3" w14:textId="1DEED5ED" w:rsidR="0097648E" w:rsidRPr="003F7263" w:rsidRDefault="0097648E" w:rsidP="0097648E">
            <w:pPr>
              <w:pStyle w:val="TAL"/>
              <w:keepNext w:val="0"/>
              <w:keepLines w:val="0"/>
              <w:rPr>
                <w:sz w:val="16"/>
                <w:szCs w:val="16"/>
              </w:rPr>
            </w:pPr>
          </w:p>
        </w:tc>
      </w:tr>
      <w:tr w:rsidR="0097648E" w:rsidRPr="003F7263" w14:paraId="216A4503"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27FDF5C" w14:textId="77777777" w:rsidR="0097648E" w:rsidRPr="003F7263" w:rsidRDefault="0097648E" w:rsidP="0097648E">
            <w:pPr>
              <w:pStyle w:val="TAL"/>
              <w:keepNext w:val="0"/>
              <w:keepLines w:val="0"/>
              <w:rPr>
                <w:sz w:val="16"/>
                <w:szCs w:val="16"/>
              </w:rPr>
            </w:pPr>
            <w:r w:rsidRPr="003F7263">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EA89147" w14:textId="77777777" w:rsidR="0097648E" w:rsidRPr="003F7263" w:rsidRDefault="0097648E" w:rsidP="0097648E">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A4E39" w14:textId="77777777" w:rsidR="0097648E" w:rsidRPr="003F7263" w:rsidRDefault="0097648E" w:rsidP="009764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F7BD3E" w14:textId="77777777" w:rsidR="0097648E" w:rsidRPr="003F7263" w:rsidRDefault="0097648E" w:rsidP="0097648E">
            <w:pPr>
              <w:pStyle w:val="TAL"/>
              <w:keepNext w:val="0"/>
              <w:keepLines w:val="0"/>
              <w:jc w:val="center"/>
              <w:rPr>
                <w:sz w:val="16"/>
                <w:szCs w:val="16"/>
              </w:rPr>
            </w:pPr>
            <w:r w:rsidRPr="003F7263">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323D9E0" w14:textId="77777777" w:rsidR="0097648E" w:rsidRPr="003F7263" w:rsidRDefault="0097648E" w:rsidP="0097648E">
            <w:pPr>
              <w:pStyle w:val="TAL"/>
              <w:keepNext w:val="0"/>
              <w:keepLines w:val="0"/>
              <w:rPr>
                <w:sz w:val="16"/>
                <w:szCs w:val="16"/>
              </w:rPr>
            </w:pPr>
            <w:r w:rsidRPr="003F7263">
              <w:rPr>
                <w:rFonts w:cs="Arial"/>
                <w:sz w:val="16"/>
                <w:szCs w:val="16"/>
                <w:lang w:eastAsia="zh-CN"/>
              </w:rPr>
              <w:t>UEs supporting 5GS and Long DRX Cycle and DRX adaptation</w:t>
            </w:r>
          </w:p>
        </w:tc>
      </w:tr>
      <w:tr w:rsidR="0097648E" w:rsidRPr="003F7263" w14:paraId="30D2C17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2893EC5" w14:textId="77777777" w:rsidR="0097648E" w:rsidRPr="003F7263" w:rsidRDefault="0097648E" w:rsidP="0097648E">
            <w:pPr>
              <w:pStyle w:val="TAL"/>
              <w:keepNext w:val="0"/>
              <w:keepLines w:val="0"/>
              <w:rPr>
                <w:sz w:val="16"/>
                <w:szCs w:val="16"/>
              </w:rPr>
            </w:pPr>
            <w:r w:rsidRPr="003F7263">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63A069A" w14:textId="77777777" w:rsidR="0097648E" w:rsidRPr="003F7263" w:rsidRDefault="0097648E" w:rsidP="0097648E">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1BFF50" w14:textId="77777777" w:rsidR="0097648E" w:rsidRPr="003F7263" w:rsidRDefault="0097648E" w:rsidP="009764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1E70D7" w14:textId="22153D10" w:rsidR="0097648E" w:rsidRPr="003F7263" w:rsidRDefault="0097648E" w:rsidP="0097648E">
            <w:pPr>
              <w:pStyle w:val="TAL"/>
              <w:keepNext w:val="0"/>
              <w:keepLines w:val="0"/>
              <w:jc w:val="center"/>
              <w:rPr>
                <w:sz w:val="16"/>
                <w:szCs w:val="16"/>
                <w:lang w:eastAsia="zh-CN"/>
              </w:rPr>
            </w:pPr>
            <w:r w:rsidRPr="003F7263">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6DB943E" w14:textId="0A79398E" w:rsidR="0097648E" w:rsidRPr="003F7263" w:rsidRDefault="0097648E" w:rsidP="009764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w:t>
            </w:r>
            <w:r w:rsidRPr="003F7263">
              <w:rPr>
                <w:rFonts w:cs="Arial"/>
                <w:sz w:val="16"/>
                <w:szCs w:val="16"/>
                <w:lang w:eastAsia="zh-CN"/>
              </w:rPr>
              <w:lastRenderedPageBreak/>
              <w:t xml:space="preserve">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7648E" w:rsidRPr="003F7263" w14:paraId="08BD230F"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0552C94" w14:textId="77777777" w:rsidR="0097648E" w:rsidRPr="003F7263" w:rsidRDefault="0097648E" w:rsidP="0097648E">
            <w:pPr>
              <w:pStyle w:val="TAL"/>
              <w:keepNext w:val="0"/>
              <w:keepLines w:val="0"/>
              <w:rPr>
                <w:sz w:val="16"/>
                <w:szCs w:val="16"/>
              </w:rPr>
            </w:pPr>
            <w:r w:rsidRPr="003F7263">
              <w:rPr>
                <w:sz w:val="16"/>
                <w:szCs w:val="16"/>
                <w:lang w:eastAsia="zh-CN"/>
              </w:rPr>
              <w:lastRenderedPageBreak/>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E9BF9A3" w14:textId="77777777" w:rsidR="0097648E" w:rsidRPr="003F7263" w:rsidRDefault="0097648E" w:rsidP="0097648E">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C4D42E" w14:textId="77777777" w:rsidR="0097648E" w:rsidRPr="003F7263" w:rsidRDefault="0097648E" w:rsidP="009764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0CCD30" w14:textId="11438526" w:rsidR="0097648E" w:rsidRPr="003F7263" w:rsidRDefault="0097648E" w:rsidP="0097648E">
            <w:pPr>
              <w:pStyle w:val="TAL"/>
              <w:keepNext w:val="0"/>
              <w:keepLines w:val="0"/>
              <w:jc w:val="center"/>
              <w:rPr>
                <w:sz w:val="16"/>
                <w:szCs w:val="16"/>
                <w:lang w:eastAsia="zh-CN"/>
              </w:rPr>
            </w:pPr>
            <w:r w:rsidRPr="003F7263">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289A88" w14:textId="6B0D7D73" w:rsidR="0097648E" w:rsidRPr="003F7263" w:rsidRDefault="0097648E" w:rsidP="009764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7648E" w:rsidRPr="003F7263" w14:paraId="0DC48E65"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AF6AD25" w14:textId="77777777" w:rsidR="0097648E" w:rsidRPr="003F7263" w:rsidRDefault="0097648E" w:rsidP="0097648E">
            <w:pPr>
              <w:pStyle w:val="TAL"/>
              <w:keepNext w:val="0"/>
              <w:keepLines w:val="0"/>
              <w:rPr>
                <w:sz w:val="16"/>
                <w:szCs w:val="16"/>
              </w:rPr>
            </w:pPr>
            <w:r w:rsidRPr="003F7263">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45D5535" w14:textId="77777777" w:rsidR="0097648E" w:rsidRPr="003F7263" w:rsidRDefault="0097648E" w:rsidP="0097648E">
            <w:pPr>
              <w:pStyle w:val="TAL"/>
              <w:keepNext w:val="0"/>
              <w:keepLines w:val="0"/>
              <w:rPr>
                <w:sz w:val="16"/>
                <w:szCs w:val="16"/>
              </w:rPr>
            </w:pPr>
            <w:r w:rsidRPr="003F7263">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9ABA41" w14:textId="77777777" w:rsidR="0097648E" w:rsidRPr="003F7263" w:rsidRDefault="0097648E" w:rsidP="009764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E82DF4" w14:textId="4F99BF17" w:rsidR="0097648E" w:rsidRPr="003F7263" w:rsidRDefault="0097648E" w:rsidP="0097648E">
            <w:pPr>
              <w:pStyle w:val="TAL"/>
              <w:keepNext w:val="0"/>
              <w:keepLines w:val="0"/>
              <w:jc w:val="center"/>
              <w:rPr>
                <w:sz w:val="16"/>
                <w:szCs w:val="16"/>
                <w:lang w:eastAsia="zh-CN"/>
              </w:rPr>
            </w:pPr>
            <w:r w:rsidRPr="003F7263">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B37910E" w14:textId="622FA057" w:rsidR="0097648E" w:rsidRPr="003F7263" w:rsidRDefault="0097648E" w:rsidP="009764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7648E" w:rsidRPr="003F7263" w14:paraId="73DBE4D2"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97648E" w:rsidRPr="003F7263" w:rsidRDefault="0097648E" w:rsidP="0097648E">
            <w:pPr>
              <w:pStyle w:val="TAL"/>
              <w:keepNext w:val="0"/>
              <w:keepLines w:val="0"/>
              <w:rPr>
                <w:sz w:val="16"/>
                <w:szCs w:val="16"/>
                <w:lang w:eastAsia="zh-CN"/>
              </w:rPr>
            </w:pPr>
            <w:r w:rsidRPr="005C0CE5">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97648E" w:rsidRPr="003F7263" w:rsidRDefault="0097648E" w:rsidP="0097648E">
            <w:pPr>
              <w:pStyle w:val="TAL"/>
              <w:keepNext w:val="0"/>
              <w:keepLines w:val="0"/>
              <w:rPr>
                <w:sz w:val="16"/>
                <w:szCs w:val="16"/>
                <w:lang w:eastAsia="zh-CN"/>
              </w:rPr>
            </w:pPr>
            <w:r w:rsidRPr="005C0CE5">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97648E" w:rsidRPr="003F7263" w:rsidRDefault="0097648E" w:rsidP="009764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97648E" w:rsidRPr="003F7263" w:rsidRDefault="0097648E" w:rsidP="0097648E">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97648E" w:rsidRPr="003F7263" w:rsidRDefault="0097648E" w:rsidP="0097648E">
            <w:pPr>
              <w:pStyle w:val="TAL"/>
              <w:keepNext w:val="0"/>
              <w:keepLines w:val="0"/>
              <w:rPr>
                <w:rFonts w:cs="Arial"/>
                <w:sz w:val="16"/>
                <w:szCs w:val="16"/>
                <w:lang w:eastAsia="zh-CN"/>
              </w:rPr>
            </w:pPr>
          </w:p>
        </w:tc>
      </w:tr>
      <w:tr w:rsidR="0097648E" w:rsidRPr="003F7263" w14:paraId="10ADE264"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0B614EA" w14:textId="3EA84D2C" w:rsidR="0097648E" w:rsidRPr="003F7263" w:rsidRDefault="0097648E" w:rsidP="0097648E">
            <w:pPr>
              <w:pStyle w:val="TAL"/>
              <w:keepNext w:val="0"/>
              <w:keepLines w:val="0"/>
              <w:rPr>
                <w:sz w:val="16"/>
                <w:szCs w:val="16"/>
                <w:lang w:eastAsia="zh-CN"/>
              </w:rPr>
            </w:pPr>
            <w:r w:rsidRPr="005C0CE5">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44CF36D" w14:textId="6F2AD77A" w:rsidR="0097648E" w:rsidRPr="003F7263" w:rsidRDefault="0097648E" w:rsidP="0097648E">
            <w:pPr>
              <w:pStyle w:val="TAL"/>
              <w:keepNext w:val="0"/>
              <w:keepLines w:val="0"/>
              <w:rPr>
                <w:sz w:val="16"/>
                <w:szCs w:val="16"/>
                <w:lang w:eastAsia="zh-CN"/>
              </w:rPr>
            </w:pPr>
            <w:r w:rsidRPr="005C0CE5">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723930F" w14:textId="3BB4DEAB" w:rsidR="0097648E" w:rsidRPr="003F7263" w:rsidRDefault="0097648E" w:rsidP="0097648E">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CD926C" w14:textId="4470D075" w:rsidR="0097648E" w:rsidRPr="003F7263" w:rsidRDefault="0097648E" w:rsidP="0097648E">
            <w:pPr>
              <w:pStyle w:val="TAL"/>
              <w:keepNext w:val="0"/>
              <w:keepLines w:val="0"/>
              <w:jc w:val="center"/>
              <w:rPr>
                <w:rFonts w:cs="Arial"/>
                <w:sz w:val="16"/>
                <w:szCs w:val="16"/>
                <w:lang w:eastAsia="zh-CN"/>
              </w:rPr>
            </w:pPr>
            <w:r>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B770956" w14:textId="3715C88B" w:rsidR="0097648E" w:rsidRPr="003F7263" w:rsidRDefault="0097648E" w:rsidP="0097648E">
            <w:pPr>
              <w:pStyle w:val="TAL"/>
              <w:keepNext w:val="0"/>
              <w:keepLines w:val="0"/>
              <w:rPr>
                <w:rFonts w:cs="Arial"/>
                <w:sz w:val="16"/>
                <w:szCs w:val="16"/>
                <w:lang w:eastAsia="zh-CN"/>
              </w:rPr>
            </w:pPr>
            <w:r w:rsidRPr="005C0CE5">
              <w:rPr>
                <w:sz w:val="16"/>
                <w:szCs w:val="16"/>
                <w:lang w:eastAsia="en-US"/>
              </w:rPr>
              <w:t>UEs Supporting 2-Step RACH</w:t>
            </w:r>
            <w:r w:rsidRPr="005C0CE5">
              <w:rPr>
                <w:rFonts w:cs="Arial"/>
                <w:sz w:val="16"/>
                <w:szCs w:val="16"/>
                <w:lang w:eastAsia="zh-CN"/>
              </w:rPr>
              <w:t xml:space="preserve"> and Random access SDT</w:t>
            </w:r>
          </w:p>
        </w:tc>
      </w:tr>
      <w:tr w:rsidR="0097648E" w:rsidRPr="003F7263" w14:paraId="2B50E4AC"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0F84DCB" w14:textId="59BB4A0C" w:rsidR="0097648E" w:rsidRPr="003F7263" w:rsidRDefault="0097648E" w:rsidP="0097648E">
            <w:pPr>
              <w:pStyle w:val="TAL"/>
              <w:keepNext w:val="0"/>
              <w:keepLines w:val="0"/>
              <w:rPr>
                <w:sz w:val="16"/>
                <w:szCs w:val="16"/>
                <w:lang w:eastAsia="zh-CN"/>
              </w:rPr>
            </w:pPr>
            <w:r w:rsidRPr="005C0CE5">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0CD21AA" w14:textId="6027C83D" w:rsidR="0097648E" w:rsidRPr="003F7263" w:rsidRDefault="0097648E" w:rsidP="0097648E">
            <w:pPr>
              <w:pStyle w:val="TAL"/>
              <w:keepNext w:val="0"/>
              <w:keepLines w:val="0"/>
              <w:rPr>
                <w:sz w:val="16"/>
                <w:szCs w:val="16"/>
                <w:lang w:eastAsia="zh-CN"/>
              </w:rPr>
            </w:pPr>
            <w:r w:rsidRPr="005C0CE5">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914415" w14:textId="0BB6FE55" w:rsidR="0097648E" w:rsidRPr="003F7263" w:rsidRDefault="0097648E" w:rsidP="0097648E">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EDC4D9" w14:textId="2EB8E14C" w:rsidR="0097648E" w:rsidRPr="003F7263" w:rsidRDefault="0097648E" w:rsidP="0097648E">
            <w:pPr>
              <w:pStyle w:val="TAL"/>
              <w:keepNext w:val="0"/>
              <w:keepLines w:val="0"/>
              <w:jc w:val="center"/>
              <w:rPr>
                <w:rFonts w:cs="Arial"/>
                <w:sz w:val="16"/>
                <w:szCs w:val="16"/>
                <w:lang w:eastAsia="zh-CN"/>
              </w:rPr>
            </w:pPr>
            <w:r>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7A5B655" w14:textId="08B877E6" w:rsidR="0097648E" w:rsidRPr="003F7263" w:rsidRDefault="0097648E" w:rsidP="0097648E">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97648E" w:rsidRPr="003F7263" w14:paraId="529BC1EC"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ED227B9" w14:textId="559B4335" w:rsidR="0097648E" w:rsidRPr="005C0CE5" w:rsidRDefault="0097648E" w:rsidP="0097648E">
            <w:pPr>
              <w:pStyle w:val="TAL"/>
              <w:keepNext w:val="0"/>
              <w:keepLines w:val="0"/>
              <w:rPr>
                <w:sz w:val="16"/>
                <w:szCs w:val="16"/>
              </w:rPr>
            </w:pPr>
            <w:r w:rsidRPr="0069551F">
              <w:rPr>
                <w:sz w:val="16"/>
                <w:szCs w:val="16"/>
              </w:rPr>
              <w:t>7.1.1.13.3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F4A8E9E" w14:textId="7EA4A561" w:rsidR="0097648E" w:rsidRPr="005C0CE5" w:rsidRDefault="0097648E" w:rsidP="0097648E">
            <w:pPr>
              <w:pStyle w:val="TAL"/>
              <w:keepNext w:val="0"/>
              <w:keepLines w:val="0"/>
              <w:rPr>
                <w:sz w:val="16"/>
                <w:szCs w:val="16"/>
                <w:lang w:eastAsia="zh-CN"/>
              </w:rPr>
            </w:pPr>
            <w:r w:rsidRPr="0069551F">
              <w:rPr>
                <w:sz w:val="16"/>
                <w:szCs w:val="16"/>
                <w:lang w:eastAsia="zh-CN"/>
              </w:rPr>
              <w:t>RA Based SDT / 2-step RACH / not complete</w:t>
            </w:r>
            <w:r>
              <w:rPr>
                <w:sz w:val="16"/>
                <w:szCs w:val="16"/>
                <w:lang w:eastAsia="zh-CN"/>
              </w:rPr>
              <w:t xml:space="preserve"> </w:t>
            </w:r>
            <w:r w:rsidRPr="0069551F">
              <w:rPr>
                <w:sz w:val="16"/>
                <w:szCs w:val="16"/>
                <w:lang w:eastAsia="zh-CN"/>
              </w:rPr>
              <w:t>/ RA_TYPE to 4-stepRA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4E15E5" w14:textId="5CE51B77" w:rsidR="0097648E" w:rsidRPr="005C0CE5" w:rsidRDefault="0097648E" w:rsidP="0097648E">
            <w:pPr>
              <w:pStyle w:val="TAL"/>
              <w:keepNext w:val="0"/>
              <w:keepLines w:val="0"/>
              <w:jc w:val="center"/>
              <w:rPr>
                <w:sz w:val="16"/>
                <w:szCs w:val="16"/>
              </w:rPr>
            </w:pPr>
            <w:r w:rsidRPr="0069551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AACB83" w14:textId="5C5B942C" w:rsidR="0097648E" w:rsidRDefault="0097648E" w:rsidP="0097648E">
            <w:pPr>
              <w:pStyle w:val="TAL"/>
              <w:keepNext w:val="0"/>
              <w:keepLines w:val="0"/>
              <w:jc w:val="center"/>
              <w:rPr>
                <w:rFonts w:cs="Arial"/>
                <w:sz w:val="16"/>
                <w:szCs w:val="16"/>
                <w:lang w:eastAsia="zh-CN"/>
              </w:rPr>
            </w:pPr>
            <w:r w:rsidRPr="0069551F">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4E017C" w14:textId="4050440F" w:rsidR="0097648E" w:rsidRPr="005C0CE5" w:rsidRDefault="0097648E" w:rsidP="0097648E">
            <w:pPr>
              <w:pStyle w:val="TAL"/>
              <w:keepNext w:val="0"/>
              <w:keepLines w:val="0"/>
              <w:rPr>
                <w:rFonts w:cs="Arial"/>
                <w:sz w:val="16"/>
                <w:szCs w:val="16"/>
                <w:lang w:eastAsia="zh-CN"/>
              </w:rPr>
            </w:pPr>
            <w:r w:rsidRPr="0069551F">
              <w:rPr>
                <w:sz w:val="16"/>
                <w:szCs w:val="16"/>
                <w:lang w:eastAsia="en-US"/>
              </w:rPr>
              <w:t>UEs Supporting 2-Step RACH</w:t>
            </w:r>
            <w:r w:rsidRPr="0069551F">
              <w:rPr>
                <w:rFonts w:cs="Arial"/>
                <w:sz w:val="16"/>
                <w:szCs w:val="16"/>
                <w:lang w:eastAsia="zh-CN"/>
              </w:rPr>
              <w:t xml:space="preserve"> and Random access SDT</w:t>
            </w:r>
          </w:p>
        </w:tc>
      </w:tr>
      <w:tr w:rsidR="0097648E" w:rsidRPr="003F7263" w14:paraId="1F928033"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293A857" w14:textId="624FD8C0" w:rsidR="0097648E" w:rsidRPr="005C0CE5" w:rsidRDefault="0097648E" w:rsidP="0097648E">
            <w:pPr>
              <w:pStyle w:val="TAL"/>
              <w:keepNext w:val="0"/>
              <w:keepLines w:val="0"/>
              <w:rPr>
                <w:sz w:val="16"/>
                <w:szCs w:val="16"/>
              </w:rPr>
            </w:pPr>
            <w:r w:rsidRPr="0069551F">
              <w:rPr>
                <w:sz w:val="16"/>
                <w:szCs w:val="16"/>
              </w:rPr>
              <w:t>7.1.1.13.4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5ADD80A" w14:textId="2C3B2DC5" w:rsidR="0097648E" w:rsidRPr="005C0CE5" w:rsidRDefault="0097648E" w:rsidP="0097648E">
            <w:pPr>
              <w:pStyle w:val="TAL"/>
              <w:keepNext w:val="0"/>
              <w:keepLines w:val="0"/>
              <w:rPr>
                <w:sz w:val="16"/>
                <w:szCs w:val="16"/>
                <w:lang w:eastAsia="zh-CN"/>
              </w:rPr>
            </w:pPr>
            <w:r w:rsidRPr="0069551F">
              <w:rPr>
                <w:sz w:val="16"/>
                <w:szCs w:val="16"/>
                <w:lang w:eastAsia="zh-CN"/>
              </w:rPr>
              <w:t>RA Based SDT / 4-step RA based SDT / Time Alignment 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45C795" w14:textId="7557A73E" w:rsidR="0097648E" w:rsidRPr="005C0CE5" w:rsidRDefault="0097648E" w:rsidP="0097648E">
            <w:pPr>
              <w:pStyle w:val="TAL"/>
              <w:keepNext w:val="0"/>
              <w:keepLines w:val="0"/>
              <w:jc w:val="center"/>
              <w:rPr>
                <w:sz w:val="16"/>
                <w:szCs w:val="16"/>
              </w:rPr>
            </w:pPr>
            <w:r w:rsidRPr="0069551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0671B3" w14:textId="3EB7FD12" w:rsidR="0097648E" w:rsidRDefault="0097648E" w:rsidP="0097648E">
            <w:pPr>
              <w:pStyle w:val="TAL"/>
              <w:keepNext w:val="0"/>
              <w:keepLines w:val="0"/>
              <w:jc w:val="center"/>
              <w:rPr>
                <w:rFonts w:cs="Arial"/>
                <w:sz w:val="16"/>
                <w:szCs w:val="16"/>
                <w:lang w:eastAsia="zh-CN"/>
              </w:rPr>
            </w:pPr>
            <w:r w:rsidRPr="0069551F">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344C050" w14:textId="337465A5" w:rsidR="0097648E" w:rsidRPr="005C0CE5" w:rsidRDefault="0097648E" w:rsidP="0097648E">
            <w:pPr>
              <w:pStyle w:val="TAL"/>
              <w:keepNext w:val="0"/>
              <w:keepLines w:val="0"/>
              <w:rPr>
                <w:rFonts w:cs="Arial"/>
                <w:sz w:val="16"/>
                <w:szCs w:val="16"/>
                <w:lang w:eastAsia="zh-CN"/>
              </w:rPr>
            </w:pPr>
            <w:r w:rsidRPr="0069551F">
              <w:rPr>
                <w:rFonts w:cs="Arial"/>
                <w:sz w:val="16"/>
                <w:szCs w:val="16"/>
                <w:lang w:eastAsia="zh-CN"/>
              </w:rPr>
              <w:t>UEs supporting Random Access SDT</w:t>
            </w:r>
          </w:p>
        </w:tc>
      </w:tr>
      <w:tr w:rsidR="0097648E" w:rsidRPr="003F7263" w14:paraId="145B2583"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7E5CA36" w14:textId="132342D6" w:rsidR="0097648E" w:rsidRPr="00C21875" w:rsidRDefault="0097648E" w:rsidP="0097648E">
            <w:pPr>
              <w:pStyle w:val="TAL"/>
              <w:keepNext w:val="0"/>
              <w:keepLines w:val="0"/>
              <w:rPr>
                <w:sz w:val="16"/>
                <w:szCs w:val="16"/>
              </w:rPr>
            </w:pPr>
            <w:r w:rsidRPr="00C21875">
              <w:rPr>
                <w:sz w:val="16"/>
                <w:szCs w:val="16"/>
              </w:rPr>
              <w:t>7.1.1.13.5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58B3B8F" w14:textId="4AC7D22D" w:rsidR="0097648E" w:rsidRPr="00C21875" w:rsidRDefault="0097648E" w:rsidP="0097648E">
            <w:pPr>
              <w:pStyle w:val="TAL"/>
              <w:keepNext w:val="0"/>
              <w:keepLines w:val="0"/>
              <w:rPr>
                <w:sz w:val="16"/>
                <w:szCs w:val="16"/>
                <w:lang w:eastAsia="zh-CN"/>
              </w:rPr>
            </w:pPr>
            <w:r w:rsidRPr="00C21875">
              <w:rPr>
                <w:sz w:val="16"/>
                <w:szCs w:val="16"/>
              </w:rPr>
              <w:t>RA Based SDT/ CG Based SDT/ cg-SDT-TimeAlignmentTimer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9788A6E" w14:textId="6ED6D84B" w:rsidR="0097648E" w:rsidRPr="00C21875" w:rsidRDefault="0097648E" w:rsidP="0097648E">
            <w:pPr>
              <w:pStyle w:val="TAL"/>
              <w:keepNext w:val="0"/>
              <w:keepLines w:val="0"/>
              <w:jc w:val="center"/>
              <w:rPr>
                <w:sz w:val="16"/>
                <w:szCs w:val="16"/>
              </w:rPr>
            </w:pPr>
            <w:r w:rsidRPr="00C2187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63819E" w14:textId="1959DB8A" w:rsidR="0097648E" w:rsidRPr="00C21875" w:rsidRDefault="0097648E" w:rsidP="0097648E">
            <w:pPr>
              <w:pStyle w:val="TAL"/>
              <w:keepNext w:val="0"/>
              <w:keepLines w:val="0"/>
              <w:jc w:val="center"/>
              <w:rPr>
                <w:rFonts w:cs="Arial"/>
                <w:sz w:val="16"/>
                <w:szCs w:val="16"/>
                <w:lang w:eastAsia="zh-CN"/>
              </w:rPr>
            </w:pPr>
            <w:r>
              <w:rPr>
                <w:sz w:val="16"/>
                <w:szCs w:val="16"/>
              </w:rPr>
              <w:t>C269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705433" w14:textId="570AFB24" w:rsidR="0097648E" w:rsidRPr="00C21875" w:rsidRDefault="0097648E" w:rsidP="0097648E">
            <w:pPr>
              <w:pStyle w:val="TAL"/>
              <w:keepNext w:val="0"/>
              <w:keepLines w:val="0"/>
              <w:rPr>
                <w:rFonts w:cs="Arial"/>
                <w:sz w:val="16"/>
                <w:szCs w:val="16"/>
                <w:lang w:eastAsia="zh-CN"/>
              </w:rPr>
            </w:pPr>
            <w:r w:rsidRPr="00C21875">
              <w:rPr>
                <w:sz w:val="16"/>
                <w:szCs w:val="16"/>
              </w:rPr>
              <w:t>UEs supporting 5GC Core and SDT via Configured Grant Type 1 in RRC_INACTIVE state.</w:t>
            </w:r>
          </w:p>
        </w:tc>
      </w:tr>
      <w:tr w:rsidR="0097648E" w:rsidRPr="003F7263" w14:paraId="39230781"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97648E" w:rsidRPr="003F7263" w:rsidRDefault="0097648E" w:rsidP="0097648E">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97648E" w:rsidRPr="003F7263" w:rsidRDefault="0097648E" w:rsidP="0097648E">
            <w:pPr>
              <w:pStyle w:val="TAL"/>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97648E" w:rsidRPr="003F7263" w:rsidRDefault="0097648E" w:rsidP="0097648E">
            <w:pPr>
              <w:pStyle w:val="TAL"/>
              <w:keepNext w:val="0"/>
              <w:keepLines w:val="0"/>
              <w:rPr>
                <w:sz w:val="16"/>
                <w:szCs w:val="16"/>
                <w:lang w:eastAsia="en-US"/>
              </w:rPr>
            </w:pPr>
          </w:p>
        </w:tc>
      </w:tr>
      <w:tr w:rsidR="0097648E" w:rsidRPr="003F7263" w14:paraId="5AD85440"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97648E" w:rsidRPr="003F7263" w:rsidRDefault="0097648E" w:rsidP="0097648E">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97648E" w:rsidRPr="003F7263" w:rsidRDefault="0097648E" w:rsidP="0097648E">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97648E" w:rsidRPr="003F7263" w:rsidRDefault="0097648E" w:rsidP="0097648E">
            <w:pPr>
              <w:pStyle w:val="TAL"/>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97648E" w:rsidRPr="003F7263" w:rsidRDefault="0097648E" w:rsidP="0097648E">
            <w:pPr>
              <w:pStyle w:val="TAL"/>
              <w:keepNext w:val="0"/>
              <w:keepLines w:val="0"/>
              <w:rPr>
                <w:sz w:val="16"/>
                <w:szCs w:val="16"/>
                <w:lang w:eastAsia="en-US"/>
              </w:rPr>
            </w:pPr>
          </w:p>
        </w:tc>
      </w:tr>
      <w:tr w:rsidR="0097648E" w:rsidRPr="003F7263" w14:paraId="66197BEC"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8250234"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ED24E64"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97648E" w:rsidRPr="003F7263" w:rsidRDefault="0097648E" w:rsidP="0097648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7FD089" w14:textId="77777777" w:rsidR="0097648E" w:rsidRPr="003F7263" w:rsidRDefault="0097648E" w:rsidP="0097648E">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6FE10D"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97648E" w:rsidRPr="003F7263" w14:paraId="1E722B67"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AB40285"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6D196D5"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97648E" w:rsidRPr="003F7263" w:rsidRDefault="0097648E" w:rsidP="0097648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304FFA" w14:textId="77777777" w:rsidR="0097648E" w:rsidRPr="003F7263" w:rsidRDefault="0097648E" w:rsidP="0097648E">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978E83D"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97648E" w:rsidRPr="003F7263" w14:paraId="2E15676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97648E" w:rsidRPr="003F7263" w:rsidRDefault="0097648E" w:rsidP="0097648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BECCB5"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6BFFB38"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97648E" w:rsidRPr="003F7263" w14:paraId="3CCE15F1"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97648E" w:rsidRPr="003F7263" w:rsidRDefault="0097648E" w:rsidP="0097648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BF93A9"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1906DB9"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97648E" w:rsidRPr="003F7263" w14:paraId="3D11A7D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97648E" w:rsidRPr="003F7263" w:rsidRDefault="0097648E" w:rsidP="0097648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86EAA4"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EE472B7"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 UM Mode</w:t>
            </w:r>
          </w:p>
        </w:tc>
      </w:tr>
      <w:tr w:rsidR="0097648E" w:rsidRPr="003F7263" w14:paraId="20410ECD"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97648E" w:rsidRPr="003F7263" w:rsidRDefault="0097648E" w:rsidP="0097648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F72EF3"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8D0E07E"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 UM Mode</w:t>
            </w:r>
          </w:p>
        </w:tc>
      </w:tr>
      <w:tr w:rsidR="0097648E" w:rsidRPr="003F7263" w14:paraId="7CEB9091"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97648E" w:rsidRPr="003F7263" w:rsidRDefault="0097648E" w:rsidP="0097648E">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97648E" w:rsidRPr="003F7263" w:rsidRDefault="0097648E" w:rsidP="0097648E">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97648E" w:rsidRPr="003F7263" w:rsidRDefault="0097648E" w:rsidP="0097648E">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97648E" w:rsidRPr="003F7263" w:rsidRDefault="0097648E" w:rsidP="0097648E">
            <w:pPr>
              <w:pStyle w:val="TAL"/>
              <w:keepNext w:val="0"/>
              <w:keepLines w:val="0"/>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97648E" w:rsidRPr="003F7263" w:rsidRDefault="0097648E" w:rsidP="0097648E">
            <w:pPr>
              <w:pStyle w:val="TAL"/>
              <w:keepNext w:val="0"/>
              <w:keepLines w:val="0"/>
              <w:rPr>
                <w:b/>
                <w:sz w:val="16"/>
                <w:szCs w:val="16"/>
                <w:lang w:eastAsia="en-US"/>
              </w:rPr>
            </w:pPr>
          </w:p>
        </w:tc>
      </w:tr>
      <w:tr w:rsidR="0097648E" w:rsidRPr="003F7263" w14:paraId="57301EC2"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97648E" w:rsidRPr="003F7263" w:rsidRDefault="0097648E" w:rsidP="0097648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E1D4CA"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7AD1CA1"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7648E" w:rsidRPr="003F7263" w14:paraId="191F36D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97648E" w:rsidRPr="003F7263" w:rsidRDefault="0097648E" w:rsidP="0097648E">
            <w:pPr>
              <w:pStyle w:val="TAL"/>
              <w:keepNext w:val="0"/>
              <w:keepLines w:val="0"/>
              <w:rPr>
                <w:b/>
                <w:sz w:val="16"/>
                <w:szCs w:val="16"/>
                <w:lang w:eastAsia="en-US"/>
              </w:rPr>
            </w:pPr>
            <w:r w:rsidRPr="003F7263">
              <w:rPr>
                <w:rFonts w:eastAsia="SimSun"/>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97648E" w:rsidRPr="003F7263" w:rsidRDefault="0097648E" w:rsidP="0097648E">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97648E" w:rsidRPr="003F7263" w:rsidRDefault="0097648E" w:rsidP="0097648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1A6D01" w14:textId="05A7E339" w:rsidR="0097648E" w:rsidRPr="003F7263" w:rsidRDefault="0097648E" w:rsidP="0097648E">
            <w:pPr>
              <w:pStyle w:val="TAL"/>
              <w:jc w:val="center"/>
              <w:rPr>
                <w:sz w:val="16"/>
                <w:szCs w:val="16"/>
                <w:lang w:eastAsia="en-US"/>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1D4BB38" w14:textId="43F59919" w:rsidR="0097648E" w:rsidRPr="003F7263" w:rsidRDefault="0097648E" w:rsidP="0097648E">
            <w:pPr>
              <w:pStyle w:val="TAL"/>
              <w:keepNext w:val="0"/>
              <w:keepLines w:val="0"/>
              <w:rPr>
                <w:sz w:val="16"/>
                <w:szCs w:val="16"/>
                <w:lang w:eastAsia="en-US"/>
              </w:rPr>
            </w:pPr>
            <w:r w:rsidRPr="003F7263">
              <w:rPr>
                <w:sz w:val="16"/>
                <w:szCs w:val="16"/>
                <w:lang w:eastAsia="en-US"/>
              </w:rPr>
              <w:t xml:space="preserve">UEs supporting 5GS </w:t>
            </w:r>
            <w:r w:rsidRPr="009509AE">
              <w:rPr>
                <w:sz w:val="16"/>
                <w:szCs w:val="16"/>
                <w:lang w:eastAsia="en-US"/>
              </w:rPr>
              <w:t>and RLC AM with 18-bit length of RLC sequence number</w:t>
            </w:r>
          </w:p>
        </w:tc>
      </w:tr>
      <w:tr w:rsidR="0097648E" w:rsidRPr="003F7263" w14:paraId="677475C2"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97648E" w:rsidRPr="003F7263" w:rsidRDefault="0097648E" w:rsidP="0097648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62A1AC"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4E10473"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7648E" w:rsidRPr="003F7263" w14:paraId="749FEFD1"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97648E" w:rsidRPr="003F7263" w:rsidRDefault="0097648E" w:rsidP="0097648E">
            <w:pPr>
              <w:pStyle w:val="TAL"/>
              <w:keepNext w:val="0"/>
              <w:keepLines w:val="0"/>
              <w:rPr>
                <w:b/>
                <w:sz w:val="16"/>
                <w:szCs w:val="16"/>
                <w:lang w:eastAsia="en-US"/>
              </w:rPr>
            </w:pPr>
            <w:r w:rsidRPr="003F7263">
              <w:rPr>
                <w:rFonts w:eastAsia="SimSun"/>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97648E" w:rsidRPr="003F7263" w:rsidRDefault="0097648E" w:rsidP="0097648E">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97648E" w:rsidRPr="003F7263" w:rsidRDefault="0097648E" w:rsidP="0097648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1849E7" w14:textId="14C4C78B" w:rsidR="0097648E" w:rsidRPr="003F7263" w:rsidRDefault="0097648E" w:rsidP="0097648E">
            <w:pPr>
              <w:pStyle w:val="TAL"/>
              <w:jc w:val="center"/>
              <w:rPr>
                <w:sz w:val="16"/>
                <w:szCs w:val="16"/>
                <w:lang w:eastAsia="en-US"/>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D82212" w14:textId="5C27DE0F"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w:t>
            </w:r>
            <w:r w:rsidRPr="009509AE">
              <w:rPr>
                <w:sz w:val="16"/>
                <w:szCs w:val="16"/>
                <w:lang w:eastAsia="en-US"/>
              </w:rPr>
              <w:t>and RLC AM with 18-bit length of RLC sequence number</w:t>
            </w:r>
          </w:p>
        </w:tc>
      </w:tr>
      <w:tr w:rsidR="0097648E" w:rsidRPr="003F7263" w14:paraId="5DB421D0"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ED257A" w14:textId="77777777" w:rsidR="0097648E" w:rsidRPr="003F7263" w:rsidRDefault="0097648E" w:rsidP="0097648E">
            <w:pPr>
              <w:pStyle w:val="TAL"/>
              <w:jc w:val="center"/>
              <w:rPr>
                <w:sz w:val="16"/>
                <w:szCs w:val="16"/>
                <w:lang w:eastAsia="en-US"/>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5C3A596" w14:textId="77777777" w:rsidR="0097648E" w:rsidRPr="003F7263" w:rsidRDefault="0097648E" w:rsidP="0097648E">
            <w:pPr>
              <w:pStyle w:val="TAL"/>
              <w:keepNext w:val="0"/>
              <w:keepLines w:val="0"/>
              <w:rPr>
                <w:sz w:val="16"/>
                <w:szCs w:val="16"/>
                <w:lang w:eastAsia="en-US"/>
              </w:rPr>
            </w:pPr>
            <w:r w:rsidRPr="003F7263">
              <w:rPr>
                <w:sz w:val="16"/>
                <w:szCs w:val="16"/>
              </w:rPr>
              <w:t>UEs supporting 5GS and RLC AM with 12-bit length of RLC sequence number</w:t>
            </w:r>
          </w:p>
        </w:tc>
      </w:tr>
      <w:tr w:rsidR="0097648E" w:rsidRPr="003F7263" w14:paraId="27801456"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B75731" w14:textId="007ED8FE" w:rsidR="0097648E" w:rsidRPr="003F7263" w:rsidRDefault="0097648E" w:rsidP="0097648E">
            <w:pPr>
              <w:pStyle w:val="TAL"/>
              <w:jc w:val="center"/>
              <w:rPr>
                <w:sz w:val="16"/>
                <w:szCs w:val="16"/>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798AF0C" w14:textId="5DFE5945" w:rsidR="0097648E" w:rsidRPr="003F7263" w:rsidRDefault="0097648E" w:rsidP="0097648E">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97648E" w:rsidRPr="003F7263" w14:paraId="08BC1271"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B7CA9" w14:textId="77777777" w:rsidR="0097648E" w:rsidRPr="003F7263" w:rsidRDefault="0097648E" w:rsidP="0097648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67A3124"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0749D987"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2EC7BC" w14:textId="77777777" w:rsidR="0097648E" w:rsidRPr="003F7263" w:rsidRDefault="0097648E" w:rsidP="0097648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BB12E4B"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733935D4"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708F30" w14:textId="77777777" w:rsidR="0097648E" w:rsidRPr="003F7263" w:rsidRDefault="0097648E" w:rsidP="0097648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3321415"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231FD322"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E36E61" w14:textId="77777777" w:rsidR="0097648E" w:rsidRPr="003F7263" w:rsidDel="00865AEC" w:rsidRDefault="0097648E" w:rsidP="0097648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0E6404"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30A006F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97648E" w:rsidRPr="003F7263" w:rsidRDefault="0097648E" w:rsidP="0097648E">
            <w:pPr>
              <w:pStyle w:val="TAL"/>
              <w:keepNext w:val="0"/>
              <w:keepLines w:val="0"/>
              <w:rPr>
                <w:b/>
                <w:sz w:val="16"/>
                <w:szCs w:val="16"/>
                <w:lang w:eastAsia="en-US"/>
              </w:rPr>
            </w:pPr>
            <w:r w:rsidRPr="003F7263">
              <w:rPr>
                <w:rFonts w:eastAsia="SimSun"/>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97648E" w:rsidRPr="003F7263" w:rsidRDefault="0097648E" w:rsidP="0097648E">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97648E" w:rsidRPr="003F7263" w:rsidRDefault="0097648E" w:rsidP="0097648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9A1C3B" w14:textId="77777777" w:rsidR="0097648E" w:rsidRPr="003F7263" w:rsidRDefault="0097648E" w:rsidP="0097648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39D4A7"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4DED3FFE"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97648E" w:rsidRPr="003F7263" w:rsidRDefault="0097648E" w:rsidP="0097648E">
            <w:pPr>
              <w:pStyle w:val="TAL"/>
              <w:keepNext w:val="0"/>
              <w:keepLines w:val="0"/>
              <w:rPr>
                <w:b/>
                <w:sz w:val="16"/>
                <w:szCs w:val="16"/>
                <w:lang w:eastAsia="en-US"/>
              </w:rPr>
            </w:pPr>
            <w:r w:rsidRPr="003F7263">
              <w:rPr>
                <w:rFonts w:eastAsia="SimSun"/>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97648E" w:rsidRPr="003F7263" w:rsidRDefault="0097648E" w:rsidP="0097648E">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97648E" w:rsidRPr="003F7263" w:rsidRDefault="0097648E" w:rsidP="0097648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112892" w14:textId="77777777" w:rsidR="0097648E" w:rsidRPr="003F7263" w:rsidRDefault="0097648E" w:rsidP="0097648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4E3252"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36F9B0BB"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97648E" w:rsidRPr="003F7263" w:rsidRDefault="0097648E" w:rsidP="009764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97648E" w:rsidRPr="003F7263" w:rsidRDefault="0097648E" w:rsidP="0097648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97648E" w:rsidRPr="003F7263" w:rsidRDefault="0097648E" w:rsidP="0097648E">
            <w:pPr>
              <w:pStyle w:val="TAL"/>
              <w:keepNext w:val="0"/>
              <w:keepLines w:val="0"/>
              <w:rPr>
                <w:b/>
                <w:bCs/>
                <w:sz w:val="16"/>
                <w:szCs w:val="16"/>
                <w:lang w:eastAsia="en-US"/>
              </w:rPr>
            </w:pPr>
          </w:p>
        </w:tc>
      </w:tr>
      <w:tr w:rsidR="0097648E" w:rsidRPr="003F7263" w14:paraId="2117955E"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97648E" w:rsidRPr="003F7263" w:rsidRDefault="0097648E" w:rsidP="009764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97648E" w:rsidRPr="003F7263" w:rsidRDefault="0097648E" w:rsidP="0097648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97648E" w:rsidRPr="003F7263" w:rsidRDefault="0097648E" w:rsidP="0097648E">
            <w:pPr>
              <w:pStyle w:val="TAL"/>
              <w:keepNext w:val="0"/>
              <w:keepLines w:val="0"/>
              <w:rPr>
                <w:b/>
                <w:bCs/>
                <w:sz w:val="16"/>
                <w:szCs w:val="16"/>
                <w:lang w:eastAsia="en-US"/>
              </w:rPr>
            </w:pPr>
          </w:p>
        </w:tc>
      </w:tr>
      <w:tr w:rsidR="0097648E" w:rsidRPr="003F7263" w14:paraId="6B80F75F"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97648E" w:rsidRPr="003F7263" w:rsidRDefault="0097648E" w:rsidP="009764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59B61" w14:textId="77777777" w:rsidR="0097648E" w:rsidRPr="003F7263" w:rsidRDefault="0097648E" w:rsidP="0097648E">
            <w:pPr>
              <w:pStyle w:val="TAL"/>
              <w:jc w:val="center"/>
              <w:rPr>
                <w:bCs/>
                <w:sz w:val="16"/>
                <w:szCs w:val="16"/>
                <w:lang w:eastAsia="en-US"/>
              </w:rPr>
            </w:pPr>
            <w:r w:rsidRPr="003F7263">
              <w:rPr>
                <w:sz w:val="16"/>
                <w:szCs w:val="16"/>
                <w:lang w:eastAsia="en-US"/>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686C6AF" w14:textId="77777777" w:rsidR="0097648E" w:rsidRPr="003F7263" w:rsidRDefault="0097648E" w:rsidP="0097648E">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97648E" w:rsidRPr="003F7263" w14:paraId="43C7B6E6"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97648E" w:rsidRPr="003F7263" w:rsidRDefault="0097648E" w:rsidP="009764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4760CB" w14:textId="1D573F33" w:rsidR="0097648E" w:rsidRPr="003F7263" w:rsidRDefault="0097648E" w:rsidP="0097648E">
            <w:pPr>
              <w:pStyle w:val="TAL"/>
              <w:jc w:val="center"/>
              <w:rPr>
                <w:bCs/>
                <w:sz w:val="16"/>
                <w:szCs w:val="16"/>
                <w:lang w:eastAsia="en-US"/>
              </w:rPr>
            </w:pPr>
            <w:r w:rsidRPr="009509AE">
              <w:rPr>
                <w:sz w:val="16"/>
                <w:szCs w:val="16"/>
                <w:lang w:eastAsia="en-US"/>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5916AD" w14:textId="19F4A5C2" w:rsidR="0097648E" w:rsidRPr="003F7263" w:rsidRDefault="0097648E" w:rsidP="0097648E">
            <w:pPr>
              <w:pStyle w:val="TAL"/>
              <w:keepNext w:val="0"/>
              <w:keepLines w:val="0"/>
              <w:rPr>
                <w:bCs/>
                <w:sz w:val="16"/>
                <w:szCs w:val="16"/>
                <w:lang w:eastAsia="en-US"/>
              </w:rPr>
            </w:pPr>
            <w:r w:rsidRPr="003F7263">
              <w:rPr>
                <w:sz w:val="16"/>
                <w:szCs w:val="16"/>
                <w:lang w:eastAsia="en-US"/>
              </w:rPr>
              <w:t>UEs supporting 5GS</w:t>
            </w:r>
            <w:r w:rsidRPr="009509AE">
              <w:t xml:space="preserve"> </w:t>
            </w:r>
            <w:r w:rsidRPr="009509AE">
              <w:rPr>
                <w:sz w:val="16"/>
                <w:szCs w:val="16"/>
                <w:lang w:eastAsia="en-US"/>
              </w:rPr>
              <w:t>and 18-bit length of PDCP sequence number</w:t>
            </w:r>
          </w:p>
        </w:tc>
      </w:tr>
      <w:tr w:rsidR="0097648E" w:rsidRPr="003F7263" w14:paraId="12AA2104"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97648E" w:rsidRPr="003F7263" w:rsidRDefault="0097648E" w:rsidP="0097648E">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97648E" w:rsidRPr="003F7263" w:rsidRDefault="0097648E" w:rsidP="009764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97648E" w:rsidRPr="003F7263" w:rsidRDefault="0097648E" w:rsidP="0097648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97648E" w:rsidRPr="003F7263" w:rsidRDefault="0097648E" w:rsidP="0097648E">
            <w:pPr>
              <w:pStyle w:val="TAL"/>
              <w:keepNext w:val="0"/>
              <w:keepLines w:val="0"/>
              <w:rPr>
                <w:b/>
                <w:bCs/>
                <w:sz w:val="16"/>
                <w:szCs w:val="16"/>
                <w:lang w:eastAsia="en-US"/>
              </w:rPr>
            </w:pPr>
          </w:p>
        </w:tc>
      </w:tr>
      <w:tr w:rsidR="0097648E" w:rsidRPr="003F7263" w14:paraId="51DA2B8C"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97648E" w:rsidRPr="003F7263" w:rsidRDefault="0097648E" w:rsidP="009764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2024FB" w14:textId="77777777" w:rsidR="0097648E" w:rsidRPr="003F7263" w:rsidRDefault="0097648E" w:rsidP="0097648E">
            <w:pPr>
              <w:pStyle w:val="TAL"/>
              <w:jc w:val="center"/>
              <w:rPr>
                <w:bCs/>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37919E" w14:textId="77777777" w:rsidR="0097648E" w:rsidRPr="003F7263" w:rsidRDefault="0097648E" w:rsidP="0097648E">
            <w:pPr>
              <w:pStyle w:val="TAL"/>
              <w:keepNext w:val="0"/>
              <w:keepLines w:val="0"/>
              <w:rPr>
                <w:bCs/>
                <w:sz w:val="16"/>
                <w:szCs w:val="16"/>
                <w:lang w:eastAsia="en-US"/>
              </w:rPr>
            </w:pPr>
            <w:r w:rsidRPr="003F7263">
              <w:rPr>
                <w:sz w:val="16"/>
                <w:szCs w:val="16"/>
                <w:lang w:eastAsia="en-US"/>
              </w:rPr>
              <w:t>UEs supporting 5GS</w:t>
            </w:r>
          </w:p>
        </w:tc>
      </w:tr>
      <w:tr w:rsidR="0097648E" w:rsidRPr="003F7263" w14:paraId="6EDDA048"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97648E" w:rsidRPr="003F7263" w:rsidRDefault="0097648E" w:rsidP="009764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BBE8B3" w14:textId="77777777" w:rsidR="0097648E" w:rsidRPr="003F7263" w:rsidRDefault="0097648E" w:rsidP="0097648E">
            <w:pPr>
              <w:pStyle w:val="TAL"/>
              <w:jc w:val="center"/>
              <w:rPr>
                <w:bCs/>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2DACC55" w14:textId="77777777" w:rsidR="0097648E" w:rsidRPr="003F7263" w:rsidRDefault="0097648E" w:rsidP="0097648E">
            <w:pPr>
              <w:pStyle w:val="TAL"/>
              <w:keepNext w:val="0"/>
              <w:keepLines w:val="0"/>
              <w:rPr>
                <w:bCs/>
                <w:sz w:val="16"/>
                <w:szCs w:val="16"/>
                <w:lang w:eastAsia="en-US"/>
              </w:rPr>
            </w:pPr>
            <w:r w:rsidRPr="003F7263">
              <w:rPr>
                <w:sz w:val="16"/>
                <w:szCs w:val="16"/>
                <w:lang w:eastAsia="en-US"/>
              </w:rPr>
              <w:t>UEs supporting 5GS</w:t>
            </w:r>
          </w:p>
        </w:tc>
      </w:tr>
      <w:tr w:rsidR="0097648E" w:rsidRPr="003F7263" w14:paraId="54593616"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97648E" w:rsidRPr="003F7263" w:rsidRDefault="0097648E" w:rsidP="009764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AC4A24" w14:textId="77777777" w:rsidR="0097648E" w:rsidRPr="003F7263" w:rsidRDefault="0097648E" w:rsidP="0097648E">
            <w:pPr>
              <w:pStyle w:val="TAL"/>
              <w:jc w:val="center"/>
              <w:rPr>
                <w:bCs/>
                <w:sz w:val="16"/>
                <w:szCs w:val="16"/>
                <w:lang w:eastAsia="en-US"/>
              </w:rPr>
            </w:pPr>
            <w:r w:rsidRPr="003F7263">
              <w:rPr>
                <w:sz w:val="16"/>
                <w:szCs w:val="16"/>
                <w:lang w:eastAsia="en-US"/>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A53E70" w14:textId="77777777" w:rsidR="0097648E" w:rsidRPr="003F7263" w:rsidRDefault="0097648E" w:rsidP="0097648E">
            <w:pPr>
              <w:pStyle w:val="TAL"/>
              <w:keepNext w:val="0"/>
              <w:keepLines w:val="0"/>
              <w:rPr>
                <w:bCs/>
                <w:sz w:val="16"/>
                <w:szCs w:val="16"/>
                <w:lang w:eastAsia="en-US"/>
              </w:rPr>
            </w:pPr>
            <w:r w:rsidRPr="003F7263">
              <w:rPr>
                <w:sz w:val="16"/>
                <w:szCs w:val="16"/>
                <w:lang w:eastAsia="en-US"/>
              </w:rPr>
              <w:t>UEs supporting 5GS and ZUC algorithm</w:t>
            </w:r>
          </w:p>
        </w:tc>
      </w:tr>
      <w:tr w:rsidR="0097648E" w:rsidRPr="003F7263" w14:paraId="07DD29CC"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lastRenderedPageBreak/>
              <w:t>7.</w:t>
            </w:r>
            <w:r w:rsidRPr="003F7263">
              <w:rPr>
                <w:bCs/>
                <w:sz w:val="16"/>
                <w:szCs w:val="16"/>
                <w:lang w:eastAsia="en-US"/>
              </w:rPr>
              <w:t>1.</w:t>
            </w:r>
            <w:r w:rsidRPr="003F7263">
              <w:rPr>
                <w:b/>
                <w:bCs/>
                <w:sz w:val="16"/>
                <w:szCs w:val="16"/>
                <w:lang w:eastAsia="en-US"/>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97648E" w:rsidRPr="003F7263" w:rsidRDefault="0097648E" w:rsidP="0097648E">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97648E" w:rsidRPr="003F7263" w:rsidRDefault="0097648E" w:rsidP="0097648E">
            <w:pPr>
              <w:pStyle w:val="TAL"/>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97648E" w:rsidRPr="003F7263" w:rsidRDefault="0097648E" w:rsidP="0097648E">
            <w:pPr>
              <w:pStyle w:val="TAL"/>
              <w:keepNext w:val="0"/>
              <w:keepLines w:val="0"/>
              <w:rPr>
                <w:b/>
                <w:sz w:val="16"/>
                <w:szCs w:val="16"/>
                <w:lang w:eastAsia="en-US"/>
              </w:rPr>
            </w:pPr>
          </w:p>
        </w:tc>
      </w:tr>
      <w:tr w:rsidR="0097648E" w:rsidRPr="003F7263" w14:paraId="2D2BA2D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42573D" w14:textId="77777777" w:rsidR="0097648E" w:rsidRPr="003F7263" w:rsidRDefault="0097648E" w:rsidP="0097648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D19ADC2"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0E832650"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13DEF6" w14:textId="77777777" w:rsidR="0097648E" w:rsidRPr="003F7263" w:rsidRDefault="0097648E" w:rsidP="0097648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85D4DEB"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305E6171"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97648E" w:rsidRPr="003F7263" w:rsidRDefault="0097648E" w:rsidP="0097648E">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97648E" w:rsidRPr="003F7263" w:rsidRDefault="0097648E" w:rsidP="009764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C6DA28" w14:textId="77777777" w:rsidR="0097648E" w:rsidRPr="003F7263" w:rsidRDefault="0097648E" w:rsidP="0097648E">
            <w:pPr>
              <w:pStyle w:val="TAL"/>
              <w:jc w:val="center"/>
              <w:rPr>
                <w:sz w:val="16"/>
                <w:szCs w:val="16"/>
                <w:lang w:eastAsia="en-US"/>
              </w:rPr>
            </w:pPr>
            <w:r w:rsidRPr="003F7263">
              <w:rPr>
                <w:sz w:val="16"/>
                <w:szCs w:val="16"/>
                <w:lang w:eastAsia="en-US"/>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CAC12EA"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ZUC algorithm</w:t>
            </w:r>
          </w:p>
        </w:tc>
      </w:tr>
      <w:tr w:rsidR="0097648E" w:rsidRPr="003F7263" w14:paraId="3EBB596F"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97648E" w:rsidRPr="003F7263" w:rsidRDefault="0097648E" w:rsidP="009764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97648E" w:rsidRPr="003F7263" w:rsidRDefault="0097648E" w:rsidP="0097648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97648E" w:rsidRPr="003F7263" w:rsidRDefault="0097648E" w:rsidP="0097648E">
            <w:pPr>
              <w:pStyle w:val="TAL"/>
              <w:keepNext w:val="0"/>
              <w:keepLines w:val="0"/>
              <w:rPr>
                <w:b/>
                <w:bCs/>
                <w:sz w:val="16"/>
                <w:szCs w:val="16"/>
                <w:lang w:eastAsia="en-US"/>
              </w:rPr>
            </w:pPr>
          </w:p>
        </w:tc>
      </w:tr>
      <w:tr w:rsidR="0097648E" w:rsidRPr="003F7263" w14:paraId="5D776B6C"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302640"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9383C8A"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49707BE8"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D05E7A"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7C55C3D"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51B4E233"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97648E" w:rsidRPr="003F7263" w:rsidRDefault="0097648E" w:rsidP="0097648E">
            <w:pPr>
              <w:pStyle w:val="TAL"/>
              <w:keepNext w:val="0"/>
              <w:keepLines w:val="0"/>
              <w:rPr>
                <w:rFonts w:eastAsia="SimSun"/>
                <w:sz w:val="16"/>
                <w:szCs w:val="16"/>
                <w:lang w:eastAsia="zh-CN"/>
              </w:rPr>
            </w:pPr>
            <w:r w:rsidRPr="003F7263">
              <w:rPr>
                <w:sz w:val="16"/>
                <w:szCs w:val="16"/>
                <w:lang w:eastAsia="zh-CN"/>
              </w:rPr>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97648E" w:rsidRPr="003F7263" w:rsidRDefault="0097648E" w:rsidP="0097648E">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65D676" w14:textId="0D2F234B" w:rsidR="0097648E" w:rsidRPr="003F7263" w:rsidRDefault="0097648E" w:rsidP="0097648E">
            <w:pPr>
              <w:pStyle w:val="TAL"/>
              <w:keepNext w:val="0"/>
              <w:keepLines w:val="0"/>
              <w:jc w:val="center"/>
              <w:rPr>
                <w:sz w:val="16"/>
                <w:szCs w:val="16"/>
                <w:lang w:eastAsia="en-US"/>
              </w:rPr>
            </w:pPr>
            <w:r w:rsidRPr="003F7263">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BE16A39" w14:textId="64699DE8" w:rsidR="0097648E" w:rsidRPr="003F7263" w:rsidRDefault="0097648E" w:rsidP="0097648E">
            <w:pPr>
              <w:pStyle w:val="TAL"/>
              <w:keepNext w:val="0"/>
              <w:keepLines w:val="0"/>
              <w:rPr>
                <w:sz w:val="16"/>
                <w:szCs w:val="16"/>
                <w:lang w:eastAsia="en-US"/>
              </w:rPr>
            </w:pPr>
            <w:r w:rsidRPr="003F7263">
              <w:rPr>
                <w:rFonts w:cs="Arial"/>
                <w:sz w:val="16"/>
                <w:szCs w:val="16"/>
              </w:rPr>
              <w:t>UEs supporting 5G Core and intra-frequency DAPS handover</w:t>
            </w:r>
          </w:p>
        </w:tc>
      </w:tr>
      <w:tr w:rsidR="0097648E" w:rsidRPr="003F7263" w14:paraId="5EF630F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97648E" w:rsidRPr="003F7263" w:rsidRDefault="0097648E" w:rsidP="0097648E">
            <w:pPr>
              <w:pStyle w:val="TAL"/>
              <w:keepNext w:val="0"/>
              <w:keepLines w:val="0"/>
              <w:rPr>
                <w:sz w:val="16"/>
                <w:szCs w:val="16"/>
                <w:lang w:eastAsia="zh-CN"/>
              </w:rPr>
            </w:pPr>
            <w:r w:rsidRPr="003F7263">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97648E" w:rsidRPr="003F7263" w:rsidRDefault="0097648E" w:rsidP="0097648E">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97648E" w:rsidRPr="003F7263" w:rsidRDefault="0097648E" w:rsidP="0097648E">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8AF908" w14:textId="31E82093" w:rsidR="0097648E" w:rsidRPr="003F7263" w:rsidRDefault="0097648E" w:rsidP="0097648E">
            <w:pPr>
              <w:pStyle w:val="TAL"/>
              <w:keepNext w:val="0"/>
              <w:keepLines w:val="0"/>
              <w:jc w:val="center"/>
              <w:rPr>
                <w:rFonts w:cs="Arial"/>
                <w:sz w:val="16"/>
                <w:szCs w:val="16"/>
              </w:rPr>
            </w:pPr>
            <w:r w:rsidRPr="003F7263">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806D84" w14:textId="3136740E" w:rsidR="0097648E" w:rsidRPr="003F7263" w:rsidRDefault="0097648E" w:rsidP="0097648E">
            <w:pPr>
              <w:pStyle w:val="TAL"/>
              <w:keepNext w:val="0"/>
              <w:keepLines w:val="0"/>
              <w:rPr>
                <w:rFonts w:cs="Arial"/>
                <w:sz w:val="16"/>
                <w:szCs w:val="16"/>
              </w:rPr>
            </w:pPr>
            <w:r w:rsidRPr="003F7263">
              <w:rPr>
                <w:rFonts w:cs="Arial"/>
                <w:sz w:val="16"/>
                <w:szCs w:val="16"/>
              </w:rPr>
              <w:t>UEs supporting 5G Core and inter-frequency DAPS handover</w:t>
            </w:r>
          </w:p>
        </w:tc>
      </w:tr>
      <w:tr w:rsidR="0097648E" w:rsidRPr="003F7263" w14:paraId="284CC72A"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97648E" w:rsidRPr="003F7263" w:rsidRDefault="0097648E" w:rsidP="0097648E">
            <w:pPr>
              <w:pStyle w:val="TAL"/>
              <w:keepNext w:val="0"/>
              <w:keepLines w:val="0"/>
              <w:rPr>
                <w:b/>
                <w:bCs/>
                <w:sz w:val="16"/>
                <w:szCs w:val="16"/>
                <w:lang w:eastAsia="en-US"/>
              </w:rPr>
            </w:pPr>
            <w:r w:rsidRPr="003F7263">
              <w:rPr>
                <w:b/>
                <w:bCs/>
                <w:sz w:val="16"/>
                <w:szCs w:val="16"/>
                <w:lang w:eastAsia="en-US"/>
              </w:rPr>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97648E" w:rsidRPr="003F7263" w:rsidRDefault="0097648E" w:rsidP="0097648E">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97648E" w:rsidRPr="003F7263" w:rsidRDefault="0097648E" w:rsidP="009764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97648E" w:rsidRPr="003F7263" w:rsidRDefault="0097648E" w:rsidP="0097648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97648E" w:rsidRPr="003F7263" w:rsidRDefault="0097648E" w:rsidP="0097648E">
            <w:pPr>
              <w:pStyle w:val="TAL"/>
              <w:keepNext w:val="0"/>
              <w:keepLines w:val="0"/>
              <w:rPr>
                <w:b/>
                <w:bCs/>
                <w:sz w:val="16"/>
                <w:szCs w:val="16"/>
                <w:lang w:eastAsia="en-US"/>
              </w:rPr>
            </w:pPr>
          </w:p>
        </w:tc>
      </w:tr>
      <w:tr w:rsidR="0097648E" w:rsidRPr="003F7263" w14:paraId="36893C32" w14:textId="77777777" w:rsidTr="003D3FC9">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97648E" w:rsidRPr="003F7263" w:rsidRDefault="0097648E" w:rsidP="0097648E">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CDD4E"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D2D02D"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 and RLC UM Mode</w:t>
            </w:r>
          </w:p>
        </w:tc>
      </w:tr>
      <w:tr w:rsidR="0097648E" w:rsidRPr="003F7263" w14:paraId="6F735E2C" w14:textId="77777777" w:rsidTr="003D3FC9">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49D70894"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7.1.3.5.2</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5970FB5E"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E682AAD" w14:textId="77777777"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3A0D68"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7213177" w14:textId="77777777" w:rsidR="0097648E" w:rsidRPr="003F7263" w:rsidRDefault="0097648E" w:rsidP="0097648E">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7648E" w:rsidRPr="003F7263" w14:paraId="618C1FBE" w14:textId="77777777" w:rsidTr="003D3FC9">
        <w:trPr>
          <w:gridAfter w:val="1"/>
          <w:wAfter w:w="34" w:type="dxa"/>
          <w:jc w:val="center"/>
        </w:trPr>
        <w:tc>
          <w:tcPr>
            <w:tcW w:w="1089" w:type="dxa"/>
            <w:gridSpan w:val="2"/>
            <w:tcBorders>
              <w:top w:val="nil"/>
              <w:left w:val="single" w:sz="4" w:space="0" w:color="auto"/>
              <w:bottom w:val="nil"/>
              <w:right w:val="single" w:sz="4" w:space="0" w:color="auto"/>
            </w:tcBorders>
            <w:shd w:val="clear" w:color="auto" w:fill="auto"/>
            <w:vAlign w:val="center"/>
          </w:tcPr>
          <w:p w14:paraId="37F0A3D0" w14:textId="77777777" w:rsidR="0097648E" w:rsidRPr="003F7263" w:rsidRDefault="0097648E" w:rsidP="0097648E">
            <w:pPr>
              <w:pStyle w:val="TAL"/>
              <w:keepNext w:val="0"/>
              <w:keepLines w:val="0"/>
              <w:rPr>
                <w:rFonts w:eastAsia="SimSun"/>
                <w:sz w:val="16"/>
                <w:szCs w:val="16"/>
                <w:lang w:eastAsia="zh-CN"/>
              </w:rPr>
            </w:pPr>
          </w:p>
        </w:tc>
        <w:tc>
          <w:tcPr>
            <w:tcW w:w="3505" w:type="dxa"/>
            <w:gridSpan w:val="2"/>
            <w:tcBorders>
              <w:top w:val="nil"/>
              <w:left w:val="single" w:sz="4" w:space="0" w:color="auto"/>
              <w:bottom w:val="nil"/>
              <w:right w:val="single" w:sz="4" w:space="0" w:color="auto"/>
            </w:tcBorders>
            <w:shd w:val="clear" w:color="auto" w:fill="auto"/>
            <w:vAlign w:val="center"/>
          </w:tcPr>
          <w:p w14:paraId="25C936B5" w14:textId="77777777" w:rsidR="0097648E" w:rsidRPr="003F7263" w:rsidRDefault="0097648E" w:rsidP="0097648E">
            <w:pPr>
              <w:pStyle w:val="TAL"/>
              <w:keepNext w:val="0"/>
              <w:keepLines w:val="0"/>
              <w:rPr>
                <w:rFonts w:eastAsia="SimSun"/>
                <w:sz w:val="16"/>
                <w:szCs w:val="16"/>
                <w:lang w:eastAsia="zh-CN"/>
              </w:rPr>
            </w:pPr>
          </w:p>
        </w:tc>
        <w:tc>
          <w:tcPr>
            <w:tcW w:w="810" w:type="dxa"/>
            <w:gridSpan w:val="2"/>
            <w:tcBorders>
              <w:top w:val="nil"/>
              <w:left w:val="single" w:sz="4" w:space="0" w:color="auto"/>
              <w:bottom w:val="nil"/>
              <w:right w:val="single" w:sz="4" w:space="0" w:color="auto"/>
            </w:tcBorders>
            <w:shd w:val="clear" w:color="auto" w:fill="auto"/>
            <w:vAlign w:val="center"/>
          </w:tcPr>
          <w:p w14:paraId="334496EB" w14:textId="77777777" w:rsidR="0097648E" w:rsidRPr="003F7263" w:rsidRDefault="0097648E" w:rsidP="0097648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5E950D" w14:textId="77777777" w:rsidR="0097648E" w:rsidRPr="003F7263" w:rsidRDefault="0097648E" w:rsidP="0097648E">
            <w:pPr>
              <w:pStyle w:val="TAL"/>
              <w:keepNext w:val="0"/>
              <w:keepLines w:val="0"/>
              <w:jc w:val="center"/>
              <w:rPr>
                <w:sz w:val="16"/>
                <w:szCs w:val="16"/>
                <w:lang w:eastAsia="en-US"/>
              </w:rPr>
            </w:pPr>
            <w:r w:rsidRPr="003F7263">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C891233" w14:textId="77777777" w:rsidR="0097648E" w:rsidRPr="003F7263" w:rsidRDefault="0097648E" w:rsidP="0097648E">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97648E" w:rsidRPr="003F7263" w14:paraId="3620FF31" w14:textId="77777777" w:rsidTr="003D3FC9">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4B1E19BD" w14:textId="77777777" w:rsidR="0097648E" w:rsidRPr="003F7263" w:rsidRDefault="0097648E" w:rsidP="0097648E">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5CCE3CDA" w14:textId="77777777" w:rsidR="0097648E" w:rsidRPr="003F7263" w:rsidRDefault="0097648E" w:rsidP="0097648E">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F016530" w14:textId="77777777" w:rsidR="0097648E" w:rsidRPr="003F7263" w:rsidRDefault="0097648E" w:rsidP="0097648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93D528" w14:textId="79740A2C" w:rsidR="0097648E" w:rsidRPr="00B46C9E" w:rsidRDefault="0097648E" w:rsidP="0097648E">
            <w:pPr>
              <w:pStyle w:val="TAL"/>
              <w:keepNext w:val="0"/>
              <w:keepLines w:val="0"/>
              <w:jc w:val="center"/>
              <w:rPr>
                <w:sz w:val="16"/>
                <w:szCs w:val="16"/>
                <w:lang w:val="en-US"/>
              </w:rPr>
            </w:pPr>
            <w:r>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965169A" w14:textId="5D201635" w:rsidR="0097648E" w:rsidRPr="00B46C9E" w:rsidRDefault="0097648E" w:rsidP="0097648E">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97648E" w:rsidRPr="003F7263" w14:paraId="03D2AC87" w14:textId="77777777" w:rsidTr="003D3FC9">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57AAA78B"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7.1.3.5.3</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48EA7270" w14:textId="77777777" w:rsidR="0097648E" w:rsidRPr="003F7263" w:rsidRDefault="0097648E" w:rsidP="0097648E">
            <w:pPr>
              <w:pStyle w:val="TAL"/>
              <w:keepNext w:val="0"/>
              <w:keepLines w:val="0"/>
              <w:rPr>
                <w:rFonts w:eastAsia="SimSun"/>
                <w:sz w:val="16"/>
                <w:szCs w:val="16"/>
                <w:lang w:eastAsia="zh-CN"/>
              </w:rPr>
            </w:pPr>
            <w:r w:rsidRPr="003F7263">
              <w:rPr>
                <w:sz w:val="16"/>
                <w:szCs w:val="16"/>
                <w:lang w:eastAsia="en-US"/>
              </w:rPr>
              <w:t>PDCP Data Recovery</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6534FE97" w14:textId="77777777"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17C0C5" w14:textId="77777777" w:rsidR="0097648E" w:rsidRPr="003F7263" w:rsidRDefault="0097648E" w:rsidP="0097648E">
            <w:pPr>
              <w:pStyle w:val="TAL"/>
              <w:keepNext w:val="0"/>
              <w:keepLines w:val="0"/>
              <w:jc w:val="center"/>
              <w:rPr>
                <w:sz w:val="16"/>
                <w:szCs w:val="16"/>
                <w:lang w:eastAsia="en-US"/>
              </w:rPr>
            </w:pPr>
            <w:r w:rsidRPr="003F7263">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34B1E35" w14:textId="77777777" w:rsidR="0097648E" w:rsidRPr="003F7263" w:rsidRDefault="0097648E" w:rsidP="0097648E">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97648E" w:rsidRPr="003F7263" w14:paraId="08D00A2C" w14:textId="77777777" w:rsidTr="003D3FC9">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44315F48" w14:textId="77777777" w:rsidR="0097648E" w:rsidRPr="003F7263" w:rsidRDefault="0097648E" w:rsidP="0097648E">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5211563" w14:textId="77777777" w:rsidR="0097648E" w:rsidRPr="003F7263" w:rsidRDefault="0097648E" w:rsidP="0097648E">
            <w:pPr>
              <w:pStyle w:val="TAL"/>
              <w:keepNext w:val="0"/>
              <w:keepLines w:val="0"/>
              <w:rPr>
                <w:sz w:val="16"/>
                <w:szCs w:val="16"/>
                <w:lang w:eastAsia="en-US"/>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513E54B3" w14:textId="77777777" w:rsidR="0097648E" w:rsidRPr="003F7263" w:rsidRDefault="0097648E" w:rsidP="0097648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439C8" w14:textId="77777777" w:rsidR="0097648E" w:rsidRPr="003F7263" w:rsidRDefault="0097648E" w:rsidP="0097648E">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76996EE" w14:textId="77777777" w:rsidR="0097648E" w:rsidRPr="003F7263" w:rsidRDefault="0097648E" w:rsidP="0097648E">
            <w:pPr>
              <w:pStyle w:val="TAL"/>
              <w:keepNext w:val="0"/>
              <w:keepLines w:val="0"/>
              <w:rPr>
                <w:sz w:val="16"/>
                <w:szCs w:val="16"/>
                <w:lang w:eastAsia="en-US"/>
              </w:rPr>
            </w:pPr>
            <w:r w:rsidRPr="003F7263">
              <w:rPr>
                <w:sz w:val="16"/>
                <w:szCs w:val="16"/>
              </w:rPr>
              <w:t>UEs supporting NR-DC</w:t>
            </w:r>
          </w:p>
        </w:tc>
      </w:tr>
      <w:tr w:rsidR="0097648E" w:rsidRPr="003F7263" w14:paraId="1385A1FC" w14:textId="77777777" w:rsidTr="000D3059">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2B804E"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E61378"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5GS</w:t>
            </w:r>
          </w:p>
        </w:tc>
      </w:tr>
      <w:tr w:rsidR="0097648E" w:rsidRPr="003F7263" w14:paraId="5F0AA88F" w14:textId="77777777" w:rsidTr="000D3059">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8A40DA7" w14:textId="77777777" w:rsidR="0097648E" w:rsidRPr="003F7263" w:rsidRDefault="0097648E" w:rsidP="0097648E">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18AC6FA0" w14:textId="77777777" w:rsidR="0097648E" w:rsidRPr="003F7263" w:rsidRDefault="0097648E" w:rsidP="0097648E">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2A430A31" w14:textId="77777777" w:rsidR="0097648E" w:rsidRPr="003F7263" w:rsidRDefault="0097648E" w:rsidP="0097648E">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EAD510" w14:textId="77777777" w:rsidR="0097648E" w:rsidRPr="003F7263" w:rsidRDefault="0097648E" w:rsidP="0097648E">
            <w:pPr>
              <w:pStyle w:val="TAL"/>
              <w:keepNext w:val="0"/>
              <w:keepLines w:val="0"/>
              <w:jc w:val="center"/>
              <w:rPr>
                <w:rFonts w:cs="Arial"/>
                <w:sz w:val="16"/>
                <w:szCs w:val="16"/>
              </w:rPr>
            </w:pPr>
            <w:r w:rsidRPr="003F7263">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3FCA9CC" w14:textId="77777777" w:rsidR="0097648E" w:rsidRPr="003F7263" w:rsidRDefault="0097648E" w:rsidP="0097648E">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97648E" w:rsidRPr="003F7263" w14:paraId="4B354CCC" w14:textId="77777777" w:rsidTr="000D3059">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36F171A8" w14:textId="77777777" w:rsidR="0097648E" w:rsidRPr="003F7263" w:rsidRDefault="0097648E" w:rsidP="0097648E">
            <w:pPr>
              <w:pStyle w:val="TAL"/>
              <w:keepNext w:val="0"/>
              <w:keepLines w:val="0"/>
              <w:rPr>
                <w:rFonts w:eastAsia="SimSun" w:cs="Arial"/>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7A20F99" w14:textId="77777777" w:rsidR="0097648E" w:rsidRPr="003F7263" w:rsidRDefault="0097648E" w:rsidP="0097648E">
            <w:pPr>
              <w:pStyle w:val="TAL"/>
              <w:keepNext w:val="0"/>
              <w:keepLines w:val="0"/>
              <w:rPr>
                <w:rFonts w:eastAsia="SimSun" w:cs="Arial"/>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F3D4B0E" w14:textId="77777777" w:rsidR="0097648E" w:rsidRPr="003F7263" w:rsidRDefault="0097648E" w:rsidP="0097648E">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53631" w14:textId="77777777" w:rsidR="0097648E" w:rsidRPr="003F7263" w:rsidRDefault="0097648E" w:rsidP="0097648E">
            <w:pPr>
              <w:pStyle w:val="TAL"/>
              <w:keepNext w:val="0"/>
              <w:keepLines w:val="0"/>
              <w:jc w:val="center"/>
              <w:rPr>
                <w:rFonts w:cs="Arial"/>
                <w:sz w:val="16"/>
                <w:szCs w:val="16"/>
              </w:rPr>
            </w:pPr>
            <w:r w:rsidRPr="003F7263">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4ACFB67" w14:textId="77777777" w:rsidR="0097648E" w:rsidRPr="003F7263" w:rsidRDefault="0097648E" w:rsidP="0097648E">
            <w:pPr>
              <w:pStyle w:val="TAL"/>
              <w:keepNext w:val="0"/>
              <w:keepLines w:val="0"/>
              <w:rPr>
                <w:rFonts w:cs="Arial"/>
                <w:sz w:val="16"/>
                <w:szCs w:val="16"/>
              </w:rPr>
            </w:pPr>
            <w:r w:rsidRPr="003F7263">
              <w:rPr>
                <w:rFonts w:cs="Arial"/>
                <w:sz w:val="16"/>
                <w:szCs w:val="16"/>
              </w:rPr>
              <w:t>UEs supporting NR-DC and PDCP duplication over split DRB</w:t>
            </w:r>
          </w:p>
        </w:tc>
      </w:tr>
      <w:tr w:rsidR="0097648E" w:rsidRPr="003F7263" w14:paraId="2D080D1B" w14:textId="77777777" w:rsidTr="00B76AD6">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6D018A8" w14:textId="4F747764" w:rsidR="0097648E" w:rsidRPr="003F7263" w:rsidRDefault="0097648E" w:rsidP="0097648E">
            <w:pPr>
              <w:pStyle w:val="TAL"/>
              <w:keepNext w:val="0"/>
              <w:keepLines w:val="0"/>
              <w:rPr>
                <w:rFonts w:eastAsia="SimSun" w:cs="Arial"/>
                <w:sz w:val="16"/>
                <w:szCs w:val="16"/>
                <w:lang w:eastAsia="zh-CN"/>
              </w:rPr>
            </w:pPr>
            <w:r w:rsidRPr="003F7263">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84ECA1D" w14:textId="4B3F3FF6" w:rsidR="0097648E" w:rsidRPr="003F7263" w:rsidRDefault="0097648E" w:rsidP="0097648E">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1AC6F49" w14:textId="77777777" w:rsidR="0097648E" w:rsidRPr="003F7263" w:rsidRDefault="0097648E" w:rsidP="0097648E">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361890" w14:textId="77777777" w:rsidR="0097648E" w:rsidRPr="003F7263" w:rsidRDefault="0097648E" w:rsidP="0097648E">
            <w:pPr>
              <w:pStyle w:val="TAL"/>
              <w:keepNext w:val="0"/>
              <w:keepLines w:val="0"/>
              <w:jc w:val="center"/>
              <w:rPr>
                <w:rFonts w:cs="Arial"/>
                <w:sz w:val="16"/>
                <w:szCs w:val="16"/>
              </w:rPr>
            </w:pPr>
            <w:r w:rsidRPr="003F7263">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9592C5F" w14:textId="7878937F" w:rsidR="0097648E" w:rsidRPr="003F7263" w:rsidRDefault="0097648E" w:rsidP="0097648E">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97648E" w:rsidRPr="003F7263" w14:paraId="298B90C9" w14:textId="77777777" w:rsidTr="00B76AD6">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5E51F28" w14:textId="0963E79A" w:rsidR="0097648E" w:rsidRPr="003F7263" w:rsidRDefault="0097648E" w:rsidP="0097648E">
            <w:pPr>
              <w:pStyle w:val="TAL"/>
              <w:keepNext w:val="0"/>
              <w:keepLines w:val="0"/>
              <w:rPr>
                <w:rFonts w:cs="Arial"/>
                <w:sz w:val="16"/>
                <w:szCs w:val="16"/>
                <w:lang w:eastAsia="zh-CN"/>
              </w:rPr>
            </w:pPr>
            <w:r w:rsidRPr="003F7263">
              <w:rPr>
                <w:rFonts w:cs="Arial"/>
                <w:sz w:val="16"/>
                <w:szCs w:val="16"/>
                <w:lang w:eastAsia="zh-CN"/>
              </w:rPr>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51E92F3A" w14:textId="58B8B737" w:rsidR="0097648E" w:rsidRPr="003F7263" w:rsidRDefault="0097648E" w:rsidP="0097648E">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9C59AE9" w14:textId="0C43417A" w:rsidR="0097648E" w:rsidRPr="003F7263" w:rsidRDefault="0097648E" w:rsidP="009764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D4CA7E" w14:textId="4BB0BC51" w:rsidR="0097648E" w:rsidRPr="003F7263" w:rsidRDefault="0097648E" w:rsidP="0097648E">
            <w:pPr>
              <w:pStyle w:val="TAL"/>
              <w:keepNext w:val="0"/>
              <w:keepLines w:val="0"/>
              <w:jc w:val="center"/>
              <w:rPr>
                <w:rFonts w:cs="Arial"/>
                <w:sz w:val="16"/>
                <w:szCs w:val="16"/>
              </w:rPr>
            </w:pPr>
            <w:r w:rsidRPr="003F7263">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A690256" w14:textId="2FB9115E" w:rsidR="0097648E" w:rsidRPr="003F7263" w:rsidRDefault="0097648E" w:rsidP="0097648E">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97648E" w:rsidRPr="003F7263" w14:paraId="162B1BE1" w14:textId="77777777" w:rsidTr="00B76AD6">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8EBA16C" w14:textId="77777777" w:rsidR="0097648E" w:rsidRPr="003F7263" w:rsidRDefault="0097648E" w:rsidP="0097648E">
            <w:pPr>
              <w:pStyle w:val="TAL"/>
              <w:keepNext w:val="0"/>
              <w:keepLines w:val="0"/>
              <w:rPr>
                <w:rFonts w:cs="Arial"/>
                <w:sz w:val="16"/>
                <w:szCs w:val="16"/>
                <w:lang w:eastAsia="zh-CN"/>
              </w:rPr>
            </w:pPr>
            <w:r w:rsidRPr="003F7263">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729C7330" w14:textId="77777777" w:rsidR="0097648E" w:rsidRPr="007035FE" w:rsidRDefault="0097648E" w:rsidP="0097648E">
            <w:pPr>
              <w:pStyle w:val="TAL"/>
              <w:keepNext w:val="0"/>
              <w:keepLines w:val="0"/>
              <w:rPr>
                <w:rFonts w:cs="Arial"/>
                <w:sz w:val="16"/>
                <w:szCs w:val="18"/>
                <w:lang w:eastAsia="zh-CN"/>
              </w:rPr>
            </w:pPr>
            <w:r w:rsidRPr="005270CE">
              <w:rPr>
                <w:sz w:val="16"/>
                <w:szCs w:val="18"/>
              </w:rP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6FBF929" w14:textId="77777777" w:rsidR="0097648E" w:rsidRPr="003F7263" w:rsidRDefault="0097648E" w:rsidP="009764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929C7F" w14:textId="77777777" w:rsidR="0097648E" w:rsidRPr="003F7263" w:rsidRDefault="0097648E" w:rsidP="0097648E">
            <w:pPr>
              <w:pStyle w:val="TAL"/>
              <w:keepNext w:val="0"/>
              <w:keepLines w:val="0"/>
              <w:jc w:val="center"/>
              <w:rPr>
                <w:rFonts w:cs="Arial"/>
                <w:sz w:val="16"/>
                <w:szCs w:val="16"/>
                <w:lang w:eastAsia="zh-CN"/>
              </w:rPr>
            </w:pPr>
            <w:r w:rsidRPr="003F7263">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8A7EB2" w14:textId="77777777" w:rsidR="0097648E" w:rsidRPr="003F7263" w:rsidRDefault="0097648E" w:rsidP="0097648E">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97648E" w:rsidRPr="003F7263" w14:paraId="106D9686" w14:textId="77777777" w:rsidTr="00B76AD6">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47E11D37" w14:textId="1E37A270" w:rsidR="0097648E" w:rsidRPr="003F7263" w:rsidRDefault="0097648E" w:rsidP="0097648E">
            <w:pPr>
              <w:pStyle w:val="TAL"/>
              <w:keepNext w:val="0"/>
              <w:keepLines w:val="0"/>
              <w:rPr>
                <w:rFonts w:cs="Arial"/>
                <w:sz w:val="16"/>
                <w:szCs w:val="16"/>
                <w:lang w:eastAsia="zh-CN"/>
              </w:rPr>
            </w:pPr>
            <w:r>
              <w:rPr>
                <w:b/>
                <w:bCs/>
                <w:sz w:val="16"/>
                <w:szCs w:val="16"/>
                <w:lang w:eastAsia="en-US"/>
              </w:rPr>
              <w:t>7.1.3.</w:t>
            </w:r>
            <w:r>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222AA89D" w14:textId="575F6573" w:rsidR="0097648E" w:rsidRPr="003F7263" w:rsidRDefault="0097648E" w:rsidP="0097648E">
            <w:pPr>
              <w:pStyle w:val="TAL"/>
              <w:keepNext w:val="0"/>
              <w:keepLines w:val="0"/>
            </w:pPr>
            <w:r>
              <w:rPr>
                <w:b/>
                <w:bCs/>
                <w:sz w:val="16"/>
                <w:szCs w:val="16"/>
                <w:lang w:eastAsia="en-US"/>
              </w:rPr>
              <w:t xml:space="preserve">PDCP </w:t>
            </w:r>
            <w:r>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59935C83" w14:textId="77777777" w:rsidR="0097648E" w:rsidRPr="003F7263" w:rsidRDefault="0097648E" w:rsidP="0097648E">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97648E" w:rsidRPr="003F7263" w:rsidRDefault="0097648E" w:rsidP="0097648E">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97648E" w:rsidRPr="003F7263" w:rsidRDefault="0097648E" w:rsidP="0097648E">
            <w:pPr>
              <w:pStyle w:val="TAL"/>
              <w:keepNext w:val="0"/>
              <w:keepLines w:val="0"/>
              <w:rPr>
                <w:rFonts w:cs="Arial"/>
                <w:sz w:val="16"/>
                <w:szCs w:val="16"/>
              </w:rPr>
            </w:pPr>
          </w:p>
        </w:tc>
      </w:tr>
      <w:tr w:rsidR="0097648E" w:rsidRPr="003F7263" w14:paraId="110969EB"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3230A248" w14:textId="01C3C08D" w:rsidR="0097648E" w:rsidRPr="003F7263" w:rsidRDefault="0097648E" w:rsidP="0097648E">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tcPr>
          <w:p w14:paraId="0ECE5FF4" w14:textId="4DBE978C" w:rsidR="0097648E" w:rsidRPr="005270CE" w:rsidRDefault="0097648E" w:rsidP="0097648E">
            <w:pPr>
              <w:pStyle w:val="TAL"/>
              <w:keepNext w:val="0"/>
              <w:keepLines w:val="0"/>
              <w:rPr>
                <w:sz w:val="16"/>
                <w:szCs w:val="18"/>
              </w:rPr>
            </w:pPr>
            <w:r w:rsidRPr="005270CE">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E43C52C" w14:textId="23C8A3CA" w:rsidR="0097648E" w:rsidRPr="003F7263" w:rsidRDefault="0097648E" w:rsidP="0097648E">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EFDEEF" w14:textId="683F0BDC" w:rsidR="0097648E" w:rsidRPr="003F7263" w:rsidRDefault="0097648E" w:rsidP="0097648E">
            <w:pPr>
              <w:pStyle w:val="TAL"/>
              <w:keepNext w:val="0"/>
              <w:keepLines w:val="0"/>
              <w:jc w:val="center"/>
              <w:rPr>
                <w:rFonts w:cs="Arial"/>
                <w:sz w:val="16"/>
                <w:szCs w:val="16"/>
              </w:rPr>
            </w:pPr>
            <w:r>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484846" w14:textId="33615B19" w:rsidR="0097648E" w:rsidRPr="003F7263" w:rsidRDefault="0097648E" w:rsidP="0097648E">
            <w:pPr>
              <w:pStyle w:val="TAL"/>
              <w:keepNext w:val="0"/>
              <w:keepLines w:val="0"/>
              <w:rPr>
                <w:rFonts w:cs="Arial"/>
                <w:sz w:val="16"/>
                <w:szCs w:val="16"/>
              </w:rPr>
            </w:pPr>
            <w:r w:rsidRPr="001506F1">
              <w:rPr>
                <w:rFonts w:cs="Arial"/>
                <w:sz w:val="16"/>
                <w:szCs w:val="16"/>
              </w:rPr>
              <w:t>UEs supporting 5GS and uplink data compression operation</w:t>
            </w:r>
          </w:p>
        </w:tc>
      </w:tr>
      <w:tr w:rsidR="0097648E" w:rsidRPr="003F7263" w14:paraId="67F2A17B"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40F962C" w14:textId="38F0AE4A" w:rsidR="0097648E" w:rsidRPr="0097648E" w:rsidRDefault="0097648E" w:rsidP="0097648E">
            <w:pPr>
              <w:pStyle w:val="TAL"/>
              <w:keepNext w:val="0"/>
              <w:keepLines w:val="0"/>
              <w:rPr>
                <w:rFonts w:cs="Arial"/>
                <w:sz w:val="16"/>
                <w:szCs w:val="16"/>
                <w:lang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tcPr>
          <w:p w14:paraId="4500EF86" w14:textId="045B2F6B" w:rsidR="0097648E" w:rsidRPr="0097648E" w:rsidRDefault="0097648E" w:rsidP="0097648E">
            <w:pPr>
              <w:pStyle w:val="TAL"/>
              <w:keepNext w:val="0"/>
              <w:keepLines w:val="0"/>
              <w:rPr>
                <w:sz w:val="16"/>
                <w:szCs w:val="16"/>
              </w:rPr>
            </w:pPr>
            <w:r w:rsidRPr="0097648E">
              <w:rPr>
                <w:sz w:val="16"/>
                <w:szCs w:val="16"/>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FF1C3D7" w14:textId="3936C9E1" w:rsidR="0097648E" w:rsidRPr="0097648E" w:rsidRDefault="0097648E" w:rsidP="0097648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F2F8FC" w14:textId="2A028420" w:rsidR="0097648E" w:rsidRPr="0097648E" w:rsidRDefault="0097648E" w:rsidP="0097648E">
            <w:pPr>
              <w:pStyle w:val="TAL"/>
              <w:keepNext w:val="0"/>
              <w:keepLines w:val="0"/>
              <w:jc w:val="center"/>
              <w:rPr>
                <w:rFonts w:cs="Arial"/>
                <w:sz w:val="16"/>
                <w:szCs w:val="16"/>
              </w:rPr>
            </w:pPr>
            <w:r w:rsidRPr="0097648E">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C4681E8" w14:textId="3744DCBC" w:rsidR="0097648E" w:rsidRPr="0097648E" w:rsidRDefault="0097648E" w:rsidP="0097648E">
            <w:pPr>
              <w:pStyle w:val="TAL"/>
              <w:keepNext w:val="0"/>
              <w:keepLines w:val="0"/>
              <w:rPr>
                <w:rFonts w:cs="Arial"/>
                <w:sz w:val="16"/>
                <w:szCs w:val="16"/>
              </w:rPr>
            </w:pPr>
            <w:r w:rsidRPr="0097648E">
              <w:rPr>
                <w:rFonts w:cs="Arial"/>
                <w:sz w:val="16"/>
                <w:szCs w:val="16"/>
              </w:rPr>
              <w:t>UEs supporting 5GS and uplink data compression operation</w:t>
            </w:r>
            <w:r w:rsidRPr="0097648E">
              <w:rPr>
                <w:rFonts w:cs="Arial" w:hint="eastAsia"/>
                <w:sz w:val="16"/>
                <w:szCs w:val="16"/>
                <w:lang w:eastAsia="zh-CN"/>
              </w:rPr>
              <w:t xml:space="preserve"> </w:t>
            </w:r>
            <w:r w:rsidRPr="0097648E">
              <w:rPr>
                <w:rFonts w:cs="Arial"/>
                <w:sz w:val="16"/>
                <w:szCs w:val="16"/>
                <w:lang w:eastAsia="zh-CN"/>
              </w:rPr>
              <w:t>and UL data compression with SIP static dictionary</w:t>
            </w:r>
          </w:p>
        </w:tc>
      </w:tr>
      <w:tr w:rsidR="0097648E" w:rsidRPr="003F7263" w14:paraId="10C09AC1"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0AA0DDCD" w14:textId="67D4F189" w:rsidR="0097648E" w:rsidRPr="0097648E" w:rsidRDefault="0097648E" w:rsidP="0097648E">
            <w:pPr>
              <w:pStyle w:val="TAL"/>
              <w:keepNext w:val="0"/>
              <w:keepLines w:val="0"/>
              <w:rPr>
                <w:rFonts w:cs="Arial"/>
                <w:sz w:val="16"/>
                <w:szCs w:val="16"/>
                <w:lang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tcPr>
          <w:p w14:paraId="5869CA3A" w14:textId="6F42FB6B" w:rsidR="0097648E" w:rsidRPr="0097648E" w:rsidRDefault="0097648E" w:rsidP="0097648E">
            <w:pPr>
              <w:pStyle w:val="TAL"/>
              <w:keepNext w:val="0"/>
              <w:keepLines w:val="0"/>
              <w:rPr>
                <w:sz w:val="16"/>
                <w:szCs w:val="16"/>
              </w:rPr>
            </w:pPr>
            <w:r w:rsidRPr="0097648E">
              <w:rPr>
                <w:sz w:val="16"/>
                <w:szCs w:val="16"/>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D7FFB38" w14:textId="77B4323A" w:rsidR="0097648E" w:rsidRPr="0097648E" w:rsidRDefault="0097648E" w:rsidP="0097648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D57F9D" w14:textId="702C54E1" w:rsidR="0097648E" w:rsidRPr="0097648E" w:rsidRDefault="0097648E" w:rsidP="0097648E">
            <w:pPr>
              <w:pStyle w:val="TAL"/>
              <w:keepNext w:val="0"/>
              <w:keepLines w:val="0"/>
              <w:jc w:val="center"/>
              <w:rPr>
                <w:rFonts w:cs="Arial"/>
                <w:sz w:val="16"/>
                <w:szCs w:val="16"/>
              </w:rPr>
            </w:pPr>
            <w:r w:rsidRPr="0097648E">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8D9601" w14:textId="7B763743" w:rsidR="0097648E" w:rsidRPr="0097648E" w:rsidRDefault="0097648E" w:rsidP="0097648E">
            <w:pPr>
              <w:pStyle w:val="TAL"/>
              <w:keepNext w:val="0"/>
              <w:keepLines w:val="0"/>
              <w:rPr>
                <w:rFonts w:cs="Arial"/>
                <w:sz w:val="16"/>
                <w:szCs w:val="16"/>
              </w:rPr>
            </w:pPr>
            <w:r w:rsidRPr="0097648E">
              <w:rPr>
                <w:rFonts w:cs="Arial"/>
                <w:sz w:val="16"/>
                <w:szCs w:val="16"/>
              </w:rPr>
              <w:t>UEs supporting 5GS and uplink data compression operation</w:t>
            </w:r>
          </w:p>
        </w:tc>
      </w:tr>
      <w:tr w:rsidR="0097648E" w:rsidRPr="003F7263" w14:paraId="78BDBA37"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CED772E" w14:textId="514EB74A" w:rsidR="0097648E" w:rsidRPr="0097648E" w:rsidRDefault="0097648E" w:rsidP="0097648E">
            <w:pPr>
              <w:pStyle w:val="TAL"/>
              <w:keepNext w:val="0"/>
              <w:keepLines w:val="0"/>
              <w:rPr>
                <w:rFonts w:cs="Arial"/>
                <w:sz w:val="16"/>
                <w:szCs w:val="16"/>
                <w:lang w:val="en-US" w:eastAsia="zh-CN"/>
              </w:rPr>
            </w:pPr>
            <w:r w:rsidRPr="0097648E">
              <w:rPr>
                <w:rFonts w:cs="Arial"/>
                <w:sz w:val="16"/>
                <w:szCs w:val="16"/>
                <w:lang w:val="en-US" w:eastAsia="zh-CN"/>
              </w:rPr>
              <w:t>7.1.3.6.4</w:t>
            </w:r>
          </w:p>
        </w:tc>
        <w:tc>
          <w:tcPr>
            <w:tcW w:w="3505" w:type="dxa"/>
            <w:gridSpan w:val="2"/>
            <w:tcBorders>
              <w:left w:val="single" w:sz="4" w:space="0" w:color="auto"/>
              <w:bottom w:val="single" w:sz="4" w:space="0" w:color="auto"/>
              <w:right w:val="single" w:sz="4" w:space="0" w:color="auto"/>
            </w:tcBorders>
            <w:shd w:val="clear" w:color="auto" w:fill="auto"/>
          </w:tcPr>
          <w:p w14:paraId="6D0214D2" w14:textId="53DA7A68" w:rsidR="0097648E" w:rsidRPr="0097648E" w:rsidRDefault="0097648E" w:rsidP="0097648E">
            <w:pPr>
              <w:pStyle w:val="TAL"/>
              <w:keepNext w:val="0"/>
              <w:keepLines w:val="0"/>
              <w:rPr>
                <w:sz w:val="16"/>
                <w:szCs w:val="16"/>
              </w:rPr>
            </w:pPr>
            <w:r w:rsidRPr="0097648E">
              <w:rPr>
                <w:sz w:val="16"/>
                <w:szCs w:val="16"/>
              </w:rPr>
              <w:t>PDCP UDC/ Handover/ Intra-frequency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3E5B8E6" w14:textId="7F96D087" w:rsidR="0097648E" w:rsidRPr="0097648E" w:rsidRDefault="0097648E" w:rsidP="0097648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F305BB" w14:textId="26BDB874" w:rsidR="0097648E" w:rsidRPr="0097648E" w:rsidRDefault="0097648E" w:rsidP="0097648E">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C2F96EC" w14:textId="19824609" w:rsidR="0097648E" w:rsidRPr="0097648E" w:rsidRDefault="0097648E" w:rsidP="0097648E">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97648E" w:rsidRPr="003F7263" w14:paraId="39848343"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22804C6" w14:textId="35C573EE" w:rsidR="0097648E" w:rsidRPr="0097648E" w:rsidRDefault="0097648E" w:rsidP="0097648E">
            <w:pPr>
              <w:pStyle w:val="TAL"/>
              <w:keepNext w:val="0"/>
              <w:keepLines w:val="0"/>
              <w:rPr>
                <w:rFonts w:cs="Arial"/>
                <w:sz w:val="16"/>
                <w:szCs w:val="16"/>
                <w:lang w:val="en-US" w:eastAsia="zh-CN"/>
              </w:rPr>
            </w:pPr>
            <w:r w:rsidRPr="0097648E">
              <w:rPr>
                <w:rFonts w:cs="Arial"/>
                <w:sz w:val="16"/>
                <w:szCs w:val="16"/>
                <w:lang w:val="en-US" w:eastAsia="zh-CN"/>
              </w:rPr>
              <w:t>7.1.3.6.5</w:t>
            </w:r>
          </w:p>
        </w:tc>
        <w:tc>
          <w:tcPr>
            <w:tcW w:w="3505" w:type="dxa"/>
            <w:gridSpan w:val="2"/>
            <w:tcBorders>
              <w:left w:val="single" w:sz="4" w:space="0" w:color="auto"/>
              <w:bottom w:val="single" w:sz="4" w:space="0" w:color="auto"/>
              <w:right w:val="single" w:sz="4" w:space="0" w:color="auto"/>
            </w:tcBorders>
            <w:shd w:val="clear" w:color="auto" w:fill="auto"/>
          </w:tcPr>
          <w:p w14:paraId="144BF234" w14:textId="72FD2ED3" w:rsidR="0097648E" w:rsidRPr="0097648E" w:rsidRDefault="0097648E" w:rsidP="0097648E">
            <w:pPr>
              <w:pStyle w:val="TAL"/>
              <w:keepNext w:val="0"/>
              <w:keepLines w:val="0"/>
              <w:rPr>
                <w:sz w:val="16"/>
                <w:szCs w:val="16"/>
              </w:rPr>
            </w:pPr>
            <w:r w:rsidRPr="0097648E">
              <w:rPr>
                <w:sz w:val="16"/>
                <w:szCs w:val="16"/>
              </w:rPr>
              <w:t>PDCP UDC/ Handover/ Int</w:t>
            </w:r>
            <w:r w:rsidRPr="0097648E">
              <w:rPr>
                <w:sz w:val="16"/>
                <w:szCs w:val="16"/>
                <w:lang w:eastAsia="zh-CN"/>
              </w:rPr>
              <w:t>er</w:t>
            </w:r>
            <w:r w:rsidRPr="0097648E">
              <w:rPr>
                <w:sz w:val="16"/>
                <w:szCs w:val="16"/>
              </w:rPr>
              <w:t>-frequency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097794D" w14:textId="75FA4BC9" w:rsidR="0097648E" w:rsidRPr="0097648E" w:rsidRDefault="0097648E" w:rsidP="0097648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155299" w14:textId="33E30B32" w:rsidR="0097648E" w:rsidRPr="0097648E" w:rsidRDefault="0097648E" w:rsidP="0097648E">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30E5FF7" w14:textId="3F298EDF" w:rsidR="0097648E" w:rsidRPr="0097648E" w:rsidRDefault="0097648E" w:rsidP="0097648E">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97648E" w:rsidRPr="003F7263" w14:paraId="189F5F17"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0FFD6C35" w14:textId="385AC6FF" w:rsidR="0097648E" w:rsidRPr="0097648E" w:rsidRDefault="0097648E" w:rsidP="0097648E">
            <w:pPr>
              <w:pStyle w:val="TAL"/>
              <w:keepNext w:val="0"/>
              <w:keepLines w:val="0"/>
              <w:rPr>
                <w:rFonts w:cs="Arial"/>
                <w:sz w:val="16"/>
                <w:szCs w:val="16"/>
                <w:lang w:val="en-US" w:eastAsia="zh-CN"/>
              </w:rPr>
            </w:pPr>
            <w:r w:rsidRPr="0097648E">
              <w:rPr>
                <w:rFonts w:cs="Arial"/>
                <w:sz w:val="16"/>
                <w:szCs w:val="16"/>
                <w:lang w:val="en-US" w:eastAsia="zh-CN"/>
              </w:rPr>
              <w:t>7.1.3.6.6</w:t>
            </w:r>
          </w:p>
        </w:tc>
        <w:tc>
          <w:tcPr>
            <w:tcW w:w="3505" w:type="dxa"/>
            <w:gridSpan w:val="2"/>
            <w:tcBorders>
              <w:left w:val="single" w:sz="4" w:space="0" w:color="auto"/>
              <w:bottom w:val="single" w:sz="4" w:space="0" w:color="auto"/>
              <w:right w:val="single" w:sz="4" w:space="0" w:color="auto"/>
            </w:tcBorders>
            <w:shd w:val="clear" w:color="auto" w:fill="auto"/>
          </w:tcPr>
          <w:p w14:paraId="082CFA0F" w14:textId="0D90F124" w:rsidR="0097648E" w:rsidRPr="0097648E" w:rsidRDefault="0097648E" w:rsidP="0097648E">
            <w:pPr>
              <w:pStyle w:val="TAL"/>
              <w:keepNext w:val="0"/>
              <w:keepLines w:val="0"/>
              <w:rPr>
                <w:sz w:val="16"/>
                <w:szCs w:val="16"/>
              </w:rPr>
            </w:pPr>
            <w:r w:rsidRPr="0097648E">
              <w:rPr>
                <w:sz w:val="16"/>
                <w:szCs w:val="16"/>
              </w:rPr>
              <w:t>PDCP UDC/ RRC re</w:t>
            </w:r>
            <w:r w:rsidRPr="0097648E">
              <w:rPr>
                <w:sz w:val="16"/>
                <w:szCs w:val="16"/>
                <w:lang w:eastAsia="zh-CN"/>
              </w:rPr>
              <w:t>sume</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081CBE5" w14:textId="0C7FB704" w:rsidR="0097648E" w:rsidRPr="0097648E" w:rsidRDefault="0097648E" w:rsidP="0097648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77DDBE" w14:textId="063D060D" w:rsidR="0097648E" w:rsidRPr="0097648E" w:rsidRDefault="0097648E" w:rsidP="0097648E">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829BC9" w14:textId="0C4FBFE5" w:rsidR="0097648E" w:rsidRPr="0097648E" w:rsidRDefault="0097648E" w:rsidP="0097648E">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97648E" w:rsidRPr="003F7263" w14:paraId="1761E5E4"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F3613F6" w14:textId="6A81669E" w:rsidR="0097648E" w:rsidRPr="0097648E" w:rsidRDefault="0097648E" w:rsidP="0097648E">
            <w:pPr>
              <w:pStyle w:val="TAL"/>
              <w:keepNext w:val="0"/>
              <w:keepLines w:val="0"/>
              <w:rPr>
                <w:rFonts w:cs="Arial"/>
                <w:sz w:val="16"/>
                <w:szCs w:val="16"/>
                <w:lang w:val="en-US" w:eastAsia="zh-CN"/>
              </w:rPr>
            </w:pPr>
            <w:r w:rsidRPr="0097648E">
              <w:rPr>
                <w:rFonts w:cs="Arial"/>
                <w:sz w:val="16"/>
                <w:szCs w:val="16"/>
                <w:lang w:val="en-US" w:eastAsia="zh-CN"/>
              </w:rPr>
              <w:t>7.1.3.6.7</w:t>
            </w:r>
          </w:p>
        </w:tc>
        <w:tc>
          <w:tcPr>
            <w:tcW w:w="3505" w:type="dxa"/>
            <w:gridSpan w:val="2"/>
            <w:tcBorders>
              <w:left w:val="single" w:sz="4" w:space="0" w:color="auto"/>
              <w:bottom w:val="single" w:sz="4" w:space="0" w:color="auto"/>
              <w:right w:val="single" w:sz="4" w:space="0" w:color="auto"/>
            </w:tcBorders>
            <w:shd w:val="clear" w:color="auto" w:fill="auto"/>
          </w:tcPr>
          <w:p w14:paraId="78A87538" w14:textId="014A9E9C" w:rsidR="0097648E" w:rsidRPr="0097648E" w:rsidRDefault="0097648E" w:rsidP="0097648E">
            <w:pPr>
              <w:pStyle w:val="TAL"/>
              <w:keepNext w:val="0"/>
              <w:keepLines w:val="0"/>
              <w:rPr>
                <w:sz w:val="16"/>
                <w:szCs w:val="16"/>
              </w:rPr>
            </w:pPr>
            <w:r w:rsidRPr="0097648E">
              <w:rPr>
                <w:sz w:val="16"/>
                <w:szCs w:val="16"/>
              </w:rPr>
              <w:t>PDCP UDC/ RRC reestablishment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1A5CFAA" w14:textId="26B366AB" w:rsidR="0097648E" w:rsidRPr="0097648E" w:rsidRDefault="0097648E" w:rsidP="0097648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1CA360" w14:textId="081DA8D1" w:rsidR="0097648E" w:rsidRPr="0097648E" w:rsidRDefault="0097648E" w:rsidP="0097648E">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2B43BAB" w14:textId="1AC402A4" w:rsidR="0097648E" w:rsidRPr="0097648E" w:rsidRDefault="0097648E" w:rsidP="0097648E">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97648E" w:rsidRPr="003F7263" w14:paraId="1ADB2182"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4A111B1" w14:textId="2364104C" w:rsidR="0097648E" w:rsidRPr="0097648E" w:rsidRDefault="0097648E" w:rsidP="0097648E">
            <w:pPr>
              <w:pStyle w:val="TAL"/>
              <w:keepNext w:val="0"/>
              <w:keepLines w:val="0"/>
              <w:rPr>
                <w:rFonts w:cs="Arial"/>
                <w:sz w:val="16"/>
                <w:szCs w:val="16"/>
                <w:lang w:val="en-US"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8</w:t>
            </w:r>
          </w:p>
        </w:tc>
        <w:tc>
          <w:tcPr>
            <w:tcW w:w="3505" w:type="dxa"/>
            <w:gridSpan w:val="2"/>
            <w:tcBorders>
              <w:left w:val="single" w:sz="4" w:space="0" w:color="auto"/>
              <w:bottom w:val="single" w:sz="4" w:space="0" w:color="auto"/>
              <w:right w:val="single" w:sz="4" w:space="0" w:color="auto"/>
            </w:tcBorders>
            <w:shd w:val="clear" w:color="auto" w:fill="auto"/>
          </w:tcPr>
          <w:p w14:paraId="42308C9E" w14:textId="50D1F219" w:rsidR="0097648E" w:rsidRPr="0097648E" w:rsidRDefault="0097648E" w:rsidP="0097648E">
            <w:pPr>
              <w:pStyle w:val="TAL"/>
              <w:keepNext w:val="0"/>
              <w:keepLines w:val="0"/>
              <w:rPr>
                <w:sz w:val="16"/>
                <w:szCs w:val="16"/>
              </w:rPr>
            </w:pPr>
            <w:r w:rsidRPr="0097648E">
              <w:rPr>
                <w:sz w:val="16"/>
                <w:szCs w:val="16"/>
              </w:rPr>
              <w:t xml:space="preserve">PDCP UDC/ PSCell addition / SCG DRB with </w:t>
            </w:r>
            <w:r w:rsidRPr="0097648E">
              <w:rPr>
                <w:sz w:val="16"/>
                <w:szCs w:val="16"/>
              </w:rPr>
              <w:lastRenderedPageBreak/>
              <w:t>UDC configuration/ NR-DC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B8F50A7" w14:textId="214195A8" w:rsidR="0097648E" w:rsidRPr="0097648E" w:rsidRDefault="0097648E" w:rsidP="0097648E">
            <w:pPr>
              <w:keepNext/>
              <w:keepLines/>
              <w:spacing w:after="0"/>
              <w:jc w:val="center"/>
              <w:rPr>
                <w:rFonts w:ascii="Arial" w:hAnsi="Arial" w:cs="Arial"/>
                <w:sz w:val="16"/>
                <w:szCs w:val="16"/>
                <w:lang w:eastAsia="zh-CN"/>
              </w:rPr>
            </w:pPr>
            <w:r w:rsidRPr="0097648E">
              <w:rPr>
                <w:rFonts w:ascii="Arial" w:hAnsi="Arial" w:cs="Arial"/>
                <w:sz w:val="16"/>
                <w:szCs w:val="16"/>
                <w:lang w:eastAsia="zh-CN"/>
              </w:rPr>
              <w:lastRenderedPageBreak/>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160CE8" w14:textId="70366A87" w:rsidR="0097648E" w:rsidRPr="0097648E" w:rsidRDefault="0097648E" w:rsidP="0097648E">
            <w:pPr>
              <w:pStyle w:val="TAL"/>
              <w:keepNext w:val="0"/>
              <w:keepLines w:val="0"/>
              <w:jc w:val="center"/>
              <w:rPr>
                <w:rFonts w:cs="Arial"/>
                <w:sz w:val="16"/>
                <w:szCs w:val="16"/>
                <w:lang w:eastAsia="zh-CN"/>
              </w:rPr>
            </w:pPr>
            <w:r w:rsidRPr="0097648E">
              <w:rPr>
                <w:rFonts w:cs="Arial"/>
                <w:sz w:val="16"/>
                <w:szCs w:val="16"/>
                <w:lang w:eastAsia="zh-CN"/>
              </w:rPr>
              <w:t>C272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CF9EBE1" w14:textId="4AC3FCD6" w:rsidR="0097648E" w:rsidRPr="0097648E" w:rsidRDefault="0097648E" w:rsidP="0097648E">
            <w:pPr>
              <w:pStyle w:val="TAL"/>
              <w:keepNext w:val="0"/>
              <w:keepLines w:val="0"/>
              <w:rPr>
                <w:rFonts w:cs="Arial"/>
                <w:sz w:val="16"/>
                <w:szCs w:val="16"/>
              </w:rPr>
            </w:pPr>
            <w:r w:rsidRPr="0097648E">
              <w:rPr>
                <w:sz w:val="16"/>
                <w:szCs w:val="16"/>
              </w:rPr>
              <w:t xml:space="preserve">UEs supporting NR-DC and uplink data </w:t>
            </w:r>
            <w:r w:rsidRPr="0097648E">
              <w:rPr>
                <w:sz w:val="16"/>
                <w:szCs w:val="16"/>
              </w:rPr>
              <w:lastRenderedPageBreak/>
              <w:t>compression operation</w:t>
            </w:r>
          </w:p>
        </w:tc>
      </w:tr>
      <w:tr w:rsidR="0097648E" w:rsidRPr="003F7263" w14:paraId="4259DC2D" w14:textId="77777777" w:rsidTr="0097648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02702C3" w14:textId="5BC77CFA" w:rsidR="0097648E" w:rsidRPr="0097648E" w:rsidRDefault="0097648E" w:rsidP="0097648E">
            <w:pPr>
              <w:pStyle w:val="TAL"/>
              <w:keepNext w:val="0"/>
              <w:keepLines w:val="0"/>
              <w:rPr>
                <w:rFonts w:cs="Arial"/>
                <w:sz w:val="16"/>
                <w:szCs w:val="16"/>
                <w:lang w:val="en-US" w:eastAsia="zh-CN"/>
              </w:rPr>
            </w:pPr>
            <w:r w:rsidRPr="0097648E">
              <w:rPr>
                <w:rFonts w:cs="Arial"/>
                <w:sz w:val="16"/>
                <w:szCs w:val="16"/>
                <w:lang w:val="en-US" w:eastAsia="zh-CN"/>
              </w:rPr>
              <w:lastRenderedPageBreak/>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9</w:t>
            </w:r>
          </w:p>
        </w:tc>
        <w:tc>
          <w:tcPr>
            <w:tcW w:w="3505" w:type="dxa"/>
            <w:gridSpan w:val="2"/>
            <w:tcBorders>
              <w:left w:val="single" w:sz="4" w:space="0" w:color="auto"/>
              <w:bottom w:val="single" w:sz="4" w:space="0" w:color="auto"/>
              <w:right w:val="single" w:sz="4" w:space="0" w:color="auto"/>
            </w:tcBorders>
            <w:shd w:val="clear" w:color="auto" w:fill="auto"/>
          </w:tcPr>
          <w:p w14:paraId="33A1C5DD" w14:textId="0F12577E" w:rsidR="0097648E" w:rsidRPr="0097648E" w:rsidRDefault="0097648E" w:rsidP="0097648E">
            <w:pPr>
              <w:pStyle w:val="TAL"/>
              <w:keepNext w:val="0"/>
              <w:keepLines w:val="0"/>
              <w:rPr>
                <w:sz w:val="16"/>
                <w:szCs w:val="16"/>
              </w:rPr>
            </w:pPr>
            <w:r w:rsidRPr="0097648E">
              <w:rPr>
                <w:sz w:val="16"/>
                <w:szCs w:val="16"/>
              </w:rPr>
              <w:t>PDCP UDC/ PSCell addition / SCG DRB with UDC configuration/ N</w:t>
            </w:r>
            <w:r w:rsidRPr="0097648E">
              <w:rPr>
                <w:rFonts w:hint="eastAsia"/>
                <w:sz w:val="16"/>
                <w:szCs w:val="16"/>
                <w:lang w:eastAsia="zh-CN"/>
              </w:rPr>
              <w:t>E</w:t>
            </w:r>
            <w:r w:rsidRPr="0097648E">
              <w:rPr>
                <w:sz w:val="16"/>
                <w:szCs w:val="16"/>
              </w:rPr>
              <w:t>-DC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0306CA6" w14:textId="4DB339FD" w:rsidR="0097648E" w:rsidRPr="0097648E" w:rsidRDefault="0097648E" w:rsidP="0097648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51371" w14:textId="01DF0101" w:rsidR="0097648E" w:rsidRPr="0097648E" w:rsidRDefault="0097648E" w:rsidP="0097648E">
            <w:pPr>
              <w:pStyle w:val="TAL"/>
              <w:keepNext w:val="0"/>
              <w:keepLines w:val="0"/>
              <w:jc w:val="center"/>
              <w:rPr>
                <w:rFonts w:cs="Arial"/>
                <w:sz w:val="16"/>
                <w:szCs w:val="16"/>
                <w:lang w:eastAsia="zh-CN"/>
              </w:rPr>
            </w:pPr>
            <w:r w:rsidRPr="0097648E">
              <w:rPr>
                <w:rFonts w:cs="Arial"/>
                <w:sz w:val="16"/>
                <w:szCs w:val="16"/>
                <w:lang w:eastAsia="zh-CN"/>
              </w:rPr>
              <w:t>C273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87A88B" w14:textId="61A674E9" w:rsidR="0097648E" w:rsidRPr="0097648E" w:rsidRDefault="0097648E" w:rsidP="0097648E">
            <w:pPr>
              <w:pStyle w:val="TAL"/>
              <w:keepNext w:val="0"/>
              <w:keepLines w:val="0"/>
              <w:rPr>
                <w:rFonts w:cs="Arial"/>
                <w:sz w:val="16"/>
                <w:szCs w:val="16"/>
              </w:rPr>
            </w:pPr>
            <w:r w:rsidRPr="0097648E">
              <w:rPr>
                <w:sz w:val="16"/>
                <w:szCs w:val="16"/>
              </w:rPr>
              <w:t>UEs supporting N</w:t>
            </w:r>
            <w:r w:rsidRPr="0097648E">
              <w:rPr>
                <w:rFonts w:hint="eastAsia"/>
                <w:sz w:val="16"/>
                <w:szCs w:val="16"/>
                <w:lang w:eastAsia="zh-CN"/>
              </w:rPr>
              <w:t>E</w:t>
            </w:r>
            <w:r w:rsidRPr="0097648E">
              <w:rPr>
                <w:sz w:val="16"/>
                <w:szCs w:val="16"/>
              </w:rPr>
              <w:t>-DC and uplink data compression operation</w:t>
            </w:r>
          </w:p>
        </w:tc>
      </w:tr>
      <w:tr w:rsidR="0097648E" w:rsidRPr="003F7263" w14:paraId="7A8272E1"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97648E" w:rsidRPr="003F7263" w:rsidRDefault="0097648E" w:rsidP="0097648E">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97648E" w:rsidRPr="003F7263" w:rsidRDefault="0097648E" w:rsidP="0097648E">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97648E" w:rsidRPr="003F7263" w:rsidRDefault="0097648E" w:rsidP="0097648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97648E" w:rsidRPr="003F7263" w:rsidRDefault="0097648E" w:rsidP="0097648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97648E" w:rsidRPr="003F7263" w:rsidRDefault="0097648E" w:rsidP="0097648E">
            <w:pPr>
              <w:pStyle w:val="TAL"/>
              <w:keepNext w:val="0"/>
              <w:keepLines w:val="0"/>
              <w:rPr>
                <w:sz w:val="16"/>
                <w:szCs w:val="16"/>
                <w:lang w:eastAsia="en-US"/>
              </w:rPr>
            </w:pPr>
          </w:p>
        </w:tc>
      </w:tr>
      <w:tr w:rsidR="0097648E" w:rsidRPr="003F7263" w14:paraId="72EEA627"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66C16B"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5171E34" w14:textId="77777777" w:rsidR="0097648E" w:rsidRPr="003F7263" w:rsidRDefault="0097648E" w:rsidP="0097648E">
            <w:pPr>
              <w:pStyle w:val="TAL"/>
              <w:keepNext w:val="0"/>
              <w:keepLines w:val="0"/>
              <w:rPr>
                <w:sz w:val="16"/>
                <w:szCs w:val="16"/>
                <w:lang w:eastAsia="en-US"/>
              </w:rPr>
            </w:pPr>
            <w:r w:rsidRPr="003F7263">
              <w:rPr>
                <w:sz w:val="16"/>
                <w:szCs w:val="16"/>
                <w:lang w:eastAsia="en-US"/>
              </w:rPr>
              <w:t>UEs supporting 5G Core and reflective QoS</w:t>
            </w:r>
          </w:p>
        </w:tc>
      </w:tr>
      <w:tr w:rsidR="0097648E" w:rsidRPr="003F7263" w14:paraId="46600940" w14:textId="77777777" w:rsidTr="00B76AD6">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97648E" w:rsidRPr="003F7263" w:rsidRDefault="0097648E" w:rsidP="0097648E">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97648E" w:rsidRPr="003F7263" w:rsidRDefault="0097648E" w:rsidP="009764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B8B76C" w14:textId="77777777" w:rsidR="0097648E" w:rsidRPr="003F7263" w:rsidRDefault="0097648E" w:rsidP="0097648E">
            <w:pPr>
              <w:pStyle w:val="TAL"/>
              <w:keepNext w:val="0"/>
              <w:keepLines w:val="0"/>
              <w:jc w:val="center"/>
              <w:rPr>
                <w:sz w:val="16"/>
                <w:szCs w:val="16"/>
                <w:lang w:eastAsia="en-US"/>
              </w:rPr>
            </w:pPr>
            <w:r w:rsidRPr="003F7263">
              <w:rPr>
                <w:sz w:val="16"/>
                <w:szCs w:val="16"/>
                <w:lang w:eastAsia="en-US"/>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616B59" w14:textId="77777777" w:rsidR="0097648E" w:rsidRPr="003F7263" w:rsidRDefault="0097648E" w:rsidP="0097648E">
            <w:pPr>
              <w:pStyle w:val="TAL"/>
              <w:keepNext w:val="0"/>
              <w:keepLines w:val="0"/>
              <w:rPr>
                <w:sz w:val="16"/>
                <w:szCs w:val="16"/>
                <w:lang w:eastAsia="en-US"/>
              </w:rPr>
            </w:pPr>
            <w:r w:rsidRPr="003F7263">
              <w:rPr>
                <w:rFonts w:cs="Arial"/>
                <w:bCs/>
                <w:sz w:val="16"/>
                <w:szCs w:val="16"/>
              </w:rPr>
              <w:t>UEs supporting 5G Core</w:t>
            </w:r>
          </w:p>
        </w:tc>
      </w:tr>
    </w:tbl>
    <w:p w14:paraId="2FC75CF8" w14:textId="77777777" w:rsidR="00167DB7" w:rsidRPr="003F7263" w:rsidRDefault="00167DB7" w:rsidP="00167DB7"/>
    <w:p w14:paraId="0E465EA1" w14:textId="77777777" w:rsidR="00167DB7" w:rsidRPr="003F7263" w:rsidRDefault="00167DB7" w:rsidP="00784969">
      <w:pPr>
        <w:pStyle w:val="TH"/>
        <w:rPr>
          <w:rFonts w:eastAsia="SimSun"/>
        </w:rPr>
      </w:pPr>
      <w:r w:rsidRPr="003F7263">
        <w:rPr>
          <w:rFonts w:eastAsia="SimSun"/>
        </w:rPr>
        <w:t xml:space="preserve">Table 4.1-2b: </w:t>
      </w:r>
      <w:r w:rsidR="00044600" w:rsidRPr="003F7263">
        <w:rPr>
          <w:rFonts w:eastAsia="SimSun"/>
        </w:rPr>
        <w:t>Additional</w:t>
      </w:r>
      <w:r w:rsidRPr="003F7263">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3F7263" w14:paraId="5717C2E8" w14:textId="77777777" w:rsidTr="00C95168">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3F7263" w:rsidRDefault="00044600"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Release other RAT</w:t>
            </w:r>
          </w:p>
        </w:tc>
      </w:tr>
      <w:tr w:rsidR="0067755D" w:rsidRPr="003F7263" w14:paraId="31816FD9" w14:textId="77777777" w:rsidTr="00C95168">
        <w:trPr>
          <w:gridAfter w:val="1"/>
          <w:wAfter w:w="33" w:type="dxa"/>
          <w:tblHeader/>
          <w:jc w:val="center"/>
        </w:trPr>
        <w:tc>
          <w:tcPr>
            <w:tcW w:w="1137" w:type="dxa"/>
            <w:gridSpan w:val="2"/>
            <w:tcBorders>
              <w:top w:val="nil"/>
              <w:bottom w:val="single" w:sz="4" w:space="0" w:color="auto"/>
            </w:tcBorders>
            <w:shd w:val="clear" w:color="auto" w:fill="E7E6E6"/>
          </w:tcPr>
          <w:p w14:paraId="493F7EFD" w14:textId="3621497C" w:rsidR="0067755D" w:rsidRPr="003F7263" w:rsidRDefault="0067755D" w:rsidP="0067755D">
            <w:pPr>
              <w:pStyle w:val="TAH"/>
              <w:keepNext w:val="0"/>
              <w:keepLines w:val="0"/>
              <w:jc w:val="left"/>
              <w:rPr>
                <w:bCs/>
                <w:sz w:val="16"/>
                <w:szCs w:val="16"/>
                <w:lang w:eastAsia="en-US"/>
              </w:rPr>
            </w:pPr>
            <w:r w:rsidRPr="003F7263">
              <w:rPr>
                <w:bCs/>
                <w:sz w:val="16"/>
                <w:lang w:eastAsia="en-US"/>
              </w:rPr>
              <w:t>7</w:t>
            </w:r>
          </w:p>
        </w:tc>
        <w:tc>
          <w:tcPr>
            <w:tcW w:w="2340" w:type="dxa"/>
            <w:gridSpan w:val="2"/>
            <w:tcBorders>
              <w:bottom w:val="single" w:sz="4" w:space="0" w:color="auto"/>
            </w:tcBorders>
            <w:shd w:val="clear" w:color="auto" w:fill="E7E6E6"/>
          </w:tcPr>
          <w:p w14:paraId="23F7865F"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9EAA63A"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9F7F65B"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8B2E17D" w14:textId="77777777" w:rsidR="0067755D" w:rsidRPr="003F7263" w:rsidRDefault="0067755D" w:rsidP="0067755D">
            <w:pPr>
              <w:pStyle w:val="TAC"/>
              <w:keepNext w:val="0"/>
              <w:keepLines w:val="0"/>
              <w:rPr>
                <w:b/>
                <w:sz w:val="16"/>
                <w:szCs w:val="16"/>
                <w:lang w:eastAsia="en-US"/>
              </w:rPr>
            </w:pPr>
          </w:p>
        </w:tc>
      </w:tr>
      <w:tr w:rsidR="0067755D" w:rsidRPr="003F7263" w14:paraId="16975190" w14:textId="77777777" w:rsidTr="00C95168">
        <w:trPr>
          <w:gridAfter w:val="1"/>
          <w:wAfter w:w="33" w:type="dxa"/>
          <w:tblHeader/>
          <w:jc w:val="center"/>
        </w:trPr>
        <w:tc>
          <w:tcPr>
            <w:tcW w:w="1137" w:type="dxa"/>
            <w:gridSpan w:val="2"/>
            <w:tcBorders>
              <w:top w:val="nil"/>
              <w:bottom w:val="single" w:sz="4" w:space="0" w:color="auto"/>
            </w:tcBorders>
            <w:shd w:val="clear" w:color="auto" w:fill="E7E6E6"/>
          </w:tcPr>
          <w:p w14:paraId="76DAB184" w14:textId="360CF04A" w:rsidR="0067755D" w:rsidRPr="003F7263" w:rsidRDefault="0067755D" w:rsidP="0067755D">
            <w:pPr>
              <w:pStyle w:val="TAH"/>
              <w:keepNext w:val="0"/>
              <w:keepLines w:val="0"/>
              <w:jc w:val="left"/>
              <w:rPr>
                <w:bCs/>
                <w:sz w:val="16"/>
                <w:szCs w:val="16"/>
                <w:lang w:eastAsia="en-US"/>
              </w:rPr>
            </w:pPr>
            <w:r w:rsidRPr="003F7263">
              <w:rPr>
                <w:bCs/>
                <w:sz w:val="16"/>
                <w:lang w:eastAsia="en-US"/>
              </w:rPr>
              <w:t>7.1</w:t>
            </w:r>
          </w:p>
        </w:tc>
        <w:tc>
          <w:tcPr>
            <w:tcW w:w="2340" w:type="dxa"/>
            <w:gridSpan w:val="2"/>
            <w:tcBorders>
              <w:bottom w:val="single" w:sz="4" w:space="0" w:color="auto"/>
            </w:tcBorders>
            <w:shd w:val="clear" w:color="auto" w:fill="E7E6E6"/>
          </w:tcPr>
          <w:p w14:paraId="3ED90EDD"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81BFC25"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4A4D256"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225FE3D" w14:textId="77777777" w:rsidR="0067755D" w:rsidRPr="003F7263" w:rsidRDefault="0067755D" w:rsidP="0067755D">
            <w:pPr>
              <w:pStyle w:val="TAC"/>
              <w:keepNext w:val="0"/>
              <w:keepLines w:val="0"/>
              <w:rPr>
                <w:b/>
                <w:sz w:val="16"/>
                <w:szCs w:val="16"/>
                <w:lang w:eastAsia="en-US"/>
              </w:rPr>
            </w:pPr>
          </w:p>
        </w:tc>
      </w:tr>
      <w:tr w:rsidR="0067755D" w:rsidRPr="003F7263" w14:paraId="161708AA" w14:textId="77777777" w:rsidTr="00C95168">
        <w:trPr>
          <w:gridAfter w:val="1"/>
          <w:wAfter w:w="33" w:type="dxa"/>
          <w:tblHeader/>
          <w:jc w:val="center"/>
        </w:trPr>
        <w:tc>
          <w:tcPr>
            <w:tcW w:w="1137" w:type="dxa"/>
            <w:gridSpan w:val="2"/>
            <w:tcBorders>
              <w:top w:val="nil"/>
              <w:bottom w:val="single" w:sz="4" w:space="0" w:color="auto"/>
            </w:tcBorders>
            <w:shd w:val="clear" w:color="auto" w:fill="E7E6E6"/>
          </w:tcPr>
          <w:p w14:paraId="073D8D23" w14:textId="296B2359" w:rsidR="0067755D" w:rsidRPr="003F7263" w:rsidRDefault="0067755D" w:rsidP="0067755D">
            <w:pPr>
              <w:pStyle w:val="TAH"/>
              <w:keepNext w:val="0"/>
              <w:keepLines w:val="0"/>
              <w:jc w:val="left"/>
              <w:rPr>
                <w:bCs/>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5F5C3694"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FA6B4D0"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97382BA"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F6AFA75" w14:textId="77777777" w:rsidR="0067755D" w:rsidRPr="003F7263" w:rsidRDefault="0067755D" w:rsidP="0067755D">
            <w:pPr>
              <w:pStyle w:val="TAC"/>
              <w:keepNext w:val="0"/>
              <w:keepLines w:val="0"/>
              <w:rPr>
                <w:b/>
                <w:sz w:val="16"/>
                <w:szCs w:val="16"/>
                <w:lang w:eastAsia="en-US"/>
              </w:rPr>
            </w:pPr>
          </w:p>
        </w:tc>
      </w:tr>
      <w:tr w:rsidR="0067755D" w:rsidRPr="003F7263" w14:paraId="45AF5741" w14:textId="77777777" w:rsidTr="00C95168">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2DB2BB4" w14:textId="6E91A8E8" w:rsidR="0067755D" w:rsidRPr="0067755D" w:rsidRDefault="0067755D" w:rsidP="0067755D">
            <w:pPr>
              <w:pStyle w:val="TAH"/>
              <w:keepNext w:val="0"/>
              <w:keepLines w:val="0"/>
              <w:jc w:val="left"/>
              <w:rPr>
                <w:sz w:val="16"/>
                <w:szCs w:val="16"/>
                <w:lang w:eastAsia="en-US"/>
              </w:rPr>
            </w:pPr>
            <w:r w:rsidRPr="0067755D">
              <w:rPr>
                <w:sz w:val="16"/>
              </w:rPr>
              <w:t>7.1.1.1</w:t>
            </w:r>
          </w:p>
        </w:tc>
        <w:tc>
          <w:tcPr>
            <w:tcW w:w="2340" w:type="dxa"/>
            <w:gridSpan w:val="2"/>
            <w:tcBorders>
              <w:bottom w:val="single" w:sz="4" w:space="0" w:color="auto"/>
            </w:tcBorders>
            <w:shd w:val="clear" w:color="auto" w:fill="E7E6E6"/>
          </w:tcPr>
          <w:p w14:paraId="5D289EBC" w14:textId="77777777" w:rsidR="0067755D" w:rsidRPr="003F7263" w:rsidRDefault="0067755D" w:rsidP="0067755D">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67755D" w:rsidRPr="003F7263" w:rsidRDefault="0067755D" w:rsidP="0067755D">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67755D" w:rsidRPr="003F7263" w:rsidRDefault="0067755D" w:rsidP="0067755D">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67755D" w:rsidRPr="003F7263" w:rsidRDefault="0067755D" w:rsidP="0067755D">
            <w:pPr>
              <w:pStyle w:val="TAC"/>
              <w:keepNext w:val="0"/>
              <w:keepLines w:val="0"/>
              <w:rPr>
                <w:sz w:val="16"/>
                <w:szCs w:val="16"/>
                <w:lang w:eastAsia="en-US"/>
              </w:rPr>
            </w:pPr>
          </w:p>
        </w:tc>
      </w:tr>
      <w:tr w:rsidR="0067755D" w:rsidRPr="003F7263" w14:paraId="0FB0782A" w14:textId="77777777" w:rsidTr="00C95168">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2B31F6B" w14:textId="3B604860" w:rsidR="0067755D" w:rsidRPr="003F7263" w:rsidRDefault="0067755D" w:rsidP="0067755D">
            <w:pPr>
              <w:pStyle w:val="TAH"/>
              <w:keepNext w:val="0"/>
              <w:keepLines w:val="0"/>
              <w:jc w:val="left"/>
              <w:rPr>
                <w:b w:val="0"/>
                <w:bCs/>
                <w:sz w:val="16"/>
                <w:szCs w:val="16"/>
                <w:lang w:eastAsia="en-US"/>
              </w:rPr>
            </w:pPr>
            <w:r w:rsidRPr="003F7263">
              <w:rPr>
                <w:b w:val="0"/>
                <w:sz w:val="16"/>
              </w:rPr>
              <w:t>7.1.1.1.4</w:t>
            </w:r>
          </w:p>
        </w:tc>
        <w:tc>
          <w:tcPr>
            <w:tcW w:w="2340" w:type="dxa"/>
            <w:gridSpan w:val="2"/>
            <w:tcBorders>
              <w:top w:val="single" w:sz="4" w:space="0" w:color="auto"/>
              <w:bottom w:val="single" w:sz="4" w:space="0" w:color="auto"/>
            </w:tcBorders>
            <w:shd w:val="clear" w:color="auto" w:fill="auto"/>
          </w:tcPr>
          <w:p w14:paraId="5CC93EA9" w14:textId="1268BC73" w:rsidR="0067755D" w:rsidRPr="003F7263" w:rsidRDefault="0067755D" w:rsidP="0067755D">
            <w:pPr>
              <w:pStyle w:val="TAH"/>
              <w:keepNext w:val="0"/>
              <w:keepLines w:val="0"/>
              <w:rPr>
                <w:b w:val="0"/>
                <w:sz w:val="16"/>
                <w:szCs w:val="16"/>
                <w:lang w:eastAsia="en-US"/>
              </w:rPr>
            </w:pPr>
            <w:r w:rsidRPr="003F7263">
              <w:rPr>
                <w:b w:val="0"/>
                <w:sz w:val="16"/>
              </w:rPr>
              <w:t>pc_csi_RS_CFRA_ForHO</w:t>
            </w:r>
          </w:p>
        </w:tc>
        <w:tc>
          <w:tcPr>
            <w:tcW w:w="2250" w:type="dxa"/>
            <w:gridSpan w:val="2"/>
            <w:tcBorders>
              <w:bottom w:val="single" w:sz="4" w:space="0" w:color="auto"/>
            </w:tcBorders>
            <w:shd w:val="clear" w:color="auto" w:fill="auto"/>
          </w:tcPr>
          <w:p w14:paraId="2F75BDBA" w14:textId="77777777" w:rsidR="0067755D" w:rsidRPr="003F7263" w:rsidRDefault="0067755D" w:rsidP="0067755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67755D" w:rsidRPr="003F7263" w:rsidRDefault="0067755D" w:rsidP="0067755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67755D" w:rsidRPr="003F7263" w:rsidRDefault="0067755D" w:rsidP="0067755D">
            <w:pPr>
              <w:pStyle w:val="TAC"/>
              <w:keepNext w:val="0"/>
              <w:keepLines w:val="0"/>
              <w:rPr>
                <w:sz w:val="16"/>
                <w:szCs w:val="16"/>
                <w:lang w:eastAsia="en-US"/>
              </w:rPr>
            </w:pPr>
          </w:p>
        </w:tc>
      </w:tr>
      <w:tr w:rsidR="0067755D" w:rsidRPr="003F7263" w14:paraId="5496E549"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67755D" w:rsidRPr="003F7263" w:rsidRDefault="0067755D" w:rsidP="0067755D">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08705E7C"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7E6E6"/>
          </w:tcPr>
          <w:p w14:paraId="59E580A7"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7E6E6"/>
          </w:tcPr>
          <w:p w14:paraId="54857D0E"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7E6E6"/>
          </w:tcPr>
          <w:p w14:paraId="201B5BA1" w14:textId="77777777" w:rsidR="0067755D" w:rsidRPr="003F7263" w:rsidRDefault="0067755D" w:rsidP="0067755D">
            <w:pPr>
              <w:pStyle w:val="TAL"/>
              <w:rPr>
                <w:sz w:val="16"/>
              </w:rPr>
            </w:pPr>
          </w:p>
        </w:tc>
      </w:tr>
      <w:tr w:rsidR="0067755D" w:rsidRPr="003F7263" w14:paraId="2CCE2728"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67755D" w:rsidRPr="003F7263" w:rsidRDefault="0067755D" w:rsidP="0067755D">
            <w:pPr>
              <w:pStyle w:val="TAL"/>
              <w:rPr>
                <w:sz w:val="16"/>
              </w:rPr>
            </w:pPr>
            <w:r w:rsidRPr="003F7263">
              <w:rPr>
                <w:sz w:val="16"/>
              </w:rPr>
              <w:t>7.1.1.3.2b</w:t>
            </w:r>
          </w:p>
        </w:tc>
        <w:tc>
          <w:tcPr>
            <w:tcW w:w="2340" w:type="dxa"/>
            <w:gridSpan w:val="2"/>
            <w:tcBorders>
              <w:bottom w:val="single" w:sz="4" w:space="0" w:color="auto"/>
            </w:tcBorders>
            <w:shd w:val="clear" w:color="auto" w:fill="FFFFFF"/>
          </w:tcPr>
          <w:p w14:paraId="29ACEE6B" w14:textId="77777777" w:rsidR="0067755D" w:rsidRPr="003F7263" w:rsidRDefault="0067755D" w:rsidP="0067755D">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A4358B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FFFFFF"/>
          </w:tcPr>
          <w:p w14:paraId="34AF0FCA"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FFFFFF"/>
          </w:tcPr>
          <w:p w14:paraId="3AFD91C6" w14:textId="77777777" w:rsidR="0067755D" w:rsidRPr="003F7263" w:rsidRDefault="0067755D" w:rsidP="0067755D">
            <w:pPr>
              <w:pStyle w:val="TAL"/>
              <w:rPr>
                <w:sz w:val="16"/>
              </w:rPr>
            </w:pPr>
          </w:p>
        </w:tc>
      </w:tr>
      <w:tr w:rsidR="0067755D" w:rsidRPr="003F7263" w14:paraId="43E0AF8A"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67755D" w:rsidRPr="003F7263" w:rsidRDefault="0067755D" w:rsidP="0067755D">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53B4386"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5D9A58B4"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0549C6E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7A5FAF9A" w14:textId="77777777" w:rsidR="0067755D" w:rsidRPr="003F7263" w:rsidRDefault="0067755D" w:rsidP="0067755D">
            <w:pPr>
              <w:pStyle w:val="TAL"/>
              <w:rPr>
                <w:sz w:val="16"/>
              </w:rPr>
            </w:pPr>
          </w:p>
        </w:tc>
      </w:tr>
      <w:tr w:rsidR="0067755D" w:rsidRPr="003F7263" w14:paraId="14CA8F2A"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67755D" w:rsidRPr="003F7263" w:rsidRDefault="0067755D" w:rsidP="0067755D">
            <w:pPr>
              <w:pStyle w:val="TAL"/>
              <w:rPr>
                <w:bCs/>
                <w:sz w:val="16"/>
              </w:rPr>
            </w:pPr>
            <w:r w:rsidRPr="003F7263">
              <w:rPr>
                <w:b/>
                <w:bCs/>
                <w:sz w:val="16"/>
              </w:rPr>
              <w:t>7.1.1.4.1</w:t>
            </w:r>
          </w:p>
        </w:tc>
        <w:tc>
          <w:tcPr>
            <w:tcW w:w="2340" w:type="dxa"/>
            <w:gridSpan w:val="2"/>
            <w:shd w:val="clear" w:color="auto" w:fill="E8E8E8"/>
          </w:tcPr>
          <w:p w14:paraId="2ECA0B56" w14:textId="77777777" w:rsidR="0067755D" w:rsidRPr="003F7263" w:rsidRDefault="0067755D" w:rsidP="0067755D">
            <w:pPr>
              <w:pStyle w:val="TAL"/>
              <w:jc w:val="center"/>
              <w:rPr>
                <w:sz w:val="16"/>
              </w:rPr>
            </w:pPr>
          </w:p>
        </w:tc>
        <w:tc>
          <w:tcPr>
            <w:tcW w:w="2250" w:type="dxa"/>
            <w:gridSpan w:val="2"/>
            <w:shd w:val="clear" w:color="auto" w:fill="E8E8E8"/>
          </w:tcPr>
          <w:p w14:paraId="1821AFF2" w14:textId="77777777" w:rsidR="0067755D" w:rsidRPr="003F7263" w:rsidRDefault="0067755D" w:rsidP="0067755D">
            <w:pPr>
              <w:pStyle w:val="TAL"/>
              <w:rPr>
                <w:sz w:val="16"/>
              </w:rPr>
            </w:pPr>
          </w:p>
        </w:tc>
        <w:tc>
          <w:tcPr>
            <w:tcW w:w="1903" w:type="dxa"/>
            <w:gridSpan w:val="2"/>
            <w:shd w:val="clear" w:color="auto" w:fill="E8E8E8"/>
          </w:tcPr>
          <w:p w14:paraId="5F679840" w14:textId="77777777" w:rsidR="0067755D" w:rsidRPr="003F7263" w:rsidRDefault="0067755D" w:rsidP="0067755D">
            <w:pPr>
              <w:pStyle w:val="TAL"/>
              <w:rPr>
                <w:sz w:val="16"/>
              </w:rPr>
            </w:pPr>
          </w:p>
        </w:tc>
        <w:tc>
          <w:tcPr>
            <w:tcW w:w="2483" w:type="dxa"/>
            <w:gridSpan w:val="2"/>
            <w:shd w:val="clear" w:color="auto" w:fill="E8E8E8"/>
          </w:tcPr>
          <w:p w14:paraId="2448B814" w14:textId="77777777" w:rsidR="0067755D" w:rsidRPr="003F7263" w:rsidRDefault="0067755D" w:rsidP="0067755D">
            <w:pPr>
              <w:pStyle w:val="TAL"/>
              <w:rPr>
                <w:sz w:val="16"/>
              </w:rPr>
            </w:pPr>
          </w:p>
        </w:tc>
      </w:tr>
      <w:tr w:rsidR="0067755D" w:rsidRPr="003F7263" w14:paraId="1ED8FDA8"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67755D" w:rsidRPr="003F7263" w:rsidRDefault="0067755D" w:rsidP="0067755D">
            <w:pPr>
              <w:pStyle w:val="TAL"/>
              <w:rPr>
                <w:sz w:val="16"/>
              </w:rPr>
            </w:pPr>
            <w:r w:rsidRPr="003F7263">
              <w:rPr>
                <w:sz w:val="16"/>
              </w:rPr>
              <w:t>7.1.1.4.1.3</w:t>
            </w:r>
          </w:p>
        </w:tc>
        <w:tc>
          <w:tcPr>
            <w:tcW w:w="2340" w:type="dxa"/>
            <w:gridSpan w:val="2"/>
            <w:tcBorders>
              <w:bottom w:val="single" w:sz="4" w:space="0" w:color="auto"/>
            </w:tcBorders>
            <w:shd w:val="clear" w:color="auto" w:fill="auto"/>
          </w:tcPr>
          <w:p w14:paraId="5546299A" w14:textId="77777777" w:rsidR="0067755D" w:rsidRPr="003F7263" w:rsidRDefault="0067755D" w:rsidP="0067755D">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FB6DD4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2553A896"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5775A89" w14:textId="77777777" w:rsidR="0067755D" w:rsidRPr="003F7263" w:rsidRDefault="0067755D" w:rsidP="0067755D">
            <w:pPr>
              <w:pStyle w:val="TAL"/>
              <w:rPr>
                <w:sz w:val="16"/>
              </w:rPr>
            </w:pPr>
          </w:p>
        </w:tc>
      </w:tr>
      <w:tr w:rsidR="0067755D" w:rsidRPr="003F7263" w14:paraId="3040C54D"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67755D" w:rsidRPr="003F7263" w:rsidRDefault="0067755D" w:rsidP="0067755D">
            <w:pPr>
              <w:pStyle w:val="TAL"/>
              <w:rPr>
                <w:sz w:val="16"/>
              </w:rPr>
            </w:pPr>
            <w:r w:rsidRPr="003F7263">
              <w:rPr>
                <w:sz w:val="16"/>
              </w:rPr>
              <w:t>7.1.1.4.1.4</w:t>
            </w:r>
          </w:p>
        </w:tc>
        <w:tc>
          <w:tcPr>
            <w:tcW w:w="2340" w:type="dxa"/>
            <w:gridSpan w:val="2"/>
            <w:shd w:val="clear" w:color="auto" w:fill="auto"/>
          </w:tcPr>
          <w:p w14:paraId="488BEC65" w14:textId="77777777" w:rsidR="0067755D" w:rsidRPr="003F7263" w:rsidRDefault="0067755D" w:rsidP="0067755D">
            <w:pPr>
              <w:pStyle w:val="TAL"/>
              <w:jc w:val="center"/>
              <w:rPr>
                <w:sz w:val="16"/>
              </w:rPr>
            </w:pPr>
            <w:r w:rsidRPr="003F7263">
              <w:rPr>
                <w:sz w:val="16"/>
              </w:rPr>
              <w:t>pc_dynamicSwitchRA_Type0_1_PDSCH</w:t>
            </w:r>
          </w:p>
        </w:tc>
        <w:tc>
          <w:tcPr>
            <w:tcW w:w="2250" w:type="dxa"/>
            <w:gridSpan w:val="2"/>
            <w:shd w:val="clear" w:color="auto" w:fill="auto"/>
          </w:tcPr>
          <w:p w14:paraId="3AF8B23D" w14:textId="77777777" w:rsidR="0067755D" w:rsidRPr="003F7263" w:rsidRDefault="0067755D" w:rsidP="0067755D">
            <w:pPr>
              <w:pStyle w:val="TAL"/>
              <w:rPr>
                <w:sz w:val="16"/>
              </w:rPr>
            </w:pPr>
          </w:p>
        </w:tc>
        <w:tc>
          <w:tcPr>
            <w:tcW w:w="1903" w:type="dxa"/>
            <w:gridSpan w:val="2"/>
            <w:shd w:val="clear" w:color="auto" w:fill="auto"/>
          </w:tcPr>
          <w:p w14:paraId="71DA95F0" w14:textId="77777777" w:rsidR="0067755D" w:rsidRPr="003F7263" w:rsidRDefault="0067755D" w:rsidP="0067755D">
            <w:pPr>
              <w:pStyle w:val="TAL"/>
              <w:rPr>
                <w:sz w:val="16"/>
              </w:rPr>
            </w:pPr>
          </w:p>
        </w:tc>
        <w:tc>
          <w:tcPr>
            <w:tcW w:w="2483" w:type="dxa"/>
            <w:gridSpan w:val="2"/>
            <w:shd w:val="clear" w:color="auto" w:fill="auto"/>
          </w:tcPr>
          <w:p w14:paraId="69B718D6" w14:textId="77777777" w:rsidR="0067755D" w:rsidRPr="003F7263" w:rsidRDefault="0067755D" w:rsidP="0067755D">
            <w:pPr>
              <w:pStyle w:val="TAL"/>
              <w:rPr>
                <w:sz w:val="16"/>
              </w:rPr>
            </w:pPr>
          </w:p>
        </w:tc>
      </w:tr>
      <w:tr w:rsidR="0067755D" w:rsidRPr="003F7263" w14:paraId="79EED74C"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67755D" w:rsidRPr="003F7263" w:rsidRDefault="0067755D" w:rsidP="0067755D">
            <w:pPr>
              <w:pStyle w:val="TAL"/>
              <w:rPr>
                <w:bCs/>
                <w:sz w:val="16"/>
              </w:rPr>
            </w:pPr>
            <w:r w:rsidRPr="003F7263">
              <w:rPr>
                <w:b/>
                <w:bCs/>
                <w:sz w:val="16"/>
              </w:rPr>
              <w:t>7.1.1.4.2</w:t>
            </w:r>
          </w:p>
        </w:tc>
        <w:tc>
          <w:tcPr>
            <w:tcW w:w="2340" w:type="dxa"/>
            <w:gridSpan w:val="2"/>
            <w:shd w:val="clear" w:color="auto" w:fill="E8E8E8"/>
          </w:tcPr>
          <w:p w14:paraId="3E4B20A9" w14:textId="77777777" w:rsidR="0067755D" w:rsidRPr="003F7263" w:rsidRDefault="0067755D" w:rsidP="0067755D">
            <w:pPr>
              <w:pStyle w:val="TAL"/>
              <w:jc w:val="center"/>
              <w:rPr>
                <w:sz w:val="16"/>
              </w:rPr>
            </w:pPr>
          </w:p>
        </w:tc>
        <w:tc>
          <w:tcPr>
            <w:tcW w:w="2250" w:type="dxa"/>
            <w:gridSpan w:val="2"/>
            <w:shd w:val="clear" w:color="auto" w:fill="E8E8E8"/>
          </w:tcPr>
          <w:p w14:paraId="6330D0C1" w14:textId="77777777" w:rsidR="0067755D" w:rsidRPr="003F7263" w:rsidRDefault="0067755D" w:rsidP="0067755D">
            <w:pPr>
              <w:pStyle w:val="TAL"/>
              <w:rPr>
                <w:sz w:val="16"/>
              </w:rPr>
            </w:pPr>
          </w:p>
        </w:tc>
        <w:tc>
          <w:tcPr>
            <w:tcW w:w="1903" w:type="dxa"/>
            <w:gridSpan w:val="2"/>
            <w:shd w:val="clear" w:color="auto" w:fill="E8E8E8"/>
          </w:tcPr>
          <w:p w14:paraId="62C56263" w14:textId="77777777" w:rsidR="0067755D" w:rsidRPr="003F7263" w:rsidRDefault="0067755D" w:rsidP="0067755D">
            <w:pPr>
              <w:pStyle w:val="TAL"/>
              <w:rPr>
                <w:sz w:val="16"/>
              </w:rPr>
            </w:pPr>
          </w:p>
        </w:tc>
        <w:tc>
          <w:tcPr>
            <w:tcW w:w="2483" w:type="dxa"/>
            <w:gridSpan w:val="2"/>
            <w:shd w:val="clear" w:color="auto" w:fill="E8E8E8"/>
          </w:tcPr>
          <w:p w14:paraId="495C6DD8" w14:textId="77777777" w:rsidR="0067755D" w:rsidRPr="003F7263" w:rsidRDefault="0067755D" w:rsidP="0067755D">
            <w:pPr>
              <w:pStyle w:val="TAL"/>
              <w:rPr>
                <w:sz w:val="16"/>
              </w:rPr>
            </w:pPr>
          </w:p>
        </w:tc>
      </w:tr>
      <w:tr w:rsidR="0067755D" w:rsidRPr="003F7263" w14:paraId="53FE640E"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67755D" w:rsidRPr="003F7263" w:rsidRDefault="0067755D" w:rsidP="0067755D">
            <w:pPr>
              <w:pStyle w:val="TAL"/>
              <w:rPr>
                <w:sz w:val="16"/>
              </w:rPr>
            </w:pPr>
            <w:r w:rsidRPr="003F7263">
              <w:rPr>
                <w:sz w:val="16"/>
              </w:rPr>
              <w:t>7.1.1.4.2.3</w:t>
            </w:r>
          </w:p>
        </w:tc>
        <w:tc>
          <w:tcPr>
            <w:tcW w:w="2340" w:type="dxa"/>
            <w:gridSpan w:val="2"/>
            <w:tcBorders>
              <w:bottom w:val="single" w:sz="4" w:space="0" w:color="auto"/>
            </w:tcBorders>
            <w:shd w:val="clear" w:color="auto" w:fill="auto"/>
          </w:tcPr>
          <w:p w14:paraId="0DD04E4F" w14:textId="77777777" w:rsidR="0067755D" w:rsidRPr="003F7263" w:rsidRDefault="0067755D" w:rsidP="0067755D">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0B58DA1C"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AB41A7E"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A694811" w14:textId="77777777" w:rsidR="0067755D" w:rsidRPr="003F7263" w:rsidRDefault="0067755D" w:rsidP="0067755D">
            <w:pPr>
              <w:pStyle w:val="TAL"/>
              <w:rPr>
                <w:sz w:val="16"/>
              </w:rPr>
            </w:pPr>
          </w:p>
        </w:tc>
      </w:tr>
      <w:tr w:rsidR="0067755D" w:rsidRPr="003F7263" w14:paraId="6DC1D023"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67755D" w:rsidRPr="003F7263" w:rsidRDefault="0067755D" w:rsidP="0067755D">
            <w:pPr>
              <w:pStyle w:val="TAL"/>
              <w:rPr>
                <w:sz w:val="16"/>
              </w:rPr>
            </w:pPr>
            <w:r w:rsidRPr="003F7263">
              <w:rPr>
                <w:sz w:val="16"/>
              </w:rPr>
              <w:t>7.1.1.4.2.4</w:t>
            </w:r>
          </w:p>
        </w:tc>
        <w:tc>
          <w:tcPr>
            <w:tcW w:w="2340" w:type="dxa"/>
            <w:gridSpan w:val="2"/>
            <w:shd w:val="clear" w:color="auto" w:fill="auto"/>
          </w:tcPr>
          <w:p w14:paraId="067F5F3F" w14:textId="77777777" w:rsidR="0067755D" w:rsidRPr="003F7263" w:rsidRDefault="0067755D" w:rsidP="0067755D">
            <w:pPr>
              <w:pStyle w:val="TAL"/>
              <w:jc w:val="center"/>
              <w:rPr>
                <w:sz w:val="16"/>
              </w:rPr>
            </w:pPr>
            <w:r w:rsidRPr="003F7263">
              <w:rPr>
                <w:sz w:val="16"/>
              </w:rPr>
              <w:t>pc_dynamicSwitchRA_Type0_1_PUSCH</w:t>
            </w:r>
          </w:p>
        </w:tc>
        <w:tc>
          <w:tcPr>
            <w:tcW w:w="2250" w:type="dxa"/>
            <w:gridSpan w:val="2"/>
            <w:shd w:val="clear" w:color="auto" w:fill="auto"/>
          </w:tcPr>
          <w:p w14:paraId="5F75B021" w14:textId="77777777" w:rsidR="0067755D" w:rsidRPr="003F7263" w:rsidRDefault="0067755D" w:rsidP="0067755D">
            <w:pPr>
              <w:pStyle w:val="TAL"/>
              <w:rPr>
                <w:sz w:val="16"/>
              </w:rPr>
            </w:pPr>
          </w:p>
        </w:tc>
        <w:tc>
          <w:tcPr>
            <w:tcW w:w="1903" w:type="dxa"/>
            <w:gridSpan w:val="2"/>
            <w:shd w:val="clear" w:color="auto" w:fill="auto"/>
          </w:tcPr>
          <w:p w14:paraId="40F2BD53" w14:textId="77777777" w:rsidR="0067755D" w:rsidRPr="003F7263" w:rsidRDefault="0067755D" w:rsidP="0067755D">
            <w:pPr>
              <w:pStyle w:val="TAL"/>
              <w:rPr>
                <w:sz w:val="16"/>
              </w:rPr>
            </w:pPr>
          </w:p>
        </w:tc>
        <w:tc>
          <w:tcPr>
            <w:tcW w:w="2483" w:type="dxa"/>
            <w:gridSpan w:val="2"/>
            <w:shd w:val="clear" w:color="auto" w:fill="auto"/>
          </w:tcPr>
          <w:p w14:paraId="3B56031A" w14:textId="77777777" w:rsidR="0067755D" w:rsidRPr="003F7263" w:rsidRDefault="0067755D" w:rsidP="0067755D">
            <w:pPr>
              <w:pStyle w:val="TAL"/>
              <w:rPr>
                <w:sz w:val="16"/>
              </w:rPr>
            </w:pPr>
          </w:p>
        </w:tc>
      </w:tr>
      <w:tr w:rsidR="0067755D" w:rsidRPr="003F7263" w14:paraId="7523B8B5"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67755D" w:rsidRPr="003F7263" w:rsidRDefault="0067755D" w:rsidP="0067755D">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1922C629"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6618C266"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5EE6A309"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51098442" w14:textId="77777777" w:rsidR="0067755D" w:rsidRPr="003F7263" w:rsidRDefault="0067755D" w:rsidP="0067755D">
            <w:pPr>
              <w:pStyle w:val="TAL"/>
              <w:rPr>
                <w:sz w:val="16"/>
              </w:rPr>
            </w:pPr>
          </w:p>
        </w:tc>
      </w:tr>
      <w:tr w:rsidR="0067755D" w:rsidRPr="003F7263" w14:paraId="566142CE"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67755D" w:rsidRPr="003F7263" w:rsidRDefault="0067755D" w:rsidP="0067755D">
            <w:pPr>
              <w:pStyle w:val="TAL"/>
              <w:rPr>
                <w:sz w:val="16"/>
              </w:rPr>
            </w:pPr>
            <w:r w:rsidRPr="003F7263">
              <w:rPr>
                <w:sz w:val="16"/>
              </w:rPr>
              <w:t>7.1.1.6.4</w:t>
            </w:r>
          </w:p>
        </w:tc>
        <w:tc>
          <w:tcPr>
            <w:tcW w:w="2340" w:type="dxa"/>
            <w:gridSpan w:val="2"/>
            <w:shd w:val="clear" w:color="auto" w:fill="auto"/>
          </w:tcPr>
          <w:p w14:paraId="0A5F8511" w14:textId="77777777" w:rsidR="0067755D" w:rsidRPr="003F7263" w:rsidRDefault="0067755D" w:rsidP="0067755D">
            <w:pPr>
              <w:pStyle w:val="TAL"/>
              <w:jc w:val="center"/>
              <w:rPr>
                <w:sz w:val="16"/>
              </w:rPr>
            </w:pPr>
            <w:r w:rsidRPr="003F7263">
              <w:rPr>
                <w:sz w:val="16"/>
              </w:rPr>
              <w:t>pc_um_WithShortSN</w:t>
            </w:r>
          </w:p>
        </w:tc>
        <w:tc>
          <w:tcPr>
            <w:tcW w:w="2250" w:type="dxa"/>
            <w:gridSpan w:val="2"/>
            <w:shd w:val="clear" w:color="auto" w:fill="auto"/>
          </w:tcPr>
          <w:p w14:paraId="0D808F28" w14:textId="77777777" w:rsidR="0067755D" w:rsidRPr="003F7263" w:rsidRDefault="0067755D" w:rsidP="0067755D">
            <w:pPr>
              <w:pStyle w:val="TAL"/>
              <w:rPr>
                <w:sz w:val="16"/>
              </w:rPr>
            </w:pPr>
          </w:p>
        </w:tc>
        <w:tc>
          <w:tcPr>
            <w:tcW w:w="1903" w:type="dxa"/>
            <w:gridSpan w:val="2"/>
            <w:shd w:val="clear" w:color="auto" w:fill="auto"/>
          </w:tcPr>
          <w:p w14:paraId="1800AAEE" w14:textId="77777777" w:rsidR="0067755D" w:rsidRPr="003F7263" w:rsidRDefault="0067755D" w:rsidP="0067755D">
            <w:pPr>
              <w:pStyle w:val="TAL"/>
              <w:rPr>
                <w:sz w:val="16"/>
              </w:rPr>
            </w:pPr>
          </w:p>
        </w:tc>
        <w:tc>
          <w:tcPr>
            <w:tcW w:w="2483" w:type="dxa"/>
            <w:gridSpan w:val="2"/>
            <w:shd w:val="clear" w:color="auto" w:fill="auto"/>
          </w:tcPr>
          <w:p w14:paraId="6CAA252E" w14:textId="77777777" w:rsidR="0067755D" w:rsidRPr="003F7263" w:rsidRDefault="0067755D" w:rsidP="0067755D">
            <w:pPr>
              <w:pStyle w:val="TAL"/>
              <w:rPr>
                <w:sz w:val="16"/>
              </w:rPr>
            </w:pPr>
          </w:p>
        </w:tc>
      </w:tr>
      <w:tr w:rsidR="0067755D" w:rsidRPr="003F7263" w14:paraId="38A1C51E"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67755D" w:rsidRPr="003F7263" w:rsidRDefault="0067755D" w:rsidP="0067755D">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821497B"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100CD59E"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576BD162"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5E4C8546" w14:textId="77777777" w:rsidR="0067755D" w:rsidRPr="003F7263" w:rsidRDefault="0067755D" w:rsidP="0067755D">
            <w:pPr>
              <w:pStyle w:val="TAL"/>
              <w:rPr>
                <w:sz w:val="16"/>
              </w:rPr>
            </w:pPr>
          </w:p>
        </w:tc>
      </w:tr>
      <w:tr w:rsidR="0067755D" w:rsidRPr="003F7263" w14:paraId="0E628275"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67755D" w:rsidRPr="003F7263" w:rsidRDefault="0067755D" w:rsidP="0067755D">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25CDBF4"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1F6F0B04"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02065719"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484807DD" w14:textId="77777777" w:rsidR="0067755D" w:rsidRPr="003F7263" w:rsidRDefault="0067755D" w:rsidP="0067755D">
            <w:pPr>
              <w:pStyle w:val="TAL"/>
              <w:rPr>
                <w:sz w:val="16"/>
              </w:rPr>
            </w:pPr>
          </w:p>
        </w:tc>
      </w:tr>
      <w:tr w:rsidR="0067755D" w:rsidRPr="003F7263" w14:paraId="2E160B5A"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67755D" w:rsidRPr="003F7263" w:rsidRDefault="0067755D" w:rsidP="0067755D">
            <w:pPr>
              <w:pStyle w:val="TAL"/>
              <w:rPr>
                <w:sz w:val="16"/>
              </w:rPr>
            </w:pPr>
            <w:r w:rsidRPr="003F7263">
              <w:rPr>
                <w:sz w:val="16"/>
              </w:rPr>
              <w:t>7.1.1.7.1.1</w:t>
            </w:r>
          </w:p>
        </w:tc>
        <w:tc>
          <w:tcPr>
            <w:tcW w:w="2340" w:type="dxa"/>
            <w:gridSpan w:val="2"/>
            <w:tcBorders>
              <w:bottom w:val="single" w:sz="4" w:space="0" w:color="auto"/>
            </w:tcBorders>
            <w:shd w:val="clear" w:color="auto" w:fill="auto"/>
          </w:tcPr>
          <w:p w14:paraId="73D4E047" w14:textId="25540216" w:rsidR="0067755D" w:rsidRPr="003F7263" w:rsidRDefault="0067755D" w:rsidP="0067755D">
            <w:pPr>
              <w:pStyle w:val="TAL"/>
              <w:jc w:val="center"/>
              <w:rPr>
                <w:sz w:val="16"/>
              </w:rPr>
            </w:pPr>
            <w:r w:rsidRPr="003F7263">
              <w:rPr>
                <w:sz w:val="16"/>
              </w:rPr>
              <w:t>pc_UL_NR_CA_2CC</w:t>
            </w:r>
            <w:r w:rsidR="0013795D" w:rsidRPr="0013795D">
              <w:rPr>
                <w:sz w:val="16"/>
              </w:rPr>
              <w:t xml:space="preserve"> or pc_EN_DC_NR_UL_2CC</w:t>
            </w:r>
          </w:p>
        </w:tc>
        <w:tc>
          <w:tcPr>
            <w:tcW w:w="2250" w:type="dxa"/>
            <w:gridSpan w:val="2"/>
            <w:tcBorders>
              <w:bottom w:val="single" w:sz="4" w:space="0" w:color="auto"/>
            </w:tcBorders>
            <w:shd w:val="clear" w:color="auto" w:fill="auto"/>
          </w:tcPr>
          <w:p w14:paraId="48ACF5E9"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2E62B7B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C2E0F84" w14:textId="77777777" w:rsidR="0067755D" w:rsidRPr="003F7263" w:rsidRDefault="0067755D" w:rsidP="0067755D">
            <w:pPr>
              <w:pStyle w:val="TAL"/>
              <w:rPr>
                <w:sz w:val="16"/>
              </w:rPr>
            </w:pPr>
          </w:p>
        </w:tc>
      </w:tr>
      <w:tr w:rsidR="0067755D" w:rsidRPr="003F7263" w14:paraId="1A206C9C"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67755D" w:rsidRPr="003F7263" w:rsidRDefault="0067755D" w:rsidP="0067755D">
            <w:pPr>
              <w:pStyle w:val="TAL"/>
              <w:rPr>
                <w:sz w:val="16"/>
              </w:rPr>
            </w:pPr>
            <w:r w:rsidRPr="003F7263">
              <w:rPr>
                <w:sz w:val="16"/>
              </w:rPr>
              <w:t>7.1.1.7.1.2</w:t>
            </w:r>
          </w:p>
        </w:tc>
        <w:tc>
          <w:tcPr>
            <w:tcW w:w="2340" w:type="dxa"/>
            <w:gridSpan w:val="2"/>
            <w:tcBorders>
              <w:bottom w:val="single" w:sz="4" w:space="0" w:color="auto"/>
            </w:tcBorders>
            <w:shd w:val="clear" w:color="auto" w:fill="auto"/>
          </w:tcPr>
          <w:p w14:paraId="0651A10A" w14:textId="68169F3B" w:rsidR="0067755D" w:rsidRPr="003F7263" w:rsidRDefault="0067755D" w:rsidP="0067755D">
            <w:pPr>
              <w:pStyle w:val="TAL"/>
              <w:jc w:val="center"/>
              <w:rPr>
                <w:sz w:val="16"/>
              </w:rPr>
            </w:pPr>
            <w:r w:rsidRPr="003F7263">
              <w:rPr>
                <w:sz w:val="16"/>
              </w:rPr>
              <w:t>pc_UL_NR_CA_2CC</w:t>
            </w:r>
            <w:r w:rsidR="0013795D">
              <w:rPr>
                <w:sz w:val="16"/>
              </w:rPr>
              <w:t xml:space="preserve"> or </w:t>
            </w:r>
            <w:r w:rsidR="0013795D" w:rsidRPr="00321339">
              <w:rPr>
                <w:sz w:val="16"/>
              </w:rPr>
              <w:t>pc_EN_DC_NR_UL_2CC</w:t>
            </w:r>
          </w:p>
        </w:tc>
        <w:tc>
          <w:tcPr>
            <w:tcW w:w="2250" w:type="dxa"/>
            <w:gridSpan w:val="2"/>
            <w:tcBorders>
              <w:bottom w:val="single" w:sz="4" w:space="0" w:color="auto"/>
            </w:tcBorders>
            <w:shd w:val="clear" w:color="auto" w:fill="auto"/>
          </w:tcPr>
          <w:p w14:paraId="049BC20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66EF4EF"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49B75ABA" w14:textId="77777777" w:rsidR="0067755D" w:rsidRPr="003F7263" w:rsidRDefault="0067755D" w:rsidP="0067755D">
            <w:pPr>
              <w:pStyle w:val="TAL"/>
              <w:rPr>
                <w:sz w:val="16"/>
              </w:rPr>
            </w:pPr>
          </w:p>
        </w:tc>
      </w:tr>
      <w:tr w:rsidR="0067755D" w:rsidRPr="003F7263" w14:paraId="3B1BD7F9"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67755D" w:rsidRPr="003F7263" w:rsidRDefault="0067755D" w:rsidP="0067755D">
            <w:pPr>
              <w:pStyle w:val="TAL"/>
              <w:rPr>
                <w:sz w:val="16"/>
              </w:rPr>
            </w:pPr>
            <w:r w:rsidRPr="003F7263">
              <w:rPr>
                <w:sz w:val="16"/>
              </w:rPr>
              <w:t>7.1.1.7.1.3</w:t>
            </w:r>
          </w:p>
        </w:tc>
        <w:tc>
          <w:tcPr>
            <w:tcW w:w="2340" w:type="dxa"/>
            <w:gridSpan w:val="2"/>
            <w:tcBorders>
              <w:bottom w:val="single" w:sz="4" w:space="0" w:color="auto"/>
            </w:tcBorders>
            <w:shd w:val="clear" w:color="auto" w:fill="auto"/>
          </w:tcPr>
          <w:p w14:paraId="5D530590" w14:textId="6FC12B9B" w:rsidR="0067755D" w:rsidRPr="003F7263" w:rsidRDefault="0067755D" w:rsidP="0067755D">
            <w:pPr>
              <w:pStyle w:val="TAL"/>
              <w:jc w:val="center"/>
              <w:rPr>
                <w:sz w:val="16"/>
              </w:rPr>
            </w:pPr>
            <w:r w:rsidRPr="00F611C4">
              <w:rPr>
                <w:sz w:val="16"/>
              </w:rPr>
              <w:t>pc_UL_intra_non_contiguous_CA_NR_FR</w:t>
            </w:r>
            <w:r>
              <w:rPr>
                <w:sz w:val="16"/>
              </w:rPr>
              <w:t>1</w:t>
            </w:r>
            <w:r w:rsidRPr="00F611C4">
              <w:rPr>
                <w:sz w:val="16"/>
              </w:rPr>
              <w:t>_Class_(2A)</w:t>
            </w:r>
            <w:r>
              <w:rPr>
                <w:sz w:val="16"/>
              </w:rPr>
              <w:t xml:space="preserve"> or </w:t>
            </w:r>
            <w:r w:rsidRPr="00F611C4">
              <w:rPr>
                <w:sz w:val="16"/>
              </w:rPr>
              <w:t>pc_UL_intra_non_contiguous_CA_NR_FR2_Class_(2A)</w:t>
            </w:r>
          </w:p>
        </w:tc>
        <w:tc>
          <w:tcPr>
            <w:tcW w:w="2250" w:type="dxa"/>
            <w:gridSpan w:val="2"/>
            <w:tcBorders>
              <w:bottom w:val="single" w:sz="4" w:space="0" w:color="auto"/>
            </w:tcBorders>
            <w:shd w:val="clear" w:color="auto" w:fill="auto"/>
          </w:tcPr>
          <w:p w14:paraId="55095FE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3B0B45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0D02AFB8" w14:textId="77777777" w:rsidR="0067755D" w:rsidRPr="003F7263" w:rsidRDefault="0067755D" w:rsidP="0067755D">
            <w:pPr>
              <w:pStyle w:val="TAL"/>
              <w:rPr>
                <w:sz w:val="16"/>
              </w:rPr>
            </w:pPr>
          </w:p>
        </w:tc>
      </w:tr>
      <w:tr w:rsidR="00C95168" w:rsidRPr="003F7263" w14:paraId="1CF08013"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5D2D0C8" w14:textId="553515F9" w:rsidR="00C95168" w:rsidRPr="003F7263" w:rsidRDefault="00C95168" w:rsidP="00C95168">
            <w:pPr>
              <w:pStyle w:val="TAL"/>
              <w:rPr>
                <w:sz w:val="16"/>
              </w:rPr>
            </w:pPr>
            <w:r w:rsidRPr="00C21875">
              <w:rPr>
                <w:b/>
                <w:bCs/>
                <w:sz w:val="16"/>
                <w:szCs w:val="16"/>
              </w:rPr>
              <w:t>7.1.1.1</w:t>
            </w:r>
            <w:r>
              <w:rPr>
                <w:b/>
                <w:bCs/>
                <w:sz w:val="16"/>
                <w:szCs w:val="16"/>
              </w:rPr>
              <w:t>2</w:t>
            </w:r>
          </w:p>
        </w:tc>
        <w:tc>
          <w:tcPr>
            <w:tcW w:w="2340" w:type="dxa"/>
            <w:gridSpan w:val="2"/>
            <w:tcBorders>
              <w:bottom w:val="single" w:sz="4" w:space="0" w:color="auto"/>
            </w:tcBorders>
            <w:shd w:val="clear" w:color="auto" w:fill="auto"/>
          </w:tcPr>
          <w:p w14:paraId="73A05D2C" w14:textId="77777777" w:rsidR="00C95168" w:rsidRPr="00F611C4" w:rsidRDefault="00C95168" w:rsidP="00C95168">
            <w:pPr>
              <w:pStyle w:val="TAL"/>
              <w:jc w:val="center"/>
              <w:rPr>
                <w:sz w:val="16"/>
              </w:rPr>
            </w:pPr>
          </w:p>
        </w:tc>
        <w:tc>
          <w:tcPr>
            <w:tcW w:w="2250" w:type="dxa"/>
            <w:gridSpan w:val="2"/>
            <w:tcBorders>
              <w:bottom w:val="single" w:sz="4" w:space="0" w:color="auto"/>
            </w:tcBorders>
            <w:shd w:val="clear" w:color="auto" w:fill="auto"/>
          </w:tcPr>
          <w:p w14:paraId="6A235CFD"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auto"/>
          </w:tcPr>
          <w:p w14:paraId="69B3476D"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auto"/>
          </w:tcPr>
          <w:p w14:paraId="1DC8018F" w14:textId="77777777" w:rsidR="00C95168" w:rsidRPr="003F7263" w:rsidRDefault="00C95168" w:rsidP="00C95168">
            <w:pPr>
              <w:pStyle w:val="TAL"/>
              <w:rPr>
                <w:sz w:val="16"/>
              </w:rPr>
            </w:pPr>
          </w:p>
        </w:tc>
      </w:tr>
      <w:tr w:rsidR="00C95168" w:rsidRPr="003F7263" w14:paraId="32DA41EC"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B031E7C" w14:textId="7098E6CB" w:rsidR="00C95168" w:rsidRPr="003F7263" w:rsidRDefault="00C95168" w:rsidP="00C95168">
            <w:pPr>
              <w:pStyle w:val="TAL"/>
              <w:rPr>
                <w:sz w:val="16"/>
              </w:rPr>
            </w:pPr>
            <w:r w:rsidRPr="00FD0685">
              <w:rPr>
                <w:sz w:val="16"/>
                <w:szCs w:val="16"/>
              </w:rPr>
              <w:t>7.1.1.1</w:t>
            </w:r>
            <w:r>
              <w:rPr>
                <w:sz w:val="16"/>
                <w:szCs w:val="16"/>
              </w:rPr>
              <w:t>2</w:t>
            </w:r>
            <w:r w:rsidRPr="00FD0685">
              <w:rPr>
                <w:sz w:val="16"/>
                <w:szCs w:val="16"/>
              </w:rPr>
              <w:t>.</w:t>
            </w:r>
            <w:r>
              <w:rPr>
                <w:sz w:val="16"/>
                <w:szCs w:val="16"/>
              </w:rPr>
              <w:t>3</w:t>
            </w:r>
          </w:p>
        </w:tc>
        <w:tc>
          <w:tcPr>
            <w:tcW w:w="2340" w:type="dxa"/>
            <w:gridSpan w:val="2"/>
            <w:tcBorders>
              <w:bottom w:val="single" w:sz="4" w:space="0" w:color="auto"/>
            </w:tcBorders>
            <w:shd w:val="clear" w:color="auto" w:fill="auto"/>
          </w:tcPr>
          <w:p w14:paraId="71B55D93" w14:textId="77777777" w:rsidR="00C95168" w:rsidRPr="00F611C4" w:rsidRDefault="00C95168" w:rsidP="00C95168">
            <w:pPr>
              <w:pStyle w:val="TAL"/>
              <w:jc w:val="center"/>
              <w:rPr>
                <w:sz w:val="16"/>
              </w:rPr>
            </w:pPr>
          </w:p>
        </w:tc>
        <w:tc>
          <w:tcPr>
            <w:tcW w:w="2250" w:type="dxa"/>
            <w:gridSpan w:val="2"/>
            <w:tcBorders>
              <w:bottom w:val="single" w:sz="4" w:space="0" w:color="auto"/>
            </w:tcBorders>
            <w:shd w:val="clear" w:color="auto" w:fill="auto"/>
          </w:tcPr>
          <w:p w14:paraId="55D3CB35"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auto"/>
          </w:tcPr>
          <w:p w14:paraId="3927A55E"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auto"/>
          </w:tcPr>
          <w:p w14:paraId="40FFDD51" w14:textId="34DAE4D2" w:rsidR="00C95168" w:rsidRPr="003F7263" w:rsidRDefault="00C95168" w:rsidP="00C95168">
            <w:pPr>
              <w:pStyle w:val="TAL"/>
              <w:rPr>
                <w:sz w:val="16"/>
              </w:rPr>
            </w:pPr>
            <w:r w:rsidRPr="00900EE1">
              <w:rPr>
                <w:sz w:val="16"/>
              </w:rPr>
              <w:t>Rel-15 E-UTRA</w:t>
            </w:r>
          </w:p>
        </w:tc>
      </w:tr>
      <w:tr w:rsidR="00C95168" w:rsidRPr="003F7263" w14:paraId="62481527"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B0F0908" w14:textId="66547292" w:rsidR="00C95168" w:rsidRPr="00C21875" w:rsidRDefault="00C95168" w:rsidP="00C95168">
            <w:pPr>
              <w:pStyle w:val="TAL"/>
              <w:rPr>
                <w:b/>
                <w:bCs/>
                <w:sz w:val="16"/>
                <w:szCs w:val="16"/>
              </w:rPr>
            </w:pPr>
            <w:r w:rsidRPr="00C21875">
              <w:rPr>
                <w:b/>
                <w:bCs/>
                <w:sz w:val="16"/>
                <w:szCs w:val="16"/>
              </w:rPr>
              <w:t>7.1.1.13</w:t>
            </w:r>
          </w:p>
        </w:tc>
        <w:tc>
          <w:tcPr>
            <w:tcW w:w="2340" w:type="dxa"/>
            <w:gridSpan w:val="2"/>
            <w:tcBorders>
              <w:bottom w:val="single" w:sz="4" w:space="0" w:color="auto"/>
            </w:tcBorders>
            <w:shd w:val="clear" w:color="auto" w:fill="D9D9D9"/>
          </w:tcPr>
          <w:p w14:paraId="0ADA678E" w14:textId="77777777" w:rsidR="00C95168" w:rsidRPr="00C21875" w:rsidRDefault="00C95168" w:rsidP="00C95168">
            <w:pPr>
              <w:pStyle w:val="TAL"/>
              <w:jc w:val="center"/>
              <w:rPr>
                <w:sz w:val="16"/>
                <w:szCs w:val="16"/>
              </w:rPr>
            </w:pPr>
          </w:p>
        </w:tc>
        <w:tc>
          <w:tcPr>
            <w:tcW w:w="2250" w:type="dxa"/>
            <w:gridSpan w:val="2"/>
            <w:tcBorders>
              <w:bottom w:val="single" w:sz="4" w:space="0" w:color="auto"/>
            </w:tcBorders>
            <w:shd w:val="clear" w:color="auto" w:fill="D9D9D9"/>
          </w:tcPr>
          <w:p w14:paraId="77C35892"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D9D9D9"/>
          </w:tcPr>
          <w:p w14:paraId="1C29DCC4"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D9D9D9"/>
          </w:tcPr>
          <w:p w14:paraId="0D070B45" w14:textId="77777777" w:rsidR="00C95168" w:rsidRPr="003F7263" w:rsidRDefault="00C95168" w:rsidP="00C95168">
            <w:pPr>
              <w:pStyle w:val="TAL"/>
              <w:rPr>
                <w:sz w:val="16"/>
              </w:rPr>
            </w:pPr>
          </w:p>
        </w:tc>
      </w:tr>
      <w:tr w:rsidR="00C95168" w:rsidRPr="003F7263" w14:paraId="0F28698F"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0CF207C" w14:textId="1C17BE9A" w:rsidR="00C95168" w:rsidRPr="00FD0685" w:rsidRDefault="00C95168" w:rsidP="00C95168">
            <w:pPr>
              <w:pStyle w:val="TAL"/>
              <w:rPr>
                <w:b/>
                <w:bCs/>
                <w:sz w:val="16"/>
                <w:szCs w:val="16"/>
              </w:rPr>
            </w:pPr>
            <w:r w:rsidRPr="00FD0685">
              <w:rPr>
                <w:sz w:val="16"/>
                <w:szCs w:val="16"/>
              </w:rPr>
              <w:t>7.1.1.13.1</w:t>
            </w:r>
          </w:p>
        </w:tc>
        <w:tc>
          <w:tcPr>
            <w:tcW w:w="2340" w:type="dxa"/>
            <w:gridSpan w:val="2"/>
            <w:tcBorders>
              <w:bottom w:val="single" w:sz="4" w:space="0" w:color="auto"/>
            </w:tcBorders>
            <w:shd w:val="clear" w:color="auto" w:fill="auto"/>
          </w:tcPr>
          <w:p w14:paraId="351E1003" w14:textId="55F7EA31" w:rsidR="00C95168" w:rsidRPr="00FD0685" w:rsidRDefault="00C95168" w:rsidP="00C95168">
            <w:pPr>
              <w:pStyle w:val="TAL"/>
              <w:jc w:val="center"/>
              <w:rPr>
                <w:sz w:val="16"/>
                <w:szCs w:val="16"/>
              </w:rPr>
            </w:pPr>
            <w:r w:rsidRPr="00FD0685">
              <w:rPr>
                <w:sz w:val="16"/>
                <w:szCs w:val="16"/>
              </w:rPr>
              <w:t>pc_logicalChannelSR_DelayTimer</w:t>
            </w:r>
          </w:p>
        </w:tc>
        <w:tc>
          <w:tcPr>
            <w:tcW w:w="2250" w:type="dxa"/>
            <w:gridSpan w:val="2"/>
            <w:tcBorders>
              <w:bottom w:val="single" w:sz="4" w:space="0" w:color="auto"/>
            </w:tcBorders>
            <w:shd w:val="clear" w:color="auto" w:fill="auto"/>
          </w:tcPr>
          <w:p w14:paraId="5D590A32"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auto"/>
          </w:tcPr>
          <w:p w14:paraId="3BE90877"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auto"/>
          </w:tcPr>
          <w:p w14:paraId="75F69112" w14:textId="77777777" w:rsidR="00C95168" w:rsidRPr="003F7263" w:rsidRDefault="00C95168" w:rsidP="00C95168">
            <w:pPr>
              <w:pStyle w:val="TAL"/>
              <w:rPr>
                <w:sz w:val="16"/>
              </w:rPr>
            </w:pPr>
          </w:p>
        </w:tc>
      </w:tr>
      <w:tr w:rsidR="00C95168" w:rsidRPr="003F7263" w14:paraId="1285BCF3"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011862B" w14:textId="22E0483F" w:rsidR="00C95168" w:rsidRPr="00FD0685" w:rsidRDefault="00C95168" w:rsidP="00C95168">
            <w:pPr>
              <w:pStyle w:val="TAL"/>
              <w:rPr>
                <w:b/>
                <w:bCs/>
                <w:sz w:val="16"/>
                <w:szCs w:val="16"/>
              </w:rPr>
            </w:pPr>
            <w:r w:rsidRPr="00FD0685">
              <w:rPr>
                <w:sz w:val="16"/>
                <w:szCs w:val="16"/>
              </w:rPr>
              <w:t>7.1.1.13.2</w:t>
            </w:r>
          </w:p>
        </w:tc>
        <w:tc>
          <w:tcPr>
            <w:tcW w:w="2340" w:type="dxa"/>
            <w:gridSpan w:val="2"/>
            <w:tcBorders>
              <w:bottom w:val="single" w:sz="4" w:space="0" w:color="auto"/>
            </w:tcBorders>
            <w:shd w:val="clear" w:color="auto" w:fill="auto"/>
          </w:tcPr>
          <w:p w14:paraId="2B54FDA9" w14:textId="114068B0" w:rsidR="00C95168" w:rsidRPr="00FD0685" w:rsidRDefault="00C95168" w:rsidP="00C95168">
            <w:pPr>
              <w:pStyle w:val="TAL"/>
              <w:jc w:val="center"/>
              <w:rPr>
                <w:sz w:val="16"/>
                <w:szCs w:val="16"/>
              </w:rPr>
            </w:pPr>
            <w:r w:rsidRPr="00FD0685">
              <w:rPr>
                <w:sz w:val="16"/>
                <w:szCs w:val="16"/>
              </w:rPr>
              <w:t>pc_logicalChannelSR_DelayTimer</w:t>
            </w:r>
          </w:p>
        </w:tc>
        <w:tc>
          <w:tcPr>
            <w:tcW w:w="2250" w:type="dxa"/>
            <w:gridSpan w:val="2"/>
            <w:tcBorders>
              <w:bottom w:val="single" w:sz="4" w:space="0" w:color="auto"/>
            </w:tcBorders>
            <w:shd w:val="clear" w:color="auto" w:fill="auto"/>
          </w:tcPr>
          <w:p w14:paraId="7694054C"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auto"/>
          </w:tcPr>
          <w:p w14:paraId="279C2AB3"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auto"/>
          </w:tcPr>
          <w:p w14:paraId="2D1ED2B2" w14:textId="77777777" w:rsidR="00C95168" w:rsidRPr="003F7263" w:rsidRDefault="00C95168" w:rsidP="00C95168">
            <w:pPr>
              <w:pStyle w:val="TAL"/>
              <w:rPr>
                <w:sz w:val="16"/>
              </w:rPr>
            </w:pPr>
          </w:p>
        </w:tc>
      </w:tr>
      <w:tr w:rsidR="00C95168" w:rsidRPr="003F7263" w14:paraId="6014F589"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C80CE56" w14:textId="50BC3044" w:rsidR="00C95168" w:rsidRPr="00C21875" w:rsidRDefault="00C95168" w:rsidP="00C95168">
            <w:pPr>
              <w:pStyle w:val="TAL"/>
              <w:rPr>
                <w:sz w:val="16"/>
                <w:szCs w:val="16"/>
              </w:rPr>
            </w:pPr>
            <w:r w:rsidRPr="00C21875">
              <w:rPr>
                <w:sz w:val="16"/>
                <w:szCs w:val="16"/>
              </w:rPr>
              <w:t>7.1.1.13.5</w:t>
            </w:r>
          </w:p>
        </w:tc>
        <w:tc>
          <w:tcPr>
            <w:tcW w:w="2340" w:type="dxa"/>
            <w:gridSpan w:val="2"/>
            <w:tcBorders>
              <w:bottom w:val="single" w:sz="4" w:space="0" w:color="auto"/>
            </w:tcBorders>
            <w:shd w:val="clear" w:color="auto" w:fill="auto"/>
          </w:tcPr>
          <w:p w14:paraId="14787C4E" w14:textId="5E9489C0" w:rsidR="00C95168" w:rsidRPr="00C21875" w:rsidRDefault="00C95168" w:rsidP="00C95168">
            <w:pPr>
              <w:pStyle w:val="TAL"/>
              <w:jc w:val="center"/>
              <w:rPr>
                <w:sz w:val="16"/>
                <w:szCs w:val="16"/>
              </w:rPr>
            </w:pPr>
            <w:r w:rsidRPr="00C21875">
              <w:rPr>
                <w:sz w:val="16"/>
                <w:szCs w:val="16"/>
              </w:rPr>
              <w:t>pc_ra_SDT_r17</w:t>
            </w:r>
          </w:p>
        </w:tc>
        <w:tc>
          <w:tcPr>
            <w:tcW w:w="2250" w:type="dxa"/>
            <w:gridSpan w:val="2"/>
            <w:tcBorders>
              <w:bottom w:val="single" w:sz="4" w:space="0" w:color="auto"/>
            </w:tcBorders>
            <w:shd w:val="clear" w:color="auto" w:fill="auto"/>
          </w:tcPr>
          <w:p w14:paraId="6D45859D"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auto"/>
          </w:tcPr>
          <w:p w14:paraId="1F23CA9A"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auto"/>
          </w:tcPr>
          <w:p w14:paraId="3B204572" w14:textId="77777777" w:rsidR="00C95168" w:rsidRPr="003F7263" w:rsidRDefault="00C95168" w:rsidP="00C95168">
            <w:pPr>
              <w:pStyle w:val="TAL"/>
              <w:rPr>
                <w:sz w:val="16"/>
              </w:rPr>
            </w:pPr>
          </w:p>
        </w:tc>
      </w:tr>
      <w:tr w:rsidR="00C95168" w:rsidRPr="003F7263" w14:paraId="2A453E58"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C95168" w:rsidRPr="003F7263" w:rsidRDefault="00C95168" w:rsidP="00C95168">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B5E4639" w14:textId="77777777" w:rsidR="00C95168" w:rsidRPr="003F7263" w:rsidRDefault="00C95168" w:rsidP="00C95168">
            <w:pPr>
              <w:pStyle w:val="TAL"/>
              <w:jc w:val="center"/>
              <w:rPr>
                <w:sz w:val="16"/>
              </w:rPr>
            </w:pPr>
          </w:p>
        </w:tc>
        <w:tc>
          <w:tcPr>
            <w:tcW w:w="2250" w:type="dxa"/>
            <w:gridSpan w:val="2"/>
            <w:tcBorders>
              <w:bottom w:val="single" w:sz="4" w:space="0" w:color="auto"/>
            </w:tcBorders>
            <w:shd w:val="clear" w:color="auto" w:fill="E8E8E8"/>
          </w:tcPr>
          <w:p w14:paraId="7AB8E68C"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E8E8E8"/>
          </w:tcPr>
          <w:p w14:paraId="22719401"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E8E8E8"/>
          </w:tcPr>
          <w:p w14:paraId="7A47A9AD" w14:textId="77777777" w:rsidR="00C95168" w:rsidRPr="003F7263" w:rsidRDefault="00C95168" w:rsidP="00C95168">
            <w:pPr>
              <w:pStyle w:val="TAL"/>
              <w:rPr>
                <w:sz w:val="16"/>
              </w:rPr>
            </w:pPr>
          </w:p>
        </w:tc>
      </w:tr>
      <w:tr w:rsidR="00C95168" w:rsidRPr="003F7263" w14:paraId="29B232E5"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C95168" w:rsidRPr="003F7263" w:rsidRDefault="00C95168" w:rsidP="00C95168">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31C8D6" w14:textId="77777777" w:rsidR="00C95168" w:rsidRPr="003F7263" w:rsidRDefault="00C95168" w:rsidP="00C95168">
            <w:pPr>
              <w:pStyle w:val="TAL"/>
              <w:jc w:val="center"/>
              <w:rPr>
                <w:sz w:val="16"/>
              </w:rPr>
            </w:pPr>
          </w:p>
        </w:tc>
        <w:tc>
          <w:tcPr>
            <w:tcW w:w="2250" w:type="dxa"/>
            <w:gridSpan w:val="2"/>
            <w:tcBorders>
              <w:bottom w:val="single" w:sz="4" w:space="0" w:color="auto"/>
            </w:tcBorders>
            <w:shd w:val="clear" w:color="auto" w:fill="E8E8E8"/>
          </w:tcPr>
          <w:p w14:paraId="2AF29887"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E8E8E8"/>
          </w:tcPr>
          <w:p w14:paraId="37D24444"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E8E8E8"/>
          </w:tcPr>
          <w:p w14:paraId="1891BAA6" w14:textId="77777777" w:rsidR="00C95168" w:rsidRPr="003F7263" w:rsidRDefault="00C95168" w:rsidP="00C95168">
            <w:pPr>
              <w:pStyle w:val="TAL"/>
              <w:rPr>
                <w:sz w:val="16"/>
              </w:rPr>
            </w:pPr>
          </w:p>
        </w:tc>
      </w:tr>
      <w:tr w:rsidR="00C95168" w:rsidRPr="003F7263" w14:paraId="210293CF"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C95168" w:rsidRPr="003F7263" w:rsidRDefault="00C95168" w:rsidP="00C95168">
            <w:pPr>
              <w:pStyle w:val="TAL"/>
              <w:rPr>
                <w:sz w:val="16"/>
              </w:rPr>
            </w:pPr>
            <w:r w:rsidRPr="003F7263">
              <w:rPr>
                <w:sz w:val="16"/>
              </w:rPr>
              <w:t>7.1.2.2.5</w:t>
            </w:r>
          </w:p>
        </w:tc>
        <w:tc>
          <w:tcPr>
            <w:tcW w:w="2340" w:type="dxa"/>
            <w:gridSpan w:val="2"/>
            <w:tcBorders>
              <w:bottom w:val="single" w:sz="4" w:space="0" w:color="auto"/>
            </w:tcBorders>
            <w:shd w:val="clear" w:color="auto" w:fill="auto"/>
          </w:tcPr>
          <w:p w14:paraId="12F341C6" w14:textId="77777777" w:rsidR="00C95168" w:rsidRPr="003F7263" w:rsidRDefault="00C95168" w:rsidP="00C95168">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192F0BFE"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auto"/>
          </w:tcPr>
          <w:p w14:paraId="3CEBD88E"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auto"/>
          </w:tcPr>
          <w:p w14:paraId="3EDF8BCA" w14:textId="77777777" w:rsidR="00C95168" w:rsidRPr="003F7263" w:rsidRDefault="00C95168" w:rsidP="00C95168">
            <w:pPr>
              <w:pStyle w:val="TAL"/>
              <w:rPr>
                <w:sz w:val="16"/>
              </w:rPr>
            </w:pPr>
          </w:p>
        </w:tc>
      </w:tr>
      <w:tr w:rsidR="00C95168" w:rsidRPr="003F7263" w14:paraId="45DA80A3"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C95168" w:rsidRPr="003F7263" w:rsidRDefault="00C95168" w:rsidP="00C95168">
            <w:pPr>
              <w:pStyle w:val="TAL"/>
              <w:rPr>
                <w:sz w:val="16"/>
              </w:rPr>
            </w:pPr>
            <w:r w:rsidRPr="003F7263">
              <w:rPr>
                <w:sz w:val="16"/>
              </w:rPr>
              <w:t>7.1.2.2.6</w:t>
            </w:r>
          </w:p>
        </w:tc>
        <w:tc>
          <w:tcPr>
            <w:tcW w:w="2340" w:type="dxa"/>
            <w:gridSpan w:val="2"/>
            <w:tcBorders>
              <w:bottom w:val="single" w:sz="4" w:space="0" w:color="auto"/>
            </w:tcBorders>
            <w:shd w:val="clear" w:color="auto" w:fill="auto"/>
          </w:tcPr>
          <w:p w14:paraId="78FE5DD3" w14:textId="77777777" w:rsidR="00C95168" w:rsidRPr="003F7263" w:rsidRDefault="00C95168" w:rsidP="00C95168">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51624EAE"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auto"/>
          </w:tcPr>
          <w:p w14:paraId="437139C2"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auto"/>
          </w:tcPr>
          <w:p w14:paraId="69C1AB6E" w14:textId="77777777" w:rsidR="00C95168" w:rsidRPr="003F7263" w:rsidRDefault="00C95168" w:rsidP="00C95168">
            <w:pPr>
              <w:pStyle w:val="TAL"/>
              <w:rPr>
                <w:sz w:val="16"/>
              </w:rPr>
            </w:pPr>
          </w:p>
        </w:tc>
      </w:tr>
      <w:tr w:rsidR="00C95168" w:rsidRPr="003F7263" w14:paraId="7E5E98AA"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C95168" w:rsidRPr="003F7263" w:rsidRDefault="00C95168" w:rsidP="00C95168">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2BFDF58F" w14:textId="77777777" w:rsidR="00C95168" w:rsidRPr="003F7263" w:rsidRDefault="00C95168" w:rsidP="00C95168">
            <w:pPr>
              <w:pStyle w:val="TAL"/>
              <w:jc w:val="center"/>
              <w:rPr>
                <w:sz w:val="16"/>
              </w:rPr>
            </w:pPr>
          </w:p>
        </w:tc>
        <w:tc>
          <w:tcPr>
            <w:tcW w:w="2250" w:type="dxa"/>
            <w:gridSpan w:val="2"/>
            <w:tcBorders>
              <w:bottom w:val="single" w:sz="4" w:space="0" w:color="auto"/>
            </w:tcBorders>
            <w:shd w:val="clear" w:color="auto" w:fill="E8E8E8"/>
          </w:tcPr>
          <w:p w14:paraId="48C22BA4"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E8E8E8"/>
          </w:tcPr>
          <w:p w14:paraId="5C11115C"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E8E8E8"/>
          </w:tcPr>
          <w:p w14:paraId="15D3EE03" w14:textId="77777777" w:rsidR="00C95168" w:rsidRPr="003F7263" w:rsidRDefault="00C95168" w:rsidP="00C95168">
            <w:pPr>
              <w:pStyle w:val="TAL"/>
              <w:rPr>
                <w:sz w:val="16"/>
              </w:rPr>
            </w:pPr>
          </w:p>
        </w:tc>
      </w:tr>
      <w:tr w:rsidR="00C95168" w:rsidRPr="003F7263" w14:paraId="52A5C91C"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C95168" w:rsidRPr="003F7263" w:rsidRDefault="00C95168" w:rsidP="00C95168">
            <w:pPr>
              <w:pStyle w:val="TAL"/>
              <w:rPr>
                <w:sz w:val="16"/>
              </w:rPr>
            </w:pPr>
            <w:r w:rsidRPr="003F7263">
              <w:rPr>
                <w:sz w:val="16"/>
              </w:rPr>
              <w:t>7.1.3.2.1</w:t>
            </w:r>
          </w:p>
        </w:tc>
        <w:tc>
          <w:tcPr>
            <w:tcW w:w="2340" w:type="dxa"/>
            <w:gridSpan w:val="2"/>
            <w:tcBorders>
              <w:bottom w:val="single" w:sz="4" w:space="0" w:color="auto"/>
            </w:tcBorders>
            <w:shd w:val="clear" w:color="auto" w:fill="auto"/>
          </w:tcPr>
          <w:p w14:paraId="2696058F" w14:textId="77777777" w:rsidR="00C95168" w:rsidRPr="003F7263" w:rsidRDefault="00C95168" w:rsidP="00C95168">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46007A1" w14:textId="77777777" w:rsidR="00C95168" w:rsidRPr="003F7263" w:rsidRDefault="00C95168" w:rsidP="00C95168">
            <w:pPr>
              <w:pStyle w:val="TAL"/>
              <w:rPr>
                <w:sz w:val="16"/>
              </w:rPr>
            </w:pPr>
          </w:p>
        </w:tc>
        <w:tc>
          <w:tcPr>
            <w:tcW w:w="1903" w:type="dxa"/>
            <w:gridSpan w:val="2"/>
            <w:tcBorders>
              <w:bottom w:val="single" w:sz="4" w:space="0" w:color="auto"/>
            </w:tcBorders>
            <w:shd w:val="clear" w:color="auto" w:fill="auto"/>
          </w:tcPr>
          <w:p w14:paraId="53118CAB" w14:textId="77777777" w:rsidR="00C95168" w:rsidRPr="003F7263" w:rsidRDefault="00C95168" w:rsidP="00C95168">
            <w:pPr>
              <w:pStyle w:val="TAL"/>
              <w:rPr>
                <w:sz w:val="16"/>
              </w:rPr>
            </w:pPr>
          </w:p>
        </w:tc>
        <w:tc>
          <w:tcPr>
            <w:tcW w:w="2483" w:type="dxa"/>
            <w:gridSpan w:val="2"/>
            <w:tcBorders>
              <w:bottom w:val="single" w:sz="4" w:space="0" w:color="auto"/>
            </w:tcBorders>
            <w:shd w:val="clear" w:color="auto" w:fill="auto"/>
          </w:tcPr>
          <w:p w14:paraId="634E6C83" w14:textId="77777777" w:rsidR="00C95168" w:rsidRPr="003F7263" w:rsidRDefault="00C95168" w:rsidP="00C95168">
            <w:pPr>
              <w:pStyle w:val="TAL"/>
              <w:rPr>
                <w:sz w:val="16"/>
              </w:rPr>
            </w:pPr>
          </w:p>
        </w:tc>
      </w:tr>
    </w:tbl>
    <w:p w14:paraId="7FFE8E57" w14:textId="77777777" w:rsidR="00167DB7" w:rsidRPr="003F7263" w:rsidRDefault="00167DB7" w:rsidP="00167DB7"/>
    <w:p w14:paraId="63A78A74" w14:textId="77777777" w:rsidR="00167DB7" w:rsidRPr="003F7263" w:rsidRDefault="00167DB7" w:rsidP="00784969">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r w:rsidR="007C21AC" w:rsidRPr="003F7263" w14:paraId="5A021E0B" w14:textId="77777777" w:rsidTr="003B0A24">
        <w:trPr>
          <w:gridAfter w:val="4"/>
          <w:wAfter w:w="214" w:type="dxa"/>
          <w:tblHeader/>
          <w:jc w:val="center"/>
        </w:trPr>
        <w:tc>
          <w:tcPr>
            <w:tcW w:w="1062" w:type="dxa"/>
            <w:gridSpan w:val="2"/>
            <w:tcBorders>
              <w:bottom w:val="nil"/>
            </w:tcBorders>
          </w:tcPr>
          <w:p w14:paraId="2D775EE1"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473" w:type="dxa"/>
            <w:gridSpan w:val="3"/>
            <w:tcBorders>
              <w:bottom w:val="nil"/>
            </w:tcBorders>
          </w:tcPr>
          <w:p w14:paraId="577FB64D"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07" w:type="dxa"/>
            <w:gridSpan w:val="4"/>
            <w:tcBorders>
              <w:bottom w:val="nil"/>
            </w:tcBorders>
          </w:tcPr>
          <w:p w14:paraId="59819CA3"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21" w:type="dxa"/>
            <w:gridSpan w:val="8"/>
          </w:tcPr>
          <w:p w14:paraId="5C62EBEF"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613E4402" w14:textId="77777777" w:rsidTr="003B0A24">
        <w:trPr>
          <w:gridAfter w:val="4"/>
          <w:wAfter w:w="214" w:type="dxa"/>
          <w:tblHeader/>
          <w:jc w:val="center"/>
        </w:trPr>
        <w:tc>
          <w:tcPr>
            <w:tcW w:w="1062" w:type="dxa"/>
            <w:gridSpan w:val="2"/>
            <w:tcBorders>
              <w:top w:val="nil"/>
              <w:bottom w:val="single" w:sz="4" w:space="0" w:color="auto"/>
            </w:tcBorders>
          </w:tcPr>
          <w:p w14:paraId="1E476D41" w14:textId="77777777" w:rsidR="007C21AC" w:rsidRPr="003F7263" w:rsidRDefault="007C21AC" w:rsidP="00944FF2">
            <w:pPr>
              <w:pStyle w:val="TAH"/>
              <w:keepNext w:val="0"/>
              <w:keepLines w:val="0"/>
              <w:rPr>
                <w:sz w:val="16"/>
                <w:szCs w:val="16"/>
                <w:lang w:eastAsia="en-US"/>
              </w:rPr>
            </w:pPr>
          </w:p>
        </w:tc>
        <w:tc>
          <w:tcPr>
            <w:tcW w:w="3473" w:type="dxa"/>
            <w:gridSpan w:val="3"/>
            <w:tcBorders>
              <w:top w:val="nil"/>
              <w:bottom w:val="single" w:sz="4" w:space="0" w:color="auto"/>
            </w:tcBorders>
          </w:tcPr>
          <w:p w14:paraId="3537279D" w14:textId="77777777" w:rsidR="007C21AC" w:rsidRPr="003F7263" w:rsidRDefault="007C21AC" w:rsidP="00944FF2">
            <w:pPr>
              <w:pStyle w:val="TAH"/>
              <w:keepNext w:val="0"/>
              <w:keepLines w:val="0"/>
              <w:rPr>
                <w:sz w:val="16"/>
                <w:szCs w:val="16"/>
                <w:lang w:eastAsia="en-US"/>
              </w:rPr>
            </w:pPr>
          </w:p>
        </w:tc>
        <w:tc>
          <w:tcPr>
            <w:tcW w:w="807" w:type="dxa"/>
            <w:gridSpan w:val="4"/>
            <w:tcBorders>
              <w:top w:val="nil"/>
              <w:bottom w:val="single" w:sz="4" w:space="0" w:color="auto"/>
            </w:tcBorders>
          </w:tcPr>
          <w:p w14:paraId="1FF77313" w14:textId="77777777" w:rsidR="007C21AC" w:rsidRPr="003F7263" w:rsidRDefault="007C21AC" w:rsidP="00944FF2">
            <w:pPr>
              <w:pStyle w:val="TAH"/>
              <w:keepNext w:val="0"/>
              <w:keepLines w:val="0"/>
              <w:rPr>
                <w:sz w:val="16"/>
                <w:szCs w:val="16"/>
                <w:lang w:eastAsia="en-US"/>
              </w:rPr>
            </w:pPr>
          </w:p>
        </w:tc>
        <w:tc>
          <w:tcPr>
            <w:tcW w:w="1161" w:type="dxa"/>
            <w:gridSpan w:val="4"/>
            <w:tcBorders>
              <w:bottom w:val="single" w:sz="4" w:space="0" w:color="auto"/>
            </w:tcBorders>
          </w:tcPr>
          <w:p w14:paraId="73066CDA"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60" w:type="dxa"/>
            <w:gridSpan w:val="4"/>
            <w:tcBorders>
              <w:bottom w:val="single" w:sz="4" w:space="0" w:color="auto"/>
            </w:tcBorders>
          </w:tcPr>
          <w:p w14:paraId="588AD5F0"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3C062D" w:rsidRPr="003F7263" w14:paraId="0E20D51C" w14:textId="77777777" w:rsidTr="003B0A24">
        <w:trPr>
          <w:gridAfter w:val="4"/>
          <w:wAfter w:w="214" w:type="dxa"/>
          <w:jc w:val="center"/>
        </w:trPr>
        <w:tc>
          <w:tcPr>
            <w:tcW w:w="1062" w:type="dxa"/>
            <w:gridSpan w:val="2"/>
            <w:tcBorders>
              <w:bottom w:val="single" w:sz="4" w:space="0" w:color="auto"/>
            </w:tcBorders>
            <w:shd w:val="clear" w:color="auto" w:fill="E6E6E6"/>
          </w:tcPr>
          <w:p w14:paraId="41D2CC43" w14:textId="1E8950A3"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w:t>
            </w:r>
          </w:p>
        </w:tc>
        <w:tc>
          <w:tcPr>
            <w:tcW w:w="3473" w:type="dxa"/>
            <w:gridSpan w:val="3"/>
            <w:tcBorders>
              <w:bottom w:val="single" w:sz="4" w:space="0" w:color="auto"/>
            </w:tcBorders>
            <w:shd w:val="clear" w:color="auto" w:fill="E6E6E6"/>
          </w:tcPr>
          <w:p w14:paraId="4EF2F3F7" w14:textId="14E73650"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gridSpan w:val="4"/>
            <w:tcBorders>
              <w:bottom w:val="single" w:sz="4" w:space="0" w:color="auto"/>
            </w:tcBorders>
            <w:shd w:val="clear" w:color="auto" w:fill="E6E6E6"/>
          </w:tcPr>
          <w:p w14:paraId="59862B7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B3E3AD1"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6D631B72" w14:textId="77777777" w:rsidR="003C062D" w:rsidRPr="003F7263" w:rsidRDefault="003C062D" w:rsidP="003C062D">
            <w:pPr>
              <w:pStyle w:val="TAL"/>
              <w:keepNext w:val="0"/>
              <w:keepLines w:val="0"/>
              <w:rPr>
                <w:rFonts w:cs="Arial"/>
                <w:sz w:val="16"/>
                <w:szCs w:val="16"/>
                <w:lang w:eastAsia="en-US"/>
              </w:rPr>
            </w:pPr>
          </w:p>
        </w:tc>
      </w:tr>
      <w:tr w:rsidR="003C062D" w:rsidRPr="003F7263" w14:paraId="6F185BB3" w14:textId="77777777" w:rsidTr="003B0A24">
        <w:trPr>
          <w:gridAfter w:val="4"/>
          <w:wAfter w:w="214" w:type="dxa"/>
          <w:jc w:val="center"/>
        </w:trPr>
        <w:tc>
          <w:tcPr>
            <w:tcW w:w="1062" w:type="dxa"/>
            <w:gridSpan w:val="2"/>
            <w:tcBorders>
              <w:bottom w:val="single" w:sz="4" w:space="0" w:color="auto"/>
            </w:tcBorders>
            <w:shd w:val="clear" w:color="auto" w:fill="E6E6E6"/>
          </w:tcPr>
          <w:p w14:paraId="1C9C4DD8" w14:textId="051B5E4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w:t>
            </w:r>
          </w:p>
        </w:tc>
        <w:tc>
          <w:tcPr>
            <w:tcW w:w="3473" w:type="dxa"/>
            <w:gridSpan w:val="3"/>
            <w:tcBorders>
              <w:bottom w:val="single" w:sz="4" w:space="0" w:color="auto"/>
            </w:tcBorders>
            <w:shd w:val="clear" w:color="auto" w:fill="E6E6E6"/>
          </w:tcPr>
          <w:p w14:paraId="33631390" w14:textId="05FC7AA6"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gridSpan w:val="4"/>
            <w:tcBorders>
              <w:bottom w:val="single" w:sz="4" w:space="0" w:color="auto"/>
            </w:tcBorders>
            <w:shd w:val="clear" w:color="auto" w:fill="E6E6E6"/>
          </w:tcPr>
          <w:p w14:paraId="7AF248B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BDC604F"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106789A6" w14:textId="77777777" w:rsidR="003C062D" w:rsidRPr="003F7263" w:rsidRDefault="003C062D" w:rsidP="003C062D">
            <w:pPr>
              <w:pStyle w:val="TAL"/>
              <w:keepNext w:val="0"/>
              <w:keepLines w:val="0"/>
              <w:rPr>
                <w:rFonts w:cs="Arial"/>
                <w:sz w:val="16"/>
                <w:szCs w:val="16"/>
                <w:lang w:eastAsia="en-US"/>
              </w:rPr>
            </w:pPr>
          </w:p>
        </w:tc>
      </w:tr>
      <w:tr w:rsidR="003C062D" w:rsidRPr="003F7263" w14:paraId="28A59FDF" w14:textId="77777777" w:rsidTr="003B0A24">
        <w:trPr>
          <w:gridAfter w:val="4"/>
          <w:wAfter w:w="214" w:type="dxa"/>
          <w:jc w:val="center"/>
        </w:trPr>
        <w:tc>
          <w:tcPr>
            <w:tcW w:w="1062" w:type="dxa"/>
            <w:gridSpan w:val="2"/>
            <w:tcBorders>
              <w:bottom w:val="single" w:sz="4" w:space="0" w:color="auto"/>
            </w:tcBorders>
            <w:shd w:val="clear" w:color="auto" w:fill="E6E6E6"/>
          </w:tcPr>
          <w:p w14:paraId="2CC3E92E"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w:t>
            </w:r>
          </w:p>
        </w:tc>
        <w:tc>
          <w:tcPr>
            <w:tcW w:w="3473" w:type="dxa"/>
            <w:gridSpan w:val="3"/>
            <w:tcBorders>
              <w:bottom w:val="single" w:sz="4" w:space="0" w:color="auto"/>
            </w:tcBorders>
            <w:shd w:val="clear" w:color="auto" w:fill="E6E6E6"/>
          </w:tcPr>
          <w:p w14:paraId="72D54520"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gridSpan w:val="4"/>
            <w:tcBorders>
              <w:bottom w:val="single" w:sz="4" w:space="0" w:color="auto"/>
            </w:tcBorders>
            <w:shd w:val="clear" w:color="auto" w:fill="E6E6E6"/>
          </w:tcPr>
          <w:p w14:paraId="7AC9DE6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D65DFF9"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84E231B" w14:textId="77777777" w:rsidR="003C062D" w:rsidRPr="003F7263" w:rsidRDefault="003C062D" w:rsidP="003C062D">
            <w:pPr>
              <w:pStyle w:val="TAL"/>
              <w:keepNext w:val="0"/>
              <w:keepLines w:val="0"/>
              <w:rPr>
                <w:rFonts w:cs="Arial"/>
                <w:sz w:val="16"/>
                <w:szCs w:val="16"/>
                <w:lang w:eastAsia="en-US"/>
              </w:rPr>
            </w:pPr>
          </w:p>
        </w:tc>
      </w:tr>
      <w:tr w:rsidR="003C062D" w:rsidRPr="003F7263" w14:paraId="0A063AD8" w14:textId="77777777" w:rsidTr="003B0A24">
        <w:trPr>
          <w:gridAfter w:val="4"/>
          <w:wAfter w:w="214" w:type="dxa"/>
          <w:jc w:val="center"/>
        </w:trPr>
        <w:tc>
          <w:tcPr>
            <w:tcW w:w="1062" w:type="dxa"/>
            <w:gridSpan w:val="2"/>
            <w:tcBorders>
              <w:bottom w:val="single" w:sz="4" w:space="0" w:color="auto"/>
            </w:tcBorders>
            <w:shd w:val="clear" w:color="auto" w:fill="E6E6E6"/>
          </w:tcPr>
          <w:p w14:paraId="74F2F86A"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8.1.1.1</w:t>
            </w:r>
          </w:p>
        </w:tc>
        <w:tc>
          <w:tcPr>
            <w:tcW w:w="3473" w:type="dxa"/>
            <w:gridSpan w:val="3"/>
            <w:tcBorders>
              <w:bottom w:val="single" w:sz="4" w:space="0" w:color="auto"/>
            </w:tcBorders>
            <w:shd w:val="clear" w:color="auto" w:fill="E6E6E6"/>
          </w:tcPr>
          <w:p w14:paraId="2830E283"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gridSpan w:val="4"/>
            <w:tcBorders>
              <w:bottom w:val="single" w:sz="4" w:space="0" w:color="auto"/>
            </w:tcBorders>
            <w:shd w:val="clear" w:color="auto" w:fill="E6E6E6"/>
          </w:tcPr>
          <w:p w14:paraId="766E738F"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6542918"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65B91FCF" w14:textId="77777777" w:rsidR="003C062D" w:rsidRPr="003F7263" w:rsidRDefault="003C062D" w:rsidP="003C062D">
            <w:pPr>
              <w:pStyle w:val="TAL"/>
              <w:keepNext w:val="0"/>
              <w:keepLines w:val="0"/>
              <w:rPr>
                <w:rFonts w:cs="Arial"/>
                <w:sz w:val="16"/>
                <w:szCs w:val="16"/>
                <w:lang w:eastAsia="en-US"/>
              </w:rPr>
            </w:pPr>
          </w:p>
        </w:tc>
      </w:tr>
      <w:tr w:rsidR="003C062D" w:rsidRPr="003F7263" w14:paraId="6D1AEE58" w14:textId="77777777" w:rsidTr="003B0A24">
        <w:trPr>
          <w:gridAfter w:val="4"/>
          <w:wAfter w:w="214" w:type="dxa"/>
          <w:jc w:val="center"/>
        </w:trPr>
        <w:tc>
          <w:tcPr>
            <w:tcW w:w="1062" w:type="dxa"/>
            <w:gridSpan w:val="2"/>
            <w:tcBorders>
              <w:bottom w:val="single" w:sz="4" w:space="0" w:color="auto"/>
            </w:tcBorders>
            <w:shd w:val="clear" w:color="auto" w:fill="auto"/>
          </w:tcPr>
          <w:p w14:paraId="2C0C2080"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8.1.1.1.1</w:t>
            </w:r>
          </w:p>
        </w:tc>
        <w:tc>
          <w:tcPr>
            <w:tcW w:w="3473" w:type="dxa"/>
            <w:gridSpan w:val="3"/>
            <w:tcBorders>
              <w:bottom w:val="single" w:sz="4" w:space="0" w:color="auto"/>
            </w:tcBorders>
            <w:shd w:val="clear" w:color="auto" w:fill="auto"/>
          </w:tcPr>
          <w:p w14:paraId="68479288"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gridSpan w:val="4"/>
            <w:tcBorders>
              <w:bottom w:val="single" w:sz="4" w:space="0" w:color="auto"/>
            </w:tcBorders>
            <w:shd w:val="clear" w:color="auto" w:fill="auto"/>
          </w:tcPr>
          <w:p w14:paraId="1CCD68EA"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0F3E9601" w14:textId="77777777" w:rsidR="003C062D" w:rsidRPr="003F7263" w:rsidRDefault="003C062D" w:rsidP="003C062D">
            <w:pPr>
              <w:pStyle w:val="TAC"/>
              <w:keepNext w:val="0"/>
              <w:keepLines w:val="0"/>
              <w:rPr>
                <w:rFonts w:cs="Arial"/>
                <w:sz w:val="16"/>
                <w:szCs w:val="16"/>
                <w:lang w:eastAsia="en-US"/>
              </w:rPr>
            </w:pPr>
            <w:r w:rsidRPr="003F7263">
              <w:rPr>
                <w:rFonts w:cs="Arial"/>
                <w:sz w:val="16"/>
                <w:szCs w:val="16"/>
              </w:rPr>
              <w:t>C21</w:t>
            </w:r>
          </w:p>
        </w:tc>
        <w:tc>
          <w:tcPr>
            <w:tcW w:w="3560" w:type="dxa"/>
            <w:gridSpan w:val="4"/>
            <w:tcBorders>
              <w:bottom w:val="single" w:sz="4" w:space="0" w:color="auto"/>
            </w:tcBorders>
            <w:shd w:val="clear" w:color="auto" w:fill="auto"/>
          </w:tcPr>
          <w:p w14:paraId="6F0D524B" w14:textId="77777777" w:rsidR="003C062D" w:rsidRPr="003F7263" w:rsidRDefault="003C062D" w:rsidP="003C062D">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3C062D" w:rsidRPr="003F7263" w14:paraId="1F4969E3" w14:textId="77777777" w:rsidTr="003B0A24">
        <w:trPr>
          <w:gridAfter w:val="4"/>
          <w:wAfter w:w="214" w:type="dxa"/>
          <w:jc w:val="center"/>
        </w:trPr>
        <w:tc>
          <w:tcPr>
            <w:tcW w:w="1062" w:type="dxa"/>
            <w:gridSpan w:val="2"/>
            <w:tcBorders>
              <w:bottom w:val="single" w:sz="4" w:space="0" w:color="auto"/>
            </w:tcBorders>
            <w:shd w:val="clear" w:color="auto" w:fill="auto"/>
          </w:tcPr>
          <w:p w14:paraId="3D36A3C6" w14:textId="77777777" w:rsidR="003C062D" w:rsidRPr="003F7263" w:rsidRDefault="003C062D" w:rsidP="003C062D">
            <w:pPr>
              <w:pStyle w:val="TAL"/>
              <w:keepNext w:val="0"/>
              <w:keepLines w:val="0"/>
              <w:rPr>
                <w:rFonts w:cs="Arial"/>
                <w:bCs/>
                <w:sz w:val="16"/>
                <w:szCs w:val="16"/>
              </w:rPr>
            </w:pPr>
            <w:r w:rsidRPr="003F7263">
              <w:rPr>
                <w:rFonts w:cs="Arial"/>
                <w:bCs/>
                <w:sz w:val="16"/>
                <w:szCs w:val="16"/>
                <w:lang w:eastAsia="zh-CN"/>
              </w:rPr>
              <w:lastRenderedPageBreak/>
              <w:t>8.1.1.1.2</w:t>
            </w:r>
          </w:p>
        </w:tc>
        <w:tc>
          <w:tcPr>
            <w:tcW w:w="3473" w:type="dxa"/>
            <w:gridSpan w:val="3"/>
            <w:tcBorders>
              <w:bottom w:val="single" w:sz="4" w:space="0" w:color="auto"/>
            </w:tcBorders>
            <w:shd w:val="clear" w:color="auto" w:fill="auto"/>
          </w:tcPr>
          <w:p w14:paraId="7435BBDE" w14:textId="77777777" w:rsidR="003C062D" w:rsidRPr="003F7263" w:rsidRDefault="003C062D" w:rsidP="003C062D">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4C7524CA" w14:textId="77777777" w:rsidR="003C062D" w:rsidRPr="003F7263" w:rsidRDefault="003C062D" w:rsidP="003C062D">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5113E03" w14:textId="77777777" w:rsidR="003C062D" w:rsidRPr="003F7263" w:rsidRDefault="003C062D" w:rsidP="003C062D">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184D0C2" w14:textId="77777777" w:rsidR="003C062D" w:rsidRPr="003F7263" w:rsidRDefault="003C062D" w:rsidP="003C062D">
            <w:pPr>
              <w:pStyle w:val="TAL"/>
              <w:keepNext w:val="0"/>
              <w:keepLines w:val="0"/>
              <w:rPr>
                <w:rFonts w:cs="Arial"/>
                <w:bCs/>
                <w:sz w:val="16"/>
                <w:szCs w:val="16"/>
              </w:rPr>
            </w:pPr>
            <w:r w:rsidRPr="003F7263">
              <w:rPr>
                <w:sz w:val="16"/>
                <w:szCs w:val="16"/>
              </w:rPr>
              <w:t>UEs supporting 5G Core</w:t>
            </w:r>
          </w:p>
        </w:tc>
      </w:tr>
      <w:tr w:rsidR="000B18C3" w:rsidRPr="003F7263" w14:paraId="5F90D6AF" w14:textId="77777777" w:rsidTr="003B0A24">
        <w:trPr>
          <w:gridAfter w:val="4"/>
          <w:wAfter w:w="214" w:type="dxa"/>
          <w:jc w:val="center"/>
        </w:trPr>
        <w:tc>
          <w:tcPr>
            <w:tcW w:w="1062" w:type="dxa"/>
            <w:gridSpan w:val="2"/>
            <w:tcBorders>
              <w:bottom w:val="single" w:sz="4" w:space="0" w:color="auto"/>
            </w:tcBorders>
            <w:shd w:val="clear" w:color="auto" w:fill="E6E6E6"/>
          </w:tcPr>
          <w:p w14:paraId="182E349E" w14:textId="64EE3EC2"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3FA54CD1" w14:textId="22EA765D" w:rsidR="000B18C3" w:rsidRPr="003F7263" w:rsidRDefault="000B18C3" w:rsidP="000B18C3">
            <w:pPr>
              <w:pStyle w:val="TAL"/>
              <w:keepNext w:val="0"/>
              <w:keepLines w:val="0"/>
              <w:rPr>
                <w:rFonts w:cs="Arial"/>
                <w:b/>
                <w:bCs/>
                <w:sz w:val="16"/>
                <w:szCs w:val="16"/>
                <w:lang w:eastAsia="en-US"/>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4380C957"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EB8D929" w14:textId="77777777" w:rsidR="000B18C3" w:rsidRPr="003F7263" w:rsidRDefault="000B18C3" w:rsidP="000B18C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546FC978" w14:textId="77777777" w:rsidR="000B18C3" w:rsidRPr="003F7263" w:rsidRDefault="000B18C3" w:rsidP="000B18C3">
            <w:pPr>
              <w:pStyle w:val="TAL"/>
              <w:keepNext w:val="0"/>
              <w:keepLines w:val="0"/>
              <w:rPr>
                <w:rFonts w:cs="Arial"/>
                <w:sz w:val="16"/>
                <w:szCs w:val="16"/>
                <w:lang w:eastAsia="en-US"/>
              </w:rPr>
            </w:pPr>
          </w:p>
        </w:tc>
      </w:tr>
      <w:tr w:rsidR="000B18C3" w:rsidRPr="003F7263" w14:paraId="1812E53C" w14:textId="77777777" w:rsidTr="003B0A24">
        <w:trPr>
          <w:gridAfter w:val="4"/>
          <w:wAfter w:w="214" w:type="dxa"/>
          <w:jc w:val="center"/>
        </w:trPr>
        <w:tc>
          <w:tcPr>
            <w:tcW w:w="1062" w:type="dxa"/>
            <w:gridSpan w:val="2"/>
            <w:tcBorders>
              <w:bottom w:val="single" w:sz="4" w:space="0" w:color="auto"/>
            </w:tcBorders>
            <w:shd w:val="clear" w:color="auto" w:fill="auto"/>
          </w:tcPr>
          <w:p w14:paraId="5288EC76" w14:textId="17CB981E" w:rsidR="000B18C3" w:rsidRPr="003F7263" w:rsidRDefault="000B18C3" w:rsidP="000B18C3">
            <w:pPr>
              <w:pStyle w:val="TAL"/>
              <w:keepNext w:val="0"/>
              <w:keepLines w:val="0"/>
              <w:rPr>
                <w:rFonts w:cs="Arial"/>
                <w:bCs/>
                <w:sz w:val="16"/>
                <w:szCs w:val="16"/>
                <w:lang w:eastAsia="en-US"/>
              </w:rPr>
            </w:pPr>
            <w:r w:rsidRPr="00945467">
              <w:rPr>
                <w:rFonts w:cs="Arial"/>
                <w:bCs/>
                <w:sz w:val="16"/>
                <w:szCs w:val="16"/>
              </w:rPr>
              <w:t>8.1.1.1a.1</w:t>
            </w:r>
          </w:p>
        </w:tc>
        <w:tc>
          <w:tcPr>
            <w:tcW w:w="3473" w:type="dxa"/>
            <w:gridSpan w:val="3"/>
            <w:tcBorders>
              <w:bottom w:val="single" w:sz="4" w:space="0" w:color="auto"/>
            </w:tcBorders>
            <w:shd w:val="clear" w:color="auto" w:fill="auto"/>
          </w:tcPr>
          <w:p w14:paraId="69E4527E" w14:textId="78977190" w:rsidR="000B18C3" w:rsidRPr="003F7263" w:rsidRDefault="000B18C3" w:rsidP="000B18C3">
            <w:pPr>
              <w:pStyle w:val="TAL"/>
              <w:keepNext w:val="0"/>
              <w:keepLines w:val="0"/>
              <w:rPr>
                <w:rFonts w:cs="Arial"/>
                <w:bCs/>
                <w:sz w:val="16"/>
                <w:szCs w:val="16"/>
                <w:lang w:eastAsia="en-US"/>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773D8DA0" w14:textId="64ECAA21" w:rsidR="000B18C3" w:rsidRPr="003F7263" w:rsidRDefault="000B18C3" w:rsidP="000B18C3">
            <w:pPr>
              <w:pStyle w:val="TAC"/>
              <w:keepNext w:val="0"/>
              <w:keepLines w:val="0"/>
              <w:rPr>
                <w:rFonts w:cs="Arial"/>
                <w:sz w:val="16"/>
                <w:szCs w:val="16"/>
                <w:lang w:eastAsia="en-US"/>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F6F3BDF" w14:textId="6647A7E6" w:rsidR="000B18C3" w:rsidRPr="003F7263" w:rsidRDefault="000B18C3" w:rsidP="000B18C3">
            <w:pPr>
              <w:pStyle w:val="TAC"/>
              <w:keepNext w:val="0"/>
              <w:keepLines w:val="0"/>
              <w:rPr>
                <w:rFonts w:cs="Arial"/>
                <w:sz w:val="16"/>
                <w:szCs w:val="16"/>
                <w:lang w:eastAsia="en-US"/>
              </w:rPr>
            </w:pPr>
            <w:r>
              <w:rPr>
                <w:rFonts w:cs="Arial"/>
                <w:sz w:val="16"/>
                <w:szCs w:val="16"/>
              </w:rPr>
              <w:t>C224</w:t>
            </w:r>
          </w:p>
        </w:tc>
        <w:tc>
          <w:tcPr>
            <w:tcW w:w="3560" w:type="dxa"/>
            <w:gridSpan w:val="4"/>
            <w:tcBorders>
              <w:bottom w:val="single" w:sz="4" w:space="0" w:color="auto"/>
            </w:tcBorders>
            <w:shd w:val="clear" w:color="auto" w:fill="auto"/>
          </w:tcPr>
          <w:p w14:paraId="3958A085" w14:textId="660122AE" w:rsidR="000B18C3" w:rsidRPr="003F7263" w:rsidRDefault="000B18C3" w:rsidP="000B18C3">
            <w:pPr>
              <w:pStyle w:val="TAL"/>
              <w:keepNext w:val="0"/>
              <w:keepLines w:val="0"/>
              <w:rPr>
                <w:rFonts w:cs="Arial"/>
                <w:sz w:val="16"/>
                <w:szCs w:val="16"/>
                <w:lang w:eastAsia="en-US"/>
              </w:rPr>
            </w:pPr>
            <w:r w:rsidRPr="003F7263">
              <w:rPr>
                <w:rFonts w:cs="Arial"/>
                <w:bCs/>
                <w:sz w:val="16"/>
                <w:szCs w:val="16"/>
              </w:rPr>
              <w:t>UEs supporting 5G Core</w:t>
            </w:r>
            <w:r>
              <w:rPr>
                <w:rFonts w:cs="Arial"/>
                <w:bCs/>
                <w:sz w:val="16"/>
                <w:szCs w:val="16"/>
              </w:rPr>
              <w:t xml:space="preserve"> and PEI</w:t>
            </w:r>
          </w:p>
        </w:tc>
      </w:tr>
      <w:tr w:rsidR="00E93A13" w:rsidRPr="003F7263" w14:paraId="1631838D" w14:textId="77777777" w:rsidTr="003B0A24">
        <w:trPr>
          <w:gridAfter w:val="4"/>
          <w:wAfter w:w="214" w:type="dxa"/>
          <w:jc w:val="center"/>
        </w:trPr>
        <w:tc>
          <w:tcPr>
            <w:tcW w:w="1062" w:type="dxa"/>
            <w:gridSpan w:val="2"/>
            <w:tcBorders>
              <w:bottom w:val="single" w:sz="4" w:space="0" w:color="auto"/>
            </w:tcBorders>
            <w:shd w:val="clear" w:color="auto" w:fill="auto"/>
          </w:tcPr>
          <w:p w14:paraId="421A421E" w14:textId="13BEB41D" w:rsidR="00E93A13" w:rsidRPr="00945467" w:rsidRDefault="00E93A13" w:rsidP="00E93A13">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046740FC" w14:textId="16108658" w:rsidR="00E93A13" w:rsidRPr="00945467" w:rsidRDefault="00E93A13" w:rsidP="00E93A13">
            <w:pPr>
              <w:pStyle w:val="TAL"/>
              <w:keepNext w:val="0"/>
              <w:keepLines w:val="0"/>
              <w:rPr>
                <w:rFonts w:cs="Arial"/>
                <w:bCs/>
                <w:sz w:val="16"/>
                <w:szCs w:val="16"/>
              </w:rPr>
            </w:pPr>
            <w:r w:rsidRPr="00567B6B">
              <w:rPr>
                <w:rFonts w:cs="Arial"/>
                <w:bCs/>
                <w:sz w:val="16"/>
                <w:szCs w:val="16"/>
              </w:rPr>
              <w:t>Paging Early Indication with Subgrouping / RRC_INACTIVE / lastUsedCellOnly configured</w:t>
            </w:r>
          </w:p>
        </w:tc>
        <w:tc>
          <w:tcPr>
            <w:tcW w:w="807" w:type="dxa"/>
            <w:gridSpan w:val="4"/>
            <w:tcBorders>
              <w:bottom w:val="single" w:sz="4" w:space="0" w:color="auto"/>
            </w:tcBorders>
            <w:shd w:val="clear" w:color="auto" w:fill="auto"/>
          </w:tcPr>
          <w:p w14:paraId="0834ACFC" w14:textId="12FE8E3A" w:rsidR="00E93A13" w:rsidRPr="003F7263" w:rsidRDefault="00E93A13" w:rsidP="00E93A13">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67DD042E" w14:textId="72737BFD" w:rsidR="00E93A13" w:rsidRDefault="00E93A13" w:rsidP="00E93A13">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24F6413D" w14:textId="69502015"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0D1C18" w:rsidRPr="003F7263" w14:paraId="1F816593" w14:textId="77777777" w:rsidTr="003B0A24">
        <w:trPr>
          <w:gridAfter w:val="4"/>
          <w:wAfter w:w="214" w:type="dxa"/>
          <w:jc w:val="center"/>
        </w:trPr>
        <w:tc>
          <w:tcPr>
            <w:tcW w:w="1062" w:type="dxa"/>
            <w:gridSpan w:val="2"/>
            <w:tcBorders>
              <w:bottom w:val="single" w:sz="4" w:space="0" w:color="auto"/>
            </w:tcBorders>
            <w:shd w:val="clear" w:color="auto" w:fill="auto"/>
          </w:tcPr>
          <w:p w14:paraId="7048B0F0" w14:textId="1B1EC60D" w:rsidR="000D1C18" w:rsidRPr="000D1C18" w:rsidRDefault="000D1C18" w:rsidP="000D1C18">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2FB8DDA7" w14:textId="06A093E7" w:rsidR="000D1C18" w:rsidRPr="000D1C18" w:rsidRDefault="000D1C18" w:rsidP="000D1C18">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621C09E3" w14:textId="5956BAB7" w:rsidR="000D1C18" w:rsidRPr="000D1C18" w:rsidRDefault="000D1C18" w:rsidP="000D1C18">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68B42879" w14:textId="6F45E85A" w:rsidR="000D1C18" w:rsidRPr="000D1C18" w:rsidRDefault="000D1C18" w:rsidP="000D1C18">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62819015" w14:textId="67EFB7C8" w:rsidR="000D1C18" w:rsidRPr="000D1C18" w:rsidRDefault="000D1C18" w:rsidP="000D1C18">
            <w:pPr>
              <w:pStyle w:val="TAL"/>
              <w:keepNext w:val="0"/>
              <w:keepLines w:val="0"/>
              <w:rPr>
                <w:rFonts w:cs="Arial"/>
                <w:bCs/>
                <w:sz w:val="16"/>
                <w:szCs w:val="16"/>
              </w:rPr>
            </w:pPr>
            <w:r w:rsidRPr="000D1C18">
              <w:rPr>
                <w:sz w:val="16"/>
                <w:szCs w:val="16"/>
              </w:rPr>
              <w:t>UEs supporting 5G Core and PEI</w:t>
            </w:r>
          </w:p>
        </w:tc>
      </w:tr>
      <w:tr w:rsidR="00E93A13" w:rsidRPr="003F7263" w14:paraId="4B293608" w14:textId="77777777" w:rsidTr="003B0A24">
        <w:trPr>
          <w:gridAfter w:val="4"/>
          <w:wAfter w:w="214" w:type="dxa"/>
          <w:jc w:val="center"/>
        </w:trPr>
        <w:tc>
          <w:tcPr>
            <w:tcW w:w="1062" w:type="dxa"/>
            <w:gridSpan w:val="2"/>
            <w:tcBorders>
              <w:bottom w:val="single" w:sz="4" w:space="0" w:color="auto"/>
            </w:tcBorders>
            <w:shd w:val="clear" w:color="auto" w:fill="E6E6E6"/>
          </w:tcPr>
          <w:p w14:paraId="5E6FE0E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8.1.1.2</w:t>
            </w:r>
          </w:p>
        </w:tc>
        <w:tc>
          <w:tcPr>
            <w:tcW w:w="3473" w:type="dxa"/>
            <w:gridSpan w:val="3"/>
            <w:tcBorders>
              <w:bottom w:val="single" w:sz="4" w:space="0" w:color="auto"/>
            </w:tcBorders>
            <w:shd w:val="clear" w:color="auto" w:fill="E6E6E6"/>
          </w:tcPr>
          <w:p w14:paraId="0514345F"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7" w:type="dxa"/>
            <w:gridSpan w:val="4"/>
            <w:tcBorders>
              <w:bottom w:val="single" w:sz="4" w:space="0" w:color="auto"/>
            </w:tcBorders>
            <w:shd w:val="clear" w:color="auto" w:fill="E6E6E6"/>
          </w:tcPr>
          <w:p w14:paraId="7329DF4D"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8686F0E"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49793D15" w14:textId="77777777" w:rsidR="00E93A13" w:rsidRPr="003F7263" w:rsidRDefault="00E93A13" w:rsidP="00E93A13">
            <w:pPr>
              <w:pStyle w:val="TAL"/>
              <w:keepNext w:val="0"/>
              <w:keepLines w:val="0"/>
              <w:rPr>
                <w:rFonts w:cs="Arial"/>
                <w:sz w:val="16"/>
                <w:szCs w:val="16"/>
                <w:lang w:eastAsia="en-US"/>
              </w:rPr>
            </w:pPr>
          </w:p>
        </w:tc>
      </w:tr>
      <w:tr w:rsidR="00E93A13" w:rsidRPr="003F7263" w14:paraId="1FBD57EC" w14:textId="77777777" w:rsidTr="003B0A24">
        <w:trPr>
          <w:gridAfter w:val="4"/>
          <w:wAfter w:w="214" w:type="dxa"/>
          <w:jc w:val="center"/>
        </w:trPr>
        <w:tc>
          <w:tcPr>
            <w:tcW w:w="1062" w:type="dxa"/>
            <w:gridSpan w:val="2"/>
            <w:tcBorders>
              <w:bottom w:val="single" w:sz="4" w:space="0" w:color="auto"/>
            </w:tcBorders>
            <w:shd w:val="clear" w:color="auto" w:fill="auto"/>
          </w:tcPr>
          <w:p w14:paraId="070A9DDD" w14:textId="77777777" w:rsidR="00E93A13" w:rsidRPr="003F7263" w:rsidRDefault="00E93A13" w:rsidP="00E93A13">
            <w:pPr>
              <w:pStyle w:val="TAL"/>
              <w:keepNext w:val="0"/>
              <w:keepLines w:val="0"/>
              <w:rPr>
                <w:rFonts w:cs="Arial"/>
                <w:b/>
                <w:bCs/>
                <w:sz w:val="16"/>
                <w:szCs w:val="16"/>
                <w:lang w:eastAsia="en-US"/>
              </w:rPr>
            </w:pPr>
            <w:r w:rsidRPr="003F7263">
              <w:rPr>
                <w:rFonts w:cs="Arial"/>
                <w:bCs/>
                <w:sz w:val="16"/>
                <w:szCs w:val="16"/>
                <w:lang w:eastAsia="en-US"/>
              </w:rPr>
              <w:t>8.1.1.2.1</w:t>
            </w:r>
          </w:p>
        </w:tc>
        <w:tc>
          <w:tcPr>
            <w:tcW w:w="3473" w:type="dxa"/>
            <w:gridSpan w:val="3"/>
            <w:tcBorders>
              <w:bottom w:val="single" w:sz="4" w:space="0" w:color="auto"/>
            </w:tcBorders>
            <w:shd w:val="clear" w:color="auto" w:fill="auto"/>
          </w:tcPr>
          <w:p w14:paraId="3D56C94E"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7" w:type="dxa"/>
            <w:gridSpan w:val="4"/>
            <w:tcBorders>
              <w:bottom w:val="single" w:sz="4" w:space="0" w:color="auto"/>
            </w:tcBorders>
            <w:shd w:val="clear" w:color="auto" w:fill="auto"/>
          </w:tcPr>
          <w:p w14:paraId="45757AA5" w14:textId="77777777" w:rsidR="00E93A13" w:rsidRPr="003F7263" w:rsidRDefault="00E93A13" w:rsidP="00E93A13">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6EEE674" w14:textId="77777777" w:rsidR="00E93A13" w:rsidRPr="003F7263" w:rsidRDefault="00E93A13" w:rsidP="00E93A13">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560BDA2A"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4DB37B57" w14:textId="77777777" w:rsidTr="003B0A24">
        <w:trPr>
          <w:gridAfter w:val="4"/>
          <w:wAfter w:w="214" w:type="dxa"/>
          <w:jc w:val="center"/>
        </w:trPr>
        <w:tc>
          <w:tcPr>
            <w:tcW w:w="1062" w:type="dxa"/>
            <w:gridSpan w:val="2"/>
            <w:tcBorders>
              <w:bottom w:val="single" w:sz="4" w:space="0" w:color="auto"/>
            </w:tcBorders>
            <w:shd w:val="clear" w:color="auto" w:fill="auto"/>
          </w:tcPr>
          <w:p w14:paraId="52A6CF0C" w14:textId="033E0D34"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8.1.1.2.2</w:t>
            </w:r>
          </w:p>
        </w:tc>
        <w:tc>
          <w:tcPr>
            <w:tcW w:w="3473" w:type="dxa"/>
            <w:gridSpan w:val="3"/>
            <w:tcBorders>
              <w:bottom w:val="single" w:sz="4" w:space="0" w:color="auto"/>
            </w:tcBorders>
            <w:shd w:val="clear" w:color="auto" w:fill="auto"/>
          </w:tcPr>
          <w:p w14:paraId="6461D2E7" w14:textId="7E8D3FAE" w:rsidR="00E93A13" w:rsidRPr="003F7263" w:rsidRDefault="00E93A13" w:rsidP="00E93A13">
            <w:pPr>
              <w:pStyle w:val="TAL"/>
              <w:keepNext w:val="0"/>
              <w:keepLines w:val="0"/>
              <w:rPr>
                <w:sz w:val="16"/>
                <w:szCs w:val="16"/>
                <w:lang w:eastAsia="en-US"/>
              </w:rPr>
            </w:pPr>
            <w:r w:rsidRPr="003F7263">
              <w:rPr>
                <w:sz w:val="16"/>
                <w:szCs w:val="16"/>
                <w:lang w:eastAsia="en-US"/>
              </w:rPr>
              <w:t>Void</w:t>
            </w:r>
          </w:p>
        </w:tc>
        <w:tc>
          <w:tcPr>
            <w:tcW w:w="807" w:type="dxa"/>
            <w:gridSpan w:val="4"/>
            <w:tcBorders>
              <w:bottom w:val="single" w:sz="4" w:space="0" w:color="auto"/>
            </w:tcBorders>
            <w:shd w:val="clear" w:color="auto" w:fill="auto"/>
          </w:tcPr>
          <w:p w14:paraId="17E4D611" w14:textId="77777777" w:rsidR="00E93A13" w:rsidRPr="003F7263" w:rsidRDefault="00E93A13" w:rsidP="00E93A13">
            <w:pPr>
              <w:pStyle w:val="TAC"/>
              <w:keepNext w:val="0"/>
              <w:keepLines w:val="0"/>
              <w:rPr>
                <w:rFonts w:cs="Arial"/>
                <w:bCs/>
                <w:sz w:val="16"/>
                <w:szCs w:val="16"/>
                <w:lang w:eastAsia="en-US"/>
              </w:rPr>
            </w:pPr>
          </w:p>
        </w:tc>
        <w:tc>
          <w:tcPr>
            <w:tcW w:w="1161" w:type="dxa"/>
            <w:gridSpan w:val="4"/>
            <w:tcBorders>
              <w:bottom w:val="single" w:sz="4" w:space="0" w:color="auto"/>
            </w:tcBorders>
            <w:shd w:val="clear" w:color="auto" w:fill="auto"/>
          </w:tcPr>
          <w:p w14:paraId="40F4FE1A"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11C50091" w14:textId="77777777" w:rsidR="00E93A13" w:rsidRPr="003F7263" w:rsidRDefault="00E93A13" w:rsidP="00E93A13">
            <w:pPr>
              <w:pStyle w:val="TAL"/>
              <w:keepNext w:val="0"/>
              <w:keepLines w:val="0"/>
              <w:rPr>
                <w:sz w:val="16"/>
                <w:szCs w:val="16"/>
                <w:lang w:eastAsia="en-US"/>
              </w:rPr>
            </w:pPr>
          </w:p>
        </w:tc>
      </w:tr>
      <w:tr w:rsidR="00E93A13" w:rsidRPr="003F7263" w14:paraId="11FBDB21" w14:textId="77777777" w:rsidTr="003B0A24">
        <w:trPr>
          <w:gridAfter w:val="4"/>
          <w:wAfter w:w="214" w:type="dxa"/>
          <w:jc w:val="center"/>
        </w:trPr>
        <w:tc>
          <w:tcPr>
            <w:tcW w:w="1062" w:type="dxa"/>
            <w:gridSpan w:val="2"/>
            <w:tcBorders>
              <w:bottom w:val="single" w:sz="4" w:space="0" w:color="auto"/>
            </w:tcBorders>
            <w:shd w:val="clear" w:color="auto" w:fill="auto"/>
          </w:tcPr>
          <w:p w14:paraId="3DE2CA55"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8.1.1.2.3</w:t>
            </w:r>
          </w:p>
        </w:tc>
        <w:tc>
          <w:tcPr>
            <w:tcW w:w="3473" w:type="dxa"/>
            <w:gridSpan w:val="3"/>
            <w:tcBorders>
              <w:bottom w:val="single" w:sz="4" w:space="0" w:color="auto"/>
            </w:tcBorders>
            <w:shd w:val="clear" w:color="auto" w:fill="auto"/>
          </w:tcPr>
          <w:p w14:paraId="4078F14D" w14:textId="77777777" w:rsidR="00E93A13" w:rsidRPr="003F7263" w:rsidRDefault="00E93A13" w:rsidP="00E93A13">
            <w:pPr>
              <w:pStyle w:val="TAL"/>
              <w:keepNext w:val="0"/>
              <w:keepLines w:val="0"/>
              <w:rPr>
                <w:rFonts w:cs="Arial"/>
                <w:bCs/>
                <w:sz w:val="16"/>
                <w:szCs w:val="16"/>
                <w:lang w:eastAsia="en-US"/>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ACDE951" w14:textId="77777777" w:rsidR="00E93A13" w:rsidRPr="003F7263" w:rsidRDefault="00E93A13" w:rsidP="00E93A13">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87CBA2B"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C21</w:t>
            </w:r>
          </w:p>
        </w:tc>
        <w:tc>
          <w:tcPr>
            <w:tcW w:w="3560" w:type="dxa"/>
            <w:gridSpan w:val="4"/>
            <w:tcBorders>
              <w:bottom w:val="single" w:sz="4" w:space="0" w:color="auto"/>
            </w:tcBorders>
            <w:shd w:val="clear" w:color="auto" w:fill="auto"/>
          </w:tcPr>
          <w:p w14:paraId="73FED344" w14:textId="77777777" w:rsidR="00E93A13" w:rsidRPr="003F7263" w:rsidRDefault="00E93A13" w:rsidP="00E93A13">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E93A13" w:rsidRPr="003F7263" w14:paraId="55A86A6E" w14:textId="77777777" w:rsidTr="003B0A24">
        <w:trPr>
          <w:gridAfter w:val="4"/>
          <w:wAfter w:w="214" w:type="dxa"/>
          <w:jc w:val="center"/>
        </w:trPr>
        <w:tc>
          <w:tcPr>
            <w:tcW w:w="1062" w:type="dxa"/>
            <w:gridSpan w:val="2"/>
            <w:tcBorders>
              <w:bottom w:val="single" w:sz="4" w:space="0" w:color="auto"/>
            </w:tcBorders>
            <w:shd w:val="clear" w:color="auto" w:fill="auto"/>
          </w:tcPr>
          <w:p w14:paraId="06124B8C" w14:textId="77777777" w:rsidR="00E93A13" w:rsidRPr="003F7263" w:rsidRDefault="00E93A13" w:rsidP="00E93A13">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06E8E313" w14:textId="77777777" w:rsidR="00E93A13" w:rsidRPr="003F7263" w:rsidRDefault="00E93A13" w:rsidP="00E93A13">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2F5BFFA2" w14:textId="3F1AAD56" w:rsidR="00E93A13" w:rsidRPr="003F7263" w:rsidRDefault="00E93A13" w:rsidP="00E93A13">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776AB860" w14:textId="77777777" w:rsidR="00E93A13" w:rsidRPr="003F7263" w:rsidRDefault="00E93A13" w:rsidP="00E93A13">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4302280" w14:textId="77777777" w:rsidR="00E93A13" w:rsidRPr="003F7263" w:rsidRDefault="00E93A13" w:rsidP="00E93A13">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93A13" w:rsidRPr="003F7263" w14:paraId="311F636D" w14:textId="77777777" w:rsidTr="003B0A24">
        <w:trPr>
          <w:gridAfter w:val="4"/>
          <w:wAfter w:w="214" w:type="dxa"/>
          <w:jc w:val="center"/>
        </w:trPr>
        <w:tc>
          <w:tcPr>
            <w:tcW w:w="1062" w:type="dxa"/>
            <w:gridSpan w:val="2"/>
            <w:tcBorders>
              <w:bottom w:val="single" w:sz="4" w:space="0" w:color="auto"/>
            </w:tcBorders>
            <w:shd w:val="clear" w:color="auto" w:fill="E6E6E6"/>
          </w:tcPr>
          <w:p w14:paraId="3907E750"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8.1.1.3</w:t>
            </w:r>
          </w:p>
        </w:tc>
        <w:tc>
          <w:tcPr>
            <w:tcW w:w="3473" w:type="dxa"/>
            <w:gridSpan w:val="3"/>
            <w:tcBorders>
              <w:bottom w:val="single" w:sz="4" w:space="0" w:color="auto"/>
            </w:tcBorders>
            <w:shd w:val="clear" w:color="auto" w:fill="E6E6E6"/>
          </w:tcPr>
          <w:p w14:paraId="7F41AA5F" w14:textId="0B5E3ACF"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7" w:type="dxa"/>
            <w:gridSpan w:val="4"/>
            <w:tcBorders>
              <w:bottom w:val="single" w:sz="4" w:space="0" w:color="auto"/>
            </w:tcBorders>
            <w:shd w:val="clear" w:color="auto" w:fill="E6E6E6"/>
          </w:tcPr>
          <w:p w14:paraId="1531F533"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8987494"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4BBD1D71" w14:textId="77777777" w:rsidR="00E93A13" w:rsidRPr="003F7263" w:rsidRDefault="00E93A13" w:rsidP="00E93A13">
            <w:pPr>
              <w:pStyle w:val="TAL"/>
              <w:keepNext w:val="0"/>
              <w:keepLines w:val="0"/>
              <w:rPr>
                <w:rFonts w:cs="Arial"/>
                <w:sz w:val="16"/>
                <w:szCs w:val="16"/>
                <w:lang w:eastAsia="en-US"/>
              </w:rPr>
            </w:pPr>
          </w:p>
        </w:tc>
      </w:tr>
      <w:tr w:rsidR="00E93A13" w:rsidRPr="003F7263" w14:paraId="26D9CB9A" w14:textId="77777777" w:rsidTr="003B0A24">
        <w:trPr>
          <w:gridAfter w:val="4"/>
          <w:wAfter w:w="214" w:type="dxa"/>
          <w:jc w:val="center"/>
        </w:trPr>
        <w:tc>
          <w:tcPr>
            <w:tcW w:w="1062" w:type="dxa"/>
            <w:gridSpan w:val="2"/>
            <w:tcBorders>
              <w:bottom w:val="single" w:sz="4" w:space="0" w:color="auto"/>
            </w:tcBorders>
            <w:shd w:val="clear" w:color="auto" w:fill="auto"/>
          </w:tcPr>
          <w:p w14:paraId="1C360B3D"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8.1.1.3.1</w:t>
            </w:r>
          </w:p>
        </w:tc>
        <w:tc>
          <w:tcPr>
            <w:tcW w:w="3473" w:type="dxa"/>
            <w:gridSpan w:val="3"/>
            <w:tcBorders>
              <w:bottom w:val="single" w:sz="4" w:space="0" w:color="auto"/>
            </w:tcBorders>
            <w:shd w:val="clear" w:color="auto" w:fill="auto"/>
          </w:tcPr>
          <w:p w14:paraId="6059F74E"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7" w:type="dxa"/>
            <w:gridSpan w:val="4"/>
            <w:tcBorders>
              <w:bottom w:val="single" w:sz="4" w:space="0" w:color="auto"/>
            </w:tcBorders>
            <w:shd w:val="clear" w:color="auto" w:fill="auto"/>
          </w:tcPr>
          <w:p w14:paraId="7671447F"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25DC22E" w14:textId="77777777" w:rsidR="00E93A13" w:rsidRPr="003F7263" w:rsidRDefault="00E93A13" w:rsidP="00E93A13">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11EF5D45"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27991073" w14:textId="77777777" w:rsidTr="003B0A24">
        <w:trPr>
          <w:gridAfter w:val="4"/>
          <w:wAfter w:w="214" w:type="dxa"/>
          <w:jc w:val="center"/>
        </w:trPr>
        <w:tc>
          <w:tcPr>
            <w:tcW w:w="1062" w:type="dxa"/>
            <w:gridSpan w:val="2"/>
            <w:tcBorders>
              <w:bottom w:val="single" w:sz="4" w:space="0" w:color="auto"/>
            </w:tcBorders>
            <w:shd w:val="clear" w:color="auto" w:fill="auto"/>
          </w:tcPr>
          <w:p w14:paraId="0C649AE1" w14:textId="77777777" w:rsidR="00E93A13" w:rsidRPr="003F7263" w:rsidRDefault="00E93A13" w:rsidP="00E93A13">
            <w:pPr>
              <w:pStyle w:val="TAL"/>
              <w:keepNext w:val="0"/>
              <w:keepLines w:val="0"/>
              <w:rPr>
                <w:rFonts w:cs="Arial"/>
                <w:bCs/>
                <w:sz w:val="16"/>
                <w:szCs w:val="16"/>
                <w:lang w:eastAsia="en-US"/>
              </w:rPr>
            </w:pPr>
            <w:r w:rsidRPr="003F7263">
              <w:rPr>
                <w:sz w:val="16"/>
                <w:szCs w:val="16"/>
                <w:lang w:eastAsia="en-US"/>
              </w:rPr>
              <w:t>8.1.1.3.2</w:t>
            </w:r>
          </w:p>
        </w:tc>
        <w:tc>
          <w:tcPr>
            <w:tcW w:w="3473" w:type="dxa"/>
            <w:gridSpan w:val="3"/>
            <w:tcBorders>
              <w:bottom w:val="single" w:sz="4" w:space="0" w:color="auto"/>
            </w:tcBorders>
            <w:shd w:val="clear" w:color="auto" w:fill="auto"/>
          </w:tcPr>
          <w:p w14:paraId="0A966B9B" w14:textId="3902DA43" w:rsidR="00E93A13" w:rsidRPr="003F7263" w:rsidRDefault="00E93A13" w:rsidP="00E93A13">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7" w:type="dxa"/>
            <w:gridSpan w:val="4"/>
            <w:tcBorders>
              <w:bottom w:val="single" w:sz="4" w:space="0" w:color="auto"/>
            </w:tcBorders>
            <w:shd w:val="clear" w:color="auto" w:fill="auto"/>
          </w:tcPr>
          <w:p w14:paraId="47AABFD2"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C8DC310"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C32</w:t>
            </w:r>
          </w:p>
        </w:tc>
        <w:tc>
          <w:tcPr>
            <w:tcW w:w="3560" w:type="dxa"/>
            <w:gridSpan w:val="4"/>
            <w:tcBorders>
              <w:bottom w:val="single" w:sz="4" w:space="0" w:color="auto"/>
            </w:tcBorders>
            <w:shd w:val="clear" w:color="auto" w:fill="auto"/>
          </w:tcPr>
          <w:p w14:paraId="65812C9B"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E93A13" w:rsidRPr="003F7263" w14:paraId="7EF57C92" w14:textId="77777777" w:rsidTr="003B0A24">
        <w:trPr>
          <w:gridAfter w:val="4"/>
          <w:wAfter w:w="214" w:type="dxa"/>
          <w:jc w:val="center"/>
        </w:trPr>
        <w:tc>
          <w:tcPr>
            <w:tcW w:w="1062" w:type="dxa"/>
            <w:gridSpan w:val="2"/>
            <w:tcBorders>
              <w:bottom w:val="single" w:sz="4" w:space="0" w:color="auto"/>
            </w:tcBorders>
            <w:shd w:val="clear" w:color="auto" w:fill="auto"/>
          </w:tcPr>
          <w:p w14:paraId="3618D2F6" w14:textId="77777777" w:rsidR="00E93A13" w:rsidRPr="003F7263" w:rsidRDefault="00E93A13" w:rsidP="00E93A13">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7161F045" w14:textId="77777777"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554B7D2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0D2532" w14:textId="77777777" w:rsidR="00E93A13" w:rsidRPr="003F7263" w:rsidRDefault="00E93A13" w:rsidP="00E93A13">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2F58DBD0" w14:textId="77777777" w:rsidR="00E93A13" w:rsidRPr="003F7263" w:rsidRDefault="00E93A13" w:rsidP="00E93A13">
            <w:pPr>
              <w:spacing w:after="0"/>
              <w:rPr>
                <w:rFonts w:ascii="Arial" w:hAnsi="Arial" w:cs="Arial"/>
                <w:sz w:val="16"/>
                <w:szCs w:val="16"/>
              </w:rPr>
            </w:pPr>
            <w:r w:rsidRPr="003F7263">
              <w:rPr>
                <w:rFonts w:ascii="Arial" w:hAnsi="Arial"/>
                <w:sz w:val="16"/>
                <w:szCs w:val="16"/>
              </w:rPr>
              <w:t>UEs supporting 5G Core</w:t>
            </w:r>
          </w:p>
        </w:tc>
      </w:tr>
      <w:tr w:rsidR="00E93A13" w:rsidRPr="003F7263" w14:paraId="641E852F" w14:textId="77777777" w:rsidTr="003B0A24">
        <w:trPr>
          <w:gridAfter w:val="4"/>
          <w:wAfter w:w="214" w:type="dxa"/>
          <w:jc w:val="center"/>
        </w:trPr>
        <w:tc>
          <w:tcPr>
            <w:tcW w:w="1062" w:type="dxa"/>
            <w:gridSpan w:val="2"/>
            <w:tcBorders>
              <w:bottom w:val="single" w:sz="4" w:space="0" w:color="auto"/>
            </w:tcBorders>
            <w:shd w:val="clear" w:color="auto" w:fill="auto"/>
          </w:tcPr>
          <w:p w14:paraId="2AB8EE38" w14:textId="77777777" w:rsidR="00E93A13" w:rsidRPr="003F7263" w:rsidRDefault="00E93A13" w:rsidP="00E93A13">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13979384" w14:textId="77777777"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3902F92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21C607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55ACE01C"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5GS and E-UTRA</w:t>
            </w:r>
          </w:p>
        </w:tc>
      </w:tr>
      <w:tr w:rsidR="00E93A13" w:rsidRPr="003F7263" w14:paraId="75CA34DE" w14:textId="77777777" w:rsidTr="003B0A24">
        <w:trPr>
          <w:gridAfter w:val="4"/>
          <w:wAfter w:w="214" w:type="dxa"/>
          <w:jc w:val="center"/>
        </w:trPr>
        <w:tc>
          <w:tcPr>
            <w:tcW w:w="1062" w:type="dxa"/>
            <w:gridSpan w:val="2"/>
            <w:tcBorders>
              <w:bottom w:val="single" w:sz="4" w:space="0" w:color="auto"/>
            </w:tcBorders>
            <w:shd w:val="clear" w:color="auto" w:fill="auto"/>
          </w:tcPr>
          <w:p w14:paraId="01E85550" w14:textId="77777777" w:rsidR="00E93A13" w:rsidRPr="003F7263" w:rsidRDefault="00E93A13" w:rsidP="00E93A13">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491D8D7E"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DC9F3CB"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79A752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1B8C70A5" w14:textId="77777777" w:rsidR="00E93A13" w:rsidRPr="003F7263" w:rsidRDefault="00E93A13" w:rsidP="00E93A13">
            <w:pPr>
              <w:spacing w:after="0"/>
              <w:rPr>
                <w:rFonts w:ascii="Arial" w:hAnsi="Arial" w:cs="Arial"/>
                <w:sz w:val="16"/>
                <w:szCs w:val="16"/>
              </w:rPr>
            </w:pPr>
          </w:p>
        </w:tc>
      </w:tr>
      <w:tr w:rsidR="00E93A13" w:rsidRPr="003F7263" w14:paraId="740D9F68" w14:textId="77777777" w:rsidTr="003B0A24">
        <w:trPr>
          <w:gridAfter w:val="4"/>
          <w:wAfter w:w="214" w:type="dxa"/>
          <w:jc w:val="center"/>
        </w:trPr>
        <w:tc>
          <w:tcPr>
            <w:tcW w:w="1062" w:type="dxa"/>
            <w:gridSpan w:val="2"/>
            <w:tcBorders>
              <w:bottom w:val="single" w:sz="4" w:space="0" w:color="auto"/>
            </w:tcBorders>
            <w:shd w:val="clear" w:color="auto" w:fill="auto"/>
          </w:tcPr>
          <w:p w14:paraId="695B1B10" w14:textId="77777777" w:rsidR="00E93A13" w:rsidRPr="003F7263" w:rsidRDefault="00E93A13" w:rsidP="00E93A13">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672A1CBC"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59D5607"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FFA1C71"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921E2FC" w14:textId="77777777" w:rsidR="00E93A13" w:rsidRPr="003F7263" w:rsidRDefault="00E93A13" w:rsidP="00E93A13">
            <w:pPr>
              <w:spacing w:after="0"/>
              <w:rPr>
                <w:rFonts w:ascii="Arial" w:hAnsi="Arial" w:cs="Arial"/>
                <w:sz w:val="16"/>
                <w:szCs w:val="16"/>
              </w:rPr>
            </w:pPr>
          </w:p>
        </w:tc>
      </w:tr>
      <w:tr w:rsidR="00E93A13" w:rsidRPr="003F7263" w14:paraId="1CC7E88C" w14:textId="77777777" w:rsidTr="003B0A24">
        <w:trPr>
          <w:gridAfter w:val="4"/>
          <w:wAfter w:w="214" w:type="dxa"/>
          <w:jc w:val="center"/>
        </w:trPr>
        <w:tc>
          <w:tcPr>
            <w:tcW w:w="1062" w:type="dxa"/>
            <w:gridSpan w:val="2"/>
            <w:tcBorders>
              <w:bottom w:val="single" w:sz="4" w:space="0" w:color="auto"/>
            </w:tcBorders>
            <w:shd w:val="clear" w:color="auto" w:fill="auto"/>
          </w:tcPr>
          <w:p w14:paraId="15668D5C" w14:textId="2E6D5F5B" w:rsidR="00E93A13" w:rsidRPr="003F7263" w:rsidRDefault="00E93A13" w:rsidP="00E93A13">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1A49C629" w14:textId="3ED380D2"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1B43CE2A" w14:textId="74D19C64"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48EEBD" w14:textId="27D12024"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6FFB7517" w14:textId="7517C1BE" w:rsidR="00E93A13" w:rsidRPr="003F7263" w:rsidRDefault="00E93A13" w:rsidP="00E93A13">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E93A13" w:rsidRPr="003F7263" w14:paraId="38FF530F" w14:textId="77777777" w:rsidTr="003B0A24">
        <w:trPr>
          <w:gridAfter w:val="4"/>
          <w:wAfter w:w="214" w:type="dxa"/>
          <w:jc w:val="center"/>
        </w:trPr>
        <w:tc>
          <w:tcPr>
            <w:tcW w:w="1062" w:type="dxa"/>
            <w:gridSpan w:val="2"/>
            <w:tcBorders>
              <w:bottom w:val="single" w:sz="4" w:space="0" w:color="auto"/>
            </w:tcBorders>
            <w:shd w:val="clear" w:color="auto" w:fill="auto"/>
          </w:tcPr>
          <w:p w14:paraId="54F26373" w14:textId="77777777" w:rsidR="00E93A13" w:rsidRPr="003F7263" w:rsidRDefault="00E93A13" w:rsidP="00E93A13">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71DE0FFC" w14:textId="77777777"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6F18354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BFB816" w14:textId="63DE0402"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6C05E3C1"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E93A13" w:rsidRPr="003F7263" w14:paraId="6D2D54A6" w14:textId="77777777" w:rsidTr="003B0A24">
        <w:trPr>
          <w:gridAfter w:val="4"/>
          <w:wAfter w:w="214" w:type="dxa"/>
          <w:jc w:val="center"/>
        </w:trPr>
        <w:tc>
          <w:tcPr>
            <w:tcW w:w="1062" w:type="dxa"/>
            <w:gridSpan w:val="2"/>
            <w:tcBorders>
              <w:bottom w:val="single" w:sz="4" w:space="0" w:color="auto"/>
            </w:tcBorders>
            <w:shd w:val="clear" w:color="auto" w:fill="auto"/>
          </w:tcPr>
          <w:p w14:paraId="4592A05C" w14:textId="5C89DBD1" w:rsidR="00E93A13" w:rsidRPr="003F7263" w:rsidRDefault="00E93A13" w:rsidP="00E93A13">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251ECFB3" w14:textId="2FC2CC13"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2A12DD8C" w14:textId="5F1BC50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C9FD55" w14:textId="64F1B12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50086591" w14:textId="004C6046" w:rsidR="00E93A13" w:rsidRPr="003F7263" w:rsidRDefault="00E93A13" w:rsidP="00E93A13">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C95168" w:rsidRPr="003F7263" w14:paraId="3FD051B3" w14:textId="77777777" w:rsidTr="003B0A24">
        <w:trPr>
          <w:gridAfter w:val="4"/>
          <w:wAfter w:w="214" w:type="dxa"/>
          <w:jc w:val="center"/>
        </w:trPr>
        <w:tc>
          <w:tcPr>
            <w:tcW w:w="1062" w:type="dxa"/>
            <w:gridSpan w:val="2"/>
            <w:tcBorders>
              <w:bottom w:val="single" w:sz="4" w:space="0" w:color="auto"/>
            </w:tcBorders>
            <w:shd w:val="clear" w:color="auto" w:fill="auto"/>
          </w:tcPr>
          <w:p w14:paraId="03FA66D3" w14:textId="77777777" w:rsidR="00C95168" w:rsidRPr="003F7263" w:rsidRDefault="00C95168" w:rsidP="00247B8C">
            <w:pPr>
              <w:spacing w:after="0"/>
              <w:rPr>
                <w:rFonts w:ascii="Arial" w:hAnsi="Arial"/>
                <w:sz w:val="16"/>
                <w:szCs w:val="16"/>
              </w:rPr>
            </w:pPr>
            <w:r>
              <w:rPr>
                <w:rFonts w:ascii="Arial" w:hAnsi="Arial"/>
                <w:sz w:val="16"/>
                <w:szCs w:val="16"/>
              </w:rPr>
              <w:t>8.1.1.3.8</w:t>
            </w:r>
          </w:p>
        </w:tc>
        <w:tc>
          <w:tcPr>
            <w:tcW w:w="3473" w:type="dxa"/>
            <w:gridSpan w:val="3"/>
            <w:tcBorders>
              <w:bottom w:val="single" w:sz="4" w:space="0" w:color="auto"/>
            </w:tcBorders>
            <w:shd w:val="clear" w:color="auto" w:fill="auto"/>
          </w:tcPr>
          <w:p w14:paraId="384760F4" w14:textId="77777777" w:rsidR="00C95168" w:rsidRPr="003F7263" w:rsidRDefault="00C95168" w:rsidP="00247B8C">
            <w:pPr>
              <w:spacing w:after="0"/>
              <w:rPr>
                <w:rFonts w:ascii="Arial" w:hAnsi="Arial"/>
                <w:sz w:val="16"/>
                <w:szCs w:val="16"/>
              </w:rPr>
            </w:pPr>
            <w:r w:rsidRPr="007657DC">
              <w:rPr>
                <w:rFonts w:ascii="Arial" w:hAnsi="Arial"/>
                <w:sz w:val="16"/>
                <w:szCs w:val="16"/>
              </w:rPr>
              <w:t>RRC connection release / Redirection to another NR frequency / MPS Priority Indication</w:t>
            </w:r>
          </w:p>
        </w:tc>
        <w:tc>
          <w:tcPr>
            <w:tcW w:w="807" w:type="dxa"/>
            <w:gridSpan w:val="4"/>
            <w:tcBorders>
              <w:bottom w:val="single" w:sz="4" w:space="0" w:color="auto"/>
            </w:tcBorders>
            <w:shd w:val="clear" w:color="auto" w:fill="auto"/>
          </w:tcPr>
          <w:p w14:paraId="255F423D" w14:textId="77777777" w:rsidR="00C95168" w:rsidRPr="003F7263" w:rsidRDefault="00C95168" w:rsidP="00247B8C">
            <w:pPr>
              <w:spacing w:after="0"/>
              <w:jc w:val="center"/>
              <w:rPr>
                <w:rFonts w:ascii="Arial" w:hAnsi="Arial" w:cs="Arial"/>
                <w:sz w:val="16"/>
                <w:szCs w:val="16"/>
              </w:rPr>
            </w:pPr>
            <w:r>
              <w:rPr>
                <w:rFonts w:ascii="Arial" w:hAnsi="Arial" w:cs="Arial"/>
                <w:sz w:val="16"/>
                <w:szCs w:val="16"/>
              </w:rPr>
              <w:t>Rel-16</w:t>
            </w:r>
          </w:p>
        </w:tc>
        <w:tc>
          <w:tcPr>
            <w:tcW w:w="1161" w:type="dxa"/>
            <w:gridSpan w:val="4"/>
            <w:tcBorders>
              <w:bottom w:val="single" w:sz="4" w:space="0" w:color="auto"/>
            </w:tcBorders>
            <w:shd w:val="clear" w:color="auto" w:fill="auto"/>
          </w:tcPr>
          <w:p w14:paraId="527CF095" w14:textId="3407AF14" w:rsidR="00C95168" w:rsidRPr="003F7263" w:rsidRDefault="00C95168" w:rsidP="00247B8C">
            <w:pPr>
              <w:spacing w:after="0"/>
              <w:jc w:val="center"/>
              <w:rPr>
                <w:rFonts w:ascii="Arial" w:hAnsi="Arial" w:cs="Arial"/>
                <w:sz w:val="16"/>
                <w:szCs w:val="16"/>
              </w:rPr>
            </w:pPr>
            <w:r>
              <w:rPr>
                <w:rFonts w:ascii="Arial" w:hAnsi="Arial" w:cs="Arial"/>
                <w:sz w:val="16"/>
                <w:szCs w:val="16"/>
              </w:rPr>
              <w:t>C274</w:t>
            </w:r>
          </w:p>
        </w:tc>
        <w:tc>
          <w:tcPr>
            <w:tcW w:w="3560" w:type="dxa"/>
            <w:gridSpan w:val="4"/>
            <w:tcBorders>
              <w:bottom w:val="single" w:sz="4" w:space="0" w:color="auto"/>
            </w:tcBorders>
            <w:shd w:val="clear" w:color="auto" w:fill="auto"/>
          </w:tcPr>
          <w:p w14:paraId="1E26567A" w14:textId="77777777" w:rsidR="00C95168" w:rsidRPr="003F7263" w:rsidRDefault="00C95168" w:rsidP="00247B8C">
            <w:pPr>
              <w:spacing w:after="0"/>
              <w:rPr>
                <w:rFonts w:ascii="Arial" w:hAnsi="Arial"/>
                <w:sz w:val="16"/>
                <w:szCs w:val="16"/>
              </w:rPr>
            </w:pPr>
            <w:r w:rsidRPr="003F7263">
              <w:rPr>
                <w:rFonts w:ascii="Arial" w:hAnsi="Arial"/>
                <w:sz w:val="16"/>
                <w:szCs w:val="16"/>
              </w:rPr>
              <w:t>UEs supporting 5G Core</w:t>
            </w:r>
            <w:r>
              <w:rPr>
                <w:rFonts w:ascii="Arial" w:hAnsi="Arial"/>
                <w:sz w:val="16"/>
                <w:szCs w:val="16"/>
              </w:rPr>
              <w:t xml:space="preserve"> and RRC Connection release with MPS priority indication</w:t>
            </w:r>
          </w:p>
        </w:tc>
      </w:tr>
      <w:tr w:rsidR="00E93A13" w:rsidRPr="003F7263" w14:paraId="607A91E0" w14:textId="77777777" w:rsidTr="003B0A24">
        <w:trPr>
          <w:gridAfter w:val="4"/>
          <w:wAfter w:w="214" w:type="dxa"/>
          <w:jc w:val="center"/>
        </w:trPr>
        <w:tc>
          <w:tcPr>
            <w:tcW w:w="1062" w:type="dxa"/>
            <w:gridSpan w:val="2"/>
            <w:tcBorders>
              <w:bottom w:val="single" w:sz="4" w:space="0" w:color="auto"/>
            </w:tcBorders>
            <w:shd w:val="clear" w:color="auto" w:fill="D9D9D9"/>
          </w:tcPr>
          <w:p w14:paraId="49A94C05" w14:textId="77777777" w:rsidR="00E93A13" w:rsidRPr="003F7263" w:rsidRDefault="00E93A13" w:rsidP="00E93A13">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7ED643BD" w14:textId="3D7C059F" w:rsidR="00E93A13" w:rsidRPr="003F7263" w:rsidRDefault="00E93A13" w:rsidP="00E93A13">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7CF1A763"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DAF7960"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2FD02DD2" w14:textId="77777777" w:rsidR="00E93A13" w:rsidRPr="003F7263" w:rsidRDefault="00E93A13" w:rsidP="00E93A13">
            <w:pPr>
              <w:spacing w:after="0"/>
              <w:rPr>
                <w:rFonts w:ascii="Arial" w:hAnsi="Arial" w:cs="Arial"/>
                <w:sz w:val="16"/>
                <w:szCs w:val="16"/>
              </w:rPr>
            </w:pPr>
          </w:p>
        </w:tc>
      </w:tr>
      <w:tr w:rsidR="00E93A13" w:rsidRPr="003F7263" w14:paraId="70AC9A6A" w14:textId="77777777" w:rsidTr="003B0A24">
        <w:trPr>
          <w:gridAfter w:val="4"/>
          <w:wAfter w:w="214" w:type="dxa"/>
          <w:jc w:val="center"/>
        </w:trPr>
        <w:tc>
          <w:tcPr>
            <w:tcW w:w="1062" w:type="dxa"/>
            <w:gridSpan w:val="2"/>
            <w:tcBorders>
              <w:bottom w:val="single" w:sz="4" w:space="0" w:color="auto"/>
            </w:tcBorders>
            <w:shd w:val="clear" w:color="auto" w:fill="auto"/>
          </w:tcPr>
          <w:p w14:paraId="593B2E3E" w14:textId="77777777" w:rsidR="00E93A13" w:rsidRPr="003F7263" w:rsidRDefault="00E93A13" w:rsidP="00E93A13">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4E69E1A1"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4F01C6E9"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238C84A" w14:textId="782A832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27688B16" w14:textId="378BE11D"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93A13" w:rsidRPr="003F7263" w14:paraId="03A492D2" w14:textId="77777777" w:rsidTr="003B0A24">
        <w:trPr>
          <w:gridAfter w:val="4"/>
          <w:wAfter w:w="214" w:type="dxa"/>
          <w:jc w:val="center"/>
        </w:trPr>
        <w:tc>
          <w:tcPr>
            <w:tcW w:w="1062" w:type="dxa"/>
            <w:gridSpan w:val="2"/>
            <w:tcBorders>
              <w:bottom w:val="single" w:sz="4" w:space="0" w:color="auto"/>
            </w:tcBorders>
            <w:shd w:val="clear" w:color="auto" w:fill="auto"/>
          </w:tcPr>
          <w:p w14:paraId="28ACC30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06C2BA64" w14:textId="77777777"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7752F72"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5AA0D31" w14:textId="3374FFC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47C8F67A" w14:textId="2304881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93A13" w:rsidRPr="003F7263" w14:paraId="2780C2B6" w14:textId="77777777" w:rsidTr="003B0A24">
        <w:trPr>
          <w:gridAfter w:val="4"/>
          <w:wAfter w:w="214" w:type="dxa"/>
          <w:jc w:val="center"/>
        </w:trPr>
        <w:tc>
          <w:tcPr>
            <w:tcW w:w="1062" w:type="dxa"/>
            <w:gridSpan w:val="2"/>
            <w:tcBorders>
              <w:bottom w:val="single" w:sz="4" w:space="0" w:color="auto"/>
            </w:tcBorders>
            <w:shd w:val="clear" w:color="auto" w:fill="auto"/>
          </w:tcPr>
          <w:p w14:paraId="5BA1365D"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52AF70D7"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F88C6E4"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D42EA0D"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B19CAAA" w14:textId="77777777" w:rsidR="00E93A13" w:rsidRPr="003F7263" w:rsidRDefault="00E93A13" w:rsidP="00E93A13">
            <w:pPr>
              <w:spacing w:after="0"/>
              <w:rPr>
                <w:rFonts w:ascii="Arial" w:hAnsi="Arial" w:cs="Arial"/>
                <w:sz w:val="16"/>
                <w:szCs w:val="16"/>
              </w:rPr>
            </w:pPr>
          </w:p>
        </w:tc>
      </w:tr>
      <w:tr w:rsidR="00E93A13" w:rsidRPr="003F7263" w14:paraId="7C1439F4" w14:textId="77777777" w:rsidTr="003B0A24">
        <w:trPr>
          <w:gridAfter w:val="4"/>
          <w:wAfter w:w="214" w:type="dxa"/>
          <w:jc w:val="center"/>
        </w:trPr>
        <w:tc>
          <w:tcPr>
            <w:tcW w:w="1062" w:type="dxa"/>
            <w:gridSpan w:val="2"/>
            <w:tcBorders>
              <w:bottom w:val="single" w:sz="4" w:space="0" w:color="auto"/>
            </w:tcBorders>
            <w:shd w:val="clear" w:color="auto" w:fill="auto"/>
          </w:tcPr>
          <w:p w14:paraId="0ACB5E43" w14:textId="6C9D7634"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36EBD5BB" w14:textId="6FCCA63E"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107332EA" w14:textId="19129462"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2E74F587" w14:textId="044DB78B"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7FC1090" w14:textId="27981E7E"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172E044D" w14:textId="77777777" w:rsidTr="003B0A24">
        <w:trPr>
          <w:gridAfter w:val="4"/>
          <w:wAfter w:w="214" w:type="dxa"/>
          <w:jc w:val="center"/>
        </w:trPr>
        <w:tc>
          <w:tcPr>
            <w:tcW w:w="1062" w:type="dxa"/>
            <w:gridSpan w:val="2"/>
            <w:tcBorders>
              <w:bottom w:val="single" w:sz="4" w:space="0" w:color="auto"/>
            </w:tcBorders>
            <w:shd w:val="clear" w:color="auto" w:fill="auto"/>
          </w:tcPr>
          <w:p w14:paraId="5FB52D3E" w14:textId="2325C55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44959F61" w14:textId="7B115959"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3B102FBE" w14:textId="639D9FFE"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046E40" w14:textId="0135586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0006927A" w14:textId="3EC8A834"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7A43BFAB" w14:textId="77777777" w:rsidTr="003B0A24">
        <w:trPr>
          <w:gridAfter w:val="4"/>
          <w:wAfter w:w="214" w:type="dxa"/>
          <w:jc w:val="center"/>
        </w:trPr>
        <w:tc>
          <w:tcPr>
            <w:tcW w:w="1062" w:type="dxa"/>
            <w:gridSpan w:val="2"/>
            <w:tcBorders>
              <w:bottom w:val="single" w:sz="4" w:space="0" w:color="auto"/>
            </w:tcBorders>
            <w:shd w:val="clear" w:color="auto" w:fill="auto"/>
          </w:tcPr>
          <w:p w14:paraId="19219D0D" w14:textId="368DC7F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3992AB01" w14:textId="783C39EB"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4AB71071" w14:textId="3986F69D"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BFE990A" w14:textId="7155545E"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2141F43E" w14:textId="5E6424F2"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2116DEFA" w14:textId="77777777" w:rsidTr="003B0A24">
        <w:trPr>
          <w:gridAfter w:val="4"/>
          <w:wAfter w:w="214" w:type="dxa"/>
          <w:jc w:val="center"/>
        </w:trPr>
        <w:tc>
          <w:tcPr>
            <w:tcW w:w="1062" w:type="dxa"/>
            <w:gridSpan w:val="2"/>
            <w:tcBorders>
              <w:bottom w:val="single" w:sz="4" w:space="0" w:color="auto"/>
            </w:tcBorders>
            <w:shd w:val="clear" w:color="auto" w:fill="auto"/>
          </w:tcPr>
          <w:p w14:paraId="66B12D28" w14:textId="23904DC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8.1.1.4.7</w:t>
            </w:r>
          </w:p>
        </w:tc>
        <w:tc>
          <w:tcPr>
            <w:tcW w:w="3473" w:type="dxa"/>
            <w:gridSpan w:val="3"/>
            <w:tcBorders>
              <w:bottom w:val="single" w:sz="4" w:space="0" w:color="auto"/>
            </w:tcBorders>
            <w:shd w:val="clear" w:color="auto" w:fill="auto"/>
          </w:tcPr>
          <w:p w14:paraId="361E3CAF" w14:textId="25D46ECE"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w:t>
            </w:r>
            <w:r w:rsidR="00B76AD6" w:rsidRPr="00B76AD6">
              <w:rPr>
                <w:rFonts w:ascii="Arial" w:hAnsi="Arial"/>
                <w:sz w:val="16"/>
                <w:szCs w:val="16"/>
              </w:rPr>
              <w:t xml:space="preserve">RRC reconfiguration </w:t>
            </w:r>
            <w:r w:rsidRPr="003F7263">
              <w:rPr>
                <w:rFonts w:ascii="Arial" w:hAnsi="Arial"/>
                <w:sz w:val="16"/>
                <w:szCs w:val="16"/>
              </w:rPr>
              <w:t>/ Active SCG SCell addition / Intra-band Contiguous CA</w:t>
            </w:r>
          </w:p>
        </w:tc>
        <w:tc>
          <w:tcPr>
            <w:tcW w:w="807" w:type="dxa"/>
            <w:gridSpan w:val="4"/>
            <w:tcBorders>
              <w:bottom w:val="single" w:sz="4" w:space="0" w:color="auto"/>
            </w:tcBorders>
            <w:shd w:val="clear" w:color="auto" w:fill="auto"/>
          </w:tcPr>
          <w:p w14:paraId="410AE7A8" w14:textId="13D5B2EC"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A65E8F4" w14:textId="776F891A"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12A6B914" w14:textId="61AB94D3"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w:t>
            </w:r>
            <w:r w:rsidR="00B76AD6"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00B76AD6" w:rsidRPr="00B76AD6">
              <w:rPr>
                <w:rFonts w:ascii="Arial" w:hAnsi="Arial"/>
                <w:sz w:val="16"/>
                <w:szCs w:val="16"/>
              </w:rPr>
              <w:t xml:space="preserve"> and NR-DC</w:t>
            </w:r>
          </w:p>
        </w:tc>
      </w:tr>
      <w:tr w:rsidR="00E93A13" w:rsidRPr="003F7263" w14:paraId="7E7BA912" w14:textId="77777777" w:rsidTr="003B0A24">
        <w:trPr>
          <w:gridAfter w:val="4"/>
          <w:wAfter w:w="214" w:type="dxa"/>
          <w:jc w:val="center"/>
        </w:trPr>
        <w:tc>
          <w:tcPr>
            <w:tcW w:w="1062" w:type="dxa"/>
            <w:gridSpan w:val="2"/>
            <w:tcBorders>
              <w:bottom w:val="single" w:sz="4" w:space="0" w:color="auto"/>
            </w:tcBorders>
            <w:shd w:val="clear" w:color="auto" w:fill="auto"/>
          </w:tcPr>
          <w:p w14:paraId="57457202" w14:textId="503263A5"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1E33A4E0" w14:textId="0E794124"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w:t>
            </w:r>
            <w:r w:rsidR="00B76AD6" w:rsidRPr="00B76AD6">
              <w:rPr>
                <w:rFonts w:ascii="Arial" w:hAnsi="Arial"/>
                <w:sz w:val="16"/>
                <w:szCs w:val="16"/>
              </w:rPr>
              <w:t xml:space="preserve">RRC reconfiguration </w:t>
            </w:r>
            <w:r w:rsidRPr="003F7263">
              <w:rPr>
                <w:rFonts w:ascii="Arial" w:hAnsi="Arial"/>
                <w:sz w:val="16"/>
                <w:szCs w:val="16"/>
              </w:rPr>
              <w:t>/ Active SCG SCell addition / Intra-band non-Contiguous CA</w:t>
            </w:r>
          </w:p>
        </w:tc>
        <w:tc>
          <w:tcPr>
            <w:tcW w:w="807" w:type="dxa"/>
            <w:gridSpan w:val="4"/>
            <w:tcBorders>
              <w:bottom w:val="single" w:sz="4" w:space="0" w:color="auto"/>
            </w:tcBorders>
            <w:shd w:val="clear" w:color="auto" w:fill="auto"/>
          </w:tcPr>
          <w:p w14:paraId="3E48D94D" w14:textId="11756169"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BC53418" w14:textId="2A835FED"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276C3D62" w14:textId="5CC4B76D" w:rsidR="00E93A13" w:rsidRPr="003F7263" w:rsidRDefault="00E93A13" w:rsidP="00E93A13">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w:t>
            </w:r>
            <w:r w:rsidR="00B76AD6"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00B76AD6" w:rsidRPr="00B76AD6">
              <w:rPr>
                <w:rFonts w:ascii="Arial" w:hAnsi="Arial"/>
                <w:sz w:val="16"/>
                <w:szCs w:val="16"/>
              </w:rPr>
              <w:t xml:space="preserve"> and NR-DC</w:t>
            </w:r>
          </w:p>
        </w:tc>
      </w:tr>
      <w:tr w:rsidR="00E93A13" w:rsidRPr="003F7263" w14:paraId="4884B1A8" w14:textId="77777777" w:rsidTr="003B0A24">
        <w:trPr>
          <w:gridAfter w:val="4"/>
          <w:wAfter w:w="214" w:type="dxa"/>
          <w:jc w:val="center"/>
        </w:trPr>
        <w:tc>
          <w:tcPr>
            <w:tcW w:w="1062" w:type="dxa"/>
            <w:gridSpan w:val="2"/>
            <w:tcBorders>
              <w:bottom w:val="single" w:sz="4" w:space="0" w:color="auto"/>
            </w:tcBorders>
            <w:shd w:val="clear" w:color="auto" w:fill="auto"/>
          </w:tcPr>
          <w:p w14:paraId="2B8F270A" w14:textId="5667F2D5"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2DD96EF8" w14:textId="01BDB707"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w:t>
            </w:r>
            <w:r w:rsidR="00B76AD6" w:rsidRPr="00B76AD6">
              <w:rPr>
                <w:rFonts w:ascii="Arial" w:hAnsi="Arial"/>
                <w:sz w:val="16"/>
                <w:szCs w:val="16"/>
              </w:rPr>
              <w:t xml:space="preserve">RRC reconfiguration </w:t>
            </w:r>
            <w:r w:rsidRPr="003F7263">
              <w:rPr>
                <w:rFonts w:ascii="Arial" w:hAnsi="Arial"/>
                <w:sz w:val="16"/>
                <w:szCs w:val="16"/>
              </w:rPr>
              <w:t>/ Active SCG SCell addition / Inter-band CA</w:t>
            </w:r>
          </w:p>
        </w:tc>
        <w:tc>
          <w:tcPr>
            <w:tcW w:w="807" w:type="dxa"/>
            <w:gridSpan w:val="4"/>
            <w:tcBorders>
              <w:bottom w:val="single" w:sz="4" w:space="0" w:color="auto"/>
            </w:tcBorders>
            <w:shd w:val="clear" w:color="auto" w:fill="auto"/>
          </w:tcPr>
          <w:p w14:paraId="0982ECC0" w14:textId="43F1BC9A"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EC12E41" w14:textId="7002A43F"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54186FC5" w14:textId="662346A1" w:rsidR="00E93A13" w:rsidRPr="003F7263" w:rsidRDefault="00E93A13" w:rsidP="00E93A13">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w:t>
            </w:r>
            <w:r w:rsidR="00B76AD6"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00B76AD6" w:rsidRPr="00B76AD6">
              <w:rPr>
                <w:rFonts w:ascii="Arial" w:hAnsi="Arial"/>
                <w:sz w:val="16"/>
                <w:szCs w:val="16"/>
              </w:rPr>
              <w:t xml:space="preserve"> and NR-DC</w:t>
            </w:r>
          </w:p>
        </w:tc>
      </w:tr>
      <w:tr w:rsidR="00E93A13" w:rsidRPr="003F7263" w14:paraId="1369F508" w14:textId="77777777" w:rsidTr="003B0A24">
        <w:trPr>
          <w:gridAfter w:val="4"/>
          <w:wAfter w:w="214" w:type="dxa"/>
          <w:jc w:val="center"/>
        </w:trPr>
        <w:tc>
          <w:tcPr>
            <w:tcW w:w="1062" w:type="dxa"/>
            <w:gridSpan w:val="2"/>
            <w:tcBorders>
              <w:bottom w:val="single" w:sz="4" w:space="0" w:color="auto"/>
            </w:tcBorders>
            <w:shd w:val="clear" w:color="auto" w:fill="D9D9D9"/>
          </w:tcPr>
          <w:p w14:paraId="11BA89C6" w14:textId="77777777" w:rsidR="00E93A13" w:rsidRPr="003F7263" w:rsidRDefault="00E93A13" w:rsidP="00E93A13">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3C44399C" w14:textId="77777777" w:rsidR="00E93A13" w:rsidRPr="003F7263" w:rsidRDefault="00E93A13" w:rsidP="00E93A13">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062F6DB"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FA4F997" w14:textId="77777777" w:rsidR="00E93A13" w:rsidRPr="003F7263" w:rsidRDefault="00E93A13" w:rsidP="00E93A13">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4707DB04" w14:textId="77777777" w:rsidR="00E93A13" w:rsidRPr="003F7263" w:rsidRDefault="00E93A13" w:rsidP="00E93A13">
            <w:pPr>
              <w:spacing w:after="0"/>
              <w:rPr>
                <w:rFonts w:ascii="Arial" w:hAnsi="Arial" w:cs="Arial"/>
                <w:b/>
                <w:sz w:val="16"/>
                <w:szCs w:val="16"/>
              </w:rPr>
            </w:pPr>
          </w:p>
        </w:tc>
      </w:tr>
      <w:tr w:rsidR="00E93A13" w:rsidRPr="003F7263" w14:paraId="0EA8563D" w14:textId="77777777" w:rsidTr="003B0A24">
        <w:trPr>
          <w:gridAfter w:val="4"/>
          <w:wAfter w:w="214" w:type="dxa"/>
          <w:jc w:val="center"/>
        </w:trPr>
        <w:tc>
          <w:tcPr>
            <w:tcW w:w="1062" w:type="dxa"/>
            <w:gridSpan w:val="2"/>
            <w:tcBorders>
              <w:bottom w:val="single" w:sz="4" w:space="0" w:color="auto"/>
            </w:tcBorders>
            <w:shd w:val="clear" w:color="auto" w:fill="D9D9D9"/>
          </w:tcPr>
          <w:p w14:paraId="62E9FFCF" w14:textId="77777777" w:rsidR="00E93A13" w:rsidRPr="003F7263" w:rsidRDefault="00E93A13" w:rsidP="00E93A13">
            <w:pPr>
              <w:spacing w:after="0"/>
              <w:rPr>
                <w:rFonts w:ascii="Arial" w:hAnsi="Arial"/>
                <w:b/>
                <w:sz w:val="16"/>
                <w:szCs w:val="16"/>
              </w:rPr>
            </w:pPr>
            <w:r w:rsidRPr="003F7263">
              <w:rPr>
                <w:rFonts w:ascii="Arial" w:hAnsi="Arial"/>
                <w:b/>
                <w:sz w:val="16"/>
                <w:szCs w:val="16"/>
              </w:rPr>
              <w:t>8.1.2.1</w:t>
            </w:r>
          </w:p>
        </w:tc>
        <w:tc>
          <w:tcPr>
            <w:tcW w:w="3473" w:type="dxa"/>
            <w:gridSpan w:val="3"/>
            <w:tcBorders>
              <w:bottom w:val="single" w:sz="4" w:space="0" w:color="auto"/>
            </w:tcBorders>
            <w:shd w:val="clear" w:color="auto" w:fill="D9D9D9"/>
          </w:tcPr>
          <w:p w14:paraId="4607821D" w14:textId="77777777" w:rsidR="00E93A13" w:rsidRPr="003F7263" w:rsidRDefault="00E93A13" w:rsidP="00E93A13">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29176B2D"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77729F" w14:textId="77777777" w:rsidR="00E93A13" w:rsidRPr="003F7263" w:rsidRDefault="00E93A13" w:rsidP="00E93A13">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3B74E600" w14:textId="77777777" w:rsidR="00E93A13" w:rsidRPr="003F7263" w:rsidRDefault="00E93A13" w:rsidP="00E93A13">
            <w:pPr>
              <w:spacing w:after="0"/>
              <w:rPr>
                <w:rFonts w:ascii="Arial" w:hAnsi="Arial" w:cs="Arial"/>
                <w:b/>
                <w:sz w:val="16"/>
                <w:szCs w:val="16"/>
              </w:rPr>
            </w:pPr>
          </w:p>
        </w:tc>
      </w:tr>
      <w:tr w:rsidR="00E93A13" w:rsidRPr="003F7263" w14:paraId="0F39046D" w14:textId="77777777" w:rsidTr="003B0A24">
        <w:trPr>
          <w:gridAfter w:val="4"/>
          <w:wAfter w:w="214" w:type="dxa"/>
          <w:jc w:val="center"/>
        </w:trPr>
        <w:tc>
          <w:tcPr>
            <w:tcW w:w="1062" w:type="dxa"/>
            <w:gridSpan w:val="2"/>
            <w:tcBorders>
              <w:bottom w:val="single" w:sz="4" w:space="0" w:color="auto"/>
            </w:tcBorders>
            <w:shd w:val="clear" w:color="auto" w:fill="auto"/>
          </w:tcPr>
          <w:p w14:paraId="6B010A2B" w14:textId="77777777" w:rsidR="00E93A13" w:rsidRPr="003F7263" w:rsidRDefault="00E93A13" w:rsidP="00E93A13">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21F013AD" w14:textId="77777777" w:rsidR="00E93A13" w:rsidRPr="003F7263" w:rsidRDefault="00E93A13" w:rsidP="00E93A13">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122F97A9"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6D9F0A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31F14035" w14:textId="77777777"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p>
        </w:tc>
      </w:tr>
      <w:tr w:rsidR="00E93A13" w:rsidRPr="003F7263" w14:paraId="1AA9CFD8" w14:textId="77777777" w:rsidTr="003B0A24">
        <w:trPr>
          <w:gridAfter w:val="4"/>
          <w:wAfter w:w="214" w:type="dxa"/>
          <w:jc w:val="center"/>
        </w:trPr>
        <w:tc>
          <w:tcPr>
            <w:tcW w:w="1062" w:type="dxa"/>
            <w:gridSpan w:val="2"/>
            <w:tcBorders>
              <w:bottom w:val="single" w:sz="4" w:space="0" w:color="auto"/>
            </w:tcBorders>
            <w:shd w:val="clear" w:color="auto" w:fill="auto"/>
          </w:tcPr>
          <w:p w14:paraId="196B94E7"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4F3C2A73"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52355106" w14:textId="77777777" w:rsidR="00E93A13" w:rsidRPr="003F7263" w:rsidRDefault="00E93A13" w:rsidP="00E93A13">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62722573"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3978D"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93A13" w:rsidRPr="003F7263" w14:paraId="47CAAD49" w14:textId="77777777" w:rsidTr="003B0A24">
        <w:trPr>
          <w:gridAfter w:val="4"/>
          <w:wAfter w:w="214" w:type="dxa"/>
          <w:jc w:val="center"/>
        </w:trPr>
        <w:tc>
          <w:tcPr>
            <w:tcW w:w="1062" w:type="dxa"/>
            <w:gridSpan w:val="2"/>
            <w:tcBorders>
              <w:bottom w:val="single" w:sz="4" w:space="0" w:color="auto"/>
            </w:tcBorders>
            <w:shd w:val="clear" w:color="auto" w:fill="auto"/>
          </w:tcPr>
          <w:p w14:paraId="7F976037" w14:textId="77777777" w:rsidR="00E93A13" w:rsidRPr="003F7263" w:rsidRDefault="00E93A13" w:rsidP="00E93A13">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6D531A82"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82CE93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DFC6DF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812E43C" w14:textId="77777777" w:rsidR="00E93A13" w:rsidRPr="003F7263" w:rsidRDefault="00E93A13" w:rsidP="00E93A13">
            <w:pPr>
              <w:spacing w:after="0"/>
              <w:rPr>
                <w:rFonts w:ascii="Arial" w:hAnsi="Arial" w:cs="Arial"/>
                <w:sz w:val="16"/>
                <w:szCs w:val="16"/>
              </w:rPr>
            </w:pPr>
          </w:p>
        </w:tc>
      </w:tr>
      <w:tr w:rsidR="00E93A13" w:rsidRPr="003F7263" w14:paraId="7D8C9E6E" w14:textId="77777777" w:rsidTr="003B0A24">
        <w:trPr>
          <w:gridAfter w:val="4"/>
          <w:wAfter w:w="214" w:type="dxa"/>
          <w:jc w:val="center"/>
        </w:trPr>
        <w:tc>
          <w:tcPr>
            <w:tcW w:w="1062" w:type="dxa"/>
            <w:gridSpan w:val="2"/>
            <w:tcBorders>
              <w:bottom w:val="single" w:sz="4" w:space="0" w:color="auto"/>
            </w:tcBorders>
            <w:shd w:val="clear" w:color="auto" w:fill="auto"/>
          </w:tcPr>
          <w:p w14:paraId="45669B0B"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0C56C074"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7721D23E"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78B85E3" w14:textId="72598C71" w:rsidR="00E93A13" w:rsidRPr="003F7263" w:rsidRDefault="00577EA0" w:rsidP="00E93A13">
            <w:pPr>
              <w:spacing w:after="0"/>
              <w:jc w:val="center"/>
              <w:rPr>
                <w:rFonts w:ascii="Arial" w:hAnsi="Arial" w:cs="Arial"/>
                <w:sz w:val="16"/>
                <w:szCs w:val="16"/>
              </w:rPr>
            </w:pPr>
            <w:r w:rsidRPr="00577EA0">
              <w:rPr>
                <w:rFonts w:ascii="Arial" w:hAnsi="Arial" w:cs="Arial"/>
                <w:bCs/>
                <w:sz w:val="16"/>
                <w:szCs w:val="16"/>
              </w:rPr>
              <w:t>C21</w:t>
            </w:r>
          </w:p>
        </w:tc>
        <w:tc>
          <w:tcPr>
            <w:tcW w:w="3560" w:type="dxa"/>
            <w:gridSpan w:val="4"/>
            <w:tcBorders>
              <w:bottom w:val="single" w:sz="4" w:space="0" w:color="auto"/>
            </w:tcBorders>
            <w:shd w:val="clear" w:color="auto" w:fill="auto"/>
          </w:tcPr>
          <w:p w14:paraId="6E9C4EEC" w14:textId="706DC8DA"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w:t>
            </w:r>
            <w:r w:rsidR="00577EA0" w:rsidRPr="00577EA0">
              <w:rPr>
                <w:rFonts w:ascii="Arial" w:hAnsi="Arial" w:cs="Arial"/>
                <w:bCs/>
                <w:sz w:val="16"/>
                <w:szCs w:val="16"/>
              </w:rPr>
              <w:t>Core</w:t>
            </w:r>
          </w:p>
        </w:tc>
      </w:tr>
      <w:tr w:rsidR="00E93A13" w:rsidRPr="003F7263" w14:paraId="06D105BA" w14:textId="77777777" w:rsidTr="003B0A24">
        <w:trPr>
          <w:gridAfter w:val="4"/>
          <w:wAfter w:w="214" w:type="dxa"/>
          <w:jc w:val="center"/>
        </w:trPr>
        <w:tc>
          <w:tcPr>
            <w:tcW w:w="1062" w:type="dxa"/>
            <w:gridSpan w:val="2"/>
            <w:tcBorders>
              <w:bottom w:val="single" w:sz="4" w:space="0" w:color="auto"/>
            </w:tcBorders>
            <w:shd w:val="clear" w:color="auto" w:fill="BFBFBF"/>
          </w:tcPr>
          <w:p w14:paraId="16A6D4FB" w14:textId="77777777" w:rsidR="00E93A13" w:rsidRPr="003F7263" w:rsidRDefault="00E93A13" w:rsidP="00E93A13">
            <w:pPr>
              <w:spacing w:after="0"/>
              <w:rPr>
                <w:rFonts w:ascii="Arial" w:hAnsi="Arial"/>
                <w:sz w:val="16"/>
                <w:szCs w:val="16"/>
              </w:rPr>
            </w:pPr>
            <w:r w:rsidRPr="003F7263">
              <w:rPr>
                <w:rFonts w:ascii="Arial" w:hAnsi="Arial" w:cs="Arial"/>
                <w:b/>
                <w:sz w:val="16"/>
                <w:szCs w:val="16"/>
              </w:rPr>
              <w:lastRenderedPageBreak/>
              <w:t>8.1.2.1.5</w:t>
            </w:r>
          </w:p>
        </w:tc>
        <w:tc>
          <w:tcPr>
            <w:tcW w:w="3473" w:type="dxa"/>
            <w:gridSpan w:val="3"/>
            <w:tcBorders>
              <w:bottom w:val="single" w:sz="4" w:space="0" w:color="auto"/>
            </w:tcBorders>
            <w:shd w:val="clear" w:color="auto" w:fill="BFBFBF"/>
          </w:tcPr>
          <w:p w14:paraId="19454DC5" w14:textId="77777777" w:rsidR="00E93A13" w:rsidRPr="003F7263" w:rsidRDefault="00E93A13" w:rsidP="00E93A13">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12C534F8" w14:textId="77777777" w:rsidR="00E93A13" w:rsidRPr="003F7263"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328DBCA0"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28A1840" w14:textId="77777777" w:rsidR="00E93A13" w:rsidRPr="003F7263" w:rsidRDefault="00E93A13" w:rsidP="00E93A13">
            <w:pPr>
              <w:spacing w:after="0"/>
              <w:rPr>
                <w:rFonts w:ascii="Arial" w:hAnsi="Arial" w:cs="Arial"/>
                <w:bCs/>
                <w:sz w:val="16"/>
                <w:szCs w:val="16"/>
              </w:rPr>
            </w:pPr>
          </w:p>
        </w:tc>
      </w:tr>
      <w:tr w:rsidR="00E93A13" w:rsidRPr="003F7263" w14:paraId="31A7F308" w14:textId="77777777" w:rsidTr="003B0A24">
        <w:trPr>
          <w:gridAfter w:val="4"/>
          <w:wAfter w:w="214" w:type="dxa"/>
          <w:jc w:val="center"/>
        </w:trPr>
        <w:tc>
          <w:tcPr>
            <w:tcW w:w="1062" w:type="dxa"/>
            <w:gridSpan w:val="2"/>
            <w:tcBorders>
              <w:bottom w:val="single" w:sz="4" w:space="0" w:color="auto"/>
            </w:tcBorders>
            <w:shd w:val="clear" w:color="auto" w:fill="auto"/>
          </w:tcPr>
          <w:p w14:paraId="1BD5661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64B9A588"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41103DAB"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1A9074"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412488FC"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6F34D8CF" w14:textId="77777777" w:rsidTr="003B0A24">
        <w:trPr>
          <w:gridAfter w:val="4"/>
          <w:wAfter w:w="214" w:type="dxa"/>
          <w:jc w:val="center"/>
        </w:trPr>
        <w:tc>
          <w:tcPr>
            <w:tcW w:w="1062" w:type="dxa"/>
            <w:gridSpan w:val="2"/>
            <w:tcBorders>
              <w:bottom w:val="single" w:sz="4" w:space="0" w:color="auto"/>
            </w:tcBorders>
            <w:shd w:val="clear" w:color="auto" w:fill="auto"/>
          </w:tcPr>
          <w:p w14:paraId="1323385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49348764"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7F3AECDA"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29D6C1F"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3C499DBB"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inter-band CA</w:t>
            </w:r>
          </w:p>
        </w:tc>
      </w:tr>
      <w:tr w:rsidR="00E93A13" w:rsidRPr="003F7263" w14:paraId="5A599A0D" w14:textId="77777777" w:rsidTr="003B0A24">
        <w:trPr>
          <w:gridAfter w:val="4"/>
          <w:wAfter w:w="214" w:type="dxa"/>
          <w:jc w:val="center"/>
        </w:trPr>
        <w:tc>
          <w:tcPr>
            <w:tcW w:w="1062" w:type="dxa"/>
            <w:gridSpan w:val="2"/>
            <w:tcBorders>
              <w:bottom w:val="single" w:sz="4" w:space="0" w:color="auto"/>
            </w:tcBorders>
            <w:shd w:val="clear" w:color="auto" w:fill="auto"/>
          </w:tcPr>
          <w:p w14:paraId="596E8126"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7F5D63B2"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3CC69C26"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A613AA4"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6F138170"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non-contiguous CA</w:t>
            </w:r>
          </w:p>
        </w:tc>
      </w:tr>
      <w:tr w:rsidR="00E93A13" w:rsidRPr="003F7263" w14:paraId="371219BD" w14:textId="77777777" w:rsidTr="003B0A24">
        <w:trPr>
          <w:gridAfter w:val="4"/>
          <w:wAfter w:w="214" w:type="dxa"/>
          <w:jc w:val="center"/>
        </w:trPr>
        <w:tc>
          <w:tcPr>
            <w:tcW w:w="1062" w:type="dxa"/>
            <w:gridSpan w:val="2"/>
            <w:tcBorders>
              <w:bottom w:val="single" w:sz="4" w:space="0" w:color="auto"/>
            </w:tcBorders>
            <w:shd w:val="clear" w:color="auto" w:fill="auto"/>
          </w:tcPr>
          <w:p w14:paraId="4299B7A7" w14:textId="35157366" w:rsidR="00E93A13" w:rsidRPr="003F7263" w:rsidRDefault="00E93A13" w:rsidP="00E93A13">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1E276AB8" w14:textId="12F8E972" w:rsidR="00E93A13" w:rsidRPr="003F7263" w:rsidRDefault="00E93A13" w:rsidP="00E93A13">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6935E1A5" w14:textId="722088A3"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31E57BF" w14:textId="08777148"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4E192E4D" w14:textId="1BB9D3EF" w:rsidR="00E93A13" w:rsidRPr="003F7263" w:rsidRDefault="00E93A13" w:rsidP="00E93A13">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E93A13" w:rsidRPr="003F7263" w14:paraId="21C0B444" w14:textId="77777777" w:rsidTr="003B0A24">
        <w:trPr>
          <w:gridAfter w:val="4"/>
          <w:wAfter w:w="214" w:type="dxa"/>
          <w:jc w:val="center"/>
        </w:trPr>
        <w:tc>
          <w:tcPr>
            <w:tcW w:w="1062" w:type="dxa"/>
            <w:gridSpan w:val="2"/>
            <w:tcBorders>
              <w:bottom w:val="single" w:sz="4" w:space="0" w:color="auto"/>
            </w:tcBorders>
            <w:shd w:val="clear" w:color="auto" w:fill="auto"/>
          </w:tcPr>
          <w:p w14:paraId="50B232A3" w14:textId="43043950" w:rsidR="00E93A13" w:rsidRPr="003F7263" w:rsidRDefault="00E93A13" w:rsidP="00E93A13">
            <w:pPr>
              <w:spacing w:after="0"/>
              <w:rPr>
                <w:rFonts w:ascii="Arial" w:hAnsi="Arial" w:cs="Arial"/>
                <w:bCs/>
                <w:sz w:val="16"/>
                <w:szCs w:val="16"/>
              </w:rPr>
            </w:pPr>
            <w:bookmarkStart w:id="111" w:name="_Hlk118111104"/>
            <w:r w:rsidRPr="003900E5">
              <w:rPr>
                <w:rFonts w:ascii="Arial" w:hAnsi="Arial" w:cs="Arial"/>
                <w:bCs/>
                <w:sz w:val="16"/>
                <w:szCs w:val="16"/>
              </w:rPr>
              <w:t>8.1.2.1.5.5</w:t>
            </w:r>
            <w:bookmarkEnd w:id="111"/>
          </w:p>
        </w:tc>
        <w:tc>
          <w:tcPr>
            <w:tcW w:w="3473" w:type="dxa"/>
            <w:gridSpan w:val="3"/>
            <w:tcBorders>
              <w:bottom w:val="single" w:sz="4" w:space="0" w:color="auto"/>
            </w:tcBorders>
            <w:shd w:val="clear" w:color="auto" w:fill="auto"/>
          </w:tcPr>
          <w:p w14:paraId="5F4D89DB" w14:textId="14178277" w:rsidR="00E93A13" w:rsidRPr="003F7263" w:rsidRDefault="00E93A13" w:rsidP="00E93A13">
            <w:pPr>
              <w:spacing w:after="0"/>
              <w:rPr>
                <w:rFonts w:ascii="Arial" w:hAnsi="Arial" w:cs="Arial"/>
                <w:bCs/>
                <w:sz w:val="16"/>
                <w:szCs w:val="16"/>
              </w:rPr>
            </w:pPr>
            <w:bookmarkStart w:id="112" w:name="_Hlk118111122"/>
            <w:r w:rsidRPr="003900E5">
              <w:rPr>
                <w:rFonts w:ascii="Arial" w:hAnsi="Arial" w:cs="Arial"/>
                <w:bCs/>
                <w:sz w:val="16"/>
                <w:szCs w:val="16"/>
              </w:rPr>
              <w:t>NR CA / RRC reconfiguration / SCell addition / modification / release / Success / Active MCG SCell addition / Intra-band non-contiguous CA</w:t>
            </w:r>
            <w:bookmarkEnd w:id="112"/>
          </w:p>
        </w:tc>
        <w:tc>
          <w:tcPr>
            <w:tcW w:w="807" w:type="dxa"/>
            <w:gridSpan w:val="4"/>
            <w:tcBorders>
              <w:bottom w:val="single" w:sz="4" w:space="0" w:color="auto"/>
            </w:tcBorders>
            <w:shd w:val="clear" w:color="auto" w:fill="auto"/>
          </w:tcPr>
          <w:p w14:paraId="3CAE6CF4" w14:textId="64F4BEE2"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A9690AE" w14:textId="19C30576"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4D3913FD" w14:textId="23C4F591" w:rsidR="00E93A13" w:rsidRPr="003F7263" w:rsidRDefault="00E93A13" w:rsidP="00E93A13">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E93A13" w:rsidRPr="003F7263" w14:paraId="6FED8158" w14:textId="77777777" w:rsidTr="003B0A24">
        <w:trPr>
          <w:gridAfter w:val="4"/>
          <w:wAfter w:w="214" w:type="dxa"/>
          <w:jc w:val="center"/>
        </w:trPr>
        <w:tc>
          <w:tcPr>
            <w:tcW w:w="1062" w:type="dxa"/>
            <w:gridSpan w:val="2"/>
            <w:tcBorders>
              <w:bottom w:val="single" w:sz="4" w:space="0" w:color="auto"/>
            </w:tcBorders>
            <w:shd w:val="clear" w:color="auto" w:fill="auto"/>
          </w:tcPr>
          <w:p w14:paraId="068CC028" w14:textId="560D76CB" w:rsidR="00E93A13" w:rsidRPr="003F7263" w:rsidRDefault="00E93A13" w:rsidP="00E93A13">
            <w:pPr>
              <w:spacing w:after="0"/>
              <w:rPr>
                <w:rFonts w:ascii="Arial" w:hAnsi="Arial" w:cs="Arial"/>
                <w:bCs/>
                <w:sz w:val="16"/>
                <w:szCs w:val="16"/>
              </w:rPr>
            </w:pPr>
            <w:bookmarkStart w:id="113" w:name="_Hlk118111173"/>
            <w:r w:rsidRPr="003900E5">
              <w:rPr>
                <w:rFonts w:ascii="Arial" w:hAnsi="Arial" w:cs="Arial"/>
                <w:bCs/>
                <w:sz w:val="16"/>
                <w:szCs w:val="16"/>
              </w:rPr>
              <w:t>8.1.2.1.5.6</w:t>
            </w:r>
            <w:bookmarkEnd w:id="113"/>
          </w:p>
        </w:tc>
        <w:tc>
          <w:tcPr>
            <w:tcW w:w="3473" w:type="dxa"/>
            <w:gridSpan w:val="3"/>
            <w:tcBorders>
              <w:bottom w:val="single" w:sz="4" w:space="0" w:color="auto"/>
            </w:tcBorders>
            <w:shd w:val="clear" w:color="auto" w:fill="auto"/>
          </w:tcPr>
          <w:p w14:paraId="60B46D23" w14:textId="5D932FA6" w:rsidR="00E93A13" w:rsidRPr="003F7263" w:rsidRDefault="00E93A13" w:rsidP="00E93A13">
            <w:pPr>
              <w:spacing w:after="0"/>
              <w:rPr>
                <w:rFonts w:ascii="Arial" w:hAnsi="Arial" w:cs="Arial"/>
                <w:bCs/>
                <w:sz w:val="16"/>
                <w:szCs w:val="16"/>
              </w:rPr>
            </w:pPr>
            <w:bookmarkStart w:id="114" w:name="_Hlk118111188"/>
            <w:r w:rsidRPr="003900E5">
              <w:rPr>
                <w:rFonts w:ascii="Arial" w:hAnsi="Arial" w:cs="Arial"/>
                <w:bCs/>
                <w:sz w:val="16"/>
                <w:szCs w:val="16"/>
              </w:rPr>
              <w:t>NR CA / RRC reconfiguration / SCell addition / modification / release / Success / Active MCG SCell addition / Inter-band CA</w:t>
            </w:r>
            <w:bookmarkEnd w:id="114"/>
          </w:p>
        </w:tc>
        <w:tc>
          <w:tcPr>
            <w:tcW w:w="807" w:type="dxa"/>
            <w:gridSpan w:val="4"/>
            <w:tcBorders>
              <w:bottom w:val="single" w:sz="4" w:space="0" w:color="auto"/>
            </w:tcBorders>
            <w:shd w:val="clear" w:color="auto" w:fill="auto"/>
          </w:tcPr>
          <w:p w14:paraId="04CBB0CF" w14:textId="7297CE57"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154AA78E" w14:textId="65E37CE3"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6C0AA875" w14:textId="0D7A8E54" w:rsidR="00E93A13" w:rsidRPr="003F7263" w:rsidRDefault="00E93A13" w:rsidP="00E93A13">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A36B6D" w:rsidRPr="003F7263" w14:paraId="325A04A7" w14:textId="77777777" w:rsidTr="003B0A24">
        <w:trPr>
          <w:gridAfter w:val="4"/>
          <w:wAfter w:w="214" w:type="dxa"/>
          <w:jc w:val="center"/>
        </w:trPr>
        <w:tc>
          <w:tcPr>
            <w:tcW w:w="1062" w:type="dxa"/>
            <w:gridSpan w:val="2"/>
            <w:tcBorders>
              <w:bottom w:val="single" w:sz="4" w:space="0" w:color="auto"/>
            </w:tcBorders>
            <w:shd w:val="clear" w:color="auto" w:fill="auto"/>
          </w:tcPr>
          <w:p w14:paraId="2D4896BF" w14:textId="04E258B9" w:rsidR="00A36B6D" w:rsidRPr="003900E5" w:rsidRDefault="00A36B6D" w:rsidP="00A36B6D">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54CBEC96" w14:textId="7A72771D" w:rsidR="00A36B6D" w:rsidRPr="003900E5" w:rsidRDefault="00A36B6D" w:rsidP="00A36B6D">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2E40101C" w14:textId="14507F6F" w:rsidR="00A36B6D" w:rsidRPr="003900E5" w:rsidRDefault="00A36B6D" w:rsidP="00A36B6D">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6AB6BEF0" w14:textId="604ADDC3" w:rsidR="00A36B6D" w:rsidRDefault="00A36B6D" w:rsidP="00A36B6D">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7FC7E2F0" w14:textId="527E9D70" w:rsidR="00A36B6D" w:rsidRPr="00A36B6D" w:rsidRDefault="00A36B6D" w:rsidP="00A36B6D">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E93A13" w:rsidRPr="003F7263" w14:paraId="066EE5D5" w14:textId="77777777" w:rsidTr="003B0A24">
        <w:trPr>
          <w:gridAfter w:val="4"/>
          <w:wAfter w:w="214" w:type="dxa"/>
          <w:jc w:val="center"/>
        </w:trPr>
        <w:tc>
          <w:tcPr>
            <w:tcW w:w="1062" w:type="dxa"/>
            <w:gridSpan w:val="2"/>
            <w:tcBorders>
              <w:bottom w:val="single" w:sz="4" w:space="0" w:color="auto"/>
            </w:tcBorders>
            <w:shd w:val="clear" w:color="auto" w:fill="D9D9D9"/>
          </w:tcPr>
          <w:p w14:paraId="3A77C202"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8.1.3</w:t>
            </w:r>
          </w:p>
        </w:tc>
        <w:tc>
          <w:tcPr>
            <w:tcW w:w="3473" w:type="dxa"/>
            <w:gridSpan w:val="3"/>
            <w:tcBorders>
              <w:bottom w:val="single" w:sz="4" w:space="0" w:color="auto"/>
            </w:tcBorders>
            <w:shd w:val="clear" w:color="auto" w:fill="D9D9D9"/>
          </w:tcPr>
          <w:p w14:paraId="1F5AA60A"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7" w:type="dxa"/>
            <w:gridSpan w:val="4"/>
            <w:tcBorders>
              <w:bottom w:val="single" w:sz="4" w:space="0" w:color="auto"/>
            </w:tcBorders>
            <w:shd w:val="clear" w:color="auto" w:fill="D9D9D9"/>
          </w:tcPr>
          <w:p w14:paraId="73A082E7"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6FCADDBD"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54A98562" w14:textId="77777777" w:rsidR="00E93A13" w:rsidRPr="003F7263" w:rsidRDefault="00E93A13" w:rsidP="00E93A13">
            <w:pPr>
              <w:pStyle w:val="TAL"/>
              <w:keepNext w:val="0"/>
              <w:keepLines w:val="0"/>
              <w:rPr>
                <w:rFonts w:cs="Arial"/>
                <w:sz w:val="16"/>
                <w:szCs w:val="16"/>
                <w:lang w:eastAsia="en-US"/>
              </w:rPr>
            </w:pPr>
          </w:p>
        </w:tc>
      </w:tr>
      <w:tr w:rsidR="00E93A13" w:rsidRPr="003F7263" w14:paraId="7B2944C1" w14:textId="77777777" w:rsidTr="003B0A24">
        <w:trPr>
          <w:gridAfter w:val="4"/>
          <w:wAfter w:w="214" w:type="dxa"/>
          <w:jc w:val="center"/>
        </w:trPr>
        <w:tc>
          <w:tcPr>
            <w:tcW w:w="1062" w:type="dxa"/>
            <w:gridSpan w:val="2"/>
            <w:tcBorders>
              <w:bottom w:val="single" w:sz="4" w:space="0" w:color="auto"/>
            </w:tcBorders>
            <w:shd w:val="clear" w:color="auto" w:fill="D9D9D9"/>
          </w:tcPr>
          <w:p w14:paraId="6773DF10"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8.1.3.1</w:t>
            </w:r>
          </w:p>
        </w:tc>
        <w:tc>
          <w:tcPr>
            <w:tcW w:w="3473" w:type="dxa"/>
            <w:gridSpan w:val="3"/>
            <w:tcBorders>
              <w:bottom w:val="single" w:sz="4" w:space="0" w:color="auto"/>
            </w:tcBorders>
            <w:shd w:val="clear" w:color="auto" w:fill="D9D9D9"/>
          </w:tcPr>
          <w:p w14:paraId="63415BFA"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Intra NR measurements</w:t>
            </w:r>
          </w:p>
        </w:tc>
        <w:tc>
          <w:tcPr>
            <w:tcW w:w="807" w:type="dxa"/>
            <w:gridSpan w:val="4"/>
            <w:tcBorders>
              <w:bottom w:val="single" w:sz="4" w:space="0" w:color="auto"/>
            </w:tcBorders>
            <w:shd w:val="clear" w:color="auto" w:fill="D9D9D9"/>
          </w:tcPr>
          <w:p w14:paraId="5D7266A0"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08D7FC0B"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60ECE565" w14:textId="77777777" w:rsidR="00E93A13" w:rsidRPr="003F7263" w:rsidRDefault="00E93A13" w:rsidP="00E93A13">
            <w:pPr>
              <w:pStyle w:val="TAL"/>
              <w:keepNext w:val="0"/>
              <w:keepLines w:val="0"/>
              <w:rPr>
                <w:rFonts w:cs="Arial"/>
                <w:sz w:val="16"/>
                <w:szCs w:val="16"/>
                <w:lang w:eastAsia="en-US"/>
              </w:rPr>
            </w:pPr>
          </w:p>
        </w:tc>
      </w:tr>
      <w:tr w:rsidR="00E93A13" w:rsidRPr="003F7263" w14:paraId="3DEBFAB0" w14:textId="77777777" w:rsidTr="003B0A24">
        <w:trPr>
          <w:gridAfter w:val="4"/>
          <w:wAfter w:w="214" w:type="dxa"/>
          <w:jc w:val="center"/>
        </w:trPr>
        <w:tc>
          <w:tcPr>
            <w:tcW w:w="1062" w:type="dxa"/>
            <w:gridSpan w:val="2"/>
            <w:tcBorders>
              <w:bottom w:val="single" w:sz="4" w:space="0" w:color="auto"/>
            </w:tcBorders>
            <w:shd w:val="clear" w:color="auto" w:fill="auto"/>
          </w:tcPr>
          <w:p w14:paraId="793FA3FC" w14:textId="77777777" w:rsidR="00E93A13" w:rsidRPr="003F7263" w:rsidRDefault="00E93A13" w:rsidP="00E93A13">
            <w:pPr>
              <w:pStyle w:val="TAL"/>
              <w:keepNext w:val="0"/>
              <w:keepLines w:val="0"/>
              <w:rPr>
                <w:b/>
                <w:sz w:val="16"/>
                <w:szCs w:val="16"/>
                <w:lang w:eastAsia="en-US"/>
              </w:rPr>
            </w:pPr>
            <w:r w:rsidRPr="003F7263">
              <w:rPr>
                <w:rFonts w:cs="Arial"/>
                <w:bCs/>
                <w:sz w:val="16"/>
                <w:szCs w:val="16"/>
                <w:lang w:eastAsia="en-US"/>
              </w:rPr>
              <w:t>8.1.3.1.1</w:t>
            </w:r>
          </w:p>
        </w:tc>
        <w:tc>
          <w:tcPr>
            <w:tcW w:w="3473" w:type="dxa"/>
            <w:gridSpan w:val="3"/>
            <w:tcBorders>
              <w:bottom w:val="single" w:sz="4" w:space="0" w:color="auto"/>
            </w:tcBorders>
            <w:shd w:val="clear" w:color="auto" w:fill="auto"/>
          </w:tcPr>
          <w:p w14:paraId="1982EEC3" w14:textId="77777777" w:rsidR="00E93A13" w:rsidRPr="003F7263" w:rsidRDefault="00E93A13" w:rsidP="00E93A13">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7" w:type="dxa"/>
            <w:gridSpan w:val="4"/>
            <w:tcBorders>
              <w:bottom w:val="single" w:sz="4" w:space="0" w:color="auto"/>
            </w:tcBorders>
            <w:shd w:val="clear" w:color="auto" w:fill="auto"/>
          </w:tcPr>
          <w:p w14:paraId="4F0E7E30"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A0BDEFC"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4766ACD"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68394F3C" w14:textId="77777777" w:rsidTr="003B0A24">
        <w:trPr>
          <w:gridAfter w:val="4"/>
          <w:wAfter w:w="214" w:type="dxa"/>
          <w:jc w:val="center"/>
        </w:trPr>
        <w:tc>
          <w:tcPr>
            <w:tcW w:w="1062" w:type="dxa"/>
            <w:gridSpan w:val="2"/>
            <w:tcBorders>
              <w:bottom w:val="single" w:sz="4" w:space="0" w:color="auto"/>
            </w:tcBorders>
            <w:shd w:val="clear" w:color="auto" w:fill="auto"/>
          </w:tcPr>
          <w:p w14:paraId="20FCFEF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24CE1915" w14:textId="3009AEE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11A4FBD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15D5BD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598211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03794D5D" w14:textId="77777777" w:rsidTr="003B0A24">
        <w:trPr>
          <w:gridAfter w:val="4"/>
          <w:wAfter w:w="214" w:type="dxa"/>
          <w:jc w:val="center"/>
        </w:trPr>
        <w:tc>
          <w:tcPr>
            <w:tcW w:w="1062" w:type="dxa"/>
            <w:gridSpan w:val="2"/>
            <w:tcBorders>
              <w:bottom w:val="single" w:sz="4" w:space="0" w:color="auto"/>
            </w:tcBorders>
            <w:shd w:val="clear" w:color="auto" w:fill="auto"/>
          </w:tcPr>
          <w:p w14:paraId="79A18FE1"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461997D5" w14:textId="478BB1AB"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EE2B233"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9DB36F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9D8F69A"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345F821E" w14:textId="77777777" w:rsidTr="003B0A24">
        <w:trPr>
          <w:gridAfter w:val="4"/>
          <w:wAfter w:w="214" w:type="dxa"/>
          <w:jc w:val="center"/>
        </w:trPr>
        <w:tc>
          <w:tcPr>
            <w:tcW w:w="1062" w:type="dxa"/>
            <w:gridSpan w:val="2"/>
            <w:tcBorders>
              <w:bottom w:val="single" w:sz="4" w:space="0" w:color="auto"/>
            </w:tcBorders>
            <w:shd w:val="clear" w:color="auto" w:fill="auto"/>
          </w:tcPr>
          <w:p w14:paraId="5F998CF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0C22265" w14:textId="74240456"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2AE52C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AAB78C"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450372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7589654F" w14:textId="77777777" w:rsidTr="003B0A24">
        <w:trPr>
          <w:gridAfter w:val="4"/>
          <w:wAfter w:w="214" w:type="dxa"/>
          <w:jc w:val="center"/>
        </w:trPr>
        <w:tc>
          <w:tcPr>
            <w:tcW w:w="1062" w:type="dxa"/>
            <w:gridSpan w:val="2"/>
            <w:tcBorders>
              <w:bottom w:val="single" w:sz="4" w:space="0" w:color="auto"/>
            </w:tcBorders>
            <w:shd w:val="clear" w:color="auto" w:fill="auto"/>
          </w:tcPr>
          <w:p w14:paraId="4F0F9B4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24C4DF97" w14:textId="1E657A74"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2FC273CE"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1E17868"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1D50E1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228CD34" w14:textId="77777777" w:rsidTr="003B0A24">
        <w:trPr>
          <w:gridAfter w:val="4"/>
          <w:wAfter w:w="214" w:type="dxa"/>
          <w:jc w:val="center"/>
        </w:trPr>
        <w:tc>
          <w:tcPr>
            <w:tcW w:w="1062" w:type="dxa"/>
            <w:gridSpan w:val="2"/>
            <w:tcBorders>
              <w:bottom w:val="single" w:sz="4" w:space="0" w:color="auto"/>
            </w:tcBorders>
            <w:shd w:val="clear" w:color="auto" w:fill="auto"/>
          </w:tcPr>
          <w:p w14:paraId="33007E50"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34FA8B38" w14:textId="6D1D683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ABBBA1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EDFAB0C"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5B1D44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F9FD991" w14:textId="77777777" w:rsidTr="003B0A24">
        <w:trPr>
          <w:gridAfter w:val="4"/>
          <w:wAfter w:w="214" w:type="dxa"/>
          <w:jc w:val="center"/>
        </w:trPr>
        <w:tc>
          <w:tcPr>
            <w:tcW w:w="1062" w:type="dxa"/>
            <w:gridSpan w:val="2"/>
            <w:tcBorders>
              <w:bottom w:val="single" w:sz="4" w:space="0" w:color="auto"/>
            </w:tcBorders>
            <w:shd w:val="clear" w:color="auto" w:fill="auto"/>
          </w:tcPr>
          <w:p w14:paraId="02552CF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18A9E65B" w14:textId="3D49C182"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48F6EB8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B5986B"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8A5119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5E411FB7" w14:textId="77777777" w:rsidTr="003B0A24">
        <w:trPr>
          <w:gridAfter w:val="4"/>
          <w:wAfter w:w="214" w:type="dxa"/>
          <w:jc w:val="center"/>
        </w:trPr>
        <w:tc>
          <w:tcPr>
            <w:tcW w:w="1062" w:type="dxa"/>
            <w:gridSpan w:val="2"/>
            <w:tcBorders>
              <w:bottom w:val="single" w:sz="4" w:space="0" w:color="auto"/>
            </w:tcBorders>
            <w:shd w:val="clear" w:color="auto" w:fill="auto"/>
          </w:tcPr>
          <w:p w14:paraId="126A6D1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17E8B86C" w14:textId="12F7DC58"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55F7B44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CB74EA"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A50F12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476BDEA8" w14:textId="77777777" w:rsidTr="003B0A24">
        <w:trPr>
          <w:gridAfter w:val="4"/>
          <w:wAfter w:w="214" w:type="dxa"/>
          <w:jc w:val="center"/>
        </w:trPr>
        <w:tc>
          <w:tcPr>
            <w:tcW w:w="1062" w:type="dxa"/>
            <w:gridSpan w:val="2"/>
            <w:tcBorders>
              <w:bottom w:val="single" w:sz="4" w:space="0" w:color="auto"/>
            </w:tcBorders>
            <w:shd w:val="clear" w:color="auto" w:fill="auto"/>
          </w:tcPr>
          <w:p w14:paraId="036A9D8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2C2AFD8B" w14:textId="5F99674C"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84D96B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39C90F3"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8718E46"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44764FC1" w14:textId="77777777" w:rsidTr="003B0A24">
        <w:trPr>
          <w:gridAfter w:val="4"/>
          <w:wAfter w:w="214" w:type="dxa"/>
          <w:jc w:val="center"/>
        </w:trPr>
        <w:tc>
          <w:tcPr>
            <w:tcW w:w="1062" w:type="dxa"/>
            <w:gridSpan w:val="2"/>
            <w:tcBorders>
              <w:bottom w:val="single" w:sz="4" w:space="0" w:color="auto"/>
            </w:tcBorders>
            <w:shd w:val="clear" w:color="auto" w:fill="auto"/>
          </w:tcPr>
          <w:p w14:paraId="1049BAF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7796205E" w14:textId="5A45779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5564AE6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3BA27"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628932F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0F490A2E" w14:textId="77777777" w:rsidTr="003B0A24">
        <w:trPr>
          <w:gridAfter w:val="4"/>
          <w:wAfter w:w="214" w:type="dxa"/>
          <w:jc w:val="center"/>
        </w:trPr>
        <w:tc>
          <w:tcPr>
            <w:tcW w:w="1062" w:type="dxa"/>
            <w:gridSpan w:val="2"/>
            <w:tcBorders>
              <w:bottom w:val="single" w:sz="4" w:space="0" w:color="auto"/>
            </w:tcBorders>
            <w:shd w:val="clear" w:color="auto" w:fill="auto"/>
          </w:tcPr>
          <w:p w14:paraId="09DE874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38F8019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1D62A99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100F17"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1C1FE96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5GCore</w:t>
            </w:r>
          </w:p>
        </w:tc>
      </w:tr>
      <w:tr w:rsidR="00E93A13" w:rsidRPr="003F7263" w14:paraId="7F3D5E9F" w14:textId="77777777" w:rsidTr="003B0A24">
        <w:trPr>
          <w:gridAfter w:val="4"/>
          <w:wAfter w:w="214" w:type="dxa"/>
          <w:jc w:val="center"/>
        </w:trPr>
        <w:tc>
          <w:tcPr>
            <w:tcW w:w="1062" w:type="dxa"/>
            <w:gridSpan w:val="2"/>
            <w:tcBorders>
              <w:bottom w:val="single" w:sz="4" w:space="0" w:color="auto"/>
            </w:tcBorders>
            <w:shd w:val="clear" w:color="auto" w:fill="auto"/>
          </w:tcPr>
          <w:p w14:paraId="0018355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3BC23D8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25BEC9A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34B8EF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9995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SS-SINR measurements</w:t>
            </w:r>
          </w:p>
        </w:tc>
      </w:tr>
      <w:tr w:rsidR="00E93A13" w:rsidRPr="003F7263" w14:paraId="2F6144D0" w14:textId="77777777" w:rsidTr="003B0A24">
        <w:trPr>
          <w:gridAfter w:val="4"/>
          <w:wAfter w:w="214" w:type="dxa"/>
          <w:jc w:val="center"/>
        </w:trPr>
        <w:tc>
          <w:tcPr>
            <w:tcW w:w="1062" w:type="dxa"/>
            <w:gridSpan w:val="2"/>
            <w:tcBorders>
              <w:bottom w:val="single" w:sz="4" w:space="0" w:color="auto"/>
            </w:tcBorders>
            <w:shd w:val="clear" w:color="auto" w:fill="auto"/>
          </w:tcPr>
          <w:p w14:paraId="7063F1CB"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453FF8A6" w14:textId="07731110"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Measurement configuration control and reporting / SS/PBCH block based / CSI-RS based intra-frequency measurements / </w:t>
            </w:r>
            <w:r w:rsidRPr="003F7263">
              <w:rPr>
                <w:rFonts w:ascii="Arial" w:hAnsi="Arial" w:cs="Arial"/>
                <w:bCs/>
                <w:sz w:val="16"/>
                <w:szCs w:val="16"/>
              </w:rPr>
              <w:lastRenderedPageBreak/>
              <w:t>Measurement of Neighbour NR cell</w:t>
            </w:r>
          </w:p>
        </w:tc>
        <w:tc>
          <w:tcPr>
            <w:tcW w:w="807" w:type="dxa"/>
            <w:gridSpan w:val="4"/>
            <w:tcBorders>
              <w:bottom w:val="single" w:sz="4" w:space="0" w:color="auto"/>
            </w:tcBorders>
            <w:shd w:val="clear" w:color="auto" w:fill="auto"/>
          </w:tcPr>
          <w:p w14:paraId="4232D48B"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3310A2F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2049196E" w14:textId="77777777" w:rsidR="00E93A13" w:rsidRPr="003F7263" w:rsidRDefault="00E93A13" w:rsidP="00E93A13">
            <w:pPr>
              <w:spacing w:after="0"/>
              <w:rPr>
                <w:rFonts w:ascii="Arial" w:hAnsi="Arial"/>
                <w:sz w:val="16"/>
                <w:szCs w:val="16"/>
              </w:rPr>
            </w:pPr>
            <w:r w:rsidRPr="003F7263">
              <w:rPr>
                <w:rFonts w:ascii="Arial" w:hAnsi="Arial"/>
                <w:sz w:val="16"/>
                <w:szCs w:val="16"/>
              </w:rPr>
              <w:t xml:space="preserve">UEs supporting 5G Core and NR measurements and Event A triggered reporting and (NR Intra-frequency and Inter frequency </w:t>
            </w:r>
            <w:r w:rsidRPr="003F7263">
              <w:rPr>
                <w:rFonts w:ascii="Arial" w:hAnsi="Arial"/>
                <w:sz w:val="16"/>
                <w:szCs w:val="16"/>
              </w:rPr>
              <w:lastRenderedPageBreak/>
              <w:t>measurements and at least periodical reporting) and CSI-RSRP and CSI-RSRQmeasurement</w:t>
            </w:r>
          </w:p>
        </w:tc>
      </w:tr>
      <w:tr w:rsidR="00E93A13" w:rsidRPr="003F7263" w14:paraId="098577F6" w14:textId="77777777" w:rsidTr="003B0A24">
        <w:trPr>
          <w:gridAfter w:val="4"/>
          <w:wAfter w:w="214" w:type="dxa"/>
          <w:jc w:val="center"/>
        </w:trPr>
        <w:tc>
          <w:tcPr>
            <w:tcW w:w="1062" w:type="dxa"/>
            <w:gridSpan w:val="2"/>
            <w:tcBorders>
              <w:bottom w:val="single" w:sz="4" w:space="0" w:color="auto"/>
            </w:tcBorders>
            <w:shd w:val="clear" w:color="auto" w:fill="auto"/>
          </w:tcPr>
          <w:p w14:paraId="4199ADB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lastRenderedPageBreak/>
              <w:t>8.1.3.1.14</w:t>
            </w:r>
          </w:p>
        </w:tc>
        <w:tc>
          <w:tcPr>
            <w:tcW w:w="3473" w:type="dxa"/>
            <w:gridSpan w:val="3"/>
            <w:tcBorders>
              <w:bottom w:val="single" w:sz="4" w:space="0" w:color="auto"/>
            </w:tcBorders>
            <w:shd w:val="clear" w:color="auto" w:fill="auto"/>
          </w:tcPr>
          <w:p w14:paraId="3FAA0A4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7958A2C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86A72FB"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6C9DF3A" w14:textId="77777777" w:rsidR="00E93A13" w:rsidRPr="003F7263" w:rsidRDefault="00E93A13" w:rsidP="00E93A13">
            <w:pPr>
              <w:spacing w:after="0"/>
              <w:rPr>
                <w:rFonts w:ascii="Arial" w:hAnsi="Arial"/>
                <w:sz w:val="16"/>
                <w:szCs w:val="16"/>
              </w:rPr>
            </w:pPr>
          </w:p>
        </w:tc>
      </w:tr>
      <w:tr w:rsidR="00E93A13" w:rsidRPr="003F7263" w14:paraId="247E067D" w14:textId="77777777" w:rsidTr="003B0A24">
        <w:trPr>
          <w:gridAfter w:val="4"/>
          <w:wAfter w:w="214" w:type="dxa"/>
          <w:jc w:val="center"/>
        </w:trPr>
        <w:tc>
          <w:tcPr>
            <w:tcW w:w="1062" w:type="dxa"/>
            <w:gridSpan w:val="2"/>
            <w:tcBorders>
              <w:bottom w:val="single" w:sz="4" w:space="0" w:color="auto"/>
            </w:tcBorders>
            <w:shd w:val="clear" w:color="auto" w:fill="auto"/>
          </w:tcPr>
          <w:p w14:paraId="6057BB3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20B5CBDA" w14:textId="3A005DD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795A3DB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5FF69C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028ADE47" w14:textId="2A856324" w:rsidR="00E93A13" w:rsidRPr="003F7263" w:rsidRDefault="00E93A13" w:rsidP="00E93A1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E93A13" w:rsidRPr="003F7263" w14:paraId="409C6D44" w14:textId="77777777" w:rsidTr="003B0A24">
        <w:trPr>
          <w:gridAfter w:val="4"/>
          <w:wAfter w:w="214" w:type="dxa"/>
          <w:jc w:val="center"/>
        </w:trPr>
        <w:tc>
          <w:tcPr>
            <w:tcW w:w="1062" w:type="dxa"/>
            <w:gridSpan w:val="2"/>
            <w:tcBorders>
              <w:bottom w:val="single" w:sz="4" w:space="0" w:color="auto"/>
            </w:tcBorders>
            <w:shd w:val="clear" w:color="auto" w:fill="auto"/>
          </w:tcPr>
          <w:p w14:paraId="11CBA1D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4C0C509B"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0F7D1730"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CEF4DD9"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138A6DA1" w14:textId="77777777" w:rsidR="00E93A13" w:rsidRPr="003F7263" w:rsidRDefault="00E93A13" w:rsidP="00E93A13">
            <w:pPr>
              <w:spacing w:after="0"/>
              <w:rPr>
                <w:rFonts w:ascii="Arial" w:hAnsi="Arial"/>
                <w:sz w:val="16"/>
                <w:szCs w:val="16"/>
              </w:rPr>
            </w:pPr>
          </w:p>
        </w:tc>
      </w:tr>
      <w:tr w:rsidR="00E93A13" w:rsidRPr="003F7263" w14:paraId="70485CFB" w14:textId="77777777" w:rsidTr="003B0A24">
        <w:trPr>
          <w:gridAfter w:val="4"/>
          <w:wAfter w:w="214" w:type="dxa"/>
          <w:jc w:val="center"/>
        </w:trPr>
        <w:tc>
          <w:tcPr>
            <w:tcW w:w="1062" w:type="dxa"/>
            <w:gridSpan w:val="2"/>
            <w:tcBorders>
              <w:bottom w:val="single" w:sz="4" w:space="0" w:color="auto"/>
            </w:tcBorders>
            <w:shd w:val="clear" w:color="auto" w:fill="auto"/>
          </w:tcPr>
          <w:p w14:paraId="4C1890E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657B1D5E" w14:textId="633AFB03" w:rsidR="00E93A13" w:rsidRPr="003F7263" w:rsidRDefault="00E93A13" w:rsidP="00E93A13">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F22953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CC402D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6AD454C"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D22B996" w14:textId="77777777" w:rsidTr="003B0A24">
        <w:trPr>
          <w:gridAfter w:val="4"/>
          <w:wAfter w:w="214" w:type="dxa"/>
          <w:jc w:val="center"/>
        </w:trPr>
        <w:tc>
          <w:tcPr>
            <w:tcW w:w="1062" w:type="dxa"/>
            <w:gridSpan w:val="2"/>
            <w:tcBorders>
              <w:bottom w:val="single" w:sz="4" w:space="0" w:color="auto"/>
            </w:tcBorders>
            <w:shd w:val="clear" w:color="auto" w:fill="auto"/>
          </w:tcPr>
          <w:p w14:paraId="23240A70"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38B12AE7" w14:textId="68BC872A"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7FC7ACF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A428F4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67EE4F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00BB1C3F" w14:textId="77777777" w:rsidTr="003B0A24">
        <w:trPr>
          <w:gridAfter w:val="4"/>
          <w:wAfter w:w="214" w:type="dxa"/>
          <w:jc w:val="center"/>
        </w:trPr>
        <w:tc>
          <w:tcPr>
            <w:tcW w:w="1062" w:type="dxa"/>
            <w:gridSpan w:val="2"/>
            <w:tcBorders>
              <w:bottom w:val="single" w:sz="4" w:space="0" w:color="auto"/>
            </w:tcBorders>
            <w:shd w:val="clear" w:color="auto" w:fill="D9D9D9"/>
          </w:tcPr>
          <w:p w14:paraId="183691E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008704D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56D04926"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F930961"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16DB93A0" w14:textId="77777777" w:rsidR="00E93A13" w:rsidRPr="003F7263" w:rsidRDefault="00E93A13" w:rsidP="00E93A13">
            <w:pPr>
              <w:spacing w:after="0"/>
              <w:rPr>
                <w:rFonts w:ascii="Arial" w:hAnsi="Arial"/>
                <w:b/>
                <w:sz w:val="16"/>
                <w:szCs w:val="16"/>
              </w:rPr>
            </w:pPr>
          </w:p>
        </w:tc>
      </w:tr>
      <w:tr w:rsidR="00E93A13" w:rsidRPr="003F7263" w14:paraId="383A9D4B" w14:textId="77777777" w:rsidTr="003B0A24">
        <w:trPr>
          <w:gridAfter w:val="4"/>
          <w:wAfter w:w="214" w:type="dxa"/>
          <w:jc w:val="center"/>
        </w:trPr>
        <w:tc>
          <w:tcPr>
            <w:tcW w:w="1062" w:type="dxa"/>
            <w:gridSpan w:val="2"/>
            <w:tcBorders>
              <w:bottom w:val="single" w:sz="4" w:space="0" w:color="auto"/>
            </w:tcBorders>
            <w:shd w:val="clear" w:color="auto" w:fill="auto"/>
          </w:tcPr>
          <w:p w14:paraId="25375C6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57E19CA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0542F2C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469222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050D651"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043FDB1B" w14:textId="77777777" w:rsidTr="003B0A24">
        <w:trPr>
          <w:gridAfter w:val="4"/>
          <w:wAfter w:w="214" w:type="dxa"/>
          <w:jc w:val="center"/>
        </w:trPr>
        <w:tc>
          <w:tcPr>
            <w:tcW w:w="1062" w:type="dxa"/>
            <w:gridSpan w:val="2"/>
            <w:tcBorders>
              <w:bottom w:val="single" w:sz="4" w:space="0" w:color="auto"/>
            </w:tcBorders>
            <w:shd w:val="clear" w:color="auto" w:fill="auto"/>
          </w:tcPr>
          <w:p w14:paraId="3BB1251B"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15E9636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359699FE"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9E749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72ECDF4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39D0452F" w14:textId="77777777" w:rsidTr="003B0A24">
        <w:trPr>
          <w:gridAfter w:val="4"/>
          <w:wAfter w:w="214" w:type="dxa"/>
          <w:jc w:val="center"/>
        </w:trPr>
        <w:tc>
          <w:tcPr>
            <w:tcW w:w="1062" w:type="dxa"/>
            <w:gridSpan w:val="2"/>
            <w:tcBorders>
              <w:bottom w:val="single" w:sz="4" w:space="0" w:color="auto"/>
            </w:tcBorders>
            <w:shd w:val="clear" w:color="auto" w:fill="auto"/>
          </w:tcPr>
          <w:p w14:paraId="20C5429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4A98AC5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E19623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DAEB66"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F8559BB"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A73F739" w14:textId="77777777" w:rsidTr="003B0A24">
        <w:trPr>
          <w:gridAfter w:val="4"/>
          <w:wAfter w:w="214" w:type="dxa"/>
          <w:jc w:val="center"/>
        </w:trPr>
        <w:tc>
          <w:tcPr>
            <w:tcW w:w="1062" w:type="dxa"/>
            <w:gridSpan w:val="2"/>
            <w:tcBorders>
              <w:bottom w:val="single" w:sz="4" w:space="0" w:color="auto"/>
            </w:tcBorders>
            <w:shd w:val="clear" w:color="auto" w:fill="D9D9D9"/>
          </w:tcPr>
          <w:p w14:paraId="05FAE56F"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05408023"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168063A8"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67BEC90"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B2F238E" w14:textId="77777777" w:rsidR="00E93A13" w:rsidRPr="003F7263" w:rsidRDefault="00E93A13" w:rsidP="00E93A13">
            <w:pPr>
              <w:spacing w:after="0"/>
              <w:rPr>
                <w:rFonts w:ascii="Arial" w:hAnsi="Arial"/>
                <w:b/>
                <w:sz w:val="16"/>
                <w:szCs w:val="16"/>
              </w:rPr>
            </w:pPr>
          </w:p>
        </w:tc>
      </w:tr>
      <w:tr w:rsidR="00E93A13" w:rsidRPr="003F7263" w14:paraId="48B9C042" w14:textId="77777777" w:rsidTr="003B0A24">
        <w:trPr>
          <w:gridAfter w:val="4"/>
          <w:wAfter w:w="214" w:type="dxa"/>
          <w:jc w:val="center"/>
        </w:trPr>
        <w:tc>
          <w:tcPr>
            <w:tcW w:w="1062" w:type="dxa"/>
            <w:gridSpan w:val="2"/>
            <w:tcBorders>
              <w:bottom w:val="single" w:sz="4" w:space="0" w:color="auto"/>
            </w:tcBorders>
            <w:shd w:val="clear" w:color="auto" w:fill="auto"/>
          </w:tcPr>
          <w:p w14:paraId="1DE00A4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36F6B44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316E34D9"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EE3FB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2E107734"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1DDD90A3" w14:textId="77777777" w:rsidTr="003B0A24">
        <w:trPr>
          <w:gridAfter w:val="4"/>
          <w:wAfter w:w="214" w:type="dxa"/>
          <w:jc w:val="center"/>
        </w:trPr>
        <w:tc>
          <w:tcPr>
            <w:tcW w:w="1062" w:type="dxa"/>
            <w:gridSpan w:val="2"/>
            <w:tcBorders>
              <w:bottom w:val="single" w:sz="4" w:space="0" w:color="auto"/>
            </w:tcBorders>
            <w:shd w:val="clear" w:color="auto" w:fill="auto"/>
          </w:tcPr>
          <w:p w14:paraId="191190E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51F18B9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A861D1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16DC63"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7611A46B"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4C2DE242" w14:textId="77777777" w:rsidTr="003B0A24">
        <w:trPr>
          <w:gridAfter w:val="4"/>
          <w:wAfter w:w="214" w:type="dxa"/>
          <w:jc w:val="center"/>
        </w:trPr>
        <w:tc>
          <w:tcPr>
            <w:tcW w:w="1062" w:type="dxa"/>
            <w:gridSpan w:val="2"/>
            <w:tcBorders>
              <w:bottom w:val="single" w:sz="4" w:space="0" w:color="auto"/>
            </w:tcBorders>
            <w:shd w:val="clear" w:color="auto" w:fill="auto"/>
          </w:tcPr>
          <w:p w14:paraId="5802891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74531DC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33AB8D3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54D93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D1EA85D"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6F949D3D" w14:textId="77777777" w:rsidTr="003B0A24">
        <w:trPr>
          <w:gridAfter w:val="4"/>
          <w:wAfter w:w="214" w:type="dxa"/>
          <w:jc w:val="center"/>
        </w:trPr>
        <w:tc>
          <w:tcPr>
            <w:tcW w:w="1062" w:type="dxa"/>
            <w:gridSpan w:val="2"/>
            <w:tcBorders>
              <w:bottom w:val="single" w:sz="4" w:space="0" w:color="auto"/>
            </w:tcBorders>
            <w:shd w:val="clear" w:color="auto" w:fill="auto"/>
          </w:tcPr>
          <w:p w14:paraId="655D9790" w14:textId="47443DEC" w:rsidR="00E93A13" w:rsidRPr="003F7263" w:rsidRDefault="00E93A13" w:rsidP="00E93A13">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528C4F38" w14:textId="20085B68"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6BC8045D" w14:textId="7BA761FF"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35C48A3" w14:textId="5F675CD6"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365B81F0" w14:textId="1B61587C" w:rsidR="00E93A13" w:rsidRPr="003F7263" w:rsidRDefault="00E93A13" w:rsidP="00E93A13">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E93A13" w:rsidRPr="003F7263" w14:paraId="43236611" w14:textId="77777777" w:rsidTr="003B0A24">
        <w:trPr>
          <w:gridAfter w:val="4"/>
          <w:wAfter w:w="214" w:type="dxa"/>
          <w:jc w:val="center"/>
        </w:trPr>
        <w:tc>
          <w:tcPr>
            <w:tcW w:w="1062" w:type="dxa"/>
            <w:gridSpan w:val="2"/>
            <w:tcBorders>
              <w:bottom w:val="single" w:sz="4" w:space="0" w:color="auto"/>
            </w:tcBorders>
            <w:shd w:val="clear" w:color="auto" w:fill="auto"/>
          </w:tcPr>
          <w:p w14:paraId="174DDC2A"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103F71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02B4AA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7DAE672"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73C762BA"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93A13" w:rsidRPr="003F7263" w14:paraId="26C763F6" w14:textId="77777777" w:rsidTr="003B0A24">
        <w:trPr>
          <w:gridAfter w:val="4"/>
          <w:wAfter w:w="214" w:type="dxa"/>
          <w:jc w:val="center"/>
        </w:trPr>
        <w:tc>
          <w:tcPr>
            <w:tcW w:w="1062" w:type="dxa"/>
            <w:gridSpan w:val="2"/>
            <w:tcBorders>
              <w:bottom w:val="single" w:sz="4" w:space="0" w:color="auto"/>
            </w:tcBorders>
            <w:shd w:val="clear" w:color="auto" w:fill="auto"/>
          </w:tcPr>
          <w:p w14:paraId="400F749D"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2BF98E18"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1FCCE72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CC214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3C265CEA"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93A13" w:rsidRPr="003F7263" w14:paraId="19C72E78" w14:textId="77777777" w:rsidTr="003B0A24">
        <w:trPr>
          <w:gridAfter w:val="4"/>
          <w:wAfter w:w="214" w:type="dxa"/>
          <w:jc w:val="center"/>
        </w:trPr>
        <w:tc>
          <w:tcPr>
            <w:tcW w:w="1062" w:type="dxa"/>
            <w:gridSpan w:val="2"/>
            <w:tcBorders>
              <w:bottom w:val="single" w:sz="4" w:space="0" w:color="auto"/>
            </w:tcBorders>
            <w:shd w:val="clear" w:color="auto" w:fill="auto"/>
          </w:tcPr>
          <w:p w14:paraId="4A529DD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5E7F551E" w14:textId="49A934AA"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55F1495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496BE6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614748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FA4E0EB" w14:textId="77777777" w:rsidTr="003B0A24">
        <w:trPr>
          <w:gridAfter w:val="4"/>
          <w:wAfter w:w="214" w:type="dxa"/>
          <w:jc w:val="center"/>
        </w:trPr>
        <w:tc>
          <w:tcPr>
            <w:tcW w:w="1062" w:type="dxa"/>
            <w:gridSpan w:val="2"/>
            <w:tcBorders>
              <w:bottom w:val="single" w:sz="4" w:space="0" w:color="auto"/>
            </w:tcBorders>
            <w:shd w:val="clear" w:color="auto" w:fill="D9D9D9"/>
          </w:tcPr>
          <w:p w14:paraId="094E79C1"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22A19185"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B585BD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7C7BCEA"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A7423C" w14:textId="77777777" w:rsidR="00E93A13" w:rsidRPr="003F7263" w:rsidRDefault="00E93A13" w:rsidP="00E93A13">
            <w:pPr>
              <w:spacing w:after="0"/>
              <w:rPr>
                <w:rFonts w:ascii="Arial" w:hAnsi="Arial"/>
                <w:sz w:val="16"/>
                <w:szCs w:val="16"/>
              </w:rPr>
            </w:pPr>
          </w:p>
        </w:tc>
      </w:tr>
      <w:tr w:rsidR="00E93A13" w:rsidRPr="003F7263" w14:paraId="4F7810AC" w14:textId="77777777" w:rsidTr="003B0A24">
        <w:trPr>
          <w:gridAfter w:val="4"/>
          <w:wAfter w:w="214" w:type="dxa"/>
          <w:jc w:val="center"/>
        </w:trPr>
        <w:tc>
          <w:tcPr>
            <w:tcW w:w="1062" w:type="dxa"/>
            <w:gridSpan w:val="2"/>
            <w:tcBorders>
              <w:bottom w:val="single" w:sz="4" w:space="0" w:color="auto"/>
            </w:tcBorders>
            <w:shd w:val="clear" w:color="auto" w:fill="auto"/>
          </w:tcPr>
          <w:p w14:paraId="53559181" w14:textId="77777777" w:rsidR="00E93A13" w:rsidRPr="003F7263" w:rsidRDefault="00E93A13" w:rsidP="00E93A13">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14BBDE8D"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0655952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47A90D" w14:textId="77777777" w:rsidR="00E93A13" w:rsidRPr="003F7263" w:rsidRDefault="00E93A13" w:rsidP="00E93A13">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42D0DD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1FBB79E6" w14:textId="77777777" w:rsidTr="003B0A24">
        <w:trPr>
          <w:gridAfter w:val="4"/>
          <w:wAfter w:w="214" w:type="dxa"/>
          <w:jc w:val="center"/>
        </w:trPr>
        <w:tc>
          <w:tcPr>
            <w:tcW w:w="1062" w:type="dxa"/>
            <w:gridSpan w:val="2"/>
            <w:tcBorders>
              <w:bottom w:val="single" w:sz="4" w:space="0" w:color="auto"/>
            </w:tcBorders>
            <w:shd w:val="clear" w:color="auto" w:fill="auto"/>
          </w:tcPr>
          <w:p w14:paraId="4C247917" w14:textId="77777777" w:rsidR="00E93A13" w:rsidRPr="003F7263" w:rsidRDefault="00E93A13" w:rsidP="00E93A13">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2E4642B2"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58796A4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EDECF2" w14:textId="77777777"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76A7D5A1"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5A0855DA" w14:textId="77777777" w:rsidTr="003B0A24">
        <w:trPr>
          <w:gridAfter w:val="4"/>
          <w:wAfter w:w="214" w:type="dxa"/>
          <w:jc w:val="center"/>
        </w:trPr>
        <w:tc>
          <w:tcPr>
            <w:tcW w:w="1062" w:type="dxa"/>
            <w:gridSpan w:val="2"/>
            <w:tcBorders>
              <w:bottom w:val="single" w:sz="4" w:space="0" w:color="auto"/>
            </w:tcBorders>
            <w:shd w:val="clear" w:color="auto" w:fill="auto"/>
          </w:tcPr>
          <w:p w14:paraId="7640427F" w14:textId="77777777" w:rsidR="00E93A13" w:rsidRPr="003F7263" w:rsidRDefault="00E93A13" w:rsidP="00E93A13">
            <w:pPr>
              <w:spacing w:after="0"/>
              <w:rPr>
                <w:rFonts w:ascii="Arial" w:hAnsi="Arial"/>
                <w:sz w:val="16"/>
                <w:szCs w:val="16"/>
              </w:rPr>
            </w:pPr>
            <w:r w:rsidRPr="003F7263">
              <w:rPr>
                <w:rFonts w:ascii="Arial" w:hAnsi="Arial"/>
                <w:sz w:val="16"/>
                <w:szCs w:val="16"/>
              </w:rPr>
              <w:t>8.1.3.2.3</w:t>
            </w:r>
          </w:p>
        </w:tc>
        <w:tc>
          <w:tcPr>
            <w:tcW w:w="3473" w:type="dxa"/>
            <w:gridSpan w:val="3"/>
            <w:tcBorders>
              <w:bottom w:val="single" w:sz="4" w:space="0" w:color="auto"/>
            </w:tcBorders>
            <w:shd w:val="clear" w:color="auto" w:fill="auto"/>
          </w:tcPr>
          <w:p w14:paraId="1A43E917"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A51E103"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31F8C4" w14:textId="77777777"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2217EC1"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63F1C248" w14:textId="77777777" w:rsidTr="003B0A24">
        <w:trPr>
          <w:gridAfter w:val="4"/>
          <w:wAfter w:w="214" w:type="dxa"/>
          <w:jc w:val="center"/>
        </w:trPr>
        <w:tc>
          <w:tcPr>
            <w:tcW w:w="1062" w:type="dxa"/>
            <w:gridSpan w:val="2"/>
            <w:tcBorders>
              <w:bottom w:val="single" w:sz="4" w:space="0" w:color="auto"/>
            </w:tcBorders>
            <w:shd w:val="clear" w:color="auto" w:fill="auto"/>
          </w:tcPr>
          <w:p w14:paraId="0CD27EB1"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02530566"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4602DD4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6EF50EB"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560048B2" w14:textId="1C3A6F2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93A13" w:rsidRPr="003F7263" w14:paraId="249F3DBB" w14:textId="77777777" w:rsidTr="003B0A24">
        <w:trPr>
          <w:gridAfter w:val="4"/>
          <w:wAfter w:w="214" w:type="dxa"/>
          <w:jc w:val="center"/>
        </w:trPr>
        <w:tc>
          <w:tcPr>
            <w:tcW w:w="1062" w:type="dxa"/>
            <w:gridSpan w:val="2"/>
            <w:tcBorders>
              <w:bottom w:val="single" w:sz="4" w:space="0" w:color="auto"/>
            </w:tcBorders>
            <w:shd w:val="clear" w:color="auto" w:fill="auto"/>
          </w:tcPr>
          <w:p w14:paraId="1D9D6B01" w14:textId="5FF6BD28"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3B1EBDC9" w14:textId="17C39215"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563993E"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78FAB577"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5107D2F" w14:textId="77777777" w:rsidR="00E93A13" w:rsidRPr="003F7263" w:rsidRDefault="00E93A13" w:rsidP="00E93A13">
            <w:pPr>
              <w:spacing w:after="0"/>
              <w:rPr>
                <w:rFonts w:ascii="Arial" w:hAnsi="Arial" w:cs="Arial"/>
                <w:bCs/>
                <w:sz w:val="16"/>
                <w:szCs w:val="16"/>
              </w:rPr>
            </w:pPr>
          </w:p>
        </w:tc>
      </w:tr>
      <w:tr w:rsidR="00E93A13" w:rsidRPr="003F7263" w14:paraId="0E1AAE52" w14:textId="77777777" w:rsidTr="003B0A24">
        <w:trPr>
          <w:gridAfter w:val="4"/>
          <w:wAfter w:w="214" w:type="dxa"/>
          <w:jc w:val="center"/>
        </w:trPr>
        <w:tc>
          <w:tcPr>
            <w:tcW w:w="1062" w:type="dxa"/>
            <w:gridSpan w:val="2"/>
            <w:tcBorders>
              <w:bottom w:val="single" w:sz="4" w:space="0" w:color="auto"/>
            </w:tcBorders>
            <w:shd w:val="clear" w:color="auto" w:fill="auto"/>
          </w:tcPr>
          <w:p w14:paraId="7F68C5DA" w14:textId="1EAAA0E9" w:rsidR="00E93A13" w:rsidRPr="003F7263" w:rsidRDefault="00E93A13" w:rsidP="00E93A13">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717B37FA" w14:textId="12EBC504" w:rsidR="00E93A13" w:rsidRPr="003F7263" w:rsidRDefault="00E93A13" w:rsidP="00E93A1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7" w:type="dxa"/>
            <w:gridSpan w:val="4"/>
            <w:tcBorders>
              <w:bottom w:val="single" w:sz="4" w:space="0" w:color="auto"/>
            </w:tcBorders>
            <w:shd w:val="clear" w:color="auto" w:fill="auto"/>
          </w:tcPr>
          <w:p w14:paraId="1F1F59E6" w14:textId="79F1F108"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0C88B93" w14:textId="2E2CB1BD"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789F30A9" w14:textId="4FFB94E3"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478B753E" w14:textId="77777777" w:rsidTr="003B0A24">
        <w:trPr>
          <w:gridAfter w:val="4"/>
          <w:wAfter w:w="214" w:type="dxa"/>
          <w:jc w:val="center"/>
        </w:trPr>
        <w:tc>
          <w:tcPr>
            <w:tcW w:w="1062" w:type="dxa"/>
            <w:gridSpan w:val="2"/>
            <w:tcBorders>
              <w:bottom w:val="single" w:sz="4" w:space="0" w:color="auto"/>
            </w:tcBorders>
            <w:shd w:val="clear" w:color="auto" w:fill="auto"/>
          </w:tcPr>
          <w:p w14:paraId="4EAA3111" w14:textId="3849FCF0" w:rsidR="00E93A13" w:rsidRPr="003F7263" w:rsidRDefault="00E93A13" w:rsidP="00E93A13">
            <w:pPr>
              <w:spacing w:after="0"/>
              <w:rPr>
                <w:rFonts w:ascii="Arial" w:hAnsi="Arial"/>
                <w:sz w:val="16"/>
                <w:szCs w:val="16"/>
                <w:lang w:eastAsia="zh-CN"/>
              </w:rPr>
            </w:pPr>
            <w:r w:rsidRPr="003F7263">
              <w:rPr>
                <w:rFonts w:ascii="Arial" w:eastAsia="SimSun" w:hAnsi="Arial"/>
                <w:sz w:val="16"/>
                <w:szCs w:val="16"/>
                <w:lang w:eastAsia="zh-CN"/>
              </w:rPr>
              <w:lastRenderedPageBreak/>
              <w:t>8.1.3.2.7</w:t>
            </w:r>
          </w:p>
        </w:tc>
        <w:tc>
          <w:tcPr>
            <w:tcW w:w="3473" w:type="dxa"/>
            <w:gridSpan w:val="3"/>
            <w:tcBorders>
              <w:bottom w:val="single" w:sz="4" w:space="0" w:color="auto"/>
            </w:tcBorders>
            <w:shd w:val="clear" w:color="auto" w:fill="auto"/>
          </w:tcPr>
          <w:p w14:paraId="72293C3A" w14:textId="097944D4" w:rsidR="00E93A13" w:rsidRPr="003F7263" w:rsidRDefault="00E93A13" w:rsidP="00E93A1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7" w:type="dxa"/>
            <w:gridSpan w:val="4"/>
            <w:tcBorders>
              <w:bottom w:val="single" w:sz="4" w:space="0" w:color="auto"/>
            </w:tcBorders>
            <w:shd w:val="clear" w:color="auto" w:fill="auto"/>
          </w:tcPr>
          <w:p w14:paraId="32F88238" w14:textId="0C5230FE"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02A86FA5" w14:textId="51EC5586"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12CFC37E" w14:textId="018BB53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59DC152E" w14:textId="77777777" w:rsidTr="003B0A24">
        <w:trPr>
          <w:gridAfter w:val="4"/>
          <w:wAfter w:w="214" w:type="dxa"/>
          <w:jc w:val="center"/>
        </w:trPr>
        <w:tc>
          <w:tcPr>
            <w:tcW w:w="1062" w:type="dxa"/>
            <w:gridSpan w:val="2"/>
            <w:tcBorders>
              <w:bottom w:val="single" w:sz="4" w:space="0" w:color="auto"/>
            </w:tcBorders>
            <w:shd w:val="clear" w:color="auto" w:fill="auto"/>
          </w:tcPr>
          <w:p w14:paraId="31F6AE93" w14:textId="4BB8C00A" w:rsidR="00E93A13" w:rsidRPr="003F7263" w:rsidRDefault="00E93A13" w:rsidP="00E93A13">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5F940C73" w14:textId="09AC2012" w:rsidR="00E93A13" w:rsidRPr="003F7263" w:rsidRDefault="00E93A13" w:rsidP="00E93A13">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DAE89D1" w14:textId="2B56FD40" w:rsidR="00E93A13" w:rsidRPr="003F7263" w:rsidRDefault="00E93A13" w:rsidP="00E93A13">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3BEA024C" w14:textId="433E4842" w:rsidR="00E93A13" w:rsidRPr="003F7263" w:rsidRDefault="00E93A13" w:rsidP="00E93A13">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1B67029E" w14:textId="50DE1C33"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2EA10BC5" w14:textId="77777777" w:rsidTr="003B0A24">
        <w:trPr>
          <w:gridAfter w:val="4"/>
          <w:wAfter w:w="214" w:type="dxa"/>
          <w:jc w:val="center"/>
        </w:trPr>
        <w:tc>
          <w:tcPr>
            <w:tcW w:w="1062" w:type="dxa"/>
            <w:gridSpan w:val="2"/>
            <w:tcBorders>
              <w:bottom w:val="single" w:sz="4" w:space="0" w:color="auto"/>
            </w:tcBorders>
            <w:shd w:val="clear" w:color="auto" w:fill="D9D9D9"/>
          </w:tcPr>
          <w:p w14:paraId="4CB73A65" w14:textId="77777777" w:rsidR="00E93A13" w:rsidRPr="003F7263" w:rsidRDefault="00E93A13" w:rsidP="00E93A13">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2C48004C" w14:textId="5A391A7E" w:rsidR="00E93A13" w:rsidRPr="003F7263" w:rsidRDefault="00E93A13" w:rsidP="00E93A13">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614021A6" w14:textId="77777777" w:rsidR="00E93A13" w:rsidRPr="003F7263" w:rsidRDefault="00E93A13" w:rsidP="00E93A13">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7457C66D"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6643DBB" w14:textId="77777777" w:rsidR="00E93A13" w:rsidRPr="003F7263" w:rsidRDefault="00E93A13" w:rsidP="00E93A13">
            <w:pPr>
              <w:spacing w:after="0"/>
              <w:rPr>
                <w:rFonts w:ascii="Arial" w:hAnsi="Arial"/>
                <w:b/>
                <w:sz w:val="16"/>
                <w:szCs w:val="16"/>
                <w:lang w:eastAsia="zh-CN"/>
              </w:rPr>
            </w:pPr>
          </w:p>
        </w:tc>
      </w:tr>
      <w:tr w:rsidR="00E93A13" w:rsidRPr="003F7263" w14:paraId="145C83DB" w14:textId="77777777" w:rsidTr="003B0A24">
        <w:trPr>
          <w:gridAfter w:val="4"/>
          <w:wAfter w:w="214" w:type="dxa"/>
          <w:jc w:val="center"/>
        </w:trPr>
        <w:tc>
          <w:tcPr>
            <w:tcW w:w="1062" w:type="dxa"/>
            <w:gridSpan w:val="2"/>
            <w:tcBorders>
              <w:bottom w:val="single" w:sz="4" w:space="0" w:color="auto"/>
            </w:tcBorders>
            <w:shd w:val="clear" w:color="auto" w:fill="auto"/>
          </w:tcPr>
          <w:p w14:paraId="734D606D"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7A7929F5"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154B9FA8"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138A90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45BA3A54"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93A13" w:rsidRPr="003F7263" w14:paraId="2DAE962B" w14:textId="77777777" w:rsidTr="003B0A24">
        <w:trPr>
          <w:gridAfter w:val="4"/>
          <w:wAfter w:w="214" w:type="dxa"/>
          <w:jc w:val="center"/>
        </w:trPr>
        <w:tc>
          <w:tcPr>
            <w:tcW w:w="1062" w:type="dxa"/>
            <w:gridSpan w:val="2"/>
            <w:tcBorders>
              <w:bottom w:val="single" w:sz="4" w:space="0" w:color="auto"/>
            </w:tcBorders>
            <w:shd w:val="clear" w:color="auto" w:fill="auto"/>
          </w:tcPr>
          <w:p w14:paraId="3C3B2C25"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45195B23"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78CA236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DBE2B5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0392B175" w14:textId="77777777" w:rsidR="00E93A13" w:rsidRPr="003F7263" w:rsidRDefault="00E93A13" w:rsidP="00E93A13">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93A13" w:rsidRPr="003F7263" w14:paraId="53BF5494" w14:textId="77777777" w:rsidTr="003B0A24">
        <w:trPr>
          <w:gridAfter w:val="4"/>
          <w:wAfter w:w="214" w:type="dxa"/>
          <w:jc w:val="center"/>
        </w:trPr>
        <w:tc>
          <w:tcPr>
            <w:tcW w:w="1062" w:type="dxa"/>
            <w:gridSpan w:val="2"/>
            <w:tcBorders>
              <w:bottom w:val="single" w:sz="4" w:space="0" w:color="auto"/>
            </w:tcBorders>
            <w:shd w:val="pct15" w:color="auto" w:fill="auto"/>
          </w:tcPr>
          <w:p w14:paraId="7D813C83" w14:textId="0CB562F9" w:rsidR="00E93A13" w:rsidRPr="003F7263" w:rsidRDefault="00E93A13" w:rsidP="00E93A13">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61FB74AF" w14:textId="25A28F8C" w:rsidR="00E93A13" w:rsidRPr="003F7263" w:rsidRDefault="00E93A13" w:rsidP="00E93A13">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6B84A99"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67128E12"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DE1351C" w14:textId="77777777" w:rsidR="00E93A13" w:rsidRPr="003F7263" w:rsidRDefault="00E93A13" w:rsidP="00E93A13">
            <w:pPr>
              <w:spacing w:after="0"/>
              <w:rPr>
                <w:rFonts w:ascii="Arial" w:hAnsi="Arial" w:cs="Arial"/>
                <w:sz w:val="16"/>
                <w:szCs w:val="16"/>
              </w:rPr>
            </w:pPr>
          </w:p>
        </w:tc>
      </w:tr>
      <w:tr w:rsidR="00E93A13" w:rsidRPr="003F7263" w14:paraId="3B30CA84" w14:textId="77777777" w:rsidTr="003B0A24">
        <w:trPr>
          <w:gridAfter w:val="4"/>
          <w:wAfter w:w="214" w:type="dxa"/>
          <w:jc w:val="center"/>
        </w:trPr>
        <w:tc>
          <w:tcPr>
            <w:tcW w:w="1062" w:type="dxa"/>
            <w:gridSpan w:val="2"/>
            <w:tcBorders>
              <w:bottom w:val="single" w:sz="4" w:space="0" w:color="auto"/>
            </w:tcBorders>
            <w:shd w:val="clear" w:color="auto" w:fill="auto"/>
          </w:tcPr>
          <w:p w14:paraId="1C1FEE73" w14:textId="6869C453" w:rsidR="00E93A13" w:rsidRPr="003F7263" w:rsidRDefault="00E93A13" w:rsidP="00E93A13">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100B66D4" w14:textId="31A9E598" w:rsidR="00E93A13" w:rsidRPr="003F7263" w:rsidRDefault="00A8463E" w:rsidP="00E93A13">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20749D92" w14:textId="0853BB83"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34CDB99D" w14:textId="0F4D4FFC"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53569220" w14:textId="7245A82B" w:rsidR="00E93A13" w:rsidRPr="003F7263" w:rsidRDefault="00E93A13" w:rsidP="00E93A13">
            <w:pPr>
              <w:spacing w:after="0"/>
              <w:rPr>
                <w:rFonts w:ascii="Arial" w:hAnsi="Arial" w:cs="Arial"/>
                <w:sz w:val="16"/>
                <w:szCs w:val="16"/>
              </w:rPr>
            </w:pPr>
          </w:p>
        </w:tc>
      </w:tr>
      <w:tr w:rsidR="00E93A13" w:rsidRPr="003F7263" w14:paraId="3DD573F1" w14:textId="77777777" w:rsidTr="003B0A24">
        <w:trPr>
          <w:gridAfter w:val="4"/>
          <w:wAfter w:w="214" w:type="dxa"/>
          <w:jc w:val="center"/>
        </w:trPr>
        <w:tc>
          <w:tcPr>
            <w:tcW w:w="1062" w:type="dxa"/>
            <w:gridSpan w:val="2"/>
            <w:tcBorders>
              <w:bottom w:val="single" w:sz="4" w:space="0" w:color="auto"/>
            </w:tcBorders>
            <w:shd w:val="clear" w:color="auto" w:fill="D9D9D9"/>
          </w:tcPr>
          <w:p w14:paraId="1DC3C019"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79AD35B4"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04F22431"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863318F"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07118E8" w14:textId="77777777" w:rsidR="00E93A13" w:rsidRPr="0067755D" w:rsidRDefault="00E93A13" w:rsidP="00E93A13">
            <w:pPr>
              <w:spacing w:after="0"/>
              <w:rPr>
                <w:rFonts w:ascii="Arial" w:hAnsi="Arial"/>
                <w:bCs/>
                <w:sz w:val="16"/>
                <w:szCs w:val="16"/>
              </w:rPr>
            </w:pPr>
          </w:p>
        </w:tc>
      </w:tr>
      <w:tr w:rsidR="00E93A13" w:rsidRPr="003F7263" w14:paraId="2065A1BB" w14:textId="77777777" w:rsidTr="003B0A24">
        <w:trPr>
          <w:gridAfter w:val="4"/>
          <w:wAfter w:w="214" w:type="dxa"/>
          <w:jc w:val="center"/>
        </w:trPr>
        <w:tc>
          <w:tcPr>
            <w:tcW w:w="1062" w:type="dxa"/>
            <w:gridSpan w:val="2"/>
            <w:tcBorders>
              <w:bottom w:val="single" w:sz="4" w:space="0" w:color="auto"/>
            </w:tcBorders>
            <w:shd w:val="clear" w:color="auto" w:fill="D9D9D9"/>
          </w:tcPr>
          <w:p w14:paraId="40CDC189"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30868E92"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35183CCC"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7DE13C11"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44CA4FD6" w14:textId="77777777" w:rsidR="00E93A13" w:rsidRPr="0067755D" w:rsidRDefault="00E93A13" w:rsidP="00E93A13">
            <w:pPr>
              <w:spacing w:after="0"/>
              <w:rPr>
                <w:rFonts w:ascii="Arial" w:hAnsi="Arial"/>
                <w:bCs/>
                <w:sz w:val="16"/>
                <w:szCs w:val="16"/>
              </w:rPr>
            </w:pPr>
          </w:p>
        </w:tc>
      </w:tr>
      <w:tr w:rsidR="00E93A13" w:rsidRPr="003F7263" w14:paraId="3AB56B7D" w14:textId="77777777" w:rsidTr="003B0A24">
        <w:trPr>
          <w:gridAfter w:val="4"/>
          <w:wAfter w:w="214" w:type="dxa"/>
          <w:jc w:val="center"/>
        </w:trPr>
        <w:tc>
          <w:tcPr>
            <w:tcW w:w="1062" w:type="dxa"/>
            <w:gridSpan w:val="2"/>
            <w:tcBorders>
              <w:bottom w:val="single" w:sz="4" w:space="0" w:color="auto"/>
            </w:tcBorders>
            <w:shd w:val="clear" w:color="auto" w:fill="auto"/>
          </w:tcPr>
          <w:p w14:paraId="75FA465E"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1D6A7046"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761E51B"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219EEEB7"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693894E8" w14:textId="77777777" w:rsidR="00E93A13" w:rsidRPr="0067755D" w:rsidRDefault="00E93A13" w:rsidP="00E93A13">
            <w:pPr>
              <w:spacing w:after="0"/>
              <w:rPr>
                <w:rFonts w:ascii="Arial" w:hAnsi="Arial"/>
                <w:bCs/>
                <w:sz w:val="16"/>
                <w:szCs w:val="16"/>
              </w:rPr>
            </w:pPr>
          </w:p>
        </w:tc>
      </w:tr>
      <w:tr w:rsidR="00E93A13" w:rsidRPr="003F7263" w14:paraId="10A787C1" w14:textId="77777777" w:rsidTr="003B0A24">
        <w:trPr>
          <w:gridAfter w:val="4"/>
          <w:wAfter w:w="214" w:type="dxa"/>
          <w:jc w:val="center"/>
        </w:trPr>
        <w:tc>
          <w:tcPr>
            <w:tcW w:w="1062" w:type="dxa"/>
            <w:gridSpan w:val="2"/>
            <w:tcBorders>
              <w:bottom w:val="single" w:sz="4" w:space="0" w:color="auto"/>
            </w:tcBorders>
            <w:shd w:val="clear" w:color="auto" w:fill="auto"/>
          </w:tcPr>
          <w:p w14:paraId="5CE960C4"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00322E8D" w14:textId="5BBA3960" w:rsidR="00E93A13" w:rsidRPr="003F7263" w:rsidRDefault="00E93A13" w:rsidP="00E93A13">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2030878E" w14:textId="77777777" w:rsidR="00E93A13" w:rsidRPr="0067755D" w:rsidRDefault="00E93A13" w:rsidP="00E93A13">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00CD0C23" w14:textId="77777777" w:rsidR="00E93A13" w:rsidRPr="0067755D" w:rsidRDefault="00E93A13" w:rsidP="00E93A13">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55574965" w14:textId="77777777" w:rsidR="00E93A13" w:rsidRPr="0067755D" w:rsidRDefault="00E93A13" w:rsidP="00E93A13">
            <w:pPr>
              <w:spacing w:after="0"/>
              <w:rPr>
                <w:rFonts w:ascii="Arial" w:hAnsi="Arial"/>
                <w:bCs/>
                <w:sz w:val="16"/>
                <w:szCs w:val="16"/>
              </w:rPr>
            </w:pPr>
            <w:r w:rsidRPr="0067755D">
              <w:rPr>
                <w:rFonts w:ascii="Arial" w:hAnsi="Arial" w:cs="Arial"/>
                <w:bCs/>
                <w:sz w:val="16"/>
                <w:szCs w:val="16"/>
              </w:rPr>
              <w:t>UEs supporting 5G Core</w:t>
            </w:r>
          </w:p>
        </w:tc>
      </w:tr>
      <w:tr w:rsidR="00E93A13" w:rsidRPr="003F7263" w14:paraId="3DED782F" w14:textId="77777777" w:rsidTr="003B0A24">
        <w:trPr>
          <w:gridAfter w:val="4"/>
          <w:wAfter w:w="214" w:type="dxa"/>
          <w:jc w:val="center"/>
        </w:trPr>
        <w:tc>
          <w:tcPr>
            <w:tcW w:w="1062" w:type="dxa"/>
            <w:gridSpan w:val="2"/>
            <w:tcBorders>
              <w:bottom w:val="single" w:sz="4" w:space="0" w:color="auto"/>
            </w:tcBorders>
            <w:shd w:val="clear" w:color="auto" w:fill="auto"/>
          </w:tcPr>
          <w:p w14:paraId="060FB0D0"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22FEC9CC"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3904D5C"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71F48960"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4D47289A" w14:textId="77777777" w:rsidR="00E93A13" w:rsidRPr="0067755D" w:rsidRDefault="00E93A13" w:rsidP="00E93A13">
            <w:pPr>
              <w:spacing w:after="0"/>
              <w:rPr>
                <w:rFonts w:ascii="Arial" w:hAnsi="Arial"/>
                <w:bCs/>
                <w:sz w:val="16"/>
                <w:szCs w:val="16"/>
              </w:rPr>
            </w:pPr>
          </w:p>
        </w:tc>
      </w:tr>
      <w:tr w:rsidR="00E93A13" w:rsidRPr="003F7263" w14:paraId="67BEBDB0" w14:textId="77777777" w:rsidTr="003B0A24">
        <w:trPr>
          <w:gridAfter w:val="4"/>
          <w:wAfter w:w="214" w:type="dxa"/>
          <w:jc w:val="center"/>
        </w:trPr>
        <w:tc>
          <w:tcPr>
            <w:tcW w:w="1062" w:type="dxa"/>
            <w:gridSpan w:val="2"/>
            <w:tcBorders>
              <w:bottom w:val="single" w:sz="4" w:space="0" w:color="auto"/>
            </w:tcBorders>
            <w:shd w:val="clear" w:color="auto" w:fill="auto"/>
          </w:tcPr>
          <w:p w14:paraId="5A286D8D"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5BFFA931"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0A9703"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350429B"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3917F92B" w14:textId="77777777" w:rsidR="00E93A13" w:rsidRPr="0067755D" w:rsidRDefault="00E93A13" w:rsidP="00E93A13">
            <w:pPr>
              <w:spacing w:after="0"/>
              <w:rPr>
                <w:rFonts w:ascii="Arial" w:hAnsi="Arial"/>
                <w:bCs/>
                <w:sz w:val="16"/>
                <w:szCs w:val="16"/>
              </w:rPr>
            </w:pPr>
          </w:p>
        </w:tc>
      </w:tr>
      <w:tr w:rsidR="00E93A13" w:rsidRPr="003F7263" w14:paraId="57C42A55" w14:textId="77777777" w:rsidTr="003B0A24">
        <w:trPr>
          <w:gridAfter w:val="4"/>
          <w:wAfter w:w="214" w:type="dxa"/>
          <w:jc w:val="center"/>
        </w:trPr>
        <w:tc>
          <w:tcPr>
            <w:tcW w:w="1062" w:type="dxa"/>
            <w:gridSpan w:val="2"/>
            <w:tcBorders>
              <w:bottom w:val="single" w:sz="4" w:space="0" w:color="auto"/>
            </w:tcBorders>
            <w:shd w:val="clear" w:color="auto" w:fill="auto"/>
          </w:tcPr>
          <w:p w14:paraId="1B7FFC5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17FFF1D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50EE92D6"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83F6A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09964FE"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w:t>
            </w:r>
          </w:p>
        </w:tc>
      </w:tr>
      <w:tr w:rsidR="00E93A13" w:rsidRPr="003F7263" w14:paraId="241F8074" w14:textId="77777777" w:rsidTr="003B0A24">
        <w:trPr>
          <w:gridAfter w:val="4"/>
          <w:wAfter w:w="214" w:type="dxa"/>
          <w:jc w:val="center"/>
        </w:trPr>
        <w:tc>
          <w:tcPr>
            <w:tcW w:w="1062" w:type="dxa"/>
            <w:gridSpan w:val="2"/>
            <w:tcBorders>
              <w:bottom w:val="single" w:sz="4" w:space="0" w:color="auto"/>
            </w:tcBorders>
            <w:shd w:val="clear" w:color="auto" w:fill="auto"/>
          </w:tcPr>
          <w:p w14:paraId="1B98D25A"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50CA878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04BD64A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0CA95F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6E7C28E"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w:t>
            </w:r>
          </w:p>
        </w:tc>
      </w:tr>
      <w:tr w:rsidR="00E93A13" w:rsidRPr="003F7263" w14:paraId="67A48E49" w14:textId="77777777" w:rsidTr="003B0A24">
        <w:trPr>
          <w:gridAfter w:val="4"/>
          <w:wAfter w:w="214" w:type="dxa"/>
          <w:jc w:val="center"/>
        </w:trPr>
        <w:tc>
          <w:tcPr>
            <w:tcW w:w="1062" w:type="dxa"/>
            <w:gridSpan w:val="2"/>
            <w:tcBorders>
              <w:bottom w:val="single" w:sz="4" w:space="0" w:color="auto"/>
            </w:tcBorders>
            <w:shd w:val="clear" w:color="auto" w:fill="D9D9D9"/>
          </w:tcPr>
          <w:p w14:paraId="678FA4D3"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0CB325D2"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4FBEA3B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9C30D9"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060ACE9A" w14:textId="77777777" w:rsidR="00E93A13" w:rsidRPr="003F7263" w:rsidRDefault="00E93A13" w:rsidP="00E93A13">
            <w:pPr>
              <w:spacing w:after="0"/>
              <w:rPr>
                <w:rFonts w:ascii="Arial" w:hAnsi="Arial" w:cs="Arial"/>
                <w:bCs/>
                <w:sz w:val="16"/>
                <w:szCs w:val="16"/>
              </w:rPr>
            </w:pPr>
          </w:p>
        </w:tc>
      </w:tr>
      <w:tr w:rsidR="00E93A13" w:rsidRPr="003F7263" w14:paraId="458A8898" w14:textId="77777777" w:rsidTr="003B0A24">
        <w:trPr>
          <w:gridAfter w:val="4"/>
          <w:wAfter w:w="214" w:type="dxa"/>
          <w:jc w:val="center"/>
        </w:trPr>
        <w:tc>
          <w:tcPr>
            <w:tcW w:w="1062" w:type="dxa"/>
            <w:gridSpan w:val="2"/>
            <w:tcBorders>
              <w:bottom w:val="single" w:sz="4" w:space="0" w:color="auto"/>
            </w:tcBorders>
            <w:shd w:val="clear" w:color="auto" w:fill="auto"/>
          </w:tcPr>
          <w:p w14:paraId="2EF36408"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4A5154C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2D2D65C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1A5575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F1436E2"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60288881" w14:textId="77777777" w:rsidTr="003B0A24">
        <w:trPr>
          <w:gridAfter w:val="4"/>
          <w:wAfter w:w="214" w:type="dxa"/>
          <w:jc w:val="center"/>
        </w:trPr>
        <w:tc>
          <w:tcPr>
            <w:tcW w:w="1062" w:type="dxa"/>
            <w:gridSpan w:val="2"/>
            <w:tcBorders>
              <w:bottom w:val="single" w:sz="4" w:space="0" w:color="auto"/>
            </w:tcBorders>
            <w:shd w:val="clear" w:color="auto" w:fill="auto"/>
          </w:tcPr>
          <w:p w14:paraId="6EA6F8DF"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16A6720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0A72646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18334D6"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18ED90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1C0E0366" w14:textId="77777777" w:rsidTr="003B0A24">
        <w:trPr>
          <w:gridAfter w:val="4"/>
          <w:wAfter w:w="214" w:type="dxa"/>
          <w:jc w:val="center"/>
        </w:trPr>
        <w:tc>
          <w:tcPr>
            <w:tcW w:w="1062" w:type="dxa"/>
            <w:gridSpan w:val="2"/>
            <w:tcBorders>
              <w:bottom w:val="single" w:sz="4" w:space="0" w:color="auto"/>
            </w:tcBorders>
            <w:shd w:val="clear" w:color="auto" w:fill="auto"/>
          </w:tcPr>
          <w:p w14:paraId="0E09A817"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2382368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5572870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B3C56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CA9E04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3ABDDD3" w14:textId="77777777" w:rsidTr="003B0A24">
        <w:trPr>
          <w:gridAfter w:val="4"/>
          <w:wAfter w:w="214" w:type="dxa"/>
          <w:jc w:val="center"/>
        </w:trPr>
        <w:tc>
          <w:tcPr>
            <w:tcW w:w="1062" w:type="dxa"/>
            <w:gridSpan w:val="2"/>
            <w:tcBorders>
              <w:bottom w:val="single" w:sz="4" w:space="0" w:color="auto"/>
            </w:tcBorders>
            <w:shd w:val="clear" w:color="auto" w:fill="D9D9D9"/>
          </w:tcPr>
          <w:p w14:paraId="60A5206B"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39D983D6"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68A36FD9"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106C021"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5B05AC32" w14:textId="77777777" w:rsidR="00E93A13" w:rsidRPr="003F7263" w:rsidRDefault="00E93A13" w:rsidP="00E93A13">
            <w:pPr>
              <w:spacing w:after="0"/>
              <w:rPr>
                <w:rFonts w:ascii="Arial" w:hAnsi="Arial" w:cs="Arial"/>
                <w:bCs/>
                <w:sz w:val="16"/>
                <w:szCs w:val="16"/>
              </w:rPr>
            </w:pPr>
          </w:p>
        </w:tc>
      </w:tr>
      <w:tr w:rsidR="00E93A13" w:rsidRPr="003F7263" w14:paraId="0FFEE095" w14:textId="77777777" w:rsidTr="003B0A24">
        <w:trPr>
          <w:gridAfter w:val="4"/>
          <w:wAfter w:w="214" w:type="dxa"/>
          <w:jc w:val="center"/>
        </w:trPr>
        <w:tc>
          <w:tcPr>
            <w:tcW w:w="1062" w:type="dxa"/>
            <w:gridSpan w:val="2"/>
            <w:tcBorders>
              <w:bottom w:val="single" w:sz="4" w:space="0" w:color="auto"/>
            </w:tcBorders>
            <w:shd w:val="clear" w:color="auto" w:fill="auto"/>
          </w:tcPr>
          <w:p w14:paraId="73698B17"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3309EE5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1F09322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D6FFD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92232AC"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4FBCA085" w14:textId="77777777" w:rsidTr="003B0A24">
        <w:trPr>
          <w:gridAfter w:val="4"/>
          <w:wAfter w:w="214" w:type="dxa"/>
          <w:jc w:val="center"/>
        </w:trPr>
        <w:tc>
          <w:tcPr>
            <w:tcW w:w="1062" w:type="dxa"/>
            <w:gridSpan w:val="2"/>
            <w:tcBorders>
              <w:bottom w:val="single" w:sz="4" w:space="0" w:color="auto"/>
            </w:tcBorders>
            <w:shd w:val="clear" w:color="auto" w:fill="auto"/>
          </w:tcPr>
          <w:p w14:paraId="3FFA5D6A"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02DE8893" w14:textId="77777777" w:rsidR="00E93A13" w:rsidRPr="003F7263" w:rsidRDefault="00E93A13" w:rsidP="00E93A13">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2E2A137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F38BE0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EDFEE0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27BFCA00" w14:textId="77777777" w:rsidTr="003B0A24">
        <w:trPr>
          <w:gridAfter w:val="4"/>
          <w:wAfter w:w="214" w:type="dxa"/>
          <w:jc w:val="center"/>
        </w:trPr>
        <w:tc>
          <w:tcPr>
            <w:tcW w:w="1062" w:type="dxa"/>
            <w:gridSpan w:val="2"/>
            <w:tcBorders>
              <w:bottom w:val="single" w:sz="4" w:space="0" w:color="auto"/>
            </w:tcBorders>
            <w:shd w:val="clear" w:color="auto" w:fill="auto"/>
          </w:tcPr>
          <w:p w14:paraId="1266FDD0"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1423D2D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3D5BE6A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AD8EF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5310F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F03E5D3" w14:textId="77777777" w:rsidTr="003B0A24">
        <w:trPr>
          <w:gridAfter w:val="4"/>
          <w:wAfter w:w="214" w:type="dxa"/>
          <w:jc w:val="center"/>
        </w:trPr>
        <w:tc>
          <w:tcPr>
            <w:tcW w:w="1062" w:type="dxa"/>
            <w:gridSpan w:val="2"/>
            <w:tcBorders>
              <w:bottom w:val="single" w:sz="4" w:space="0" w:color="auto"/>
            </w:tcBorders>
            <w:shd w:val="clear" w:color="auto" w:fill="D9D9D9"/>
          </w:tcPr>
          <w:p w14:paraId="03B520CB"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56B7C776"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636BF127"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F0F459A"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7EDF604" w14:textId="77777777" w:rsidR="00E93A13" w:rsidRPr="003F7263" w:rsidRDefault="00E93A13" w:rsidP="00E93A13">
            <w:pPr>
              <w:spacing w:after="0"/>
              <w:rPr>
                <w:rFonts w:ascii="Arial" w:hAnsi="Arial" w:cs="Arial"/>
                <w:bCs/>
                <w:sz w:val="16"/>
                <w:szCs w:val="16"/>
              </w:rPr>
            </w:pPr>
          </w:p>
        </w:tc>
      </w:tr>
      <w:tr w:rsidR="00E93A13" w:rsidRPr="003F7263" w14:paraId="796C12E3" w14:textId="77777777" w:rsidTr="003B0A24">
        <w:trPr>
          <w:gridAfter w:val="4"/>
          <w:wAfter w:w="214" w:type="dxa"/>
          <w:jc w:val="center"/>
        </w:trPr>
        <w:tc>
          <w:tcPr>
            <w:tcW w:w="1062" w:type="dxa"/>
            <w:gridSpan w:val="2"/>
            <w:tcBorders>
              <w:bottom w:val="single" w:sz="4" w:space="0" w:color="auto"/>
            </w:tcBorders>
            <w:shd w:val="clear" w:color="auto" w:fill="auto"/>
          </w:tcPr>
          <w:p w14:paraId="2394987C"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16AA95C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941C1A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ADDD08"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B0567CD"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2459A048" w14:textId="77777777" w:rsidTr="003B0A24">
        <w:trPr>
          <w:gridAfter w:val="4"/>
          <w:wAfter w:w="214" w:type="dxa"/>
          <w:jc w:val="center"/>
        </w:trPr>
        <w:tc>
          <w:tcPr>
            <w:tcW w:w="1062" w:type="dxa"/>
            <w:gridSpan w:val="2"/>
            <w:tcBorders>
              <w:bottom w:val="single" w:sz="4" w:space="0" w:color="auto"/>
            </w:tcBorders>
            <w:shd w:val="clear" w:color="auto" w:fill="auto"/>
          </w:tcPr>
          <w:p w14:paraId="421D927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0389A15A" w14:textId="77777777" w:rsidR="00E93A13" w:rsidRPr="003F7263" w:rsidRDefault="00E93A13" w:rsidP="00E93A13">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51FFA84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E86B10"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A601D88"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inter-band CA</w:t>
            </w:r>
          </w:p>
        </w:tc>
      </w:tr>
      <w:tr w:rsidR="00E93A13" w:rsidRPr="003F7263" w14:paraId="09DD1843" w14:textId="77777777" w:rsidTr="003B0A24">
        <w:trPr>
          <w:gridAfter w:val="4"/>
          <w:wAfter w:w="214" w:type="dxa"/>
          <w:jc w:val="center"/>
        </w:trPr>
        <w:tc>
          <w:tcPr>
            <w:tcW w:w="1062" w:type="dxa"/>
            <w:gridSpan w:val="2"/>
            <w:tcBorders>
              <w:bottom w:val="single" w:sz="4" w:space="0" w:color="auto"/>
            </w:tcBorders>
            <w:shd w:val="clear" w:color="auto" w:fill="auto"/>
          </w:tcPr>
          <w:p w14:paraId="1D66B4A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8.1.4.1.9.3</w:t>
            </w:r>
          </w:p>
        </w:tc>
        <w:tc>
          <w:tcPr>
            <w:tcW w:w="3473" w:type="dxa"/>
            <w:gridSpan w:val="3"/>
            <w:tcBorders>
              <w:bottom w:val="single" w:sz="4" w:space="0" w:color="auto"/>
            </w:tcBorders>
            <w:shd w:val="clear" w:color="auto" w:fill="auto"/>
          </w:tcPr>
          <w:p w14:paraId="082C99D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215E78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5F0E0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12A9743E"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non-contiguous CA</w:t>
            </w:r>
          </w:p>
        </w:tc>
      </w:tr>
      <w:tr w:rsidR="00E93A13" w:rsidRPr="003F7263" w14:paraId="6113286F" w14:textId="77777777" w:rsidTr="003B0A24">
        <w:trPr>
          <w:gridAfter w:val="4"/>
          <w:wAfter w:w="214" w:type="dxa"/>
          <w:jc w:val="center"/>
        </w:trPr>
        <w:tc>
          <w:tcPr>
            <w:tcW w:w="1062" w:type="dxa"/>
            <w:gridSpan w:val="2"/>
            <w:tcBorders>
              <w:bottom w:val="single" w:sz="4" w:space="0" w:color="auto"/>
            </w:tcBorders>
            <w:shd w:val="clear" w:color="auto" w:fill="auto"/>
          </w:tcPr>
          <w:p w14:paraId="58340AE0" w14:textId="24667299" w:rsidR="00E93A13" w:rsidRPr="003F7263" w:rsidRDefault="00E93A13" w:rsidP="00E93A13">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5F920904" w14:textId="0947146D" w:rsidR="00E93A13" w:rsidRPr="003F7263" w:rsidRDefault="00E93A13" w:rsidP="00E93A13">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0070CFE6" w14:textId="06E75FF6" w:rsidR="00E93A13" w:rsidRPr="003F7263" w:rsidRDefault="00E93A13" w:rsidP="00E93A13">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02E45E2F" w14:textId="59C4BA3B" w:rsidR="00E93A13" w:rsidRPr="0021076F" w:rsidRDefault="00E93A13" w:rsidP="00E93A13">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0DFDEA53" w14:textId="72D4543C" w:rsidR="00E93A13" w:rsidRPr="003F7263" w:rsidRDefault="00E93A13" w:rsidP="00E93A13">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E93A13" w:rsidRPr="003F7263" w14:paraId="35F2C29A" w14:textId="77777777" w:rsidTr="003B0A24">
        <w:trPr>
          <w:gridAfter w:val="4"/>
          <w:wAfter w:w="214" w:type="dxa"/>
          <w:jc w:val="center"/>
        </w:trPr>
        <w:tc>
          <w:tcPr>
            <w:tcW w:w="1062" w:type="dxa"/>
            <w:gridSpan w:val="2"/>
            <w:tcBorders>
              <w:bottom w:val="single" w:sz="4" w:space="0" w:color="auto"/>
            </w:tcBorders>
            <w:shd w:val="clear" w:color="auto" w:fill="D9D9D9"/>
          </w:tcPr>
          <w:p w14:paraId="01F87C7D"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34CC7917"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234E2B3F"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8DDC9BC"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F90ED77" w14:textId="77777777" w:rsidR="00E93A13" w:rsidRPr="003F7263" w:rsidRDefault="00E93A13" w:rsidP="00E93A13">
            <w:pPr>
              <w:spacing w:after="0"/>
              <w:rPr>
                <w:rFonts w:ascii="Arial" w:hAnsi="Arial"/>
                <w:b/>
                <w:sz w:val="16"/>
                <w:szCs w:val="16"/>
              </w:rPr>
            </w:pPr>
          </w:p>
        </w:tc>
      </w:tr>
      <w:tr w:rsidR="00E93A13" w:rsidRPr="003F7263" w14:paraId="638666BA" w14:textId="77777777" w:rsidTr="003B0A24">
        <w:trPr>
          <w:gridAfter w:val="4"/>
          <w:wAfter w:w="214" w:type="dxa"/>
          <w:jc w:val="center"/>
        </w:trPr>
        <w:tc>
          <w:tcPr>
            <w:tcW w:w="1062" w:type="dxa"/>
            <w:gridSpan w:val="2"/>
            <w:tcBorders>
              <w:bottom w:val="single" w:sz="4" w:space="0" w:color="auto"/>
            </w:tcBorders>
            <w:shd w:val="clear" w:color="auto" w:fill="D9D9D9"/>
          </w:tcPr>
          <w:p w14:paraId="3D2055A7"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1C82BAFE" w14:textId="1237FD68"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E4C5526"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16B7975"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31F5181" w14:textId="77777777" w:rsidR="00E93A13" w:rsidRPr="003F7263" w:rsidRDefault="00E93A13" w:rsidP="00E93A13">
            <w:pPr>
              <w:spacing w:after="0"/>
              <w:rPr>
                <w:rFonts w:ascii="Arial" w:hAnsi="Arial"/>
                <w:b/>
                <w:sz w:val="16"/>
                <w:szCs w:val="16"/>
              </w:rPr>
            </w:pPr>
          </w:p>
        </w:tc>
      </w:tr>
      <w:tr w:rsidR="00E93A13" w:rsidRPr="003F7263" w14:paraId="1F9215E8" w14:textId="77777777" w:rsidTr="003B0A24">
        <w:trPr>
          <w:gridAfter w:val="4"/>
          <w:wAfter w:w="214" w:type="dxa"/>
          <w:jc w:val="center"/>
        </w:trPr>
        <w:tc>
          <w:tcPr>
            <w:tcW w:w="1062" w:type="dxa"/>
            <w:gridSpan w:val="2"/>
            <w:tcBorders>
              <w:bottom w:val="single" w:sz="4" w:space="0" w:color="auto"/>
            </w:tcBorders>
            <w:shd w:val="clear" w:color="auto" w:fill="auto"/>
          </w:tcPr>
          <w:p w14:paraId="361FD580"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7E4E5781"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1E7FDF0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9D0B3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65C3B20A"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E-UTRA</w:t>
            </w:r>
          </w:p>
        </w:tc>
      </w:tr>
      <w:tr w:rsidR="00E93A13" w:rsidRPr="003F7263" w14:paraId="63B5550E" w14:textId="77777777" w:rsidTr="003B0A24">
        <w:trPr>
          <w:gridAfter w:val="4"/>
          <w:wAfter w:w="214" w:type="dxa"/>
          <w:jc w:val="center"/>
        </w:trPr>
        <w:tc>
          <w:tcPr>
            <w:tcW w:w="1062" w:type="dxa"/>
            <w:gridSpan w:val="2"/>
            <w:tcBorders>
              <w:bottom w:val="single" w:sz="4" w:space="0" w:color="auto"/>
            </w:tcBorders>
            <w:shd w:val="clear" w:color="auto" w:fill="auto"/>
          </w:tcPr>
          <w:p w14:paraId="425F2AD1"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57FA5CFB" w14:textId="090136FB"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ACDE6D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81DC842"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79985301" w14:textId="77777777" w:rsidR="00E93A13" w:rsidRPr="003F7263" w:rsidRDefault="00E93A13" w:rsidP="00E93A13">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93A13" w:rsidRPr="003F7263" w14:paraId="6C63BDC1" w14:textId="77777777" w:rsidTr="003B0A24">
        <w:trPr>
          <w:gridAfter w:val="4"/>
          <w:wAfter w:w="214" w:type="dxa"/>
          <w:jc w:val="center"/>
        </w:trPr>
        <w:tc>
          <w:tcPr>
            <w:tcW w:w="1062" w:type="dxa"/>
            <w:gridSpan w:val="2"/>
            <w:tcBorders>
              <w:bottom w:val="single" w:sz="4" w:space="0" w:color="auto"/>
            </w:tcBorders>
            <w:shd w:val="clear" w:color="auto" w:fill="E7E6E6"/>
          </w:tcPr>
          <w:p w14:paraId="3E8CF87E" w14:textId="77777777" w:rsidR="00E93A13" w:rsidRPr="003F7263" w:rsidRDefault="00E93A13" w:rsidP="00E93A13">
            <w:pPr>
              <w:spacing w:after="0"/>
              <w:rPr>
                <w:rFonts w:ascii="Arial" w:hAnsi="Arial" w:cs="Arial"/>
                <w:bCs/>
                <w:sz w:val="16"/>
                <w:szCs w:val="16"/>
              </w:rPr>
            </w:pPr>
            <w:r w:rsidRPr="003F7263">
              <w:rPr>
                <w:rFonts w:ascii="Arial" w:hAnsi="Arial" w:cs="Arial"/>
                <w:b/>
                <w:bCs/>
                <w:sz w:val="16"/>
                <w:szCs w:val="16"/>
              </w:rPr>
              <w:lastRenderedPageBreak/>
              <w:t>8.1.4.2.2</w:t>
            </w:r>
          </w:p>
        </w:tc>
        <w:tc>
          <w:tcPr>
            <w:tcW w:w="3473" w:type="dxa"/>
            <w:gridSpan w:val="3"/>
            <w:tcBorders>
              <w:bottom w:val="single" w:sz="4" w:space="0" w:color="auto"/>
            </w:tcBorders>
            <w:shd w:val="clear" w:color="auto" w:fill="E7E6E6"/>
          </w:tcPr>
          <w:p w14:paraId="4125BDA9" w14:textId="77777777" w:rsidR="00E93A13" w:rsidRPr="003F7263" w:rsidRDefault="00E93A13" w:rsidP="00E93A13">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FE9C599"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64E6A2E"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294C3A42" w14:textId="77777777" w:rsidR="00E93A13" w:rsidRPr="003F7263" w:rsidRDefault="00E93A13" w:rsidP="00E93A13">
            <w:pPr>
              <w:spacing w:after="0"/>
              <w:rPr>
                <w:rFonts w:ascii="Arial" w:hAnsi="Arial"/>
                <w:sz w:val="16"/>
                <w:szCs w:val="16"/>
              </w:rPr>
            </w:pPr>
          </w:p>
        </w:tc>
      </w:tr>
      <w:tr w:rsidR="00E93A13" w:rsidRPr="003F7263" w14:paraId="061915F4" w14:textId="77777777" w:rsidTr="003B0A24">
        <w:trPr>
          <w:gridAfter w:val="4"/>
          <w:wAfter w:w="214" w:type="dxa"/>
          <w:jc w:val="center"/>
        </w:trPr>
        <w:tc>
          <w:tcPr>
            <w:tcW w:w="1062" w:type="dxa"/>
            <w:gridSpan w:val="2"/>
            <w:tcBorders>
              <w:bottom w:val="single" w:sz="4" w:space="0" w:color="auto"/>
            </w:tcBorders>
            <w:shd w:val="clear" w:color="auto" w:fill="auto"/>
          </w:tcPr>
          <w:p w14:paraId="497395C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7245556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68E9F1A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E9B949"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2E76293F" w14:textId="77777777" w:rsidR="00E93A13" w:rsidRPr="003F7263" w:rsidRDefault="00E93A13" w:rsidP="00E93A13">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D17E02" w:rsidRPr="003F7263" w14:paraId="1B23C7A1" w14:textId="77777777" w:rsidTr="003B0A24">
        <w:trPr>
          <w:gridAfter w:val="4"/>
          <w:wAfter w:w="214" w:type="dxa"/>
          <w:jc w:val="center"/>
        </w:trPr>
        <w:tc>
          <w:tcPr>
            <w:tcW w:w="1062" w:type="dxa"/>
            <w:gridSpan w:val="2"/>
            <w:tcBorders>
              <w:bottom w:val="single" w:sz="4" w:space="0" w:color="auto"/>
            </w:tcBorders>
            <w:shd w:val="clear" w:color="auto" w:fill="D9D9D9"/>
          </w:tcPr>
          <w:p w14:paraId="371492BB" w14:textId="59C99496" w:rsidR="00E93A13" w:rsidRPr="00BE608E" w:rsidRDefault="00E93A13" w:rsidP="00E93A13">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2B4DF2C4" w14:textId="77777777" w:rsidR="00E93A13" w:rsidRPr="00BE608E" w:rsidRDefault="00E93A13" w:rsidP="00E93A13">
            <w:pPr>
              <w:pStyle w:val="TAL"/>
              <w:rPr>
                <w:sz w:val="16"/>
                <w:szCs w:val="16"/>
              </w:rPr>
            </w:pPr>
          </w:p>
        </w:tc>
        <w:tc>
          <w:tcPr>
            <w:tcW w:w="807" w:type="dxa"/>
            <w:gridSpan w:val="4"/>
            <w:tcBorders>
              <w:bottom w:val="single" w:sz="4" w:space="0" w:color="auto"/>
            </w:tcBorders>
            <w:shd w:val="clear" w:color="auto" w:fill="D9D9D9"/>
          </w:tcPr>
          <w:p w14:paraId="6867131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553EA37"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0F4D14CD" w14:textId="77777777" w:rsidR="00E93A13" w:rsidRPr="003F7263" w:rsidRDefault="00E93A13" w:rsidP="00E93A13">
            <w:pPr>
              <w:spacing w:after="0"/>
              <w:rPr>
                <w:rFonts w:ascii="Arial" w:hAnsi="Arial" w:cs="Arial"/>
                <w:sz w:val="16"/>
                <w:szCs w:val="16"/>
              </w:rPr>
            </w:pPr>
          </w:p>
        </w:tc>
      </w:tr>
      <w:tr w:rsidR="00E93A13" w:rsidRPr="003F7263" w14:paraId="23810026" w14:textId="77777777" w:rsidTr="003B0A24">
        <w:trPr>
          <w:gridAfter w:val="4"/>
          <w:wAfter w:w="214" w:type="dxa"/>
          <w:jc w:val="center"/>
        </w:trPr>
        <w:tc>
          <w:tcPr>
            <w:tcW w:w="1062" w:type="dxa"/>
            <w:gridSpan w:val="2"/>
            <w:tcBorders>
              <w:bottom w:val="single" w:sz="4" w:space="0" w:color="auto"/>
            </w:tcBorders>
            <w:shd w:val="clear" w:color="auto" w:fill="auto"/>
          </w:tcPr>
          <w:p w14:paraId="2D7C2A9C" w14:textId="25562FDC" w:rsidR="00E93A13" w:rsidRPr="00BE608E" w:rsidRDefault="00E93A13" w:rsidP="00E93A13">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0F7B7FA9" w14:textId="7676DDF0" w:rsidR="00E93A13" w:rsidRPr="00BE608E" w:rsidRDefault="00E93A13" w:rsidP="00E93A13">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0FDD39D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500662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6B5B2AAC" w14:textId="77777777" w:rsidR="00E93A13" w:rsidRPr="003F7263" w:rsidRDefault="00E93A13" w:rsidP="00E93A13">
            <w:pPr>
              <w:spacing w:after="0"/>
              <w:rPr>
                <w:rFonts w:ascii="Arial" w:hAnsi="Arial" w:cs="Arial"/>
                <w:sz w:val="16"/>
                <w:szCs w:val="16"/>
              </w:rPr>
            </w:pPr>
          </w:p>
        </w:tc>
      </w:tr>
      <w:tr w:rsidR="00E93A13" w:rsidRPr="003F7263" w14:paraId="72DD68B7" w14:textId="77777777" w:rsidTr="003B0A24">
        <w:trPr>
          <w:gridAfter w:val="4"/>
          <w:wAfter w:w="214" w:type="dxa"/>
          <w:jc w:val="center"/>
        </w:trPr>
        <w:tc>
          <w:tcPr>
            <w:tcW w:w="1062" w:type="dxa"/>
            <w:gridSpan w:val="2"/>
            <w:tcBorders>
              <w:bottom w:val="single" w:sz="4" w:space="0" w:color="auto"/>
            </w:tcBorders>
            <w:shd w:val="clear" w:color="auto" w:fill="D9D9D9"/>
          </w:tcPr>
          <w:p w14:paraId="5C9F3991" w14:textId="328D9946" w:rsidR="00E93A13" w:rsidRPr="003F7263" w:rsidRDefault="00E93A13" w:rsidP="00E93A13">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637063F6" w14:textId="7D3DD749" w:rsidR="00E93A13" w:rsidRPr="003F7263" w:rsidRDefault="00E93A13" w:rsidP="00E93A13">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69B7D0F9" w14:textId="77777777" w:rsidR="00E93A13" w:rsidRPr="0067755D" w:rsidRDefault="00E93A13" w:rsidP="0067755D">
            <w:pPr>
              <w:pStyle w:val="TAC"/>
              <w:rPr>
                <w:sz w:val="16"/>
                <w:szCs w:val="16"/>
              </w:rPr>
            </w:pPr>
          </w:p>
        </w:tc>
        <w:tc>
          <w:tcPr>
            <w:tcW w:w="1161" w:type="dxa"/>
            <w:gridSpan w:val="4"/>
            <w:tcBorders>
              <w:bottom w:val="single" w:sz="4" w:space="0" w:color="auto"/>
            </w:tcBorders>
            <w:shd w:val="clear" w:color="auto" w:fill="D9D9D9"/>
          </w:tcPr>
          <w:p w14:paraId="4BD8BCEB" w14:textId="77777777" w:rsidR="00E93A13" w:rsidRPr="0067755D" w:rsidRDefault="00E93A13" w:rsidP="0067755D">
            <w:pPr>
              <w:pStyle w:val="TAC"/>
              <w:rPr>
                <w:sz w:val="16"/>
                <w:szCs w:val="16"/>
              </w:rPr>
            </w:pPr>
          </w:p>
        </w:tc>
        <w:tc>
          <w:tcPr>
            <w:tcW w:w="3560" w:type="dxa"/>
            <w:gridSpan w:val="4"/>
            <w:tcBorders>
              <w:bottom w:val="single" w:sz="4" w:space="0" w:color="auto"/>
            </w:tcBorders>
            <w:shd w:val="clear" w:color="auto" w:fill="D9D9D9"/>
          </w:tcPr>
          <w:p w14:paraId="54D462C1" w14:textId="77777777" w:rsidR="00E93A13" w:rsidRPr="0067755D" w:rsidRDefault="00E93A13" w:rsidP="00E93A13">
            <w:pPr>
              <w:pStyle w:val="TAL"/>
              <w:keepNext w:val="0"/>
              <w:keepLines w:val="0"/>
              <w:rPr>
                <w:bCs/>
                <w:sz w:val="16"/>
                <w:szCs w:val="16"/>
              </w:rPr>
            </w:pPr>
          </w:p>
        </w:tc>
      </w:tr>
      <w:tr w:rsidR="00E93A13" w:rsidRPr="003F7263" w14:paraId="66C546DC" w14:textId="77777777" w:rsidTr="003B0A24">
        <w:trPr>
          <w:gridAfter w:val="4"/>
          <w:wAfter w:w="214" w:type="dxa"/>
          <w:jc w:val="center"/>
        </w:trPr>
        <w:tc>
          <w:tcPr>
            <w:tcW w:w="1062" w:type="dxa"/>
            <w:gridSpan w:val="2"/>
            <w:tcBorders>
              <w:bottom w:val="single" w:sz="4" w:space="0" w:color="auto"/>
            </w:tcBorders>
            <w:shd w:val="clear" w:color="auto" w:fill="auto"/>
          </w:tcPr>
          <w:p w14:paraId="69AB201D" w14:textId="77777777" w:rsidR="00E93A13" w:rsidRPr="003F7263" w:rsidRDefault="00E93A13" w:rsidP="00E93A13">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64FBEDF2" w14:textId="2AC6B649" w:rsidR="00E93A13" w:rsidRPr="003F7263" w:rsidRDefault="00E93A13" w:rsidP="00E93A13">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2FE44EF5"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4B5D203" w14:textId="77777777" w:rsidR="00E93A13" w:rsidRPr="003F7263" w:rsidDel="00242979" w:rsidRDefault="00E93A13" w:rsidP="00E93A13">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2E46A218"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93A13" w:rsidRPr="003F7263" w14:paraId="64B0CB44" w14:textId="77777777" w:rsidTr="003B0A24">
        <w:trPr>
          <w:gridAfter w:val="4"/>
          <w:wAfter w:w="214" w:type="dxa"/>
          <w:jc w:val="center"/>
        </w:trPr>
        <w:tc>
          <w:tcPr>
            <w:tcW w:w="1062" w:type="dxa"/>
            <w:gridSpan w:val="2"/>
            <w:tcBorders>
              <w:bottom w:val="single" w:sz="4" w:space="0" w:color="auto"/>
            </w:tcBorders>
            <w:shd w:val="clear" w:color="auto" w:fill="auto"/>
          </w:tcPr>
          <w:p w14:paraId="29738857" w14:textId="57ADDFC8" w:rsidR="00E93A13" w:rsidRPr="003F7263" w:rsidRDefault="00E93A13" w:rsidP="00E93A13">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0422C46" w14:textId="446EE4EE" w:rsidR="00E93A13" w:rsidRPr="003F7263" w:rsidRDefault="00E93A13" w:rsidP="00E93A13">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15A95BE3" w14:textId="6D51602A"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D36E0DE" w14:textId="65E3261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5D5D7079" w14:textId="563828ED"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93A13" w:rsidRPr="003F7263" w14:paraId="60E67A9F" w14:textId="77777777" w:rsidTr="003B0A24">
        <w:trPr>
          <w:gridAfter w:val="4"/>
          <w:wAfter w:w="214" w:type="dxa"/>
          <w:jc w:val="center"/>
        </w:trPr>
        <w:tc>
          <w:tcPr>
            <w:tcW w:w="1062" w:type="dxa"/>
            <w:gridSpan w:val="2"/>
            <w:tcBorders>
              <w:bottom w:val="single" w:sz="4" w:space="0" w:color="auto"/>
            </w:tcBorders>
            <w:shd w:val="clear" w:color="auto" w:fill="auto"/>
          </w:tcPr>
          <w:p w14:paraId="3AA97486" w14:textId="7060DC4C" w:rsidR="00E93A13" w:rsidRPr="003F7263" w:rsidRDefault="00E93A13" w:rsidP="00E93A13">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11E8160B" w14:textId="2C88D23A" w:rsidR="00E93A13" w:rsidRPr="003F7263" w:rsidRDefault="00E93A13" w:rsidP="00E93A13">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0FA263EA" w14:textId="70DCF6CB"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3DFB929" w14:textId="67F4AD66"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18CF39BB" w14:textId="30AD1260"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93A13" w:rsidRPr="003F7263" w14:paraId="660C85EC" w14:textId="77777777" w:rsidTr="003B0A24">
        <w:trPr>
          <w:gridAfter w:val="4"/>
          <w:wAfter w:w="214" w:type="dxa"/>
          <w:jc w:val="center"/>
        </w:trPr>
        <w:tc>
          <w:tcPr>
            <w:tcW w:w="1062" w:type="dxa"/>
            <w:gridSpan w:val="2"/>
            <w:tcBorders>
              <w:bottom w:val="single" w:sz="4" w:space="0" w:color="auto"/>
            </w:tcBorders>
            <w:shd w:val="clear" w:color="auto" w:fill="auto"/>
          </w:tcPr>
          <w:p w14:paraId="0A8518C5" w14:textId="76530956" w:rsidR="00E93A13" w:rsidRPr="003F7263" w:rsidRDefault="00E93A13" w:rsidP="00E93A13">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2F13F5C4" w14:textId="6A9A1F4D" w:rsidR="00E93A13" w:rsidRPr="003F7263" w:rsidRDefault="00E93A13" w:rsidP="00E93A13">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2BC81C86" w14:textId="35AFBEF1"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6FAFCA0" w14:textId="323CE19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55BA4597" w14:textId="64A746FA"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93A13" w:rsidRPr="003F7263" w14:paraId="5DC3E1C9" w14:textId="77777777" w:rsidTr="003B0A24">
        <w:trPr>
          <w:gridAfter w:val="4"/>
          <w:wAfter w:w="214" w:type="dxa"/>
          <w:jc w:val="center"/>
        </w:trPr>
        <w:tc>
          <w:tcPr>
            <w:tcW w:w="1062" w:type="dxa"/>
            <w:gridSpan w:val="2"/>
            <w:tcBorders>
              <w:bottom w:val="single" w:sz="4" w:space="0" w:color="auto"/>
            </w:tcBorders>
            <w:shd w:val="clear" w:color="auto" w:fill="D9D9D9"/>
          </w:tcPr>
          <w:p w14:paraId="6E0D57FE" w14:textId="7AA6AB10" w:rsidR="00E93A13" w:rsidRPr="003F7263" w:rsidRDefault="00E93A13" w:rsidP="00E93A13">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10F59E4B" w14:textId="66FD7BDF" w:rsidR="00E93A13" w:rsidRPr="003F7263" w:rsidRDefault="00E93A13" w:rsidP="00E93A13">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39C65B5E"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9AC00DD"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26A9DE5A" w14:textId="77777777" w:rsidR="00E93A13" w:rsidRPr="003F7263" w:rsidRDefault="00E93A13" w:rsidP="00E93A13">
            <w:pPr>
              <w:spacing w:after="0"/>
              <w:rPr>
                <w:rFonts w:ascii="Arial" w:hAnsi="Arial" w:cs="Arial"/>
                <w:sz w:val="16"/>
                <w:szCs w:val="16"/>
              </w:rPr>
            </w:pPr>
          </w:p>
        </w:tc>
      </w:tr>
      <w:tr w:rsidR="00E93A13" w:rsidRPr="003F7263" w14:paraId="0AA3A702" w14:textId="77777777" w:rsidTr="003B0A24">
        <w:trPr>
          <w:gridAfter w:val="4"/>
          <w:wAfter w:w="214" w:type="dxa"/>
          <w:jc w:val="center"/>
        </w:trPr>
        <w:tc>
          <w:tcPr>
            <w:tcW w:w="1062" w:type="dxa"/>
            <w:gridSpan w:val="2"/>
            <w:tcBorders>
              <w:bottom w:val="single" w:sz="4" w:space="0" w:color="auto"/>
            </w:tcBorders>
            <w:shd w:val="clear" w:color="auto" w:fill="auto"/>
          </w:tcPr>
          <w:p w14:paraId="15C80056" w14:textId="25860BFB" w:rsidR="00E93A13" w:rsidRPr="003F7263" w:rsidRDefault="00E93A13" w:rsidP="00E93A13">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34C190F3" w14:textId="22865A3A" w:rsidR="00E93A13" w:rsidRPr="003F7263" w:rsidRDefault="00E93A13" w:rsidP="00E93A13">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00E28C7A" w14:textId="174025D6"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E33E1C4" w14:textId="12F8302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7768CD94" w14:textId="565BFE7D"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93A13" w:rsidRPr="003F7263" w14:paraId="16E195E2" w14:textId="77777777" w:rsidTr="003B0A24">
        <w:trPr>
          <w:gridAfter w:val="4"/>
          <w:wAfter w:w="214" w:type="dxa"/>
          <w:jc w:val="center"/>
        </w:trPr>
        <w:tc>
          <w:tcPr>
            <w:tcW w:w="1062" w:type="dxa"/>
            <w:gridSpan w:val="2"/>
            <w:tcBorders>
              <w:bottom w:val="single" w:sz="4" w:space="0" w:color="auto"/>
            </w:tcBorders>
            <w:shd w:val="clear" w:color="auto" w:fill="auto"/>
          </w:tcPr>
          <w:p w14:paraId="68E95DFB" w14:textId="223EF5B3" w:rsidR="00E93A13" w:rsidRPr="003F7263" w:rsidRDefault="00E93A13" w:rsidP="00E93A13">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5BC76509" w14:textId="6464AA45" w:rsidR="00E93A13" w:rsidRPr="003F7263" w:rsidRDefault="00E93A13" w:rsidP="00E93A13">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0B7BF7F8" w14:textId="04E4F58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DE49593" w14:textId="5EAC1B6D"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354AEFE3" w14:textId="0BA50735"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93A13" w:rsidRPr="003F7263" w14:paraId="3E877251" w14:textId="77777777" w:rsidTr="003B0A24">
        <w:trPr>
          <w:gridAfter w:val="4"/>
          <w:wAfter w:w="214" w:type="dxa"/>
          <w:jc w:val="center"/>
        </w:trPr>
        <w:tc>
          <w:tcPr>
            <w:tcW w:w="1062" w:type="dxa"/>
            <w:gridSpan w:val="2"/>
            <w:tcBorders>
              <w:bottom w:val="single" w:sz="4" w:space="0" w:color="auto"/>
            </w:tcBorders>
            <w:shd w:val="clear" w:color="auto" w:fill="auto"/>
          </w:tcPr>
          <w:p w14:paraId="34100EB7" w14:textId="5512313A" w:rsidR="00E93A13" w:rsidRPr="003F7263" w:rsidRDefault="00E93A13" w:rsidP="00E93A13">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671153ED" w14:textId="35F76805" w:rsidR="00E93A13" w:rsidRPr="003F7263" w:rsidRDefault="00E93A13" w:rsidP="00E93A13">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1ECD95F3" w14:textId="6F5E5B82"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FFE3F80" w14:textId="11E9865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67D7027D" w14:textId="46D256BF"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93A13" w:rsidRPr="003F7263" w14:paraId="2CCFA4BC" w14:textId="77777777" w:rsidTr="003B0A24">
        <w:trPr>
          <w:gridAfter w:val="4"/>
          <w:wAfter w:w="214" w:type="dxa"/>
          <w:jc w:val="center"/>
        </w:trPr>
        <w:tc>
          <w:tcPr>
            <w:tcW w:w="1062" w:type="dxa"/>
            <w:gridSpan w:val="2"/>
            <w:tcBorders>
              <w:bottom w:val="single" w:sz="4" w:space="0" w:color="auto"/>
            </w:tcBorders>
            <w:shd w:val="clear" w:color="auto" w:fill="auto"/>
          </w:tcPr>
          <w:p w14:paraId="18A79BE7" w14:textId="0F27442F" w:rsidR="00E93A13" w:rsidRPr="003F7263" w:rsidRDefault="00E93A13" w:rsidP="00E93A13">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7114B5AC" w14:textId="706F7731" w:rsidR="00E93A13" w:rsidRPr="003F7263" w:rsidRDefault="00E93A13" w:rsidP="00E93A13">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428A6FA3" w14:textId="7F3C94DF"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3E98646" w14:textId="52283BCD"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40D0FEE6" w14:textId="6C8B0D00"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93A13" w:rsidRPr="003F7263" w14:paraId="336DA679" w14:textId="77777777" w:rsidTr="003B0A24">
        <w:trPr>
          <w:gridAfter w:val="4"/>
          <w:wAfter w:w="214" w:type="dxa"/>
          <w:jc w:val="center"/>
        </w:trPr>
        <w:tc>
          <w:tcPr>
            <w:tcW w:w="1062" w:type="dxa"/>
            <w:gridSpan w:val="2"/>
            <w:tcBorders>
              <w:bottom w:val="single" w:sz="4" w:space="0" w:color="auto"/>
            </w:tcBorders>
            <w:shd w:val="clear" w:color="auto" w:fill="D9D9D9"/>
          </w:tcPr>
          <w:p w14:paraId="393C6573"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w:t>
            </w:r>
          </w:p>
        </w:tc>
        <w:tc>
          <w:tcPr>
            <w:tcW w:w="3473" w:type="dxa"/>
            <w:gridSpan w:val="3"/>
            <w:tcBorders>
              <w:bottom w:val="single" w:sz="4" w:space="0" w:color="auto"/>
            </w:tcBorders>
            <w:shd w:val="clear" w:color="auto" w:fill="D9D9D9"/>
          </w:tcPr>
          <w:p w14:paraId="5D0CCC76" w14:textId="77777777" w:rsidR="00E93A13" w:rsidRPr="003F7263" w:rsidRDefault="00E93A13" w:rsidP="00E93A13">
            <w:pPr>
              <w:pStyle w:val="TAL"/>
              <w:rPr>
                <w:b/>
                <w:sz w:val="16"/>
                <w:szCs w:val="16"/>
                <w:lang w:eastAsia="en-US"/>
              </w:rPr>
            </w:pPr>
            <w:r w:rsidRPr="003F7263">
              <w:rPr>
                <w:b/>
                <w:sz w:val="16"/>
                <w:szCs w:val="16"/>
                <w:lang w:eastAsia="en-US"/>
              </w:rPr>
              <w:t>RRC others</w:t>
            </w:r>
          </w:p>
        </w:tc>
        <w:tc>
          <w:tcPr>
            <w:tcW w:w="807" w:type="dxa"/>
            <w:gridSpan w:val="4"/>
            <w:tcBorders>
              <w:bottom w:val="single" w:sz="4" w:space="0" w:color="auto"/>
            </w:tcBorders>
            <w:shd w:val="clear" w:color="auto" w:fill="D9D9D9"/>
          </w:tcPr>
          <w:p w14:paraId="4F0CA2FB"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32D56867"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4012FC81" w14:textId="77777777" w:rsidR="00E93A13" w:rsidRPr="003F7263" w:rsidRDefault="00E93A13" w:rsidP="00E93A13">
            <w:pPr>
              <w:pStyle w:val="TAL"/>
              <w:keepNext w:val="0"/>
              <w:keepLines w:val="0"/>
              <w:rPr>
                <w:rFonts w:cs="Arial"/>
                <w:sz w:val="16"/>
                <w:szCs w:val="16"/>
                <w:lang w:eastAsia="en-US"/>
              </w:rPr>
            </w:pPr>
          </w:p>
        </w:tc>
      </w:tr>
      <w:tr w:rsidR="00E93A13" w:rsidRPr="003F7263" w14:paraId="78DDDA1E" w14:textId="77777777" w:rsidTr="003B0A24">
        <w:trPr>
          <w:gridAfter w:val="4"/>
          <w:wAfter w:w="214" w:type="dxa"/>
          <w:jc w:val="center"/>
        </w:trPr>
        <w:tc>
          <w:tcPr>
            <w:tcW w:w="1062" w:type="dxa"/>
            <w:gridSpan w:val="2"/>
            <w:tcBorders>
              <w:bottom w:val="single" w:sz="4" w:space="0" w:color="auto"/>
            </w:tcBorders>
            <w:shd w:val="clear" w:color="auto" w:fill="D9D9D9"/>
          </w:tcPr>
          <w:p w14:paraId="10983FFC"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8.1.5.1</w:t>
            </w:r>
          </w:p>
        </w:tc>
        <w:tc>
          <w:tcPr>
            <w:tcW w:w="3473" w:type="dxa"/>
            <w:gridSpan w:val="3"/>
            <w:tcBorders>
              <w:bottom w:val="single" w:sz="4" w:space="0" w:color="auto"/>
            </w:tcBorders>
            <w:shd w:val="clear" w:color="auto" w:fill="D9D9D9"/>
          </w:tcPr>
          <w:p w14:paraId="3BDB59B9"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UE capability transfer</w:t>
            </w:r>
          </w:p>
        </w:tc>
        <w:tc>
          <w:tcPr>
            <w:tcW w:w="807" w:type="dxa"/>
            <w:gridSpan w:val="4"/>
            <w:tcBorders>
              <w:bottom w:val="single" w:sz="4" w:space="0" w:color="auto"/>
            </w:tcBorders>
            <w:shd w:val="clear" w:color="auto" w:fill="D9D9D9"/>
          </w:tcPr>
          <w:p w14:paraId="690DEA5E"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55E50205"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4D8B6CE8" w14:textId="77777777" w:rsidR="00E93A13" w:rsidRPr="003F7263" w:rsidRDefault="00E93A13" w:rsidP="00E93A13">
            <w:pPr>
              <w:pStyle w:val="TAL"/>
              <w:keepNext w:val="0"/>
              <w:keepLines w:val="0"/>
              <w:rPr>
                <w:rFonts w:cs="Arial"/>
                <w:sz w:val="16"/>
                <w:szCs w:val="16"/>
                <w:lang w:eastAsia="en-US"/>
              </w:rPr>
            </w:pPr>
          </w:p>
        </w:tc>
      </w:tr>
      <w:tr w:rsidR="00E93A13" w:rsidRPr="003F7263" w14:paraId="515F8437" w14:textId="77777777" w:rsidTr="003B0A24">
        <w:trPr>
          <w:gridAfter w:val="4"/>
          <w:wAfter w:w="214" w:type="dxa"/>
          <w:jc w:val="center"/>
        </w:trPr>
        <w:tc>
          <w:tcPr>
            <w:tcW w:w="1062" w:type="dxa"/>
            <w:gridSpan w:val="2"/>
            <w:tcBorders>
              <w:bottom w:val="single" w:sz="4" w:space="0" w:color="auto"/>
            </w:tcBorders>
            <w:shd w:val="clear" w:color="auto" w:fill="auto"/>
          </w:tcPr>
          <w:p w14:paraId="7205A8EE" w14:textId="77777777" w:rsidR="00E93A13" w:rsidRPr="003F7263" w:rsidRDefault="00E93A13" w:rsidP="00E93A13">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5E2EB25D" w14:textId="77777777" w:rsidR="00E93A13" w:rsidRPr="003F7263" w:rsidRDefault="00E93A13" w:rsidP="00E93A13">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07D7606"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8258EA9"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3DEB200" w14:textId="77777777"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p>
        </w:tc>
      </w:tr>
      <w:tr w:rsidR="00E93A13" w:rsidRPr="003F7263" w14:paraId="61A6C2E7" w14:textId="77777777" w:rsidTr="003B0A24">
        <w:trPr>
          <w:gridAfter w:val="4"/>
          <w:wAfter w:w="214" w:type="dxa"/>
          <w:jc w:val="center"/>
        </w:trPr>
        <w:tc>
          <w:tcPr>
            <w:tcW w:w="1062" w:type="dxa"/>
            <w:gridSpan w:val="2"/>
            <w:tcBorders>
              <w:bottom w:val="single" w:sz="4" w:space="0" w:color="auto"/>
            </w:tcBorders>
            <w:shd w:val="clear" w:color="auto" w:fill="D9D9D9"/>
          </w:tcPr>
          <w:p w14:paraId="58600021"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8.1.5.2</w:t>
            </w:r>
          </w:p>
        </w:tc>
        <w:tc>
          <w:tcPr>
            <w:tcW w:w="3473" w:type="dxa"/>
            <w:gridSpan w:val="3"/>
            <w:tcBorders>
              <w:bottom w:val="single" w:sz="4" w:space="0" w:color="auto"/>
            </w:tcBorders>
            <w:shd w:val="clear" w:color="auto" w:fill="D9D9D9"/>
          </w:tcPr>
          <w:p w14:paraId="75F1DD22" w14:textId="77777777" w:rsidR="00E93A13" w:rsidRPr="003F7263" w:rsidRDefault="00E93A13" w:rsidP="00E93A13">
            <w:pPr>
              <w:pStyle w:val="TAL"/>
              <w:rPr>
                <w:b/>
                <w:sz w:val="16"/>
                <w:szCs w:val="16"/>
                <w:lang w:eastAsia="en-US"/>
              </w:rPr>
            </w:pPr>
            <w:r w:rsidRPr="003F7263">
              <w:rPr>
                <w:b/>
                <w:sz w:val="16"/>
                <w:szCs w:val="16"/>
                <w:lang w:eastAsia="en-US"/>
              </w:rPr>
              <w:t>SI change / On-demand SIB</w:t>
            </w:r>
          </w:p>
        </w:tc>
        <w:tc>
          <w:tcPr>
            <w:tcW w:w="807" w:type="dxa"/>
            <w:gridSpan w:val="4"/>
            <w:tcBorders>
              <w:bottom w:val="single" w:sz="4" w:space="0" w:color="auto"/>
            </w:tcBorders>
            <w:shd w:val="clear" w:color="auto" w:fill="D9D9D9"/>
          </w:tcPr>
          <w:p w14:paraId="5ABD57D0"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2CDEA726"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74BF1573" w14:textId="77777777" w:rsidR="00E93A13" w:rsidRPr="003F7263" w:rsidRDefault="00E93A13" w:rsidP="00E93A13">
            <w:pPr>
              <w:pStyle w:val="TAL"/>
              <w:keepNext w:val="0"/>
              <w:keepLines w:val="0"/>
              <w:rPr>
                <w:rFonts w:cs="Arial"/>
                <w:sz w:val="16"/>
                <w:szCs w:val="16"/>
                <w:lang w:eastAsia="en-US"/>
              </w:rPr>
            </w:pPr>
          </w:p>
        </w:tc>
      </w:tr>
      <w:tr w:rsidR="00E93A13" w:rsidRPr="003F7263" w14:paraId="134299EA" w14:textId="77777777" w:rsidTr="003B0A24">
        <w:trPr>
          <w:gridAfter w:val="4"/>
          <w:wAfter w:w="214" w:type="dxa"/>
          <w:jc w:val="center"/>
        </w:trPr>
        <w:tc>
          <w:tcPr>
            <w:tcW w:w="1062" w:type="dxa"/>
            <w:gridSpan w:val="2"/>
            <w:tcBorders>
              <w:bottom w:val="single" w:sz="4" w:space="0" w:color="auto"/>
            </w:tcBorders>
            <w:shd w:val="clear" w:color="auto" w:fill="auto"/>
          </w:tcPr>
          <w:p w14:paraId="559007EF" w14:textId="77777777" w:rsidR="00E93A13" w:rsidRPr="003F7263" w:rsidRDefault="00E93A13" w:rsidP="00E93A13">
            <w:pPr>
              <w:pStyle w:val="TAL"/>
              <w:keepNext w:val="0"/>
              <w:keepLines w:val="0"/>
              <w:rPr>
                <w:sz w:val="16"/>
                <w:szCs w:val="16"/>
                <w:lang w:eastAsia="en-US"/>
              </w:rPr>
            </w:pPr>
            <w:r w:rsidRPr="003F7263">
              <w:rPr>
                <w:sz w:val="16"/>
                <w:szCs w:val="16"/>
                <w:lang w:eastAsia="en-US"/>
              </w:rPr>
              <w:t>8.1.5.2.1</w:t>
            </w:r>
          </w:p>
        </w:tc>
        <w:tc>
          <w:tcPr>
            <w:tcW w:w="3473" w:type="dxa"/>
            <w:gridSpan w:val="3"/>
            <w:tcBorders>
              <w:bottom w:val="single" w:sz="4" w:space="0" w:color="auto"/>
            </w:tcBorders>
            <w:shd w:val="clear" w:color="auto" w:fill="auto"/>
          </w:tcPr>
          <w:p w14:paraId="118D4ADF" w14:textId="6509B4E1" w:rsidR="00E93A13" w:rsidRPr="003F7263" w:rsidRDefault="00E93A13" w:rsidP="00E93A13">
            <w:pPr>
              <w:pStyle w:val="TAL"/>
              <w:rPr>
                <w:sz w:val="16"/>
                <w:szCs w:val="16"/>
                <w:lang w:eastAsia="en-US"/>
              </w:rPr>
            </w:pPr>
            <w:r w:rsidRPr="003F7263">
              <w:rPr>
                <w:sz w:val="16"/>
                <w:szCs w:val="16"/>
              </w:rPr>
              <w:t>Void</w:t>
            </w:r>
          </w:p>
        </w:tc>
        <w:tc>
          <w:tcPr>
            <w:tcW w:w="807" w:type="dxa"/>
            <w:gridSpan w:val="4"/>
            <w:tcBorders>
              <w:bottom w:val="single" w:sz="4" w:space="0" w:color="auto"/>
            </w:tcBorders>
            <w:shd w:val="clear" w:color="auto" w:fill="auto"/>
          </w:tcPr>
          <w:p w14:paraId="747E07D4" w14:textId="406D0B75"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21FF4069" w14:textId="325D5AAD"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5856C14D" w14:textId="543122B3" w:rsidR="00E93A13" w:rsidRPr="003F7263" w:rsidRDefault="00E93A13" w:rsidP="00E93A13">
            <w:pPr>
              <w:pStyle w:val="TAL"/>
              <w:keepNext w:val="0"/>
              <w:keepLines w:val="0"/>
              <w:rPr>
                <w:rFonts w:cs="Arial"/>
                <w:sz w:val="16"/>
                <w:szCs w:val="16"/>
                <w:lang w:eastAsia="en-US"/>
              </w:rPr>
            </w:pPr>
          </w:p>
        </w:tc>
      </w:tr>
      <w:tr w:rsidR="00E93A13" w:rsidRPr="003F7263" w14:paraId="22C41D6B" w14:textId="77777777" w:rsidTr="003B0A24">
        <w:trPr>
          <w:gridAfter w:val="4"/>
          <w:wAfter w:w="214" w:type="dxa"/>
          <w:jc w:val="center"/>
        </w:trPr>
        <w:tc>
          <w:tcPr>
            <w:tcW w:w="1062" w:type="dxa"/>
            <w:gridSpan w:val="2"/>
            <w:tcBorders>
              <w:bottom w:val="single" w:sz="4" w:space="0" w:color="auto"/>
            </w:tcBorders>
            <w:shd w:val="clear" w:color="auto" w:fill="auto"/>
          </w:tcPr>
          <w:p w14:paraId="425F1812" w14:textId="00ACC7FD" w:rsidR="00E93A13" w:rsidRPr="003F7263" w:rsidRDefault="00E93A13" w:rsidP="00E93A13">
            <w:pPr>
              <w:pStyle w:val="TAL"/>
              <w:keepNext w:val="0"/>
              <w:keepLines w:val="0"/>
              <w:rPr>
                <w:sz w:val="16"/>
                <w:szCs w:val="16"/>
                <w:lang w:eastAsia="en-US"/>
              </w:rPr>
            </w:pPr>
            <w:r w:rsidRPr="003F7263">
              <w:rPr>
                <w:sz w:val="16"/>
                <w:szCs w:val="16"/>
                <w:lang w:eastAsia="en-US"/>
              </w:rPr>
              <w:t>8.1.5.2.2</w:t>
            </w:r>
          </w:p>
        </w:tc>
        <w:tc>
          <w:tcPr>
            <w:tcW w:w="3473" w:type="dxa"/>
            <w:gridSpan w:val="3"/>
            <w:tcBorders>
              <w:bottom w:val="single" w:sz="4" w:space="0" w:color="auto"/>
            </w:tcBorders>
            <w:shd w:val="clear" w:color="auto" w:fill="auto"/>
          </w:tcPr>
          <w:p w14:paraId="552B5217" w14:textId="7F80DDE4" w:rsidR="00E93A13" w:rsidRPr="003F7263" w:rsidRDefault="00E93A13" w:rsidP="00E93A13">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79F9173E" w14:textId="0DCD81BF" w:rsidR="00E93A13" w:rsidRPr="003F7263" w:rsidRDefault="00E93A13" w:rsidP="00E93A13">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63FD8C06" w14:textId="3EBF5280" w:rsidR="00E93A13" w:rsidRPr="003F7263" w:rsidRDefault="00577EA0" w:rsidP="00E93A13">
            <w:pPr>
              <w:pStyle w:val="TAC"/>
              <w:keepNext w:val="0"/>
              <w:keepLines w:val="0"/>
              <w:rPr>
                <w:rFonts w:cs="Arial"/>
                <w:sz w:val="16"/>
                <w:szCs w:val="16"/>
                <w:lang w:eastAsia="en-US"/>
              </w:rPr>
            </w:pPr>
            <w:r w:rsidRPr="00577EA0">
              <w:rPr>
                <w:rFonts w:cs="Arial"/>
                <w:sz w:val="16"/>
                <w:szCs w:val="16"/>
                <w:lang w:eastAsia="en-US"/>
              </w:rPr>
              <w:t>C21</w:t>
            </w:r>
          </w:p>
        </w:tc>
        <w:tc>
          <w:tcPr>
            <w:tcW w:w="3560" w:type="dxa"/>
            <w:gridSpan w:val="4"/>
            <w:tcBorders>
              <w:bottom w:val="single" w:sz="4" w:space="0" w:color="auto"/>
            </w:tcBorders>
            <w:shd w:val="clear" w:color="auto" w:fill="auto"/>
          </w:tcPr>
          <w:p w14:paraId="10F1AE9B" w14:textId="4CCCC35A"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UEs supporting 5G</w:t>
            </w:r>
            <w:r w:rsidR="00577EA0" w:rsidRPr="00577EA0">
              <w:rPr>
                <w:rFonts w:cs="Arial"/>
                <w:bCs/>
                <w:sz w:val="16"/>
                <w:szCs w:val="16"/>
                <w:lang w:eastAsia="en-US"/>
              </w:rPr>
              <w:t xml:space="preserve"> Core</w:t>
            </w:r>
          </w:p>
        </w:tc>
      </w:tr>
      <w:tr w:rsidR="00E93A13" w:rsidRPr="003F7263" w14:paraId="5232104D" w14:textId="77777777" w:rsidTr="003B0A24">
        <w:trPr>
          <w:gridAfter w:val="4"/>
          <w:wAfter w:w="214" w:type="dxa"/>
          <w:jc w:val="center"/>
        </w:trPr>
        <w:tc>
          <w:tcPr>
            <w:tcW w:w="1062" w:type="dxa"/>
            <w:gridSpan w:val="2"/>
            <w:tcBorders>
              <w:bottom w:val="single" w:sz="4" w:space="0" w:color="auto"/>
            </w:tcBorders>
            <w:shd w:val="clear" w:color="auto" w:fill="D9D9D9"/>
          </w:tcPr>
          <w:p w14:paraId="7D1771E8"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8.1.5.3</w:t>
            </w:r>
          </w:p>
        </w:tc>
        <w:tc>
          <w:tcPr>
            <w:tcW w:w="3473" w:type="dxa"/>
            <w:gridSpan w:val="3"/>
            <w:tcBorders>
              <w:bottom w:val="single" w:sz="4" w:space="0" w:color="auto"/>
            </w:tcBorders>
            <w:shd w:val="clear" w:color="auto" w:fill="D9D9D9"/>
          </w:tcPr>
          <w:p w14:paraId="0779D190" w14:textId="77777777" w:rsidR="00E93A13" w:rsidRPr="003F7263" w:rsidRDefault="00E93A13" w:rsidP="00E93A13">
            <w:pPr>
              <w:pStyle w:val="TAL"/>
              <w:rPr>
                <w:b/>
                <w:sz w:val="16"/>
                <w:szCs w:val="16"/>
                <w:lang w:eastAsia="en-US"/>
              </w:rPr>
            </w:pPr>
            <w:r w:rsidRPr="003F7263">
              <w:rPr>
                <w:b/>
                <w:sz w:val="16"/>
                <w:szCs w:val="16"/>
                <w:lang w:eastAsia="en-US"/>
              </w:rPr>
              <w:t>PWS notification</w:t>
            </w:r>
          </w:p>
        </w:tc>
        <w:tc>
          <w:tcPr>
            <w:tcW w:w="807" w:type="dxa"/>
            <w:gridSpan w:val="4"/>
            <w:tcBorders>
              <w:bottom w:val="single" w:sz="4" w:space="0" w:color="auto"/>
            </w:tcBorders>
            <w:shd w:val="clear" w:color="auto" w:fill="D9D9D9"/>
          </w:tcPr>
          <w:p w14:paraId="67693396" w14:textId="77777777" w:rsidR="00E93A13" w:rsidRPr="003F7263" w:rsidRDefault="00E93A13" w:rsidP="00E93A13">
            <w:pPr>
              <w:pStyle w:val="TAC"/>
              <w:keepNext w:val="0"/>
              <w:keepLines w:val="0"/>
              <w:rPr>
                <w:rFonts w:cs="Arial"/>
                <w:b/>
                <w:bCs/>
                <w:sz w:val="16"/>
                <w:szCs w:val="16"/>
                <w:lang w:eastAsia="en-US"/>
              </w:rPr>
            </w:pPr>
          </w:p>
        </w:tc>
        <w:tc>
          <w:tcPr>
            <w:tcW w:w="1161" w:type="dxa"/>
            <w:gridSpan w:val="4"/>
            <w:tcBorders>
              <w:bottom w:val="single" w:sz="4" w:space="0" w:color="auto"/>
            </w:tcBorders>
            <w:shd w:val="clear" w:color="auto" w:fill="D9D9D9"/>
          </w:tcPr>
          <w:p w14:paraId="49ECFD20" w14:textId="77777777" w:rsidR="00E93A13" w:rsidRPr="003F7263" w:rsidRDefault="00E93A13" w:rsidP="00E93A13">
            <w:pPr>
              <w:pStyle w:val="TAC"/>
              <w:keepNext w:val="0"/>
              <w:keepLines w:val="0"/>
              <w:rPr>
                <w:rFonts w:cs="Arial"/>
                <w:b/>
                <w:sz w:val="16"/>
                <w:szCs w:val="16"/>
                <w:lang w:eastAsia="en-US"/>
              </w:rPr>
            </w:pPr>
          </w:p>
        </w:tc>
        <w:tc>
          <w:tcPr>
            <w:tcW w:w="3560" w:type="dxa"/>
            <w:gridSpan w:val="4"/>
            <w:tcBorders>
              <w:bottom w:val="single" w:sz="4" w:space="0" w:color="auto"/>
            </w:tcBorders>
            <w:shd w:val="clear" w:color="auto" w:fill="D9D9D9"/>
          </w:tcPr>
          <w:p w14:paraId="23B7833A" w14:textId="77777777" w:rsidR="00E93A13" w:rsidRPr="003F7263" w:rsidRDefault="00E93A13" w:rsidP="00E93A13">
            <w:pPr>
              <w:pStyle w:val="TAL"/>
              <w:keepNext w:val="0"/>
              <w:keepLines w:val="0"/>
              <w:rPr>
                <w:rFonts w:cs="Arial"/>
                <w:b/>
                <w:bCs/>
                <w:sz w:val="16"/>
                <w:szCs w:val="16"/>
                <w:lang w:eastAsia="en-US"/>
              </w:rPr>
            </w:pPr>
          </w:p>
        </w:tc>
      </w:tr>
      <w:tr w:rsidR="00E93A13" w:rsidRPr="003F7263" w14:paraId="3E00EFC9" w14:textId="77777777" w:rsidTr="003B0A24">
        <w:trPr>
          <w:gridAfter w:val="4"/>
          <w:wAfter w:w="214" w:type="dxa"/>
          <w:jc w:val="center"/>
        </w:trPr>
        <w:tc>
          <w:tcPr>
            <w:tcW w:w="1062" w:type="dxa"/>
            <w:gridSpan w:val="2"/>
            <w:tcBorders>
              <w:bottom w:val="single" w:sz="4" w:space="0" w:color="auto"/>
            </w:tcBorders>
            <w:shd w:val="clear" w:color="auto" w:fill="auto"/>
          </w:tcPr>
          <w:p w14:paraId="65A837B5" w14:textId="77777777" w:rsidR="00E93A13" w:rsidRPr="003F7263" w:rsidRDefault="00E93A13" w:rsidP="00E93A13">
            <w:pPr>
              <w:pStyle w:val="TAL"/>
              <w:keepNext w:val="0"/>
              <w:keepLines w:val="0"/>
              <w:rPr>
                <w:sz w:val="16"/>
                <w:szCs w:val="16"/>
                <w:lang w:eastAsia="en-US"/>
              </w:rPr>
            </w:pPr>
            <w:r w:rsidRPr="003F7263">
              <w:rPr>
                <w:sz w:val="16"/>
                <w:szCs w:val="16"/>
                <w:lang w:eastAsia="en-US"/>
              </w:rPr>
              <w:t>8.1.5.3.1</w:t>
            </w:r>
          </w:p>
        </w:tc>
        <w:tc>
          <w:tcPr>
            <w:tcW w:w="3473" w:type="dxa"/>
            <w:gridSpan w:val="3"/>
            <w:tcBorders>
              <w:bottom w:val="single" w:sz="4" w:space="0" w:color="auto"/>
            </w:tcBorders>
            <w:shd w:val="clear" w:color="auto" w:fill="auto"/>
          </w:tcPr>
          <w:p w14:paraId="016DFD83" w14:textId="77777777" w:rsidR="00E93A13" w:rsidRPr="003F7263" w:rsidRDefault="00E93A13" w:rsidP="00E93A13">
            <w:pPr>
              <w:pStyle w:val="TAL"/>
              <w:rPr>
                <w:sz w:val="16"/>
                <w:szCs w:val="16"/>
                <w:lang w:eastAsia="en-US"/>
              </w:rPr>
            </w:pPr>
            <w:r w:rsidRPr="003F7263">
              <w:rPr>
                <w:sz w:val="16"/>
                <w:szCs w:val="16"/>
                <w:lang w:eastAsia="en-US"/>
              </w:rPr>
              <w:t>PWS notification / PWS reception in NR RRC_IDLE state</w:t>
            </w:r>
          </w:p>
        </w:tc>
        <w:tc>
          <w:tcPr>
            <w:tcW w:w="807" w:type="dxa"/>
            <w:gridSpan w:val="4"/>
            <w:tcBorders>
              <w:bottom w:val="single" w:sz="4" w:space="0" w:color="auto"/>
            </w:tcBorders>
            <w:shd w:val="clear" w:color="auto" w:fill="auto"/>
          </w:tcPr>
          <w:p w14:paraId="73A34D7F" w14:textId="77777777" w:rsidR="00E93A13" w:rsidRPr="003F7263" w:rsidRDefault="00E93A13" w:rsidP="00E93A13">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5AE10935"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rPr>
              <w:t>C35</w:t>
            </w:r>
          </w:p>
        </w:tc>
        <w:tc>
          <w:tcPr>
            <w:tcW w:w="3560" w:type="dxa"/>
            <w:gridSpan w:val="4"/>
            <w:tcBorders>
              <w:bottom w:val="single" w:sz="4" w:space="0" w:color="auto"/>
            </w:tcBorders>
            <w:shd w:val="clear" w:color="auto" w:fill="auto"/>
          </w:tcPr>
          <w:p w14:paraId="062B163E"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E93A13" w:rsidRPr="003F7263" w14:paraId="14754B26" w14:textId="77777777" w:rsidTr="003B0A24">
        <w:trPr>
          <w:gridAfter w:val="4"/>
          <w:wAfter w:w="214" w:type="dxa"/>
          <w:jc w:val="center"/>
        </w:trPr>
        <w:tc>
          <w:tcPr>
            <w:tcW w:w="1062" w:type="dxa"/>
            <w:gridSpan w:val="2"/>
            <w:tcBorders>
              <w:bottom w:val="single" w:sz="4" w:space="0" w:color="auto"/>
            </w:tcBorders>
            <w:shd w:val="clear" w:color="auto" w:fill="auto"/>
          </w:tcPr>
          <w:p w14:paraId="44FBD2C1" w14:textId="77777777" w:rsidR="00E93A13" w:rsidRPr="003F7263" w:rsidRDefault="00E93A13" w:rsidP="00E93A13">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0BD0FCB3" w14:textId="77777777" w:rsidR="00E93A13" w:rsidRPr="003F7263" w:rsidRDefault="00E93A13" w:rsidP="00E93A13">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6B7B168C"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C1CE98D" w14:textId="46A483AA" w:rsidR="00E93A13" w:rsidRPr="003F7263" w:rsidRDefault="00E93A13" w:rsidP="00E93A13">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2C38A742" w14:textId="3251237D"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93A13" w:rsidRPr="003F7263" w14:paraId="303C27C5" w14:textId="77777777" w:rsidTr="003B0A24">
        <w:trPr>
          <w:gridAfter w:val="4"/>
          <w:wAfter w:w="214" w:type="dxa"/>
          <w:jc w:val="center"/>
        </w:trPr>
        <w:tc>
          <w:tcPr>
            <w:tcW w:w="1062" w:type="dxa"/>
            <w:gridSpan w:val="2"/>
            <w:tcBorders>
              <w:bottom w:val="single" w:sz="4" w:space="0" w:color="auto"/>
            </w:tcBorders>
            <w:shd w:val="clear" w:color="auto" w:fill="auto"/>
          </w:tcPr>
          <w:p w14:paraId="72D09ECF" w14:textId="77777777" w:rsidR="00E93A13" w:rsidRPr="003F7263" w:rsidRDefault="00E93A13" w:rsidP="00E93A13">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48695945" w14:textId="77777777" w:rsidR="00E93A13" w:rsidRPr="003F7263" w:rsidRDefault="00E93A13" w:rsidP="00E93A13">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0C927F77"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30B213" w14:textId="77777777" w:rsidR="00E93A13" w:rsidRPr="003F7263" w:rsidRDefault="00E93A13" w:rsidP="00E93A13">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462C656F"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93A13" w:rsidRPr="003F7263" w14:paraId="1761863B" w14:textId="77777777" w:rsidTr="003B0A24">
        <w:trPr>
          <w:gridAfter w:val="4"/>
          <w:wAfter w:w="214" w:type="dxa"/>
          <w:jc w:val="center"/>
        </w:trPr>
        <w:tc>
          <w:tcPr>
            <w:tcW w:w="1062" w:type="dxa"/>
            <w:gridSpan w:val="2"/>
            <w:tcBorders>
              <w:bottom w:val="single" w:sz="4" w:space="0" w:color="auto"/>
            </w:tcBorders>
            <w:shd w:val="clear" w:color="auto" w:fill="auto"/>
          </w:tcPr>
          <w:p w14:paraId="0ECE7F3F" w14:textId="77777777" w:rsidR="00E93A13" w:rsidRPr="003F7263" w:rsidRDefault="00E93A13" w:rsidP="00E93A13">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22F43CBA" w14:textId="77777777" w:rsidR="00E93A13" w:rsidRPr="003F7263" w:rsidRDefault="00E93A13" w:rsidP="00E93A13">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0ECA5ED3"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4A4816C" w14:textId="77777777" w:rsidR="00E93A13" w:rsidRPr="003F7263" w:rsidRDefault="00E93A13" w:rsidP="00E93A13">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3605CBA0"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93A13" w:rsidRPr="003F7263" w14:paraId="0ADB4BE5" w14:textId="77777777" w:rsidTr="003B0A24">
        <w:trPr>
          <w:gridAfter w:val="4"/>
          <w:wAfter w:w="214" w:type="dxa"/>
          <w:jc w:val="center"/>
        </w:trPr>
        <w:tc>
          <w:tcPr>
            <w:tcW w:w="1062" w:type="dxa"/>
            <w:gridSpan w:val="2"/>
            <w:tcBorders>
              <w:bottom w:val="single" w:sz="4" w:space="0" w:color="auto"/>
            </w:tcBorders>
            <w:shd w:val="clear" w:color="auto" w:fill="D0CECE"/>
          </w:tcPr>
          <w:p w14:paraId="13673564" w14:textId="77777777" w:rsidR="00E93A13" w:rsidRPr="003F7263" w:rsidRDefault="00E93A13" w:rsidP="00E93A13">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7977FA64" w14:textId="77777777" w:rsidR="00E93A13" w:rsidRPr="003F7263" w:rsidRDefault="00E93A13" w:rsidP="00E93A13">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0ACDCFF5"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14AFA6C6"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319DB952" w14:textId="77777777" w:rsidR="00E93A13" w:rsidRPr="003F7263" w:rsidRDefault="00E93A13" w:rsidP="00E93A13">
            <w:pPr>
              <w:pStyle w:val="TAL"/>
              <w:keepNext w:val="0"/>
              <w:keepLines w:val="0"/>
              <w:rPr>
                <w:rFonts w:cs="Arial"/>
                <w:bCs/>
                <w:sz w:val="16"/>
                <w:szCs w:val="16"/>
              </w:rPr>
            </w:pPr>
          </w:p>
        </w:tc>
      </w:tr>
      <w:tr w:rsidR="00E93A13" w:rsidRPr="003F7263" w14:paraId="0F1EE5B7" w14:textId="77777777" w:rsidTr="003B0A24">
        <w:trPr>
          <w:gridAfter w:val="4"/>
          <w:wAfter w:w="214" w:type="dxa"/>
          <w:jc w:val="center"/>
        </w:trPr>
        <w:tc>
          <w:tcPr>
            <w:tcW w:w="1062" w:type="dxa"/>
            <w:gridSpan w:val="2"/>
            <w:tcBorders>
              <w:bottom w:val="single" w:sz="4" w:space="0" w:color="auto"/>
            </w:tcBorders>
            <w:shd w:val="clear" w:color="auto" w:fill="auto"/>
          </w:tcPr>
          <w:p w14:paraId="19FB4026" w14:textId="77777777" w:rsidR="00E93A13" w:rsidRPr="003F7263" w:rsidRDefault="00E93A13" w:rsidP="00E93A13">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56D8AEDF" w14:textId="77777777" w:rsidR="00E93A13" w:rsidRPr="003F7263" w:rsidRDefault="00E93A13" w:rsidP="00E93A13">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51B97C46"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3E16C69" w14:textId="77777777" w:rsidR="00E93A13" w:rsidRPr="003F7263" w:rsidRDefault="00E93A13" w:rsidP="00E93A13">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A08CFF7"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p>
        </w:tc>
      </w:tr>
      <w:tr w:rsidR="00E93A13" w:rsidRPr="003F7263" w14:paraId="54CEEE27" w14:textId="77777777" w:rsidTr="003B0A24">
        <w:trPr>
          <w:gridAfter w:val="4"/>
          <w:wAfter w:w="214" w:type="dxa"/>
          <w:jc w:val="center"/>
        </w:trPr>
        <w:tc>
          <w:tcPr>
            <w:tcW w:w="1062" w:type="dxa"/>
            <w:gridSpan w:val="2"/>
            <w:tcBorders>
              <w:bottom w:val="single" w:sz="4" w:space="0" w:color="auto"/>
            </w:tcBorders>
            <w:shd w:val="clear" w:color="auto" w:fill="D9D9D9"/>
          </w:tcPr>
          <w:p w14:paraId="2F5F4CB0" w14:textId="77777777" w:rsidR="00E93A13" w:rsidRPr="003F7263" w:rsidRDefault="00E93A13" w:rsidP="00E93A13">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760DC00B" w14:textId="77777777" w:rsidR="00E93A13" w:rsidRPr="003F7263" w:rsidRDefault="00E93A13" w:rsidP="00E93A13">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088D6A79"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43A5CD4"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E0805AF" w14:textId="77777777" w:rsidR="00E93A13" w:rsidRPr="003F7263" w:rsidRDefault="00E93A13" w:rsidP="00E93A13">
            <w:pPr>
              <w:pStyle w:val="TAL"/>
              <w:keepNext w:val="0"/>
              <w:keepLines w:val="0"/>
              <w:rPr>
                <w:rFonts w:cs="Arial"/>
                <w:bCs/>
                <w:sz w:val="16"/>
                <w:szCs w:val="16"/>
              </w:rPr>
            </w:pPr>
          </w:p>
        </w:tc>
      </w:tr>
      <w:tr w:rsidR="00E93A13" w:rsidRPr="003F7263" w14:paraId="31390AAE" w14:textId="77777777" w:rsidTr="003B0A24">
        <w:trPr>
          <w:gridAfter w:val="4"/>
          <w:wAfter w:w="214" w:type="dxa"/>
          <w:jc w:val="center"/>
        </w:trPr>
        <w:tc>
          <w:tcPr>
            <w:tcW w:w="1062" w:type="dxa"/>
            <w:gridSpan w:val="2"/>
            <w:tcBorders>
              <w:bottom w:val="single" w:sz="4" w:space="0" w:color="auto"/>
            </w:tcBorders>
            <w:shd w:val="clear" w:color="auto" w:fill="auto"/>
          </w:tcPr>
          <w:p w14:paraId="2193375F" w14:textId="77777777" w:rsidR="00E93A13" w:rsidRPr="003F7263" w:rsidRDefault="00E93A13" w:rsidP="00E93A13">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27BFEBE3" w14:textId="77777777" w:rsidR="00E93A13" w:rsidRPr="003F7263" w:rsidRDefault="00E93A13" w:rsidP="00E93A13">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08C93C09"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10CD35" w14:textId="77777777" w:rsidR="00E93A13" w:rsidRPr="003F7263" w:rsidRDefault="00E93A13" w:rsidP="00E93A13">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E9D3CFA"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p>
        </w:tc>
      </w:tr>
      <w:tr w:rsidR="00E93A13" w:rsidRPr="003F7263" w14:paraId="7F9BB9C5" w14:textId="77777777" w:rsidTr="003B0A24">
        <w:trPr>
          <w:gridAfter w:val="4"/>
          <w:wAfter w:w="214" w:type="dxa"/>
          <w:jc w:val="center"/>
        </w:trPr>
        <w:tc>
          <w:tcPr>
            <w:tcW w:w="1062" w:type="dxa"/>
            <w:gridSpan w:val="2"/>
            <w:tcBorders>
              <w:bottom w:val="single" w:sz="4" w:space="0" w:color="auto"/>
            </w:tcBorders>
            <w:shd w:val="clear" w:color="auto" w:fill="D9D9D9"/>
          </w:tcPr>
          <w:p w14:paraId="745B701A" w14:textId="77777777" w:rsidR="00E93A13" w:rsidRPr="003F7263" w:rsidRDefault="00E93A13" w:rsidP="00E93A13">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72E88CCE" w14:textId="77777777" w:rsidR="00E93A13" w:rsidRPr="003F7263" w:rsidRDefault="00E93A13" w:rsidP="00E93A13">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E6EA24F"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555AB0E"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29029AD" w14:textId="77777777" w:rsidR="00E93A13" w:rsidRPr="003F7263" w:rsidRDefault="00E93A13" w:rsidP="00E93A13">
            <w:pPr>
              <w:pStyle w:val="TAL"/>
              <w:keepNext w:val="0"/>
              <w:keepLines w:val="0"/>
              <w:rPr>
                <w:rFonts w:cs="Arial"/>
                <w:bCs/>
                <w:sz w:val="16"/>
                <w:szCs w:val="16"/>
              </w:rPr>
            </w:pPr>
          </w:p>
        </w:tc>
      </w:tr>
      <w:tr w:rsidR="00E93A13" w:rsidRPr="003F7263" w14:paraId="5D016C24" w14:textId="77777777" w:rsidTr="003B0A24">
        <w:trPr>
          <w:gridAfter w:val="4"/>
          <w:wAfter w:w="214" w:type="dxa"/>
          <w:jc w:val="center"/>
        </w:trPr>
        <w:tc>
          <w:tcPr>
            <w:tcW w:w="1062" w:type="dxa"/>
            <w:gridSpan w:val="2"/>
            <w:tcBorders>
              <w:bottom w:val="single" w:sz="4" w:space="0" w:color="auto"/>
            </w:tcBorders>
            <w:shd w:val="clear" w:color="auto" w:fill="auto"/>
          </w:tcPr>
          <w:p w14:paraId="1432B84D" w14:textId="77777777" w:rsidR="00E93A13" w:rsidRPr="003F7263" w:rsidRDefault="00E93A13" w:rsidP="00E93A13">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78D50DA7" w14:textId="77777777" w:rsidR="00E93A13" w:rsidRPr="003F7263" w:rsidRDefault="00E93A13" w:rsidP="00E93A13">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2079BBE7" w14:textId="77777777" w:rsidR="00E93A13" w:rsidRPr="003F7263" w:rsidRDefault="00E93A13" w:rsidP="00E93A13">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92A46AF" w14:textId="77777777" w:rsidR="00E93A13" w:rsidRPr="003F7263" w:rsidRDefault="00E93A13" w:rsidP="00E93A13">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5E6A97F" w14:textId="7777777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5AB46345" w14:textId="77777777" w:rsidTr="003B0A24">
        <w:trPr>
          <w:gridAfter w:val="4"/>
          <w:wAfter w:w="214" w:type="dxa"/>
          <w:jc w:val="center"/>
        </w:trPr>
        <w:tc>
          <w:tcPr>
            <w:tcW w:w="1062" w:type="dxa"/>
            <w:gridSpan w:val="2"/>
            <w:tcBorders>
              <w:bottom w:val="single" w:sz="4" w:space="0" w:color="auto"/>
            </w:tcBorders>
            <w:shd w:val="clear" w:color="auto" w:fill="auto"/>
          </w:tcPr>
          <w:p w14:paraId="1A9E7659" w14:textId="77777777" w:rsidR="00E93A13" w:rsidRPr="003F7263" w:rsidRDefault="00E93A13" w:rsidP="00E93A13">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4C2F02EE" w14:textId="77777777" w:rsidR="00E93A13" w:rsidRPr="003F7263" w:rsidRDefault="00E93A13" w:rsidP="00E93A13">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4290530E" w14:textId="77777777" w:rsidR="00E93A13" w:rsidRPr="003F7263" w:rsidRDefault="00E93A13" w:rsidP="00E93A13">
            <w:pPr>
              <w:pStyle w:val="TAC"/>
              <w:keepNext w:val="0"/>
              <w:keepLines w:val="0"/>
              <w:rPr>
                <w:sz w:val="16"/>
                <w:szCs w:val="16"/>
              </w:rPr>
            </w:pPr>
          </w:p>
        </w:tc>
        <w:tc>
          <w:tcPr>
            <w:tcW w:w="1161" w:type="dxa"/>
            <w:gridSpan w:val="4"/>
            <w:tcBorders>
              <w:bottom w:val="single" w:sz="4" w:space="0" w:color="auto"/>
            </w:tcBorders>
            <w:shd w:val="clear" w:color="auto" w:fill="auto"/>
          </w:tcPr>
          <w:p w14:paraId="35CF1DD2"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65B7E40B" w14:textId="77777777" w:rsidR="00E93A13" w:rsidRPr="003F7263" w:rsidRDefault="00E93A13" w:rsidP="00E93A13">
            <w:pPr>
              <w:pStyle w:val="TAL"/>
              <w:keepNext w:val="0"/>
              <w:keepLines w:val="0"/>
              <w:rPr>
                <w:sz w:val="16"/>
                <w:szCs w:val="16"/>
              </w:rPr>
            </w:pPr>
          </w:p>
        </w:tc>
      </w:tr>
      <w:tr w:rsidR="00E93A13" w:rsidRPr="003F7263" w14:paraId="2C6DB7F7" w14:textId="77777777" w:rsidTr="003B0A24">
        <w:trPr>
          <w:gridAfter w:val="4"/>
          <w:wAfter w:w="214" w:type="dxa"/>
          <w:jc w:val="center"/>
        </w:trPr>
        <w:tc>
          <w:tcPr>
            <w:tcW w:w="1062" w:type="dxa"/>
            <w:gridSpan w:val="2"/>
            <w:tcBorders>
              <w:bottom w:val="single" w:sz="4" w:space="0" w:color="auto"/>
            </w:tcBorders>
            <w:shd w:val="clear" w:color="auto" w:fill="auto"/>
          </w:tcPr>
          <w:p w14:paraId="55512FC6" w14:textId="77777777" w:rsidR="00E93A13" w:rsidRPr="003F7263" w:rsidRDefault="00E93A13" w:rsidP="00E93A13">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26A29360" w14:textId="77777777" w:rsidR="00E93A13" w:rsidRPr="003F7263" w:rsidRDefault="00E93A13" w:rsidP="00E93A13">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45FC988D" w14:textId="77777777" w:rsidR="00E93A13" w:rsidRPr="003F7263" w:rsidRDefault="00E93A13" w:rsidP="00E93A13">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675286D" w14:textId="77777777" w:rsidR="00E93A13" w:rsidRPr="003F7263" w:rsidRDefault="00E93A13" w:rsidP="00E93A13">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579C90D9" w14:textId="7777777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0DDDEA33" w14:textId="77777777" w:rsidTr="003B0A24">
        <w:trPr>
          <w:gridAfter w:val="4"/>
          <w:wAfter w:w="214" w:type="dxa"/>
          <w:jc w:val="center"/>
        </w:trPr>
        <w:tc>
          <w:tcPr>
            <w:tcW w:w="1062" w:type="dxa"/>
            <w:gridSpan w:val="2"/>
            <w:tcBorders>
              <w:bottom w:val="single" w:sz="4" w:space="0" w:color="auto"/>
            </w:tcBorders>
            <w:shd w:val="clear" w:color="auto" w:fill="auto"/>
          </w:tcPr>
          <w:p w14:paraId="08373E20" w14:textId="77777777" w:rsidR="00E93A13" w:rsidRPr="003F7263" w:rsidRDefault="00E93A13" w:rsidP="00E93A13">
            <w:pPr>
              <w:pStyle w:val="TAL"/>
              <w:keepNext w:val="0"/>
              <w:keepLines w:val="0"/>
              <w:rPr>
                <w:sz w:val="16"/>
                <w:szCs w:val="16"/>
              </w:rPr>
            </w:pPr>
            <w:r w:rsidRPr="003F7263">
              <w:rPr>
                <w:sz w:val="16"/>
                <w:szCs w:val="16"/>
              </w:rPr>
              <w:t>8.1.5.6.4</w:t>
            </w:r>
          </w:p>
        </w:tc>
        <w:tc>
          <w:tcPr>
            <w:tcW w:w="3473" w:type="dxa"/>
            <w:gridSpan w:val="3"/>
            <w:tcBorders>
              <w:bottom w:val="single" w:sz="4" w:space="0" w:color="auto"/>
            </w:tcBorders>
            <w:shd w:val="clear" w:color="auto" w:fill="auto"/>
          </w:tcPr>
          <w:p w14:paraId="4A56F85D" w14:textId="77777777" w:rsidR="00E93A13" w:rsidRPr="003F7263" w:rsidRDefault="00E93A13" w:rsidP="00E93A13">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582DE1B" w14:textId="77777777" w:rsidR="00E93A13" w:rsidRPr="003F7263" w:rsidRDefault="00E93A13" w:rsidP="00E93A13">
            <w:pPr>
              <w:pStyle w:val="TAC"/>
              <w:keepNext w:val="0"/>
              <w:keepLines w:val="0"/>
              <w:rPr>
                <w:sz w:val="16"/>
                <w:szCs w:val="16"/>
              </w:rPr>
            </w:pPr>
          </w:p>
        </w:tc>
        <w:tc>
          <w:tcPr>
            <w:tcW w:w="1161" w:type="dxa"/>
            <w:gridSpan w:val="4"/>
            <w:tcBorders>
              <w:bottom w:val="single" w:sz="4" w:space="0" w:color="auto"/>
            </w:tcBorders>
            <w:shd w:val="clear" w:color="auto" w:fill="auto"/>
          </w:tcPr>
          <w:p w14:paraId="088F6EE1"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019D62A4" w14:textId="77777777" w:rsidR="00E93A13" w:rsidRPr="003F7263" w:rsidRDefault="00E93A13" w:rsidP="00E93A13">
            <w:pPr>
              <w:pStyle w:val="TAL"/>
              <w:keepNext w:val="0"/>
              <w:keepLines w:val="0"/>
              <w:rPr>
                <w:sz w:val="16"/>
                <w:szCs w:val="16"/>
              </w:rPr>
            </w:pPr>
          </w:p>
        </w:tc>
      </w:tr>
      <w:tr w:rsidR="00E93A13" w:rsidRPr="003F7263" w14:paraId="4BD0E3BA" w14:textId="77777777" w:rsidTr="003B0A24">
        <w:trPr>
          <w:gridAfter w:val="4"/>
          <w:wAfter w:w="214" w:type="dxa"/>
          <w:jc w:val="center"/>
        </w:trPr>
        <w:tc>
          <w:tcPr>
            <w:tcW w:w="1062" w:type="dxa"/>
            <w:gridSpan w:val="2"/>
            <w:tcBorders>
              <w:bottom w:val="single" w:sz="4" w:space="0" w:color="auto"/>
            </w:tcBorders>
            <w:shd w:val="clear" w:color="auto" w:fill="D9D9D9"/>
          </w:tcPr>
          <w:p w14:paraId="156E57FC" w14:textId="77777777" w:rsidR="00E93A13" w:rsidRPr="003F7263" w:rsidRDefault="00E93A13" w:rsidP="00E93A13">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45321907" w14:textId="77777777" w:rsidR="00E93A13" w:rsidRPr="003F7263" w:rsidRDefault="00E93A13" w:rsidP="00E93A13">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2DF705C3"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8A4CE52"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58C20BD" w14:textId="77777777" w:rsidR="00E93A13" w:rsidRPr="003F7263" w:rsidRDefault="00E93A13" w:rsidP="00E93A13">
            <w:pPr>
              <w:pStyle w:val="TAL"/>
              <w:keepNext w:val="0"/>
              <w:keepLines w:val="0"/>
              <w:rPr>
                <w:rFonts w:cs="Arial"/>
                <w:bCs/>
                <w:sz w:val="16"/>
                <w:szCs w:val="16"/>
              </w:rPr>
            </w:pPr>
          </w:p>
        </w:tc>
      </w:tr>
      <w:tr w:rsidR="00E93A13" w:rsidRPr="003F7263" w14:paraId="03029081" w14:textId="77777777" w:rsidTr="003B0A24">
        <w:trPr>
          <w:gridAfter w:val="4"/>
          <w:wAfter w:w="214" w:type="dxa"/>
          <w:jc w:val="center"/>
        </w:trPr>
        <w:tc>
          <w:tcPr>
            <w:tcW w:w="1062" w:type="dxa"/>
            <w:gridSpan w:val="2"/>
            <w:tcBorders>
              <w:bottom w:val="single" w:sz="4" w:space="0" w:color="auto"/>
            </w:tcBorders>
            <w:shd w:val="clear" w:color="auto" w:fill="auto"/>
          </w:tcPr>
          <w:p w14:paraId="27BD3415" w14:textId="77777777" w:rsidR="00E93A13" w:rsidRPr="003F7263" w:rsidRDefault="00E93A13" w:rsidP="00E93A13">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2083D77B" w14:textId="77777777" w:rsidR="00E93A13" w:rsidRPr="003F7263" w:rsidRDefault="00E93A13" w:rsidP="00E93A13">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7CEE58F4"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ED78F96" w14:textId="77777777" w:rsidR="00E93A13" w:rsidRPr="003F7263" w:rsidRDefault="00E93A13" w:rsidP="00E93A13">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EAC4C94"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intra-band contiguous CA</w:t>
            </w:r>
          </w:p>
        </w:tc>
      </w:tr>
      <w:tr w:rsidR="00E93A13" w:rsidRPr="003F7263" w14:paraId="7A62B93E" w14:textId="77777777" w:rsidTr="003B0A24">
        <w:trPr>
          <w:gridAfter w:val="4"/>
          <w:wAfter w:w="214" w:type="dxa"/>
          <w:jc w:val="center"/>
        </w:trPr>
        <w:tc>
          <w:tcPr>
            <w:tcW w:w="1062" w:type="dxa"/>
            <w:gridSpan w:val="2"/>
            <w:tcBorders>
              <w:bottom w:val="single" w:sz="4" w:space="0" w:color="auto"/>
            </w:tcBorders>
            <w:shd w:val="clear" w:color="auto" w:fill="auto"/>
          </w:tcPr>
          <w:p w14:paraId="146E43F6" w14:textId="77777777" w:rsidR="00E93A13" w:rsidRPr="003F7263" w:rsidRDefault="00E93A13" w:rsidP="00E93A13">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6531F674" w14:textId="77777777" w:rsidR="00E93A13" w:rsidRPr="003F7263" w:rsidRDefault="00E93A13" w:rsidP="00E93A13">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48C8B8E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76B2E71" w14:textId="77777777" w:rsidR="00E93A13" w:rsidRPr="003F7263" w:rsidRDefault="00E93A13" w:rsidP="00E93A13">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45E196CB"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inter-band CA</w:t>
            </w:r>
          </w:p>
        </w:tc>
      </w:tr>
      <w:tr w:rsidR="00E93A13" w:rsidRPr="003F7263" w14:paraId="2A206C95" w14:textId="77777777" w:rsidTr="003B0A24">
        <w:trPr>
          <w:gridAfter w:val="4"/>
          <w:wAfter w:w="214" w:type="dxa"/>
          <w:jc w:val="center"/>
        </w:trPr>
        <w:tc>
          <w:tcPr>
            <w:tcW w:w="1062" w:type="dxa"/>
            <w:gridSpan w:val="2"/>
            <w:tcBorders>
              <w:bottom w:val="single" w:sz="4" w:space="0" w:color="auto"/>
            </w:tcBorders>
            <w:shd w:val="clear" w:color="auto" w:fill="auto"/>
          </w:tcPr>
          <w:p w14:paraId="38697503" w14:textId="77777777" w:rsidR="00E93A13" w:rsidRPr="003F7263" w:rsidRDefault="00E93A13" w:rsidP="00E93A13">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40BAC6BC" w14:textId="77777777" w:rsidR="00E93A13" w:rsidRPr="003F7263" w:rsidRDefault="00E93A13" w:rsidP="00E93A13">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5867018C"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B33D3E" w14:textId="77777777" w:rsidR="00E93A13" w:rsidRPr="003F7263" w:rsidRDefault="00E93A13" w:rsidP="00E93A13">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31411DC9"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intra-band non-contiguous CA</w:t>
            </w:r>
          </w:p>
        </w:tc>
      </w:tr>
      <w:tr w:rsidR="00E93A13" w:rsidRPr="003F7263" w14:paraId="5F36C48A" w14:textId="77777777" w:rsidTr="003B0A24">
        <w:trPr>
          <w:gridAfter w:val="4"/>
          <w:wAfter w:w="214" w:type="dxa"/>
          <w:jc w:val="center"/>
        </w:trPr>
        <w:tc>
          <w:tcPr>
            <w:tcW w:w="1062" w:type="dxa"/>
            <w:gridSpan w:val="2"/>
            <w:tcBorders>
              <w:bottom w:val="single" w:sz="4" w:space="0" w:color="auto"/>
            </w:tcBorders>
            <w:shd w:val="clear" w:color="auto" w:fill="D9D9D9"/>
          </w:tcPr>
          <w:p w14:paraId="3BD21150" w14:textId="44AC99BB" w:rsidR="00E93A13" w:rsidRPr="003F7263" w:rsidRDefault="00E93A13" w:rsidP="00E93A13">
            <w:pPr>
              <w:pStyle w:val="TAL"/>
              <w:keepNext w:val="0"/>
              <w:keepLines w:val="0"/>
              <w:rPr>
                <w:sz w:val="16"/>
                <w:szCs w:val="16"/>
              </w:rPr>
            </w:pPr>
            <w:r w:rsidRPr="004671CF">
              <w:rPr>
                <w:b/>
                <w:bCs/>
                <w:sz w:val="16"/>
                <w:szCs w:val="16"/>
              </w:rPr>
              <w:lastRenderedPageBreak/>
              <w:t>8.1.5.6.6</w:t>
            </w:r>
          </w:p>
        </w:tc>
        <w:tc>
          <w:tcPr>
            <w:tcW w:w="3473" w:type="dxa"/>
            <w:gridSpan w:val="3"/>
            <w:tcBorders>
              <w:bottom w:val="single" w:sz="4" w:space="0" w:color="auto"/>
            </w:tcBorders>
            <w:shd w:val="clear" w:color="auto" w:fill="D9D9D9"/>
          </w:tcPr>
          <w:p w14:paraId="04EF0255" w14:textId="2C926749" w:rsidR="00E93A13" w:rsidRPr="003F7263" w:rsidRDefault="00E93A13" w:rsidP="00E93A13">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6039294E"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F2788B"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00732DA" w14:textId="77777777" w:rsidR="00E93A13" w:rsidRPr="003F7263" w:rsidRDefault="00E93A13" w:rsidP="00E93A13">
            <w:pPr>
              <w:pStyle w:val="TAL"/>
              <w:keepNext w:val="0"/>
              <w:keepLines w:val="0"/>
              <w:rPr>
                <w:rFonts w:cs="Arial"/>
                <w:sz w:val="16"/>
                <w:szCs w:val="16"/>
              </w:rPr>
            </w:pPr>
          </w:p>
        </w:tc>
      </w:tr>
      <w:tr w:rsidR="00E93A13" w:rsidRPr="003F7263" w14:paraId="37C2CD11" w14:textId="77777777" w:rsidTr="003B0A24">
        <w:trPr>
          <w:gridAfter w:val="4"/>
          <w:wAfter w:w="214" w:type="dxa"/>
          <w:jc w:val="center"/>
        </w:trPr>
        <w:tc>
          <w:tcPr>
            <w:tcW w:w="1062" w:type="dxa"/>
            <w:gridSpan w:val="2"/>
            <w:tcBorders>
              <w:bottom w:val="single" w:sz="4" w:space="0" w:color="auto"/>
            </w:tcBorders>
            <w:shd w:val="clear" w:color="auto" w:fill="auto"/>
          </w:tcPr>
          <w:p w14:paraId="2E004462" w14:textId="079138E2" w:rsidR="00E93A13" w:rsidRPr="003F7263" w:rsidRDefault="00E93A13" w:rsidP="00E93A13">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5B4C2311" w14:textId="693FF603" w:rsidR="00E93A13" w:rsidRPr="003F7263" w:rsidRDefault="00E93A13" w:rsidP="00E93A13">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12EA1740" w14:textId="55CDCEF8" w:rsidR="00E93A13" w:rsidRPr="003F7263" w:rsidRDefault="00E93A13" w:rsidP="00E93A13">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398A9E15" w14:textId="75517B3F" w:rsidR="00E93A13" w:rsidRPr="003F7263" w:rsidRDefault="00E93A13" w:rsidP="00E93A13">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15DF6F70" w14:textId="6B606D26" w:rsidR="00E93A13" w:rsidRPr="003F7263" w:rsidRDefault="00E93A13" w:rsidP="00E93A13">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93A13" w:rsidRPr="003F7263" w14:paraId="417146F5" w14:textId="77777777" w:rsidTr="003B0A24">
        <w:trPr>
          <w:gridAfter w:val="4"/>
          <w:wAfter w:w="214" w:type="dxa"/>
          <w:jc w:val="center"/>
        </w:trPr>
        <w:tc>
          <w:tcPr>
            <w:tcW w:w="1062" w:type="dxa"/>
            <w:gridSpan w:val="2"/>
            <w:tcBorders>
              <w:bottom w:val="single" w:sz="4" w:space="0" w:color="auto"/>
            </w:tcBorders>
            <w:shd w:val="clear" w:color="auto" w:fill="D9D9D9"/>
          </w:tcPr>
          <w:p w14:paraId="38F26253" w14:textId="77777777" w:rsidR="00E93A13" w:rsidRPr="003F7263" w:rsidRDefault="00E93A13" w:rsidP="00E93A13">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45B2EDF5" w14:textId="77777777" w:rsidR="00E93A13" w:rsidRPr="003F7263" w:rsidRDefault="00E93A13" w:rsidP="00E93A13">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7C5FA7BE"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B318C2"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DC9CAAD" w14:textId="77777777" w:rsidR="00E93A13" w:rsidRPr="003F7263" w:rsidRDefault="00E93A13" w:rsidP="00E93A13">
            <w:pPr>
              <w:pStyle w:val="TAL"/>
              <w:keepNext w:val="0"/>
              <w:keepLines w:val="0"/>
              <w:rPr>
                <w:rFonts w:cs="Arial"/>
                <w:bCs/>
                <w:sz w:val="16"/>
                <w:szCs w:val="16"/>
              </w:rPr>
            </w:pPr>
          </w:p>
        </w:tc>
      </w:tr>
      <w:tr w:rsidR="00E93A13" w:rsidRPr="003F7263" w14:paraId="698482D0" w14:textId="77777777" w:rsidTr="003B0A24">
        <w:trPr>
          <w:gridAfter w:val="4"/>
          <w:wAfter w:w="214" w:type="dxa"/>
          <w:jc w:val="center"/>
        </w:trPr>
        <w:tc>
          <w:tcPr>
            <w:tcW w:w="1062" w:type="dxa"/>
            <w:gridSpan w:val="2"/>
            <w:tcBorders>
              <w:bottom w:val="single" w:sz="4" w:space="0" w:color="auto"/>
            </w:tcBorders>
            <w:shd w:val="clear" w:color="auto" w:fill="D9D9D9"/>
          </w:tcPr>
          <w:p w14:paraId="31BC0570" w14:textId="77777777" w:rsidR="00E93A13" w:rsidRPr="003F7263" w:rsidRDefault="00E93A13" w:rsidP="00E93A13">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15296AC3" w14:textId="77777777" w:rsidR="00E93A13" w:rsidRPr="003F7263" w:rsidRDefault="00E93A13" w:rsidP="00E93A13">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70F182D8"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3587A9"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CA24D84" w14:textId="77777777" w:rsidR="00E93A13" w:rsidRPr="003F7263" w:rsidRDefault="00E93A13" w:rsidP="00E93A13">
            <w:pPr>
              <w:pStyle w:val="TAL"/>
              <w:keepNext w:val="0"/>
              <w:keepLines w:val="0"/>
              <w:rPr>
                <w:rFonts w:cs="Arial"/>
                <w:bCs/>
                <w:sz w:val="16"/>
                <w:szCs w:val="16"/>
              </w:rPr>
            </w:pPr>
          </w:p>
        </w:tc>
      </w:tr>
      <w:tr w:rsidR="00E93A13" w:rsidRPr="003F7263" w14:paraId="0D14C485" w14:textId="77777777" w:rsidTr="003B0A24">
        <w:trPr>
          <w:gridAfter w:val="4"/>
          <w:wAfter w:w="214" w:type="dxa"/>
          <w:jc w:val="center"/>
        </w:trPr>
        <w:tc>
          <w:tcPr>
            <w:tcW w:w="1062" w:type="dxa"/>
            <w:gridSpan w:val="2"/>
            <w:tcBorders>
              <w:bottom w:val="single" w:sz="4" w:space="0" w:color="auto"/>
            </w:tcBorders>
            <w:shd w:val="clear" w:color="auto" w:fill="auto"/>
          </w:tcPr>
          <w:p w14:paraId="1B9B58CE" w14:textId="77777777" w:rsidR="00E93A13" w:rsidRPr="003F7263" w:rsidRDefault="00E93A13" w:rsidP="00E93A13">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31AA9840" w14:textId="77777777" w:rsidR="00E93A13" w:rsidRPr="003F7263" w:rsidRDefault="00E93A13" w:rsidP="00E93A13">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789F98A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DB1255A" w14:textId="77777777" w:rsidR="00E93A13" w:rsidRPr="003F7263" w:rsidRDefault="00E93A13" w:rsidP="00E93A13">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2FF2B4F4" w14:textId="7D93E64F"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32BE4DB7" w14:textId="77777777" w:rsidTr="003B0A24">
        <w:trPr>
          <w:gridAfter w:val="4"/>
          <w:wAfter w:w="214" w:type="dxa"/>
          <w:jc w:val="center"/>
        </w:trPr>
        <w:tc>
          <w:tcPr>
            <w:tcW w:w="1062" w:type="dxa"/>
            <w:gridSpan w:val="2"/>
            <w:tcBorders>
              <w:bottom w:val="single" w:sz="4" w:space="0" w:color="auto"/>
            </w:tcBorders>
            <w:shd w:val="clear" w:color="auto" w:fill="auto"/>
          </w:tcPr>
          <w:p w14:paraId="70C3C78E" w14:textId="77777777" w:rsidR="00E93A13" w:rsidRPr="003F7263" w:rsidRDefault="00E93A13" w:rsidP="00E93A13">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21CB76FE" w14:textId="77777777" w:rsidR="00E93A13" w:rsidRPr="003F7263" w:rsidRDefault="00E93A13" w:rsidP="00E93A13">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15A0B10A"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0B47A0A" w14:textId="77777777" w:rsidR="00E93A13" w:rsidRPr="003F7263" w:rsidRDefault="00E93A13" w:rsidP="00E93A13">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36BAAE52" w14:textId="265CA8FD"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33FE4069" w14:textId="77777777" w:rsidTr="003B0A24">
        <w:trPr>
          <w:gridAfter w:val="4"/>
          <w:wAfter w:w="214" w:type="dxa"/>
          <w:jc w:val="center"/>
        </w:trPr>
        <w:tc>
          <w:tcPr>
            <w:tcW w:w="1062" w:type="dxa"/>
            <w:gridSpan w:val="2"/>
            <w:tcBorders>
              <w:bottom w:val="single" w:sz="4" w:space="0" w:color="auto"/>
            </w:tcBorders>
            <w:shd w:val="clear" w:color="auto" w:fill="auto"/>
          </w:tcPr>
          <w:p w14:paraId="49B83BB9" w14:textId="77777777" w:rsidR="00E93A13" w:rsidRPr="003F7263" w:rsidRDefault="00E93A13" w:rsidP="00E93A13">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3BD804AB" w14:textId="77777777" w:rsidR="00E93A13" w:rsidRPr="003F7263" w:rsidRDefault="00E93A13" w:rsidP="00E93A13">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6937F381"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2857E79" w14:textId="77777777" w:rsidR="00E93A13" w:rsidRPr="003F7263" w:rsidRDefault="00E93A13" w:rsidP="00E93A13">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76519CEE" w14:textId="29216972"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1868808D" w14:textId="77777777" w:rsidTr="003B0A24">
        <w:trPr>
          <w:gridAfter w:val="4"/>
          <w:wAfter w:w="214" w:type="dxa"/>
          <w:jc w:val="center"/>
        </w:trPr>
        <w:tc>
          <w:tcPr>
            <w:tcW w:w="1062" w:type="dxa"/>
            <w:gridSpan w:val="2"/>
            <w:tcBorders>
              <w:bottom w:val="single" w:sz="4" w:space="0" w:color="auto"/>
            </w:tcBorders>
            <w:shd w:val="clear" w:color="auto" w:fill="D9D9D9"/>
          </w:tcPr>
          <w:p w14:paraId="3BF9CFFD" w14:textId="77777777" w:rsidR="00E93A13" w:rsidRPr="003F7263" w:rsidRDefault="00E93A13" w:rsidP="00E93A13">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79AD0090" w14:textId="77777777" w:rsidR="00E93A13" w:rsidRPr="003F7263" w:rsidRDefault="00E93A13" w:rsidP="00E93A13">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7CFB847A"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8163960"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7A3F7DB" w14:textId="77777777" w:rsidR="00E93A13" w:rsidRPr="003F7263" w:rsidRDefault="00E93A13" w:rsidP="00E93A13">
            <w:pPr>
              <w:pStyle w:val="TAL"/>
              <w:keepNext w:val="0"/>
              <w:keepLines w:val="0"/>
              <w:rPr>
                <w:rFonts w:cs="Arial"/>
                <w:bCs/>
                <w:sz w:val="16"/>
                <w:szCs w:val="16"/>
              </w:rPr>
            </w:pPr>
          </w:p>
        </w:tc>
      </w:tr>
      <w:tr w:rsidR="00E93A13" w:rsidRPr="003F7263" w14:paraId="2E187E85" w14:textId="77777777" w:rsidTr="003B0A24">
        <w:trPr>
          <w:gridAfter w:val="4"/>
          <w:wAfter w:w="214" w:type="dxa"/>
          <w:jc w:val="center"/>
        </w:trPr>
        <w:tc>
          <w:tcPr>
            <w:tcW w:w="1062" w:type="dxa"/>
            <w:gridSpan w:val="2"/>
            <w:tcBorders>
              <w:bottom w:val="single" w:sz="4" w:space="0" w:color="auto"/>
            </w:tcBorders>
            <w:shd w:val="clear" w:color="auto" w:fill="auto"/>
          </w:tcPr>
          <w:p w14:paraId="7C185B97" w14:textId="77777777" w:rsidR="00E93A13" w:rsidRPr="003F7263" w:rsidRDefault="00E93A13" w:rsidP="00E93A13">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4D7E9CCD" w14:textId="77777777" w:rsidR="00E93A13" w:rsidRPr="003F7263" w:rsidRDefault="00E93A13" w:rsidP="00E93A13">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0D524283"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7CE4D7E" w14:textId="77777777" w:rsidR="00E93A13" w:rsidRPr="003F7263" w:rsidRDefault="00E93A13" w:rsidP="00E93A13">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307FB391" w14:textId="77777777" w:rsidR="00E93A13" w:rsidRPr="003F7263" w:rsidRDefault="00E93A13" w:rsidP="00E93A13">
            <w:pPr>
              <w:pStyle w:val="TAL"/>
              <w:keepNext w:val="0"/>
              <w:keepLines w:val="0"/>
              <w:rPr>
                <w:rFonts w:cs="Arial"/>
                <w:bCs/>
                <w:sz w:val="16"/>
                <w:szCs w:val="16"/>
              </w:rPr>
            </w:pPr>
            <w:r w:rsidRPr="003F7263">
              <w:rPr>
                <w:sz w:val="16"/>
                <w:szCs w:val="16"/>
              </w:rPr>
              <w:t>UEs supporting 5G Core</w:t>
            </w:r>
          </w:p>
        </w:tc>
      </w:tr>
      <w:tr w:rsidR="00E93A13" w:rsidRPr="003F7263" w14:paraId="5A2C4C54" w14:textId="77777777" w:rsidTr="003B0A24">
        <w:trPr>
          <w:gridAfter w:val="4"/>
          <w:wAfter w:w="214" w:type="dxa"/>
          <w:jc w:val="center"/>
        </w:trPr>
        <w:tc>
          <w:tcPr>
            <w:tcW w:w="1062" w:type="dxa"/>
            <w:gridSpan w:val="2"/>
            <w:tcBorders>
              <w:bottom w:val="single" w:sz="4" w:space="0" w:color="auto"/>
            </w:tcBorders>
            <w:shd w:val="clear" w:color="auto" w:fill="D9D9D9"/>
          </w:tcPr>
          <w:p w14:paraId="59705788" w14:textId="3E2E1C0F" w:rsidR="00E93A13" w:rsidRPr="003F7263" w:rsidRDefault="00E93A13" w:rsidP="00E93A13">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45DADB91" w14:textId="09F74418" w:rsidR="00E93A13" w:rsidRPr="003F7263" w:rsidRDefault="00E93A13" w:rsidP="00E93A13">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78261760"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685BA593"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1EEBE13B" w14:textId="77777777" w:rsidR="00E93A13" w:rsidRPr="003F7263" w:rsidRDefault="00E93A13" w:rsidP="00E93A13">
            <w:pPr>
              <w:pStyle w:val="TAL"/>
              <w:keepNext w:val="0"/>
              <w:keepLines w:val="0"/>
              <w:rPr>
                <w:b/>
                <w:bCs/>
                <w:sz w:val="16"/>
                <w:szCs w:val="16"/>
              </w:rPr>
            </w:pPr>
          </w:p>
        </w:tc>
      </w:tr>
      <w:tr w:rsidR="00E93A13" w:rsidRPr="003F7263" w14:paraId="2D532A76" w14:textId="77777777" w:rsidTr="003B0A24">
        <w:trPr>
          <w:gridAfter w:val="4"/>
          <w:wAfter w:w="214" w:type="dxa"/>
          <w:jc w:val="center"/>
        </w:trPr>
        <w:tc>
          <w:tcPr>
            <w:tcW w:w="1062" w:type="dxa"/>
            <w:gridSpan w:val="2"/>
            <w:tcBorders>
              <w:bottom w:val="single" w:sz="4" w:space="0" w:color="auto"/>
            </w:tcBorders>
            <w:shd w:val="clear" w:color="auto" w:fill="auto"/>
          </w:tcPr>
          <w:p w14:paraId="39CF7AC6" w14:textId="6DFBFB9F" w:rsidR="00E93A13" w:rsidRPr="003F7263" w:rsidRDefault="00E93A13" w:rsidP="00E93A13">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67A5C782" w14:textId="76F0F7B9" w:rsidR="00E93A13" w:rsidRPr="003F7263" w:rsidRDefault="00E93A13" w:rsidP="00E93A13">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5DE3AE4D" w14:textId="155C62E1"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A2A548" w14:textId="144A1028" w:rsidR="00E93A13" w:rsidRPr="003F7263" w:rsidRDefault="00E93A13" w:rsidP="00E93A13">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34AB5E73" w14:textId="785A8DC5" w:rsidR="00E93A13" w:rsidRPr="003F7263" w:rsidRDefault="00E93A13" w:rsidP="00E93A13">
            <w:pPr>
              <w:pStyle w:val="TAL"/>
              <w:keepNext w:val="0"/>
              <w:keepLines w:val="0"/>
              <w:rPr>
                <w:sz w:val="16"/>
                <w:szCs w:val="16"/>
              </w:rPr>
            </w:pPr>
            <w:r w:rsidRPr="003F7263">
              <w:rPr>
                <w:rFonts w:cs="Arial"/>
                <w:sz w:val="16"/>
                <w:szCs w:val="16"/>
              </w:rPr>
              <w:t>UEs supporting 5G Core and intra-band contiguous CA</w:t>
            </w:r>
          </w:p>
        </w:tc>
      </w:tr>
      <w:tr w:rsidR="00E93A13" w:rsidRPr="003F7263" w14:paraId="535D16CF" w14:textId="77777777" w:rsidTr="003B0A24">
        <w:trPr>
          <w:gridAfter w:val="4"/>
          <w:wAfter w:w="214" w:type="dxa"/>
          <w:jc w:val="center"/>
        </w:trPr>
        <w:tc>
          <w:tcPr>
            <w:tcW w:w="1062" w:type="dxa"/>
            <w:gridSpan w:val="2"/>
            <w:tcBorders>
              <w:bottom w:val="single" w:sz="4" w:space="0" w:color="auto"/>
            </w:tcBorders>
            <w:shd w:val="clear" w:color="auto" w:fill="auto"/>
          </w:tcPr>
          <w:p w14:paraId="5B5E911C" w14:textId="44FDA418" w:rsidR="00E93A13" w:rsidRPr="003F7263" w:rsidRDefault="00E93A13" w:rsidP="00E93A13">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55F1D58F" w14:textId="518D0B5A" w:rsidR="00E93A13" w:rsidRPr="003F7263" w:rsidRDefault="00E93A13" w:rsidP="00E93A13">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399AA87D" w14:textId="2AF96559"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D3E9F92" w14:textId="3CB1BF27" w:rsidR="00E93A13" w:rsidRPr="003F7263" w:rsidRDefault="00E93A13" w:rsidP="00E93A13">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667C8DE9" w14:textId="09FF2160" w:rsidR="00E93A13" w:rsidRPr="003F7263" w:rsidRDefault="00E93A13" w:rsidP="00E93A13">
            <w:pPr>
              <w:pStyle w:val="TAL"/>
              <w:keepNext w:val="0"/>
              <w:keepLines w:val="0"/>
              <w:rPr>
                <w:sz w:val="16"/>
                <w:szCs w:val="16"/>
              </w:rPr>
            </w:pPr>
            <w:r w:rsidRPr="003F7263">
              <w:rPr>
                <w:rFonts w:cs="Arial"/>
                <w:sz w:val="16"/>
                <w:szCs w:val="16"/>
              </w:rPr>
              <w:t>UEs supporting 5G Core and inter-band CA</w:t>
            </w:r>
          </w:p>
        </w:tc>
      </w:tr>
      <w:tr w:rsidR="00E93A13" w:rsidRPr="003F7263" w14:paraId="230B9318" w14:textId="77777777" w:rsidTr="003B0A24">
        <w:trPr>
          <w:gridAfter w:val="4"/>
          <w:wAfter w:w="214" w:type="dxa"/>
          <w:jc w:val="center"/>
        </w:trPr>
        <w:tc>
          <w:tcPr>
            <w:tcW w:w="1062" w:type="dxa"/>
            <w:gridSpan w:val="2"/>
            <w:tcBorders>
              <w:bottom w:val="single" w:sz="4" w:space="0" w:color="auto"/>
            </w:tcBorders>
            <w:shd w:val="clear" w:color="auto" w:fill="auto"/>
          </w:tcPr>
          <w:p w14:paraId="0465CA3C" w14:textId="1BB00A10" w:rsidR="00E93A13" w:rsidRPr="003F7263" w:rsidRDefault="00E93A13" w:rsidP="00E93A13">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500C1B11" w14:textId="4B7EC567" w:rsidR="00E93A13" w:rsidRPr="003F7263" w:rsidRDefault="00E93A13" w:rsidP="00E93A13">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7B7728A6" w14:textId="5967E618"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55F6177" w14:textId="01F31338" w:rsidR="00E93A13" w:rsidRPr="003F7263" w:rsidRDefault="00E93A13" w:rsidP="00E93A13">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572AE121" w14:textId="6534FF6B" w:rsidR="00E93A13" w:rsidRPr="003F7263" w:rsidRDefault="00E93A13" w:rsidP="00E93A13">
            <w:pPr>
              <w:pStyle w:val="TAL"/>
              <w:keepNext w:val="0"/>
              <w:keepLines w:val="0"/>
              <w:rPr>
                <w:sz w:val="16"/>
                <w:szCs w:val="16"/>
              </w:rPr>
            </w:pPr>
            <w:r w:rsidRPr="003F7263">
              <w:rPr>
                <w:rFonts w:cs="Arial"/>
                <w:sz w:val="16"/>
                <w:szCs w:val="16"/>
              </w:rPr>
              <w:t>UEs supporting 5G Core and intra-band non-contiguous CA</w:t>
            </w:r>
          </w:p>
        </w:tc>
      </w:tr>
      <w:tr w:rsidR="00E93A13" w:rsidRPr="003F7263" w14:paraId="2408D752" w14:textId="77777777" w:rsidTr="003B0A24">
        <w:trPr>
          <w:gridAfter w:val="4"/>
          <w:wAfter w:w="214" w:type="dxa"/>
          <w:jc w:val="center"/>
        </w:trPr>
        <w:tc>
          <w:tcPr>
            <w:tcW w:w="1062" w:type="dxa"/>
            <w:gridSpan w:val="2"/>
            <w:tcBorders>
              <w:bottom w:val="single" w:sz="4" w:space="0" w:color="auto"/>
            </w:tcBorders>
            <w:shd w:val="clear" w:color="auto" w:fill="D9D9D9"/>
          </w:tcPr>
          <w:p w14:paraId="1B58F2C5" w14:textId="48ECFB46" w:rsidR="00E93A13" w:rsidRPr="003F7263" w:rsidRDefault="00E93A13" w:rsidP="00E93A13">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3E663BC5" w14:textId="4BCBBDE3" w:rsidR="00E93A13" w:rsidRPr="003F7263" w:rsidRDefault="00E93A13" w:rsidP="00E93A13">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730FC3FD"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EDEAF6E" w14:textId="77777777" w:rsidR="00E93A13" w:rsidRPr="003F7263" w:rsidRDefault="00E93A13" w:rsidP="00E93A13">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7FFCE5CD" w14:textId="77777777" w:rsidR="00E93A13" w:rsidRPr="003F7263" w:rsidRDefault="00E93A13" w:rsidP="00E93A13">
            <w:pPr>
              <w:pStyle w:val="TAL"/>
              <w:keepNext w:val="0"/>
              <w:keepLines w:val="0"/>
              <w:rPr>
                <w:rFonts w:cs="Arial"/>
                <w:sz w:val="16"/>
                <w:szCs w:val="16"/>
              </w:rPr>
            </w:pPr>
          </w:p>
        </w:tc>
      </w:tr>
      <w:tr w:rsidR="00E93A13" w:rsidRPr="003F7263" w14:paraId="138D44FD" w14:textId="77777777" w:rsidTr="003B0A24">
        <w:trPr>
          <w:gridAfter w:val="4"/>
          <w:wAfter w:w="214" w:type="dxa"/>
          <w:jc w:val="center"/>
        </w:trPr>
        <w:tc>
          <w:tcPr>
            <w:tcW w:w="1062" w:type="dxa"/>
            <w:gridSpan w:val="2"/>
            <w:tcBorders>
              <w:bottom w:val="single" w:sz="4" w:space="0" w:color="auto"/>
            </w:tcBorders>
            <w:shd w:val="clear" w:color="auto" w:fill="auto"/>
          </w:tcPr>
          <w:p w14:paraId="0BBF5631" w14:textId="63F04CDA" w:rsidR="00E93A13" w:rsidRPr="003F7263" w:rsidRDefault="00E93A13" w:rsidP="00E93A13">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465A49F3" w14:textId="14C12EC0" w:rsidR="00E93A13" w:rsidRPr="003F7263" w:rsidRDefault="00E93A13" w:rsidP="00E93A13">
            <w:pPr>
              <w:pStyle w:val="TAL"/>
              <w:rPr>
                <w:sz w:val="16"/>
                <w:szCs w:val="16"/>
              </w:rPr>
            </w:pPr>
            <w:r w:rsidRPr="003F7263">
              <w:rPr>
                <w:sz w:val="16"/>
                <w:szCs w:val="16"/>
              </w:rPr>
              <w:t>RACS / UL Message Segment transfer / UECapabilityInformation</w:t>
            </w:r>
          </w:p>
        </w:tc>
        <w:tc>
          <w:tcPr>
            <w:tcW w:w="807" w:type="dxa"/>
            <w:gridSpan w:val="4"/>
            <w:tcBorders>
              <w:bottom w:val="single" w:sz="4" w:space="0" w:color="auto"/>
            </w:tcBorders>
            <w:shd w:val="clear" w:color="auto" w:fill="auto"/>
          </w:tcPr>
          <w:p w14:paraId="10D3D94E" w14:textId="522B3046"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A4439A3" w14:textId="3F141A0F" w:rsidR="00E93A13" w:rsidRPr="003F7263" w:rsidRDefault="00E93A13" w:rsidP="00E93A13">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1663F3D1" w14:textId="239A57BC" w:rsidR="00E93A13" w:rsidRPr="003F7263" w:rsidRDefault="00E93A13" w:rsidP="00E93A13">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93A13" w:rsidRPr="003F7263" w14:paraId="3F421C78" w14:textId="77777777" w:rsidTr="003B0A24">
        <w:trPr>
          <w:gridAfter w:val="4"/>
          <w:wAfter w:w="214" w:type="dxa"/>
          <w:jc w:val="center"/>
        </w:trPr>
        <w:tc>
          <w:tcPr>
            <w:tcW w:w="1062" w:type="dxa"/>
            <w:gridSpan w:val="2"/>
            <w:tcBorders>
              <w:bottom w:val="single" w:sz="4" w:space="0" w:color="auto"/>
            </w:tcBorders>
            <w:shd w:val="clear" w:color="auto" w:fill="auto"/>
          </w:tcPr>
          <w:p w14:paraId="7D0A14B7" w14:textId="124A3B6F" w:rsidR="00E93A13" w:rsidRPr="003F7263" w:rsidRDefault="00E93A13" w:rsidP="00E93A13">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06C9AB24" w14:textId="44D6BE6E" w:rsidR="00E93A13" w:rsidRPr="003F7263" w:rsidRDefault="00E93A13" w:rsidP="00E93A13">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1B744E5" w14:textId="7D546922" w:rsidR="00E93A13" w:rsidRPr="003F7263" w:rsidRDefault="00E93A13" w:rsidP="00E93A13">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6EDABD3C" w14:textId="2D377428" w:rsidR="00E93A13" w:rsidRPr="003F7263" w:rsidRDefault="00E93A13" w:rsidP="00E93A13">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589AA1E8" w14:textId="30BF9A5F" w:rsidR="00E93A13" w:rsidRPr="003F7263" w:rsidRDefault="00E93A13" w:rsidP="00E93A13">
            <w:pPr>
              <w:pStyle w:val="TAL"/>
              <w:keepNext w:val="0"/>
              <w:keepLines w:val="0"/>
              <w:rPr>
                <w:sz w:val="16"/>
                <w:szCs w:val="16"/>
              </w:rPr>
            </w:pPr>
            <w:r w:rsidRPr="003511EA">
              <w:rPr>
                <w:sz w:val="16"/>
                <w:szCs w:val="16"/>
              </w:rPr>
              <w:t>UEs supporting 5G core and reception of segmented DL RRC messages.</w:t>
            </w:r>
          </w:p>
        </w:tc>
      </w:tr>
      <w:tr w:rsidR="00A8463E" w:rsidRPr="003F7263" w14:paraId="339BE1AF" w14:textId="77777777" w:rsidTr="003B0A24">
        <w:trPr>
          <w:gridAfter w:val="4"/>
          <w:wAfter w:w="214" w:type="dxa"/>
          <w:jc w:val="center"/>
        </w:trPr>
        <w:tc>
          <w:tcPr>
            <w:tcW w:w="1062" w:type="dxa"/>
            <w:gridSpan w:val="2"/>
            <w:tcBorders>
              <w:bottom w:val="single" w:sz="4" w:space="0" w:color="auto"/>
            </w:tcBorders>
            <w:shd w:val="clear" w:color="auto" w:fill="auto"/>
          </w:tcPr>
          <w:p w14:paraId="7E6AAD14" w14:textId="7F0757A8" w:rsidR="00A8463E" w:rsidRPr="00A8463E" w:rsidRDefault="00A8463E" w:rsidP="00A8463E">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5D7ED492" w14:textId="57BAB799" w:rsidR="00A8463E" w:rsidRPr="00A8463E" w:rsidRDefault="00A8463E" w:rsidP="00A8463E">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65ADCC10" w14:textId="31225441" w:rsidR="00A8463E" w:rsidRPr="00A8463E" w:rsidRDefault="00A8463E" w:rsidP="00A8463E">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577A78A6" w14:textId="0D071C21" w:rsidR="00A8463E" w:rsidRPr="00A8463E" w:rsidRDefault="00A8463E" w:rsidP="00A8463E">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1073554B" w14:textId="64CEE1A6" w:rsidR="00A8463E" w:rsidRPr="00A8463E" w:rsidRDefault="00A8463E" w:rsidP="00A8463E">
            <w:pPr>
              <w:pStyle w:val="TAL"/>
              <w:keepNext w:val="0"/>
              <w:keepLines w:val="0"/>
              <w:rPr>
                <w:sz w:val="16"/>
                <w:szCs w:val="16"/>
              </w:rPr>
            </w:pPr>
            <w:r w:rsidRPr="00A8463E">
              <w:rPr>
                <w:sz w:val="16"/>
                <w:szCs w:val="16"/>
              </w:rPr>
              <w:t>UEs supporting 5G core and reception of segmented DL RRC messages.</w:t>
            </w:r>
          </w:p>
        </w:tc>
      </w:tr>
      <w:tr w:rsidR="00E93A13" w:rsidRPr="003F7263" w14:paraId="7868C09C" w14:textId="77777777" w:rsidTr="003B0A24">
        <w:trPr>
          <w:gridAfter w:val="4"/>
          <w:wAfter w:w="214" w:type="dxa"/>
          <w:jc w:val="center"/>
        </w:trPr>
        <w:tc>
          <w:tcPr>
            <w:tcW w:w="1062" w:type="dxa"/>
            <w:gridSpan w:val="2"/>
            <w:tcBorders>
              <w:bottom w:val="single" w:sz="4" w:space="0" w:color="auto"/>
            </w:tcBorders>
            <w:shd w:val="clear" w:color="auto" w:fill="D9D9D9"/>
          </w:tcPr>
          <w:p w14:paraId="125DEDCE" w14:textId="794A5D68" w:rsidR="00E93A13" w:rsidRPr="003F7263" w:rsidRDefault="00E93A13" w:rsidP="00E93A13">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3878A8C4" w14:textId="34EE5731" w:rsidR="00E93A13" w:rsidRPr="003F7263" w:rsidRDefault="00E93A13" w:rsidP="00E93A13">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07EF3223"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E630E66"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D9D9D9"/>
          </w:tcPr>
          <w:p w14:paraId="392C6D45" w14:textId="77777777" w:rsidR="00E93A13" w:rsidRPr="003F7263" w:rsidRDefault="00E93A13" w:rsidP="00E93A13">
            <w:pPr>
              <w:pStyle w:val="TAL"/>
              <w:keepNext w:val="0"/>
              <w:keepLines w:val="0"/>
              <w:rPr>
                <w:sz w:val="16"/>
                <w:szCs w:val="16"/>
              </w:rPr>
            </w:pPr>
          </w:p>
        </w:tc>
      </w:tr>
      <w:tr w:rsidR="00E93A13" w:rsidRPr="003F7263" w14:paraId="479542CA" w14:textId="77777777" w:rsidTr="003B0A24">
        <w:trPr>
          <w:gridAfter w:val="4"/>
          <w:wAfter w:w="214" w:type="dxa"/>
          <w:jc w:val="center"/>
        </w:trPr>
        <w:tc>
          <w:tcPr>
            <w:tcW w:w="1062" w:type="dxa"/>
            <w:gridSpan w:val="2"/>
            <w:tcBorders>
              <w:bottom w:val="single" w:sz="4" w:space="0" w:color="auto"/>
            </w:tcBorders>
            <w:shd w:val="clear" w:color="auto" w:fill="auto"/>
          </w:tcPr>
          <w:p w14:paraId="03371680" w14:textId="3693C8BF" w:rsidR="00E93A13" w:rsidRPr="003F7263" w:rsidRDefault="00E93A13" w:rsidP="00E93A13">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7366E42B" w14:textId="5E8907F9" w:rsidR="00E93A13" w:rsidRPr="003F7263" w:rsidRDefault="00E93A13" w:rsidP="00E93A13">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4D4C4440" w14:textId="4A03CB53"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1E33B1F" w14:textId="20C524FB" w:rsidR="00E93A13" w:rsidRPr="003F7263" w:rsidRDefault="00E93A13" w:rsidP="00E93A13">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055FCF02" w14:textId="14289D67" w:rsidR="00E93A13" w:rsidRPr="003F7263" w:rsidRDefault="00E93A13" w:rsidP="00E93A13">
            <w:pPr>
              <w:pStyle w:val="TAL"/>
              <w:keepNext w:val="0"/>
              <w:keepLines w:val="0"/>
              <w:rPr>
                <w:sz w:val="16"/>
                <w:szCs w:val="16"/>
              </w:rPr>
            </w:pPr>
            <w:r w:rsidRPr="003F7263">
              <w:rPr>
                <w:sz w:val="16"/>
                <w:szCs w:val="16"/>
              </w:rPr>
              <w:t>UEs supporting 5G Core and release preference assistance information</w:t>
            </w:r>
          </w:p>
        </w:tc>
      </w:tr>
      <w:tr w:rsidR="00577EA0" w:rsidRPr="003F7263" w14:paraId="2CF2D96B" w14:textId="77777777" w:rsidTr="003B0A24">
        <w:trPr>
          <w:gridAfter w:val="4"/>
          <w:wAfter w:w="214" w:type="dxa"/>
          <w:jc w:val="center"/>
        </w:trPr>
        <w:tc>
          <w:tcPr>
            <w:tcW w:w="1062" w:type="dxa"/>
            <w:gridSpan w:val="2"/>
            <w:tcBorders>
              <w:bottom w:val="single" w:sz="4" w:space="0" w:color="auto"/>
            </w:tcBorders>
            <w:shd w:val="clear" w:color="auto" w:fill="auto"/>
          </w:tcPr>
          <w:p w14:paraId="1BD48A3C" w14:textId="294648D5" w:rsidR="00577EA0" w:rsidRPr="0097648E" w:rsidRDefault="00577EA0" w:rsidP="0097648E">
            <w:pPr>
              <w:pStyle w:val="TAL"/>
              <w:rPr>
                <w:sz w:val="16"/>
                <w:szCs w:val="16"/>
              </w:rPr>
            </w:pPr>
            <w:r w:rsidRPr="0097648E">
              <w:rPr>
                <w:sz w:val="16"/>
                <w:szCs w:val="16"/>
              </w:rPr>
              <w:t>8.1.5.10.2</w:t>
            </w:r>
          </w:p>
        </w:tc>
        <w:tc>
          <w:tcPr>
            <w:tcW w:w="3473" w:type="dxa"/>
            <w:gridSpan w:val="3"/>
            <w:tcBorders>
              <w:bottom w:val="single" w:sz="4" w:space="0" w:color="auto"/>
            </w:tcBorders>
            <w:shd w:val="clear" w:color="auto" w:fill="auto"/>
          </w:tcPr>
          <w:p w14:paraId="43C7E6AE" w14:textId="0864CDD4" w:rsidR="00577EA0" w:rsidRPr="0097648E" w:rsidRDefault="00577EA0" w:rsidP="0097648E">
            <w:pPr>
              <w:pStyle w:val="TAL"/>
              <w:rPr>
                <w:sz w:val="16"/>
                <w:szCs w:val="16"/>
              </w:rPr>
            </w:pPr>
            <w:r w:rsidRPr="0097648E">
              <w:rPr>
                <w:sz w:val="16"/>
                <w:szCs w:val="16"/>
              </w:rPr>
              <w:t>UE Assistance Information / MUSIM</w:t>
            </w:r>
          </w:p>
        </w:tc>
        <w:tc>
          <w:tcPr>
            <w:tcW w:w="807" w:type="dxa"/>
            <w:gridSpan w:val="4"/>
            <w:tcBorders>
              <w:bottom w:val="single" w:sz="4" w:space="0" w:color="auto"/>
            </w:tcBorders>
            <w:shd w:val="clear" w:color="auto" w:fill="auto"/>
          </w:tcPr>
          <w:p w14:paraId="66E9749B" w14:textId="1E38E535" w:rsidR="00577EA0" w:rsidRPr="0097648E" w:rsidRDefault="00577EA0" w:rsidP="0097648E">
            <w:pPr>
              <w:pStyle w:val="TAL"/>
              <w:jc w:val="center"/>
              <w:rPr>
                <w:rFonts w:cs="Arial"/>
                <w:bCs/>
                <w:sz w:val="16"/>
                <w:szCs w:val="16"/>
              </w:rPr>
            </w:pPr>
            <w:r w:rsidRPr="0097648E">
              <w:rPr>
                <w:sz w:val="16"/>
                <w:szCs w:val="16"/>
              </w:rPr>
              <w:t>Rel-17</w:t>
            </w:r>
          </w:p>
        </w:tc>
        <w:tc>
          <w:tcPr>
            <w:tcW w:w="1161" w:type="dxa"/>
            <w:gridSpan w:val="4"/>
            <w:tcBorders>
              <w:bottom w:val="single" w:sz="4" w:space="0" w:color="auto"/>
            </w:tcBorders>
            <w:shd w:val="clear" w:color="auto" w:fill="auto"/>
          </w:tcPr>
          <w:p w14:paraId="252B3E85" w14:textId="3897A6BF" w:rsidR="00577EA0" w:rsidRPr="0097648E" w:rsidRDefault="0036010B" w:rsidP="0097648E">
            <w:pPr>
              <w:pStyle w:val="TAL"/>
              <w:jc w:val="center"/>
              <w:rPr>
                <w:sz w:val="16"/>
                <w:szCs w:val="16"/>
                <w:lang w:eastAsia="zh-CN"/>
              </w:rPr>
            </w:pPr>
            <w:r w:rsidRPr="0097648E">
              <w:rPr>
                <w:sz w:val="16"/>
                <w:szCs w:val="16"/>
              </w:rPr>
              <w:t>C294</w:t>
            </w:r>
          </w:p>
        </w:tc>
        <w:tc>
          <w:tcPr>
            <w:tcW w:w="3560" w:type="dxa"/>
            <w:gridSpan w:val="4"/>
            <w:tcBorders>
              <w:bottom w:val="single" w:sz="4" w:space="0" w:color="auto"/>
            </w:tcBorders>
            <w:shd w:val="clear" w:color="auto" w:fill="auto"/>
          </w:tcPr>
          <w:p w14:paraId="070A307D" w14:textId="18BA58BD" w:rsidR="00577EA0" w:rsidRPr="0097648E" w:rsidRDefault="00577EA0" w:rsidP="0097648E">
            <w:pPr>
              <w:pStyle w:val="TAL"/>
              <w:rPr>
                <w:sz w:val="16"/>
                <w:szCs w:val="16"/>
              </w:rPr>
            </w:pPr>
            <w:r w:rsidRPr="0097648E">
              <w:rPr>
                <w:sz w:val="16"/>
                <w:szCs w:val="16"/>
              </w:rPr>
              <w:t>UEs supporting 5G Core and Multi-SIM features and MUSIM related assistance information</w:t>
            </w:r>
          </w:p>
        </w:tc>
      </w:tr>
      <w:tr w:rsidR="0008683D" w:rsidRPr="003F7263" w14:paraId="07709E64" w14:textId="77777777" w:rsidTr="003B0A24">
        <w:trPr>
          <w:gridAfter w:val="4"/>
          <w:wAfter w:w="214" w:type="dxa"/>
          <w:jc w:val="center"/>
        </w:trPr>
        <w:tc>
          <w:tcPr>
            <w:tcW w:w="1062" w:type="dxa"/>
            <w:gridSpan w:val="2"/>
            <w:tcBorders>
              <w:bottom w:val="single" w:sz="4" w:space="0" w:color="auto"/>
            </w:tcBorders>
            <w:shd w:val="clear" w:color="auto" w:fill="auto"/>
          </w:tcPr>
          <w:p w14:paraId="061626C2" w14:textId="1C96EF76" w:rsidR="0008683D" w:rsidRPr="003F7263" w:rsidRDefault="0008683D" w:rsidP="0008683D">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1AD995AE" w14:textId="656D34E4" w:rsidR="0008683D" w:rsidRPr="003F7263" w:rsidRDefault="0008683D" w:rsidP="0008683D">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284FE657" w14:textId="2993036B" w:rsidR="0008683D" w:rsidRPr="003F7263" w:rsidRDefault="0008683D" w:rsidP="0008683D">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1C445EF1" w14:textId="7D4784CC" w:rsidR="0008683D" w:rsidRPr="003F7263" w:rsidRDefault="0008683D" w:rsidP="0008683D">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05FAF409" w14:textId="26BA251B" w:rsidR="0008683D" w:rsidRPr="003F7263" w:rsidRDefault="0008683D" w:rsidP="0008683D">
            <w:pPr>
              <w:pStyle w:val="TAL"/>
              <w:keepNext w:val="0"/>
              <w:keepLines w:val="0"/>
              <w:rPr>
                <w:sz w:val="16"/>
                <w:szCs w:val="16"/>
              </w:rPr>
            </w:pPr>
            <w:r>
              <w:rPr>
                <w:rFonts w:eastAsia="Yu Mincho"/>
                <w:sz w:val="16"/>
                <w:szCs w:val="16"/>
              </w:rPr>
              <w:t>UEs supporting 5G Core and Multi-SIM features and release preference assistance information</w:t>
            </w:r>
          </w:p>
        </w:tc>
      </w:tr>
      <w:tr w:rsidR="00A8463E" w:rsidRPr="003F7263" w14:paraId="2C978057" w14:textId="77777777" w:rsidTr="003B0A24">
        <w:trPr>
          <w:gridAfter w:val="4"/>
          <w:wAfter w:w="214" w:type="dxa"/>
          <w:jc w:val="center"/>
        </w:trPr>
        <w:tc>
          <w:tcPr>
            <w:tcW w:w="1062" w:type="dxa"/>
            <w:gridSpan w:val="2"/>
            <w:tcBorders>
              <w:bottom w:val="single" w:sz="4" w:space="0" w:color="auto"/>
            </w:tcBorders>
            <w:shd w:val="clear" w:color="auto" w:fill="auto"/>
          </w:tcPr>
          <w:p w14:paraId="29F962B8" w14:textId="4EB08C2B" w:rsidR="00A8463E" w:rsidRPr="00A8463E" w:rsidRDefault="00A8463E" w:rsidP="00A8463E">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5F4CE8C9" w14:textId="65FE39F7" w:rsidR="00A8463E" w:rsidRPr="00A8463E" w:rsidRDefault="00A8463E" w:rsidP="00A8463E">
            <w:pPr>
              <w:pStyle w:val="TAL"/>
              <w:rPr>
                <w:rFonts w:eastAsia="Yu Mincho"/>
                <w:sz w:val="16"/>
                <w:szCs w:val="16"/>
              </w:rPr>
            </w:pPr>
            <w:r w:rsidRPr="00A8463E">
              <w:rPr>
                <w:sz w:val="16"/>
                <w:szCs w:val="16"/>
              </w:rPr>
              <w:t>UE Assistance Information / RRM measurement relaxation / RedCap</w:t>
            </w:r>
          </w:p>
        </w:tc>
        <w:tc>
          <w:tcPr>
            <w:tcW w:w="807" w:type="dxa"/>
            <w:gridSpan w:val="4"/>
            <w:tcBorders>
              <w:bottom w:val="single" w:sz="4" w:space="0" w:color="auto"/>
            </w:tcBorders>
            <w:shd w:val="clear" w:color="auto" w:fill="auto"/>
          </w:tcPr>
          <w:p w14:paraId="248B4CD9" w14:textId="6502AB98" w:rsidR="00A8463E" w:rsidRPr="00A8463E" w:rsidRDefault="00A8463E" w:rsidP="00A8463E">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0F0FF4E8" w14:textId="327DD184" w:rsidR="00A8463E" w:rsidRPr="00A8463E" w:rsidRDefault="00A8463E" w:rsidP="00A8463E">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7233141D" w14:textId="1FDB92FE" w:rsidR="00A8463E" w:rsidRPr="00A8463E" w:rsidRDefault="00A8463E" w:rsidP="00A8463E">
            <w:pPr>
              <w:pStyle w:val="TAL"/>
              <w:keepNext w:val="0"/>
              <w:keepLines w:val="0"/>
              <w:rPr>
                <w:rFonts w:eastAsia="Yu Mincho"/>
                <w:sz w:val="16"/>
                <w:szCs w:val="16"/>
              </w:rPr>
            </w:pPr>
            <w:r w:rsidRPr="00A8463E">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E93A13" w:rsidRPr="003F7263" w14:paraId="4896DB8D" w14:textId="77777777" w:rsidTr="003B0A24">
        <w:trPr>
          <w:gridAfter w:val="4"/>
          <w:wAfter w:w="214" w:type="dxa"/>
          <w:jc w:val="center"/>
        </w:trPr>
        <w:tc>
          <w:tcPr>
            <w:tcW w:w="1062" w:type="dxa"/>
            <w:gridSpan w:val="2"/>
            <w:tcBorders>
              <w:bottom w:val="single" w:sz="4" w:space="0" w:color="auto"/>
            </w:tcBorders>
            <w:shd w:val="clear" w:color="auto" w:fill="D9D9D9"/>
          </w:tcPr>
          <w:p w14:paraId="768675D6" w14:textId="2D163804" w:rsidR="00E93A13" w:rsidRPr="003F7263" w:rsidRDefault="00E93A13" w:rsidP="00E93A13">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1F63889B" w14:textId="486FACF2" w:rsidR="00E93A13" w:rsidRPr="003F7263" w:rsidRDefault="00E93A13" w:rsidP="00E93A13">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487C7182"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91B61D7" w14:textId="77777777" w:rsidR="00E93A13" w:rsidRPr="003F7263" w:rsidRDefault="00E93A13" w:rsidP="00E93A13">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5A85583C" w14:textId="77777777" w:rsidR="00E93A13" w:rsidRPr="003F7263" w:rsidRDefault="00E93A13" w:rsidP="00E93A13">
            <w:pPr>
              <w:pStyle w:val="TAL"/>
              <w:keepNext w:val="0"/>
              <w:keepLines w:val="0"/>
              <w:rPr>
                <w:sz w:val="16"/>
                <w:szCs w:val="16"/>
              </w:rPr>
            </w:pPr>
          </w:p>
        </w:tc>
      </w:tr>
      <w:tr w:rsidR="00E93A13" w:rsidRPr="003F7263" w14:paraId="7ECE2B26" w14:textId="77777777" w:rsidTr="003B0A24">
        <w:trPr>
          <w:gridAfter w:val="4"/>
          <w:wAfter w:w="214" w:type="dxa"/>
          <w:jc w:val="center"/>
        </w:trPr>
        <w:tc>
          <w:tcPr>
            <w:tcW w:w="1062" w:type="dxa"/>
            <w:gridSpan w:val="2"/>
            <w:tcBorders>
              <w:bottom w:val="single" w:sz="4" w:space="0" w:color="auto"/>
            </w:tcBorders>
            <w:shd w:val="clear" w:color="auto" w:fill="auto"/>
          </w:tcPr>
          <w:p w14:paraId="0E73CC9D" w14:textId="7F4AA24B" w:rsidR="00E93A13" w:rsidRPr="003F7263" w:rsidRDefault="00E93A13" w:rsidP="00E93A13">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0B7D5B76" w14:textId="6D41040A" w:rsidR="00E93A13" w:rsidRPr="003F7263" w:rsidRDefault="00E93A13" w:rsidP="00E93A13">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632A68B9" w14:textId="7244E9F1" w:rsidR="00E93A13" w:rsidRPr="003F7263" w:rsidRDefault="00E93A13" w:rsidP="00E93A13">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D007D83" w14:textId="172DFCBB" w:rsidR="00E93A13" w:rsidRPr="003F7263" w:rsidRDefault="00E93A13" w:rsidP="00E93A13">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46DBF18B" w14:textId="345B4447" w:rsidR="00E93A13" w:rsidRPr="003F7263" w:rsidRDefault="00E93A13" w:rsidP="00E93A13">
            <w:pPr>
              <w:pStyle w:val="TAL"/>
              <w:keepNext w:val="0"/>
              <w:keepLines w:val="0"/>
              <w:rPr>
                <w:sz w:val="16"/>
                <w:szCs w:val="16"/>
              </w:rPr>
            </w:pPr>
            <w:r w:rsidRPr="003F7263">
              <w:rPr>
                <w:sz w:val="16"/>
                <w:szCs w:val="16"/>
              </w:rPr>
              <w:t>UEs supporting 5G Core and Idle/Inactive Measurements</w:t>
            </w:r>
          </w:p>
        </w:tc>
      </w:tr>
      <w:tr w:rsidR="00E93A13" w:rsidRPr="003F7263" w14:paraId="526E7D8E" w14:textId="77777777" w:rsidTr="003B0A24">
        <w:trPr>
          <w:gridAfter w:val="4"/>
          <w:wAfter w:w="214" w:type="dxa"/>
          <w:jc w:val="center"/>
        </w:trPr>
        <w:tc>
          <w:tcPr>
            <w:tcW w:w="1062" w:type="dxa"/>
            <w:gridSpan w:val="2"/>
            <w:tcBorders>
              <w:bottom w:val="single" w:sz="4" w:space="0" w:color="auto"/>
            </w:tcBorders>
            <w:shd w:val="clear" w:color="auto" w:fill="auto"/>
          </w:tcPr>
          <w:p w14:paraId="48F90281" w14:textId="5A455DF2" w:rsidR="00E93A13" w:rsidRPr="003F7263" w:rsidRDefault="00E93A13" w:rsidP="00E93A13">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13E1F7EA" w14:textId="51599822" w:rsidR="00E93A13" w:rsidRPr="003F7263" w:rsidRDefault="00E93A13" w:rsidP="00E93A13">
            <w:pPr>
              <w:pStyle w:val="TAL"/>
              <w:rPr>
                <w:sz w:val="16"/>
                <w:szCs w:val="16"/>
              </w:rPr>
            </w:pPr>
            <w:r w:rsidRPr="003F7263">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5EF098CF" w14:textId="752E3D12" w:rsidR="00E93A13" w:rsidRPr="003F7263" w:rsidRDefault="00E93A13" w:rsidP="00E93A13">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F231E02" w14:textId="32320477" w:rsidR="00E93A13" w:rsidRPr="003F7263" w:rsidRDefault="00E93A13" w:rsidP="00E93A13">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11430048" w14:textId="43E20878" w:rsidR="00E93A13" w:rsidRPr="003F7263" w:rsidRDefault="00E93A13" w:rsidP="00E93A13">
            <w:pPr>
              <w:pStyle w:val="TAL"/>
              <w:keepNext w:val="0"/>
              <w:keepLines w:val="0"/>
              <w:rPr>
                <w:sz w:val="16"/>
                <w:szCs w:val="16"/>
              </w:rPr>
            </w:pPr>
            <w:r w:rsidRPr="003F7263">
              <w:rPr>
                <w:sz w:val="16"/>
                <w:szCs w:val="16"/>
              </w:rPr>
              <w:t>UEs supporting 5G Core and Idle/Inactive Measurements</w:t>
            </w:r>
          </w:p>
        </w:tc>
      </w:tr>
      <w:tr w:rsidR="00E93A13" w:rsidRPr="003F7263" w14:paraId="124C8EAF" w14:textId="77777777" w:rsidTr="003B0A24">
        <w:trPr>
          <w:gridAfter w:val="4"/>
          <w:wAfter w:w="214" w:type="dxa"/>
          <w:jc w:val="center"/>
        </w:trPr>
        <w:tc>
          <w:tcPr>
            <w:tcW w:w="1062" w:type="dxa"/>
            <w:gridSpan w:val="2"/>
            <w:tcBorders>
              <w:bottom w:val="single" w:sz="4" w:space="0" w:color="auto"/>
            </w:tcBorders>
            <w:shd w:val="clear" w:color="auto" w:fill="auto"/>
          </w:tcPr>
          <w:p w14:paraId="400CDA70" w14:textId="516BC91F" w:rsidR="00E93A13" w:rsidRPr="003F7263" w:rsidRDefault="00E93A13" w:rsidP="00E93A13">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4824C0F8" w14:textId="39665077" w:rsidR="00E93A13" w:rsidRPr="003F7263" w:rsidRDefault="00E93A13" w:rsidP="00E93A13">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450BD278" w14:textId="2529AC7D" w:rsidR="00E93A13" w:rsidRPr="003F7263" w:rsidRDefault="00E93A13" w:rsidP="00E93A13">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1962067" w14:textId="2F0F88D3" w:rsidR="00E93A13" w:rsidRPr="003F7263" w:rsidRDefault="00E93A13" w:rsidP="00E93A13">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27661551" w14:textId="51F21141" w:rsidR="00E93A13" w:rsidRPr="003F7263" w:rsidRDefault="00E93A13" w:rsidP="00E93A13">
            <w:pPr>
              <w:pStyle w:val="TAL"/>
              <w:keepNext w:val="0"/>
              <w:keepLines w:val="0"/>
              <w:rPr>
                <w:b/>
                <w:bCs/>
                <w:sz w:val="16"/>
                <w:szCs w:val="16"/>
              </w:rPr>
            </w:pPr>
            <w:r w:rsidRPr="003F7263">
              <w:rPr>
                <w:sz w:val="16"/>
                <w:szCs w:val="16"/>
              </w:rPr>
              <w:t>UEs supporting 5GC Core</w:t>
            </w:r>
            <w:r w:rsidR="00C21875"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E93A13" w:rsidRPr="003F7263" w14:paraId="311E8D80" w14:textId="77777777" w:rsidTr="003B0A24">
        <w:trPr>
          <w:gridAfter w:val="4"/>
          <w:wAfter w:w="214" w:type="dxa"/>
          <w:jc w:val="center"/>
        </w:trPr>
        <w:tc>
          <w:tcPr>
            <w:tcW w:w="1062" w:type="dxa"/>
            <w:gridSpan w:val="2"/>
            <w:tcBorders>
              <w:bottom w:val="single" w:sz="4" w:space="0" w:color="auto"/>
            </w:tcBorders>
            <w:shd w:val="clear" w:color="auto" w:fill="auto"/>
          </w:tcPr>
          <w:p w14:paraId="0D8C7192" w14:textId="0200C2F9" w:rsidR="00E93A13" w:rsidRPr="003F7263" w:rsidRDefault="00E93A13" w:rsidP="00E93A13">
            <w:pPr>
              <w:pStyle w:val="TAL"/>
              <w:keepNext w:val="0"/>
              <w:keepLines w:val="0"/>
              <w:rPr>
                <w:b/>
                <w:bCs/>
                <w:sz w:val="16"/>
                <w:szCs w:val="16"/>
              </w:rPr>
            </w:pPr>
            <w:r w:rsidRPr="003F7263">
              <w:rPr>
                <w:sz w:val="16"/>
                <w:szCs w:val="16"/>
              </w:rPr>
              <w:t>8.1.5.11.</w:t>
            </w:r>
            <w:r>
              <w:rPr>
                <w:sz w:val="16"/>
                <w:szCs w:val="16"/>
              </w:rPr>
              <w:t>4</w:t>
            </w:r>
          </w:p>
        </w:tc>
        <w:tc>
          <w:tcPr>
            <w:tcW w:w="3473" w:type="dxa"/>
            <w:gridSpan w:val="3"/>
            <w:tcBorders>
              <w:bottom w:val="single" w:sz="4" w:space="0" w:color="auto"/>
            </w:tcBorders>
            <w:shd w:val="clear" w:color="auto" w:fill="auto"/>
          </w:tcPr>
          <w:p w14:paraId="5FEDB3CC" w14:textId="72B8E6E1" w:rsidR="00E93A13" w:rsidRPr="003F7263" w:rsidRDefault="00E93A13" w:rsidP="00E93A13">
            <w:pPr>
              <w:pStyle w:val="TAL"/>
              <w:rPr>
                <w:b/>
                <w:bCs/>
                <w:sz w:val="16"/>
                <w:szCs w:val="16"/>
              </w:rPr>
            </w:pPr>
            <w:r w:rsidRPr="003F7263">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3D177712" w14:textId="3A7E3FDF" w:rsidR="00E93A13" w:rsidRPr="003F7263" w:rsidRDefault="00E93A13" w:rsidP="00E93A13">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83FBED6" w14:textId="72448666" w:rsidR="00E93A13" w:rsidRPr="003F7263" w:rsidRDefault="00E93A13" w:rsidP="00E93A13">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5088F4A7" w14:textId="4E8CBDB5" w:rsidR="00E93A13" w:rsidRPr="003F7263" w:rsidRDefault="00E93A13" w:rsidP="00E93A13">
            <w:pPr>
              <w:pStyle w:val="TAL"/>
              <w:keepNext w:val="0"/>
              <w:keepLines w:val="0"/>
              <w:rPr>
                <w:b/>
                <w:bCs/>
                <w:sz w:val="16"/>
                <w:szCs w:val="16"/>
              </w:rPr>
            </w:pPr>
            <w:r w:rsidRPr="003F7263">
              <w:rPr>
                <w:sz w:val="16"/>
                <w:szCs w:val="16"/>
              </w:rPr>
              <w:t>UEs supporting 5GC Core</w:t>
            </w:r>
            <w:r w:rsidR="00C21875"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D17E02" w:rsidRPr="003F7263" w14:paraId="3A2FF12C" w14:textId="77777777" w:rsidTr="003B0A24">
        <w:trPr>
          <w:gridAfter w:val="4"/>
          <w:wAfter w:w="214" w:type="dxa"/>
          <w:jc w:val="center"/>
        </w:trPr>
        <w:tc>
          <w:tcPr>
            <w:tcW w:w="1062" w:type="dxa"/>
            <w:gridSpan w:val="2"/>
            <w:tcBorders>
              <w:bottom w:val="single" w:sz="4" w:space="0" w:color="auto"/>
            </w:tcBorders>
            <w:shd w:val="clear" w:color="auto" w:fill="D9D9D9"/>
          </w:tcPr>
          <w:p w14:paraId="31B6E938" w14:textId="339BC4C9" w:rsidR="00C21875" w:rsidRPr="00C21875" w:rsidRDefault="00C21875" w:rsidP="00C21875">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511DCA75" w14:textId="79D92F41" w:rsidR="00C21875" w:rsidRPr="00C21875" w:rsidRDefault="00C21875" w:rsidP="00C21875">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7EECBE6C" w14:textId="77777777" w:rsidR="00C21875" w:rsidRPr="00C21875" w:rsidRDefault="00C21875" w:rsidP="00C21875">
            <w:pPr>
              <w:pStyle w:val="TAC"/>
              <w:keepNext w:val="0"/>
              <w:keepLines w:val="0"/>
              <w:rPr>
                <w:sz w:val="16"/>
                <w:szCs w:val="16"/>
              </w:rPr>
            </w:pPr>
          </w:p>
        </w:tc>
        <w:tc>
          <w:tcPr>
            <w:tcW w:w="1161" w:type="dxa"/>
            <w:gridSpan w:val="4"/>
            <w:tcBorders>
              <w:bottom w:val="single" w:sz="4" w:space="0" w:color="auto"/>
            </w:tcBorders>
            <w:shd w:val="clear" w:color="auto" w:fill="D9D9D9"/>
          </w:tcPr>
          <w:p w14:paraId="5B521FDB" w14:textId="77777777" w:rsidR="00C21875" w:rsidRPr="00C21875" w:rsidRDefault="00C21875" w:rsidP="00C21875">
            <w:pPr>
              <w:pStyle w:val="TAC"/>
              <w:keepNext w:val="0"/>
              <w:keepLines w:val="0"/>
              <w:rPr>
                <w:sz w:val="16"/>
                <w:szCs w:val="16"/>
              </w:rPr>
            </w:pPr>
          </w:p>
        </w:tc>
        <w:tc>
          <w:tcPr>
            <w:tcW w:w="3560" w:type="dxa"/>
            <w:gridSpan w:val="4"/>
            <w:tcBorders>
              <w:bottom w:val="single" w:sz="4" w:space="0" w:color="auto"/>
            </w:tcBorders>
            <w:shd w:val="clear" w:color="auto" w:fill="D9D9D9"/>
          </w:tcPr>
          <w:p w14:paraId="789D00AD" w14:textId="77777777" w:rsidR="00C21875" w:rsidRPr="00C21875" w:rsidRDefault="00C21875" w:rsidP="00C21875">
            <w:pPr>
              <w:pStyle w:val="TAL"/>
              <w:keepNext w:val="0"/>
              <w:keepLines w:val="0"/>
              <w:rPr>
                <w:sz w:val="16"/>
                <w:szCs w:val="16"/>
              </w:rPr>
            </w:pPr>
          </w:p>
        </w:tc>
      </w:tr>
      <w:tr w:rsidR="00C21875" w:rsidRPr="003F7263" w14:paraId="79F9AEBF" w14:textId="77777777" w:rsidTr="003B0A24">
        <w:trPr>
          <w:gridAfter w:val="4"/>
          <w:wAfter w:w="214" w:type="dxa"/>
          <w:jc w:val="center"/>
        </w:trPr>
        <w:tc>
          <w:tcPr>
            <w:tcW w:w="1062" w:type="dxa"/>
            <w:gridSpan w:val="2"/>
            <w:tcBorders>
              <w:bottom w:val="single" w:sz="4" w:space="0" w:color="auto"/>
            </w:tcBorders>
            <w:shd w:val="clear" w:color="auto" w:fill="auto"/>
          </w:tcPr>
          <w:p w14:paraId="0A5CB21F" w14:textId="1BF6C175" w:rsidR="00C21875" w:rsidRPr="00C21875" w:rsidRDefault="00C21875" w:rsidP="00C21875">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212A085C" w14:textId="64686E42" w:rsidR="00C21875" w:rsidRPr="00C21875" w:rsidRDefault="00C21875" w:rsidP="00C21875">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648F74A1" w14:textId="155AC221" w:rsidR="00C21875" w:rsidRPr="00C21875" w:rsidRDefault="00C21875" w:rsidP="00C21875">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6E7A4211" w14:textId="663DB8CD" w:rsidR="00C21875" w:rsidRPr="00C21875" w:rsidRDefault="00C21875" w:rsidP="00C21875">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6345707F" w14:textId="15450A17" w:rsidR="00C21875" w:rsidRPr="00C21875" w:rsidRDefault="00C21875" w:rsidP="00C21875">
            <w:pPr>
              <w:pStyle w:val="TAL"/>
              <w:keepNext w:val="0"/>
              <w:keepLines w:val="0"/>
              <w:rPr>
                <w:sz w:val="16"/>
                <w:szCs w:val="16"/>
              </w:rPr>
            </w:pPr>
            <w:r w:rsidRPr="00C21875">
              <w:rPr>
                <w:sz w:val="16"/>
                <w:szCs w:val="16"/>
              </w:rPr>
              <w:t>UEs supporting 5GC Core and SDT via Configured Grant Type 1 in RRC_INACTIVE state</w:t>
            </w:r>
          </w:p>
        </w:tc>
      </w:tr>
      <w:tr w:rsidR="00417FD8" w:rsidRPr="003F7263" w14:paraId="16EB4F43" w14:textId="77777777" w:rsidTr="003B0A24">
        <w:trPr>
          <w:gridAfter w:val="4"/>
          <w:wAfter w:w="214" w:type="dxa"/>
          <w:jc w:val="center"/>
        </w:trPr>
        <w:tc>
          <w:tcPr>
            <w:tcW w:w="1062" w:type="dxa"/>
            <w:gridSpan w:val="2"/>
            <w:tcBorders>
              <w:bottom w:val="single" w:sz="4" w:space="0" w:color="auto"/>
            </w:tcBorders>
            <w:shd w:val="clear" w:color="auto" w:fill="auto"/>
          </w:tcPr>
          <w:p w14:paraId="25E425EE" w14:textId="77777777" w:rsidR="00417FD8" w:rsidRPr="003F7263" w:rsidRDefault="00417FD8" w:rsidP="0035746E">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3C8FDB73" w14:textId="77777777" w:rsidR="00417FD8" w:rsidRPr="003F7263" w:rsidRDefault="00417FD8" w:rsidP="0035746E">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75E2A942" w14:textId="77777777" w:rsidR="00417FD8" w:rsidRPr="003F7263" w:rsidRDefault="00417FD8" w:rsidP="0035746E">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13844B0E" w14:textId="77777777" w:rsidR="00417FD8" w:rsidRDefault="00417FD8" w:rsidP="0035746E">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55401826" w14:textId="77777777" w:rsidR="00417FD8" w:rsidRPr="003F7263" w:rsidRDefault="00417FD8" w:rsidP="0035746E">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417FD8" w:rsidRPr="003F7263" w14:paraId="24527531" w14:textId="77777777" w:rsidTr="003B0A24">
        <w:trPr>
          <w:gridAfter w:val="4"/>
          <w:wAfter w:w="214" w:type="dxa"/>
          <w:jc w:val="center"/>
        </w:trPr>
        <w:tc>
          <w:tcPr>
            <w:tcW w:w="1062" w:type="dxa"/>
            <w:gridSpan w:val="2"/>
            <w:tcBorders>
              <w:bottom w:val="single" w:sz="4" w:space="0" w:color="auto"/>
            </w:tcBorders>
            <w:shd w:val="clear" w:color="auto" w:fill="auto"/>
          </w:tcPr>
          <w:p w14:paraId="5C4C6E91" w14:textId="77777777" w:rsidR="00417FD8" w:rsidRPr="003F7263" w:rsidRDefault="00417FD8" w:rsidP="0035746E">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7B3A9779" w14:textId="77777777" w:rsidR="00417FD8" w:rsidRPr="003F7263" w:rsidRDefault="00417FD8" w:rsidP="0035746E">
            <w:pPr>
              <w:pStyle w:val="TAL"/>
              <w:rPr>
                <w:sz w:val="16"/>
                <w:szCs w:val="16"/>
              </w:rPr>
            </w:pPr>
            <w:r w:rsidRPr="00994C75">
              <w:rPr>
                <w:sz w:val="16"/>
                <w:szCs w:val="16"/>
              </w:rPr>
              <w:t>RRC SDT / CG based SDT / SDT-SRB2-</w:t>
            </w:r>
            <w:r w:rsidRPr="00994C75">
              <w:rPr>
                <w:sz w:val="16"/>
                <w:szCs w:val="16"/>
              </w:rPr>
              <w:lastRenderedPageBreak/>
              <w:t>Indication</w:t>
            </w:r>
          </w:p>
        </w:tc>
        <w:tc>
          <w:tcPr>
            <w:tcW w:w="807" w:type="dxa"/>
            <w:gridSpan w:val="4"/>
            <w:tcBorders>
              <w:bottom w:val="single" w:sz="4" w:space="0" w:color="auto"/>
            </w:tcBorders>
            <w:shd w:val="clear" w:color="auto" w:fill="auto"/>
          </w:tcPr>
          <w:p w14:paraId="11D20541" w14:textId="77777777" w:rsidR="00417FD8" w:rsidRPr="003F7263" w:rsidRDefault="00417FD8" w:rsidP="0035746E">
            <w:pPr>
              <w:pStyle w:val="TAC"/>
              <w:keepNext w:val="0"/>
              <w:keepLines w:val="0"/>
              <w:rPr>
                <w:sz w:val="16"/>
                <w:szCs w:val="16"/>
              </w:rPr>
            </w:pPr>
            <w:r w:rsidRPr="00994C75">
              <w:rPr>
                <w:sz w:val="16"/>
                <w:szCs w:val="16"/>
              </w:rPr>
              <w:lastRenderedPageBreak/>
              <w:t>Rel-17</w:t>
            </w:r>
          </w:p>
        </w:tc>
        <w:tc>
          <w:tcPr>
            <w:tcW w:w="1161" w:type="dxa"/>
            <w:gridSpan w:val="4"/>
            <w:tcBorders>
              <w:bottom w:val="single" w:sz="4" w:space="0" w:color="auto"/>
            </w:tcBorders>
            <w:shd w:val="clear" w:color="auto" w:fill="auto"/>
          </w:tcPr>
          <w:p w14:paraId="412051AD" w14:textId="77777777" w:rsidR="00417FD8" w:rsidRDefault="00417FD8" w:rsidP="0035746E">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0FEA2321" w14:textId="77777777" w:rsidR="00417FD8" w:rsidRPr="003F7263" w:rsidRDefault="00417FD8" w:rsidP="0035746E">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lastRenderedPageBreak/>
              <w:t>SDT via Configured Grant Type 1 in RRC_INACTIVE state</w:t>
            </w:r>
          </w:p>
        </w:tc>
      </w:tr>
      <w:tr w:rsidR="00E93A13" w:rsidRPr="003F7263" w14:paraId="5A63271D" w14:textId="77777777" w:rsidTr="003B0A24">
        <w:trPr>
          <w:gridAfter w:val="4"/>
          <w:wAfter w:w="214" w:type="dxa"/>
          <w:jc w:val="center"/>
        </w:trPr>
        <w:tc>
          <w:tcPr>
            <w:tcW w:w="1062" w:type="dxa"/>
            <w:gridSpan w:val="2"/>
            <w:tcBorders>
              <w:bottom w:val="single" w:sz="4" w:space="0" w:color="auto"/>
            </w:tcBorders>
            <w:shd w:val="clear" w:color="auto" w:fill="D9D9D9"/>
          </w:tcPr>
          <w:p w14:paraId="6F418761" w14:textId="61834201" w:rsidR="00E93A13" w:rsidRPr="003F7263" w:rsidRDefault="00E93A13" w:rsidP="00E93A13">
            <w:pPr>
              <w:pStyle w:val="TAL"/>
              <w:keepNext w:val="0"/>
              <w:keepLines w:val="0"/>
              <w:rPr>
                <w:b/>
                <w:bCs/>
                <w:sz w:val="16"/>
                <w:szCs w:val="16"/>
              </w:rPr>
            </w:pPr>
            <w:r w:rsidRPr="003F7263">
              <w:rPr>
                <w:b/>
                <w:bCs/>
                <w:sz w:val="16"/>
                <w:szCs w:val="16"/>
              </w:rPr>
              <w:lastRenderedPageBreak/>
              <w:t>8.1.6</w:t>
            </w:r>
          </w:p>
        </w:tc>
        <w:tc>
          <w:tcPr>
            <w:tcW w:w="3473" w:type="dxa"/>
            <w:gridSpan w:val="3"/>
            <w:tcBorders>
              <w:bottom w:val="single" w:sz="4" w:space="0" w:color="auto"/>
            </w:tcBorders>
            <w:shd w:val="clear" w:color="auto" w:fill="D9D9D9"/>
          </w:tcPr>
          <w:p w14:paraId="3FF38D9F" w14:textId="03881315" w:rsidR="00E93A13" w:rsidRPr="003F7263" w:rsidRDefault="00E93A13" w:rsidP="00E93A13">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7D8CF07D"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22F2E28C"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5AE9E781" w14:textId="77777777" w:rsidR="00E93A13" w:rsidRPr="003F7263" w:rsidRDefault="00E93A13" w:rsidP="00E93A13">
            <w:pPr>
              <w:pStyle w:val="TAL"/>
              <w:keepNext w:val="0"/>
              <w:keepLines w:val="0"/>
              <w:rPr>
                <w:b/>
                <w:bCs/>
                <w:sz w:val="16"/>
                <w:szCs w:val="16"/>
              </w:rPr>
            </w:pPr>
          </w:p>
        </w:tc>
      </w:tr>
      <w:tr w:rsidR="00E93A13" w:rsidRPr="003F7263" w14:paraId="786062B1" w14:textId="77777777" w:rsidTr="003B0A24">
        <w:trPr>
          <w:gridAfter w:val="4"/>
          <w:wAfter w:w="214" w:type="dxa"/>
          <w:jc w:val="center"/>
        </w:trPr>
        <w:tc>
          <w:tcPr>
            <w:tcW w:w="1062" w:type="dxa"/>
            <w:gridSpan w:val="2"/>
            <w:tcBorders>
              <w:bottom w:val="single" w:sz="4" w:space="0" w:color="auto"/>
            </w:tcBorders>
            <w:shd w:val="clear" w:color="auto" w:fill="D9D9D9"/>
          </w:tcPr>
          <w:p w14:paraId="2FA654B8" w14:textId="1650C3A1" w:rsidR="00E93A13" w:rsidRPr="003F7263" w:rsidRDefault="00E93A13" w:rsidP="00E93A13">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1B0CE5BF" w14:textId="336DB767" w:rsidR="00E93A13" w:rsidRPr="003F7263" w:rsidRDefault="00E93A13" w:rsidP="00E93A13">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58D68E20"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3A17553D"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2C2DE96A" w14:textId="77777777" w:rsidR="00E93A13" w:rsidRPr="003F7263" w:rsidRDefault="00E93A13" w:rsidP="00E93A13">
            <w:pPr>
              <w:pStyle w:val="TAL"/>
              <w:keepNext w:val="0"/>
              <w:keepLines w:val="0"/>
              <w:rPr>
                <w:b/>
                <w:bCs/>
                <w:sz w:val="16"/>
                <w:szCs w:val="16"/>
              </w:rPr>
            </w:pPr>
          </w:p>
        </w:tc>
      </w:tr>
      <w:tr w:rsidR="00E93A13" w:rsidRPr="003F7263" w14:paraId="7AC7028F" w14:textId="77777777" w:rsidTr="003B0A24">
        <w:trPr>
          <w:gridAfter w:val="4"/>
          <w:wAfter w:w="214" w:type="dxa"/>
          <w:jc w:val="center"/>
        </w:trPr>
        <w:tc>
          <w:tcPr>
            <w:tcW w:w="1062" w:type="dxa"/>
            <w:gridSpan w:val="2"/>
            <w:tcBorders>
              <w:bottom w:val="single" w:sz="4" w:space="0" w:color="auto"/>
            </w:tcBorders>
            <w:shd w:val="clear" w:color="auto" w:fill="D9D9D9"/>
          </w:tcPr>
          <w:p w14:paraId="5A199F6E" w14:textId="1321C1F0" w:rsidR="00E93A13" w:rsidRPr="003F7263" w:rsidRDefault="00E93A13" w:rsidP="00E93A13">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240637F9" w14:textId="1119CDA9" w:rsidR="00E93A13" w:rsidRPr="003F7263" w:rsidRDefault="00E93A13" w:rsidP="00E93A13">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1D9E0C59"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534C7159"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36A533F5" w14:textId="77777777" w:rsidR="00E93A13" w:rsidRPr="003F7263" w:rsidRDefault="00E93A13" w:rsidP="00E93A13">
            <w:pPr>
              <w:pStyle w:val="TAL"/>
              <w:keepNext w:val="0"/>
              <w:keepLines w:val="0"/>
              <w:rPr>
                <w:b/>
                <w:bCs/>
                <w:sz w:val="16"/>
                <w:szCs w:val="16"/>
              </w:rPr>
            </w:pPr>
          </w:p>
        </w:tc>
      </w:tr>
      <w:tr w:rsidR="00E93A13" w:rsidRPr="003F7263" w14:paraId="1D75F9DD" w14:textId="77777777" w:rsidTr="003B0A24">
        <w:trPr>
          <w:gridAfter w:val="4"/>
          <w:wAfter w:w="214" w:type="dxa"/>
          <w:jc w:val="center"/>
        </w:trPr>
        <w:tc>
          <w:tcPr>
            <w:tcW w:w="1062" w:type="dxa"/>
            <w:gridSpan w:val="2"/>
            <w:tcBorders>
              <w:bottom w:val="single" w:sz="4" w:space="0" w:color="auto"/>
            </w:tcBorders>
            <w:shd w:val="clear" w:color="auto" w:fill="auto"/>
          </w:tcPr>
          <w:p w14:paraId="4C45E542" w14:textId="25F38C16" w:rsidR="00E93A13" w:rsidRPr="003F7263" w:rsidRDefault="00E93A13" w:rsidP="00E93A13">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3079043F" w14:textId="0B51EA9B" w:rsidR="00E93A13" w:rsidRPr="003F7263" w:rsidRDefault="00E93A13" w:rsidP="00E93A13">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2DA4B49D" w14:textId="60A20224"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2B1A8B4" w14:textId="02335686" w:rsidR="00E93A13" w:rsidRPr="003F7263" w:rsidRDefault="00E93A13" w:rsidP="00E93A13">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14A1C7AD" w14:textId="12F27F9B" w:rsidR="00E93A13" w:rsidRPr="003F7263" w:rsidRDefault="00E93A13" w:rsidP="00E93A1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93A13" w:rsidRPr="003F7263" w14:paraId="375EC96C" w14:textId="77777777" w:rsidTr="003B0A24">
        <w:trPr>
          <w:gridAfter w:val="4"/>
          <w:wAfter w:w="214" w:type="dxa"/>
          <w:jc w:val="center"/>
        </w:trPr>
        <w:tc>
          <w:tcPr>
            <w:tcW w:w="1062" w:type="dxa"/>
            <w:gridSpan w:val="2"/>
            <w:tcBorders>
              <w:bottom w:val="single" w:sz="4" w:space="0" w:color="auto"/>
            </w:tcBorders>
            <w:shd w:val="clear" w:color="auto" w:fill="auto"/>
          </w:tcPr>
          <w:p w14:paraId="067CCD49" w14:textId="735FB433" w:rsidR="00E93A13" w:rsidRPr="003F7263" w:rsidRDefault="00E93A13" w:rsidP="00E93A13">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7CDC260F" w14:textId="39910E33" w:rsidR="00E93A13" w:rsidRPr="003F7263" w:rsidRDefault="00E93A13" w:rsidP="00E93A13">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24AD04AA" w14:textId="0CDA962B"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1C98A0F0" w14:textId="1637A7CC" w:rsidR="00E93A13" w:rsidRPr="003F7263" w:rsidRDefault="00E93A13" w:rsidP="00E93A13">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2662CCFD" w14:textId="2BB85E0E" w:rsidR="00E93A13" w:rsidRPr="003F7263" w:rsidRDefault="00E93A13" w:rsidP="00E93A13">
            <w:pPr>
              <w:pStyle w:val="TAL"/>
              <w:keepNext w:val="0"/>
              <w:keepLines w:val="0"/>
              <w:rPr>
                <w:rFonts w:cs="Arial"/>
                <w:sz w:val="16"/>
                <w:szCs w:val="16"/>
              </w:rPr>
            </w:pPr>
            <w:r w:rsidRPr="003F7263">
              <w:rPr>
                <w:sz w:val="16"/>
                <w:szCs w:val="16"/>
              </w:rPr>
              <w:t>UEs supporting 5G Core and UL PDCP Packet Delay per DRB</w:t>
            </w:r>
          </w:p>
        </w:tc>
      </w:tr>
      <w:tr w:rsidR="00E93A13" w:rsidRPr="003F7263" w14:paraId="335B212E" w14:textId="77777777" w:rsidTr="003B0A24">
        <w:trPr>
          <w:gridAfter w:val="4"/>
          <w:wAfter w:w="214" w:type="dxa"/>
          <w:jc w:val="center"/>
        </w:trPr>
        <w:tc>
          <w:tcPr>
            <w:tcW w:w="1062" w:type="dxa"/>
            <w:gridSpan w:val="2"/>
            <w:tcBorders>
              <w:bottom w:val="single" w:sz="4" w:space="0" w:color="auto"/>
            </w:tcBorders>
            <w:shd w:val="clear" w:color="auto" w:fill="D9D9D9"/>
          </w:tcPr>
          <w:p w14:paraId="36FB2969" w14:textId="0591D5B7" w:rsidR="00E93A13" w:rsidRPr="003F7263" w:rsidRDefault="00E93A13" w:rsidP="00E93A13">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5C706088" w14:textId="46C08886" w:rsidR="00E93A13" w:rsidRPr="003F7263" w:rsidRDefault="00E93A13" w:rsidP="00E93A13">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5E3434DF"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13DD2555"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25EDEAF3" w14:textId="77777777" w:rsidR="00E93A13" w:rsidRPr="003F7263" w:rsidRDefault="00E93A13" w:rsidP="00E93A13">
            <w:pPr>
              <w:pStyle w:val="TAL"/>
              <w:keepNext w:val="0"/>
              <w:keepLines w:val="0"/>
              <w:rPr>
                <w:b/>
                <w:bCs/>
                <w:sz w:val="16"/>
                <w:szCs w:val="16"/>
              </w:rPr>
            </w:pPr>
          </w:p>
        </w:tc>
      </w:tr>
      <w:tr w:rsidR="00E93A13" w:rsidRPr="003F7263" w14:paraId="01F85F90" w14:textId="77777777" w:rsidTr="003B0A24">
        <w:trPr>
          <w:gridAfter w:val="4"/>
          <w:wAfter w:w="214" w:type="dxa"/>
          <w:jc w:val="center"/>
        </w:trPr>
        <w:tc>
          <w:tcPr>
            <w:tcW w:w="1062" w:type="dxa"/>
            <w:gridSpan w:val="2"/>
            <w:tcBorders>
              <w:bottom w:val="single" w:sz="4" w:space="0" w:color="auto"/>
            </w:tcBorders>
            <w:shd w:val="clear" w:color="auto" w:fill="auto"/>
          </w:tcPr>
          <w:p w14:paraId="76185B23" w14:textId="63425B9D" w:rsidR="00E93A13" w:rsidRPr="003F7263" w:rsidRDefault="00E93A13" w:rsidP="00E93A13">
            <w:pPr>
              <w:pStyle w:val="TAL"/>
              <w:keepNext w:val="0"/>
              <w:keepLines w:val="0"/>
              <w:rPr>
                <w:sz w:val="16"/>
                <w:szCs w:val="16"/>
              </w:rPr>
            </w:pPr>
            <w:r w:rsidRPr="003F7263">
              <w:rPr>
                <w:rFonts w:eastAsia="SimSun"/>
                <w:sz w:val="16"/>
                <w:szCs w:val="16"/>
                <w:lang w:eastAsia="en-US"/>
              </w:rPr>
              <w:t>8.1.6.1.2.1</w:t>
            </w:r>
          </w:p>
        </w:tc>
        <w:tc>
          <w:tcPr>
            <w:tcW w:w="3473" w:type="dxa"/>
            <w:gridSpan w:val="3"/>
            <w:tcBorders>
              <w:bottom w:val="single" w:sz="4" w:space="0" w:color="auto"/>
            </w:tcBorders>
            <w:shd w:val="clear" w:color="auto" w:fill="auto"/>
          </w:tcPr>
          <w:p w14:paraId="1F6D569C" w14:textId="03C17533" w:rsidR="00E93A13" w:rsidRPr="003F7263" w:rsidRDefault="00E93A13" w:rsidP="00E93A13">
            <w:pPr>
              <w:pStyle w:val="TAL"/>
              <w:rPr>
                <w:sz w:val="16"/>
                <w:szCs w:val="16"/>
              </w:rPr>
            </w:pPr>
            <w:r w:rsidRPr="003F7263">
              <w:rPr>
                <w:rFonts w:eastAsia="SimSun"/>
                <w:sz w:val="16"/>
                <w:szCs w:val="16"/>
                <w:lang w:eastAsia="en-US"/>
              </w:rPr>
              <w:t>Logged MDT / RRC_IDLE / Logging and reporting / Intra-frequency measurement</w:t>
            </w:r>
          </w:p>
        </w:tc>
        <w:tc>
          <w:tcPr>
            <w:tcW w:w="807" w:type="dxa"/>
            <w:gridSpan w:val="4"/>
            <w:tcBorders>
              <w:bottom w:val="single" w:sz="4" w:space="0" w:color="auto"/>
            </w:tcBorders>
            <w:shd w:val="clear" w:color="auto" w:fill="auto"/>
          </w:tcPr>
          <w:p w14:paraId="40A0731E" w14:textId="2FB9CCDE"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66D1492" w14:textId="51B258A7"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1BB1A9B" w14:textId="33BC2076"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528668B8" w14:textId="77777777" w:rsidTr="003B0A24">
        <w:trPr>
          <w:gridAfter w:val="4"/>
          <w:wAfter w:w="214" w:type="dxa"/>
          <w:jc w:val="center"/>
        </w:trPr>
        <w:tc>
          <w:tcPr>
            <w:tcW w:w="1062" w:type="dxa"/>
            <w:gridSpan w:val="2"/>
            <w:tcBorders>
              <w:bottom w:val="single" w:sz="4" w:space="0" w:color="auto"/>
            </w:tcBorders>
            <w:shd w:val="clear" w:color="auto" w:fill="auto"/>
          </w:tcPr>
          <w:p w14:paraId="6C699A1D" w14:textId="47DF7FC5" w:rsidR="00E93A13" w:rsidRPr="003F7263" w:rsidRDefault="00E93A13" w:rsidP="00E93A13">
            <w:pPr>
              <w:pStyle w:val="TAL"/>
              <w:keepNext w:val="0"/>
              <w:keepLines w:val="0"/>
              <w:rPr>
                <w:sz w:val="16"/>
                <w:szCs w:val="16"/>
              </w:rPr>
            </w:pPr>
            <w:r w:rsidRPr="003F7263">
              <w:rPr>
                <w:rFonts w:eastAsia="SimSun"/>
                <w:sz w:val="16"/>
                <w:szCs w:val="16"/>
                <w:lang w:eastAsia="en-US"/>
              </w:rPr>
              <w:t>8.1.6.1.2.2</w:t>
            </w:r>
          </w:p>
        </w:tc>
        <w:tc>
          <w:tcPr>
            <w:tcW w:w="3473" w:type="dxa"/>
            <w:gridSpan w:val="3"/>
            <w:tcBorders>
              <w:bottom w:val="single" w:sz="4" w:space="0" w:color="auto"/>
            </w:tcBorders>
            <w:shd w:val="clear" w:color="auto" w:fill="auto"/>
          </w:tcPr>
          <w:p w14:paraId="2A4A348F" w14:textId="643595BC" w:rsidR="00E93A13" w:rsidRPr="003F7263" w:rsidRDefault="00E93A13" w:rsidP="00E93A13">
            <w:pPr>
              <w:pStyle w:val="TAL"/>
              <w:rPr>
                <w:sz w:val="16"/>
                <w:szCs w:val="16"/>
              </w:rPr>
            </w:pPr>
            <w:r w:rsidRPr="003F7263">
              <w:rPr>
                <w:rFonts w:eastAsia="SimSun"/>
                <w:sz w:val="16"/>
                <w:szCs w:val="16"/>
                <w:lang w:eastAsia="en-US"/>
              </w:rPr>
              <w:t>Logged MDT / RRC_INACTIVE / Logging and reporting / Inter-frequency measurement</w:t>
            </w:r>
          </w:p>
        </w:tc>
        <w:tc>
          <w:tcPr>
            <w:tcW w:w="807" w:type="dxa"/>
            <w:gridSpan w:val="4"/>
            <w:tcBorders>
              <w:bottom w:val="single" w:sz="4" w:space="0" w:color="auto"/>
            </w:tcBorders>
            <w:shd w:val="clear" w:color="auto" w:fill="auto"/>
          </w:tcPr>
          <w:p w14:paraId="7BCF2CAF" w14:textId="76BE4016"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55F23480" w14:textId="77517AE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C125</w:t>
            </w:r>
          </w:p>
        </w:tc>
        <w:tc>
          <w:tcPr>
            <w:tcW w:w="3560" w:type="dxa"/>
            <w:gridSpan w:val="4"/>
            <w:tcBorders>
              <w:bottom w:val="single" w:sz="4" w:space="0" w:color="auto"/>
            </w:tcBorders>
            <w:shd w:val="clear" w:color="auto" w:fill="auto"/>
          </w:tcPr>
          <w:p w14:paraId="47D50750" w14:textId="533621F6" w:rsidR="00E93A13" w:rsidRPr="003F7263" w:rsidRDefault="00E93A13" w:rsidP="00E93A13">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E93A13" w:rsidRPr="003F7263" w14:paraId="73DCC0DB" w14:textId="77777777" w:rsidTr="003B0A24">
        <w:trPr>
          <w:gridAfter w:val="4"/>
          <w:wAfter w:w="214" w:type="dxa"/>
          <w:jc w:val="center"/>
        </w:trPr>
        <w:tc>
          <w:tcPr>
            <w:tcW w:w="1062" w:type="dxa"/>
            <w:gridSpan w:val="2"/>
            <w:tcBorders>
              <w:bottom w:val="single" w:sz="4" w:space="0" w:color="auto"/>
            </w:tcBorders>
            <w:shd w:val="clear" w:color="auto" w:fill="auto"/>
          </w:tcPr>
          <w:p w14:paraId="1BDC8852" w14:textId="66978AC0" w:rsidR="00E93A13" w:rsidRPr="003F7263" w:rsidRDefault="00E93A13" w:rsidP="00E93A13">
            <w:pPr>
              <w:pStyle w:val="TAL"/>
              <w:keepNext w:val="0"/>
              <w:keepLines w:val="0"/>
              <w:rPr>
                <w:sz w:val="16"/>
                <w:szCs w:val="16"/>
              </w:rPr>
            </w:pPr>
            <w:r w:rsidRPr="003F7263">
              <w:rPr>
                <w:rFonts w:eastAsia="SimSun"/>
                <w:sz w:val="16"/>
                <w:szCs w:val="16"/>
                <w:lang w:eastAsia="en-US"/>
              </w:rPr>
              <w:t>8.1.6.1.2.3</w:t>
            </w:r>
          </w:p>
        </w:tc>
        <w:tc>
          <w:tcPr>
            <w:tcW w:w="3473" w:type="dxa"/>
            <w:gridSpan w:val="3"/>
            <w:tcBorders>
              <w:bottom w:val="single" w:sz="4" w:space="0" w:color="auto"/>
            </w:tcBorders>
            <w:shd w:val="clear" w:color="auto" w:fill="auto"/>
          </w:tcPr>
          <w:p w14:paraId="7666608B" w14:textId="5EB2C6E8" w:rsidR="00E93A13" w:rsidRPr="003F7263" w:rsidRDefault="00E93A13" w:rsidP="00E93A13">
            <w:pPr>
              <w:pStyle w:val="TAL"/>
              <w:rPr>
                <w:sz w:val="16"/>
                <w:szCs w:val="16"/>
              </w:rPr>
            </w:pPr>
            <w:r w:rsidRPr="003F7263">
              <w:rPr>
                <w:rFonts w:eastAsia="SimSun"/>
                <w:sz w:val="16"/>
                <w:szCs w:val="16"/>
                <w:lang w:eastAsia="en-US"/>
              </w:rPr>
              <w:t>Logged MDT / RRC_IDLE / Logging and reporting / Limiting area scope</w:t>
            </w:r>
          </w:p>
        </w:tc>
        <w:tc>
          <w:tcPr>
            <w:tcW w:w="807" w:type="dxa"/>
            <w:gridSpan w:val="4"/>
            <w:tcBorders>
              <w:bottom w:val="single" w:sz="4" w:space="0" w:color="auto"/>
            </w:tcBorders>
            <w:shd w:val="clear" w:color="auto" w:fill="auto"/>
          </w:tcPr>
          <w:p w14:paraId="50929B86" w14:textId="0B85A659"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365343B" w14:textId="7F886C6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C917905" w14:textId="5EC1C510"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70D3533D" w14:textId="77777777" w:rsidTr="003B0A24">
        <w:trPr>
          <w:gridAfter w:val="4"/>
          <w:wAfter w:w="214" w:type="dxa"/>
          <w:jc w:val="center"/>
        </w:trPr>
        <w:tc>
          <w:tcPr>
            <w:tcW w:w="1062" w:type="dxa"/>
            <w:gridSpan w:val="2"/>
            <w:tcBorders>
              <w:bottom w:val="single" w:sz="4" w:space="0" w:color="auto"/>
            </w:tcBorders>
            <w:shd w:val="clear" w:color="auto" w:fill="auto"/>
          </w:tcPr>
          <w:p w14:paraId="29779565" w14:textId="5923D72C" w:rsidR="00E93A13" w:rsidRPr="003F7263" w:rsidRDefault="00E93A13" w:rsidP="00E93A13">
            <w:pPr>
              <w:pStyle w:val="TAL"/>
              <w:keepNext w:val="0"/>
              <w:keepLines w:val="0"/>
              <w:rPr>
                <w:sz w:val="16"/>
                <w:szCs w:val="16"/>
              </w:rPr>
            </w:pPr>
            <w:r w:rsidRPr="003F7263">
              <w:rPr>
                <w:rFonts w:eastAsia="SimSun"/>
                <w:sz w:val="16"/>
                <w:szCs w:val="16"/>
                <w:lang w:eastAsia="en-US"/>
              </w:rPr>
              <w:t>8.1.6.1.2.4</w:t>
            </w:r>
          </w:p>
        </w:tc>
        <w:tc>
          <w:tcPr>
            <w:tcW w:w="3473" w:type="dxa"/>
            <w:gridSpan w:val="3"/>
            <w:tcBorders>
              <w:bottom w:val="single" w:sz="4" w:space="0" w:color="auto"/>
            </w:tcBorders>
            <w:shd w:val="clear" w:color="auto" w:fill="auto"/>
          </w:tcPr>
          <w:p w14:paraId="6BAB15E3" w14:textId="4F02A028" w:rsidR="00E93A13" w:rsidRPr="003F7263" w:rsidRDefault="00E93A13" w:rsidP="00E93A13">
            <w:pPr>
              <w:pStyle w:val="TAL"/>
              <w:rPr>
                <w:sz w:val="16"/>
                <w:szCs w:val="16"/>
              </w:rPr>
            </w:pPr>
            <w:r w:rsidRPr="003F7263">
              <w:rPr>
                <w:rFonts w:eastAsia="SimSun"/>
                <w:sz w:val="16"/>
                <w:szCs w:val="16"/>
                <w:lang w:eastAsia="en-US"/>
              </w:rPr>
              <w:t>logged MDT/ RRC_IDLE / Logging and reporting / periodic measurement trigger</w:t>
            </w:r>
          </w:p>
        </w:tc>
        <w:tc>
          <w:tcPr>
            <w:tcW w:w="807" w:type="dxa"/>
            <w:gridSpan w:val="4"/>
            <w:tcBorders>
              <w:bottom w:val="single" w:sz="4" w:space="0" w:color="auto"/>
            </w:tcBorders>
            <w:shd w:val="clear" w:color="auto" w:fill="auto"/>
          </w:tcPr>
          <w:p w14:paraId="1D738946" w14:textId="32C6EAF6"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465F3CE" w14:textId="051DD776"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6471A94" w14:textId="4AB1E9D4"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D5CCC9A" w14:textId="77777777" w:rsidTr="003B0A24">
        <w:trPr>
          <w:gridAfter w:val="4"/>
          <w:wAfter w:w="214" w:type="dxa"/>
          <w:jc w:val="center"/>
        </w:trPr>
        <w:tc>
          <w:tcPr>
            <w:tcW w:w="1062" w:type="dxa"/>
            <w:gridSpan w:val="2"/>
            <w:tcBorders>
              <w:bottom w:val="single" w:sz="4" w:space="0" w:color="auto"/>
            </w:tcBorders>
            <w:shd w:val="clear" w:color="auto" w:fill="auto"/>
          </w:tcPr>
          <w:p w14:paraId="77AF2613" w14:textId="2F6A5E44" w:rsidR="00E93A13" w:rsidRPr="003F7263" w:rsidRDefault="00E93A13" w:rsidP="00E93A13">
            <w:pPr>
              <w:pStyle w:val="TAL"/>
              <w:keepNext w:val="0"/>
              <w:keepLines w:val="0"/>
              <w:rPr>
                <w:sz w:val="16"/>
                <w:szCs w:val="16"/>
              </w:rPr>
            </w:pPr>
            <w:r w:rsidRPr="003F7263">
              <w:rPr>
                <w:rFonts w:eastAsia="SimSun"/>
                <w:sz w:val="16"/>
                <w:szCs w:val="16"/>
                <w:lang w:eastAsia="en-US"/>
              </w:rPr>
              <w:t>8.1.6.1.2.5</w:t>
            </w:r>
          </w:p>
        </w:tc>
        <w:tc>
          <w:tcPr>
            <w:tcW w:w="3473" w:type="dxa"/>
            <w:gridSpan w:val="3"/>
            <w:tcBorders>
              <w:bottom w:val="single" w:sz="4" w:space="0" w:color="auto"/>
            </w:tcBorders>
            <w:shd w:val="clear" w:color="auto" w:fill="auto"/>
          </w:tcPr>
          <w:p w14:paraId="1554949A" w14:textId="1EAF278E" w:rsidR="00E93A13" w:rsidRPr="003F7263" w:rsidRDefault="00E93A13" w:rsidP="00E93A13">
            <w:pPr>
              <w:pStyle w:val="TAL"/>
              <w:rPr>
                <w:sz w:val="16"/>
                <w:szCs w:val="16"/>
              </w:rPr>
            </w:pPr>
            <w:r w:rsidRPr="003F7263">
              <w:rPr>
                <w:rFonts w:eastAsia="SimSun"/>
                <w:sz w:val="16"/>
                <w:szCs w:val="16"/>
                <w:lang w:eastAsia="en-US"/>
              </w:rPr>
              <w:t>logged MDT/ RRC_IDLE / Logging and reporting / event-based trigger</w:t>
            </w:r>
          </w:p>
        </w:tc>
        <w:tc>
          <w:tcPr>
            <w:tcW w:w="807" w:type="dxa"/>
            <w:gridSpan w:val="4"/>
            <w:tcBorders>
              <w:bottom w:val="single" w:sz="4" w:space="0" w:color="auto"/>
            </w:tcBorders>
            <w:shd w:val="clear" w:color="auto" w:fill="auto"/>
          </w:tcPr>
          <w:p w14:paraId="68D5886C" w14:textId="408D25B0"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2DF8514" w14:textId="3114ED39"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401350C" w14:textId="26643CE3"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44C8B8A8" w14:textId="77777777" w:rsidTr="003B0A24">
        <w:trPr>
          <w:gridAfter w:val="4"/>
          <w:wAfter w:w="214" w:type="dxa"/>
          <w:jc w:val="center"/>
        </w:trPr>
        <w:tc>
          <w:tcPr>
            <w:tcW w:w="1062" w:type="dxa"/>
            <w:gridSpan w:val="2"/>
            <w:tcBorders>
              <w:bottom w:val="single" w:sz="4" w:space="0" w:color="auto"/>
            </w:tcBorders>
            <w:shd w:val="clear" w:color="auto" w:fill="auto"/>
          </w:tcPr>
          <w:p w14:paraId="1413F689" w14:textId="6D5DE8E6" w:rsidR="00E93A13" w:rsidRPr="003F7263" w:rsidRDefault="00E93A13" w:rsidP="00E93A13">
            <w:pPr>
              <w:pStyle w:val="TAL"/>
              <w:keepNext w:val="0"/>
              <w:keepLines w:val="0"/>
              <w:rPr>
                <w:sz w:val="16"/>
                <w:szCs w:val="16"/>
              </w:rPr>
            </w:pPr>
            <w:r w:rsidRPr="003F7263">
              <w:rPr>
                <w:rFonts w:eastAsia="SimSun"/>
                <w:sz w:val="16"/>
                <w:szCs w:val="16"/>
                <w:lang w:eastAsia="en-US"/>
              </w:rPr>
              <w:t>8.1.6.1.2.6</w:t>
            </w:r>
          </w:p>
        </w:tc>
        <w:tc>
          <w:tcPr>
            <w:tcW w:w="3473" w:type="dxa"/>
            <w:gridSpan w:val="3"/>
            <w:tcBorders>
              <w:bottom w:val="single" w:sz="4" w:space="0" w:color="auto"/>
            </w:tcBorders>
            <w:shd w:val="clear" w:color="auto" w:fill="auto"/>
          </w:tcPr>
          <w:p w14:paraId="5CE5A6F5" w14:textId="46BCB3EB" w:rsidR="00E93A13" w:rsidRPr="003F7263" w:rsidRDefault="00E93A13" w:rsidP="00E93A13">
            <w:pPr>
              <w:pStyle w:val="TAL"/>
              <w:rPr>
                <w:sz w:val="16"/>
                <w:szCs w:val="16"/>
              </w:rPr>
            </w:pPr>
            <w:r w:rsidRPr="003F7263">
              <w:rPr>
                <w:rFonts w:eastAsia="SimSun"/>
                <w:sz w:val="16"/>
                <w:szCs w:val="16"/>
                <w:lang w:eastAsia="en-US"/>
              </w:rPr>
              <w:t>logged MDT/ RRC_IDLE / Logging and reporting / event-based trigger / out-of-coverage</w:t>
            </w:r>
          </w:p>
        </w:tc>
        <w:tc>
          <w:tcPr>
            <w:tcW w:w="807" w:type="dxa"/>
            <w:gridSpan w:val="4"/>
            <w:tcBorders>
              <w:bottom w:val="single" w:sz="4" w:space="0" w:color="auto"/>
            </w:tcBorders>
            <w:shd w:val="clear" w:color="auto" w:fill="auto"/>
          </w:tcPr>
          <w:p w14:paraId="7142DFE4" w14:textId="504F1BA8"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D941455" w14:textId="46A8D0B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4DCC6F0" w14:textId="6E80A641"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7D91555B" w14:textId="77777777" w:rsidTr="003B0A24">
        <w:trPr>
          <w:gridAfter w:val="4"/>
          <w:wAfter w:w="214" w:type="dxa"/>
          <w:jc w:val="center"/>
        </w:trPr>
        <w:tc>
          <w:tcPr>
            <w:tcW w:w="1062" w:type="dxa"/>
            <w:gridSpan w:val="2"/>
            <w:tcBorders>
              <w:bottom w:val="single" w:sz="4" w:space="0" w:color="auto"/>
            </w:tcBorders>
            <w:shd w:val="clear" w:color="auto" w:fill="auto"/>
          </w:tcPr>
          <w:p w14:paraId="4549D77F" w14:textId="46DB4DFB" w:rsidR="00E93A13" w:rsidRPr="003F7263" w:rsidRDefault="00E93A13" w:rsidP="00E93A13">
            <w:pPr>
              <w:pStyle w:val="TAL"/>
              <w:keepNext w:val="0"/>
              <w:keepLines w:val="0"/>
              <w:rPr>
                <w:sz w:val="16"/>
                <w:szCs w:val="16"/>
              </w:rPr>
            </w:pPr>
            <w:r w:rsidRPr="003F7263">
              <w:rPr>
                <w:rFonts w:eastAsia="SimSun"/>
                <w:sz w:val="16"/>
                <w:szCs w:val="16"/>
                <w:lang w:eastAsia="en-US"/>
              </w:rPr>
              <w:t>8.1.6.1.2.7</w:t>
            </w:r>
          </w:p>
        </w:tc>
        <w:tc>
          <w:tcPr>
            <w:tcW w:w="3473" w:type="dxa"/>
            <w:gridSpan w:val="3"/>
            <w:tcBorders>
              <w:bottom w:val="single" w:sz="4" w:space="0" w:color="auto"/>
            </w:tcBorders>
            <w:shd w:val="clear" w:color="auto" w:fill="auto"/>
          </w:tcPr>
          <w:p w14:paraId="3CDD0EF6" w14:textId="664B7FC1" w:rsidR="00E93A13" w:rsidRPr="003F7263" w:rsidRDefault="00E93A13" w:rsidP="00E93A13">
            <w:pPr>
              <w:pStyle w:val="TAL"/>
              <w:rPr>
                <w:sz w:val="16"/>
                <w:szCs w:val="16"/>
              </w:rPr>
            </w:pPr>
            <w:r w:rsidRPr="003F7263">
              <w:rPr>
                <w:rFonts w:eastAsia="SimSun"/>
                <w:sz w:val="16"/>
                <w:szCs w:val="16"/>
                <w:lang w:eastAsia="en-US"/>
              </w:rPr>
              <w:t>Logged MDT / RRC_IDLE / Logging and reporting / Reporting at NR re-establishment</w:t>
            </w:r>
          </w:p>
        </w:tc>
        <w:tc>
          <w:tcPr>
            <w:tcW w:w="807" w:type="dxa"/>
            <w:gridSpan w:val="4"/>
            <w:tcBorders>
              <w:bottom w:val="single" w:sz="4" w:space="0" w:color="auto"/>
            </w:tcBorders>
            <w:shd w:val="clear" w:color="auto" w:fill="auto"/>
          </w:tcPr>
          <w:p w14:paraId="0793B575" w14:textId="79710CB1"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8A504EC" w14:textId="0BD8A14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DBAAD25" w14:textId="4FD31521"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45259F34" w14:textId="77777777" w:rsidTr="003B0A24">
        <w:trPr>
          <w:gridAfter w:val="4"/>
          <w:wAfter w:w="214" w:type="dxa"/>
          <w:jc w:val="center"/>
        </w:trPr>
        <w:tc>
          <w:tcPr>
            <w:tcW w:w="1062" w:type="dxa"/>
            <w:gridSpan w:val="2"/>
            <w:tcBorders>
              <w:bottom w:val="single" w:sz="4" w:space="0" w:color="auto"/>
            </w:tcBorders>
            <w:shd w:val="clear" w:color="auto" w:fill="auto"/>
          </w:tcPr>
          <w:p w14:paraId="79539C4D" w14:textId="01B0B8F6" w:rsidR="00E93A13" w:rsidRPr="003F7263" w:rsidRDefault="00E93A13" w:rsidP="00E93A13">
            <w:pPr>
              <w:pStyle w:val="TAL"/>
              <w:keepNext w:val="0"/>
              <w:keepLines w:val="0"/>
              <w:rPr>
                <w:sz w:val="16"/>
                <w:szCs w:val="16"/>
              </w:rPr>
            </w:pPr>
            <w:r w:rsidRPr="003F7263">
              <w:rPr>
                <w:rFonts w:eastAsia="SimSun"/>
                <w:sz w:val="16"/>
                <w:szCs w:val="16"/>
                <w:lang w:eastAsia="en-US"/>
              </w:rPr>
              <w:t>8.1.6.1.2.8</w:t>
            </w:r>
          </w:p>
        </w:tc>
        <w:tc>
          <w:tcPr>
            <w:tcW w:w="3473" w:type="dxa"/>
            <w:gridSpan w:val="3"/>
            <w:tcBorders>
              <w:bottom w:val="single" w:sz="4" w:space="0" w:color="auto"/>
            </w:tcBorders>
            <w:shd w:val="clear" w:color="auto" w:fill="auto"/>
          </w:tcPr>
          <w:p w14:paraId="17A025B2" w14:textId="73B46A4D" w:rsidR="00E93A13" w:rsidRPr="003F7263" w:rsidRDefault="00E93A13" w:rsidP="00E93A13">
            <w:pPr>
              <w:pStyle w:val="TAL"/>
              <w:rPr>
                <w:sz w:val="16"/>
                <w:szCs w:val="16"/>
              </w:rPr>
            </w:pPr>
            <w:r w:rsidRPr="003F7263">
              <w:rPr>
                <w:rFonts w:eastAsia="SimSun"/>
                <w:sz w:val="16"/>
                <w:szCs w:val="16"/>
                <w:lang w:eastAsia="en-US"/>
              </w:rPr>
              <w:t>Logged MDT / Logging and reporting / Reporting at RRC reconfiguration</w:t>
            </w:r>
          </w:p>
        </w:tc>
        <w:tc>
          <w:tcPr>
            <w:tcW w:w="807" w:type="dxa"/>
            <w:gridSpan w:val="4"/>
            <w:tcBorders>
              <w:bottom w:val="single" w:sz="4" w:space="0" w:color="auto"/>
            </w:tcBorders>
            <w:shd w:val="clear" w:color="auto" w:fill="auto"/>
          </w:tcPr>
          <w:p w14:paraId="75D2CA8B" w14:textId="6B5F059E"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32B12F22" w14:textId="24169467"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269EFE9" w14:textId="252BA86B"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1F9374C0" w14:textId="77777777" w:rsidTr="003B0A24">
        <w:trPr>
          <w:gridAfter w:val="4"/>
          <w:wAfter w:w="214" w:type="dxa"/>
          <w:jc w:val="center"/>
        </w:trPr>
        <w:tc>
          <w:tcPr>
            <w:tcW w:w="1062" w:type="dxa"/>
            <w:gridSpan w:val="2"/>
            <w:tcBorders>
              <w:bottom w:val="single" w:sz="4" w:space="0" w:color="auto"/>
            </w:tcBorders>
            <w:shd w:val="clear" w:color="auto" w:fill="auto"/>
          </w:tcPr>
          <w:p w14:paraId="629F8A21" w14:textId="14C71AF5" w:rsidR="00E93A13" w:rsidRPr="003F7263" w:rsidRDefault="00E93A13" w:rsidP="00E93A13">
            <w:pPr>
              <w:pStyle w:val="TAL"/>
              <w:keepNext w:val="0"/>
              <w:keepLines w:val="0"/>
              <w:rPr>
                <w:sz w:val="16"/>
                <w:szCs w:val="16"/>
              </w:rPr>
            </w:pPr>
            <w:r w:rsidRPr="003F7263">
              <w:rPr>
                <w:rFonts w:eastAsia="SimSun"/>
                <w:sz w:val="16"/>
                <w:szCs w:val="16"/>
                <w:lang w:eastAsia="en-US"/>
              </w:rPr>
              <w:t>8.1.6.1.2.9</w:t>
            </w:r>
          </w:p>
        </w:tc>
        <w:tc>
          <w:tcPr>
            <w:tcW w:w="3473" w:type="dxa"/>
            <w:gridSpan w:val="3"/>
            <w:tcBorders>
              <w:bottom w:val="single" w:sz="4" w:space="0" w:color="auto"/>
            </w:tcBorders>
            <w:shd w:val="clear" w:color="auto" w:fill="auto"/>
          </w:tcPr>
          <w:p w14:paraId="1D830595" w14:textId="3561F2A9" w:rsidR="00E93A13" w:rsidRPr="003F7263" w:rsidRDefault="00E93A13" w:rsidP="00E93A13">
            <w:pPr>
              <w:pStyle w:val="TAL"/>
              <w:rPr>
                <w:sz w:val="16"/>
                <w:szCs w:val="16"/>
              </w:rPr>
            </w:pPr>
            <w:r w:rsidRPr="003F7263">
              <w:rPr>
                <w:rFonts w:eastAsia="SimSun"/>
                <w:sz w:val="16"/>
                <w:szCs w:val="16"/>
                <w:lang w:eastAsia="en-US"/>
              </w:rPr>
              <w:t>Logged MDT / Location information</w:t>
            </w:r>
          </w:p>
        </w:tc>
        <w:tc>
          <w:tcPr>
            <w:tcW w:w="807" w:type="dxa"/>
            <w:gridSpan w:val="4"/>
            <w:tcBorders>
              <w:bottom w:val="single" w:sz="4" w:space="0" w:color="auto"/>
            </w:tcBorders>
            <w:shd w:val="clear" w:color="auto" w:fill="auto"/>
          </w:tcPr>
          <w:p w14:paraId="4679E6B1" w14:textId="09A70614"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D93EBAB" w14:textId="632CEFB6"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C124</w:t>
            </w:r>
          </w:p>
        </w:tc>
        <w:tc>
          <w:tcPr>
            <w:tcW w:w="3560" w:type="dxa"/>
            <w:gridSpan w:val="4"/>
            <w:tcBorders>
              <w:bottom w:val="single" w:sz="4" w:space="0" w:color="auto"/>
            </w:tcBorders>
            <w:shd w:val="clear" w:color="auto" w:fill="auto"/>
          </w:tcPr>
          <w:p w14:paraId="3EC4D105" w14:textId="22F45E06"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E93A13" w:rsidRPr="003F7263" w14:paraId="7A6649A9" w14:textId="77777777" w:rsidTr="003B0A24">
        <w:trPr>
          <w:gridAfter w:val="4"/>
          <w:wAfter w:w="214" w:type="dxa"/>
          <w:jc w:val="center"/>
        </w:trPr>
        <w:tc>
          <w:tcPr>
            <w:tcW w:w="1062" w:type="dxa"/>
            <w:gridSpan w:val="2"/>
            <w:tcBorders>
              <w:bottom w:val="single" w:sz="4" w:space="0" w:color="auto"/>
            </w:tcBorders>
            <w:shd w:val="clear" w:color="auto" w:fill="auto"/>
          </w:tcPr>
          <w:p w14:paraId="1502F297" w14:textId="13C7D157" w:rsidR="00E93A13" w:rsidRPr="003F7263" w:rsidRDefault="00E93A13" w:rsidP="00E93A13">
            <w:pPr>
              <w:pStyle w:val="TAL"/>
              <w:keepNext w:val="0"/>
              <w:keepLines w:val="0"/>
              <w:rPr>
                <w:sz w:val="16"/>
                <w:szCs w:val="16"/>
              </w:rPr>
            </w:pPr>
            <w:r w:rsidRPr="003F7263">
              <w:rPr>
                <w:rFonts w:eastAsia="SimSun"/>
                <w:sz w:val="16"/>
                <w:szCs w:val="16"/>
                <w:lang w:eastAsia="en-US"/>
              </w:rPr>
              <w:t>8.1.6.1.2.10</w:t>
            </w:r>
          </w:p>
        </w:tc>
        <w:tc>
          <w:tcPr>
            <w:tcW w:w="3473" w:type="dxa"/>
            <w:gridSpan w:val="3"/>
            <w:tcBorders>
              <w:bottom w:val="single" w:sz="4" w:space="0" w:color="auto"/>
            </w:tcBorders>
            <w:shd w:val="clear" w:color="auto" w:fill="auto"/>
          </w:tcPr>
          <w:p w14:paraId="2D2151BD" w14:textId="73B6C32E" w:rsidR="00E93A13" w:rsidRPr="003F7263" w:rsidRDefault="00E93A13" w:rsidP="00E93A13">
            <w:pPr>
              <w:pStyle w:val="TAL"/>
              <w:rPr>
                <w:sz w:val="16"/>
                <w:szCs w:val="16"/>
              </w:rPr>
            </w:pPr>
            <w:r w:rsidRPr="003F7263">
              <w:rPr>
                <w:rFonts w:eastAsia="SimSun"/>
                <w:sz w:val="16"/>
                <w:szCs w:val="16"/>
                <w:lang w:eastAsia="en-US"/>
              </w:rPr>
              <w:t>Logged MDT / Maintaining logged measurement configuration / UE mobility</w:t>
            </w:r>
          </w:p>
        </w:tc>
        <w:tc>
          <w:tcPr>
            <w:tcW w:w="807" w:type="dxa"/>
            <w:gridSpan w:val="4"/>
            <w:tcBorders>
              <w:bottom w:val="single" w:sz="4" w:space="0" w:color="auto"/>
            </w:tcBorders>
            <w:shd w:val="clear" w:color="auto" w:fill="auto"/>
          </w:tcPr>
          <w:p w14:paraId="7249930D" w14:textId="456AADFA"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B9B604C" w14:textId="22106595"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62C9FFC6" w14:textId="03E66CB4"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3F794B5" w14:textId="77777777" w:rsidTr="003B0A24">
        <w:trPr>
          <w:gridAfter w:val="4"/>
          <w:wAfter w:w="214" w:type="dxa"/>
          <w:jc w:val="center"/>
        </w:trPr>
        <w:tc>
          <w:tcPr>
            <w:tcW w:w="1062" w:type="dxa"/>
            <w:gridSpan w:val="2"/>
            <w:tcBorders>
              <w:bottom w:val="single" w:sz="4" w:space="0" w:color="auto"/>
            </w:tcBorders>
            <w:shd w:val="clear" w:color="auto" w:fill="auto"/>
          </w:tcPr>
          <w:p w14:paraId="088059A4" w14:textId="76C3DB58" w:rsidR="00E93A13" w:rsidRPr="003F7263" w:rsidRDefault="00E93A13" w:rsidP="00E93A13">
            <w:pPr>
              <w:pStyle w:val="TAL"/>
              <w:keepNext w:val="0"/>
              <w:keepLines w:val="0"/>
              <w:rPr>
                <w:sz w:val="16"/>
                <w:szCs w:val="16"/>
              </w:rPr>
            </w:pPr>
            <w:r w:rsidRPr="003F7263">
              <w:rPr>
                <w:rFonts w:eastAsia="SimSun"/>
                <w:sz w:val="16"/>
                <w:szCs w:val="16"/>
                <w:lang w:eastAsia="en-US"/>
              </w:rPr>
              <w:t>8.1.6.1.2.11</w:t>
            </w:r>
          </w:p>
        </w:tc>
        <w:tc>
          <w:tcPr>
            <w:tcW w:w="3473" w:type="dxa"/>
            <w:gridSpan w:val="3"/>
            <w:tcBorders>
              <w:bottom w:val="single" w:sz="4" w:space="0" w:color="auto"/>
            </w:tcBorders>
            <w:shd w:val="clear" w:color="auto" w:fill="auto"/>
          </w:tcPr>
          <w:p w14:paraId="3EFB94DC" w14:textId="52C2B44E" w:rsidR="00E93A13" w:rsidRPr="003F7263" w:rsidRDefault="00E93A13" w:rsidP="00E93A13">
            <w:pPr>
              <w:pStyle w:val="TAL"/>
              <w:rPr>
                <w:sz w:val="16"/>
                <w:szCs w:val="16"/>
              </w:rPr>
            </w:pPr>
            <w:r w:rsidRPr="003F7263">
              <w:rPr>
                <w:rFonts w:eastAsia="SimSun"/>
                <w:sz w:val="16"/>
                <w:szCs w:val="16"/>
                <w:lang w:eastAsia="en-US"/>
              </w:rPr>
              <w:t>Logged MDT / Maintaining logged measurement configuration / UE state transitions</w:t>
            </w:r>
          </w:p>
        </w:tc>
        <w:tc>
          <w:tcPr>
            <w:tcW w:w="807" w:type="dxa"/>
            <w:gridSpan w:val="4"/>
            <w:tcBorders>
              <w:bottom w:val="single" w:sz="4" w:space="0" w:color="auto"/>
            </w:tcBorders>
            <w:shd w:val="clear" w:color="auto" w:fill="auto"/>
          </w:tcPr>
          <w:p w14:paraId="548AA32C" w14:textId="128BFF90"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5A2B45C" w14:textId="0A89BBBE"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DEE2469" w14:textId="35E9772E"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30CEBA0" w14:textId="77777777" w:rsidTr="003B0A24">
        <w:trPr>
          <w:gridAfter w:val="4"/>
          <w:wAfter w:w="214" w:type="dxa"/>
          <w:jc w:val="center"/>
        </w:trPr>
        <w:tc>
          <w:tcPr>
            <w:tcW w:w="1062" w:type="dxa"/>
            <w:gridSpan w:val="2"/>
            <w:tcBorders>
              <w:bottom w:val="single" w:sz="4" w:space="0" w:color="auto"/>
            </w:tcBorders>
            <w:shd w:val="clear" w:color="auto" w:fill="auto"/>
          </w:tcPr>
          <w:p w14:paraId="4A30F2E9" w14:textId="6D3BB985" w:rsidR="00E93A13" w:rsidRPr="003F7263" w:rsidRDefault="00E93A13" w:rsidP="00E93A13">
            <w:pPr>
              <w:pStyle w:val="TAL"/>
              <w:keepNext w:val="0"/>
              <w:keepLines w:val="0"/>
              <w:rPr>
                <w:sz w:val="16"/>
                <w:szCs w:val="16"/>
              </w:rPr>
            </w:pPr>
            <w:r w:rsidRPr="003F7263">
              <w:rPr>
                <w:rFonts w:eastAsia="SimSun"/>
                <w:sz w:val="16"/>
                <w:szCs w:val="16"/>
                <w:lang w:eastAsia="en-US"/>
              </w:rPr>
              <w:t>8.1.6.1.2.12</w:t>
            </w:r>
          </w:p>
        </w:tc>
        <w:tc>
          <w:tcPr>
            <w:tcW w:w="3473" w:type="dxa"/>
            <w:gridSpan w:val="3"/>
            <w:tcBorders>
              <w:bottom w:val="single" w:sz="4" w:space="0" w:color="auto"/>
            </w:tcBorders>
            <w:shd w:val="clear" w:color="auto" w:fill="auto"/>
          </w:tcPr>
          <w:p w14:paraId="52E3B753" w14:textId="27490A0C" w:rsidR="00E93A13" w:rsidRPr="003F7263" w:rsidRDefault="00E93A13" w:rsidP="00E93A13">
            <w:pPr>
              <w:pStyle w:val="TAL"/>
              <w:rPr>
                <w:sz w:val="16"/>
                <w:szCs w:val="16"/>
              </w:rPr>
            </w:pPr>
            <w:r w:rsidRPr="003F7263">
              <w:rPr>
                <w:rFonts w:eastAsia="SimSun"/>
                <w:sz w:val="16"/>
                <w:szCs w:val="16"/>
                <w:lang w:eastAsia="en-US"/>
              </w:rPr>
              <w:t>Logged MDT / Release of logged MDT measurement configuration / Expire of duration timer</w:t>
            </w:r>
          </w:p>
        </w:tc>
        <w:tc>
          <w:tcPr>
            <w:tcW w:w="807" w:type="dxa"/>
            <w:gridSpan w:val="4"/>
            <w:tcBorders>
              <w:bottom w:val="single" w:sz="4" w:space="0" w:color="auto"/>
            </w:tcBorders>
            <w:shd w:val="clear" w:color="auto" w:fill="auto"/>
          </w:tcPr>
          <w:p w14:paraId="04FCCD76" w14:textId="38132309"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162E754" w14:textId="6FD4CD1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A517BF2" w14:textId="20059EF6"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37BE2AF7" w14:textId="77777777" w:rsidTr="003B0A24">
        <w:trPr>
          <w:gridAfter w:val="4"/>
          <w:wAfter w:w="214" w:type="dxa"/>
          <w:jc w:val="center"/>
        </w:trPr>
        <w:tc>
          <w:tcPr>
            <w:tcW w:w="1062" w:type="dxa"/>
            <w:gridSpan w:val="2"/>
            <w:tcBorders>
              <w:bottom w:val="single" w:sz="4" w:space="0" w:color="auto"/>
            </w:tcBorders>
            <w:shd w:val="clear" w:color="auto" w:fill="auto"/>
          </w:tcPr>
          <w:p w14:paraId="2647E4F0" w14:textId="01231807" w:rsidR="00E93A13" w:rsidRPr="003F7263" w:rsidRDefault="00E93A13" w:rsidP="00E93A13">
            <w:pPr>
              <w:pStyle w:val="TAL"/>
              <w:keepNext w:val="0"/>
              <w:keepLines w:val="0"/>
              <w:rPr>
                <w:sz w:val="16"/>
                <w:szCs w:val="16"/>
              </w:rPr>
            </w:pPr>
            <w:r w:rsidRPr="003F7263">
              <w:rPr>
                <w:rFonts w:eastAsia="SimSun"/>
                <w:sz w:val="16"/>
                <w:szCs w:val="16"/>
                <w:lang w:eastAsia="en-US"/>
              </w:rPr>
              <w:t>8.1.6.1.2.13</w:t>
            </w:r>
          </w:p>
        </w:tc>
        <w:tc>
          <w:tcPr>
            <w:tcW w:w="3473" w:type="dxa"/>
            <w:gridSpan w:val="3"/>
            <w:tcBorders>
              <w:bottom w:val="single" w:sz="4" w:space="0" w:color="auto"/>
            </w:tcBorders>
            <w:shd w:val="clear" w:color="auto" w:fill="auto"/>
          </w:tcPr>
          <w:p w14:paraId="2F26900C" w14:textId="3A5D7E50" w:rsidR="00E93A13" w:rsidRPr="003F7263" w:rsidRDefault="00E93A13" w:rsidP="00E93A13">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7570F36C" w14:textId="2FC39EA1"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93778FD" w14:textId="04DA76A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029340A" w14:textId="170AF6C0"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472CA" w:rsidRPr="003F7263" w14:paraId="34C2A6C7" w14:textId="77777777" w:rsidTr="003B0A24">
        <w:trPr>
          <w:gridAfter w:val="4"/>
          <w:wAfter w:w="214" w:type="dxa"/>
          <w:jc w:val="center"/>
        </w:trPr>
        <w:tc>
          <w:tcPr>
            <w:tcW w:w="1062" w:type="dxa"/>
            <w:gridSpan w:val="2"/>
            <w:tcBorders>
              <w:bottom w:val="single" w:sz="4" w:space="0" w:color="auto"/>
            </w:tcBorders>
            <w:shd w:val="clear" w:color="auto" w:fill="auto"/>
          </w:tcPr>
          <w:p w14:paraId="6140EB72" w14:textId="2EA94725" w:rsidR="009472CA" w:rsidRPr="009472CA" w:rsidRDefault="009472CA" w:rsidP="009472CA">
            <w:pPr>
              <w:pStyle w:val="TAL"/>
              <w:keepNext w:val="0"/>
              <w:keepLines w:val="0"/>
              <w:rPr>
                <w:rFonts w:eastAsia="SimSun"/>
                <w:sz w:val="16"/>
                <w:szCs w:val="16"/>
                <w:lang w:eastAsia="en-US"/>
              </w:rPr>
            </w:pPr>
            <w:r w:rsidRPr="009472CA">
              <w:rPr>
                <w:sz w:val="16"/>
                <w:szCs w:val="16"/>
              </w:rPr>
              <w:t>8.1.6.1.2.14</w:t>
            </w:r>
          </w:p>
        </w:tc>
        <w:tc>
          <w:tcPr>
            <w:tcW w:w="3473" w:type="dxa"/>
            <w:gridSpan w:val="3"/>
            <w:tcBorders>
              <w:bottom w:val="single" w:sz="4" w:space="0" w:color="auto"/>
            </w:tcBorders>
            <w:shd w:val="clear" w:color="auto" w:fill="auto"/>
          </w:tcPr>
          <w:p w14:paraId="12955DB1" w14:textId="2F1B2CAF" w:rsidR="009472CA" w:rsidRPr="009472CA" w:rsidRDefault="009472CA" w:rsidP="009472CA">
            <w:pPr>
              <w:pStyle w:val="TAL"/>
              <w:rPr>
                <w:rFonts w:eastAsia="SimSun"/>
                <w:sz w:val="16"/>
                <w:szCs w:val="16"/>
                <w:lang w:eastAsia="en-US"/>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07380AA6" w14:textId="408E1209" w:rsidR="009472CA" w:rsidRPr="009472CA" w:rsidRDefault="009472CA" w:rsidP="009472CA">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0BFD3064" w14:textId="77ADE82A" w:rsidR="009472CA" w:rsidRPr="009472CA" w:rsidRDefault="008A76E2" w:rsidP="009472CA">
            <w:pPr>
              <w:pStyle w:val="TAC"/>
              <w:keepNext w:val="0"/>
              <w:keepLines w:val="0"/>
              <w:rPr>
                <w:rFonts w:eastAsia="SimSun"/>
                <w:sz w:val="16"/>
                <w:szCs w:val="16"/>
                <w:lang w:eastAsia="zh-CN"/>
              </w:rPr>
            </w:pPr>
            <w:r>
              <w:rPr>
                <w:sz w:val="16"/>
                <w:szCs w:val="16"/>
              </w:rPr>
              <w:t>C266</w:t>
            </w:r>
          </w:p>
        </w:tc>
        <w:tc>
          <w:tcPr>
            <w:tcW w:w="3560" w:type="dxa"/>
            <w:gridSpan w:val="4"/>
            <w:tcBorders>
              <w:bottom w:val="single" w:sz="4" w:space="0" w:color="auto"/>
            </w:tcBorders>
            <w:shd w:val="clear" w:color="auto" w:fill="auto"/>
          </w:tcPr>
          <w:p w14:paraId="0B3614A5" w14:textId="0C766347" w:rsidR="009472CA" w:rsidRPr="009472CA" w:rsidRDefault="009472CA" w:rsidP="009472CA">
            <w:pPr>
              <w:pStyle w:val="TAL"/>
              <w:keepNext w:val="0"/>
              <w:keepLines w:val="0"/>
              <w:rPr>
                <w:rFonts w:eastAsia="SimSun"/>
                <w:sz w:val="16"/>
                <w:szCs w:val="16"/>
                <w:lang w:eastAsia="en-US"/>
              </w:rPr>
            </w:pPr>
            <w:r w:rsidRPr="009472CA">
              <w:rPr>
                <w:sz w:val="16"/>
                <w:szCs w:val="16"/>
              </w:rPr>
              <w:t>UEs supporting 5G core and logged measurements in RRC_IDLE and RRC_INACTIVE and IDC mechanism</w:t>
            </w:r>
          </w:p>
        </w:tc>
      </w:tr>
      <w:tr w:rsidR="009472CA" w:rsidRPr="003F7263" w14:paraId="1339B20F" w14:textId="77777777" w:rsidTr="003B0A24">
        <w:trPr>
          <w:gridAfter w:val="4"/>
          <w:wAfter w:w="214" w:type="dxa"/>
          <w:jc w:val="center"/>
        </w:trPr>
        <w:tc>
          <w:tcPr>
            <w:tcW w:w="1062" w:type="dxa"/>
            <w:gridSpan w:val="2"/>
            <w:tcBorders>
              <w:bottom w:val="single" w:sz="4" w:space="0" w:color="auto"/>
            </w:tcBorders>
            <w:shd w:val="clear" w:color="auto" w:fill="auto"/>
          </w:tcPr>
          <w:p w14:paraId="55869B25" w14:textId="34CB4FC5" w:rsidR="009472CA" w:rsidRPr="009472CA" w:rsidRDefault="009472CA" w:rsidP="009472CA">
            <w:pPr>
              <w:pStyle w:val="TAL"/>
              <w:keepNext w:val="0"/>
              <w:keepLines w:val="0"/>
              <w:rPr>
                <w:rFonts w:eastAsia="SimSun"/>
                <w:sz w:val="16"/>
                <w:szCs w:val="16"/>
                <w:lang w:eastAsia="en-US"/>
              </w:rPr>
            </w:pPr>
            <w:r w:rsidRPr="009472CA">
              <w:rPr>
                <w:sz w:val="16"/>
                <w:szCs w:val="16"/>
              </w:rPr>
              <w:t>8.1.6.1.2.15</w:t>
            </w:r>
          </w:p>
        </w:tc>
        <w:tc>
          <w:tcPr>
            <w:tcW w:w="3473" w:type="dxa"/>
            <w:gridSpan w:val="3"/>
            <w:tcBorders>
              <w:bottom w:val="single" w:sz="4" w:space="0" w:color="auto"/>
            </w:tcBorders>
            <w:shd w:val="clear" w:color="auto" w:fill="auto"/>
          </w:tcPr>
          <w:p w14:paraId="27FAAD17" w14:textId="76BFFC26" w:rsidR="009472CA" w:rsidRPr="009472CA" w:rsidRDefault="009472CA" w:rsidP="009472CA">
            <w:pPr>
              <w:pStyle w:val="TAL"/>
              <w:rPr>
                <w:rFonts w:eastAsia="SimSun"/>
                <w:sz w:val="16"/>
                <w:szCs w:val="16"/>
                <w:lang w:eastAsia="en-US"/>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56CF0C3E" w14:textId="3E3937DD" w:rsidR="009472CA" w:rsidRPr="009472CA" w:rsidRDefault="009472CA" w:rsidP="009472CA">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60158BE6" w14:textId="608BA04E" w:rsidR="009472CA" w:rsidRPr="009472CA" w:rsidRDefault="008A76E2" w:rsidP="009472CA">
            <w:pPr>
              <w:pStyle w:val="TAC"/>
              <w:keepNext w:val="0"/>
              <w:keepLines w:val="0"/>
              <w:rPr>
                <w:rFonts w:eastAsia="SimSun"/>
                <w:sz w:val="16"/>
                <w:szCs w:val="16"/>
                <w:lang w:eastAsia="zh-CN"/>
              </w:rPr>
            </w:pPr>
            <w:r>
              <w:rPr>
                <w:sz w:val="16"/>
                <w:szCs w:val="16"/>
              </w:rPr>
              <w:t>C267</w:t>
            </w:r>
          </w:p>
        </w:tc>
        <w:tc>
          <w:tcPr>
            <w:tcW w:w="3560" w:type="dxa"/>
            <w:gridSpan w:val="4"/>
            <w:tcBorders>
              <w:bottom w:val="single" w:sz="4" w:space="0" w:color="auto"/>
            </w:tcBorders>
            <w:shd w:val="clear" w:color="auto" w:fill="auto"/>
          </w:tcPr>
          <w:p w14:paraId="35A4ED8B" w14:textId="6E80AB47" w:rsidR="009472CA" w:rsidRPr="009472CA" w:rsidRDefault="009472CA" w:rsidP="009472CA">
            <w:pPr>
              <w:pStyle w:val="TAL"/>
              <w:keepNext w:val="0"/>
              <w:keepLines w:val="0"/>
              <w:rPr>
                <w:rFonts w:eastAsia="SimSun"/>
                <w:sz w:val="16"/>
                <w:szCs w:val="16"/>
                <w:lang w:eastAsia="en-US"/>
              </w:rPr>
            </w:pPr>
            <w:r w:rsidRPr="009472CA">
              <w:rPr>
                <w:sz w:val="16"/>
                <w:szCs w:val="16"/>
              </w:rPr>
              <w:t>UEs supporting 5G core and logged measurements in RRC_IDLE and RRC_INACTIVE and early measurements</w:t>
            </w:r>
          </w:p>
        </w:tc>
      </w:tr>
      <w:tr w:rsidR="00E93A13" w:rsidRPr="003F7263" w14:paraId="46E4AFBE" w14:textId="77777777" w:rsidTr="003B0A24">
        <w:trPr>
          <w:gridAfter w:val="4"/>
          <w:wAfter w:w="214" w:type="dxa"/>
          <w:jc w:val="center"/>
        </w:trPr>
        <w:tc>
          <w:tcPr>
            <w:tcW w:w="1062" w:type="dxa"/>
            <w:gridSpan w:val="2"/>
            <w:tcBorders>
              <w:bottom w:val="single" w:sz="4" w:space="0" w:color="auto"/>
            </w:tcBorders>
            <w:shd w:val="clear" w:color="auto" w:fill="D9D9D9"/>
          </w:tcPr>
          <w:p w14:paraId="2F3B7CC4" w14:textId="5E7285BD" w:rsidR="00E93A13" w:rsidRPr="003F7263" w:rsidRDefault="00E93A13" w:rsidP="00E93A13">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182E3F93" w14:textId="6A819879" w:rsidR="00E93A13" w:rsidRPr="003F7263" w:rsidRDefault="00E93A13" w:rsidP="00E93A13">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149B21C"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342AF7E"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D9D9D9"/>
          </w:tcPr>
          <w:p w14:paraId="70534E03" w14:textId="77777777" w:rsidR="00E93A13" w:rsidRPr="003F7263" w:rsidRDefault="00E93A13" w:rsidP="00E93A13">
            <w:pPr>
              <w:pStyle w:val="TAL"/>
              <w:keepNext w:val="0"/>
              <w:keepLines w:val="0"/>
              <w:rPr>
                <w:sz w:val="16"/>
                <w:szCs w:val="16"/>
              </w:rPr>
            </w:pPr>
          </w:p>
        </w:tc>
      </w:tr>
      <w:tr w:rsidR="00E93A13" w:rsidRPr="003F7263" w14:paraId="1A12A1F9" w14:textId="77777777" w:rsidTr="003B0A24">
        <w:trPr>
          <w:gridAfter w:val="4"/>
          <w:wAfter w:w="214" w:type="dxa"/>
          <w:jc w:val="center"/>
        </w:trPr>
        <w:tc>
          <w:tcPr>
            <w:tcW w:w="1062" w:type="dxa"/>
            <w:gridSpan w:val="2"/>
            <w:tcBorders>
              <w:bottom w:val="single" w:sz="4" w:space="0" w:color="auto"/>
            </w:tcBorders>
            <w:shd w:val="clear" w:color="auto" w:fill="auto"/>
          </w:tcPr>
          <w:p w14:paraId="35E039D5" w14:textId="08C33A9E" w:rsidR="00E93A13" w:rsidRPr="003F7263" w:rsidRDefault="00E93A13" w:rsidP="00E93A13">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76176336" w14:textId="44AC7F03" w:rsidR="00E93A13" w:rsidRPr="003F7263" w:rsidRDefault="00E93A13" w:rsidP="00E93A13">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7A460FB7" w14:textId="28917819"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CD5DE7B" w14:textId="6FB92109"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3C51063" w14:textId="2C353AD3"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4E483DA8" w14:textId="77777777" w:rsidTr="003B0A24">
        <w:trPr>
          <w:gridAfter w:val="4"/>
          <w:wAfter w:w="214" w:type="dxa"/>
          <w:jc w:val="center"/>
        </w:trPr>
        <w:tc>
          <w:tcPr>
            <w:tcW w:w="1062" w:type="dxa"/>
            <w:gridSpan w:val="2"/>
            <w:tcBorders>
              <w:bottom w:val="single" w:sz="4" w:space="0" w:color="auto"/>
            </w:tcBorders>
            <w:shd w:val="clear" w:color="auto" w:fill="auto"/>
          </w:tcPr>
          <w:p w14:paraId="506CA673" w14:textId="111E8181" w:rsidR="00E93A13" w:rsidRPr="003F7263" w:rsidRDefault="00E93A13" w:rsidP="00E93A13">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733A73A6" w14:textId="5A5AE4F7" w:rsidR="00E93A13" w:rsidRPr="003F7263" w:rsidRDefault="00E93A13" w:rsidP="00E93A13">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24739A66" w14:textId="6C0EACEC"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1F6EE89" w14:textId="0A0CC7BC"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929A913" w14:textId="27571D4A"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69D2C150" w14:textId="77777777" w:rsidTr="003B0A24">
        <w:trPr>
          <w:gridAfter w:val="4"/>
          <w:wAfter w:w="214" w:type="dxa"/>
          <w:jc w:val="center"/>
        </w:trPr>
        <w:tc>
          <w:tcPr>
            <w:tcW w:w="1062" w:type="dxa"/>
            <w:gridSpan w:val="2"/>
            <w:tcBorders>
              <w:bottom w:val="single" w:sz="4" w:space="0" w:color="auto"/>
            </w:tcBorders>
            <w:shd w:val="clear" w:color="auto" w:fill="auto"/>
          </w:tcPr>
          <w:p w14:paraId="493CBEA9" w14:textId="540B56E1" w:rsidR="00E93A13" w:rsidRPr="003F7263" w:rsidRDefault="00E93A13" w:rsidP="00E93A13">
            <w:pPr>
              <w:pStyle w:val="TAL"/>
              <w:keepNext w:val="0"/>
              <w:keepLines w:val="0"/>
              <w:rPr>
                <w:sz w:val="16"/>
                <w:szCs w:val="16"/>
              </w:rPr>
            </w:pPr>
            <w:r w:rsidRPr="003F7263">
              <w:rPr>
                <w:rFonts w:cs="Arial"/>
                <w:bCs/>
                <w:sz w:val="16"/>
                <w:szCs w:val="16"/>
              </w:rPr>
              <w:t>8.1.6.1.3.3</w:t>
            </w:r>
          </w:p>
        </w:tc>
        <w:tc>
          <w:tcPr>
            <w:tcW w:w="3473" w:type="dxa"/>
            <w:gridSpan w:val="3"/>
            <w:tcBorders>
              <w:bottom w:val="single" w:sz="4" w:space="0" w:color="auto"/>
            </w:tcBorders>
            <w:shd w:val="clear" w:color="auto" w:fill="auto"/>
          </w:tcPr>
          <w:p w14:paraId="3A6B412C" w14:textId="5210DC04" w:rsidR="00E93A13" w:rsidRPr="003F7263" w:rsidRDefault="00E93A13" w:rsidP="00E93A13">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3FAFFE6A" w14:textId="6BD55CF8"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DC002A5" w14:textId="735C75ED"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A32617D" w14:textId="3D24EB3A"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5DC65F71" w14:textId="77777777" w:rsidTr="003B0A24">
        <w:trPr>
          <w:gridAfter w:val="4"/>
          <w:wAfter w:w="214" w:type="dxa"/>
          <w:jc w:val="center"/>
        </w:trPr>
        <w:tc>
          <w:tcPr>
            <w:tcW w:w="1062" w:type="dxa"/>
            <w:gridSpan w:val="2"/>
            <w:tcBorders>
              <w:bottom w:val="single" w:sz="4" w:space="0" w:color="auto"/>
            </w:tcBorders>
            <w:shd w:val="clear" w:color="auto" w:fill="auto"/>
          </w:tcPr>
          <w:p w14:paraId="0648B8AA" w14:textId="1AEEBD59" w:rsidR="00E93A13" w:rsidRPr="003F7263" w:rsidRDefault="00E93A13" w:rsidP="00E93A13">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2EE1083B" w14:textId="53E2BC2C" w:rsidR="00E93A13" w:rsidRPr="003F7263" w:rsidRDefault="00E93A13" w:rsidP="00E93A13">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0A059B4D" w14:textId="3C59D0B5"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423809D" w14:textId="5CA878BC"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109BDE2" w14:textId="462C9AFD"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01012287" w14:textId="77777777" w:rsidTr="003B0A24">
        <w:trPr>
          <w:gridAfter w:val="4"/>
          <w:wAfter w:w="214" w:type="dxa"/>
          <w:jc w:val="center"/>
        </w:trPr>
        <w:tc>
          <w:tcPr>
            <w:tcW w:w="1062" w:type="dxa"/>
            <w:gridSpan w:val="2"/>
            <w:tcBorders>
              <w:bottom w:val="single" w:sz="4" w:space="0" w:color="auto"/>
            </w:tcBorders>
            <w:shd w:val="clear" w:color="auto" w:fill="auto"/>
          </w:tcPr>
          <w:p w14:paraId="0FB1E17D" w14:textId="3842BBD2" w:rsidR="00E93A13" w:rsidRPr="003F7263" w:rsidRDefault="00E93A13" w:rsidP="00E93A13">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362428BD" w14:textId="732C2DF2" w:rsidR="00E93A13" w:rsidRPr="003F7263" w:rsidRDefault="00E93A13" w:rsidP="00E93A13">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243BBA92" w14:textId="00EB81C6"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27139B3" w14:textId="3F1B3A43" w:rsidR="00E93A13" w:rsidRPr="003F7263" w:rsidRDefault="00E93A13" w:rsidP="00E93A13">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6CBF4684" w14:textId="7574E1DA" w:rsidR="00E93A13" w:rsidRPr="003F7263" w:rsidRDefault="00E93A13" w:rsidP="00E93A1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93A13" w:rsidRPr="003F7263" w14:paraId="647958B5" w14:textId="77777777" w:rsidTr="003B0A24">
        <w:trPr>
          <w:gridAfter w:val="4"/>
          <w:wAfter w:w="214" w:type="dxa"/>
          <w:jc w:val="center"/>
        </w:trPr>
        <w:tc>
          <w:tcPr>
            <w:tcW w:w="1062" w:type="dxa"/>
            <w:gridSpan w:val="2"/>
            <w:tcBorders>
              <w:bottom w:val="single" w:sz="4" w:space="0" w:color="auto"/>
            </w:tcBorders>
            <w:shd w:val="clear" w:color="auto" w:fill="auto"/>
          </w:tcPr>
          <w:p w14:paraId="4B01B672" w14:textId="7DFF426B" w:rsidR="00E93A13" w:rsidRPr="003F7263" w:rsidRDefault="00E93A13" w:rsidP="00E93A13">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1BC11A71" w14:textId="44A40120" w:rsidR="00E93A13" w:rsidRPr="003F7263" w:rsidRDefault="00E93A13" w:rsidP="00E93A13">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5A203186" w14:textId="62CC0503"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018BEAB" w14:textId="47E91C81"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057698E" w14:textId="54F7679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3AFF1983" w14:textId="77777777" w:rsidTr="003B0A24">
        <w:trPr>
          <w:gridAfter w:val="4"/>
          <w:wAfter w:w="214" w:type="dxa"/>
          <w:jc w:val="center"/>
        </w:trPr>
        <w:tc>
          <w:tcPr>
            <w:tcW w:w="1062" w:type="dxa"/>
            <w:gridSpan w:val="2"/>
            <w:tcBorders>
              <w:bottom w:val="single" w:sz="4" w:space="0" w:color="auto"/>
            </w:tcBorders>
            <w:shd w:val="clear" w:color="auto" w:fill="auto"/>
          </w:tcPr>
          <w:p w14:paraId="20A5483E" w14:textId="324DE6D2" w:rsidR="00E93A13" w:rsidRPr="003F7263" w:rsidRDefault="00E93A13" w:rsidP="00E93A13">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7FD13E92" w14:textId="719CCD65" w:rsidR="00E93A13" w:rsidRPr="003F7263" w:rsidRDefault="00E93A13" w:rsidP="00E93A13">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95A7541" w14:textId="278083FE"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E510F29" w14:textId="08547B1F"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6BF7BD9" w14:textId="2C04118E"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6E6BC095" w14:textId="77777777" w:rsidTr="003B0A24">
        <w:trPr>
          <w:gridAfter w:val="4"/>
          <w:wAfter w:w="214" w:type="dxa"/>
          <w:jc w:val="center"/>
        </w:trPr>
        <w:tc>
          <w:tcPr>
            <w:tcW w:w="1062" w:type="dxa"/>
            <w:gridSpan w:val="2"/>
            <w:tcBorders>
              <w:bottom w:val="single" w:sz="4" w:space="0" w:color="auto"/>
            </w:tcBorders>
            <w:shd w:val="clear" w:color="auto" w:fill="D9D9D9"/>
          </w:tcPr>
          <w:p w14:paraId="2BA7117F" w14:textId="3E92E4AB" w:rsidR="00E93A13" w:rsidRPr="003F7263" w:rsidRDefault="00E93A13" w:rsidP="00E93A13">
            <w:pPr>
              <w:pStyle w:val="TAL"/>
              <w:keepNext w:val="0"/>
              <w:keepLines w:val="0"/>
              <w:rPr>
                <w:rFonts w:cs="Arial"/>
                <w:bCs/>
                <w:sz w:val="16"/>
                <w:szCs w:val="16"/>
              </w:rPr>
            </w:pPr>
            <w:r w:rsidRPr="003F7263">
              <w:rPr>
                <w:rFonts w:eastAsia="SimSun"/>
                <w:b/>
                <w:sz w:val="16"/>
                <w:szCs w:val="16"/>
              </w:rPr>
              <w:t>8.1.6.1.4</w:t>
            </w:r>
          </w:p>
        </w:tc>
        <w:tc>
          <w:tcPr>
            <w:tcW w:w="3473" w:type="dxa"/>
            <w:gridSpan w:val="3"/>
            <w:tcBorders>
              <w:bottom w:val="single" w:sz="4" w:space="0" w:color="auto"/>
            </w:tcBorders>
            <w:shd w:val="clear" w:color="auto" w:fill="D9D9D9"/>
          </w:tcPr>
          <w:p w14:paraId="43570084" w14:textId="245B5169" w:rsidR="00E93A13" w:rsidRPr="003F7263" w:rsidRDefault="00E93A13" w:rsidP="00E93A13">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7BBB9773" w14:textId="77777777" w:rsidR="00E93A13" w:rsidRPr="003F7263" w:rsidRDefault="00E93A13" w:rsidP="00E93A13">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6AE0C43"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E195F59" w14:textId="77777777" w:rsidR="00E93A13" w:rsidRPr="003F7263" w:rsidRDefault="00E93A13" w:rsidP="00E93A13">
            <w:pPr>
              <w:pStyle w:val="TAL"/>
              <w:keepNext w:val="0"/>
              <w:keepLines w:val="0"/>
              <w:rPr>
                <w:sz w:val="16"/>
                <w:szCs w:val="16"/>
              </w:rPr>
            </w:pPr>
          </w:p>
        </w:tc>
      </w:tr>
      <w:tr w:rsidR="00E93A13" w:rsidRPr="003F7263" w14:paraId="786F59F4" w14:textId="77777777" w:rsidTr="003B0A24">
        <w:trPr>
          <w:gridAfter w:val="4"/>
          <w:wAfter w:w="214" w:type="dxa"/>
          <w:jc w:val="center"/>
        </w:trPr>
        <w:tc>
          <w:tcPr>
            <w:tcW w:w="1062" w:type="dxa"/>
            <w:gridSpan w:val="2"/>
            <w:tcBorders>
              <w:bottom w:val="single" w:sz="4" w:space="0" w:color="auto"/>
            </w:tcBorders>
            <w:shd w:val="clear" w:color="auto" w:fill="auto"/>
          </w:tcPr>
          <w:p w14:paraId="5E044FAF" w14:textId="504840C9" w:rsidR="00E93A13" w:rsidRPr="003F7263" w:rsidRDefault="00E93A13" w:rsidP="00E93A13">
            <w:pPr>
              <w:pStyle w:val="TAL"/>
              <w:keepNext w:val="0"/>
              <w:keepLines w:val="0"/>
              <w:rPr>
                <w:rFonts w:eastAsia="SimSun"/>
                <w:b/>
                <w:sz w:val="16"/>
                <w:szCs w:val="16"/>
              </w:rPr>
            </w:pPr>
            <w:r w:rsidRPr="003F7263">
              <w:rPr>
                <w:rFonts w:eastAsia="SimSun" w:cs="Arial"/>
                <w:sz w:val="16"/>
                <w:szCs w:val="16"/>
              </w:rPr>
              <w:t>8.1.6.1.4.1</w:t>
            </w:r>
          </w:p>
        </w:tc>
        <w:tc>
          <w:tcPr>
            <w:tcW w:w="3473" w:type="dxa"/>
            <w:gridSpan w:val="3"/>
            <w:tcBorders>
              <w:bottom w:val="single" w:sz="4" w:space="0" w:color="auto"/>
            </w:tcBorders>
            <w:shd w:val="clear" w:color="auto" w:fill="auto"/>
          </w:tcPr>
          <w:p w14:paraId="6671D13D" w14:textId="7EEA3961" w:rsidR="00E93A13" w:rsidRPr="003F7263" w:rsidRDefault="00E93A13" w:rsidP="00E93A13">
            <w:pPr>
              <w:pStyle w:val="TAL"/>
              <w:rPr>
                <w:rFonts w:eastAsia="SimSun"/>
                <w:b/>
                <w:sz w:val="16"/>
                <w:szCs w:val="16"/>
              </w:rPr>
            </w:pPr>
            <w:r w:rsidRPr="003F7263">
              <w:rPr>
                <w:rFonts w:eastAsia="SimSun" w:cs="Arial"/>
                <w:sz w:val="16"/>
                <w:szCs w:val="16"/>
              </w:rPr>
              <w:t xml:space="preserve">Connection Establishment Failure / Logging </w:t>
            </w:r>
            <w:r w:rsidRPr="003F7263">
              <w:rPr>
                <w:rFonts w:eastAsia="SimSun" w:cs="Arial"/>
                <w:sz w:val="16"/>
                <w:szCs w:val="16"/>
              </w:rPr>
              <w:lastRenderedPageBreak/>
              <w:t>and reporting / T300 expiry</w:t>
            </w:r>
          </w:p>
        </w:tc>
        <w:tc>
          <w:tcPr>
            <w:tcW w:w="807" w:type="dxa"/>
            <w:gridSpan w:val="4"/>
            <w:tcBorders>
              <w:bottom w:val="single" w:sz="4" w:space="0" w:color="auto"/>
            </w:tcBorders>
            <w:shd w:val="clear" w:color="auto" w:fill="auto"/>
          </w:tcPr>
          <w:p w14:paraId="3774FF75" w14:textId="7AA840AF" w:rsidR="00E93A13" w:rsidRPr="003F7263" w:rsidRDefault="00E93A13" w:rsidP="00E93A13">
            <w:pPr>
              <w:pStyle w:val="TAC"/>
              <w:keepNext w:val="0"/>
              <w:keepLines w:val="0"/>
              <w:rPr>
                <w:rFonts w:cs="Arial"/>
                <w:sz w:val="16"/>
                <w:szCs w:val="16"/>
              </w:rPr>
            </w:pPr>
            <w:r w:rsidRPr="003F7263">
              <w:rPr>
                <w:rFonts w:cs="Arial"/>
                <w:sz w:val="16"/>
                <w:szCs w:val="16"/>
              </w:rPr>
              <w:lastRenderedPageBreak/>
              <w:t>Rel-16</w:t>
            </w:r>
          </w:p>
        </w:tc>
        <w:tc>
          <w:tcPr>
            <w:tcW w:w="1161" w:type="dxa"/>
            <w:gridSpan w:val="4"/>
            <w:tcBorders>
              <w:bottom w:val="single" w:sz="4" w:space="0" w:color="auto"/>
            </w:tcBorders>
            <w:shd w:val="clear" w:color="auto" w:fill="auto"/>
          </w:tcPr>
          <w:p w14:paraId="1E78ED5E" w14:textId="45BB157C" w:rsidR="00E93A13" w:rsidRPr="003F7263" w:rsidRDefault="00E93A13" w:rsidP="00E93A13">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4"/>
            <w:tcBorders>
              <w:bottom w:val="single" w:sz="4" w:space="0" w:color="auto"/>
            </w:tcBorders>
            <w:shd w:val="clear" w:color="auto" w:fill="auto"/>
          </w:tcPr>
          <w:p w14:paraId="2036FC07" w14:textId="3534034D"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624065E2" w14:textId="77777777" w:rsidTr="003B0A24">
        <w:trPr>
          <w:gridAfter w:val="4"/>
          <w:wAfter w:w="214" w:type="dxa"/>
          <w:jc w:val="center"/>
        </w:trPr>
        <w:tc>
          <w:tcPr>
            <w:tcW w:w="1062" w:type="dxa"/>
            <w:gridSpan w:val="2"/>
            <w:tcBorders>
              <w:bottom w:val="single" w:sz="4" w:space="0" w:color="auto"/>
            </w:tcBorders>
            <w:shd w:val="clear" w:color="auto" w:fill="auto"/>
          </w:tcPr>
          <w:p w14:paraId="75DD8DBA" w14:textId="409C6BA7" w:rsidR="00E93A13" w:rsidRPr="003F7263" w:rsidRDefault="00E93A13" w:rsidP="00E93A13">
            <w:pPr>
              <w:pStyle w:val="TAL"/>
              <w:keepNext w:val="0"/>
              <w:keepLines w:val="0"/>
              <w:rPr>
                <w:rFonts w:eastAsia="SimSun"/>
                <w:b/>
                <w:sz w:val="16"/>
                <w:szCs w:val="16"/>
              </w:rPr>
            </w:pPr>
            <w:r w:rsidRPr="003F7263">
              <w:rPr>
                <w:rFonts w:eastAsia="SimSun" w:cs="Arial"/>
                <w:sz w:val="16"/>
                <w:szCs w:val="16"/>
              </w:rPr>
              <w:t>8.1.6.1.4.2</w:t>
            </w:r>
          </w:p>
        </w:tc>
        <w:tc>
          <w:tcPr>
            <w:tcW w:w="3473" w:type="dxa"/>
            <w:gridSpan w:val="3"/>
            <w:tcBorders>
              <w:bottom w:val="single" w:sz="4" w:space="0" w:color="auto"/>
            </w:tcBorders>
            <w:shd w:val="clear" w:color="auto" w:fill="auto"/>
          </w:tcPr>
          <w:p w14:paraId="4F931493" w14:textId="4BDAB71D" w:rsidR="00E93A13" w:rsidRPr="003F7263" w:rsidRDefault="00E93A13" w:rsidP="00E93A13">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58893CEB" w14:textId="20AFBE63"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3F2E455" w14:textId="276F5EDE" w:rsidR="00E93A13" w:rsidRPr="003F7263" w:rsidRDefault="00E93A13" w:rsidP="00E93A13">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4"/>
            <w:tcBorders>
              <w:bottom w:val="single" w:sz="4" w:space="0" w:color="auto"/>
            </w:tcBorders>
            <w:shd w:val="clear" w:color="auto" w:fill="auto"/>
          </w:tcPr>
          <w:p w14:paraId="382E4601" w14:textId="76971F78" w:rsidR="00E93A13" w:rsidRPr="003F7263" w:rsidRDefault="00E93A13" w:rsidP="00E93A13">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E93A13" w:rsidRPr="003F7263" w14:paraId="47D1146D" w14:textId="77777777" w:rsidTr="003B0A24">
        <w:trPr>
          <w:gridAfter w:val="4"/>
          <w:wAfter w:w="214" w:type="dxa"/>
          <w:jc w:val="center"/>
        </w:trPr>
        <w:tc>
          <w:tcPr>
            <w:tcW w:w="1062" w:type="dxa"/>
            <w:gridSpan w:val="2"/>
            <w:tcBorders>
              <w:bottom w:val="single" w:sz="4" w:space="0" w:color="auto"/>
            </w:tcBorders>
            <w:shd w:val="clear" w:color="auto" w:fill="auto"/>
          </w:tcPr>
          <w:p w14:paraId="56838A57" w14:textId="5E4EE217" w:rsidR="00E93A13" w:rsidRPr="003F7263" w:rsidRDefault="00E93A13" w:rsidP="00E93A13">
            <w:pPr>
              <w:pStyle w:val="TAL"/>
              <w:keepNext w:val="0"/>
              <w:keepLines w:val="0"/>
              <w:rPr>
                <w:rFonts w:cs="Arial"/>
                <w:bCs/>
                <w:sz w:val="16"/>
                <w:szCs w:val="16"/>
              </w:rPr>
            </w:pPr>
            <w:r w:rsidRPr="003F7263">
              <w:rPr>
                <w:rFonts w:eastAsia="SimSun" w:cs="Arial"/>
                <w:sz w:val="16"/>
                <w:szCs w:val="16"/>
              </w:rPr>
              <w:t>8.1.6.1.4.3</w:t>
            </w:r>
          </w:p>
        </w:tc>
        <w:tc>
          <w:tcPr>
            <w:tcW w:w="3473" w:type="dxa"/>
            <w:gridSpan w:val="3"/>
            <w:tcBorders>
              <w:bottom w:val="single" w:sz="4" w:space="0" w:color="auto"/>
            </w:tcBorders>
            <w:shd w:val="clear" w:color="auto" w:fill="auto"/>
          </w:tcPr>
          <w:p w14:paraId="0F5F01ED" w14:textId="134467FF"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7" w:type="dxa"/>
            <w:gridSpan w:val="4"/>
            <w:tcBorders>
              <w:bottom w:val="single" w:sz="4" w:space="0" w:color="auto"/>
            </w:tcBorders>
            <w:shd w:val="clear" w:color="auto" w:fill="auto"/>
          </w:tcPr>
          <w:p w14:paraId="4AD99E2A" w14:textId="42565ABB"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58C86" w14:textId="1E9F40F9" w:rsidR="00E93A13" w:rsidRPr="003F7263" w:rsidRDefault="00E93A13" w:rsidP="00E93A13">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93CAD4D" w14:textId="466775E0" w:rsidR="00E93A13" w:rsidRPr="003F7263" w:rsidRDefault="00E93A13" w:rsidP="00E93A13">
            <w:pPr>
              <w:pStyle w:val="TAL"/>
              <w:keepNext w:val="0"/>
              <w:keepLines w:val="0"/>
              <w:rPr>
                <w:color w:val="FF0000"/>
                <w:sz w:val="16"/>
                <w:szCs w:val="16"/>
              </w:rPr>
            </w:pPr>
            <w:r w:rsidRPr="003F7263">
              <w:rPr>
                <w:rFonts w:eastAsia="SimSun" w:cs="Arial"/>
                <w:bCs/>
                <w:sz w:val="16"/>
                <w:szCs w:val="16"/>
              </w:rPr>
              <w:t>UEs supporting 5G Core</w:t>
            </w:r>
          </w:p>
        </w:tc>
      </w:tr>
      <w:tr w:rsidR="00E93A13" w:rsidRPr="003F7263" w14:paraId="7077E008" w14:textId="77777777" w:rsidTr="003B0A24">
        <w:trPr>
          <w:gridAfter w:val="4"/>
          <w:wAfter w:w="214" w:type="dxa"/>
          <w:jc w:val="center"/>
        </w:trPr>
        <w:tc>
          <w:tcPr>
            <w:tcW w:w="1062" w:type="dxa"/>
            <w:gridSpan w:val="2"/>
            <w:tcBorders>
              <w:bottom w:val="single" w:sz="4" w:space="0" w:color="auto"/>
            </w:tcBorders>
            <w:shd w:val="clear" w:color="auto" w:fill="auto"/>
          </w:tcPr>
          <w:p w14:paraId="67C72680" w14:textId="0E9E0C61" w:rsidR="00E93A13" w:rsidRPr="003F7263" w:rsidRDefault="00E93A13" w:rsidP="00E93A13">
            <w:pPr>
              <w:pStyle w:val="TAL"/>
              <w:keepNext w:val="0"/>
              <w:keepLines w:val="0"/>
              <w:rPr>
                <w:rFonts w:cs="Arial"/>
                <w:bCs/>
                <w:sz w:val="16"/>
                <w:szCs w:val="16"/>
              </w:rPr>
            </w:pPr>
            <w:r w:rsidRPr="003F7263">
              <w:rPr>
                <w:rFonts w:eastAsia="SimSun" w:cs="Arial"/>
                <w:sz w:val="16"/>
                <w:szCs w:val="16"/>
              </w:rPr>
              <w:t>8.1.6.1.4.4</w:t>
            </w:r>
          </w:p>
        </w:tc>
        <w:tc>
          <w:tcPr>
            <w:tcW w:w="3473" w:type="dxa"/>
            <w:gridSpan w:val="3"/>
            <w:tcBorders>
              <w:bottom w:val="single" w:sz="4" w:space="0" w:color="auto"/>
            </w:tcBorders>
            <w:shd w:val="clear" w:color="auto" w:fill="auto"/>
          </w:tcPr>
          <w:p w14:paraId="5E1CE9E5" w14:textId="604D8F0C"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1645D787" w14:textId="1A75A6D7"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6A07A6" w14:textId="0A21EB78"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4EB42839" w14:textId="57247C26"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5CEB6CB7" w14:textId="77777777" w:rsidTr="003B0A24">
        <w:trPr>
          <w:gridAfter w:val="4"/>
          <w:wAfter w:w="214" w:type="dxa"/>
          <w:jc w:val="center"/>
        </w:trPr>
        <w:tc>
          <w:tcPr>
            <w:tcW w:w="1062" w:type="dxa"/>
            <w:gridSpan w:val="2"/>
            <w:tcBorders>
              <w:bottom w:val="single" w:sz="4" w:space="0" w:color="auto"/>
            </w:tcBorders>
            <w:shd w:val="clear" w:color="auto" w:fill="auto"/>
          </w:tcPr>
          <w:p w14:paraId="54D4815E" w14:textId="3B731680" w:rsidR="00E93A13" w:rsidRPr="003F7263" w:rsidRDefault="00E93A13" w:rsidP="00E93A13">
            <w:pPr>
              <w:pStyle w:val="TAL"/>
              <w:keepNext w:val="0"/>
              <w:keepLines w:val="0"/>
              <w:rPr>
                <w:rFonts w:cs="Arial"/>
                <w:bCs/>
                <w:sz w:val="16"/>
                <w:szCs w:val="16"/>
              </w:rPr>
            </w:pPr>
            <w:r w:rsidRPr="003F7263">
              <w:rPr>
                <w:rFonts w:eastAsia="SimSun" w:cs="Arial"/>
                <w:sz w:val="16"/>
                <w:szCs w:val="16"/>
              </w:rPr>
              <w:t>8.1.6.1.4.5</w:t>
            </w:r>
          </w:p>
        </w:tc>
        <w:tc>
          <w:tcPr>
            <w:tcW w:w="3473" w:type="dxa"/>
            <w:gridSpan w:val="3"/>
            <w:tcBorders>
              <w:bottom w:val="single" w:sz="4" w:space="0" w:color="auto"/>
            </w:tcBorders>
            <w:shd w:val="clear" w:color="auto" w:fill="auto"/>
          </w:tcPr>
          <w:p w14:paraId="7773D3CE" w14:textId="4933037E"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7" w:type="dxa"/>
            <w:gridSpan w:val="4"/>
            <w:tcBorders>
              <w:bottom w:val="single" w:sz="4" w:space="0" w:color="auto"/>
            </w:tcBorders>
            <w:shd w:val="clear" w:color="auto" w:fill="auto"/>
          </w:tcPr>
          <w:p w14:paraId="31916BD1" w14:textId="4519CE31"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2E1ECA5" w14:textId="2DBBAEA6" w:rsidR="00E93A13" w:rsidRPr="003F7263" w:rsidRDefault="00E93A13" w:rsidP="00E93A13">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204046DE" w14:textId="1427DEEA"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E93A13" w:rsidRPr="003F7263" w14:paraId="31AAE041" w14:textId="77777777" w:rsidTr="003B0A24">
        <w:trPr>
          <w:gridAfter w:val="4"/>
          <w:wAfter w:w="214" w:type="dxa"/>
          <w:jc w:val="center"/>
        </w:trPr>
        <w:tc>
          <w:tcPr>
            <w:tcW w:w="1062" w:type="dxa"/>
            <w:gridSpan w:val="2"/>
            <w:tcBorders>
              <w:bottom w:val="single" w:sz="4" w:space="0" w:color="auto"/>
            </w:tcBorders>
            <w:shd w:val="clear" w:color="auto" w:fill="auto"/>
          </w:tcPr>
          <w:p w14:paraId="03914040" w14:textId="0D0984B5" w:rsidR="00E93A13" w:rsidRPr="003F7263" w:rsidRDefault="00E93A13" w:rsidP="00E93A13">
            <w:pPr>
              <w:pStyle w:val="TAL"/>
              <w:keepNext w:val="0"/>
              <w:keepLines w:val="0"/>
              <w:rPr>
                <w:rFonts w:cs="Arial"/>
                <w:bCs/>
                <w:sz w:val="16"/>
                <w:szCs w:val="16"/>
              </w:rPr>
            </w:pPr>
            <w:r w:rsidRPr="003F7263">
              <w:rPr>
                <w:rFonts w:eastAsia="SimSun" w:cs="Arial"/>
                <w:sz w:val="16"/>
                <w:szCs w:val="16"/>
              </w:rPr>
              <w:t>8.1.6.1.4.6</w:t>
            </w:r>
          </w:p>
        </w:tc>
        <w:tc>
          <w:tcPr>
            <w:tcW w:w="3473" w:type="dxa"/>
            <w:gridSpan w:val="3"/>
            <w:tcBorders>
              <w:bottom w:val="single" w:sz="4" w:space="0" w:color="auto"/>
            </w:tcBorders>
            <w:shd w:val="clear" w:color="auto" w:fill="auto"/>
          </w:tcPr>
          <w:p w14:paraId="765A7AD7" w14:textId="4134C92E"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08276EAA" w14:textId="2116B0BF"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BCD1A3D" w14:textId="589F6ADB"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367495FD" w14:textId="2280C5B0"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E93A13" w:rsidRPr="003F7263" w14:paraId="34543DA9" w14:textId="77777777" w:rsidTr="003B0A24">
        <w:trPr>
          <w:gridAfter w:val="4"/>
          <w:wAfter w:w="214" w:type="dxa"/>
          <w:jc w:val="center"/>
        </w:trPr>
        <w:tc>
          <w:tcPr>
            <w:tcW w:w="1062" w:type="dxa"/>
            <w:gridSpan w:val="2"/>
            <w:tcBorders>
              <w:bottom w:val="single" w:sz="4" w:space="0" w:color="auto"/>
            </w:tcBorders>
            <w:shd w:val="clear" w:color="auto" w:fill="auto"/>
          </w:tcPr>
          <w:p w14:paraId="1D7C0885" w14:textId="51C9929C" w:rsidR="00E93A13" w:rsidRPr="003F7263" w:rsidRDefault="00E93A13" w:rsidP="00E93A13">
            <w:pPr>
              <w:pStyle w:val="TAL"/>
              <w:keepNext w:val="0"/>
              <w:keepLines w:val="0"/>
              <w:rPr>
                <w:rFonts w:cs="Arial"/>
                <w:bCs/>
                <w:sz w:val="16"/>
                <w:szCs w:val="16"/>
              </w:rPr>
            </w:pPr>
            <w:r w:rsidRPr="003F7263">
              <w:rPr>
                <w:rFonts w:eastAsia="SimSun" w:cs="Arial"/>
                <w:sz w:val="16"/>
                <w:szCs w:val="16"/>
              </w:rPr>
              <w:t>8.1.6.1.4.7</w:t>
            </w:r>
          </w:p>
        </w:tc>
        <w:tc>
          <w:tcPr>
            <w:tcW w:w="3473" w:type="dxa"/>
            <w:gridSpan w:val="3"/>
            <w:tcBorders>
              <w:bottom w:val="single" w:sz="4" w:space="0" w:color="auto"/>
            </w:tcBorders>
            <w:shd w:val="clear" w:color="auto" w:fill="auto"/>
          </w:tcPr>
          <w:p w14:paraId="3A5FA7B0" w14:textId="3D0A45EF"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02B0EED2" w14:textId="4E29C4CE"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8C6A6A2" w14:textId="412CC130"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57F38578" w14:textId="1DF8BC1E"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68874352" w14:textId="77777777" w:rsidTr="003B0A24">
        <w:trPr>
          <w:gridAfter w:val="4"/>
          <w:wAfter w:w="214" w:type="dxa"/>
          <w:jc w:val="center"/>
        </w:trPr>
        <w:tc>
          <w:tcPr>
            <w:tcW w:w="1062" w:type="dxa"/>
            <w:gridSpan w:val="2"/>
            <w:tcBorders>
              <w:bottom w:val="single" w:sz="4" w:space="0" w:color="auto"/>
            </w:tcBorders>
            <w:shd w:val="clear" w:color="auto" w:fill="auto"/>
          </w:tcPr>
          <w:p w14:paraId="5EE76D19" w14:textId="1900014E" w:rsidR="00E93A13" w:rsidRPr="003F7263" w:rsidRDefault="00E93A13" w:rsidP="00E93A13">
            <w:pPr>
              <w:pStyle w:val="TAL"/>
              <w:keepNext w:val="0"/>
              <w:keepLines w:val="0"/>
              <w:rPr>
                <w:rFonts w:cs="Arial"/>
                <w:bCs/>
                <w:sz w:val="16"/>
                <w:szCs w:val="16"/>
              </w:rPr>
            </w:pPr>
            <w:bookmarkStart w:id="115" w:name="_Hlk74594246"/>
            <w:r w:rsidRPr="003F7263">
              <w:rPr>
                <w:rFonts w:eastAsia="SimSun" w:cs="Arial"/>
                <w:sz w:val="16"/>
                <w:szCs w:val="16"/>
              </w:rPr>
              <w:t>8.1.6.1.4.8</w:t>
            </w:r>
          </w:p>
        </w:tc>
        <w:tc>
          <w:tcPr>
            <w:tcW w:w="3473" w:type="dxa"/>
            <w:gridSpan w:val="3"/>
            <w:tcBorders>
              <w:bottom w:val="single" w:sz="4" w:space="0" w:color="auto"/>
            </w:tcBorders>
            <w:shd w:val="clear" w:color="auto" w:fill="auto"/>
          </w:tcPr>
          <w:p w14:paraId="6F514EFE" w14:textId="303ED545"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7" w:type="dxa"/>
            <w:gridSpan w:val="4"/>
            <w:tcBorders>
              <w:bottom w:val="single" w:sz="4" w:space="0" w:color="auto"/>
            </w:tcBorders>
            <w:shd w:val="clear" w:color="auto" w:fill="auto"/>
          </w:tcPr>
          <w:p w14:paraId="1D504A3B" w14:textId="758879ED"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C3C78E6" w14:textId="03FE0825" w:rsidR="00E93A13" w:rsidRPr="003F7263" w:rsidRDefault="00E93A13" w:rsidP="00E93A13">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26F6E3A0" w14:textId="2E24C91A"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tr w:rsidR="002713C1" w:rsidRPr="003F7263" w14:paraId="43BB393B" w14:textId="77777777" w:rsidTr="003B0A24">
        <w:trPr>
          <w:gridAfter w:val="4"/>
          <w:wAfter w:w="214" w:type="dxa"/>
          <w:jc w:val="center"/>
        </w:trPr>
        <w:tc>
          <w:tcPr>
            <w:tcW w:w="1062" w:type="dxa"/>
            <w:gridSpan w:val="2"/>
            <w:tcBorders>
              <w:bottom w:val="single" w:sz="4" w:space="0" w:color="auto"/>
            </w:tcBorders>
            <w:shd w:val="clear" w:color="auto" w:fill="auto"/>
          </w:tcPr>
          <w:p w14:paraId="7DF93994" w14:textId="3A3E32C3" w:rsidR="002713C1" w:rsidRPr="003F7263" w:rsidRDefault="002713C1" w:rsidP="002713C1">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3"/>
            <w:tcBorders>
              <w:bottom w:val="single" w:sz="4" w:space="0" w:color="auto"/>
            </w:tcBorders>
            <w:shd w:val="clear" w:color="auto" w:fill="auto"/>
          </w:tcPr>
          <w:p w14:paraId="5D22DE79" w14:textId="7F2E2A05" w:rsidR="002713C1" w:rsidRPr="003F7263" w:rsidRDefault="002713C1" w:rsidP="002713C1">
            <w:pPr>
              <w:pStyle w:val="TAL"/>
              <w:rPr>
                <w:rFonts w:eastAsia="SimSun" w:cs="Arial"/>
                <w:sz w:val="16"/>
                <w:szCs w:val="16"/>
                <w:lang w:eastAsia="en-US"/>
              </w:rPr>
            </w:pPr>
            <w:r w:rsidRPr="004469B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1DBD9D9A" w14:textId="290EF116" w:rsidR="002713C1" w:rsidRPr="003F7263" w:rsidRDefault="002713C1" w:rsidP="002713C1">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4"/>
            <w:tcBorders>
              <w:bottom w:val="single" w:sz="4" w:space="0" w:color="auto"/>
            </w:tcBorders>
            <w:shd w:val="clear" w:color="auto" w:fill="auto"/>
          </w:tcPr>
          <w:p w14:paraId="0E53E807" w14:textId="3A5DE4D6" w:rsidR="002713C1" w:rsidRPr="003F7263" w:rsidRDefault="002713C1" w:rsidP="002713C1">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43F9082B" w14:textId="67AF3861" w:rsidR="002713C1" w:rsidRPr="003F7263" w:rsidRDefault="002713C1" w:rsidP="002713C1">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115"/>
      <w:tr w:rsidR="00E93A13" w:rsidRPr="003F7263" w14:paraId="333FC76C" w14:textId="77777777" w:rsidTr="003B0A24">
        <w:trPr>
          <w:gridAfter w:val="4"/>
          <w:wAfter w:w="214" w:type="dxa"/>
          <w:jc w:val="center"/>
        </w:trPr>
        <w:tc>
          <w:tcPr>
            <w:tcW w:w="1062" w:type="dxa"/>
            <w:gridSpan w:val="2"/>
            <w:tcBorders>
              <w:bottom w:val="single" w:sz="4" w:space="0" w:color="auto"/>
            </w:tcBorders>
            <w:shd w:val="clear" w:color="auto" w:fill="D9D9D9"/>
          </w:tcPr>
          <w:p w14:paraId="54F63082" w14:textId="56AED3FD" w:rsidR="00E93A13" w:rsidRPr="003F7263" w:rsidRDefault="00E93A13" w:rsidP="00E93A13">
            <w:pPr>
              <w:pStyle w:val="TAL"/>
              <w:keepNext w:val="0"/>
              <w:keepLines w:val="0"/>
              <w:rPr>
                <w:rFonts w:cs="Arial"/>
                <w:bCs/>
                <w:sz w:val="16"/>
                <w:szCs w:val="16"/>
              </w:rPr>
            </w:pPr>
            <w:r w:rsidRPr="003F7263">
              <w:rPr>
                <w:rFonts w:eastAsia="SimSun"/>
                <w:b/>
                <w:sz w:val="16"/>
                <w:szCs w:val="16"/>
              </w:rPr>
              <w:t>8.1.6.2</w:t>
            </w:r>
          </w:p>
        </w:tc>
        <w:tc>
          <w:tcPr>
            <w:tcW w:w="3473" w:type="dxa"/>
            <w:gridSpan w:val="3"/>
            <w:tcBorders>
              <w:bottom w:val="single" w:sz="4" w:space="0" w:color="auto"/>
            </w:tcBorders>
            <w:shd w:val="clear" w:color="auto" w:fill="D9D9D9"/>
          </w:tcPr>
          <w:p w14:paraId="03AFBF86" w14:textId="0C0762F6" w:rsidR="00E93A13" w:rsidRPr="003F7263" w:rsidRDefault="00E93A13" w:rsidP="00E93A13">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0853386C" w14:textId="77777777" w:rsidR="00E93A13" w:rsidRPr="003F7263" w:rsidRDefault="00E93A13" w:rsidP="00E93A13">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BA8384F"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F852DED" w14:textId="77777777" w:rsidR="00E93A13" w:rsidRPr="003F7263" w:rsidRDefault="00E93A13" w:rsidP="00E93A13">
            <w:pPr>
              <w:pStyle w:val="TAL"/>
              <w:keepNext w:val="0"/>
              <w:keepLines w:val="0"/>
              <w:rPr>
                <w:sz w:val="16"/>
                <w:szCs w:val="16"/>
              </w:rPr>
            </w:pPr>
          </w:p>
        </w:tc>
      </w:tr>
      <w:tr w:rsidR="00E93A13" w:rsidRPr="003F7263" w14:paraId="351088AF" w14:textId="77777777" w:rsidTr="003B0A24">
        <w:trPr>
          <w:gridAfter w:val="4"/>
          <w:wAfter w:w="214" w:type="dxa"/>
          <w:jc w:val="center"/>
        </w:trPr>
        <w:tc>
          <w:tcPr>
            <w:tcW w:w="1062" w:type="dxa"/>
            <w:gridSpan w:val="2"/>
            <w:tcBorders>
              <w:bottom w:val="single" w:sz="4" w:space="0" w:color="auto"/>
            </w:tcBorders>
            <w:shd w:val="clear" w:color="auto" w:fill="auto"/>
          </w:tcPr>
          <w:p w14:paraId="21F89515" w14:textId="1AA90BC5" w:rsidR="00E93A13" w:rsidRPr="003F7263" w:rsidRDefault="00E93A13" w:rsidP="00E93A13">
            <w:pPr>
              <w:pStyle w:val="TAL"/>
              <w:keepNext w:val="0"/>
              <w:keepLines w:val="0"/>
              <w:rPr>
                <w:rFonts w:eastAsia="SimSun"/>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587BFD53" w14:textId="6235460D" w:rsidR="00E93A13" w:rsidRPr="003F7263" w:rsidRDefault="00E93A13" w:rsidP="00E93A13">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7B249EC" w14:textId="30CD577C"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DCAA45E" w14:textId="50A20610" w:rsidR="00E93A13" w:rsidRPr="003F7263" w:rsidRDefault="00E93A13" w:rsidP="00E93A13">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6210AED8" w14:textId="72CF81BB" w:rsidR="00E93A13" w:rsidRPr="003F7263" w:rsidRDefault="00E93A13" w:rsidP="00E93A13">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93A13" w:rsidRPr="003F7263" w14:paraId="5566068D" w14:textId="77777777" w:rsidTr="003B0A24">
        <w:trPr>
          <w:gridAfter w:val="4"/>
          <w:wAfter w:w="214" w:type="dxa"/>
          <w:jc w:val="center"/>
        </w:trPr>
        <w:tc>
          <w:tcPr>
            <w:tcW w:w="1062" w:type="dxa"/>
            <w:gridSpan w:val="2"/>
            <w:tcBorders>
              <w:bottom w:val="single" w:sz="4" w:space="0" w:color="auto"/>
            </w:tcBorders>
            <w:shd w:val="clear" w:color="auto" w:fill="auto"/>
          </w:tcPr>
          <w:p w14:paraId="679B4380" w14:textId="1DB0CEAF" w:rsidR="00E93A13" w:rsidRPr="003F7263" w:rsidRDefault="00E93A13" w:rsidP="00E93A13">
            <w:pPr>
              <w:pStyle w:val="TAL"/>
              <w:keepNext w:val="0"/>
              <w:keepLines w:val="0"/>
              <w:rPr>
                <w:rFonts w:eastAsia="SimSun"/>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4A7978E4" w14:textId="22F5CAD8" w:rsidR="00E93A13" w:rsidRPr="003F7263" w:rsidRDefault="00E93A13" w:rsidP="00E93A13">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311F922E" w14:textId="4A738DF2"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337AFE7" w14:textId="4E194FB6" w:rsidR="00E93A13" w:rsidRPr="003F7263" w:rsidRDefault="00E93A13" w:rsidP="00E93A13">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2A63E572" w14:textId="3C13C7F1" w:rsidR="00E93A13" w:rsidRPr="003F7263" w:rsidRDefault="00E93A13" w:rsidP="00E93A13">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E93A13" w:rsidRPr="003F7263" w14:paraId="736FCE8E" w14:textId="77777777" w:rsidTr="003B0A24">
        <w:trPr>
          <w:gridAfter w:val="4"/>
          <w:wAfter w:w="214" w:type="dxa"/>
          <w:jc w:val="center"/>
        </w:trPr>
        <w:tc>
          <w:tcPr>
            <w:tcW w:w="1062" w:type="dxa"/>
            <w:gridSpan w:val="2"/>
            <w:tcBorders>
              <w:bottom w:val="single" w:sz="4" w:space="0" w:color="auto"/>
            </w:tcBorders>
            <w:shd w:val="clear" w:color="auto" w:fill="auto"/>
          </w:tcPr>
          <w:p w14:paraId="1F1BD461" w14:textId="5DEA45AF" w:rsidR="00E93A13" w:rsidRPr="003F7263" w:rsidRDefault="00E93A13" w:rsidP="00E93A13">
            <w:pPr>
              <w:pStyle w:val="TAL"/>
              <w:keepNext w:val="0"/>
              <w:keepLines w:val="0"/>
              <w:rPr>
                <w:rFonts w:eastAsia="SimSun"/>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09AF5A31" w14:textId="7F80424E" w:rsidR="00E93A13" w:rsidRPr="003F7263" w:rsidRDefault="00E93A13" w:rsidP="00E93A13">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2723D22F" w14:textId="767CB493"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4431A63" w14:textId="2928708D" w:rsidR="00E93A13" w:rsidRPr="003F7263" w:rsidRDefault="00E93A13" w:rsidP="00E93A13">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3D57FC1E" w14:textId="0F72A286" w:rsidR="00E93A13" w:rsidRPr="003F7263" w:rsidRDefault="00E93A13" w:rsidP="00E93A13">
            <w:pPr>
              <w:pStyle w:val="TAL"/>
              <w:keepNext w:val="0"/>
              <w:keepLines w:val="0"/>
              <w:rPr>
                <w:sz w:val="16"/>
                <w:szCs w:val="16"/>
              </w:rPr>
            </w:pPr>
            <w:r w:rsidRPr="003F7263">
              <w:rPr>
                <w:sz w:val="16"/>
                <w:szCs w:val="16"/>
              </w:rPr>
              <w:t>UEs supporting 5G Core and E-UTRA</w:t>
            </w:r>
          </w:p>
        </w:tc>
      </w:tr>
      <w:tr w:rsidR="00E93A13" w:rsidRPr="003F7263" w14:paraId="464FD15D" w14:textId="77777777" w:rsidTr="003B0A24">
        <w:trPr>
          <w:gridAfter w:val="4"/>
          <w:wAfter w:w="214" w:type="dxa"/>
          <w:jc w:val="center"/>
        </w:trPr>
        <w:tc>
          <w:tcPr>
            <w:tcW w:w="1062" w:type="dxa"/>
            <w:gridSpan w:val="2"/>
            <w:tcBorders>
              <w:bottom w:val="single" w:sz="4" w:space="0" w:color="auto"/>
            </w:tcBorders>
            <w:shd w:val="clear" w:color="auto" w:fill="auto"/>
          </w:tcPr>
          <w:p w14:paraId="7DE39634" w14:textId="3BD1A53A" w:rsidR="00E93A13" w:rsidRPr="003F7263" w:rsidRDefault="00E93A13" w:rsidP="00E93A13">
            <w:pPr>
              <w:pStyle w:val="TAL"/>
              <w:keepNext w:val="0"/>
              <w:keepLines w:val="0"/>
              <w:rPr>
                <w:rFonts w:eastAsia="SimSun"/>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1F063D08" w14:textId="08C80B2F" w:rsidR="00E93A13" w:rsidRPr="003F7263" w:rsidRDefault="00E93A13" w:rsidP="00E93A13">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4D60245D" w14:textId="7F435BCB"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C5FD00F" w14:textId="56257ED8" w:rsidR="00E93A13" w:rsidRPr="003F7263" w:rsidRDefault="00E93A13" w:rsidP="00E93A13">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02BDCC35" w14:textId="7780074C" w:rsidR="00E93A13" w:rsidRPr="003F7263" w:rsidRDefault="00E93A13" w:rsidP="00E93A13">
            <w:pPr>
              <w:pStyle w:val="TAL"/>
              <w:keepNext w:val="0"/>
              <w:keepLines w:val="0"/>
              <w:rPr>
                <w:sz w:val="16"/>
                <w:szCs w:val="16"/>
              </w:rPr>
            </w:pPr>
            <w:r w:rsidRPr="003F7263">
              <w:rPr>
                <w:sz w:val="16"/>
                <w:szCs w:val="16"/>
              </w:rPr>
              <w:t>UEs supporting 5G Core and E-UTRA</w:t>
            </w:r>
          </w:p>
        </w:tc>
      </w:tr>
      <w:tr w:rsidR="00E93A13" w:rsidRPr="003F7263" w14:paraId="6F34129D" w14:textId="77777777" w:rsidTr="00146FD5">
        <w:trPr>
          <w:gridBefore w:val="1"/>
          <w:gridAfter w:val="1"/>
          <w:wBefore w:w="32" w:type="dxa"/>
          <w:wAfter w:w="122" w:type="dxa"/>
          <w:jc w:val="center"/>
        </w:trPr>
        <w:tc>
          <w:tcPr>
            <w:tcW w:w="1087" w:type="dxa"/>
            <w:gridSpan w:val="3"/>
            <w:shd w:val="clear" w:color="auto" w:fill="D9D9D9"/>
          </w:tcPr>
          <w:p w14:paraId="6BF576D5"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w:t>
            </w:r>
          </w:p>
        </w:tc>
        <w:tc>
          <w:tcPr>
            <w:tcW w:w="3482" w:type="dxa"/>
            <w:gridSpan w:val="3"/>
            <w:shd w:val="clear" w:color="auto" w:fill="D9D9D9"/>
          </w:tcPr>
          <w:p w14:paraId="42DCA983" w14:textId="77777777" w:rsidR="00E93A13" w:rsidRPr="003F7263" w:rsidRDefault="00E93A13" w:rsidP="00E93A13">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265FE23B"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4776AA87"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2E78E69E" w14:textId="77777777" w:rsidR="00E93A13" w:rsidRPr="003F7263" w:rsidRDefault="00E93A13" w:rsidP="00E93A13">
            <w:pPr>
              <w:pStyle w:val="TAL"/>
              <w:keepNext w:val="0"/>
              <w:keepLines w:val="0"/>
              <w:rPr>
                <w:sz w:val="16"/>
                <w:szCs w:val="16"/>
              </w:rPr>
            </w:pPr>
          </w:p>
        </w:tc>
      </w:tr>
      <w:tr w:rsidR="00E93A13" w:rsidRPr="003F7263" w14:paraId="30A63D2B" w14:textId="77777777" w:rsidTr="00146FD5">
        <w:trPr>
          <w:gridBefore w:val="1"/>
          <w:gridAfter w:val="1"/>
          <w:wBefore w:w="32" w:type="dxa"/>
          <w:wAfter w:w="122" w:type="dxa"/>
          <w:jc w:val="center"/>
        </w:trPr>
        <w:tc>
          <w:tcPr>
            <w:tcW w:w="1087" w:type="dxa"/>
            <w:gridSpan w:val="3"/>
            <w:shd w:val="clear" w:color="auto" w:fill="D9D9D9"/>
          </w:tcPr>
          <w:p w14:paraId="3BBAFB5C"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8.1.6.3.1</w:t>
            </w:r>
          </w:p>
        </w:tc>
        <w:tc>
          <w:tcPr>
            <w:tcW w:w="3482" w:type="dxa"/>
            <w:gridSpan w:val="3"/>
            <w:shd w:val="clear" w:color="auto" w:fill="D9D9D9"/>
          </w:tcPr>
          <w:p w14:paraId="0F49C8AC" w14:textId="0A9C6FBB" w:rsidR="00E93A13" w:rsidRPr="003F7263" w:rsidRDefault="00E93A13" w:rsidP="00E93A13">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CA43691"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62CE2879"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19F394F5" w14:textId="77777777" w:rsidR="00E93A13" w:rsidRPr="003F7263" w:rsidRDefault="00E93A13" w:rsidP="00E93A13">
            <w:pPr>
              <w:pStyle w:val="TAL"/>
              <w:keepNext w:val="0"/>
              <w:keepLines w:val="0"/>
              <w:rPr>
                <w:sz w:val="16"/>
                <w:szCs w:val="16"/>
              </w:rPr>
            </w:pPr>
          </w:p>
        </w:tc>
      </w:tr>
      <w:tr w:rsidR="00E93A13" w:rsidRPr="003F7263" w14:paraId="32B51B03" w14:textId="77777777" w:rsidTr="00146FD5">
        <w:trPr>
          <w:gridBefore w:val="1"/>
          <w:gridAfter w:val="1"/>
          <w:wBefore w:w="32" w:type="dxa"/>
          <w:wAfter w:w="122" w:type="dxa"/>
          <w:jc w:val="center"/>
        </w:trPr>
        <w:tc>
          <w:tcPr>
            <w:tcW w:w="1087" w:type="dxa"/>
            <w:gridSpan w:val="3"/>
            <w:tcBorders>
              <w:bottom w:val="single" w:sz="4" w:space="0" w:color="auto"/>
            </w:tcBorders>
            <w:shd w:val="clear" w:color="auto" w:fill="auto"/>
          </w:tcPr>
          <w:p w14:paraId="1465B06C" w14:textId="77777777" w:rsidR="00E93A13" w:rsidRPr="003F7263" w:rsidRDefault="00E93A13" w:rsidP="00E93A13">
            <w:pPr>
              <w:pStyle w:val="TAL"/>
              <w:keepNext w:val="0"/>
              <w:keepLines w:val="0"/>
              <w:rPr>
                <w:rFonts w:cs="Arial"/>
                <w:b/>
                <w:bCs/>
                <w:sz w:val="16"/>
                <w:szCs w:val="16"/>
              </w:rPr>
            </w:pPr>
            <w:r w:rsidRPr="003F7263">
              <w:rPr>
                <w:rFonts w:cs="Arial"/>
                <w:bCs/>
                <w:sz w:val="16"/>
                <w:szCs w:val="16"/>
              </w:rPr>
              <w:t>8.1.6.3.1.1</w:t>
            </w:r>
          </w:p>
        </w:tc>
        <w:tc>
          <w:tcPr>
            <w:tcW w:w="3482" w:type="dxa"/>
            <w:gridSpan w:val="3"/>
            <w:tcBorders>
              <w:bottom w:val="single" w:sz="4" w:space="0" w:color="auto"/>
            </w:tcBorders>
            <w:shd w:val="clear" w:color="auto" w:fill="auto"/>
          </w:tcPr>
          <w:p w14:paraId="1C2DEDD6" w14:textId="77777777" w:rsidR="00E93A13" w:rsidRPr="003F7263" w:rsidRDefault="00E93A13" w:rsidP="00E93A13">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2909F2FA" w14:textId="77777777"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7DBB1830" w14:textId="388D1890" w:rsidR="00E93A13" w:rsidRPr="003F7263" w:rsidRDefault="00E93A13" w:rsidP="00E93A13">
            <w:pPr>
              <w:pStyle w:val="TAC"/>
              <w:keepNext w:val="0"/>
              <w:keepLines w:val="0"/>
              <w:rPr>
                <w:rFonts w:cs="Arial"/>
                <w:sz w:val="16"/>
                <w:szCs w:val="16"/>
              </w:rPr>
            </w:pPr>
            <w:r w:rsidRPr="003F7263">
              <w:rPr>
                <w:sz w:val="16"/>
                <w:szCs w:val="16"/>
                <w:lang w:eastAsia="zh-CN"/>
              </w:rPr>
              <w:t>C140</w:t>
            </w:r>
          </w:p>
        </w:tc>
        <w:tc>
          <w:tcPr>
            <w:tcW w:w="3571" w:type="dxa"/>
            <w:gridSpan w:val="5"/>
            <w:tcBorders>
              <w:bottom w:val="single" w:sz="4" w:space="0" w:color="auto"/>
            </w:tcBorders>
            <w:shd w:val="clear" w:color="auto" w:fill="auto"/>
          </w:tcPr>
          <w:p w14:paraId="0D9BF28F" w14:textId="348363BE" w:rsidR="00E93A13" w:rsidRPr="003F7263" w:rsidRDefault="00E93A13" w:rsidP="00E93A1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E93A13" w:rsidRPr="003F7263" w14:paraId="0549B5E4" w14:textId="77777777" w:rsidTr="00146FD5">
        <w:trPr>
          <w:gridBefore w:val="1"/>
          <w:gridAfter w:val="1"/>
          <w:wBefore w:w="32" w:type="dxa"/>
          <w:wAfter w:w="122" w:type="dxa"/>
          <w:jc w:val="center"/>
        </w:trPr>
        <w:tc>
          <w:tcPr>
            <w:tcW w:w="1087" w:type="dxa"/>
            <w:gridSpan w:val="3"/>
            <w:tcBorders>
              <w:bottom w:val="single" w:sz="4" w:space="0" w:color="auto"/>
            </w:tcBorders>
            <w:shd w:val="clear" w:color="auto" w:fill="auto"/>
          </w:tcPr>
          <w:p w14:paraId="68DA0B5E"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8.1.6.3.1.2</w:t>
            </w:r>
          </w:p>
        </w:tc>
        <w:tc>
          <w:tcPr>
            <w:tcW w:w="3482" w:type="dxa"/>
            <w:gridSpan w:val="3"/>
            <w:tcBorders>
              <w:bottom w:val="single" w:sz="4" w:space="0" w:color="auto"/>
            </w:tcBorders>
            <w:shd w:val="clear" w:color="auto" w:fill="auto"/>
          </w:tcPr>
          <w:p w14:paraId="0FF307B8"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797BC6E7" w14:textId="77777777" w:rsidR="00E93A13" w:rsidRPr="003F7263" w:rsidRDefault="00E93A13" w:rsidP="00E93A13">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C8A7A71" w14:textId="2AAED4A7" w:rsidR="00E93A13" w:rsidRPr="003F7263" w:rsidRDefault="00E93A13" w:rsidP="00E93A13">
            <w:pPr>
              <w:pStyle w:val="TAC"/>
              <w:keepNext w:val="0"/>
              <w:keepLines w:val="0"/>
              <w:rPr>
                <w:rFonts w:cs="Arial"/>
                <w:sz w:val="16"/>
                <w:szCs w:val="16"/>
              </w:rPr>
            </w:pPr>
            <w:r w:rsidRPr="003F7263">
              <w:rPr>
                <w:sz w:val="16"/>
                <w:szCs w:val="16"/>
                <w:lang w:eastAsia="zh-CN"/>
              </w:rPr>
              <w:t>C141</w:t>
            </w:r>
          </w:p>
        </w:tc>
        <w:tc>
          <w:tcPr>
            <w:tcW w:w="3571" w:type="dxa"/>
            <w:gridSpan w:val="5"/>
            <w:tcBorders>
              <w:bottom w:val="single" w:sz="4" w:space="0" w:color="auto"/>
            </w:tcBorders>
            <w:shd w:val="clear" w:color="auto" w:fill="auto"/>
          </w:tcPr>
          <w:p w14:paraId="0787F188" w14:textId="77777777" w:rsidR="00E93A13" w:rsidRPr="003F7263" w:rsidRDefault="00E93A13" w:rsidP="00E93A1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E93A13" w:rsidRPr="003F7263" w14:paraId="5AE7F0BB" w14:textId="77777777" w:rsidTr="00146FD5">
        <w:trPr>
          <w:gridBefore w:val="1"/>
          <w:gridAfter w:val="1"/>
          <w:wBefore w:w="32" w:type="dxa"/>
          <w:wAfter w:w="122" w:type="dxa"/>
          <w:jc w:val="center"/>
        </w:trPr>
        <w:tc>
          <w:tcPr>
            <w:tcW w:w="1087" w:type="dxa"/>
            <w:gridSpan w:val="3"/>
            <w:shd w:val="clear" w:color="auto" w:fill="auto"/>
          </w:tcPr>
          <w:p w14:paraId="74855D0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8.1.6.3.1.3</w:t>
            </w:r>
          </w:p>
        </w:tc>
        <w:tc>
          <w:tcPr>
            <w:tcW w:w="3482" w:type="dxa"/>
            <w:gridSpan w:val="3"/>
            <w:shd w:val="clear" w:color="auto" w:fill="auto"/>
          </w:tcPr>
          <w:p w14:paraId="3B4DED05" w14:textId="747FCD33" w:rsidR="00E93A13" w:rsidRPr="003F7263" w:rsidRDefault="00E93A13" w:rsidP="00E93A13">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378AA3D2"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CBB824F" w14:textId="75BAA48E"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5"/>
            <w:shd w:val="clear" w:color="auto" w:fill="auto"/>
          </w:tcPr>
          <w:p w14:paraId="2082F46E" w14:textId="2F9A4321"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7E232A93" w14:textId="77777777" w:rsidTr="00146FD5">
        <w:trPr>
          <w:gridBefore w:val="1"/>
          <w:gridAfter w:val="1"/>
          <w:wBefore w:w="32" w:type="dxa"/>
          <w:wAfter w:w="122" w:type="dxa"/>
          <w:jc w:val="center"/>
        </w:trPr>
        <w:tc>
          <w:tcPr>
            <w:tcW w:w="1087" w:type="dxa"/>
            <w:gridSpan w:val="3"/>
            <w:shd w:val="clear" w:color="auto" w:fill="D9D9D9"/>
          </w:tcPr>
          <w:p w14:paraId="0F0B2ECC"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8.1.6.3.2</w:t>
            </w:r>
          </w:p>
        </w:tc>
        <w:tc>
          <w:tcPr>
            <w:tcW w:w="3482" w:type="dxa"/>
            <w:gridSpan w:val="3"/>
            <w:shd w:val="clear" w:color="auto" w:fill="D9D9D9"/>
          </w:tcPr>
          <w:p w14:paraId="3B0EFB10" w14:textId="1C15ACBC" w:rsidR="00E93A13" w:rsidRPr="003F7263" w:rsidRDefault="00E93A13" w:rsidP="00E93A13">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8C25C12"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6352EE69"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7F91241B" w14:textId="77777777" w:rsidR="00E93A13" w:rsidRPr="003F7263" w:rsidRDefault="00E93A13" w:rsidP="00E93A13">
            <w:pPr>
              <w:pStyle w:val="TAL"/>
              <w:keepNext w:val="0"/>
              <w:keepLines w:val="0"/>
              <w:rPr>
                <w:sz w:val="16"/>
                <w:szCs w:val="16"/>
              </w:rPr>
            </w:pPr>
          </w:p>
        </w:tc>
      </w:tr>
      <w:tr w:rsidR="00E93A13" w:rsidRPr="003F7263" w14:paraId="3A6E1978" w14:textId="77777777" w:rsidTr="00146FD5">
        <w:trPr>
          <w:gridBefore w:val="1"/>
          <w:gridAfter w:val="1"/>
          <w:wBefore w:w="32" w:type="dxa"/>
          <w:wAfter w:w="122" w:type="dxa"/>
          <w:jc w:val="center"/>
        </w:trPr>
        <w:tc>
          <w:tcPr>
            <w:tcW w:w="1087" w:type="dxa"/>
            <w:gridSpan w:val="3"/>
            <w:shd w:val="clear" w:color="auto" w:fill="auto"/>
          </w:tcPr>
          <w:p w14:paraId="26253287"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8.1.6.3.2.1</w:t>
            </w:r>
          </w:p>
        </w:tc>
        <w:tc>
          <w:tcPr>
            <w:tcW w:w="3482" w:type="dxa"/>
            <w:gridSpan w:val="3"/>
            <w:shd w:val="clear" w:color="auto" w:fill="auto"/>
          </w:tcPr>
          <w:p w14:paraId="7C1038E2" w14:textId="77777777" w:rsidR="00E93A13" w:rsidRPr="003F7263" w:rsidRDefault="00E93A13" w:rsidP="00E93A13">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1563401F"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B9FAF38" w14:textId="0C5BCEF7" w:rsidR="00E93A13" w:rsidRPr="003F7263" w:rsidRDefault="00E93A13" w:rsidP="00E93A13">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5811B588" w14:textId="4161AB08"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7FDB96A2" w14:textId="77777777" w:rsidTr="00146FD5">
        <w:trPr>
          <w:gridBefore w:val="1"/>
          <w:gridAfter w:val="1"/>
          <w:wBefore w:w="32" w:type="dxa"/>
          <w:wAfter w:w="122" w:type="dxa"/>
          <w:jc w:val="center"/>
        </w:trPr>
        <w:tc>
          <w:tcPr>
            <w:tcW w:w="1087" w:type="dxa"/>
            <w:gridSpan w:val="3"/>
            <w:shd w:val="clear" w:color="auto" w:fill="auto"/>
          </w:tcPr>
          <w:p w14:paraId="2CD3DC1F"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8.1.6.3.2.2</w:t>
            </w:r>
          </w:p>
        </w:tc>
        <w:tc>
          <w:tcPr>
            <w:tcW w:w="3482" w:type="dxa"/>
            <w:gridSpan w:val="3"/>
            <w:shd w:val="clear" w:color="auto" w:fill="auto"/>
          </w:tcPr>
          <w:p w14:paraId="56B06EB2" w14:textId="77777777" w:rsidR="00E93A13" w:rsidRPr="003F7263" w:rsidRDefault="00E93A13" w:rsidP="00E93A13">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49938FE9"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D04B10A" w14:textId="44451AE1" w:rsidR="00E93A13" w:rsidRPr="003F7263" w:rsidRDefault="00E93A13" w:rsidP="00E93A13">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7808ACD6" w14:textId="3C76E7D1"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36C0B112" w14:textId="77777777" w:rsidTr="00146FD5">
        <w:trPr>
          <w:gridBefore w:val="1"/>
          <w:gridAfter w:val="1"/>
          <w:wBefore w:w="32" w:type="dxa"/>
          <w:wAfter w:w="122" w:type="dxa"/>
          <w:jc w:val="center"/>
        </w:trPr>
        <w:tc>
          <w:tcPr>
            <w:tcW w:w="1087" w:type="dxa"/>
            <w:gridSpan w:val="3"/>
            <w:shd w:val="clear" w:color="auto" w:fill="auto"/>
          </w:tcPr>
          <w:p w14:paraId="262EBFA9"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8.1.6.3.2.3</w:t>
            </w:r>
          </w:p>
        </w:tc>
        <w:tc>
          <w:tcPr>
            <w:tcW w:w="3482" w:type="dxa"/>
            <w:gridSpan w:val="3"/>
            <w:shd w:val="clear" w:color="auto" w:fill="auto"/>
          </w:tcPr>
          <w:p w14:paraId="6A7B8524" w14:textId="438410CA" w:rsidR="00E93A13" w:rsidRPr="003F7263" w:rsidRDefault="00E93A13" w:rsidP="00E93A13">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1FAFB29C"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263E02B" w14:textId="1310D614" w:rsidR="00E93A13" w:rsidRPr="003F7263" w:rsidRDefault="00E93A13" w:rsidP="00E93A13">
            <w:pPr>
              <w:pStyle w:val="TAC"/>
              <w:keepNext w:val="0"/>
              <w:keepLines w:val="0"/>
              <w:rPr>
                <w:rFonts w:cs="Arial"/>
                <w:sz w:val="16"/>
                <w:szCs w:val="16"/>
              </w:rPr>
            </w:pPr>
            <w:r w:rsidRPr="003F7263">
              <w:rPr>
                <w:rFonts w:cs="Arial"/>
                <w:sz w:val="16"/>
                <w:szCs w:val="16"/>
                <w:lang w:eastAsia="zh-CN"/>
              </w:rPr>
              <w:t>C139</w:t>
            </w:r>
          </w:p>
        </w:tc>
        <w:tc>
          <w:tcPr>
            <w:tcW w:w="3571" w:type="dxa"/>
            <w:gridSpan w:val="5"/>
            <w:shd w:val="clear" w:color="auto" w:fill="auto"/>
          </w:tcPr>
          <w:p w14:paraId="3C9B8EC3" w14:textId="51A73073"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312AF2B0" w14:textId="77777777" w:rsidTr="00146FD5">
        <w:trPr>
          <w:gridBefore w:val="1"/>
          <w:gridAfter w:val="1"/>
          <w:wBefore w:w="32" w:type="dxa"/>
          <w:wAfter w:w="122" w:type="dxa"/>
          <w:jc w:val="center"/>
        </w:trPr>
        <w:tc>
          <w:tcPr>
            <w:tcW w:w="1087" w:type="dxa"/>
            <w:gridSpan w:val="3"/>
            <w:shd w:val="clear" w:color="auto" w:fill="D9D9D9"/>
          </w:tcPr>
          <w:p w14:paraId="1955DE67"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8.1.6.3.3</w:t>
            </w:r>
          </w:p>
        </w:tc>
        <w:tc>
          <w:tcPr>
            <w:tcW w:w="3482" w:type="dxa"/>
            <w:gridSpan w:val="3"/>
            <w:shd w:val="clear" w:color="auto" w:fill="D9D9D9"/>
          </w:tcPr>
          <w:p w14:paraId="0E41C740" w14:textId="77777777" w:rsidR="00E93A13" w:rsidRPr="003F7263" w:rsidRDefault="00E93A13" w:rsidP="00E93A13">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0C858DB6"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7A9A4014"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0A992B9E" w14:textId="77777777" w:rsidR="00E93A13" w:rsidRPr="003F7263" w:rsidRDefault="00E93A13" w:rsidP="00E93A13">
            <w:pPr>
              <w:pStyle w:val="TAL"/>
              <w:keepNext w:val="0"/>
              <w:keepLines w:val="0"/>
              <w:rPr>
                <w:sz w:val="16"/>
                <w:szCs w:val="16"/>
              </w:rPr>
            </w:pPr>
          </w:p>
        </w:tc>
      </w:tr>
      <w:tr w:rsidR="00E93A13" w:rsidRPr="003F7263" w14:paraId="3A07EA16" w14:textId="77777777" w:rsidTr="00146FD5">
        <w:trPr>
          <w:gridBefore w:val="1"/>
          <w:gridAfter w:val="1"/>
          <w:wBefore w:w="32" w:type="dxa"/>
          <w:wAfter w:w="122" w:type="dxa"/>
          <w:jc w:val="center"/>
        </w:trPr>
        <w:tc>
          <w:tcPr>
            <w:tcW w:w="1087" w:type="dxa"/>
            <w:gridSpan w:val="3"/>
            <w:shd w:val="clear" w:color="auto" w:fill="auto"/>
          </w:tcPr>
          <w:p w14:paraId="57AD1CCF"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8.1.6.3.3.1</w:t>
            </w:r>
          </w:p>
        </w:tc>
        <w:tc>
          <w:tcPr>
            <w:tcW w:w="3482" w:type="dxa"/>
            <w:gridSpan w:val="3"/>
            <w:shd w:val="clear" w:color="auto" w:fill="auto"/>
          </w:tcPr>
          <w:p w14:paraId="273706FE" w14:textId="77777777" w:rsidR="00E93A13" w:rsidRPr="003F7263" w:rsidRDefault="00E93A13" w:rsidP="00E93A13">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0514174B"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ECE43A1" w14:textId="158624C8" w:rsidR="00E93A13" w:rsidRPr="003F7263" w:rsidRDefault="00E93A13" w:rsidP="00E93A13">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7A0557D8" w14:textId="095482B1"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5F5C4CD3" w14:textId="77777777" w:rsidTr="00146FD5">
        <w:trPr>
          <w:gridBefore w:val="1"/>
          <w:gridAfter w:val="1"/>
          <w:wBefore w:w="32" w:type="dxa"/>
          <w:wAfter w:w="122" w:type="dxa"/>
          <w:jc w:val="center"/>
        </w:trPr>
        <w:tc>
          <w:tcPr>
            <w:tcW w:w="1087" w:type="dxa"/>
            <w:gridSpan w:val="3"/>
            <w:shd w:val="clear" w:color="auto" w:fill="auto"/>
          </w:tcPr>
          <w:p w14:paraId="5CAC282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8.1.6.3.3.2</w:t>
            </w:r>
          </w:p>
        </w:tc>
        <w:tc>
          <w:tcPr>
            <w:tcW w:w="3482" w:type="dxa"/>
            <w:gridSpan w:val="3"/>
            <w:shd w:val="clear" w:color="auto" w:fill="auto"/>
          </w:tcPr>
          <w:p w14:paraId="538C6788" w14:textId="77777777" w:rsidR="00E93A13" w:rsidRPr="003F7263" w:rsidRDefault="00E93A13" w:rsidP="00E93A13">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4C6CBBAD"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268AB93" w14:textId="4B7363EF" w:rsidR="00E93A13" w:rsidRPr="003F7263" w:rsidRDefault="00E93A13" w:rsidP="00E93A13">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048AE413" w14:textId="640B3938"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76C9CCC1" w14:textId="77777777" w:rsidTr="00146FD5">
        <w:trPr>
          <w:gridBefore w:val="1"/>
          <w:gridAfter w:val="1"/>
          <w:wBefore w:w="32" w:type="dxa"/>
          <w:wAfter w:w="122" w:type="dxa"/>
          <w:jc w:val="center"/>
        </w:trPr>
        <w:tc>
          <w:tcPr>
            <w:tcW w:w="1087" w:type="dxa"/>
            <w:gridSpan w:val="3"/>
            <w:tcBorders>
              <w:bottom w:val="single" w:sz="4" w:space="0" w:color="auto"/>
            </w:tcBorders>
            <w:shd w:val="clear" w:color="auto" w:fill="auto"/>
          </w:tcPr>
          <w:p w14:paraId="72FC13A8"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8.1.6.3.3.3</w:t>
            </w:r>
          </w:p>
        </w:tc>
        <w:tc>
          <w:tcPr>
            <w:tcW w:w="3482" w:type="dxa"/>
            <w:gridSpan w:val="3"/>
            <w:tcBorders>
              <w:bottom w:val="single" w:sz="4" w:space="0" w:color="auto"/>
            </w:tcBorders>
            <w:shd w:val="clear" w:color="auto" w:fill="auto"/>
          </w:tcPr>
          <w:p w14:paraId="4B8AFCDB" w14:textId="539AC6B7" w:rsidR="00E93A13" w:rsidRPr="003F7263" w:rsidRDefault="00E93A13" w:rsidP="00E93A13">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2E133BE5"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2ED8DF8" w14:textId="484168D4" w:rsidR="00E93A13" w:rsidRPr="003F7263" w:rsidRDefault="00E93A13" w:rsidP="00E93A13">
            <w:pPr>
              <w:pStyle w:val="TAC"/>
              <w:keepNext w:val="0"/>
              <w:keepLines w:val="0"/>
              <w:rPr>
                <w:rFonts w:cs="Arial"/>
                <w:sz w:val="16"/>
                <w:szCs w:val="16"/>
              </w:rPr>
            </w:pPr>
            <w:r w:rsidRPr="003F7263">
              <w:rPr>
                <w:rFonts w:cs="Arial"/>
                <w:sz w:val="16"/>
                <w:szCs w:val="16"/>
                <w:lang w:eastAsia="zh-CN"/>
              </w:rPr>
              <w:t>C139</w:t>
            </w:r>
          </w:p>
        </w:tc>
        <w:tc>
          <w:tcPr>
            <w:tcW w:w="3571" w:type="dxa"/>
            <w:gridSpan w:val="5"/>
            <w:tcBorders>
              <w:bottom w:val="single" w:sz="4" w:space="0" w:color="auto"/>
            </w:tcBorders>
            <w:shd w:val="clear" w:color="auto" w:fill="auto"/>
          </w:tcPr>
          <w:p w14:paraId="5E6C2B66" w14:textId="5E65ACE4"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6394BF3B" w14:textId="77777777" w:rsidTr="00146FD5">
        <w:trPr>
          <w:gridBefore w:val="1"/>
          <w:wBefore w:w="32" w:type="dxa"/>
          <w:jc w:val="center"/>
        </w:trPr>
        <w:tc>
          <w:tcPr>
            <w:tcW w:w="1087" w:type="dxa"/>
            <w:gridSpan w:val="3"/>
            <w:shd w:val="clear" w:color="auto" w:fill="D9D9D9"/>
          </w:tcPr>
          <w:p w14:paraId="15187FAA" w14:textId="77777777" w:rsidR="00E93A13" w:rsidRPr="003F7263" w:rsidRDefault="00E93A13" w:rsidP="00E93A13">
            <w:pPr>
              <w:pStyle w:val="TAL"/>
              <w:keepNext w:val="0"/>
              <w:keepLines w:val="0"/>
              <w:rPr>
                <w:sz w:val="16"/>
                <w:szCs w:val="16"/>
                <w:lang w:eastAsia="zh-CN"/>
              </w:rPr>
            </w:pPr>
            <w:r w:rsidRPr="003F7263">
              <w:rPr>
                <w:b/>
                <w:sz w:val="16"/>
                <w:szCs w:val="16"/>
                <w:lang w:eastAsia="zh-CN"/>
              </w:rPr>
              <w:t>8.1.6.3.4</w:t>
            </w:r>
          </w:p>
        </w:tc>
        <w:tc>
          <w:tcPr>
            <w:tcW w:w="3493" w:type="dxa"/>
            <w:gridSpan w:val="4"/>
            <w:shd w:val="clear" w:color="auto" w:fill="D9D9D9"/>
          </w:tcPr>
          <w:p w14:paraId="67E65494" w14:textId="77777777" w:rsidR="00E93A13" w:rsidRPr="003F7263" w:rsidRDefault="00E93A13" w:rsidP="00E93A13">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0A4797F9" w14:textId="77777777" w:rsidR="00E93A13" w:rsidRPr="003F7263" w:rsidRDefault="00E93A13" w:rsidP="00E93A13">
            <w:pPr>
              <w:pStyle w:val="TAC"/>
              <w:keepNext w:val="0"/>
              <w:keepLines w:val="0"/>
              <w:rPr>
                <w:rFonts w:cs="Arial"/>
                <w:bCs/>
                <w:sz w:val="16"/>
                <w:szCs w:val="16"/>
              </w:rPr>
            </w:pPr>
          </w:p>
        </w:tc>
        <w:tc>
          <w:tcPr>
            <w:tcW w:w="1168" w:type="dxa"/>
            <w:gridSpan w:val="4"/>
            <w:shd w:val="clear" w:color="auto" w:fill="D9D9D9"/>
          </w:tcPr>
          <w:p w14:paraId="779DD5A3" w14:textId="77777777" w:rsidR="00E93A13" w:rsidRPr="003F7263" w:rsidRDefault="00E93A13" w:rsidP="00E93A13">
            <w:pPr>
              <w:pStyle w:val="TAC"/>
              <w:keepNext w:val="0"/>
              <w:keepLines w:val="0"/>
              <w:rPr>
                <w:rFonts w:cs="Arial"/>
                <w:sz w:val="16"/>
                <w:szCs w:val="16"/>
                <w:lang w:eastAsia="zh-CN"/>
              </w:rPr>
            </w:pPr>
          </w:p>
        </w:tc>
        <w:tc>
          <w:tcPr>
            <w:tcW w:w="3684" w:type="dxa"/>
            <w:gridSpan w:val="5"/>
            <w:shd w:val="clear" w:color="auto" w:fill="D9D9D9"/>
          </w:tcPr>
          <w:p w14:paraId="7D19D887" w14:textId="77777777" w:rsidR="00E93A13" w:rsidRPr="003F7263" w:rsidRDefault="00E93A13" w:rsidP="00E93A13">
            <w:pPr>
              <w:pStyle w:val="TAL"/>
              <w:keepNext w:val="0"/>
              <w:keepLines w:val="0"/>
              <w:rPr>
                <w:sz w:val="16"/>
                <w:szCs w:val="16"/>
              </w:rPr>
            </w:pPr>
          </w:p>
        </w:tc>
      </w:tr>
      <w:tr w:rsidR="00E93A13" w:rsidRPr="003F7263" w14:paraId="40151505" w14:textId="77777777" w:rsidTr="00146FD5">
        <w:trPr>
          <w:gridBefore w:val="1"/>
          <w:wBefore w:w="32" w:type="dxa"/>
          <w:jc w:val="center"/>
        </w:trPr>
        <w:tc>
          <w:tcPr>
            <w:tcW w:w="1087" w:type="dxa"/>
            <w:gridSpan w:val="3"/>
            <w:shd w:val="clear" w:color="auto" w:fill="auto"/>
          </w:tcPr>
          <w:p w14:paraId="5C7934F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8.1.6.3.4.1</w:t>
            </w:r>
          </w:p>
        </w:tc>
        <w:tc>
          <w:tcPr>
            <w:tcW w:w="3493" w:type="dxa"/>
            <w:gridSpan w:val="4"/>
            <w:shd w:val="clear" w:color="auto" w:fill="auto"/>
          </w:tcPr>
          <w:p w14:paraId="30F0DAB7" w14:textId="77777777" w:rsidR="00E93A13" w:rsidRPr="003F7263" w:rsidRDefault="00E93A13" w:rsidP="00E93A13">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23037E2A"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580BE95F"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5"/>
            <w:shd w:val="clear" w:color="auto" w:fill="auto"/>
          </w:tcPr>
          <w:p w14:paraId="5C04D2BA" w14:textId="43352B6A"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5C857BD6" w14:textId="77777777" w:rsidTr="00146FD5">
        <w:trPr>
          <w:gridBefore w:val="1"/>
          <w:wBefore w:w="32" w:type="dxa"/>
          <w:jc w:val="center"/>
        </w:trPr>
        <w:tc>
          <w:tcPr>
            <w:tcW w:w="1087" w:type="dxa"/>
            <w:gridSpan w:val="3"/>
            <w:shd w:val="clear" w:color="auto" w:fill="auto"/>
          </w:tcPr>
          <w:p w14:paraId="03D4266E" w14:textId="77777777" w:rsidR="00E93A13" w:rsidRPr="003F7263" w:rsidRDefault="00E93A13" w:rsidP="00E93A13">
            <w:pPr>
              <w:pStyle w:val="TAL"/>
              <w:keepNext w:val="0"/>
              <w:keepLines w:val="0"/>
              <w:rPr>
                <w:sz w:val="16"/>
                <w:szCs w:val="16"/>
                <w:lang w:eastAsia="zh-CN"/>
              </w:rPr>
            </w:pPr>
            <w:r w:rsidRPr="003F7263">
              <w:rPr>
                <w:sz w:val="16"/>
                <w:szCs w:val="16"/>
                <w:lang w:eastAsia="zh-CN"/>
              </w:rPr>
              <w:lastRenderedPageBreak/>
              <w:t>8.1.6.3.4.2</w:t>
            </w:r>
          </w:p>
        </w:tc>
        <w:tc>
          <w:tcPr>
            <w:tcW w:w="3493" w:type="dxa"/>
            <w:gridSpan w:val="4"/>
            <w:shd w:val="clear" w:color="auto" w:fill="auto"/>
          </w:tcPr>
          <w:p w14:paraId="7CD2F39E" w14:textId="77777777" w:rsidR="00E93A13" w:rsidRPr="003F7263" w:rsidRDefault="00E93A13" w:rsidP="00E93A13">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43D8F44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75210A35"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5"/>
            <w:shd w:val="clear" w:color="auto" w:fill="auto"/>
          </w:tcPr>
          <w:p w14:paraId="0F918419" w14:textId="52383F48"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5F7E6813" w14:textId="77777777" w:rsidTr="00146FD5">
        <w:trPr>
          <w:gridBefore w:val="1"/>
          <w:wBefore w:w="32" w:type="dxa"/>
          <w:jc w:val="center"/>
        </w:trPr>
        <w:tc>
          <w:tcPr>
            <w:tcW w:w="1087" w:type="dxa"/>
            <w:gridSpan w:val="3"/>
            <w:tcBorders>
              <w:bottom w:val="single" w:sz="4" w:space="0" w:color="auto"/>
            </w:tcBorders>
            <w:shd w:val="clear" w:color="auto" w:fill="auto"/>
          </w:tcPr>
          <w:p w14:paraId="07ECA8E5"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8.1.6.3.4.3</w:t>
            </w:r>
          </w:p>
        </w:tc>
        <w:tc>
          <w:tcPr>
            <w:tcW w:w="3493" w:type="dxa"/>
            <w:gridSpan w:val="4"/>
            <w:tcBorders>
              <w:bottom w:val="single" w:sz="4" w:space="0" w:color="auto"/>
            </w:tcBorders>
            <w:shd w:val="clear" w:color="auto" w:fill="auto"/>
          </w:tcPr>
          <w:p w14:paraId="1D181F1A" w14:textId="149E6D4D" w:rsidR="00E93A13" w:rsidRPr="003F7263" w:rsidRDefault="00E93A13" w:rsidP="00E93A13">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416DEDFB"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14F7F3D"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C139</w:t>
            </w:r>
          </w:p>
        </w:tc>
        <w:tc>
          <w:tcPr>
            <w:tcW w:w="3684" w:type="dxa"/>
            <w:gridSpan w:val="5"/>
            <w:tcBorders>
              <w:bottom w:val="single" w:sz="4" w:space="0" w:color="auto"/>
            </w:tcBorders>
            <w:shd w:val="clear" w:color="auto" w:fill="auto"/>
          </w:tcPr>
          <w:p w14:paraId="51D124D2" w14:textId="3373F610"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4405D463" w14:textId="77777777" w:rsidTr="00146FD5">
        <w:trPr>
          <w:gridBefore w:val="1"/>
          <w:wBefore w:w="32" w:type="dxa"/>
          <w:jc w:val="center"/>
        </w:trPr>
        <w:tc>
          <w:tcPr>
            <w:tcW w:w="1087" w:type="dxa"/>
            <w:gridSpan w:val="3"/>
            <w:tcBorders>
              <w:bottom w:val="single" w:sz="4" w:space="0" w:color="auto"/>
            </w:tcBorders>
            <w:shd w:val="clear" w:color="auto" w:fill="D9D9D9"/>
          </w:tcPr>
          <w:p w14:paraId="7083919E" w14:textId="4D8067B8" w:rsidR="00E93A13" w:rsidRPr="003F7263" w:rsidRDefault="00E93A13" w:rsidP="00E93A13">
            <w:pPr>
              <w:pStyle w:val="TAL"/>
              <w:keepNext w:val="0"/>
              <w:keepLines w:val="0"/>
              <w:rPr>
                <w:sz w:val="16"/>
                <w:szCs w:val="16"/>
                <w:lang w:eastAsia="zh-CN"/>
              </w:rPr>
            </w:pPr>
            <w:r w:rsidRPr="003F7263">
              <w:rPr>
                <w:b/>
                <w:bCs/>
                <w:sz w:val="16"/>
                <w:szCs w:val="16"/>
              </w:rPr>
              <w:t>8.1.7</w:t>
            </w:r>
          </w:p>
        </w:tc>
        <w:tc>
          <w:tcPr>
            <w:tcW w:w="3493" w:type="dxa"/>
            <w:gridSpan w:val="4"/>
            <w:tcBorders>
              <w:bottom w:val="single" w:sz="4" w:space="0" w:color="auto"/>
            </w:tcBorders>
            <w:shd w:val="clear" w:color="auto" w:fill="D9D9D9"/>
          </w:tcPr>
          <w:p w14:paraId="02764A7F" w14:textId="5217D2E3" w:rsidR="00E93A13" w:rsidRPr="003F7263" w:rsidRDefault="00E93A13" w:rsidP="00E93A13">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F14936D" w14:textId="77777777" w:rsidR="00E93A13" w:rsidRPr="003F7263" w:rsidRDefault="00E93A13" w:rsidP="00E93A13">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2368734D" w14:textId="77777777" w:rsidR="00E93A13" w:rsidRPr="003F7263" w:rsidRDefault="00E93A13" w:rsidP="00E93A13">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791C0C03" w14:textId="77777777" w:rsidR="00E93A13" w:rsidRPr="003F7263" w:rsidRDefault="00E93A13" w:rsidP="00E93A13">
            <w:pPr>
              <w:pStyle w:val="TAL"/>
              <w:keepNext w:val="0"/>
              <w:keepLines w:val="0"/>
              <w:rPr>
                <w:sz w:val="16"/>
                <w:szCs w:val="16"/>
              </w:rPr>
            </w:pPr>
          </w:p>
        </w:tc>
      </w:tr>
      <w:tr w:rsidR="00E93A13" w:rsidRPr="003F7263" w14:paraId="1C4C640F" w14:textId="77777777" w:rsidTr="00146FD5">
        <w:trPr>
          <w:gridBefore w:val="1"/>
          <w:wBefore w:w="32" w:type="dxa"/>
          <w:jc w:val="center"/>
        </w:trPr>
        <w:tc>
          <w:tcPr>
            <w:tcW w:w="1087" w:type="dxa"/>
            <w:gridSpan w:val="3"/>
            <w:tcBorders>
              <w:bottom w:val="single" w:sz="4" w:space="0" w:color="auto"/>
            </w:tcBorders>
            <w:shd w:val="clear" w:color="auto" w:fill="D9D9D9"/>
          </w:tcPr>
          <w:p w14:paraId="030AEE1B" w14:textId="77022E85" w:rsidR="00E93A13" w:rsidRPr="003F7263" w:rsidRDefault="00E93A13" w:rsidP="00E93A13">
            <w:pPr>
              <w:pStyle w:val="TAL"/>
              <w:keepNext w:val="0"/>
              <w:keepLines w:val="0"/>
              <w:rPr>
                <w:sz w:val="16"/>
                <w:szCs w:val="16"/>
                <w:lang w:eastAsia="zh-CN"/>
              </w:rPr>
            </w:pPr>
            <w:r w:rsidRPr="003F7263">
              <w:rPr>
                <w:b/>
                <w:sz w:val="16"/>
                <w:szCs w:val="16"/>
                <w:lang w:eastAsia="zh-CN"/>
              </w:rPr>
              <w:t>8.1.7.1</w:t>
            </w:r>
          </w:p>
        </w:tc>
        <w:tc>
          <w:tcPr>
            <w:tcW w:w="3493" w:type="dxa"/>
            <w:gridSpan w:val="4"/>
            <w:tcBorders>
              <w:bottom w:val="single" w:sz="4" w:space="0" w:color="auto"/>
            </w:tcBorders>
            <w:shd w:val="clear" w:color="auto" w:fill="D9D9D9"/>
          </w:tcPr>
          <w:p w14:paraId="555D3DAD" w14:textId="29BF9F47" w:rsidR="00E93A13" w:rsidRPr="003F7263" w:rsidRDefault="00E93A13" w:rsidP="00E93A13">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7513F4B5" w14:textId="77777777" w:rsidR="00E93A13" w:rsidRPr="003F7263" w:rsidRDefault="00E93A13" w:rsidP="00E93A13">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199FB2F3" w14:textId="77777777" w:rsidR="00E93A13" w:rsidRPr="003F7263" w:rsidRDefault="00E93A13" w:rsidP="00E93A13">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1EA0DD09" w14:textId="77777777" w:rsidR="00E93A13" w:rsidRPr="003F7263" w:rsidRDefault="00E93A13" w:rsidP="00E93A13">
            <w:pPr>
              <w:pStyle w:val="TAL"/>
              <w:keepNext w:val="0"/>
              <w:keepLines w:val="0"/>
              <w:rPr>
                <w:sz w:val="16"/>
                <w:szCs w:val="16"/>
              </w:rPr>
            </w:pPr>
          </w:p>
        </w:tc>
      </w:tr>
      <w:tr w:rsidR="00E93A13" w:rsidRPr="003F7263" w14:paraId="02CAA4F3" w14:textId="77777777" w:rsidTr="00146FD5">
        <w:trPr>
          <w:gridBefore w:val="1"/>
          <w:wBefore w:w="32" w:type="dxa"/>
          <w:jc w:val="center"/>
        </w:trPr>
        <w:tc>
          <w:tcPr>
            <w:tcW w:w="1087" w:type="dxa"/>
            <w:gridSpan w:val="3"/>
            <w:tcBorders>
              <w:bottom w:val="single" w:sz="4" w:space="0" w:color="auto"/>
            </w:tcBorders>
            <w:shd w:val="clear" w:color="auto" w:fill="auto"/>
          </w:tcPr>
          <w:p w14:paraId="2A5CF3E6" w14:textId="374E1D1E" w:rsidR="00E93A13" w:rsidRPr="003F7263" w:rsidRDefault="00E93A13" w:rsidP="00E93A13">
            <w:pPr>
              <w:pStyle w:val="TAL"/>
              <w:keepNext w:val="0"/>
              <w:keepLines w:val="0"/>
              <w:rPr>
                <w:sz w:val="16"/>
                <w:szCs w:val="16"/>
                <w:lang w:eastAsia="zh-CN"/>
              </w:rPr>
            </w:pPr>
            <w:r w:rsidRPr="003F7263">
              <w:rPr>
                <w:sz w:val="16"/>
                <w:szCs w:val="16"/>
                <w:lang w:eastAsia="zh-CN"/>
              </w:rPr>
              <w:t>8.1.7.1.1</w:t>
            </w:r>
          </w:p>
        </w:tc>
        <w:tc>
          <w:tcPr>
            <w:tcW w:w="3493" w:type="dxa"/>
            <w:gridSpan w:val="4"/>
            <w:tcBorders>
              <w:bottom w:val="single" w:sz="4" w:space="0" w:color="auto"/>
            </w:tcBorders>
            <w:shd w:val="clear" w:color="auto" w:fill="auto"/>
          </w:tcPr>
          <w:p w14:paraId="4B0591A6" w14:textId="4ABFD5D3" w:rsidR="00E93A13" w:rsidRPr="003F7263" w:rsidRDefault="00E93A13" w:rsidP="00E93A13">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2FB17801" w14:textId="3C7AD5E5"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46558B04" w14:textId="6448B381"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C169</w:t>
            </w:r>
          </w:p>
        </w:tc>
        <w:tc>
          <w:tcPr>
            <w:tcW w:w="3684" w:type="dxa"/>
            <w:gridSpan w:val="5"/>
            <w:tcBorders>
              <w:bottom w:val="single" w:sz="4" w:space="0" w:color="auto"/>
            </w:tcBorders>
            <w:shd w:val="clear" w:color="auto" w:fill="auto"/>
          </w:tcPr>
          <w:p w14:paraId="5AC2EB53" w14:textId="18ABD703" w:rsidR="00E93A13" w:rsidRPr="003F7263" w:rsidRDefault="00E93A13" w:rsidP="00E93A13">
            <w:pPr>
              <w:pStyle w:val="TAL"/>
              <w:keepNext w:val="0"/>
              <w:keepLines w:val="0"/>
              <w:rPr>
                <w:sz w:val="16"/>
                <w:szCs w:val="16"/>
              </w:rPr>
            </w:pPr>
            <w:r w:rsidRPr="003F7263">
              <w:rPr>
                <w:sz w:val="16"/>
                <w:szCs w:val="16"/>
              </w:rPr>
              <w:t>UEs supporting 5G Core and CAG and acquisition of CGI</w:t>
            </w:r>
            <w:r w:rsidR="0067755D">
              <w:rPr>
                <w:sz w:val="16"/>
                <w:szCs w:val="16"/>
              </w:rPr>
              <w:t xml:space="preserve"> </w:t>
            </w:r>
            <w:r w:rsidRPr="003F7263">
              <w:rPr>
                <w:sz w:val="16"/>
                <w:szCs w:val="16"/>
              </w:rPr>
              <w:t>information from neighbour NR NPN cell</w:t>
            </w:r>
          </w:p>
        </w:tc>
      </w:tr>
      <w:tr w:rsidR="00E93A13" w:rsidRPr="003F7263" w14:paraId="79F60551" w14:textId="77777777" w:rsidTr="00146FD5">
        <w:trPr>
          <w:gridBefore w:val="1"/>
          <w:wBefore w:w="32" w:type="dxa"/>
          <w:jc w:val="center"/>
        </w:trPr>
        <w:tc>
          <w:tcPr>
            <w:tcW w:w="1087" w:type="dxa"/>
            <w:gridSpan w:val="3"/>
            <w:tcBorders>
              <w:bottom w:val="single" w:sz="4" w:space="0" w:color="auto"/>
            </w:tcBorders>
            <w:shd w:val="clear" w:color="auto" w:fill="D9D9D9"/>
          </w:tcPr>
          <w:p w14:paraId="4CACD1CD" w14:textId="58E71D69" w:rsidR="00E93A13" w:rsidRPr="003F7263" w:rsidRDefault="00E93A13" w:rsidP="00E93A13">
            <w:pPr>
              <w:pStyle w:val="TAL"/>
              <w:keepNext w:val="0"/>
              <w:keepLines w:val="0"/>
              <w:rPr>
                <w:b/>
                <w:bCs/>
                <w:sz w:val="16"/>
                <w:szCs w:val="16"/>
                <w:lang w:eastAsia="zh-CN"/>
              </w:rPr>
            </w:pPr>
            <w:r w:rsidRPr="003F7263">
              <w:rPr>
                <w:b/>
                <w:bCs/>
                <w:sz w:val="16"/>
                <w:szCs w:val="16"/>
              </w:rPr>
              <w:t>8.1.6.4</w:t>
            </w:r>
          </w:p>
        </w:tc>
        <w:tc>
          <w:tcPr>
            <w:tcW w:w="3493" w:type="dxa"/>
            <w:gridSpan w:val="4"/>
            <w:tcBorders>
              <w:bottom w:val="single" w:sz="4" w:space="0" w:color="auto"/>
            </w:tcBorders>
            <w:shd w:val="clear" w:color="auto" w:fill="D9D9D9"/>
          </w:tcPr>
          <w:p w14:paraId="1CF97E91" w14:textId="356034A4" w:rsidR="00E93A13" w:rsidRPr="003F7263" w:rsidRDefault="00E93A13" w:rsidP="00E93A13">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2A793307" w14:textId="77777777" w:rsidR="00E93A13" w:rsidRPr="003F7263" w:rsidRDefault="00E93A13" w:rsidP="00E93A13">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06A76FC9" w14:textId="77777777" w:rsidR="00E93A13" w:rsidRPr="003F7263" w:rsidRDefault="00E93A13" w:rsidP="00E93A13">
            <w:pPr>
              <w:pStyle w:val="TAC"/>
              <w:keepNext w:val="0"/>
              <w:keepLines w:val="0"/>
              <w:rPr>
                <w:rFonts w:cs="Arial"/>
                <w:b/>
                <w:bCs/>
                <w:sz w:val="16"/>
                <w:szCs w:val="16"/>
                <w:lang w:eastAsia="zh-CN"/>
              </w:rPr>
            </w:pPr>
          </w:p>
        </w:tc>
        <w:tc>
          <w:tcPr>
            <w:tcW w:w="3684" w:type="dxa"/>
            <w:gridSpan w:val="5"/>
            <w:tcBorders>
              <w:bottom w:val="single" w:sz="4" w:space="0" w:color="auto"/>
            </w:tcBorders>
            <w:shd w:val="clear" w:color="auto" w:fill="D9D9D9"/>
          </w:tcPr>
          <w:p w14:paraId="60781622" w14:textId="77777777" w:rsidR="00E93A13" w:rsidRPr="003F7263" w:rsidRDefault="00E93A13" w:rsidP="00E93A13">
            <w:pPr>
              <w:pStyle w:val="TAL"/>
              <w:keepNext w:val="0"/>
              <w:keepLines w:val="0"/>
              <w:rPr>
                <w:b/>
                <w:bCs/>
                <w:sz w:val="16"/>
                <w:szCs w:val="16"/>
              </w:rPr>
            </w:pPr>
          </w:p>
        </w:tc>
      </w:tr>
      <w:tr w:rsidR="00E93A13" w:rsidRPr="003F7263" w14:paraId="360441D8" w14:textId="77777777" w:rsidTr="00146FD5">
        <w:trPr>
          <w:gridBefore w:val="1"/>
          <w:wBefore w:w="32" w:type="dxa"/>
          <w:jc w:val="center"/>
        </w:trPr>
        <w:tc>
          <w:tcPr>
            <w:tcW w:w="1087" w:type="dxa"/>
            <w:gridSpan w:val="3"/>
            <w:tcBorders>
              <w:bottom w:val="single" w:sz="4" w:space="0" w:color="auto"/>
            </w:tcBorders>
            <w:shd w:val="clear" w:color="auto" w:fill="auto"/>
          </w:tcPr>
          <w:p w14:paraId="42FC1216" w14:textId="46D04CD9" w:rsidR="00E93A13" w:rsidRPr="003F7263" w:rsidRDefault="00E93A13" w:rsidP="00E93A13">
            <w:pPr>
              <w:pStyle w:val="TAL"/>
              <w:keepNext w:val="0"/>
              <w:keepLines w:val="0"/>
              <w:rPr>
                <w:bCs/>
                <w:sz w:val="16"/>
                <w:szCs w:val="16"/>
                <w:lang w:eastAsia="zh-CN"/>
              </w:rPr>
            </w:pPr>
            <w:r w:rsidRPr="003F7263">
              <w:rPr>
                <w:bCs/>
                <w:sz w:val="16"/>
                <w:szCs w:val="16"/>
              </w:rPr>
              <w:t>8.1.6.4.1</w:t>
            </w:r>
          </w:p>
        </w:tc>
        <w:tc>
          <w:tcPr>
            <w:tcW w:w="3493" w:type="dxa"/>
            <w:gridSpan w:val="4"/>
            <w:tcBorders>
              <w:bottom w:val="single" w:sz="4" w:space="0" w:color="auto"/>
            </w:tcBorders>
            <w:shd w:val="clear" w:color="auto" w:fill="auto"/>
          </w:tcPr>
          <w:p w14:paraId="5B4EB154" w14:textId="4020EF6F" w:rsidR="00E93A13" w:rsidRPr="003F7263" w:rsidRDefault="00E93A13" w:rsidP="00E93A13">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74F5CD76" w14:textId="4A8E3D8E" w:rsidR="00E93A13" w:rsidRPr="003F7263" w:rsidRDefault="00E93A13" w:rsidP="00E93A13">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14D821EE" w14:textId="4DDC4E52" w:rsidR="00E93A13" w:rsidRPr="003F7263" w:rsidRDefault="00E93A13" w:rsidP="00E93A13">
            <w:pPr>
              <w:pStyle w:val="TAC"/>
              <w:keepNext w:val="0"/>
              <w:keepLines w:val="0"/>
              <w:rPr>
                <w:rFonts w:cs="Arial"/>
                <w:bCs/>
                <w:sz w:val="16"/>
                <w:szCs w:val="16"/>
                <w:lang w:eastAsia="zh-CN"/>
              </w:rPr>
            </w:pPr>
            <w:r w:rsidRPr="003F7263">
              <w:rPr>
                <w:bCs/>
                <w:sz w:val="16"/>
                <w:szCs w:val="16"/>
              </w:rPr>
              <w:t>C136</w:t>
            </w:r>
          </w:p>
        </w:tc>
        <w:tc>
          <w:tcPr>
            <w:tcW w:w="3684" w:type="dxa"/>
            <w:gridSpan w:val="5"/>
            <w:tcBorders>
              <w:bottom w:val="single" w:sz="4" w:space="0" w:color="auto"/>
            </w:tcBorders>
            <w:shd w:val="clear" w:color="auto" w:fill="auto"/>
          </w:tcPr>
          <w:p w14:paraId="429A56E4" w14:textId="17B5828C" w:rsidR="00E93A13" w:rsidRPr="003F7263" w:rsidRDefault="00E93A13" w:rsidP="00E93A13">
            <w:pPr>
              <w:pStyle w:val="TAL"/>
              <w:keepNext w:val="0"/>
              <w:keepLines w:val="0"/>
              <w:rPr>
                <w:bCs/>
                <w:sz w:val="16"/>
                <w:szCs w:val="16"/>
              </w:rPr>
            </w:pPr>
            <w:r w:rsidRPr="003F7263">
              <w:rPr>
                <w:bCs/>
                <w:sz w:val="16"/>
                <w:szCs w:val="16"/>
              </w:rPr>
              <w:t>UEs supporting 5G Core and delivery of rachReport upon request from the network.</w:t>
            </w:r>
          </w:p>
        </w:tc>
      </w:tr>
      <w:tr w:rsidR="00B63E0A" w:rsidRPr="003F7263" w14:paraId="609D0946" w14:textId="77777777" w:rsidTr="00247B8C">
        <w:trPr>
          <w:gridBefore w:val="1"/>
          <w:wBefore w:w="32" w:type="dxa"/>
          <w:jc w:val="center"/>
        </w:trPr>
        <w:tc>
          <w:tcPr>
            <w:tcW w:w="1087" w:type="dxa"/>
            <w:gridSpan w:val="3"/>
            <w:tcBorders>
              <w:bottom w:val="single" w:sz="4" w:space="0" w:color="auto"/>
            </w:tcBorders>
            <w:shd w:val="clear" w:color="auto" w:fill="auto"/>
          </w:tcPr>
          <w:p w14:paraId="051EBADD" w14:textId="77777777" w:rsidR="00B63E0A" w:rsidRPr="003F7263" w:rsidRDefault="00B63E0A" w:rsidP="00247B8C">
            <w:pPr>
              <w:pStyle w:val="TAL"/>
              <w:keepNext w:val="0"/>
              <w:keepLines w:val="0"/>
              <w:rPr>
                <w:bCs/>
                <w:sz w:val="16"/>
                <w:szCs w:val="16"/>
              </w:rPr>
            </w:pPr>
            <w:r w:rsidRPr="003F7263">
              <w:rPr>
                <w:bCs/>
                <w:sz w:val="16"/>
                <w:szCs w:val="16"/>
              </w:rPr>
              <w:t>8.1.6.4.</w:t>
            </w:r>
            <w:r>
              <w:rPr>
                <w:bCs/>
                <w:sz w:val="16"/>
                <w:szCs w:val="16"/>
              </w:rPr>
              <w:t>2</w:t>
            </w:r>
          </w:p>
        </w:tc>
        <w:tc>
          <w:tcPr>
            <w:tcW w:w="3493" w:type="dxa"/>
            <w:gridSpan w:val="4"/>
            <w:tcBorders>
              <w:bottom w:val="single" w:sz="4" w:space="0" w:color="auto"/>
            </w:tcBorders>
            <w:shd w:val="clear" w:color="auto" w:fill="auto"/>
          </w:tcPr>
          <w:p w14:paraId="06F36543" w14:textId="77777777" w:rsidR="00B63E0A" w:rsidRPr="003F7263" w:rsidRDefault="00B63E0A" w:rsidP="00247B8C">
            <w:pPr>
              <w:pStyle w:val="TAL"/>
              <w:rPr>
                <w:bCs/>
                <w:sz w:val="16"/>
                <w:szCs w:val="16"/>
              </w:rPr>
            </w:pPr>
            <w:r w:rsidRPr="00DE741B">
              <w:rPr>
                <w:rFonts w:cs="Arial"/>
                <w:sz w:val="16"/>
                <w:szCs w:val="16"/>
              </w:rPr>
              <w:t>SON / RACH logging and reporting / logging of on-demand SI</w:t>
            </w:r>
          </w:p>
        </w:tc>
        <w:tc>
          <w:tcPr>
            <w:tcW w:w="813" w:type="dxa"/>
            <w:gridSpan w:val="4"/>
            <w:tcBorders>
              <w:bottom w:val="single" w:sz="4" w:space="0" w:color="auto"/>
            </w:tcBorders>
            <w:shd w:val="clear" w:color="auto" w:fill="auto"/>
          </w:tcPr>
          <w:p w14:paraId="42807EED" w14:textId="77777777" w:rsidR="00B63E0A" w:rsidRPr="003F7263" w:rsidRDefault="00B63E0A" w:rsidP="00247B8C">
            <w:pPr>
              <w:pStyle w:val="TAC"/>
              <w:keepNext w:val="0"/>
              <w:keepLines w:val="0"/>
              <w:rPr>
                <w:bCs/>
                <w:sz w:val="16"/>
                <w:szCs w:val="16"/>
              </w:rPr>
            </w:pPr>
            <w:r w:rsidRPr="003F7263">
              <w:rPr>
                <w:bCs/>
                <w:sz w:val="16"/>
                <w:szCs w:val="16"/>
              </w:rPr>
              <w:t>Rel-1</w:t>
            </w:r>
            <w:r>
              <w:rPr>
                <w:bCs/>
                <w:sz w:val="16"/>
                <w:szCs w:val="16"/>
              </w:rPr>
              <w:t>7</w:t>
            </w:r>
          </w:p>
        </w:tc>
        <w:tc>
          <w:tcPr>
            <w:tcW w:w="1168" w:type="dxa"/>
            <w:gridSpan w:val="4"/>
            <w:tcBorders>
              <w:bottom w:val="single" w:sz="4" w:space="0" w:color="auto"/>
            </w:tcBorders>
            <w:shd w:val="clear" w:color="auto" w:fill="auto"/>
          </w:tcPr>
          <w:p w14:paraId="56921DCB" w14:textId="2CE4C6ED" w:rsidR="00B63E0A" w:rsidRPr="003F7263" w:rsidRDefault="00B63E0A" w:rsidP="00247B8C">
            <w:pPr>
              <w:pStyle w:val="TAC"/>
              <w:keepNext w:val="0"/>
              <w:keepLines w:val="0"/>
              <w:rPr>
                <w:bCs/>
                <w:sz w:val="16"/>
                <w:szCs w:val="16"/>
              </w:rPr>
            </w:pPr>
            <w:r>
              <w:rPr>
                <w:bCs/>
                <w:sz w:val="16"/>
                <w:szCs w:val="16"/>
              </w:rPr>
              <w:t>C278</w:t>
            </w:r>
          </w:p>
        </w:tc>
        <w:tc>
          <w:tcPr>
            <w:tcW w:w="3684" w:type="dxa"/>
            <w:gridSpan w:val="5"/>
            <w:tcBorders>
              <w:bottom w:val="single" w:sz="4" w:space="0" w:color="auto"/>
            </w:tcBorders>
            <w:shd w:val="clear" w:color="auto" w:fill="auto"/>
          </w:tcPr>
          <w:p w14:paraId="3E8DCA77" w14:textId="77777777" w:rsidR="00B63E0A" w:rsidRPr="003F7263" w:rsidRDefault="00B63E0A" w:rsidP="00247B8C">
            <w:pPr>
              <w:pStyle w:val="TAL"/>
              <w:keepNext w:val="0"/>
              <w:keepLines w:val="0"/>
              <w:rPr>
                <w:bCs/>
                <w:sz w:val="16"/>
                <w:szCs w:val="16"/>
              </w:rPr>
            </w:pPr>
            <w:r w:rsidRPr="00C47398">
              <w:rPr>
                <w:bCs/>
                <w:sz w:val="16"/>
                <w:szCs w:val="16"/>
              </w:rPr>
              <w:t xml:space="preserve">UEs supporting 5G Core and </w:t>
            </w:r>
            <w:r w:rsidRPr="00C47398">
              <w:rPr>
                <w:bCs/>
                <w:iCs/>
                <w:sz w:val="16"/>
                <w:szCs w:val="16"/>
              </w:rPr>
              <w:t xml:space="preserve">delivery of on-Demand SI information </w:t>
            </w:r>
            <w:r w:rsidRPr="00C47398">
              <w:rPr>
                <w:bCs/>
                <w:sz w:val="16"/>
                <w:szCs w:val="16"/>
              </w:rPr>
              <w:t>upon request from the network.</w:t>
            </w:r>
          </w:p>
        </w:tc>
      </w:tr>
      <w:tr w:rsidR="00B63E0A" w:rsidRPr="003F7263" w14:paraId="6EF44E67" w14:textId="77777777" w:rsidTr="00247B8C">
        <w:trPr>
          <w:gridBefore w:val="1"/>
          <w:wBefore w:w="32" w:type="dxa"/>
          <w:jc w:val="center"/>
        </w:trPr>
        <w:tc>
          <w:tcPr>
            <w:tcW w:w="1087" w:type="dxa"/>
            <w:gridSpan w:val="3"/>
            <w:tcBorders>
              <w:bottom w:val="single" w:sz="4" w:space="0" w:color="auto"/>
            </w:tcBorders>
            <w:shd w:val="clear" w:color="auto" w:fill="auto"/>
          </w:tcPr>
          <w:p w14:paraId="0379BEAA" w14:textId="77777777" w:rsidR="00B63E0A" w:rsidRPr="003F7263" w:rsidRDefault="00B63E0A" w:rsidP="00247B8C">
            <w:pPr>
              <w:pStyle w:val="TAL"/>
              <w:keepNext w:val="0"/>
              <w:keepLines w:val="0"/>
              <w:rPr>
                <w:bCs/>
                <w:sz w:val="16"/>
                <w:szCs w:val="16"/>
              </w:rPr>
            </w:pPr>
            <w:r w:rsidRPr="003F7263">
              <w:rPr>
                <w:bCs/>
                <w:sz w:val="16"/>
                <w:szCs w:val="16"/>
              </w:rPr>
              <w:t>8.1.6.4.</w:t>
            </w:r>
            <w:r>
              <w:rPr>
                <w:bCs/>
                <w:sz w:val="16"/>
                <w:szCs w:val="16"/>
              </w:rPr>
              <w:t>3</w:t>
            </w:r>
          </w:p>
        </w:tc>
        <w:tc>
          <w:tcPr>
            <w:tcW w:w="3493" w:type="dxa"/>
            <w:gridSpan w:val="4"/>
            <w:tcBorders>
              <w:bottom w:val="single" w:sz="4" w:space="0" w:color="auto"/>
            </w:tcBorders>
            <w:shd w:val="clear" w:color="auto" w:fill="auto"/>
          </w:tcPr>
          <w:p w14:paraId="70943960" w14:textId="77777777" w:rsidR="00B63E0A" w:rsidRPr="003F7263" w:rsidRDefault="00B63E0A" w:rsidP="00247B8C">
            <w:pPr>
              <w:pStyle w:val="TAL"/>
              <w:rPr>
                <w:bCs/>
                <w:sz w:val="16"/>
                <w:szCs w:val="16"/>
              </w:rPr>
            </w:pPr>
            <w:r w:rsidRPr="00DE741B">
              <w:rPr>
                <w:rFonts w:cs="Arial"/>
                <w:sz w:val="16"/>
                <w:szCs w:val="16"/>
              </w:rPr>
              <w:t>SON / RACH logging and reporting / 2-step RACH report</w:t>
            </w:r>
          </w:p>
        </w:tc>
        <w:tc>
          <w:tcPr>
            <w:tcW w:w="813" w:type="dxa"/>
            <w:gridSpan w:val="4"/>
            <w:tcBorders>
              <w:bottom w:val="single" w:sz="4" w:space="0" w:color="auto"/>
            </w:tcBorders>
            <w:shd w:val="clear" w:color="auto" w:fill="auto"/>
          </w:tcPr>
          <w:p w14:paraId="016A0BDE" w14:textId="77777777" w:rsidR="00B63E0A" w:rsidRPr="003F7263" w:rsidRDefault="00B63E0A" w:rsidP="00247B8C">
            <w:pPr>
              <w:pStyle w:val="TAC"/>
              <w:keepNext w:val="0"/>
              <w:keepLines w:val="0"/>
              <w:rPr>
                <w:bCs/>
                <w:sz w:val="16"/>
                <w:szCs w:val="16"/>
              </w:rPr>
            </w:pPr>
            <w:r w:rsidRPr="00C00342">
              <w:rPr>
                <w:bCs/>
                <w:sz w:val="16"/>
                <w:szCs w:val="16"/>
              </w:rPr>
              <w:t>Rel-17</w:t>
            </w:r>
          </w:p>
        </w:tc>
        <w:tc>
          <w:tcPr>
            <w:tcW w:w="1168" w:type="dxa"/>
            <w:gridSpan w:val="4"/>
            <w:tcBorders>
              <w:bottom w:val="single" w:sz="4" w:space="0" w:color="auto"/>
            </w:tcBorders>
            <w:shd w:val="clear" w:color="auto" w:fill="auto"/>
          </w:tcPr>
          <w:p w14:paraId="5C55FE04" w14:textId="5FB04E42" w:rsidR="00B63E0A" w:rsidRPr="003F7263" w:rsidRDefault="00B63E0A" w:rsidP="00247B8C">
            <w:pPr>
              <w:pStyle w:val="TAC"/>
              <w:keepNext w:val="0"/>
              <w:keepLines w:val="0"/>
              <w:rPr>
                <w:bCs/>
                <w:sz w:val="16"/>
                <w:szCs w:val="16"/>
              </w:rPr>
            </w:pPr>
            <w:r>
              <w:rPr>
                <w:bCs/>
                <w:sz w:val="16"/>
                <w:szCs w:val="16"/>
              </w:rPr>
              <w:t>C279</w:t>
            </w:r>
          </w:p>
        </w:tc>
        <w:tc>
          <w:tcPr>
            <w:tcW w:w="3684" w:type="dxa"/>
            <w:gridSpan w:val="5"/>
            <w:tcBorders>
              <w:bottom w:val="single" w:sz="4" w:space="0" w:color="auto"/>
            </w:tcBorders>
            <w:shd w:val="clear" w:color="auto" w:fill="auto"/>
          </w:tcPr>
          <w:p w14:paraId="69FECC66" w14:textId="77777777" w:rsidR="00B63E0A" w:rsidRPr="003F7263" w:rsidRDefault="00B63E0A" w:rsidP="00247B8C">
            <w:pPr>
              <w:pStyle w:val="TAL"/>
              <w:keepNext w:val="0"/>
              <w:keepLines w:val="0"/>
              <w:rPr>
                <w:bCs/>
                <w:sz w:val="16"/>
                <w:szCs w:val="16"/>
              </w:rPr>
            </w:pPr>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p>
        </w:tc>
      </w:tr>
      <w:tr w:rsidR="00B63E0A" w:rsidRPr="003F7263" w14:paraId="2A2873F4" w14:textId="77777777" w:rsidTr="00247B8C">
        <w:trPr>
          <w:gridBefore w:val="1"/>
          <w:wBefore w:w="32" w:type="dxa"/>
          <w:jc w:val="center"/>
        </w:trPr>
        <w:tc>
          <w:tcPr>
            <w:tcW w:w="1087" w:type="dxa"/>
            <w:gridSpan w:val="3"/>
            <w:tcBorders>
              <w:bottom w:val="single" w:sz="4" w:space="0" w:color="auto"/>
            </w:tcBorders>
            <w:shd w:val="clear" w:color="auto" w:fill="auto"/>
          </w:tcPr>
          <w:p w14:paraId="2D70AE18" w14:textId="77777777" w:rsidR="00B63E0A" w:rsidRPr="003F7263" w:rsidRDefault="00B63E0A" w:rsidP="00247B8C">
            <w:pPr>
              <w:pStyle w:val="TAL"/>
              <w:keepNext w:val="0"/>
              <w:keepLines w:val="0"/>
              <w:rPr>
                <w:bCs/>
                <w:sz w:val="16"/>
                <w:szCs w:val="16"/>
              </w:rPr>
            </w:pPr>
            <w:r w:rsidRPr="003F7263">
              <w:rPr>
                <w:bCs/>
                <w:sz w:val="16"/>
                <w:szCs w:val="16"/>
              </w:rPr>
              <w:t>8.1.6.4.</w:t>
            </w:r>
            <w:r>
              <w:rPr>
                <w:bCs/>
                <w:sz w:val="16"/>
                <w:szCs w:val="16"/>
              </w:rPr>
              <w:t>4</w:t>
            </w:r>
          </w:p>
        </w:tc>
        <w:tc>
          <w:tcPr>
            <w:tcW w:w="3493" w:type="dxa"/>
            <w:gridSpan w:val="4"/>
            <w:tcBorders>
              <w:bottom w:val="single" w:sz="4" w:space="0" w:color="auto"/>
            </w:tcBorders>
            <w:shd w:val="clear" w:color="auto" w:fill="auto"/>
          </w:tcPr>
          <w:p w14:paraId="56D39F1E" w14:textId="77777777" w:rsidR="00B63E0A" w:rsidRPr="003F7263" w:rsidRDefault="00B63E0A" w:rsidP="00247B8C">
            <w:pPr>
              <w:pStyle w:val="TAL"/>
              <w:rPr>
                <w:bCs/>
                <w:sz w:val="16"/>
                <w:szCs w:val="16"/>
              </w:rPr>
            </w:pPr>
            <w:r w:rsidRPr="00DE741B">
              <w:rPr>
                <w:rFonts w:cs="Arial"/>
                <w:sz w:val="16"/>
                <w:szCs w:val="16"/>
              </w:rPr>
              <w:t>SON / RACH logging and reporting / fallback to 4-step RA</w:t>
            </w:r>
          </w:p>
        </w:tc>
        <w:tc>
          <w:tcPr>
            <w:tcW w:w="813" w:type="dxa"/>
            <w:gridSpan w:val="4"/>
            <w:tcBorders>
              <w:bottom w:val="single" w:sz="4" w:space="0" w:color="auto"/>
            </w:tcBorders>
            <w:shd w:val="clear" w:color="auto" w:fill="auto"/>
          </w:tcPr>
          <w:p w14:paraId="0F8C17EB" w14:textId="77777777" w:rsidR="00B63E0A" w:rsidRPr="003F7263" w:rsidRDefault="00B63E0A" w:rsidP="00247B8C">
            <w:pPr>
              <w:pStyle w:val="TAC"/>
              <w:keepNext w:val="0"/>
              <w:keepLines w:val="0"/>
              <w:rPr>
                <w:bCs/>
                <w:sz w:val="16"/>
                <w:szCs w:val="16"/>
              </w:rPr>
            </w:pPr>
            <w:r w:rsidRPr="00C00342">
              <w:rPr>
                <w:bCs/>
                <w:sz w:val="16"/>
                <w:szCs w:val="16"/>
              </w:rPr>
              <w:t>Rel-17</w:t>
            </w:r>
          </w:p>
        </w:tc>
        <w:tc>
          <w:tcPr>
            <w:tcW w:w="1168" w:type="dxa"/>
            <w:gridSpan w:val="4"/>
            <w:tcBorders>
              <w:bottom w:val="single" w:sz="4" w:space="0" w:color="auto"/>
            </w:tcBorders>
            <w:shd w:val="clear" w:color="auto" w:fill="auto"/>
          </w:tcPr>
          <w:p w14:paraId="0C7E59EE" w14:textId="09B723DB" w:rsidR="00B63E0A" w:rsidRPr="003F7263" w:rsidRDefault="00B63E0A" w:rsidP="00247B8C">
            <w:pPr>
              <w:pStyle w:val="TAC"/>
              <w:keepNext w:val="0"/>
              <w:keepLines w:val="0"/>
              <w:rPr>
                <w:bCs/>
                <w:sz w:val="16"/>
                <w:szCs w:val="16"/>
              </w:rPr>
            </w:pPr>
            <w:r>
              <w:rPr>
                <w:bCs/>
                <w:sz w:val="16"/>
                <w:szCs w:val="16"/>
              </w:rPr>
              <w:t>C279</w:t>
            </w:r>
          </w:p>
        </w:tc>
        <w:tc>
          <w:tcPr>
            <w:tcW w:w="3684" w:type="dxa"/>
            <w:gridSpan w:val="5"/>
            <w:tcBorders>
              <w:bottom w:val="single" w:sz="4" w:space="0" w:color="auto"/>
            </w:tcBorders>
            <w:shd w:val="clear" w:color="auto" w:fill="auto"/>
          </w:tcPr>
          <w:p w14:paraId="664CC4D8" w14:textId="77777777" w:rsidR="00B63E0A" w:rsidRPr="003F7263" w:rsidRDefault="00B63E0A" w:rsidP="00247B8C">
            <w:pPr>
              <w:pStyle w:val="TAL"/>
              <w:keepNext w:val="0"/>
              <w:keepLines w:val="0"/>
              <w:rPr>
                <w:bCs/>
                <w:sz w:val="16"/>
                <w:szCs w:val="16"/>
              </w:rPr>
            </w:pPr>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p>
        </w:tc>
      </w:tr>
      <w:tr w:rsidR="00146FD5" w:rsidRPr="003F7263" w14:paraId="017E9CCA" w14:textId="77777777" w:rsidTr="00146FD5">
        <w:trPr>
          <w:gridBefore w:val="1"/>
          <w:wBefore w:w="32" w:type="dxa"/>
          <w:jc w:val="center"/>
        </w:trPr>
        <w:tc>
          <w:tcPr>
            <w:tcW w:w="1087" w:type="dxa"/>
            <w:gridSpan w:val="3"/>
            <w:tcBorders>
              <w:bottom w:val="single" w:sz="4" w:space="0" w:color="auto"/>
            </w:tcBorders>
            <w:shd w:val="clear" w:color="auto" w:fill="D9D9D9"/>
          </w:tcPr>
          <w:p w14:paraId="0101CF30" w14:textId="491D2477" w:rsidR="00146FD5" w:rsidRPr="003F7263" w:rsidRDefault="00146FD5" w:rsidP="00146FD5">
            <w:pPr>
              <w:pStyle w:val="TAL"/>
              <w:keepNext w:val="0"/>
              <w:keepLines w:val="0"/>
              <w:rPr>
                <w:bCs/>
                <w:sz w:val="16"/>
                <w:szCs w:val="16"/>
              </w:rPr>
            </w:pPr>
            <w:r w:rsidRPr="00D97B5A">
              <w:rPr>
                <w:b/>
                <w:sz w:val="16"/>
                <w:szCs w:val="16"/>
              </w:rPr>
              <w:t>8.1.8</w:t>
            </w:r>
          </w:p>
        </w:tc>
        <w:tc>
          <w:tcPr>
            <w:tcW w:w="3493" w:type="dxa"/>
            <w:gridSpan w:val="4"/>
            <w:tcBorders>
              <w:bottom w:val="single" w:sz="4" w:space="0" w:color="auto"/>
            </w:tcBorders>
            <w:shd w:val="clear" w:color="auto" w:fill="D9D9D9"/>
          </w:tcPr>
          <w:p w14:paraId="3D7604CF" w14:textId="7E0CC28B" w:rsidR="00146FD5" w:rsidRPr="003F7263" w:rsidRDefault="00146FD5" w:rsidP="00146FD5">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D9D9D9"/>
          </w:tcPr>
          <w:p w14:paraId="73A33EA8" w14:textId="77777777" w:rsidR="00146FD5" w:rsidRPr="003F7263" w:rsidRDefault="00146FD5" w:rsidP="00146FD5">
            <w:pPr>
              <w:pStyle w:val="TAC"/>
              <w:keepNext w:val="0"/>
              <w:keepLines w:val="0"/>
              <w:rPr>
                <w:bCs/>
                <w:sz w:val="16"/>
                <w:szCs w:val="16"/>
              </w:rPr>
            </w:pPr>
          </w:p>
        </w:tc>
        <w:tc>
          <w:tcPr>
            <w:tcW w:w="1168" w:type="dxa"/>
            <w:gridSpan w:val="4"/>
            <w:tcBorders>
              <w:bottom w:val="single" w:sz="4" w:space="0" w:color="auto"/>
            </w:tcBorders>
            <w:shd w:val="clear" w:color="auto" w:fill="D9D9D9"/>
          </w:tcPr>
          <w:p w14:paraId="58A7A6F2" w14:textId="77777777" w:rsidR="00146FD5" w:rsidRPr="003F7263" w:rsidRDefault="00146FD5" w:rsidP="00146FD5">
            <w:pPr>
              <w:pStyle w:val="TAC"/>
              <w:keepNext w:val="0"/>
              <w:keepLines w:val="0"/>
              <w:rPr>
                <w:bCs/>
                <w:sz w:val="16"/>
                <w:szCs w:val="16"/>
              </w:rPr>
            </w:pPr>
          </w:p>
        </w:tc>
        <w:tc>
          <w:tcPr>
            <w:tcW w:w="3684" w:type="dxa"/>
            <w:gridSpan w:val="5"/>
            <w:tcBorders>
              <w:bottom w:val="single" w:sz="4" w:space="0" w:color="auto"/>
            </w:tcBorders>
            <w:shd w:val="clear" w:color="auto" w:fill="D9D9D9"/>
          </w:tcPr>
          <w:p w14:paraId="32BC6BC1" w14:textId="77777777" w:rsidR="00146FD5" w:rsidRPr="003F7263" w:rsidRDefault="00146FD5" w:rsidP="00146FD5">
            <w:pPr>
              <w:pStyle w:val="TAL"/>
              <w:keepNext w:val="0"/>
              <w:keepLines w:val="0"/>
              <w:rPr>
                <w:bCs/>
                <w:sz w:val="16"/>
                <w:szCs w:val="16"/>
              </w:rPr>
            </w:pPr>
          </w:p>
        </w:tc>
      </w:tr>
      <w:tr w:rsidR="00146FD5" w:rsidRPr="003F7263" w14:paraId="5E26E454" w14:textId="77777777" w:rsidTr="00146FD5">
        <w:trPr>
          <w:gridBefore w:val="1"/>
          <w:wBefore w:w="32" w:type="dxa"/>
          <w:jc w:val="center"/>
        </w:trPr>
        <w:tc>
          <w:tcPr>
            <w:tcW w:w="1087" w:type="dxa"/>
            <w:gridSpan w:val="3"/>
            <w:tcBorders>
              <w:bottom w:val="single" w:sz="4" w:space="0" w:color="auto"/>
            </w:tcBorders>
            <w:shd w:val="clear" w:color="auto" w:fill="D9D9D9"/>
          </w:tcPr>
          <w:p w14:paraId="609A4F88" w14:textId="4A903C1E" w:rsidR="00146FD5" w:rsidRPr="003F7263" w:rsidRDefault="00146FD5" w:rsidP="00146FD5">
            <w:pPr>
              <w:pStyle w:val="TAL"/>
              <w:keepNext w:val="0"/>
              <w:keepLines w:val="0"/>
              <w:rPr>
                <w:bCs/>
                <w:sz w:val="16"/>
                <w:szCs w:val="16"/>
              </w:rPr>
            </w:pPr>
            <w:r w:rsidRPr="00D97B5A">
              <w:rPr>
                <w:b/>
                <w:sz w:val="16"/>
                <w:szCs w:val="16"/>
              </w:rPr>
              <w:t>8.1.8.1</w:t>
            </w:r>
          </w:p>
        </w:tc>
        <w:tc>
          <w:tcPr>
            <w:tcW w:w="3493" w:type="dxa"/>
            <w:gridSpan w:val="4"/>
            <w:tcBorders>
              <w:bottom w:val="single" w:sz="4" w:space="0" w:color="auto"/>
            </w:tcBorders>
            <w:shd w:val="clear" w:color="auto" w:fill="D9D9D9"/>
          </w:tcPr>
          <w:p w14:paraId="1AE9F391" w14:textId="1A5F1AD9" w:rsidR="00146FD5" w:rsidRPr="003F7263" w:rsidRDefault="00146FD5" w:rsidP="00146FD5">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D9D9D9"/>
          </w:tcPr>
          <w:p w14:paraId="1C31CF61" w14:textId="77777777" w:rsidR="00146FD5" w:rsidRPr="003F7263" w:rsidRDefault="00146FD5" w:rsidP="00146FD5">
            <w:pPr>
              <w:pStyle w:val="TAC"/>
              <w:keepNext w:val="0"/>
              <w:keepLines w:val="0"/>
              <w:rPr>
                <w:bCs/>
                <w:sz w:val="16"/>
                <w:szCs w:val="16"/>
              </w:rPr>
            </w:pPr>
          </w:p>
        </w:tc>
        <w:tc>
          <w:tcPr>
            <w:tcW w:w="1168" w:type="dxa"/>
            <w:gridSpan w:val="4"/>
            <w:tcBorders>
              <w:bottom w:val="single" w:sz="4" w:space="0" w:color="auto"/>
            </w:tcBorders>
            <w:shd w:val="clear" w:color="auto" w:fill="D9D9D9"/>
          </w:tcPr>
          <w:p w14:paraId="3DED7D94" w14:textId="77777777" w:rsidR="00146FD5" w:rsidRPr="003F7263" w:rsidRDefault="00146FD5" w:rsidP="00146FD5">
            <w:pPr>
              <w:pStyle w:val="TAC"/>
              <w:keepNext w:val="0"/>
              <w:keepLines w:val="0"/>
              <w:rPr>
                <w:bCs/>
                <w:sz w:val="16"/>
                <w:szCs w:val="16"/>
              </w:rPr>
            </w:pPr>
          </w:p>
        </w:tc>
        <w:tc>
          <w:tcPr>
            <w:tcW w:w="3684" w:type="dxa"/>
            <w:gridSpan w:val="5"/>
            <w:tcBorders>
              <w:bottom w:val="single" w:sz="4" w:space="0" w:color="auto"/>
            </w:tcBorders>
            <w:shd w:val="clear" w:color="auto" w:fill="D9D9D9"/>
          </w:tcPr>
          <w:p w14:paraId="5AF7593A" w14:textId="77777777" w:rsidR="00146FD5" w:rsidRPr="003F7263" w:rsidRDefault="00146FD5" w:rsidP="00146FD5">
            <w:pPr>
              <w:pStyle w:val="TAL"/>
              <w:keepNext w:val="0"/>
              <w:keepLines w:val="0"/>
              <w:rPr>
                <w:bCs/>
                <w:sz w:val="16"/>
                <w:szCs w:val="16"/>
              </w:rPr>
            </w:pPr>
          </w:p>
        </w:tc>
      </w:tr>
      <w:tr w:rsidR="00146FD5" w:rsidRPr="003F7263" w14:paraId="6E3A5740" w14:textId="77777777" w:rsidTr="00146FD5">
        <w:trPr>
          <w:gridBefore w:val="1"/>
          <w:wBefore w:w="32" w:type="dxa"/>
          <w:jc w:val="center"/>
        </w:trPr>
        <w:tc>
          <w:tcPr>
            <w:tcW w:w="1087" w:type="dxa"/>
            <w:gridSpan w:val="3"/>
            <w:tcBorders>
              <w:bottom w:val="single" w:sz="4" w:space="0" w:color="auto"/>
            </w:tcBorders>
            <w:shd w:val="clear" w:color="auto" w:fill="auto"/>
          </w:tcPr>
          <w:p w14:paraId="2FF2C0B6" w14:textId="4D95C967" w:rsidR="00146FD5" w:rsidRPr="003F7263" w:rsidRDefault="00146FD5" w:rsidP="00146FD5">
            <w:pPr>
              <w:pStyle w:val="TAL"/>
              <w:keepNext w:val="0"/>
              <w:keepLines w:val="0"/>
              <w:rPr>
                <w:bCs/>
                <w:sz w:val="16"/>
                <w:szCs w:val="16"/>
              </w:rPr>
            </w:pPr>
            <w:r>
              <w:rPr>
                <w:bCs/>
                <w:sz w:val="16"/>
                <w:szCs w:val="16"/>
              </w:rPr>
              <w:t>8.1.8.1.1</w:t>
            </w:r>
          </w:p>
        </w:tc>
        <w:tc>
          <w:tcPr>
            <w:tcW w:w="3493" w:type="dxa"/>
            <w:gridSpan w:val="4"/>
            <w:tcBorders>
              <w:bottom w:val="single" w:sz="4" w:space="0" w:color="auto"/>
            </w:tcBorders>
            <w:shd w:val="clear" w:color="auto" w:fill="auto"/>
          </w:tcPr>
          <w:p w14:paraId="0ED7E115" w14:textId="065C54B4" w:rsidR="00146FD5" w:rsidRPr="003F7263" w:rsidRDefault="00146FD5" w:rsidP="00146FD5">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0AE2A9BD" w14:textId="1F2A4087" w:rsidR="00146FD5" w:rsidRPr="003F7263" w:rsidRDefault="00146FD5" w:rsidP="00146FD5">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34967999" w14:textId="7CD78A50" w:rsidR="00146FD5" w:rsidRPr="003F7263" w:rsidRDefault="00146FD5" w:rsidP="00146FD5">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0BC3B66E" w14:textId="47274454" w:rsidR="00146FD5" w:rsidRPr="003F7263" w:rsidRDefault="00146FD5" w:rsidP="00146FD5">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146FD5" w:rsidRPr="003F7263" w14:paraId="145D3CBD" w14:textId="77777777" w:rsidTr="00146FD5">
        <w:trPr>
          <w:gridBefore w:val="1"/>
          <w:wBefore w:w="32" w:type="dxa"/>
          <w:jc w:val="center"/>
        </w:trPr>
        <w:tc>
          <w:tcPr>
            <w:tcW w:w="1087" w:type="dxa"/>
            <w:gridSpan w:val="3"/>
            <w:tcBorders>
              <w:bottom w:val="single" w:sz="4" w:space="0" w:color="auto"/>
            </w:tcBorders>
            <w:shd w:val="clear" w:color="auto" w:fill="auto"/>
          </w:tcPr>
          <w:p w14:paraId="72441F9D" w14:textId="30781AAE" w:rsidR="00146FD5" w:rsidRDefault="00146FD5" w:rsidP="00146FD5">
            <w:pPr>
              <w:pStyle w:val="TAL"/>
              <w:keepNext w:val="0"/>
              <w:keepLines w:val="0"/>
              <w:rPr>
                <w:bCs/>
                <w:sz w:val="16"/>
                <w:szCs w:val="16"/>
              </w:rPr>
            </w:pPr>
            <w:r>
              <w:rPr>
                <w:bCs/>
                <w:sz w:val="16"/>
                <w:szCs w:val="16"/>
              </w:rPr>
              <w:t>8.1.8.1.2</w:t>
            </w:r>
          </w:p>
        </w:tc>
        <w:tc>
          <w:tcPr>
            <w:tcW w:w="3493" w:type="dxa"/>
            <w:gridSpan w:val="4"/>
            <w:tcBorders>
              <w:bottom w:val="single" w:sz="4" w:space="0" w:color="auto"/>
            </w:tcBorders>
            <w:shd w:val="clear" w:color="auto" w:fill="auto"/>
          </w:tcPr>
          <w:p w14:paraId="3A7DBA34" w14:textId="0AA4498D" w:rsidR="00146FD5" w:rsidRPr="00D97B5A" w:rsidRDefault="00146FD5" w:rsidP="00146FD5">
            <w:pPr>
              <w:pStyle w:val="TAL"/>
              <w:rPr>
                <w:bCs/>
                <w:sz w:val="16"/>
                <w:szCs w:val="16"/>
              </w:rPr>
            </w:pPr>
            <w:r w:rsidRPr="00457FB0">
              <w:rPr>
                <w:bCs/>
                <w:sz w:val="16"/>
                <w:szCs w:val="16"/>
              </w:rPr>
              <w:t>Measurement configuration control and reporting for Shared spectrum / RMTC / RSSI measurements / Channel Occupancy reporting / inter-frequency</w:t>
            </w:r>
          </w:p>
        </w:tc>
        <w:tc>
          <w:tcPr>
            <w:tcW w:w="813" w:type="dxa"/>
            <w:gridSpan w:val="4"/>
            <w:tcBorders>
              <w:bottom w:val="single" w:sz="4" w:space="0" w:color="auto"/>
            </w:tcBorders>
            <w:shd w:val="clear" w:color="auto" w:fill="auto"/>
          </w:tcPr>
          <w:p w14:paraId="045D3396" w14:textId="5BA64C82" w:rsidR="00146FD5" w:rsidRDefault="00146FD5" w:rsidP="00146FD5">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0690BB0A" w14:textId="15D21077" w:rsidR="00146FD5" w:rsidDel="001352ED" w:rsidRDefault="00146FD5" w:rsidP="00146FD5">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79643549" w14:textId="36CE54A9" w:rsidR="00146FD5" w:rsidRPr="00D97B5A" w:rsidRDefault="00146FD5" w:rsidP="00146FD5">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146FD5" w:rsidRPr="003F7263" w14:paraId="1633B8D7" w14:textId="77777777" w:rsidTr="00146FD5">
        <w:trPr>
          <w:gridBefore w:val="1"/>
          <w:wBefore w:w="32" w:type="dxa"/>
          <w:jc w:val="center"/>
        </w:trPr>
        <w:tc>
          <w:tcPr>
            <w:tcW w:w="1087" w:type="dxa"/>
            <w:gridSpan w:val="3"/>
            <w:tcBorders>
              <w:bottom w:val="single" w:sz="4" w:space="0" w:color="auto"/>
            </w:tcBorders>
            <w:shd w:val="clear" w:color="auto" w:fill="D9D9D9"/>
          </w:tcPr>
          <w:p w14:paraId="4C371095" w14:textId="48751A50" w:rsidR="00146FD5" w:rsidRPr="003F7263" w:rsidRDefault="00146FD5" w:rsidP="00146FD5">
            <w:pPr>
              <w:pStyle w:val="TAL"/>
              <w:keepNext w:val="0"/>
              <w:keepLines w:val="0"/>
              <w:rPr>
                <w:bCs/>
                <w:sz w:val="16"/>
                <w:szCs w:val="16"/>
              </w:rPr>
            </w:pPr>
            <w:r w:rsidRPr="00A51B27">
              <w:rPr>
                <w:b/>
                <w:sz w:val="16"/>
                <w:szCs w:val="16"/>
              </w:rPr>
              <w:t>8.1.8.2</w:t>
            </w:r>
          </w:p>
        </w:tc>
        <w:tc>
          <w:tcPr>
            <w:tcW w:w="3493" w:type="dxa"/>
            <w:gridSpan w:val="4"/>
            <w:tcBorders>
              <w:bottom w:val="single" w:sz="4" w:space="0" w:color="auto"/>
            </w:tcBorders>
            <w:shd w:val="clear" w:color="auto" w:fill="D9D9D9"/>
          </w:tcPr>
          <w:p w14:paraId="7784120C" w14:textId="4F7F5A0F" w:rsidR="00146FD5" w:rsidRPr="003F7263" w:rsidRDefault="00146FD5" w:rsidP="00146FD5">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D9D9D9"/>
          </w:tcPr>
          <w:p w14:paraId="20B5421C" w14:textId="77777777" w:rsidR="00146FD5" w:rsidRPr="003F7263" w:rsidRDefault="00146FD5" w:rsidP="00146FD5">
            <w:pPr>
              <w:pStyle w:val="TAC"/>
              <w:keepNext w:val="0"/>
              <w:keepLines w:val="0"/>
              <w:rPr>
                <w:bCs/>
                <w:sz w:val="16"/>
                <w:szCs w:val="16"/>
              </w:rPr>
            </w:pPr>
          </w:p>
        </w:tc>
        <w:tc>
          <w:tcPr>
            <w:tcW w:w="1168" w:type="dxa"/>
            <w:gridSpan w:val="4"/>
            <w:tcBorders>
              <w:bottom w:val="single" w:sz="4" w:space="0" w:color="auto"/>
            </w:tcBorders>
            <w:shd w:val="clear" w:color="auto" w:fill="D9D9D9"/>
          </w:tcPr>
          <w:p w14:paraId="64B5E770" w14:textId="77777777" w:rsidR="00146FD5" w:rsidRPr="003F7263" w:rsidRDefault="00146FD5" w:rsidP="00146FD5">
            <w:pPr>
              <w:pStyle w:val="TAC"/>
              <w:keepNext w:val="0"/>
              <w:keepLines w:val="0"/>
              <w:rPr>
                <w:bCs/>
                <w:sz w:val="16"/>
                <w:szCs w:val="16"/>
              </w:rPr>
            </w:pPr>
          </w:p>
        </w:tc>
        <w:tc>
          <w:tcPr>
            <w:tcW w:w="3684" w:type="dxa"/>
            <w:gridSpan w:val="5"/>
            <w:tcBorders>
              <w:bottom w:val="single" w:sz="4" w:space="0" w:color="auto"/>
            </w:tcBorders>
            <w:shd w:val="clear" w:color="auto" w:fill="D9D9D9"/>
          </w:tcPr>
          <w:p w14:paraId="317CA787" w14:textId="77777777" w:rsidR="00146FD5" w:rsidRPr="003F7263" w:rsidRDefault="00146FD5" w:rsidP="00146FD5">
            <w:pPr>
              <w:pStyle w:val="TAL"/>
              <w:keepNext w:val="0"/>
              <w:keepLines w:val="0"/>
              <w:rPr>
                <w:bCs/>
                <w:sz w:val="16"/>
                <w:szCs w:val="16"/>
              </w:rPr>
            </w:pPr>
          </w:p>
        </w:tc>
      </w:tr>
      <w:tr w:rsidR="00146FD5" w:rsidRPr="003F7263" w14:paraId="2350807E" w14:textId="77777777" w:rsidTr="00146FD5">
        <w:trPr>
          <w:gridBefore w:val="1"/>
          <w:wBefore w:w="32" w:type="dxa"/>
          <w:jc w:val="center"/>
        </w:trPr>
        <w:tc>
          <w:tcPr>
            <w:tcW w:w="1087" w:type="dxa"/>
            <w:gridSpan w:val="3"/>
            <w:tcBorders>
              <w:bottom w:val="single" w:sz="4" w:space="0" w:color="auto"/>
            </w:tcBorders>
            <w:shd w:val="clear" w:color="auto" w:fill="auto"/>
          </w:tcPr>
          <w:p w14:paraId="5AF9B519" w14:textId="63AED9F9" w:rsidR="00146FD5" w:rsidRPr="003F7263" w:rsidRDefault="00146FD5" w:rsidP="00146FD5">
            <w:pPr>
              <w:pStyle w:val="TAL"/>
              <w:keepNext w:val="0"/>
              <w:keepLines w:val="0"/>
              <w:rPr>
                <w:bCs/>
                <w:sz w:val="16"/>
                <w:szCs w:val="16"/>
              </w:rPr>
            </w:pPr>
            <w:r>
              <w:rPr>
                <w:bCs/>
                <w:sz w:val="16"/>
                <w:szCs w:val="16"/>
              </w:rPr>
              <w:t>8.1.8.2.1</w:t>
            </w:r>
          </w:p>
        </w:tc>
        <w:tc>
          <w:tcPr>
            <w:tcW w:w="3493" w:type="dxa"/>
            <w:gridSpan w:val="4"/>
            <w:tcBorders>
              <w:bottom w:val="single" w:sz="4" w:space="0" w:color="auto"/>
            </w:tcBorders>
            <w:shd w:val="clear" w:color="auto" w:fill="auto"/>
          </w:tcPr>
          <w:p w14:paraId="38A56995" w14:textId="45ED0E35" w:rsidR="00146FD5" w:rsidRPr="003F7263" w:rsidRDefault="00146FD5" w:rsidP="00146FD5">
            <w:pPr>
              <w:pStyle w:val="TAL"/>
              <w:rPr>
                <w:bCs/>
                <w:sz w:val="16"/>
                <w:szCs w:val="16"/>
              </w:rPr>
            </w:pPr>
            <w:r w:rsidRPr="00BC44D6">
              <w:rPr>
                <w:bCs/>
                <w:sz w:val="16"/>
                <w:szCs w:val="16"/>
              </w:rPr>
              <w:t>Paging monitoring / multiple PDCCH monitoring occasions / Short message indication / stopPagingMonitoring</w:t>
            </w:r>
          </w:p>
        </w:tc>
        <w:tc>
          <w:tcPr>
            <w:tcW w:w="813" w:type="dxa"/>
            <w:gridSpan w:val="4"/>
            <w:tcBorders>
              <w:bottom w:val="single" w:sz="4" w:space="0" w:color="auto"/>
            </w:tcBorders>
            <w:shd w:val="clear" w:color="auto" w:fill="auto"/>
          </w:tcPr>
          <w:p w14:paraId="3CD04961" w14:textId="3246DE8C" w:rsidR="00146FD5" w:rsidRPr="003F7263" w:rsidRDefault="00146FD5" w:rsidP="00146FD5">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1D9BD652" w14:textId="73E225C8" w:rsidR="00146FD5" w:rsidRPr="003F7263" w:rsidRDefault="00146FD5" w:rsidP="00146FD5">
            <w:pPr>
              <w:pStyle w:val="TAC"/>
              <w:keepNext w:val="0"/>
              <w:keepLines w:val="0"/>
              <w:rPr>
                <w:bCs/>
                <w:sz w:val="16"/>
                <w:szCs w:val="16"/>
              </w:rPr>
            </w:pPr>
            <w:r>
              <w:rPr>
                <w:bCs/>
                <w:sz w:val="16"/>
                <w:szCs w:val="16"/>
              </w:rPr>
              <w:t>C217</w:t>
            </w:r>
          </w:p>
        </w:tc>
        <w:tc>
          <w:tcPr>
            <w:tcW w:w="3684" w:type="dxa"/>
            <w:gridSpan w:val="5"/>
            <w:tcBorders>
              <w:bottom w:val="single" w:sz="4" w:space="0" w:color="auto"/>
            </w:tcBorders>
            <w:shd w:val="clear" w:color="auto" w:fill="auto"/>
          </w:tcPr>
          <w:p w14:paraId="7E79D796" w14:textId="6737F06F" w:rsidR="00146FD5" w:rsidRPr="003F7263" w:rsidRDefault="00146FD5" w:rsidP="00146FD5">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146FD5" w:rsidRPr="003F7263" w14:paraId="06E66EFD" w14:textId="77777777" w:rsidTr="00146FD5">
        <w:trPr>
          <w:gridBefore w:val="1"/>
          <w:wBefore w:w="32" w:type="dxa"/>
          <w:jc w:val="center"/>
        </w:trPr>
        <w:tc>
          <w:tcPr>
            <w:tcW w:w="1087" w:type="dxa"/>
            <w:gridSpan w:val="3"/>
            <w:tcBorders>
              <w:bottom w:val="single" w:sz="4" w:space="0" w:color="auto"/>
            </w:tcBorders>
            <w:shd w:val="clear" w:color="auto" w:fill="auto"/>
          </w:tcPr>
          <w:p w14:paraId="479DA304" w14:textId="472AD813" w:rsidR="00146FD5" w:rsidRDefault="00146FD5" w:rsidP="00146FD5">
            <w:pPr>
              <w:pStyle w:val="TAL"/>
              <w:keepNext w:val="0"/>
              <w:keepLines w:val="0"/>
              <w:rPr>
                <w:bCs/>
                <w:sz w:val="16"/>
                <w:szCs w:val="16"/>
              </w:rPr>
            </w:pPr>
            <w:r>
              <w:rPr>
                <w:bCs/>
                <w:sz w:val="16"/>
                <w:szCs w:val="16"/>
              </w:rPr>
              <w:t>8.1.8.2.2</w:t>
            </w:r>
          </w:p>
        </w:tc>
        <w:tc>
          <w:tcPr>
            <w:tcW w:w="3493" w:type="dxa"/>
            <w:gridSpan w:val="4"/>
            <w:tcBorders>
              <w:bottom w:val="single" w:sz="4" w:space="0" w:color="auto"/>
            </w:tcBorders>
            <w:shd w:val="clear" w:color="auto" w:fill="auto"/>
          </w:tcPr>
          <w:p w14:paraId="0583B16A" w14:textId="51B02353" w:rsidR="00146FD5" w:rsidRPr="00BC44D6" w:rsidRDefault="00146FD5" w:rsidP="00146FD5">
            <w:pPr>
              <w:pStyle w:val="TAL"/>
              <w:rPr>
                <w:bCs/>
                <w:sz w:val="16"/>
                <w:szCs w:val="16"/>
              </w:rPr>
            </w:pPr>
            <w:r w:rsidRPr="00457FB0">
              <w:rPr>
                <w:bCs/>
                <w:sz w:val="16"/>
                <w:szCs w:val="16"/>
              </w:rPr>
              <w:t>Paging monitoring / multiple PDCCH monitoring occasions / Short message indication / stopPagingMonitoring / RRC inactive</w:t>
            </w:r>
          </w:p>
        </w:tc>
        <w:tc>
          <w:tcPr>
            <w:tcW w:w="813" w:type="dxa"/>
            <w:gridSpan w:val="4"/>
            <w:tcBorders>
              <w:bottom w:val="single" w:sz="4" w:space="0" w:color="auto"/>
            </w:tcBorders>
            <w:shd w:val="clear" w:color="auto" w:fill="auto"/>
          </w:tcPr>
          <w:p w14:paraId="2839E4A2" w14:textId="6D47F97F" w:rsidR="00146FD5" w:rsidRDefault="00146FD5" w:rsidP="00146FD5">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5004EC5F" w14:textId="4D57648D" w:rsidR="00146FD5" w:rsidDel="001352ED" w:rsidRDefault="00146FD5" w:rsidP="00146FD5">
            <w:pPr>
              <w:pStyle w:val="TAC"/>
              <w:keepNext w:val="0"/>
              <w:keepLines w:val="0"/>
              <w:rPr>
                <w:bCs/>
                <w:sz w:val="16"/>
                <w:szCs w:val="16"/>
              </w:rPr>
            </w:pPr>
            <w:r>
              <w:rPr>
                <w:bCs/>
                <w:sz w:val="16"/>
                <w:szCs w:val="16"/>
              </w:rPr>
              <w:t>C247</w:t>
            </w:r>
          </w:p>
        </w:tc>
        <w:tc>
          <w:tcPr>
            <w:tcW w:w="3684" w:type="dxa"/>
            <w:gridSpan w:val="5"/>
            <w:tcBorders>
              <w:bottom w:val="single" w:sz="4" w:space="0" w:color="auto"/>
            </w:tcBorders>
            <w:shd w:val="clear" w:color="auto" w:fill="auto"/>
          </w:tcPr>
          <w:p w14:paraId="67ECEA53" w14:textId="6C197D62" w:rsidR="00146FD5" w:rsidRPr="00F47676" w:rsidRDefault="00146FD5" w:rsidP="00146FD5">
            <w:pPr>
              <w:pStyle w:val="TAL"/>
              <w:keepNext w:val="0"/>
              <w:keepLines w:val="0"/>
              <w:rPr>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p>
        </w:tc>
      </w:tr>
      <w:tr w:rsidR="00146FD5" w:rsidRPr="003F7263" w14:paraId="4E94C70B" w14:textId="77777777" w:rsidTr="003B0A24">
        <w:trPr>
          <w:gridAfter w:val="4"/>
          <w:wAfter w:w="214" w:type="dxa"/>
          <w:jc w:val="center"/>
        </w:trPr>
        <w:tc>
          <w:tcPr>
            <w:tcW w:w="1062" w:type="dxa"/>
            <w:gridSpan w:val="2"/>
            <w:tcBorders>
              <w:bottom w:val="single" w:sz="4" w:space="0" w:color="auto"/>
            </w:tcBorders>
            <w:shd w:val="clear" w:color="auto" w:fill="D9D9D9"/>
          </w:tcPr>
          <w:p w14:paraId="49D06668" w14:textId="6CEFE2F0" w:rsidR="00146FD5" w:rsidRPr="003F7263" w:rsidRDefault="00146FD5" w:rsidP="00146FD5">
            <w:pPr>
              <w:pStyle w:val="TAL"/>
              <w:keepNext w:val="0"/>
              <w:keepLines w:val="0"/>
              <w:rPr>
                <w:sz w:val="16"/>
                <w:szCs w:val="16"/>
              </w:rPr>
            </w:pPr>
            <w:r w:rsidRPr="003F7263">
              <w:rPr>
                <w:rFonts w:cs="Arial"/>
                <w:b/>
                <w:bCs/>
                <w:sz w:val="16"/>
                <w:szCs w:val="16"/>
                <w:lang w:eastAsia="en-US"/>
              </w:rPr>
              <w:t>8.2</w:t>
            </w:r>
          </w:p>
        </w:tc>
        <w:tc>
          <w:tcPr>
            <w:tcW w:w="3473" w:type="dxa"/>
            <w:gridSpan w:val="3"/>
            <w:tcBorders>
              <w:bottom w:val="single" w:sz="4" w:space="0" w:color="auto"/>
            </w:tcBorders>
            <w:shd w:val="clear" w:color="auto" w:fill="D9D9D9"/>
          </w:tcPr>
          <w:p w14:paraId="5AF58CC1" w14:textId="49E20FF7" w:rsidR="00146FD5" w:rsidRPr="003F7263" w:rsidRDefault="00146FD5" w:rsidP="00146FD5">
            <w:pPr>
              <w:pStyle w:val="TAL"/>
              <w:rPr>
                <w:sz w:val="16"/>
                <w:szCs w:val="16"/>
              </w:rPr>
            </w:pPr>
            <w:r w:rsidRPr="003F7263">
              <w:rPr>
                <w:rFonts w:cs="Arial"/>
                <w:b/>
                <w:bCs/>
                <w:sz w:val="16"/>
                <w:szCs w:val="16"/>
                <w:lang w:eastAsia="en-US"/>
              </w:rPr>
              <w:t>MR-DC RRC</w:t>
            </w:r>
          </w:p>
        </w:tc>
        <w:tc>
          <w:tcPr>
            <w:tcW w:w="807" w:type="dxa"/>
            <w:gridSpan w:val="4"/>
            <w:tcBorders>
              <w:bottom w:val="single" w:sz="4" w:space="0" w:color="auto"/>
            </w:tcBorders>
            <w:shd w:val="clear" w:color="auto" w:fill="D9D9D9"/>
          </w:tcPr>
          <w:p w14:paraId="1925B450" w14:textId="77777777" w:rsidR="00146FD5" w:rsidRPr="003F7263" w:rsidRDefault="00146FD5" w:rsidP="00146FD5">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6831FA0" w14:textId="77777777" w:rsidR="00146FD5" w:rsidRPr="003F7263" w:rsidRDefault="00146FD5" w:rsidP="00146FD5">
            <w:pPr>
              <w:pStyle w:val="TAC"/>
              <w:keepNext w:val="0"/>
              <w:keepLines w:val="0"/>
              <w:rPr>
                <w:sz w:val="16"/>
                <w:szCs w:val="16"/>
              </w:rPr>
            </w:pPr>
          </w:p>
        </w:tc>
        <w:tc>
          <w:tcPr>
            <w:tcW w:w="3560" w:type="dxa"/>
            <w:gridSpan w:val="4"/>
            <w:tcBorders>
              <w:bottom w:val="single" w:sz="4" w:space="0" w:color="auto"/>
            </w:tcBorders>
            <w:shd w:val="clear" w:color="auto" w:fill="D9D9D9"/>
          </w:tcPr>
          <w:p w14:paraId="7F6130A9" w14:textId="77777777" w:rsidR="00146FD5" w:rsidRPr="003F7263" w:rsidRDefault="00146FD5" w:rsidP="00146FD5">
            <w:pPr>
              <w:pStyle w:val="TAL"/>
              <w:keepNext w:val="0"/>
              <w:keepLines w:val="0"/>
              <w:rPr>
                <w:sz w:val="16"/>
                <w:szCs w:val="16"/>
              </w:rPr>
            </w:pPr>
          </w:p>
        </w:tc>
      </w:tr>
      <w:tr w:rsidR="00146FD5" w:rsidRPr="003F7263" w14:paraId="1C639CC5" w14:textId="77777777" w:rsidTr="003B0A24">
        <w:trPr>
          <w:gridAfter w:val="4"/>
          <w:wAfter w:w="214" w:type="dxa"/>
          <w:jc w:val="center"/>
        </w:trPr>
        <w:tc>
          <w:tcPr>
            <w:tcW w:w="1062" w:type="dxa"/>
            <w:gridSpan w:val="2"/>
            <w:tcBorders>
              <w:bottom w:val="single" w:sz="4" w:space="0" w:color="auto"/>
            </w:tcBorders>
            <w:shd w:val="clear" w:color="auto" w:fill="E6E6E6"/>
          </w:tcPr>
          <w:p w14:paraId="7CBA7AAC"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8.2.1</w:t>
            </w:r>
          </w:p>
        </w:tc>
        <w:tc>
          <w:tcPr>
            <w:tcW w:w="3473" w:type="dxa"/>
            <w:gridSpan w:val="3"/>
            <w:tcBorders>
              <w:bottom w:val="single" w:sz="4" w:space="0" w:color="auto"/>
            </w:tcBorders>
            <w:shd w:val="clear" w:color="auto" w:fill="E6E6E6"/>
          </w:tcPr>
          <w:p w14:paraId="190107D5" w14:textId="10019D33"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7" w:type="dxa"/>
            <w:gridSpan w:val="4"/>
            <w:tcBorders>
              <w:bottom w:val="single" w:sz="4" w:space="0" w:color="auto"/>
            </w:tcBorders>
            <w:shd w:val="clear" w:color="auto" w:fill="E6E6E6"/>
          </w:tcPr>
          <w:p w14:paraId="579626DB" w14:textId="77777777" w:rsidR="00146FD5" w:rsidRPr="003F7263" w:rsidRDefault="00146FD5" w:rsidP="00146FD5">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65D8D68" w14:textId="77777777" w:rsidR="00146FD5" w:rsidRPr="003F7263" w:rsidRDefault="00146FD5" w:rsidP="00146FD5">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E068D32" w14:textId="77777777" w:rsidR="00146FD5" w:rsidRPr="003F7263" w:rsidRDefault="00146FD5" w:rsidP="00146FD5">
            <w:pPr>
              <w:pStyle w:val="TAL"/>
              <w:keepNext w:val="0"/>
              <w:keepLines w:val="0"/>
              <w:rPr>
                <w:rFonts w:cs="Arial"/>
                <w:sz w:val="16"/>
                <w:szCs w:val="16"/>
                <w:lang w:eastAsia="en-US"/>
              </w:rPr>
            </w:pPr>
          </w:p>
        </w:tc>
      </w:tr>
      <w:tr w:rsidR="00146FD5" w:rsidRPr="003F7263" w14:paraId="62E2437B" w14:textId="77777777" w:rsidTr="003B0A24">
        <w:trPr>
          <w:gridAfter w:val="4"/>
          <w:wAfter w:w="214" w:type="dxa"/>
          <w:jc w:val="center"/>
        </w:trPr>
        <w:tc>
          <w:tcPr>
            <w:tcW w:w="1062" w:type="dxa"/>
            <w:gridSpan w:val="2"/>
            <w:tcBorders>
              <w:bottom w:val="single" w:sz="4" w:space="0" w:color="auto"/>
            </w:tcBorders>
            <w:shd w:val="clear" w:color="auto" w:fill="E6E6E6"/>
          </w:tcPr>
          <w:p w14:paraId="3481F0BB"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8.2.1.1</w:t>
            </w:r>
          </w:p>
        </w:tc>
        <w:tc>
          <w:tcPr>
            <w:tcW w:w="3473" w:type="dxa"/>
            <w:gridSpan w:val="3"/>
            <w:tcBorders>
              <w:bottom w:val="single" w:sz="4" w:space="0" w:color="auto"/>
            </w:tcBorders>
            <w:shd w:val="clear" w:color="auto" w:fill="E6E6E6"/>
          </w:tcPr>
          <w:p w14:paraId="77FD147D"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7" w:type="dxa"/>
            <w:gridSpan w:val="4"/>
            <w:tcBorders>
              <w:bottom w:val="single" w:sz="4" w:space="0" w:color="auto"/>
            </w:tcBorders>
            <w:shd w:val="clear" w:color="auto" w:fill="E6E6E6"/>
          </w:tcPr>
          <w:p w14:paraId="43080874" w14:textId="77777777" w:rsidR="00146FD5" w:rsidRPr="003F7263" w:rsidRDefault="00146FD5" w:rsidP="00146FD5">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6392C86" w14:textId="77777777" w:rsidR="00146FD5" w:rsidRPr="003F7263" w:rsidRDefault="00146FD5" w:rsidP="00146FD5">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7A6DD71C" w14:textId="77777777" w:rsidR="00146FD5" w:rsidRPr="003F7263" w:rsidRDefault="00146FD5" w:rsidP="00146FD5">
            <w:pPr>
              <w:pStyle w:val="TAL"/>
              <w:keepNext w:val="0"/>
              <w:keepLines w:val="0"/>
              <w:rPr>
                <w:rFonts w:cs="Arial"/>
                <w:sz w:val="16"/>
                <w:szCs w:val="16"/>
                <w:lang w:eastAsia="en-US"/>
              </w:rPr>
            </w:pPr>
          </w:p>
        </w:tc>
      </w:tr>
      <w:tr w:rsidR="00146FD5" w:rsidRPr="003F7263" w14:paraId="375DC524" w14:textId="77777777" w:rsidTr="003B0A24">
        <w:trPr>
          <w:gridAfter w:val="4"/>
          <w:wAfter w:w="214" w:type="dxa"/>
          <w:jc w:val="center"/>
        </w:trPr>
        <w:tc>
          <w:tcPr>
            <w:tcW w:w="1062" w:type="dxa"/>
            <w:gridSpan w:val="2"/>
            <w:tcBorders>
              <w:bottom w:val="single" w:sz="4" w:space="0" w:color="auto"/>
            </w:tcBorders>
            <w:shd w:val="clear" w:color="auto" w:fill="auto"/>
          </w:tcPr>
          <w:p w14:paraId="1D43BEB2" w14:textId="77777777" w:rsidR="00146FD5" w:rsidRPr="003F7263" w:rsidRDefault="00146FD5" w:rsidP="00146FD5">
            <w:pPr>
              <w:pStyle w:val="TAL"/>
              <w:keepNext w:val="0"/>
              <w:keepLines w:val="0"/>
              <w:rPr>
                <w:rFonts w:cs="Arial"/>
                <w:bCs/>
                <w:sz w:val="16"/>
                <w:szCs w:val="16"/>
                <w:lang w:eastAsia="en-US"/>
              </w:rPr>
            </w:pPr>
            <w:r w:rsidRPr="003F7263">
              <w:rPr>
                <w:rFonts w:cs="Arial"/>
                <w:bCs/>
                <w:sz w:val="16"/>
                <w:szCs w:val="16"/>
                <w:lang w:eastAsia="en-US"/>
              </w:rPr>
              <w:t>8.2.1.1.1</w:t>
            </w:r>
          </w:p>
        </w:tc>
        <w:tc>
          <w:tcPr>
            <w:tcW w:w="3473" w:type="dxa"/>
            <w:gridSpan w:val="3"/>
            <w:tcBorders>
              <w:bottom w:val="single" w:sz="4" w:space="0" w:color="auto"/>
            </w:tcBorders>
            <w:shd w:val="clear" w:color="auto" w:fill="auto"/>
          </w:tcPr>
          <w:p w14:paraId="4AF7738D" w14:textId="77777777" w:rsidR="00146FD5" w:rsidRPr="003F7263" w:rsidRDefault="00146FD5" w:rsidP="00146FD5">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7" w:type="dxa"/>
            <w:gridSpan w:val="4"/>
            <w:tcBorders>
              <w:bottom w:val="single" w:sz="4" w:space="0" w:color="auto"/>
            </w:tcBorders>
            <w:shd w:val="clear" w:color="auto" w:fill="auto"/>
          </w:tcPr>
          <w:p w14:paraId="1218CD9B" w14:textId="77777777" w:rsidR="00146FD5" w:rsidRPr="003F7263" w:rsidRDefault="00146FD5" w:rsidP="00146FD5">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C945D91" w14:textId="77777777" w:rsidR="00146FD5" w:rsidRPr="003F7263" w:rsidRDefault="00146FD5" w:rsidP="00146FD5">
            <w:pPr>
              <w:pStyle w:val="TAC"/>
              <w:keepNext w:val="0"/>
              <w:keepLines w:val="0"/>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2D66E99"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1067C5B2" w14:textId="77777777" w:rsidTr="003B0A24">
        <w:trPr>
          <w:gridAfter w:val="4"/>
          <w:wAfter w:w="214" w:type="dxa"/>
          <w:jc w:val="center"/>
        </w:trPr>
        <w:tc>
          <w:tcPr>
            <w:tcW w:w="1062" w:type="dxa"/>
            <w:gridSpan w:val="2"/>
            <w:tcBorders>
              <w:bottom w:val="single" w:sz="4" w:space="0" w:color="auto"/>
            </w:tcBorders>
            <w:shd w:val="clear" w:color="auto" w:fill="auto"/>
          </w:tcPr>
          <w:p w14:paraId="7FB9097C" w14:textId="388891E7" w:rsidR="00146FD5" w:rsidRPr="003F7263" w:rsidRDefault="00146FD5" w:rsidP="00146FD5">
            <w:pPr>
              <w:pStyle w:val="TAL"/>
              <w:keepNext w:val="0"/>
              <w:keepLines w:val="0"/>
              <w:rPr>
                <w:rFonts w:cs="Arial"/>
                <w:bCs/>
                <w:sz w:val="16"/>
                <w:szCs w:val="16"/>
                <w:lang w:eastAsia="en-US"/>
              </w:rPr>
            </w:pPr>
            <w:r w:rsidRPr="003F7263">
              <w:rPr>
                <w:bCs/>
                <w:sz w:val="16"/>
                <w:szCs w:val="16"/>
              </w:rPr>
              <w:t>8.2.1.1.2</w:t>
            </w:r>
          </w:p>
        </w:tc>
        <w:tc>
          <w:tcPr>
            <w:tcW w:w="3473" w:type="dxa"/>
            <w:gridSpan w:val="3"/>
            <w:tcBorders>
              <w:bottom w:val="single" w:sz="4" w:space="0" w:color="auto"/>
            </w:tcBorders>
            <w:shd w:val="clear" w:color="auto" w:fill="auto"/>
          </w:tcPr>
          <w:p w14:paraId="78ADCF02" w14:textId="6A522AF9" w:rsidR="00146FD5" w:rsidRPr="003F7263" w:rsidRDefault="00146FD5" w:rsidP="00146FD5">
            <w:pPr>
              <w:pStyle w:val="TAL"/>
              <w:keepNext w:val="0"/>
              <w:keepLines w:val="0"/>
              <w:rPr>
                <w:rFonts w:cs="Arial"/>
                <w:bCs/>
                <w:sz w:val="16"/>
                <w:szCs w:val="16"/>
                <w:lang w:eastAsia="en-US"/>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EEB6E65" w14:textId="6D478D69" w:rsidR="00146FD5" w:rsidRPr="003F7263" w:rsidRDefault="00146FD5" w:rsidP="00146FD5">
            <w:pPr>
              <w:pStyle w:val="TAC"/>
              <w:keepNext w:val="0"/>
              <w:keepLines w:val="0"/>
              <w:rPr>
                <w:rFonts w:cs="Arial"/>
                <w:bCs/>
                <w:sz w:val="16"/>
                <w:szCs w:val="16"/>
                <w:lang w:eastAsia="en-US"/>
              </w:rPr>
            </w:pPr>
            <w:r w:rsidRPr="003F7263">
              <w:rPr>
                <w:bCs/>
                <w:sz w:val="16"/>
                <w:szCs w:val="16"/>
              </w:rPr>
              <w:t>Rel-15</w:t>
            </w:r>
          </w:p>
        </w:tc>
        <w:tc>
          <w:tcPr>
            <w:tcW w:w="1161" w:type="dxa"/>
            <w:gridSpan w:val="4"/>
            <w:tcBorders>
              <w:bottom w:val="single" w:sz="4" w:space="0" w:color="auto"/>
            </w:tcBorders>
            <w:shd w:val="clear" w:color="auto" w:fill="auto"/>
          </w:tcPr>
          <w:p w14:paraId="68F6FD78" w14:textId="20908C01" w:rsidR="00146FD5" w:rsidRPr="003F7263" w:rsidRDefault="00146FD5" w:rsidP="00146FD5">
            <w:pPr>
              <w:pStyle w:val="TAC"/>
              <w:keepNext w:val="0"/>
              <w:keepLines w:val="0"/>
              <w:rPr>
                <w:rFonts w:cs="Arial"/>
                <w:bCs/>
                <w:sz w:val="16"/>
                <w:szCs w:val="16"/>
                <w:lang w:eastAsia="en-US"/>
              </w:rPr>
            </w:pPr>
            <w:r w:rsidRPr="003F7263">
              <w:rPr>
                <w:bCs/>
                <w:sz w:val="16"/>
                <w:szCs w:val="16"/>
                <w:lang w:eastAsia="zh-CN"/>
              </w:rPr>
              <w:t>C160</w:t>
            </w:r>
          </w:p>
        </w:tc>
        <w:tc>
          <w:tcPr>
            <w:tcW w:w="3560" w:type="dxa"/>
            <w:gridSpan w:val="4"/>
            <w:tcBorders>
              <w:bottom w:val="single" w:sz="4" w:space="0" w:color="auto"/>
            </w:tcBorders>
            <w:shd w:val="clear" w:color="auto" w:fill="auto"/>
          </w:tcPr>
          <w:p w14:paraId="6666CA32" w14:textId="0C238439" w:rsidR="00146FD5" w:rsidRPr="003F7263" w:rsidRDefault="00146FD5" w:rsidP="00146FD5">
            <w:pPr>
              <w:pStyle w:val="TAL"/>
              <w:keepNext w:val="0"/>
              <w:keepLines w:val="0"/>
              <w:rPr>
                <w:rFonts w:cs="Arial"/>
                <w:bCs/>
                <w:sz w:val="16"/>
                <w:szCs w:val="16"/>
                <w:lang w:eastAsia="en-US"/>
              </w:rPr>
            </w:pPr>
            <w:r w:rsidRPr="003F7263">
              <w:rPr>
                <w:bCs/>
                <w:sz w:val="16"/>
                <w:szCs w:val="16"/>
              </w:rPr>
              <w:t>UEs supporting NE-DC</w:t>
            </w:r>
          </w:p>
        </w:tc>
      </w:tr>
      <w:tr w:rsidR="00146FD5" w:rsidRPr="003F7263" w14:paraId="263AE5B3" w14:textId="77777777" w:rsidTr="003B0A24">
        <w:trPr>
          <w:gridAfter w:val="4"/>
          <w:wAfter w:w="214" w:type="dxa"/>
          <w:jc w:val="center"/>
        </w:trPr>
        <w:tc>
          <w:tcPr>
            <w:tcW w:w="1062" w:type="dxa"/>
            <w:gridSpan w:val="2"/>
            <w:tcBorders>
              <w:bottom w:val="single" w:sz="4" w:space="0" w:color="auto"/>
            </w:tcBorders>
            <w:shd w:val="clear" w:color="auto" w:fill="auto"/>
          </w:tcPr>
          <w:p w14:paraId="42B70A46" w14:textId="79F88265"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8.2.1.2</w:t>
            </w:r>
          </w:p>
        </w:tc>
        <w:tc>
          <w:tcPr>
            <w:tcW w:w="3473" w:type="dxa"/>
            <w:gridSpan w:val="3"/>
            <w:tcBorders>
              <w:bottom w:val="single" w:sz="4" w:space="0" w:color="auto"/>
            </w:tcBorders>
            <w:shd w:val="clear" w:color="auto" w:fill="auto"/>
          </w:tcPr>
          <w:p w14:paraId="0311E50B" w14:textId="4DAF455E"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Void</w:t>
            </w:r>
          </w:p>
        </w:tc>
        <w:tc>
          <w:tcPr>
            <w:tcW w:w="807" w:type="dxa"/>
            <w:gridSpan w:val="4"/>
            <w:tcBorders>
              <w:bottom w:val="single" w:sz="4" w:space="0" w:color="auto"/>
            </w:tcBorders>
            <w:shd w:val="clear" w:color="auto" w:fill="auto"/>
          </w:tcPr>
          <w:p w14:paraId="608C80A8" w14:textId="77777777" w:rsidR="00146FD5" w:rsidRPr="003F7263" w:rsidRDefault="00146FD5" w:rsidP="00146FD5">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09308694" w14:textId="77777777" w:rsidR="00146FD5" w:rsidRPr="003F7263" w:rsidRDefault="00146FD5" w:rsidP="00146FD5">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25A78235" w14:textId="77777777" w:rsidR="00146FD5" w:rsidRPr="003F7263" w:rsidRDefault="00146FD5" w:rsidP="00146FD5">
            <w:pPr>
              <w:pStyle w:val="TAL"/>
              <w:keepNext w:val="0"/>
              <w:keepLines w:val="0"/>
              <w:rPr>
                <w:rFonts w:cs="Arial"/>
                <w:sz w:val="16"/>
                <w:szCs w:val="16"/>
                <w:lang w:eastAsia="en-US"/>
              </w:rPr>
            </w:pPr>
          </w:p>
        </w:tc>
      </w:tr>
      <w:tr w:rsidR="00146FD5" w:rsidRPr="003F7263" w14:paraId="3C5797B4" w14:textId="77777777" w:rsidTr="003B0A24">
        <w:trPr>
          <w:gridAfter w:val="4"/>
          <w:wAfter w:w="214" w:type="dxa"/>
          <w:jc w:val="center"/>
        </w:trPr>
        <w:tc>
          <w:tcPr>
            <w:tcW w:w="1062" w:type="dxa"/>
            <w:gridSpan w:val="2"/>
            <w:tcBorders>
              <w:bottom w:val="single" w:sz="4" w:space="0" w:color="auto"/>
            </w:tcBorders>
            <w:shd w:val="clear" w:color="auto" w:fill="E7E6E6"/>
          </w:tcPr>
          <w:p w14:paraId="2360BC96" w14:textId="77777777" w:rsidR="00146FD5" w:rsidRPr="003F7263" w:rsidRDefault="00146FD5" w:rsidP="00146FD5">
            <w:pPr>
              <w:pStyle w:val="TAL"/>
              <w:keepNext w:val="0"/>
              <w:keepLines w:val="0"/>
              <w:rPr>
                <w:rFonts w:cs="Arial"/>
                <w:sz w:val="16"/>
                <w:szCs w:val="16"/>
                <w:lang w:eastAsia="en-US"/>
              </w:rPr>
            </w:pPr>
            <w:r w:rsidRPr="003F7263">
              <w:rPr>
                <w:rFonts w:cs="Arial"/>
                <w:b/>
                <w:bCs/>
                <w:sz w:val="16"/>
                <w:szCs w:val="16"/>
                <w:lang w:eastAsia="en-US"/>
              </w:rPr>
              <w:t>8.2.2</w:t>
            </w:r>
          </w:p>
        </w:tc>
        <w:tc>
          <w:tcPr>
            <w:tcW w:w="3473" w:type="dxa"/>
            <w:gridSpan w:val="3"/>
            <w:tcBorders>
              <w:bottom w:val="single" w:sz="4" w:space="0" w:color="auto"/>
            </w:tcBorders>
            <w:shd w:val="clear" w:color="auto" w:fill="E7E6E6"/>
          </w:tcPr>
          <w:p w14:paraId="512F9D69" w14:textId="77777777" w:rsidR="00146FD5" w:rsidRPr="003F7263" w:rsidRDefault="00146FD5" w:rsidP="00146FD5">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7" w:type="dxa"/>
            <w:gridSpan w:val="4"/>
            <w:tcBorders>
              <w:bottom w:val="single" w:sz="4" w:space="0" w:color="auto"/>
            </w:tcBorders>
            <w:shd w:val="clear" w:color="auto" w:fill="E7E6E6"/>
          </w:tcPr>
          <w:p w14:paraId="2AB69399"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9490EE1"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2CC8D5A" w14:textId="77777777" w:rsidR="00146FD5" w:rsidRPr="003F7263" w:rsidRDefault="00146FD5" w:rsidP="00146FD5">
            <w:pPr>
              <w:pStyle w:val="TAL"/>
              <w:keepNext w:val="0"/>
              <w:keepLines w:val="0"/>
              <w:rPr>
                <w:rFonts w:cs="Arial"/>
                <w:sz w:val="16"/>
                <w:szCs w:val="16"/>
                <w:lang w:eastAsia="en-US"/>
              </w:rPr>
            </w:pPr>
          </w:p>
        </w:tc>
      </w:tr>
      <w:tr w:rsidR="00146FD5" w:rsidRPr="003F7263" w14:paraId="5B022D89" w14:textId="77777777" w:rsidTr="003B0A24">
        <w:trPr>
          <w:gridAfter w:val="4"/>
          <w:wAfter w:w="214" w:type="dxa"/>
          <w:jc w:val="center"/>
        </w:trPr>
        <w:tc>
          <w:tcPr>
            <w:tcW w:w="1062" w:type="dxa"/>
            <w:gridSpan w:val="2"/>
            <w:tcBorders>
              <w:bottom w:val="single" w:sz="4" w:space="0" w:color="auto"/>
            </w:tcBorders>
            <w:shd w:val="clear" w:color="auto" w:fill="E7E6E6"/>
          </w:tcPr>
          <w:p w14:paraId="07639E59"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8.2.2.1</w:t>
            </w:r>
          </w:p>
        </w:tc>
        <w:tc>
          <w:tcPr>
            <w:tcW w:w="3473" w:type="dxa"/>
            <w:gridSpan w:val="3"/>
            <w:tcBorders>
              <w:bottom w:val="single" w:sz="4" w:space="0" w:color="auto"/>
            </w:tcBorders>
            <w:shd w:val="clear" w:color="auto" w:fill="E7E6E6"/>
          </w:tcPr>
          <w:p w14:paraId="13BE7A87" w14:textId="5BA8754B"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7" w:type="dxa"/>
            <w:gridSpan w:val="4"/>
            <w:tcBorders>
              <w:bottom w:val="single" w:sz="4" w:space="0" w:color="auto"/>
            </w:tcBorders>
            <w:shd w:val="clear" w:color="auto" w:fill="E7E6E6"/>
          </w:tcPr>
          <w:p w14:paraId="0D6F3762"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EAC4FC3"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337CEFA4" w14:textId="77777777" w:rsidR="00146FD5" w:rsidRPr="003F7263" w:rsidRDefault="00146FD5" w:rsidP="00146FD5">
            <w:pPr>
              <w:pStyle w:val="TAL"/>
              <w:keepNext w:val="0"/>
              <w:keepLines w:val="0"/>
              <w:rPr>
                <w:rFonts w:cs="Arial"/>
                <w:sz w:val="16"/>
                <w:szCs w:val="16"/>
                <w:lang w:eastAsia="en-US"/>
              </w:rPr>
            </w:pPr>
          </w:p>
        </w:tc>
      </w:tr>
      <w:tr w:rsidR="00146FD5" w:rsidRPr="003F7263" w14:paraId="79D86BF9" w14:textId="77777777" w:rsidTr="003B0A24">
        <w:trPr>
          <w:gridAfter w:val="4"/>
          <w:wAfter w:w="214" w:type="dxa"/>
          <w:jc w:val="center"/>
        </w:trPr>
        <w:tc>
          <w:tcPr>
            <w:tcW w:w="1062" w:type="dxa"/>
            <w:gridSpan w:val="2"/>
            <w:tcBorders>
              <w:bottom w:val="single" w:sz="4" w:space="0" w:color="auto"/>
            </w:tcBorders>
            <w:shd w:val="clear" w:color="auto" w:fill="auto"/>
          </w:tcPr>
          <w:p w14:paraId="7D99BB21" w14:textId="77777777" w:rsidR="00146FD5" w:rsidRPr="003F7263" w:rsidRDefault="00146FD5" w:rsidP="00146FD5">
            <w:pPr>
              <w:pStyle w:val="TAL"/>
              <w:keepNext w:val="0"/>
              <w:keepLines w:val="0"/>
              <w:rPr>
                <w:rFonts w:cs="Arial"/>
                <w:b/>
                <w:bCs/>
                <w:sz w:val="16"/>
                <w:szCs w:val="16"/>
                <w:lang w:eastAsia="en-US"/>
              </w:rPr>
            </w:pPr>
            <w:r w:rsidRPr="003F7263">
              <w:rPr>
                <w:rFonts w:cs="Arial"/>
                <w:bCs/>
                <w:sz w:val="16"/>
                <w:szCs w:val="16"/>
                <w:lang w:eastAsia="en-US"/>
              </w:rPr>
              <w:t>8.2.2.1.1</w:t>
            </w:r>
          </w:p>
        </w:tc>
        <w:tc>
          <w:tcPr>
            <w:tcW w:w="3473" w:type="dxa"/>
            <w:gridSpan w:val="3"/>
            <w:tcBorders>
              <w:bottom w:val="single" w:sz="4" w:space="0" w:color="auto"/>
            </w:tcBorders>
            <w:shd w:val="clear" w:color="auto" w:fill="auto"/>
          </w:tcPr>
          <w:p w14:paraId="0DACE371" w14:textId="77777777" w:rsidR="00146FD5" w:rsidRPr="003F7263" w:rsidRDefault="00146FD5" w:rsidP="00146FD5">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7" w:type="dxa"/>
            <w:gridSpan w:val="4"/>
            <w:tcBorders>
              <w:bottom w:val="single" w:sz="4" w:space="0" w:color="auto"/>
            </w:tcBorders>
            <w:shd w:val="clear" w:color="auto" w:fill="auto"/>
          </w:tcPr>
          <w:p w14:paraId="3C9E22AB"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9A4D1F1"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rPr>
              <w:t>C22</w:t>
            </w:r>
          </w:p>
        </w:tc>
        <w:tc>
          <w:tcPr>
            <w:tcW w:w="3560" w:type="dxa"/>
            <w:gridSpan w:val="4"/>
            <w:tcBorders>
              <w:bottom w:val="single" w:sz="4" w:space="0" w:color="auto"/>
            </w:tcBorders>
            <w:shd w:val="clear" w:color="auto" w:fill="auto"/>
          </w:tcPr>
          <w:p w14:paraId="6316B987"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146FD5" w:rsidRPr="003F7263" w14:paraId="14328D2B" w14:textId="77777777" w:rsidTr="003B0A24">
        <w:trPr>
          <w:gridAfter w:val="4"/>
          <w:wAfter w:w="214" w:type="dxa"/>
          <w:jc w:val="center"/>
        </w:trPr>
        <w:tc>
          <w:tcPr>
            <w:tcW w:w="1062" w:type="dxa"/>
            <w:gridSpan w:val="2"/>
            <w:tcBorders>
              <w:bottom w:val="single" w:sz="4" w:space="0" w:color="auto"/>
            </w:tcBorders>
            <w:shd w:val="clear" w:color="auto" w:fill="auto"/>
          </w:tcPr>
          <w:p w14:paraId="7EB319ED" w14:textId="77777777" w:rsidR="00146FD5" w:rsidRPr="003F7263" w:rsidRDefault="00146FD5" w:rsidP="00146FD5">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37F69DA6" w14:textId="77777777" w:rsidR="00146FD5" w:rsidRPr="003F7263" w:rsidRDefault="00146FD5" w:rsidP="00146FD5">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0B0AA939" w14:textId="77777777" w:rsidR="00146FD5" w:rsidRPr="003F7263" w:rsidRDefault="00146FD5" w:rsidP="00146FD5">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30AA0DC" w14:textId="77777777" w:rsidR="00146FD5" w:rsidRPr="003F7263" w:rsidRDefault="00146FD5" w:rsidP="00146FD5">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39C9F7C2"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146FD5" w:rsidRPr="003F7263" w14:paraId="7A825040" w14:textId="77777777" w:rsidTr="003B0A24">
        <w:trPr>
          <w:gridAfter w:val="4"/>
          <w:wAfter w:w="214" w:type="dxa"/>
          <w:jc w:val="center"/>
        </w:trPr>
        <w:tc>
          <w:tcPr>
            <w:tcW w:w="1062" w:type="dxa"/>
            <w:gridSpan w:val="2"/>
            <w:tcBorders>
              <w:bottom w:val="single" w:sz="4" w:space="0" w:color="auto"/>
            </w:tcBorders>
            <w:shd w:val="clear" w:color="auto" w:fill="D9D9D9"/>
          </w:tcPr>
          <w:p w14:paraId="725E6D3B" w14:textId="77777777" w:rsidR="00146FD5" w:rsidRPr="003F7263" w:rsidRDefault="00146FD5" w:rsidP="00146FD5">
            <w:pPr>
              <w:pStyle w:val="TAL"/>
              <w:keepNext w:val="0"/>
              <w:keepLines w:val="0"/>
              <w:rPr>
                <w:rFonts w:cs="Arial"/>
                <w:bCs/>
                <w:sz w:val="16"/>
                <w:szCs w:val="16"/>
                <w:lang w:eastAsia="en-US"/>
              </w:rPr>
            </w:pPr>
            <w:r w:rsidRPr="003F7263">
              <w:rPr>
                <w:rFonts w:cs="Arial"/>
                <w:b/>
                <w:bCs/>
                <w:sz w:val="16"/>
                <w:szCs w:val="16"/>
                <w:lang w:eastAsia="en-US"/>
              </w:rPr>
              <w:t>8.2.2.2</w:t>
            </w:r>
          </w:p>
        </w:tc>
        <w:tc>
          <w:tcPr>
            <w:tcW w:w="3473" w:type="dxa"/>
            <w:gridSpan w:val="3"/>
            <w:tcBorders>
              <w:bottom w:val="single" w:sz="4" w:space="0" w:color="auto"/>
            </w:tcBorders>
            <w:shd w:val="clear" w:color="auto" w:fill="D9D9D9"/>
          </w:tcPr>
          <w:p w14:paraId="2B915CA2" w14:textId="77777777" w:rsidR="00146FD5" w:rsidRPr="003F7263" w:rsidRDefault="00146FD5" w:rsidP="00146FD5">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7" w:type="dxa"/>
            <w:gridSpan w:val="4"/>
            <w:tcBorders>
              <w:bottom w:val="single" w:sz="4" w:space="0" w:color="auto"/>
            </w:tcBorders>
            <w:shd w:val="clear" w:color="auto" w:fill="D9D9D9"/>
          </w:tcPr>
          <w:p w14:paraId="029B716C"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205AE30D"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9C520A5" w14:textId="77777777" w:rsidR="00146FD5" w:rsidRPr="003F7263" w:rsidRDefault="00146FD5" w:rsidP="00146FD5">
            <w:pPr>
              <w:pStyle w:val="TAL"/>
              <w:keepNext w:val="0"/>
              <w:keepLines w:val="0"/>
              <w:rPr>
                <w:rFonts w:cs="Arial"/>
                <w:sz w:val="16"/>
                <w:szCs w:val="16"/>
                <w:lang w:eastAsia="en-US"/>
              </w:rPr>
            </w:pPr>
          </w:p>
        </w:tc>
      </w:tr>
      <w:tr w:rsidR="00146FD5" w:rsidRPr="003F7263" w14:paraId="76DFD069" w14:textId="77777777" w:rsidTr="003B0A24">
        <w:trPr>
          <w:gridAfter w:val="4"/>
          <w:wAfter w:w="214" w:type="dxa"/>
          <w:jc w:val="center"/>
        </w:trPr>
        <w:tc>
          <w:tcPr>
            <w:tcW w:w="1062" w:type="dxa"/>
            <w:gridSpan w:val="2"/>
            <w:tcBorders>
              <w:bottom w:val="single" w:sz="4" w:space="0" w:color="auto"/>
            </w:tcBorders>
            <w:shd w:val="clear" w:color="auto" w:fill="auto"/>
          </w:tcPr>
          <w:p w14:paraId="744DA02E" w14:textId="77777777" w:rsidR="00146FD5" w:rsidRPr="003F7263" w:rsidRDefault="00146FD5" w:rsidP="00146FD5">
            <w:pPr>
              <w:pStyle w:val="TAL"/>
              <w:keepNext w:val="0"/>
              <w:keepLines w:val="0"/>
              <w:rPr>
                <w:rFonts w:cs="Arial"/>
                <w:bCs/>
                <w:sz w:val="16"/>
                <w:szCs w:val="16"/>
                <w:lang w:eastAsia="en-US"/>
              </w:rPr>
            </w:pPr>
            <w:r w:rsidRPr="003F7263">
              <w:rPr>
                <w:rFonts w:cs="Arial"/>
                <w:bCs/>
                <w:sz w:val="16"/>
                <w:szCs w:val="16"/>
                <w:lang w:eastAsia="en-US"/>
              </w:rPr>
              <w:t>8.2.2.2.1</w:t>
            </w:r>
          </w:p>
        </w:tc>
        <w:tc>
          <w:tcPr>
            <w:tcW w:w="3473" w:type="dxa"/>
            <w:gridSpan w:val="3"/>
            <w:tcBorders>
              <w:bottom w:val="single" w:sz="4" w:space="0" w:color="auto"/>
            </w:tcBorders>
            <w:shd w:val="clear" w:color="auto" w:fill="auto"/>
          </w:tcPr>
          <w:p w14:paraId="61070B81"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7" w:type="dxa"/>
            <w:gridSpan w:val="4"/>
            <w:tcBorders>
              <w:bottom w:val="single" w:sz="4" w:space="0" w:color="auto"/>
            </w:tcBorders>
            <w:shd w:val="clear" w:color="auto" w:fill="auto"/>
          </w:tcPr>
          <w:p w14:paraId="66514B5F"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7C570D9"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C61</w:t>
            </w:r>
          </w:p>
        </w:tc>
        <w:tc>
          <w:tcPr>
            <w:tcW w:w="3560" w:type="dxa"/>
            <w:gridSpan w:val="4"/>
            <w:tcBorders>
              <w:bottom w:val="single" w:sz="4" w:space="0" w:color="auto"/>
            </w:tcBorders>
            <w:shd w:val="clear" w:color="auto" w:fill="auto"/>
          </w:tcPr>
          <w:p w14:paraId="4C871FE7"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146FD5" w:rsidRPr="003F7263" w14:paraId="67944560" w14:textId="77777777" w:rsidTr="003B0A24">
        <w:trPr>
          <w:gridAfter w:val="4"/>
          <w:wAfter w:w="214" w:type="dxa"/>
          <w:jc w:val="center"/>
        </w:trPr>
        <w:tc>
          <w:tcPr>
            <w:tcW w:w="1062" w:type="dxa"/>
            <w:gridSpan w:val="2"/>
            <w:tcBorders>
              <w:bottom w:val="single" w:sz="4" w:space="0" w:color="auto"/>
            </w:tcBorders>
            <w:shd w:val="clear" w:color="auto" w:fill="auto"/>
          </w:tcPr>
          <w:p w14:paraId="2F938BF9" w14:textId="73A52F3E" w:rsidR="00146FD5" w:rsidRPr="003F7263" w:rsidRDefault="00146FD5" w:rsidP="00146FD5">
            <w:pPr>
              <w:pStyle w:val="TAL"/>
              <w:keepNext w:val="0"/>
              <w:keepLines w:val="0"/>
              <w:rPr>
                <w:rFonts w:cs="Arial"/>
                <w:bCs/>
                <w:sz w:val="16"/>
                <w:szCs w:val="16"/>
                <w:lang w:eastAsia="en-US"/>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4A6D94EA" w14:textId="23125064" w:rsidR="00146FD5" w:rsidRPr="003F7263" w:rsidRDefault="00146FD5" w:rsidP="00146FD5">
            <w:pPr>
              <w:pStyle w:val="TAL"/>
              <w:keepNext w:val="0"/>
              <w:keepLines w:val="0"/>
              <w:rPr>
                <w:rFonts w:cs="Arial"/>
                <w:sz w:val="16"/>
                <w:szCs w:val="16"/>
                <w:lang w:eastAsia="en-US"/>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68F6BD75" w14:textId="10A2D15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5CCF1349" w14:textId="00A06BC1" w:rsidR="00146FD5" w:rsidRPr="003F7263" w:rsidRDefault="00146FD5" w:rsidP="00146FD5">
            <w:pPr>
              <w:pStyle w:val="TAL"/>
              <w:keepNext w:val="0"/>
              <w:keepLines w:val="0"/>
              <w:jc w:val="center"/>
              <w:rPr>
                <w:rFonts w:cs="Arial"/>
                <w:sz w:val="16"/>
                <w:szCs w:val="16"/>
                <w:lang w:eastAsia="en-US"/>
              </w:rPr>
            </w:pPr>
            <w:r>
              <w:rPr>
                <w:rFonts w:cs="Arial"/>
                <w:sz w:val="16"/>
                <w:szCs w:val="16"/>
              </w:rPr>
              <w:t>C195</w:t>
            </w:r>
          </w:p>
        </w:tc>
        <w:tc>
          <w:tcPr>
            <w:tcW w:w="3560" w:type="dxa"/>
            <w:gridSpan w:val="4"/>
            <w:tcBorders>
              <w:bottom w:val="single" w:sz="4" w:space="0" w:color="auto"/>
            </w:tcBorders>
            <w:shd w:val="clear" w:color="auto" w:fill="auto"/>
          </w:tcPr>
          <w:p w14:paraId="0F23B2EF" w14:textId="7A470607" w:rsidR="00146FD5" w:rsidRPr="003F7263" w:rsidRDefault="00146FD5" w:rsidP="00146FD5">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146FD5" w:rsidRPr="003F7263" w14:paraId="3776049B" w14:textId="77777777" w:rsidTr="003B0A24">
        <w:trPr>
          <w:gridAfter w:val="4"/>
          <w:wAfter w:w="214" w:type="dxa"/>
          <w:jc w:val="center"/>
        </w:trPr>
        <w:tc>
          <w:tcPr>
            <w:tcW w:w="1062" w:type="dxa"/>
            <w:gridSpan w:val="2"/>
            <w:tcBorders>
              <w:bottom w:val="single" w:sz="4" w:space="0" w:color="auto"/>
            </w:tcBorders>
            <w:shd w:val="clear" w:color="auto" w:fill="auto"/>
          </w:tcPr>
          <w:p w14:paraId="7BB45931" w14:textId="11BF3A13" w:rsidR="00146FD5" w:rsidRPr="003F7263" w:rsidRDefault="00146FD5" w:rsidP="00146FD5">
            <w:pPr>
              <w:pStyle w:val="TAL"/>
              <w:keepNext w:val="0"/>
              <w:keepLines w:val="0"/>
              <w:rPr>
                <w:rFonts w:cs="Arial"/>
                <w:bCs/>
                <w:sz w:val="16"/>
                <w:szCs w:val="16"/>
                <w:lang w:eastAsia="en-US"/>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50CE9F5E" w14:textId="7023A45F" w:rsidR="00146FD5" w:rsidRPr="003F7263" w:rsidRDefault="00146FD5" w:rsidP="00146FD5">
            <w:pPr>
              <w:pStyle w:val="TAL"/>
              <w:keepNext w:val="0"/>
              <w:keepLines w:val="0"/>
              <w:rPr>
                <w:rFonts w:cs="Arial"/>
                <w:sz w:val="16"/>
                <w:szCs w:val="16"/>
                <w:lang w:eastAsia="en-US"/>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21C4BF94" w14:textId="2265B691"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13F64FDC" w14:textId="4A5BF121" w:rsidR="00146FD5" w:rsidRPr="003F7263" w:rsidRDefault="00146FD5" w:rsidP="00146FD5">
            <w:pPr>
              <w:pStyle w:val="TAL"/>
              <w:keepNext w:val="0"/>
              <w:keepLines w:val="0"/>
              <w:jc w:val="center"/>
              <w:rPr>
                <w:rFonts w:cs="Arial"/>
                <w:sz w:val="16"/>
                <w:szCs w:val="16"/>
                <w:lang w:eastAsia="en-US"/>
              </w:rPr>
            </w:pPr>
            <w:r>
              <w:rPr>
                <w:rFonts w:cs="Arial"/>
                <w:sz w:val="16"/>
                <w:szCs w:val="16"/>
                <w:lang w:eastAsia="zh-CN"/>
              </w:rPr>
              <w:t>C196</w:t>
            </w:r>
          </w:p>
        </w:tc>
        <w:tc>
          <w:tcPr>
            <w:tcW w:w="3560" w:type="dxa"/>
            <w:gridSpan w:val="4"/>
            <w:tcBorders>
              <w:bottom w:val="single" w:sz="4" w:space="0" w:color="auto"/>
            </w:tcBorders>
            <w:shd w:val="clear" w:color="auto" w:fill="auto"/>
          </w:tcPr>
          <w:p w14:paraId="6B625C26" w14:textId="786CEB74" w:rsidR="00146FD5" w:rsidRPr="003F7263" w:rsidRDefault="00146FD5" w:rsidP="00146FD5">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146FD5" w:rsidRPr="003F7263" w14:paraId="53F90F85" w14:textId="77777777" w:rsidTr="003B0A24">
        <w:trPr>
          <w:gridAfter w:val="4"/>
          <w:wAfter w:w="214" w:type="dxa"/>
          <w:jc w:val="center"/>
        </w:trPr>
        <w:tc>
          <w:tcPr>
            <w:tcW w:w="1062" w:type="dxa"/>
            <w:gridSpan w:val="2"/>
            <w:tcBorders>
              <w:bottom w:val="single" w:sz="4" w:space="0" w:color="auto"/>
            </w:tcBorders>
            <w:shd w:val="clear" w:color="auto" w:fill="D9D9D9"/>
          </w:tcPr>
          <w:p w14:paraId="034B30C7"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8.2.2.3</w:t>
            </w:r>
          </w:p>
        </w:tc>
        <w:tc>
          <w:tcPr>
            <w:tcW w:w="3473" w:type="dxa"/>
            <w:gridSpan w:val="3"/>
            <w:tcBorders>
              <w:bottom w:val="single" w:sz="4" w:space="0" w:color="auto"/>
            </w:tcBorders>
            <w:shd w:val="clear" w:color="auto" w:fill="D9D9D9"/>
          </w:tcPr>
          <w:p w14:paraId="769AF3AB" w14:textId="68A89FE0"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7" w:type="dxa"/>
            <w:gridSpan w:val="4"/>
            <w:tcBorders>
              <w:bottom w:val="single" w:sz="4" w:space="0" w:color="auto"/>
            </w:tcBorders>
            <w:shd w:val="clear" w:color="auto" w:fill="D9D9D9"/>
          </w:tcPr>
          <w:p w14:paraId="3182DBDD"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043977B1"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2BB182F1" w14:textId="77777777" w:rsidR="00146FD5" w:rsidRPr="003F7263" w:rsidRDefault="00146FD5" w:rsidP="00146FD5">
            <w:pPr>
              <w:pStyle w:val="TAL"/>
              <w:keepNext w:val="0"/>
              <w:keepLines w:val="0"/>
              <w:rPr>
                <w:rFonts w:cs="Arial"/>
                <w:sz w:val="16"/>
                <w:szCs w:val="16"/>
                <w:lang w:eastAsia="en-US"/>
              </w:rPr>
            </w:pPr>
          </w:p>
        </w:tc>
      </w:tr>
      <w:tr w:rsidR="00146FD5" w:rsidRPr="003F7263" w14:paraId="5F9AD558" w14:textId="77777777" w:rsidTr="003B0A24">
        <w:trPr>
          <w:gridAfter w:val="4"/>
          <w:wAfter w:w="214" w:type="dxa"/>
          <w:jc w:val="center"/>
        </w:trPr>
        <w:tc>
          <w:tcPr>
            <w:tcW w:w="1062" w:type="dxa"/>
            <w:gridSpan w:val="2"/>
            <w:tcBorders>
              <w:bottom w:val="single" w:sz="4" w:space="0" w:color="auto"/>
            </w:tcBorders>
            <w:shd w:val="clear" w:color="auto" w:fill="auto"/>
          </w:tcPr>
          <w:p w14:paraId="14D55575" w14:textId="77777777" w:rsidR="00146FD5" w:rsidRPr="003F7263" w:rsidRDefault="00146FD5" w:rsidP="00146FD5">
            <w:pPr>
              <w:pStyle w:val="TAL"/>
              <w:keepNext w:val="0"/>
              <w:keepLines w:val="0"/>
              <w:rPr>
                <w:rFonts w:cs="Arial"/>
                <w:bCs/>
                <w:sz w:val="16"/>
                <w:szCs w:val="16"/>
                <w:lang w:eastAsia="en-US"/>
              </w:rPr>
            </w:pPr>
            <w:r w:rsidRPr="003F7263">
              <w:rPr>
                <w:rFonts w:cs="Arial"/>
                <w:bCs/>
                <w:sz w:val="16"/>
                <w:szCs w:val="16"/>
                <w:lang w:eastAsia="en-US"/>
              </w:rPr>
              <w:t>8.2.2.3.1</w:t>
            </w:r>
          </w:p>
        </w:tc>
        <w:tc>
          <w:tcPr>
            <w:tcW w:w="3473" w:type="dxa"/>
            <w:gridSpan w:val="3"/>
            <w:tcBorders>
              <w:bottom w:val="single" w:sz="4" w:space="0" w:color="auto"/>
            </w:tcBorders>
            <w:shd w:val="clear" w:color="auto" w:fill="auto"/>
          </w:tcPr>
          <w:p w14:paraId="573C31CF"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7" w:type="dxa"/>
            <w:gridSpan w:val="4"/>
            <w:tcBorders>
              <w:bottom w:val="single" w:sz="4" w:space="0" w:color="auto"/>
            </w:tcBorders>
            <w:shd w:val="clear" w:color="auto" w:fill="auto"/>
          </w:tcPr>
          <w:p w14:paraId="3B4FB6E7"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C289A8D"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rPr>
              <w:t>C23</w:t>
            </w:r>
          </w:p>
        </w:tc>
        <w:tc>
          <w:tcPr>
            <w:tcW w:w="3560" w:type="dxa"/>
            <w:gridSpan w:val="4"/>
            <w:tcBorders>
              <w:bottom w:val="single" w:sz="4" w:space="0" w:color="auto"/>
            </w:tcBorders>
            <w:shd w:val="clear" w:color="auto" w:fill="auto"/>
          </w:tcPr>
          <w:p w14:paraId="3CBDFCDF"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146FD5" w:rsidRPr="003F7263" w14:paraId="67106F63" w14:textId="77777777" w:rsidTr="003B0A24">
        <w:trPr>
          <w:gridAfter w:val="4"/>
          <w:wAfter w:w="214" w:type="dxa"/>
          <w:jc w:val="center"/>
        </w:trPr>
        <w:tc>
          <w:tcPr>
            <w:tcW w:w="1062" w:type="dxa"/>
            <w:gridSpan w:val="2"/>
            <w:tcBorders>
              <w:bottom w:val="single" w:sz="4" w:space="0" w:color="auto"/>
            </w:tcBorders>
            <w:shd w:val="clear" w:color="auto" w:fill="auto"/>
          </w:tcPr>
          <w:p w14:paraId="09F7903A" w14:textId="2E6EE71A" w:rsidR="00146FD5" w:rsidRPr="003F7263" w:rsidRDefault="00146FD5" w:rsidP="00146FD5">
            <w:pPr>
              <w:pStyle w:val="TAL"/>
              <w:keepNext w:val="0"/>
              <w:keepLines w:val="0"/>
              <w:rPr>
                <w:rFonts w:cs="Arial"/>
                <w:b/>
                <w:bCs/>
                <w:sz w:val="16"/>
                <w:szCs w:val="16"/>
                <w:lang w:eastAsia="en-US"/>
              </w:rPr>
            </w:pPr>
            <w:r w:rsidRPr="003F7263">
              <w:rPr>
                <w:rFonts w:cs="Arial"/>
                <w:bCs/>
                <w:sz w:val="16"/>
                <w:szCs w:val="16"/>
              </w:rPr>
              <w:t>8.2.2.3.2</w:t>
            </w:r>
          </w:p>
        </w:tc>
        <w:tc>
          <w:tcPr>
            <w:tcW w:w="3473" w:type="dxa"/>
            <w:gridSpan w:val="3"/>
            <w:tcBorders>
              <w:bottom w:val="single" w:sz="4" w:space="0" w:color="auto"/>
            </w:tcBorders>
            <w:shd w:val="clear" w:color="auto" w:fill="auto"/>
          </w:tcPr>
          <w:p w14:paraId="7964BF68" w14:textId="6FA4A842" w:rsidR="00146FD5" w:rsidRPr="003F7263" w:rsidRDefault="00146FD5" w:rsidP="00146FD5">
            <w:pPr>
              <w:pStyle w:val="TAL"/>
              <w:keepNext w:val="0"/>
              <w:keepLines w:val="0"/>
              <w:rPr>
                <w:rFonts w:cs="Arial"/>
                <w:b/>
                <w:sz w:val="16"/>
                <w:szCs w:val="16"/>
                <w:lang w:eastAsia="en-US"/>
              </w:rPr>
            </w:pPr>
            <w:r w:rsidRPr="003F7263">
              <w:rPr>
                <w:rFonts w:cs="Arial"/>
                <w:sz w:val="16"/>
                <w:szCs w:val="16"/>
              </w:rPr>
              <w:t xml:space="preserve">Simultaneous SRB3 and Split SRB / </w:t>
            </w:r>
            <w:r w:rsidRPr="003F7263">
              <w:rPr>
                <w:rFonts w:cs="Arial"/>
                <w:sz w:val="16"/>
                <w:szCs w:val="16"/>
              </w:rPr>
              <w:lastRenderedPageBreak/>
              <w:t>Sequential message flow on SRB3 and Split SRB with one UL path / NR-DC</w:t>
            </w:r>
          </w:p>
        </w:tc>
        <w:tc>
          <w:tcPr>
            <w:tcW w:w="807" w:type="dxa"/>
            <w:gridSpan w:val="4"/>
            <w:tcBorders>
              <w:bottom w:val="single" w:sz="4" w:space="0" w:color="auto"/>
            </w:tcBorders>
            <w:shd w:val="clear" w:color="auto" w:fill="auto"/>
          </w:tcPr>
          <w:p w14:paraId="290FFDC8" w14:textId="1AD7E7B0"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6587A504" w14:textId="51BB2196"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1FD26F9C" w14:textId="168F016D" w:rsidR="00146FD5" w:rsidRPr="003F7263" w:rsidRDefault="00146FD5" w:rsidP="00146FD5">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 xml:space="preserve">and (UL </w:t>
            </w:r>
            <w:r w:rsidRPr="003F7263">
              <w:rPr>
                <w:sz w:val="16"/>
                <w:szCs w:val="16"/>
                <w:lang w:eastAsia="zh-CN"/>
              </w:rPr>
              <w:lastRenderedPageBreak/>
              <w:t>transmission via either MCG path or SCG path for the split SRB)</w:t>
            </w:r>
          </w:p>
        </w:tc>
      </w:tr>
      <w:tr w:rsidR="00146FD5" w:rsidRPr="003F7263" w14:paraId="317EFBFE" w14:textId="77777777" w:rsidTr="003B0A24">
        <w:trPr>
          <w:gridAfter w:val="4"/>
          <w:wAfter w:w="214" w:type="dxa"/>
          <w:jc w:val="center"/>
        </w:trPr>
        <w:tc>
          <w:tcPr>
            <w:tcW w:w="1062" w:type="dxa"/>
            <w:gridSpan w:val="2"/>
            <w:tcBorders>
              <w:bottom w:val="single" w:sz="4" w:space="0" w:color="auto"/>
            </w:tcBorders>
            <w:shd w:val="clear" w:color="auto" w:fill="E7E6E6"/>
          </w:tcPr>
          <w:p w14:paraId="2C586E79" w14:textId="77777777" w:rsidR="00146FD5" w:rsidRPr="003F7263" w:rsidRDefault="00146FD5" w:rsidP="00146FD5">
            <w:pPr>
              <w:pStyle w:val="TAL"/>
              <w:keepNext w:val="0"/>
              <w:keepLines w:val="0"/>
              <w:rPr>
                <w:rFonts w:cs="Arial"/>
                <w:sz w:val="16"/>
                <w:szCs w:val="16"/>
                <w:lang w:eastAsia="en-US"/>
              </w:rPr>
            </w:pPr>
            <w:r w:rsidRPr="003F7263">
              <w:rPr>
                <w:rFonts w:cs="Arial"/>
                <w:b/>
                <w:bCs/>
                <w:sz w:val="16"/>
                <w:szCs w:val="16"/>
                <w:lang w:eastAsia="en-US"/>
              </w:rPr>
              <w:lastRenderedPageBreak/>
              <w:t>8.2.2.4</w:t>
            </w:r>
          </w:p>
        </w:tc>
        <w:tc>
          <w:tcPr>
            <w:tcW w:w="3473" w:type="dxa"/>
            <w:gridSpan w:val="3"/>
            <w:tcBorders>
              <w:bottom w:val="single" w:sz="4" w:space="0" w:color="auto"/>
            </w:tcBorders>
            <w:shd w:val="clear" w:color="auto" w:fill="E7E6E6"/>
          </w:tcPr>
          <w:p w14:paraId="5792E6EF"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7" w:type="dxa"/>
            <w:gridSpan w:val="4"/>
            <w:tcBorders>
              <w:bottom w:val="single" w:sz="4" w:space="0" w:color="auto"/>
            </w:tcBorders>
            <w:shd w:val="clear" w:color="auto" w:fill="E7E6E6"/>
          </w:tcPr>
          <w:p w14:paraId="39B23A8A"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57C8033"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44EE39F" w14:textId="77777777" w:rsidR="00146FD5" w:rsidRPr="003F7263" w:rsidRDefault="00146FD5" w:rsidP="00146FD5">
            <w:pPr>
              <w:pStyle w:val="TAL"/>
              <w:keepNext w:val="0"/>
              <w:keepLines w:val="0"/>
              <w:rPr>
                <w:rFonts w:cs="Arial"/>
                <w:sz w:val="16"/>
                <w:szCs w:val="16"/>
                <w:lang w:eastAsia="en-US"/>
              </w:rPr>
            </w:pPr>
          </w:p>
        </w:tc>
      </w:tr>
      <w:tr w:rsidR="00146FD5" w:rsidRPr="003F7263" w14:paraId="465F6EF0" w14:textId="77777777" w:rsidTr="003B0A24">
        <w:trPr>
          <w:gridAfter w:val="4"/>
          <w:wAfter w:w="214" w:type="dxa"/>
          <w:jc w:val="center"/>
        </w:trPr>
        <w:tc>
          <w:tcPr>
            <w:tcW w:w="1062" w:type="dxa"/>
            <w:gridSpan w:val="2"/>
            <w:tcBorders>
              <w:bottom w:val="single" w:sz="4" w:space="0" w:color="auto"/>
            </w:tcBorders>
            <w:shd w:val="clear" w:color="auto" w:fill="auto"/>
          </w:tcPr>
          <w:p w14:paraId="66C8DC6A" w14:textId="77777777" w:rsidR="00146FD5" w:rsidRPr="003F7263" w:rsidRDefault="00146FD5" w:rsidP="00146FD5">
            <w:pPr>
              <w:pStyle w:val="TAL"/>
              <w:keepNext w:val="0"/>
              <w:keepLines w:val="0"/>
              <w:rPr>
                <w:rFonts w:cs="Arial"/>
                <w:b/>
                <w:bCs/>
                <w:sz w:val="16"/>
                <w:szCs w:val="16"/>
                <w:lang w:eastAsia="en-US"/>
              </w:rPr>
            </w:pPr>
            <w:r w:rsidRPr="003F7263">
              <w:rPr>
                <w:rFonts w:cs="Arial"/>
                <w:sz w:val="16"/>
                <w:szCs w:val="16"/>
                <w:lang w:eastAsia="en-US"/>
              </w:rPr>
              <w:t>8.2.2.4.1</w:t>
            </w:r>
          </w:p>
        </w:tc>
        <w:tc>
          <w:tcPr>
            <w:tcW w:w="3473" w:type="dxa"/>
            <w:gridSpan w:val="3"/>
            <w:tcBorders>
              <w:bottom w:val="single" w:sz="4" w:space="0" w:color="auto"/>
            </w:tcBorders>
            <w:shd w:val="clear" w:color="auto" w:fill="auto"/>
          </w:tcPr>
          <w:p w14:paraId="42BCBD2D" w14:textId="77777777" w:rsidR="00146FD5" w:rsidRPr="003F7263" w:rsidRDefault="00146FD5" w:rsidP="00146FD5">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7" w:type="dxa"/>
            <w:gridSpan w:val="4"/>
            <w:tcBorders>
              <w:bottom w:val="single" w:sz="4" w:space="0" w:color="auto"/>
            </w:tcBorders>
            <w:shd w:val="clear" w:color="auto" w:fill="auto"/>
          </w:tcPr>
          <w:p w14:paraId="5DB24C0D"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C1C6D5C"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099C25B6"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756E59EA" w14:textId="77777777" w:rsidTr="003B0A24">
        <w:trPr>
          <w:gridAfter w:val="4"/>
          <w:wAfter w:w="214" w:type="dxa"/>
          <w:jc w:val="center"/>
        </w:trPr>
        <w:tc>
          <w:tcPr>
            <w:tcW w:w="1062" w:type="dxa"/>
            <w:gridSpan w:val="2"/>
            <w:tcBorders>
              <w:bottom w:val="single" w:sz="4" w:space="0" w:color="auto"/>
            </w:tcBorders>
            <w:shd w:val="clear" w:color="auto" w:fill="auto"/>
          </w:tcPr>
          <w:p w14:paraId="562FD363" w14:textId="77777777" w:rsidR="00146FD5" w:rsidRPr="003F7263" w:rsidRDefault="00146FD5" w:rsidP="00146FD5">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03CD73E1" w14:textId="77777777" w:rsidR="00146FD5" w:rsidRPr="003F7263" w:rsidRDefault="00146FD5" w:rsidP="00146FD5">
            <w:pPr>
              <w:pStyle w:val="TAL"/>
              <w:keepNext w:val="0"/>
              <w:keepLines w:val="0"/>
              <w:rPr>
                <w:rFonts w:cs="Arial"/>
                <w:sz w:val="16"/>
                <w:szCs w:val="16"/>
              </w:rPr>
            </w:pPr>
            <w:r w:rsidRPr="003F7263">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BE33C53"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78E4831"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8746C60"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NR-DC</w:t>
            </w:r>
          </w:p>
        </w:tc>
      </w:tr>
      <w:tr w:rsidR="00146FD5" w:rsidRPr="003F7263" w14:paraId="6D69779B" w14:textId="77777777" w:rsidTr="003B0A24">
        <w:trPr>
          <w:gridAfter w:val="4"/>
          <w:wAfter w:w="214" w:type="dxa"/>
          <w:jc w:val="center"/>
        </w:trPr>
        <w:tc>
          <w:tcPr>
            <w:tcW w:w="1062" w:type="dxa"/>
            <w:gridSpan w:val="2"/>
            <w:tcBorders>
              <w:bottom w:val="single" w:sz="4" w:space="0" w:color="auto"/>
            </w:tcBorders>
            <w:shd w:val="clear" w:color="auto" w:fill="auto"/>
          </w:tcPr>
          <w:p w14:paraId="3D4875D9" w14:textId="200696BC" w:rsidR="00146FD5" w:rsidRPr="003F7263" w:rsidRDefault="00146FD5" w:rsidP="00146FD5">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1FDDE166" w14:textId="37D17C0B" w:rsidR="00146FD5" w:rsidRPr="003F7263" w:rsidRDefault="00146FD5" w:rsidP="00146FD5">
            <w:pPr>
              <w:pStyle w:val="TAL"/>
              <w:keepNext w:val="0"/>
              <w:keepLines w:val="0"/>
              <w:rPr>
                <w:rFonts w:cs="Arial"/>
                <w:bCs/>
                <w:sz w:val="16"/>
                <w:szCs w:val="16"/>
              </w:rPr>
            </w:pPr>
            <w:r w:rsidRPr="003F7263">
              <w:rPr>
                <w:bCs/>
                <w:sz w:val="16"/>
                <w:szCs w:val="16"/>
              </w:rPr>
              <w:t>PSCell addition, modification and release / SCG DRB / NE-DC</w:t>
            </w:r>
          </w:p>
        </w:tc>
        <w:tc>
          <w:tcPr>
            <w:tcW w:w="807" w:type="dxa"/>
            <w:gridSpan w:val="4"/>
            <w:tcBorders>
              <w:bottom w:val="single" w:sz="4" w:space="0" w:color="auto"/>
            </w:tcBorders>
            <w:shd w:val="clear" w:color="auto" w:fill="auto"/>
          </w:tcPr>
          <w:p w14:paraId="1E1CB82F" w14:textId="7A90925A" w:rsidR="00146FD5" w:rsidRPr="003F7263" w:rsidRDefault="00146FD5" w:rsidP="00146FD5">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ED2AA68" w14:textId="31A427C0" w:rsidR="00146FD5" w:rsidRPr="003F7263" w:rsidRDefault="00146FD5" w:rsidP="00146FD5">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2E02EA1" w14:textId="45275276" w:rsidR="00146FD5" w:rsidRPr="003F7263" w:rsidRDefault="00146FD5" w:rsidP="00146FD5">
            <w:pPr>
              <w:pStyle w:val="TAL"/>
              <w:keepNext w:val="0"/>
              <w:keepLines w:val="0"/>
              <w:rPr>
                <w:rFonts w:cs="Arial"/>
                <w:bCs/>
                <w:sz w:val="16"/>
                <w:szCs w:val="16"/>
              </w:rPr>
            </w:pPr>
            <w:r w:rsidRPr="003F7263">
              <w:rPr>
                <w:bCs/>
                <w:sz w:val="16"/>
                <w:szCs w:val="16"/>
              </w:rPr>
              <w:t>UEs supporting NE-DC</w:t>
            </w:r>
          </w:p>
        </w:tc>
      </w:tr>
      <w:tr w:rsidR="00146FD5" w:rsidRPr="003F7263" w14:paraId="5D14DA01" w14:textId="77777777" w:rsidTr="003B0A24">
        <w:trPr>
          <w:gridAfter w:val="4"/>
          <w:wAfter w:w="214" w:type="dxa"/>
          <w:jc w:val="center"/>
        </w:trPr>
        <w:tc>
          <w:tcPr>
            <w:tcW w:w="1062" w:type="dxa"/>
            <w:gridSpan w:val="2"/>
            <w:tcBorders>
              <w:bottom w:val="single" w:sz="4" w:space="0" w:color="auto"/>
            </w:tcBorders>
            <w:shd w:val="clear" w:color="auto" w:fill="D9D9D9"/>
          </w:tcPr>
          <w:p w14:paraId="257C6B4F" w14:textId="77777777" w:rsidR="00146FD5" w:rsidRPr="003F7263" w:rsidRDefault="00146FD5" w:rsidP="00146FD5">
            <w:pPr>
              <w:pStyle w:val="TAL"/>
              <w:keepNext w:val="0"/>
              <w:keepLines w:val="0"/>
              <w:rPr>
                <w:rFonts w:cs="Arial"/>
                <w:sz w:val="16"/>
                <w:szCs w:val="16"/>
                <w:lang w:eastAsia="en-US"/>
              </w:rPr>
            </w:pPr>
            <w:r w:rsidRPr="003F7263">
              <w:rPr>
                <w:rFonts w:cs="Arial"/>
                <w:b/>
                <w:bCs/>
                <w:sz w:val="16"/>
                <w:szCs w:val="16"/>
                <w:lang w:eastAsia="en-US"/>
              </w:rPr>
              <w:t>8.2.2.5</w:t>
            </w:r>
          </w:p>
        </w:tc>
        <w:tc>
          <w:tcPr>
            <w:tcW w:w="3473" w:type="dxa"/>
            <w:gridSpan w:val="3"/>
            <w:tcBorders>
              <w:bottom w:val="single" w:sz="4" w:space="0" w:color="auto"/>
            </w:tcBorders>
            <w:shd w:val="clear" w:color="auto" w:fill="D9D9D9"/>
          </w:tcPr>
          <w:p w14:paraId="312D6E92" w14:textId="77777777" w:rsidR="00146FD5" w:rsidRPr="003F7263" w:rsidRDefault="00146FD5" w:rsidP="00146FD5">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7" w:type="dxa"/>
            <w:gridSpan w:val="4"/>
            <w:tcBorders>
              <w:bottom w:val="single" w:sz="4" w:space="0" w:color="auto"/>
            </w:tcBorders>
            <w:shd w:val="clear" w:color="auto" w:fill="D9D9D9"/>
          </w:tcPr>
          <w:p w14:paraId="36F7ABB5"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6832255"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7FC90013" w14:textId="77777777" w:rsidR="00146FD5" w:rsidRPr="003F7263" w:rsidRDefault="00146FD5" w:rsidP="00146FD5">
            <w:pPr>
              <w:pStyle w:val="TAL"/>
              <w:keepNext w:val="0"/>
              <w:keepLines w:val="0"/>
              <w:rPr>
                <w:rFonts w:cs="Arial"/>
                <w:sz w:val="16"/>
                <w:szCs w:val="16"/>
                <w:lang w:eastAsia="en-US"/>
              </w:rPr>
            </w:pPr>
          </w:p>
        </w:tc>
      </w:tr>
      <w:tr w:rsidR="00146FD5" w:rsidRPr="003F7263" w14:paraId="7DEEDA88" w14:textId="77777777" w:rsidTr="003B0A24">
        <w:trPr>
          <w:gridAfter w:val="4"/>
          <w:wAfter w:w="214" w:type="dxa"/>
          <w:jc w:val="center"/>
        </w:trPr>
        <w:tc>
          <w:tcPr>
            <w:tcW w:w="1062" w:type="dxa"/>
            <w:gridSpan w:val="2"/>
            <w:tcBorders>
              <w:bottom w:val="single" w:sz="4" w:space="0" w:color="auto"/>
            </w:tcBorders>
            <w:shd w:val="clear" w:color="auto" w:fill="auto"/>
          </w:tcPr>
          <w:p w14:paraId="03FC3102" w14:textId="77777777" w:rsidR="00146FD5" w:rsidRPr="003F7263" w:rsidRDefault="00146FD5" w:rsidP="00146FD5">
            <w:pPr>
              <w:pStyle w:val="TAL"/>
              <w:keepNext w:val="0"/>
              <w:keepLines w:val="0"/>
              <w:rPr>
                <w:rFonts w:cs="Arial"/>
                <w:bCs/>
                <w:sz w:val="16"/>
                <w:szCs w:val="16"/>
                <w:lang w:eastAsia="en-US"/>
              </w:rPr>
            </w:pPr>
            <w:r w:rsidRPr="003F7263">
              <w:rPr>
                <w:rFonts w:cs="Arial"/>
                <w:bCs/>
                <w:sz w:val="16"/>
                <w:szCs w:val="16"/>
                <w:lang w:eastAsia="en-US"/>
              </w:rPr>
              <w:t>8.2.2.5.1</w:t>
            </w:r>
          </w:p>
        </w:tc>
        <w:tc>
          <w:tcPr>
            <w:tcW w:w="3473" w:type="dxa"/>
            <w:gridSpan w:val="3"/>
            <w:tcBorders>
              <w:bottom w:val="single" w:sz="4" w:space="0" w:color="auto"/>
            </w:tcBorders>
            <w:shd w:val="clear" w:color="auto" w:fill="auto"/>
          </w:tcPr>
          <w:p w14:paraId="7CF0C8A1"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7" w:type="dxa"/>
            <w:gridSpan w:val="4"/>
            <w:tcBorders>
              <w:bottom w:val="single" w:sz="4" w:space="0" w:color="auto"/>
            </w:tcBorders>
            <w:shd w:val="clear" w:color="auto" w:fill="auto"/>
          </w:tcPr>
          <w:p w14:paraId="3C4DBD74"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D69D373"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2FE1A11E"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7F723053" w14:textId="77777777" w:rsidTr="003B0A24">
        <w:trPr>
          <w:gridAfter w:val="4"/>
          <w:wAfter w:w="214" w:type="dxa"/>
          <w:jc w:val="center"/>
        </w:trPr>
        <w:tc>
          <w:tcPr>
            <w:tcW w:w="1062" w:type="dxa"/>
            <w:gridSpan w:val="2"/>
            <w:tcBorders>
              <w:bottom w:val="single" w:sz="4" w:space="0" w:color="auto"/>
            </w:tcBorders>
            <w:shd w:val="clear" w:color="auto" w:fill="auto"/>
          </w:tcPr>
          <w:p w14:paraId="4F427D0E" w14:textId="77777777" w:rsidR="00146FD5" w:rsidRPr="003F7263" w:rsidRDefault="00146FD5" w:rsidP="00146FD5">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44C4606C" w14:textId="77777777" w:rsidR="00146FD5" w:rsidRPr="003F7263" w:rsidRDefault="00146FD5" w:rsidP="00146FD5">
            <w:pPr>
              <w:pStyle w:val="TAL"/>
              <w:keepNext w:val="0"/>
              <w:keepLines w:val="0"/>
              <w:rPr>
                <w:rFonts w:cs="Arial"/>
                <w:sz w:val="16"/>
                <w:szCs w:val="16"/>
              </w:rPr>
            </w:pPr>
            <w:r w:rsidRPr="003F7263">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3CB3DD03"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B328465"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C0DFB65"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NR-DC</w:t>
            </w:r>
          </w:p>
        </w:tc>
      </w:tr>
      <w:tr w:rsidR="00146FD5" w:rsidRPr="003F7263" w14:paraId="30F4AF95" w14:textId="77777777" w:rsidTr="003B0A24">
        <w:trPr>
          <w:gridAfter w:val="4"/>
          <w:wAfter w:w="214" w:type="dxa"/>
          <w:jc w:val="center"/>
        </w:trPr>
        <w:tc>
          <w:tcPr>
            <w:tcW w:w="1062" w:type="dxa"/>
            <w:gridSpan w:val="2"/>
            <w:tcBorders>
              <w:bottom w:val="single" w:sz="4" w:space="0" w:color="auto"/>
            </w:tcBorders>
            <w:shd w:val="clear" w:color="auto" w:fill="auto"/>
          </w:tcPr>
          <w:p w14:paraId="54B38153" w14:textId="58D664F3" w:rsidR="00146FD5" w:rsidRPr="003F7263" w:rsidRDefault="00146FD5" w:rsidP="00146FD5">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0575220D" w14:textId="33EBB6C3" w:rsidR="00146FD5" w:rsidRPr="003F7263" w:rsidRDefault="00146FD5" w:rsidP="00146FD5">
            <w:pPr>
              <w:pStyle w:val="TAL"/>
              <w:keepNext w:val="0"/>
              <w:keepLines w:val="0"/>
              <w:rPr>
                <w:rFonts w:cs="Arial"/>
                <w:bCs/>
                <w:sz w:val="16"/>
                <w:szCs w:val="16"/>
              </w:rPr>
            </w:pPr>
            <w:r w:rsidRPr="003F7263">
              <w:rPr>
                <w:bCs/>
                <w:sz w:val="16"/>
                <w:szCs w:val="16"/>
              </w:rPr>
              <w:t>PSCell addition, modification and release / Split DRB / NE-DC</w:t>
            </w:r>
          </w:p>
        </w:tc>
        <w:tc>
          <w:tcPr>
            <w:tcW w:w="807" w:type="dxa"/>
            <w:gridSpan w:val="4"/>
            <w:tcBorders>
              <w:bottom w:val="single" w:sz="4" w:space="0" w:color="auto"/>
            </w:tcBorders>
            <w:shd w:val="clear" w:color="auto" w:fill="auto"/>
          </w:tcPr>
          <w:p w14:paraId="79A7F87A" w14:textId="74CF33AC" w:rsidR="00146FD5" w:rsidRPr="003F7263" w:rsidRDefault="00146FD5" w:rsidP="00146FD5">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BF46385" w14:textId="527BBE1E" w:rsidR="00146FD5" w:rsidRPr="003F7263" w:rsidRDefault="00146FD5" w:rsidP="00146FD5">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99AC141" w14:textId="7644C744" w:rsidR="00146FD5" w:rsidRPr="003F7263" w:rsidRDefault="00146FD5" w:rsidP="00146FD5">
            <w:pPr>
              <w:pStyle w:val="TAL"/>
              <w:keepNext w:val="0"/>
              <w:keepLines w:val="0"/>
              <w:rPr>
                <w:rFonts w:cs="Arial"/>
                <w:bCs/>
                <w:sz w:val="16"/>
                <w:szCs w:val="16"/>
              </w:rPr>
            </w:pPr>
            <w:r w:rsidRPr="003F7263">
              <w:rPr>
                <w:bCs/>
                <w:sz w:val="16"/>
                <w:szCs w:val="16"/>
              </w:rPr>
              <w:t>UEs supporting NE-DC</w:t>
            </w:r>
          </w:p>
        </w:tc>
      </w:tr>
      <w:tr w:rsidR="00146FD5" w:rsidRPr="003F7263" w14:paraId="31718127" w14:textId="77777777" w:rsidTr="003B0A24">
        <w:trPr>
          <w:gridAfter w:val="4"/>
          <w:wAfter w:w="214" w:type="dxa"/>
          <w:jc w:val="center"/>
        </w:trPr>
        <w:tc>
          <w:tcPr>
            <w:tcW w:w="1062" w:type="dxa"/>
            <w:gridSpan w:val="2"/>
            <w:tcBorders>
              <w:bottom w:val="single" w:sz="4" w:space="0" w:color="auto"/>
            </w:tcBorders>
            <w:shd w:val="clear" w:color="auto" w:fill="D9D9D9"/>
          </w:tcPr>
          <w:p w14:paraId="5AB4C9CD" w14:textId="77777777" w:rsidR="00146FD5" w:rsidRPr="003F7263" w:rsidRDefault="00146FD5" w:rsidP="00146FD5">
            <w:pPr>
              <w:pStyle w:val="TAL"/>
              <w:keepNext w:val="0"/>
              <w:keepLines w:val="0"/>
              <w:rPr>
                <w:rFonts w:cs="Arial"/>
                <w:bCs/>
                <w:sz w:val="16"/>
                <w:szCs w:val="16"/>
                <w:lang w:eastAsia="en-US"/>
              </w:rPr>
            </w:pPr>
            <w:r w:rsidRPr="003F7263">
              <w:rPr>
                <w:rFonts w:cs="Arial"/>
                <w:b/>
                <w:bCs/>
                <w:sz w:val="16"/>
                <w:szCs w:val="16"/>
                <w:lang w:eastAsia="en-US"/>
              </w:rPr>
              <w:t>8.2.2.6</w:t>
            </w:r>
          </w:p>
        </w:tc>
        <w:tc>
          <w:tcPr>
            <w:tcW w:w="3473" w:type="dxa"/>
            <w:gridSpan w:val="3"/>
            <w:tcBorders>
              <w:bottom w:val="single" w:sz="4" w:space="0" w:color="auto"/>
            </w:tcBorders>
            <w:shd w:val="clear" w:color="auto" w:fill="D9D9D9"/>
          </w:tcPr>
          <w:p w14:paraId="64AE9BCE" w14:textId="280A4837" w:rsidR="00146FD5" w:rsidRPr="003F7263" w:rsidRDefault="00146FD5" w:rsidP="00146FD5">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7" w:type="dxa"/>
            <w:gridSpan w:val="4"/>
            <w:tcBorders>
              <w:bottom w:val="single" w:sz="4" w:space="0" w:color="auto"/>
            </w:tcBorders>
            <w:shd w:val="clear" w:color="auto" w:fill="D9D9D9"/>
          </w:tcPr>
          <w:p w14:paraId="199C21FA"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15D03C21"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709F7C53" w14:textId="77777777" w:rsidR="00146FD5" w:rsidRPr="003F7263" w:rsidRDefault="00146FD5" w:rsidP="00146FD5">
            <w:pPr>
              <w:pStyle w:val="TAL"/>
              <w:keepNext w:val="0"/>
              <w:keepLines w:val="0"/>
              <w:rPr>
                <w:rFonts w:cs="Arial"/>
                <w:sz w:val="16"/>
                <w:szCs w:val="16"/>
                <w:lang w:eastAsia="en-US"/>
              </w:rPr>
            </w:pPr>
          </w:p>
        </w:tc>
      </w:tr>
      <w:tr w:rsidR="00146FD5" w:rsidRPr="003F7263" w14:paraId="61CF69EC" w14:textId="77777777" w:rsidTr="003B0A24">
        <w:trPr>
          <w:gridAfter w:val="4"/>
          <w:wAfter w:w="214" w:type="dxa"/>
          <w:jc w:val="center"/>
        </w:trPr>
        <w:tc>
          <w:tcPr>
            <w:tcW w:w="1062" w:type="dxa"/>
            <w:gridSpan w:val="2"/>
            <w:tcBorders>
              <w:bottom w:val="single" w:sz="4" w:space="0" w:color="auto"/>
            </w:tcBorders>
            <w:shd w:val="clear" w:color="auto" w:fill="auto"/>
          </w:tcPr>
          <w:p w14:paraId="6A747887" w14:textId="77777777" w:rsidR="00146FD5" w:rsidRPr="003F7263" w:rsidRDefault="00146FD5" w:rsidP="00146FD5">
            <w:pPr>
              <w:pStyle w:val="TAL"/>
              <w:keepNext w:val="0"/>
              <w:keepLines w:val="0"/>
              <w:rPr>
                <w:rFonts w:cs="Arial"/>
                <w:bCs/>
                <w:sz w:val="16"/>
                <w:szCs w:val="16"/>
                <w:lang w:eastAsia="en-US"/>
              </w:rPr>
            </w:pPr>
            <w:r w:rsidRPr="003F7263">
              <w:rPr>
                <w:rFonts w:cs="Arial"/>
                <w:bCs/>
                <w:sz w:val="16"/>
                <w:szCs w:val="16"/>
                <w:lang w:eastAsia="en-US"/>
              </w:rPr>
              <w:t>8.2.2.6.1</w:t>
            </w:r>
          </w:p>
        </w:tc>
        <w:tc>
          <w:tcPr>
            <w:tcW w:w="3473" w:type="dxa"/>
            <w:gridSpan w:val="3"/>
            <w:tcBorders>
              <w:bottom w:val="single" w:sz="4" w:space="0" w:color="auto"/>
            </w:tcBorders>
            <w:shd w:val="clear" w:color="auto" w:fill="auto"/>
          </w:tcPr>
          <w:p w14:paraId="1140B833"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7" w:type="dxa"/>
            <w:gridSpan w:val="4"/>
            <w:tcBorders>
              <w:bottom w:val="single" w:sz="4" w:space="0" w:color="auto"/>
            </w:tcBorders>
            <w:shd w:val="clear" w:color="auto" w:fill="auto"/>
          </w:tcPr>
          <w:p w14:paraId="7AE7383E"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36599D0"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3BCA7AA2"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27BE3976" w14:textId="77777777" w:rsidTr="003B0A24">
        <w:trPr>
          <w:gridAfter w:val="4"/>
          <w:wAfter w:w="214" w:type="dxa"/>
          <w:jc w:val="center"/>
        </w:trPr>
        <w:tc>
          <w:tcPr>
            <w:tcW w:w="1062" w:type="dxa"/>
            <w:gridSpan w:val="2"/>
            <w:tcBorders>
              <w:bottom w:val="single" w:sz="4" w:space="0" w:color="auto"/>
            </w:tcBorders>
            <w:shd w:val="clear" w:color="auto" w:fill="D9D9D9"/>
          </w:tcPr>
          <w:p w14:paraId="6D1F711A"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8.2.2.7</w:t>
            </w:r>
          </w:p>
        </w:tc>
        <w:tc>
          <w:tcPr>
            <w:tcW w:w="3473" w:type="dxa"/>
            <w:gridSpan w:val="3"/>
            <w:tcBorders>
              <w:bottom w:val="single" w:sz="4" w:space="0" w:color="auto"/>
            </w:tcBorders>
            <w:shd w:val="clear" w:color="auto" w:fill="D9D9D9"/>
          </w:tcPr>
          <w:p w14:paraId="6A42E1A3"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7" w:type="dxa"/>
            <w:gridSpan w:val="4"/>
            <w:tcBorders>
              <w:bottom w:val="single" w:sz="4" w:space="0" w:color="auto"/>
            </w:tcBorders>
            <w:shd w:val="clear" w:color="auto" w:fill="D9D9D9"/>
          </w:tcPr>
          <w:p w14:paraId="22D71956"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30F3BA08"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11348AD1" w14:textId="77777777" w:rsidR="00146FD5" w:rsidRPr="003F7263" w:rsidRDefault="00146FD5" w:rsidP="00146FD5">
            <w:pPr>
              <w:pStyle w:val="TAL"/>
              <w:keepNext w:val="0"/>
              <w:keepLines w:val="0"/>
              <w:rPr>
                <w:rFonts w:cs="Arial"/>
                <w:sz w:val="16"/>
                <w:szCs w:val="16"/>
                <w:lang w:eastAsia="en-US"/>
              </w:rPr>
            </w:pPr>
          </w:p>
        </w:tc>
      </w:tr>
      <w:tr w:rsidR="00146FD5" w:rsidRPr="003F7263" w14:paraId="78747686" w14:textId="77777777" w:rsidTr="003B0A24">
        <w:trPr>
          <w:gridAfter w:val="4"/>
          <w:wAfter w:w="214" w:type="dxa"/>
          <w:jc w:val="center"/>
        </w:trPr>
        <w:tc>
          <w:tcPr>
            <w:tcW w:w="1062" w:type="dxa"/>
            <w:gridSpan w:val="2"/>
            <w:tcBorders>
              <w:bottom w:val="single" w:sz="4" w:space="0" w:color="auto"/>
            </w:tcBorders>
            <w:shd w:val="clear" w:color="auto" w:fill="auto"/>
          </w:tcPr>
          <w:p w14:paraId="47AF2CEC" w14:textId="77777777" w:rsidR="00146FD5" w:rsidRPr="003F7263" w:rsidRDefault="00146FD5" w:rsidP="00146FD5">
            <w:pPr>
              <w:pStyle w:val="TAL"/>
              <w:keepNext w:val="0"/>
              <w:keepLines w:val="0"/>
              <w:rPr>
                <w:rFonts w:cs="Arial"/>
                <w:bCs/>
                <w:sz w:val="16"/>
                <w:szCs w:val="16"/>
                <w:lang w:eastAsia="en-US"/>
              </w:rPr>
            </w:pPr>
            <w:r w:rsidRPr="003F7263">
              <w:rPr>
                <w:rFonts w:cs="Arial"/>
                <w:bCs/>
                <w:sz w:val="16"/>
                <w:szCs w:val="16"/>
                <w:lang w:eastAsia="en-US"/>
              </w:rPr>
              <w:t>8.2.2.7.1</w:t>
            </w:r>
          </w:p>
        </w:tc>
        <w:tc>
          <w:tcPr>
            <w:tcW w:w="3473" w:type="dxa"/>
            <w:gridSpan w:val="3"/>
            <w:tcBorders>
              <w:bottom w:val="single" w:sz="4" w:space="0" w:color="auto"/>
            </w:tcBorders>
            <w:shd w:val="clear" w:color="auto" w:fill="auto"/>
          </w:tcPr>
          <w:p w14:paraId="265B3766"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7" w:type="dxa"/>
            <w:gridSpan w:val="4"/>
            <w:tcBorders>
              <w:bottom w:val="single" w:sz="4" w:space="0" w:color="auto"/>
            </w:tcBorders>
            <w:shd w:val="clear" w:color="auto" w:fill="auto"/>
          </w:tcPr>
          <w:p w14:paraId="1468F97B"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A37AAB8"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649D0FCF"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34266DAF" w14:textId="77777777" w:rsidTr="003B0A24">
        <w:trPr>
          <w:gridAfter w:val="4"/>
          <w:wAfter w:w="214" w:type="dxa"/>
          <w:jc w:val="center"/>
        </w:trPr>
        <w:tc>
          <w:tcPr>
            <w:tcW w:w="1062" w:type="dxa"/>
            <w:gridSpan w:val="2"/>
            <w:tcBorders>
              <w:bottom w:val="single" w:sz="4" w:space="0" w:color="auto"/>
            </w:tcBorders>
            <w:shd w:val="clear" w:color="auto" w:fill="auto"/>
          </w:tcPr>
          <w:p w14:paraId="26F3FC53" w14:textId="77777777" w:rsidR="00146FD5" w:rsidRPr="003F7263" w:rsidRDefault="00146FD5" w:rsidP="00146FD5">
            <w:pPr>
              <w:pStyle w:val="TAL"/>
              <w:keepNext w:val="0"/>
              <w:keepLines w:val="0"/>
              <w:rPr>
                <w:rFonts w:cs="Arial"/>
                <w:bCs/>
                <w:sz w:val="16"/>
                <w:szCs w:val="16"/>
                <w:lang w:eastAsia="en-US"/>
              </w:rPr>
            </w:pPr>
            <w:r w:rsidRPr="003F7263">
              <w:rPr>
                <w:rFonts w:cs="Arial"/>
                <w:bCs/>
                <w:sz w:val="16"/>
                <w:szCs w:val="16"/>
              </w:rPr>
              <w:t>8.2.2.7.2</w:t>
            </w:r>
          </w:p>
        </w:tc>
        <w:tc>
          <w:tcPr>
            <w:tcW w:w="3473" w:type="dxa"/>
            <w:gridSpan w:val="3"/>
            <w:tcBorders>
              <w:bottom w:val="single" w:sz="4" w:space="0" w:color="auto"/>
            </w:tcBorders>
            <w:shd w:val="clear" w:color="auto" w:fill="auto"/>
          </w:tcPr>
          <w:p w14:paraId="7923C98D"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6CF81869"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04CD6D75"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rPr>
              <w:t>C80</w:t>
            </w:r>
          </w:p>
        </w:tc>
        <w:tc>
          <w:tcPr>
            <w:tcW w:w="3560" w:type="dxa"/>
            <w:gridSpan w:val="4"/>
            <w:tcBorders>
              <w:bottom w:val="single" w:sz="4" w:space="0" w:color="auto"/>
            </w:tcBorders>
            <w:shd w:val="clear" w:color="auto" w:fill="auto"/>
          </w:tcPr>
          <w:p w14:paraId="57ECD7FA"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rPr>
              <w:t>UEs supporting NR-DC</w:t>
            </w:r>
          </w:p>
        </w:tc>
      </w:tr>
      <w:tr w:rsidR="00146FD5" w:rsidRPr="003F7263" w14:paraId="7C7AEDF7" w14:textId="77777777" w:rsidTr="003B0A24">
        <w:trPr>
          <w:gridAfter w:val="4"/>
          <w:wAfter w:w="214" w:type="dxa"/>
          <w:jc w:val="center"/>
        </w:trPr>
        <w:tc>
          <w:tcPr>
            <w:tcW w:w="1062" w:type="dxa"/>
            <w:gridSpan w:val="2"/>
            <w:tcBorders>
              <w:bottom w:val="single" w:sz="4" w:space="0" w:color="auto"/>
            </w:tcBorders>
            <w:shd w:val="clear" w:color="auto" w:fill="auto"/>
          </w:tcPr>
          <w:p w14:paraId="79E19213" w14:textId="6E69CC01" w:rsidR="00146FD5" w:rsidRPr="003F7263" w:rsidRDefault="00146FD5" w:rsidP="00146FD5">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5DADE5CD" w14:textId="6BC44410" w:rsidR="00146FD5" w:rsidRPr="003F7263" w:rsidRDefault="00146FD5" w:rsidP="00146FD5">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7355CFE6" w14:textId="637403D6" w:rsidR="00146FD5" w:rsidRPr="003F7263" w:rsidRDefault="00146FD5" w:rsidP="00146FD5">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E159002" w14:textId="74C4037A" w:rsidR="00146FD5" w:rsidRPr="003F7263" w:rsidRDefault="00146FD5" w:rsidP="00146FD5">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C427477" w14:textId="1EC65E40" w:rsidR="00146FD5" w:rsidRPr="003F7263" w:rsidRDefault="00146FD5" w:rsidP="00146FD5">
            <w:pPr>
              <w:pStyle w:val="TAL"/>
              <w:keepNext w:val="0"/>
              <w:keepLines w:val="0"/>
              <w:rPr>
                <w:rFonts w:cs="Arial"/>
                <w:sz w:val="16"/>
                <w:szCs w:val="16"/>
              </w:rPr>
            </w:pPr>
            <w:r w:rsidRPr="003F7263">
              <w:rPr>
                <w:bCs/>
                <w:sz w:val="16"/>
                <w:szCs w:val="16"/>
              </w:rPr>
              <w:t>UEs supporting NE-DC</w:t>
            </w:r>
          </w:p>
        </w:tc>
      </w:tr>
      <w:tr w:rsidR="00146FD5" w:rsidRPr="003F7263" w14:paraId="110A1FFF" w14:textId="77777777" w:rsidTr="003B0A24">
        <w:trPr>
          <w:gridAfter w:val="4"/>
          <w:wAfter w:w="214" w:type="dxa"/>
          <w:jc w:val="center"/>
        </w:trPr>
        <w:tc>
          <w:tcPr>
            <w:tcW w:w="1062" w:type="dxa"/>
            <w:gridSpan w:val="2"/>
            <w:tcBorders>
              <w:bottom w:val="single" w:sz="4" w:space="0" w:color="auto"/>
            </w:tcBorders>
            <w:shd w:val="clear" w:color="auto" w:fill="D9D9D9"/>
          </w:tcPr>
          <w:p w14:paraId="414AA093"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8.2.2.8</w:t>
            </w:r>
          </w:p>
        </w:tc>
        <w:tc>
          <w:tcPr>
            <w:tcW w:w="3473" w:type="dxa"/>
            <w:gridSpan w:val="3"/>
            <w:tcBorders>
              <w:bottom w:val="single" w:sz="4" w:space="0" w:color="auto"/>
            </w:tcBorders>
            <w:shd w:val="clear" w:color="auto" w:fill="D9D9D9"/>
          </w:tcPr>
          <w:p w14:paraId="66FF049C"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7" w:type="dxa"/>
            <w:gridSpan w:val="4"/>
            <w:tcBorders>
              <w:bottom w:val="single" w:sz="4" w:space="0" w:color="auto"/>
            </w:tcBorders>
            <w:shd w:val="clear" w:color="auto" w:fill="D9D9D9"/>
          </w:tcPr>
          <w:p w14:paraId="6060D360" w14:textId="77777777" w:rsidR="00146FD5" w:rsidRPr="003F7263" w:rsidRDefault="00146FD5" w:rsidP="00146FD5">
            <w:pPr>
              <w:pStyle w:val="TAL"/>
              <w:keepNext w:val="0"/>
              <w:keepLines w:val="0"/>
              <w:jc w:val="center"/>
              <w:rPr>
                <w:rFonts w:cs="Arial"/>
                <w:b/>
                <w:sz w:val="16"/>
                <w:szCs w:val="16"/>
                <w:lang w:eastAsia="en-US"/>
              </w:rPr>
            </w:pPr>
          </w:p>
        </w:tc>
        <w:tc>
          <w:tcPr>
            <w:tcW w:w="1161" w:type="dxa"/>
            <w:gridSpan w:val="4"/>
            <w:tcBorders>
              <w:bottom w:val="single" w:sz="4" w:space="0" w:color="auto"/>
            </w:tcBorders>
            <w:shd w:val="clear" w:color="auto" w:fill="D9D9D9"/>
          </w:tcPr>
          <w:p w14:paraId="7D99E9A1"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bottom w:val="single" w:sz="4" w:space="0" w:color="auto"/>
            </w:tcBorders>
            <w:shd w:val="clear" w:color="auto" w:fill="D9D9D9"/>
          </w:tcPr>
          <w:p w14:paraId="14A4CAF0" w14:textId="77777777" w:rsidR="00146FD5" w:rsidRPr="003F7263" w:rsidRDefault="00146FD5" w:rsidP="00146FD5">
            <w:pPr>
              <w:pStyle w:val="TAL"/>
              <w:keepNext w:val="0"/>
              <w:keepLines w:val="0"/>
              <w:rPr>
                <w:rFonts w:cs="Arial"/>
                <w:b/>
                <w:sz w:val="16"/>
                <w:szCs w:val="16"/>
                <w:lang w:eastAsia="en-US"/>
              </w:rPr>
            </w:pPr>
          </w:p>
        </w:tc>
      </w:tr>
      <w:tr w:rsidR="00146FD5" w:rsidRPr="003F7263" w14:paraId="17540CB3" w14:textId="77777777" w:rsidTr="003B0A24">
        <w:trPr>
          <w:gridAfter w:val="4"/>
          <w:wAfter w:w="214" w:type="dxa"/>
          <w:jc w:val="center"/>
        </w:trPr>
        <w:tc>
          <w:tcPr>
            <w:tcW w:w="1062" w:type="dxa"/>
            <w:gridSpan w:val="2"/>
            <w:tcBorders>
              <w:bottom w:val="single" w:sz="4" w:space="0" w:color="auto"/>
            </w:tcBorders>
            <w:shd w:val="clear" w:color="auto" w:fill="auto"/>
          </w:tcPr>
          <w:p w14:paraId="4C7A4610" w14:textId="77777777" w:rsidR="00146FD5" w:rsidRPr="003F7263" w:rsidRDefault="00146FD5" w:rsidP="00146FD5">
            <w:pPr>
              <w:pStyle w:val="TAL"/>
              <w:keepNext w:val="0"/>
              <w:keepLines w:val="0"/>
              <w:rPr>
                <w:rFonts w:cs="Arial"/>
                <w:bCs/>
                <w:sz w:val="16"/>
                <w:szCs w:val="16"/>
                <w:lang w:eastAsia="en-US"/>
              </w:rPr>
            </w:pPr>
            <w:r w:rsidRPr="003F7263">
              <w:rPr>
                <w:rFonts w:cs="Arial"/>
                <w:sz w:val="16"/>
                <w:szCs w:val="16"/>
                <w:lang w:eastAsia="en-US"/>
              </w:rPr>
              <w:t>8.2.2.8.1</w:t>
            </w:r>
          </w:p>
        </w:tc>
        <w:tc>
          <w:tcPr>
            <w:tcW w:w="3473" w:type="dxa"/>
            <w:gridSpan w:val="3"/>
            <w:tcBorders>
              <w:bottom w:val="single" w:sz="4" w:space="0" w:color="auto"/>
            </w:tcBorders>
            <w:shd w:val="clear" w:color="auto" w:fill="auto"/>
          </w:tcPr>
          <w:p w14:paraId="09DEB825"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7" w:type="dxa"/>
            <w:gridSpan w:val="4"/>
            <w:tcBorders>
              <w:bottom w:val="single" w:sz="4" w:space="0" w:color="auto"/>
            </w:tcBorders>
            <w:shd w:val="clear" w:color="auto" w:fill="auto"/>
          </w:tcPr>
          <w:p w14:paraId="404B1F3C"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CFA18B1"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191F440"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340D9624" w14:textId="77777777" w:rsidTr="003B0A24">
        <w:trPr>
          <w:gridAfter w:val="4"/>
          <w:wAfter w:w="214" w:type="dxa"/>
          <w:jc w:val="center"/>
        </w:trPr>
        <w:tc>
          <w:tcPr>
            <w:tcW w:w="1062" w:type="dxa"/>
            <w:gridSpan w:val="2"/>
            <w:tcBorders>
              <w:bottom w:val="single" w:sz="4" w:space="0" w:color="auto"/>
            </w:tcBorders>
            <w:shd w:val="clear" w:color="auto" w:fill="auto"/>
          </w:tcPr>
          <w:p w14:paraId="0E77F384" w14:textId="77777777" w:rsidR="00146FD5" w:rsidRPr="003F7263" w:rsidRDefault="00146FD5" w:rsidP="00146FD5">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2AC5C32E" w14:textId="77777777" w:rsidR="00146FD5" w:rsidRPr="003F7263" w:rsidRDefault="00146FD5" w:rsidP="00146FD5">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FDD8656"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778E25"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59519DA"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NR-DC</w:t>
            </w:r>
          </w:p>
        </w:tc>
      </w:tr>
      <w:tr w:rsidR="00146FD5" w:rsidRPr="003F7263" w14:paraId="7996BDE9" w14:textId="77777777" w:rsidTr="003B0A24">
        <w:trPr>
          <w:gridAfter w:val="4"/>
          <w:wAfter w:w="214" w:type="dxa"/>
          <w:jc w:val="center"/>
        </w:trPr>
        <w:tc>
          <w:tcPr>
            <w:tcW w:w="1062" w:type="dxa"/>
            <w:gridSpan w:val="2"/>
            <w:tcBorders>
              <w:bottom w:val="single" w:sz="4" w:space="0" w:color="auto"/>
            </w:tcBorders>
            <w:shd w:val="clear" w:color="auto" w:fill="auto"/>
          </w:tcPr>
          <w:p w14:paraId="6CB1551E" w14:textId="18CD8135" w:rsidR="00146FD5" w:rsidRPr="003F7263" w:rsidRDefault="00146FD5" w:rsidP="00146FD5">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6A1B609F" w14:textId="1EE28EEB" w:rsidR="00146FD5" w:rsidRPr="003F7263" w:rsidRDefault="00146FD5" w:rsidP="00146FD5">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3756B65D" w14:textId="74919DD7" w:rsidR="00146FD5" w:rsidRPr="003F7263" w:rsidRDefault="00146FD5" w:rsidP="00146FD5">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149ED844" w14:textId="11614475" w:rsidR="00146FD5" w:rsidRPr="003F7263" w:rsidRDefault="00146FD5" w:rsidP="00146FD5">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CDB714F" w14:textId="5B8C0003" w:rsidR="00146FD5" w:rsidRPr="003F7263" w:rsidRDefault="00146FD5" w:rsidP="00146FD5">
            <w:pPr>
              <w:pStyle w:val="TAL"/>
              <w:keepNext w:val="0"/>
              <w:keepLines w:val="0"/>
              <w:rPr>
                <w:rFonts w:cs="Arial"/>
                <w:sz w:val="16"/>
                <w:szCs w:val="16"/>
              </w:rPr>
            </w:pPr>
            <w:r w:rsidRPr="003F7263">
              <w:rPr>
                <w:bCs/>
                <w:sz w:val="16"/>
                <w:szCs w:val="16"/>
              </w:rPr>
              <w:t>UEs supporting NE-DC</w:t>
            </w:r>
          </w:p>
        </w:tc>
      </w:tr>
      <w:tr w:rsidR="00146FD5" w:rsidRPr="003F7263" w14:paraId="00C45B19" w14:textId="77777777" w:rsidTr="003B0A24">
        <w:trPr>
          <w:gridAfter w:val="4"/>
          <w:wAfter w:w="214" w:type="dxa"/>
          <w:jc w:val="center"/>
        </w:trPr>
        <w:tc>
          <w:tcPr>
            <w:tcW w:w="1062" w:type="dxa"/>
            <w:gridSpan w:val="2"/>
            <w:tcBorders>
              <w:bottom w:val="single" w:sz="4" w:space="0" w:color="auto"/>
            </w:tcBorders>
            <w:shd w:val="clear" w:color="auto" w:fill="D9D9D9"/>
          </w:tcPr>
          <w:p w14:paraId="0845A3AC"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8.2.2.9</w:t>
            </w:r>
          </w:p>
        </w:tc>
        <w:tc>
          <w:tcPr>
            <w:tcW w:w="3473" w:type="dxa"/>
            <w:gridSpan w:val="3"/>
            <w:tcBorders>
              <w:bottom w:val="single" w:sz="4" w:space="0" w:color="auto"/>
            </w:tcBorders>
            <w:shd w:val="clear" w:color="auto" w:fill="D9D9D9"/>
          </w:tcPr>
          <w:p w14:paraId="72A4A09F"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7" w:type="dxa"/>
            <w:gridSpan w:val="4"/>
            <w:tcBorders>
              <w:bottom w:val="single" w:sz="4" w:space="0" w:color="auto"/>
            </w:tcBorders>
            <w:shd w:val="clear" w:color="auto" w:fill="D9D9D9"/>
          </w:tcPr>
          <w:p w14:paraId="30B2FB3C"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D5CEFDB"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16A9433" w14:textId="77777777" w:rsidR="00146FD5" w:rsidRPr="003F7263" w:rsidRDefault="00146FD5" w:rsidP="00146FD5">
            <w:pPr>
              <w:pStyle w:val="TAL"/>
              <w:keepNext w:val="0"/>
              <w:keepLines w:val="0"/>
              <w:rPr>
                <w:rFonts w:cs="Arial"/>
                <w:sz w:val="16"/>
                <w:szCs w:val="16"/>
                <w:lang w:eastAsia="en-US"/>
              </w:rPr>
            </w:pPr>
          </w:p>
        </w:tc>
      </w:tr>
      <w:tr w:rsidR="00146FD5" w:rsidRPr="003F7263" w14:paraId="439E7893" w14:textId="77777777" w:rsidTr="003B0A24">
        <w:trPr>
          <w:gridAfter w:val="4"/>
          <w:wAfter w:w="214" w:type="dxa"/>
          <w:jc w:val="center"/>
        </w:trPr>
        <w:tc>
          <w:tcPr>
            <w:tcW w:w="1062" w:type="dxa"/>
            <w:gridSpan w:val="2"/>
            <w:tcBorders>
              <w:bottom w:val="single" w:sz="4" w:space="0" w:color="auto"/>
            </w:tcBorders>
            <w:shd w:val="clear" w:color="auto" w:fill="auto"/>
          </w:tcPr>
          <w:p w14:paraId="07E77726" w14:textId="77777777" w:rsidR="00146FD5" w:rsidRPr="003F7263" w:rsidRDefault="00146FD5" w:rsidP="00146FD5">
            <w:pPr>
              <w:pStyle w:val="TAL"/>
              <w:keepNext w:val="0"/>
              <w:keepLines w:val="0"/>
              <w:rPr>
                <w:rFonts w:cs="Arial"/>
                <w:bCs/>
                <w:sz w:val="16"/>
                <w:szCs w:val="16"/>
                <w:lang w:eastAsia="en-US"/>
              </w:rPr>
            </w:pPr>
            <w:r w:rsidRPr="003F7263">
              <w:rPr>
                <w:rFonts w:cs="Arial"/>
                <w:sz w:val="16"/>
                <w:szCs w:val="16"/>
                <w:lang w:eastAsia="en-US"/>
              </w:rPr>
              <w:t>8.2.2.9.1</w:t>
            </w:r>
          </w:p>
        </w:tc>
        <w:tc>
          <w:tcPr>
            <w:tcW w:w="3473" w:type="dxa"/>
            <w:gridSpan w:val="3"/>
            <w:tcBorders>
              <w:bottom w:val="single" w:sz="4" w:space="0" w:color="auto"/>
            </w:tcBorders>
            <w:shd w:val="clear" w:color="auto" w:fill="auto"/>
          </w:tcPr>
          <w:p w14:paraId="55D28E99"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7" w:type="dxa"/>
            <w:gridSpan w:val="4"/>
            <w:tcBorders>
              <w:bottom w:val="single" w:sz="4" w:space="0" w:color="auto"/>
            </w:tcBorders>
            <w:shd w:val="clear" w:color="auto" w:fill="auto"/>
          </w:tcPr>
          <w:p w14:paraId="09B565DB"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F112B53"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20B7BB70"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31B1FAFF" w14:textId="77777777" w:rsidTr="003B0A24">
        <w:trPr>
          <w:gridAfter w:val="4"/>
          <w:wAfter w:w="214" w:type="dxa"/>
          <w:jc w:val="center"/>
        </w:trPr>
        <w:tc>
          <w:tcPr>
            <w:tcW w:w="1062" w:type="dxa"/>
            <w:gridSpan w:val="2"/>
            <w:tcBorders>
              <w:bottom w:val="single" w:sz="4" w:space="0" w:color="auto"/>
            </w:tcBorders>
            <w:shd w:val="clear" w:color="auto" w:fill="auto"/>
          </w:tcPr>
          <w:p w14:paraId="318484C8" w14:textId="77777777" w:rsidR="00146FD5" w:rsidRPr="003F7263" w:rsidRDefault="00146FD5" w:rsidP="00146FD5">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43E6BD47" w14:textId="77777777" w:rsidR="00146FD5" w:rsidRPr="003F7263" w:rsidRDefault="00146FD5" w:rsidP="00146FD5">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05F837B8"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E7E490A"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6DC4CB23"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NR-DC</w:t>
            </w:r>
          </w:p>
        </w:tc>
      </w:tr>
      <w:tr w:rsidR="00146FD5" w:rsidRPr="003F7263" w14:paraId="661127A1" w14:textId="77777777" w:rsidTr="003B0A24">
        <w:trPr>
          <w:gridAfter w:val="4"/>
          <w:wAfter w:w="214" w:type="dxa"/>
          <w:jc w:val="center"/>
        </w:trPr>
        <w:tc>
          <w:tcPr>
            <w:tcW w:w="1062" w:type="dxa"/>
            <w:gridSpan w:val="2"/>
            <w:tcBorders>
              <w:bottom w:val="single" w:sz="4" w:space="0" w:color="auto"/>
            </w:tcBorders>
            <w:shd w:val="clear" w:color="auto" w:fill="auto"/>
          </w:tcPr>
          <w:p w14:paraId="7188885B" w14:textId="2B5CCD84" w:rsidR="00146FD5" w:rsidRPr="003F7263" w:rsidRDefault="00146FD5" w:rsidP="00146FD5">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1DE4008C" w14:textId="224500DE" w:rsidR="00146FD5" w:rsidRPr="003F7263" w:rsidRDefault="00146FD5" w:rsidP="00146FD5">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4EF5CD81" w14:textId="4C3F1C2A" w:rsidR="00146FD5" w:rsidRPr="003F7263" w:rsidRDefault="00146FD5" w:rsidP="00146FD5">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6D9B51D" w14:textId="2C285718" w:rsidR="00146FD5" w:rsidRPr="003F7263" w:rsidRDefault="00146FD5" w:rsidP="00146FD5">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905FEEA" w14:textId="22A1F369" w:rsidR="00146FD5" w:rsidRPr="003F7263" w:rsidRDefault="00146FD5" w:rsidP="00146FD5">
            <w:pPr>
              <w:pStyle w:val="TAL"/>
              <w:keepNext w:val="0"/>
              <w:keepLines w:val="0"/>
              <w:rPr>
                <w:rFonts w:cs="Arial"/>
                <w:sz w:val="16"/>
                <w:szCs w:val="16"/>
              </w:rPr>
            </w:pPr>
            <w:r w:rsidRPr="003F7263">
              <w:rPr>
                <w:bCs/>
                <w:sz w:val="16"/>
                <w:szCs w:val="16"/>
              </w:rPr>
              <w:t>UEs supporting NE-DC</w:t>
            </w:r>
          </w:p>
        </w:tc>
      </w:tr>
      <w:tr w:rsidR="00146FD5" w:rsidRPr="003F7263" w14:paraId="01B7E811" w14:textId="77777777" w:rsidTr="003B0A24">
        <w:trPr>
          <w:gridAfter w:val="4"/>
          <w:wAfter w:w="214" w:type="dxa"/>
          <w:jc w:val="center"/>
        </w:trPr>
        <w:tc>
          <w:tcPr>
            <w:tcW w:w="1062" w:type="dxa"/>
            <w:gridSpan w:val="2"/>
            <w:tcBorders>
              <w:bottom w:val="single" w:sz="4" w:space="0" w:color="auto"/>
            </w:tcBorders>
            <w:shd w:val="clear" w:color="auto" w:fill="E7E6E6"/>
          </w:tcPr>
          <w:p w14:paraId="13F6D717" w14:textId="77777777" w:rsidR="00146FD5" w:rsidRPr="003F7263" w:rsidRDefault="00146FD5" w:rsidP="00146FD5">
            <w:pPr>
              <w:pStyle w:val="TAL"/>
              <w:keepNext w:val="0"/>
              <w:keepLines w:val="0"/>
              <w:rPr>
                <w:rFonts w:cs="Arial"/>
                <w:sz w:val="16"/>
                <w:szCs w:val="16"/>
                <w:lang w:eastAsia="en-US"/>
              </w:rPr>
            </w:pPr>
            <w:r w:rsidRPr="003F7263">
              <w:rPr>
                <w:rFonts w:cs="Arial"/>
                <w:b/>
                <w:bCs/>
                <w:sz w:val="16"/>
                <w:szCs w:val="16"/>
                <w:lang w:eastAsia="en-US"/>
              </w:rPr>
              <w:t>8.2.3</w:t>
            </w:r>
          </w:p>
        </w:tc>
        <w:tc>
          <w:tcPr>
            <w:tcW w:w="3473" w:type="dxa"/>
            <w:gridSpan w:val="3"/>
            <w:tcBorders>
              <w:bottom w:val="single" w:sz="4" w:space="0" w:color="auto"/>
            </w:tcBorders>
            <w:shd w:val="clear" w:color="auto" w:fill="E7E6E6"/>
          </w:tcPr>
          <w:p w14:paraId="7FA647A5"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7" w:type="dxa"/>
            <w:gridSpan w:val="4"/>
            <w:tcBorders>
              <w:bottom w:val="single" w:sz="4" w:space="0" w:color="auto"/>
            </w:tcBorders>
            <w:shd w:val="clear" w:color="auto" w:fill="E7E6E6"/>
          </w:tcPr>
          <w:p w14:paraId="29179149"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82D593E"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EC54A15" w14:textId="77777777" w:rsidR="00146FD5" w:rsidRPr="003F7263" w:rsidRDefault="00146FD5" w:rsidP="00146FD5">
            <w:pPr>
              <w:pStyle w:val="TAL"/>
              <w:keepNext w:val="0"/>
              <w:keepLines w:val="0"/>
              <w:rPr>
                <w:rFonts w:cs="Arial"/>
                <w:sz w:val="16"/>
                <w:szCs w:val="16"/>
                <w:lang w:eastAsia="en-US"/>
              </w:rPr>
            </w:pPr>
          </w:p>
        </w:tc>
      </w:tr>
      <w:tr w:rsidR="00146FD5" w:rsidRPr="003F7263" w14:paraId="4B33D725" w14:textId="77777777" w:rsidTr="003B0A24">
        <w:trPr>
          <w:gridAfter w:val="4"/>
          <w:wAfter w:w="214" w:type="dxa"/>
          <w:jc w:val="center"/>
        </w:trPr>
        <w:tc>
          <w:tcPr>
            <w:tcW w:w="1062" w:type="dxa"/>
            <w:gridSpan w:val="2"/>
            <w:tcBorders>
              <w:bottom w:val="single" w:sz="4" w:space="0" w:color="auto"/>
            </w:tcBorders>
            <w:shd w:val="clear" w:color="auto" w:fill="E7E6E6"/>
          </w:tcPr>
          <w:p w14:paraId="074E7EE4"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8.2.3.1</w:t>
            </w:r>
          </w:p>
        </w:tc>
        <w:tc>
          <w:tcPr>
            <w:tcW w:w="3473" w:type="dxa"/>
            <w:gridSpan w:val="3"/>
            <w:tcBorders>
              <w:bottom w:val="single" w:sz="4" w:space="0" w:color="auto"/>
            </w:tcBorders>
            <w:shd w:val="clear" w:color="auto" w:fill="E7E6E6"/>
          </w:tcPr>
          <w:p w14:paraId="69669279"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F0E0BC9"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8E6CE6C"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989EC1C" w14:textId="77777777" w:rsidR="00146FD5" w:rsidRPr="003F7263" w:rsidRDefault="00146FD5" w:rsidP="00146FD5">
            <w:pPr>
              <w:pStyle w:val="TAL"/>
              <w:keepNext w:val="0"/>
              <w:keepLines w:val="0"/>
              <w:rPr>
                <w:rFonts w:cs="Arial"/>
                <w:sz w:val="16"/>
                <w:szCs w:val="16"/>
                <w:lang w:eastAsia="en-US"/>
              </w:rPr>
            </w:pPr>
          </w:p>
        </w:tc>
      </w:tr>
      <w:tr w:rsidR="00146FD5" w:rsidRPr="003F7263" w14:paraId="02529FBE"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1ED192A4"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68F35C24"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5B22C49E"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FDDBEAF" w14:textId="77777777" w:rsidR="00146FD5" w:rsidRPr="003F7263" w:rsidDel="00746051"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58E91EE2"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5482F949" w14:textId="77777777" w:rsidTr="00146FD5">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0EBBE03C" w14:textId="77777777" w:rsidR="00146FD5" w:rsidRPr="003F7263" w:rsidRDefault="00146FD5" w:rsidP="00146FD5">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
          <w:p w14:paraId="5896219B" w14:textId="77777777" w:rsidR="00146FD5" w:rsidRPr="003F7263" w:rsidRDefault="00146FD5" w:rsidP="00146FD5">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2941FE9" w14:textId="77777777" w:rsidR="00146FD5" w:rsidRPr="004E7E19" w:rsidRDefault="00146FD5" w:rsidP="00146FD5">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98F700" w14:textId="77777777" w:rsidR="00146FD5" w:rsidRPr="003F7263" w:rsidRDefault="00146FD5" w:rsidP="00146FD5">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
          <w:p w14:paraId="22488E2C" w14:textId="77777777" w:rsidR="00146FD5" w:rsidRPr="003F7263" w:rsidRDefault="00146FD5" w:rsidP="00146FD5">
            <w:pPr>
              <w:pStyle w:val="TAL"/>
              <w:keepNext w:val="0"/>
              <w:keepLines w:val="0"/>
              <w:rPr>
                <w:rFonts w:cs="Arial"/>
                <w:sz w:val="16"/>
                <w:szCs w:val="16"/>
              </w:rPr>
            </w:pPr>
            <w:r w:rsidRPr="003F7263">
              <w:rPr>
                <w:bCs/>
                <w:sz w:val="16"/>
                <w:szCs w:val="16"/>
              </w:rPr>
              <w:t>UEs supporting NE-DC</w:t>
            </w:r>
          </w:p>
        </w:tc>
      </w:tr>
      <w:tr w:rsidR="00146FD5" w:rsidRPr="003F7263" w14:paraId="1EE376BD"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36C6F51F"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8.2.3.2</w:t>
            </w:r>
          </w:p>
        </w:tc>
        <w:tc>
          <w:tcPr>
            <w:tcW w:w="3473" w:type="dxa"/>
            <w:gridSpan w:val="3"/>
            <w:tcBorders>
              <w:top w:val="single" w:sz="4" w:space="0" w:color="auto"/>
              <w:bottom w:val="single" w:sz="4" w:space="0" w:color="auto"/>
            </w:tcBorders>
            <w:shd w:val="clear" w:color="auto" w:fill="D9D9D9"/>
          </w:tcPr>
          <w:p w14:paraId="09B6697A"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35F9352D"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479E09B" w14:textId="77777777" w:rsidR="00146FD5" w:rsidRPr="003F7263" w:rsidDel="006221A7"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42AA6B4E" w14:textId="77777777" w:rsidR="00146FD5" w:rsidRPr="003F7263" w:rsidRDefault="00146FD5" w:rsidP="00146FD5">
            <w:pPr>
              <w:pStyle w:val="TAL"/>
              <w:keepNext w:val="0"/>
              <w:keepLines w:val="0"/>
              <w:rPr>
                <w:rFonts w:cs="Arial"/>
                <w:b/>
                <w:sz w:val="16"/>
                <w:szCs w:val="16"/>
                <w:lang w:eastAsia="en-US"/>
              </w:rPr>
            </w:pPr>
          </w:p>
        </w:tc>
      </w:tr>
      <w:tr w:rsidR="00146FD5" w:rsidRPr="003F7263" w14:paraId="7B89B9AB"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174EFD9D"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
          <w:p w14:paraId="4C64386A"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3BD5262E"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268D39" w14:textId="77777777" w:rsidR="00146FD5" w:rsidRPr="003F7263" w:rsidDel="00746051"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1104ADBC"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571C2514"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618D9807" w14:textId="1BDB97ED"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100E1C36" w14:textId="5260315E" w:rsidR="00146FD5" w:rsidRPr="003F7263" w:rsidRDefault="00146FD5" w:rsidP="00146FD5">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085D0B07" w14:textId="4F52CDEC" w:rsidR="00146FD5" w:rsidRPr="003F7263" w:rsidRDefault="00146FD5" w:rsidP="00146FD5">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7CC2FD" w14:textId="36B2AA5B" w:rsidR="00146FD5" w:rsidRPr="003F7263" w:rsidRDefault="00146FD5" w:rsidP="00146FD5">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
          <w:p w14:paraId="71514DA2" w14:textId="7F3E33CE" w:rsidR="00146FD5" w:rsidRPr="003F7263" w:rsidRDefault="00146FD5" w:rsidP="00146FD5">
            <w:pPr>
              <w:pStyle w:val="TAL"/>
              <w:keepNext w:val="0"/>
              <w:keepLines w:val="0"/>
              <w:rPr>
                <w:rFonts w:cs="Arial"/>
                <w:sz w:val="16"/>
                <w:szCs w:val="16"/>
                <w:lang w:eastAsia="en-US"/>
              </w:rPr>
            </w:pPr>
            <w:r w:rsidRPr="003F7263">
              <w:rPr>
                <w:bCs/>
                <w:sz w:val="16"/>
                <w:szCs w:val="16"/>
              </w:rPr>
              <w:t>UEs supporting NE-DC</w:t>
            </w:r>
          </w:p>
        </w:tc>
      </w:tr>
      <w:tr w:rsidR="00146FD5" w:rsidRPr="003F7263" w14:paraId="3ECBF460"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6DA4D40C" w14:textId="77777777"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
          <w:p w14:paraId="6767C52C" w14:textId="77777777"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130409B8"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CF59E6E"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15CB997C" w14:textId="77777777" w:rsidR="00146FD5" w:rsidRPr="003F7263" w:rsidRDefault="00146FD5" w:rsidP="00146FD5">
            <w:pPr>
              <w:pStyle w:val="TAL"/>
              <w:keepNext w:val="0"/>
              <w:keepLines w:val="0"/>
              <w:rPr>
                <w:rFonts w:cs="Arial"/>
                <w:b/>
                <w:sz w:val="16"/>
                <w:szCs w:val="16"/>
                <w:lang w:eastAsia="en-US"/>
              </w:rPr>
            </w:pPr>
          </w:p>
        </w:tc>
      </w:tr>
      <w:tr w:rsidR="00146FD5" w:rsidRPr="003F7263" w14:paraId="6255E354"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316AE7E9"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
          <w:p w14:paraId="6D4F91BC"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2096CD10"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445AAB7" w14:textId="77777777" w:rsidR="00146FD5" w:rsidRPr="003F7263" w:rsidDel="00746051" w:rsidRDefault="00146FD5" w:rsidP="00146FD5">
            <w:pPr>
              <w:pStyle w:val="TAL"/>
              <w:keepNext w:val="0"/>
              <w:keepLines w:val="0"/>
              <w:jc w:val="center"/>
              <w:rPr>
                <w:rFonts w:cs="Arial"/>
                <w:sz w:val="16"/>
                <w:szCs w:val="16"/>
                <w:lang w:eastAsia="en-US"/>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0FB30866"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7940D70D"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13FF0926" w14:textId="77777777"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
          <w:p w14:paraId="3A0EC568" w14:textId="77777777"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
          <w:p w14:paraId="63B7EF03"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25923D4"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0C03868" w14:textId="77777777" w:rsidR="00146FD5" w:rsidRPr="003F7263" w:rsidRDefault="00146FD5" w:rsidP="00146FD5">
            <w:pPr>
              <w:pStyle w:val="TAL"/>
              <w:keepNext w:val="0"/>
              <w:keepLines w:val="0"/>
              <w:rPr>
                <w:rFonts w:cs="Arial"/>
                <w:b/>
                <w:sz w:val="16"/>
                <w:szCs w:val="16"/>
                <w:lang w:eastAsia="en-US"/>
              </w:rPr>
            </w:pPr>
          </w:p>
        </w:tc>
      </w:tr>
      <w:tr w:rsidR="00146FD5" w:rsidRPr="003F7263" w14:paraId="19A83677"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478715CB"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
          <w:p w14:paraId="245BE131"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
          <w:p w14:paraId="73DAE379"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F558E85" w14:textId="77777777" w:rsidR="00146FD5" w:rsidRPr="003F7263" w:rsidDel="00746051" w:rsidRDefault="00146FD5" w:rsidP="00146FD5">
            <w:pPr>
              <w:pStyle w:val="TAL"/>
              <w:keepNext w:val="0"/>
              <w:keepLines w:val="0"/>
              <w:jc w:val="center"/>
              <w:rPr>
                <w:rFonts w:cs="Arial"/>
                <w:sz w:val="16"/>
                <w:szCs w:val="16"/>
                <w:lang w:eastAsia="en-US"/>
              </w:rPr>
            </w:pPr>
            <w:r w:rsidRPr="003F7263">
              <w:rPr>
                <w:rFonts w:cs="Arial"/>
                <w:sz w:val="16"/>
                <w:szCs w:val="16"/>
                <w:lang w:eastAsia="en-US"/>
              </w:rPr>
              <w:t>C13</w:t>
            </w:r>
          </w:p>
        </w:tc>
        <w:tc>
          <w:tcPr>
            <w:tcW w:w="3560" w:type="dxa"/>
            <w:gridSpan w:val="4"/>
            <w:tcBorders>
              <w:top w:val="single" w:sz="4" w:space="0" w:color="auto"/>
              <w:bottom w:val="single" w:sz="4" w:space="0" w:color="auto"/>
            </w:tcBorders>
            <w:shd w:val="clear" w:color="auto" w:fill="auto"/>
          </w:tcPr>
          <w:p w14:paraId="00495E03"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146FD5" w14:paraId="5DDD6FCD" w14:textId="77777777" w:rsidTr="00146FD5">
        <w:tblPrEx>
          <w:tblLook w:val="04A0" w:firstRow="1" w:lastRow="0" w:firstColumn="1" w:lastColumn="0" w:noHBand="0" w:noVBand="1"/>
        </w:tblPrEx>
        <w:trPr>
          <w:gridBefore w:val="1"/>
          <w:gridAfter w:val="3"/>
          <w:wBefore w:w="32" w:type="dxa"/>
          <w:wAfter w:w="151" w:type="dxa"/>
          <w:jc w:val="center"/>
        </w:trPr>
        <w:tc>
          <w:tcPr>
            <w:tcW w:w="1073" w:type="dxa"/>
            <w:gridSpan w:val="2"/>
            <w:tcBorders>
              <w:top w:val="single" w:sz="4" w:space="0" w:color="auto"/>
              <w:bottom w:val="single" w:sz="4" w:space="0" w:color="auto"/>
            </w:tcBorders>
            <w:shd w:val="clear" w:color="auto" w:fill="auto"/>
          </w:tcPr>
          <w:p w14:paraId="0F91FDB1" w14:textId="77777777" w:rsidR="00146FD5" w:rsidRDefault="00146FD5" w:rsidP="00146FD5">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
          <w:p w14:paraId="6EBE3282" w14:textId="77777777" w:rsidR="00146FD5" w:rsidRDefault="00146FD5" w:rsidP="00146FD5">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11A4A2CF" w14:textId="77777777" w:rsidR="00146FD5" w:rsidRDefault="00146FD5" w:rsidP="00146FD5">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7406A328" w14:textId="77777777" w:rsidR="00146FD5" w:rsidRDefault="00146FD5" w:rsidP="00146FD5">
            <w:pPr>
              <w:pStyle w:val="TAL"/>
              <w:keepNext w:val="0"/>
              <w:keepLines w:val="0"/>
              <w:jc w:val="center"/>
              <w:rPr>
                <w:rFonts w:cs="Arial"/>
                <w:sz w:val="16"/>
                <w:szCs w:val="16"/>
                <w:lang w:val="en-US"/>
              </w:rPr>
            </w:pPr>
            <w:r>
              <w:rPr>
                <w:rFonts w:cs="Arial"/>
                <w:sz w:val="16"/>
                <w:szCs w:val="16"/>
                <w:lang w:val="en-US" w:eastAsia="en-US"/>
              </w:rPr>
              <w:t>C160</w:t>
            </w:r>
          </w:p>
        </w:tc>
        <w:tc>
          <w:tcPr>
            <w:tcW w:w="3565" w:type="dxa"/>
            <w:gridSpan w:val="4"/>
            <w:tcBorders>
              <w:top w:val="single" w:sz="4" w:space="0" w:color="auto"/>
              <w:bottom w:val="single" w:sz="4" w:space="0" w:color="auto"/>
            </w:tcBorders>
            <w:shd w:val="clear" w:color="auto" w:fill="auto"/>
          </w:tcPr>
          <w:p w14:paraId="3DAE2C11" w14:textId="77777777" w:rsidR="00146FD5" w:rsidRDefault="00146FD5" w:rsidP="00146FD5">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146FD5" w:rsidRPr="003F7263" w14:paraId="41B329C4"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653E2E80"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
          <w:p w14:paraId="1D8AC059" w14:textId="77777777" w:rsidR="00146FD5" w:rsidRPr="003F7263" w:rsidRDefault="00146FD5" w:rsidP="00146FD5">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
          <w:p w14:paraId="6F01C5D6"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20F82BA"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1816E746" w14:textId="77777777" w:rsidR="00146FD5" w:rsidRPr="003F7263" w:rsidRDefault="00146FD5" w:rsidP="00146FD5">
            <w:pPr>
              <w:pStyle w:val="TAL"/>
              <w:keepNext w:val="0"/>
              <w:keepLines w:val="0"/>
              <w:rPr>
                <w:rFonts w:cs="Arial"/>
                <w:sz w:val="16"/>
                <w:szCs w:val="16"/>
                <w:lang w:eastAsia="en-US"/>
              </w:rPr>
            </w:pPr>
          </w:p>
        </w:tc>
      </w:tr>
      <w:tr w:rsidR="00146FD5" w:rsidRPr="003F7263" w14:paraId="6E841E79"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11562D08"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
          <w:p w14:paraId="320A43CE"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
          <w:p w14:paraId="4ED7FCA5"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04125E" w14:textId="77777777" w:rsidR="00146FD5" w:rsidRPr="003F7263" w:rsidDel="00746051" w:rsidRDefault="00146FD5" w:rsidP="00146FD5">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6A41847A"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146FD5" w:rsidRPr="003F7263" w14:paraId="737FAB43"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03693A52" w14:textId="250FB1A5" w:rsidR="00146FD5" w:rsidRPr="003F7263" w:rsidRDefault="00146FD5" w:rsidP="00146FD5">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76EF0898" w14:textId="661ECE6C" w:rsidR="00146FD5" w:rsidRPr="003F7263" w:rsidRDefault="00146FD5" w:rsidP="00146FD5">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
          <w:p w14:paraId="4B29A0E2" w14:textId="46E1EA03" w:rsidR="00146FD5" w:rsidRPr="003F7263" w:rsidRDefault="00146FD5" w:rsidP="00146FD5">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0DED13" w14:textId="63DB5AB1" w:rsidR="00146FD5" w:rsidRPr="003F7263" w:rsidRDefault="00146FD5" w:rsidP="00146FD5">
            <w:pPr>
              <w:pStyle w:val="TAL"/>
              <w:keepNext w:val="0"/>
              <w:keepLines w:val="0"/>
              <w:jc w:val="center"/>
              <w:rPr>
                <w:rFonts w:cs="Arial"/>
                <w:sz w:val="16"/>
                <w:szCs w:val="16"/>
                <w:lang w:eastAsia="en-US"/>
              </w:rPr>
            </w:pPr>
            <w:r>
              <w:rPr>
                <w:rFonts w:cs="Arial"/>
                <w:sz w:val="16"/>
                <w:szCs w:val="16"/>
                <w:lang w:val="en-US" w:eastAsia="en-US"/>
              </w:rPr>
              <w:t>C160</w:t>
            </w:r>
          </w:p>
        </w:tc>
        <w:tc>
          <w:tcPr>
            <w:tcW w:w="3560" w:type="dxa"/>
            <w:gridSpan w:val="4"/>
            <w:tcBorders>
              <w:top w:val="single" w:sz="4" w:space="0" w:color="auto"/>
              <w:bottom w:val="single" w:sz="4" w:space="0" w:color="auto"/>
            </w:tcBorders>
            <w:shd w:val="clear" w:color="auto" w:fill="auto"/>
          </w:tcPr>
          <w:p w14:paraId="0C4CA5C2" w14:textId="71331DD3" w:rsidR="00146FD5" w:rsidRPr="003F7263" w:rsidRDefault="00146FD5" w:rsidP="00146FD5">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146FD5" w:rsidRPr="003F7263" w14:paraId="5CA7AAE9"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5D920636" w14:textId="77777777"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
          <w:p w14:paraId="46052201" w14:textId="3D1AB057"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4DF658C7"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EB8B104"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0E6BE7C8" w14:textId="77777777" w:rsidR="00146FD5" w:rsidRPr="003F7263" w:rsidRDefault="00146FD5" w:rsidP="00146FD5">
            <w:pPr>
              <w:pStyle w:val="TAL"/>
              <w:keepNext w:val="0"/>
              <w:keepLines w:val="0"/>
              <w:rPr>
                <w:rFonts w:cs="Arial"/>
                <w:b/>
                <w:sz w:val="16"/>
                <w:szCs w:val="16"/>
                <w:lang w:eastAsia="en-US"/>
              </w:rPr>
            </w:pPr>
          </w:p>
        </w:tc>
      </w:tr>
      <w:tr w:rsidR="00146FD5" w:rsidRPr="003F7263" w14:paraId="6D0C9357"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2754A2E2"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
          <w:p w14:paraId="74F983B4" w14:textId="03971A0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233E74CC"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E1378DF"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3C10D6C8"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146FD5" w:rsidRPr="003F7263" w14:paraId="1283DA85"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167D64E6"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
          <w:p w14:paraId="63947B6F"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2502DC9"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8F95767"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09AED06"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46FD5" w:rsidRPr="003F7263" w14:paraId="743F4CD2"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6762E3E6"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
          <w:p w14:paraId="57CDE89D"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161A4C2"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9FA5228"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32EC4C3" w14:textId="77777777" w:rsidR="00146FD5" w:rsidRPr="003F7263" w:rsidRDefault="00146FD5" w:rsidP="00146FD5">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46FD5" w:rsidRPr="003F7263" w14:paraId="55E7862E"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5A6CE2CB" w14:textId="54E64C69"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
          <w:p w14:paraId="1E456A87" w14:textId="7B654DC1" w:rsidR="00146FD5" w:rsidRPr="003F7263" w:rsidRDefault="00146FD5" w:rsidP="00146FD5">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8147C48" w14:textId="15C5C08A" w:rsidR="00146FD5" w:rsidRPr="003F7263" w:rsidRDefault="00146FD5" w:rsidP="00146FD5">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F0BBAE" w14:textId="22B0360E" w:rsidR="00146FD5" w:rsidRPr="003F7263" w:rsidRDefault="00146FD5" w:rsidP="00146FD5">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525D0722" w14:textId="45152828" w:rsidR="00146FD5" w:rsidRPr="003F7263" w:rsidRDefault="00146FD5" w:rsidP="00146FD5">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146FD5" w:rsidRPr="003F7263" w14:paraId="01389F89"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24B5B14E" w14:textId="57B2713A"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
          <w:p w14:paraId="695FD5F9" w14:textId="059A0867" w:rsidR="00146FD5" w:rsidRPr="003F7263" w:rsidRDefault="00146FD5" w:rsidP="00146FD5">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1CA0AD17" w14:textId="0FCC6BDE" w:rsidR="00146FD5" w:rsidRPr="003F7263" w:rsidRDefault="00146FD5" w:rsidP="00146FD5">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1D19F4" w14:textId="21505BB6" w:rsidR="00146FD5" w:rsidRPr="003F7263" w:rsidRDefault="00146FD5" w:rsidP="00146FD5">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0679943D" w14:textId="747E3F05" w:rsidR="00146FD5" w:rsidRPr="003F7263" w:rsidRDefault="00146FD5" w:rsidP="00146FD5">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146FD5" w:rsidRPr="003F7263" w14:paraId="31D39CB2"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6A54034F" w14:textId="2A4492B0"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
          <w:p w14:paraId="340FD7A6" w14:textId="206AB051" w:rsidR="00146FD5" w:rsidRPr="003F7263" w:rsidRDefault="00146FD5" w:rsidP="00146FD5">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5ED0CEFF" w14:textId="03DAF082" w:rsidR="00146FD5" w:rsidRPr="003F7263" w:rsidRDefault="00146FD5" w:rsidP="00146FD5">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BA208B9" w14:textId="2A2DD802" w:rsidR="00146FD5" w:rsidRPr="003F7263" w:rsidRDefault="00146FD5" w:rsidP="00146FD5">
            <w:pPr>
              <w:pStyle w:val="TAL"/>
              <w:keepNext w:val="0"/>
              <w:keepLines w:val="0"/>
              <w:jc w:val="center"/>
              <w:rPr>
                <w:rFonts w:cs="Arial"/>
                <w:b/>
                <w:sz w:val="16"/>
                <w:szCs w:val="16"/>
                <w:lang w:eastAsia="en-US"/>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62354CE3" w14:textId="7969528A" w:rsidR="00146FD5" w:rsidRPr="003F7263" w:rsidRDefault="00146FD5" w:rsidP="00146FD5">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146FD5" w:rsidRPr="003F7263" w14:paraId="3C79F2E8"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3B730847" w14:textId="77777777"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
          <w:p w14:paraId="47116C86" w14:textId="01BA1340"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27D3DA1"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9B20103"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CDD9A6B" w14:textId="77777777" w:rsidR="00146FD5" w:rsidRPr="003F7263" w:rsidRDefault="00146FD5" w:rsidP="00146FD5">
            <w:pPr>
              <w:pStyle w:val="TAL"/>
              <w:keepNext w:val="0"/>
              <w:keepLines w:val="0"/>
              <w:rPr>
                <w:rFonts w:cs="Arial"/>
                <w:b/>
                <w:sz w:val="16"/>
                <w:szCs w:val="16"/>
                <w:lang w:eastAsia="en-US"/>
              </w:rPr>
            </w:pPr>
          </w:p>
        </w:tc>
      </w:tr>
      <w:tr w:rsidR="00146FD5" w:rsidRPr="003F7263" w14:paraId="5CC52C57"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2D6887AC"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
          <w:p w14:paraId="1E299FB6"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DE0D4DF"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5533AFC"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150ADCCC"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146FD5" w:rsidRPr="003F7263" w14:paraId="16A03516"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1342E238"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3" w:type="dxa"/>
            <w:gridSpan w:val="3"/>
            <w:tcBorders>
              <w:top w:val="single" w:sz="4" w:space="0" w:color="auto"/>
              <w:bottom w:val="single" w:sz="4" w:space="0" w:color="auto"/>
            </w:tcBorders>
            <w:shd w:val="clear" w:color="auto" w:fill="auto"/>
            <w:vAlign w:val="center"/>
          </w:tcPr>
          <w:p w14:paraId="07ED454E"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 xml:space="preserve">Measurement configuration control and reporting / Event A4 / Measurement of </w:t>
            </w:r>
            <w:r w:rsidRPr="003F7263">
              <w:rPr>
                <w:rFonts w:cs="Arial"/>
                <w:sz w:val="16"/>
                <w:szCs w:val="16"/>
                <w:lang w:eastAsia="zh-CN"/>
              </w:rPr>
              <w:lastRenderedPageBreak/>
              <w:t>Neighbour NR cell / Inter-frequency measurements / EN-DC</w:t>
            </w:r>
          </w:p>
        </w:tc>
        <w:tc>
          <w:tcPr>
            <w:tcW w:w="807" w:type="dxa"/>
            <w:gridSpan w:val="4"/>
            <w:tcBorders>
              <w:top w:val="single" w:sz="4" w:space="0" w:color="auto"/>
              <w:bottom w:val="single" w:sz="4" w:space="0" w:color="auto"/>
            </w:tcBorders>
            <w:shd w:val="clear" w:color="auto" w:fill="auto"/>
          </w:tcPr>
          <w:p w14:paraId="34887556"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bottom w:val="single" w:sz="4" w:space="0" w:color="auto"/>
            </w:tcBorders>
            <w:shd w:val="clear" w:color="auto" w:fill="auto"/>
          </w:tcPr>
          <w:p w14:paraId="720A4054"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E52B96D"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EN-DC and NR measurements and Event A triggered reporting and (NR intra-</w:t>
            </w:r>
            <w:r w:rsidRPr="003F7263">
              <w:rPr>
                <w:rFonts w:cs="Arial"/>
                <w:sz w:val="16"/>
                <w:szCs w:val="16"/>
              </w:rPr>
              <w:lastRenderedPageBreak/>
              <w:t>frequency and inter-frequency measurements and at least periodical reporting)</w:t>
            </w:r>
          </w:p>
        </w:tc>
      </w:tr>
      <w:tr w:rsidR="00146FD5" w:rsidRPr="003F7263" w14:paraId="46105570"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1B214019"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73" w:type="dxa"/>
            <w:gridSpan w:val="3"/>
            <w:tcBorders>
              <w:top w:val="single" w:sz="4" w:space="0" w:color="auto"/>
              <w:bottom w:val="single" w:sz="4" w:space="0" w:color="auto"/>
            </w:tcBorders>
            <w:shd w:val="clear" w:color="auto" w:fill="auto"/>
          </w:tcPr>
          <w:p w14:paraId="65A4ADE9" w14:textId="77777777" w:rsidR="00146FD5" w:rsidRPr="003F7263" w:rsidRDefault="00146FD5" w:rsidP="00146FD5">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79B0B1A3"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9BACEF"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114603E6" w14:textId="77777777" w:rsidR="00146FD5" w:rsidRPr="003F7263" w:rsidRDefault="00146FD5" w:rsidP="00146FD5">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46FD5" w:rsidRPr="003F7263" w14:paraId="5AFA4978"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3D3C11B1" w14:textId="6057EF70" w:rsidR="00146FD5" w:rsidRPr="003F7263" w:rsidRDefault="00146FD5" w:rsidP="00146FD5">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
          <w:p w14:paraId="447F7E61" w14:textId="28897A40" w:rsidR="00146FD5" w:rsidRPr="003F7263" w:rsidRDefault="00146FD5" w:rsidP="00146FD5">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6A20293A" w14:textId="3D23A591"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EDA75AD" w14:textId="1B938DFC" w:rsidR="00146FD5" w:rsidRPr="003F7263" w:rsidRDefault="00146FD5" w:rsidP="00146FD5">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4DE1655C" w14:textId="06BABC04" w:rsidR="00146FD5" w:rsidRPr="003F7263" w:rsidRDefault="00146FD5" w:rsidP="00146FD5">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46FD5" w:rsidRPr="003F7263" w14:paraId="3688A6E1"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63EE8A2C" w14:textId="44CB9329" w:rsidR="00146FD5" w:rsidRPr="003F7263" w:rsidRDefault="00146FD5" w:rsidP="00146FD5">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
          <w:p w14:paraId="5137A475" w14:textId="50D95E17" w:rsidR="00146FD5" w:rsidRPr="003F7263" w:rsidRDefault="00146FD5" w:rsidP="00146FD5">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5EACFA9D" w14:textId="3DFB7C29"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D173845" w14:textId="73D708A2" w:rsidR="00146FD5" w:rsidRPr="003F7263" w:rsidRDefault="00146FD5" w:rsidP="00146FD5">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6ED683BC" w14:textId="1B732398" w:rsidR="00146FD5" w:rsidRPr="003F7263" w:rsidRDefault="00146FD5" w:rsidP="00146FD5">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146FD5" w:rsidRPr="003F7263" w14:paraId="55DFF381"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50411DF5" w14:textId="2B2931B2" w:rsidR="00146FD5" w:rsidRPr="003F7263" w:rsidRDefault="00146FD5" w:rsidP="00146FD5">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
          <w:p w14:paraId="6D2726F4" w14:textId="66644B55" w:rsidR="00146FD5" w:rsidRPr="003F7263" w:rsidRDefault="00146FD5" w:rsidP="00146FD5">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120E4E83" w14:textId="30AAFBA2"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9E6B269" w14:textId="2A844414" w:rsidR="00146FD5" w:rsidRPr="003F7263" w:rsidRDefault="00146FD5" w:rsidP="00146FD5">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3257302D" w14:textId="2F347F05" w:rsidR="00146FD5" w:rsidRPr="003F7263" w:rsidRDefault="00146FD5" w:rsidP="00146FD5">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46FD5" w:rsidRPr="003F7263" w14:paraId="6D366307"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7BAA7D14"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
          <w:p w14:paraId="568D6ED6" w14:textId="2D8138C7" w:rsidR="00146FD5" w:rsidRPr="003F7263" w:rsidRDefault="00146FD5" w:rsidP="00146FD5">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AE1EA47"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7E553CD"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53CCA72E" w14:textId="77777777" w:rsidR="00146FD5" w:rsidRPr="003F7263" w:rsidRDefault="00146FD5" w:rsidP="00146FD5">
            <w:pPr>
              <w:pStyle w:val="TAL"/>
              <w:keepNext w:val="0"/>
              <w:keepLines w:val="0"/>
              <w:rPr>
                <w:rFonts w:cs="Arial"/>
                <w:sz w:val="16"/>
                <w:szCs w:val="16"/>
                <w:lang w:eastAsia="en-US"/>
              </w:rPr>
            </w:pPr>
          </w:p>
        </w:tc>
      </w:tr>
      <w:tr w:rsidR="00146FD5" w:rsidRPr="003F7263" w14:paraId="70BD50D0"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5A820325"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
          <w:p w14:paraId="48BF892B"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6FE1195"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BF56E9A"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61A0CBF5"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146FD5" w:rsidRPr="003F7263" w14:paraId="64880A00"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29D24176"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
          <w:p w14:paraId="02261620"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A2B7D54"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173BFBB"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108F4CF5"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46FD5" w:rsidRPr="003F7263" w14:paraId="7D15E183"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51F48847"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
          <w:p w14:paraId="2D1CE350"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8492D88"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A64A076"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16C917B" w14:textId="77777777" w:rsidR="00146FD5" w:rsidRPr="003F7263" w:rsidRDefault="00146FD5" w:rsidP="00146FD5">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46FD5" w:rsidRPr="003F7263" w14:paraId="46CC9962" w14:textId="77777777" w:rsidTr="00146FD5">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1C82AAE2" w14:textId="77777777" w:rsidR="00146FD5" w:rsidRPr="003F7263" w:rsidRDefault="00146FD5" w:rsidP="00146FD5">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
          <w:p w14:paraId="5BE26363" w14:textId="77777777" w:rsidR="00146FD5" w:rsidRPr="003F7263" w:rsidRDefault="00146FD5" w:rsidP="00146FD5">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170BAB27"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5B1B702"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7DC69845" w14:textId="77777777" w:rsidR="00146FD5" w:rsidRPr="003F7263" w:rsidRDefault="00146FD5" w:rsidP="00146FD5">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46FD5" w:rsidRPr="003F7263" w14:paraId="2DCBF0A6" w14:textId="77777777" w:rsidTr="00146FD5">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32252A6E" w14:textId="77777777" w:rsidR="00146FD5" w:rsidRPr="003F7263" w:rsidRDefault="00146FD5" w:rsidP="00146FD5">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
          <w:p w14:paraId="56D99208" w14:textId="77777777" w:rsidR="00146FD5" w:rsidRPr="003F7263" w:rsidRDefault="00146FD5" w:rsidP="00146FD5">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73C40F1A"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3843C40"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43083AFE" w14:textId="77777777" w:rsidR="00146FD5" w:rsidRPr="003F7263" w:rsidRDefault="00146FD5" w:rsidP="00146FD5">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146FD5" w:rsidRPr="003F7263" w14:paraId="69405F72" w14:textId="77777777" w:rsidTr="00146FD5">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03DBE9FF" w14:textId="77777777" w:rsidR="00146FD5" w:rsidRPr="003F7263" w:rsidRDefault="00146FD5" w:rsidP="00146FD5">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
          <w:p w14:paraId="26AC9F60" w14:textId="77777777" w:rsidR="00146FD5" w:rsidRPr="003F7263" w:rsidRDefault="00146FD5" w:rsidP="00146FD5">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6AE125"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A4C15EA"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lang w:eastAsia="zh-CN"/>
              </w:rPr>
              <w:t>C183</w:t>
            </w:r>
          </w:p>
        </w:tc>
        <w:tc>
          <w:tcPr>
            <w:tcW w:w="3575" w:type="dxa"/>
            <w:gridSpan w:val="5"/>
            <w:tcBorders>
              <w:top w:val="single" w:sz="4" w:space="0" w:color="auto"/>
              <w:bottom w:val="single" w:sz="4" w:space="0" w:color="auto"/>
            </w:tcBorders>
            <w:shd w:val="clear" w:color="auto" w:fill="auto"/>
          </w:tcPr>
          <w:p w14:paraId="03F1AB2C" w14:textId="77777777" w:rsidR="00146FD5" w:rsidRPr="003F7263" w:rsidRDefault="00146FD5" w:rsidP="00146FD5">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46FD5" w:rsidRPr="003F7263" w14:paraId="390F5076"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4B7969E2" w14:textId="77777777"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
          <w:p w14:paraId="0BDFD05B" w14:textId="77777777"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2448F0F4"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D507578"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32B7323E" w14:textId="77777777" w:rsidR="00146FD5" w:rsidRPr="003F7263" w:rsidRDefault="00146FD5" w:rsidP="00146FD5">
            <w:pPr>
              <w:pStyle w:val="TAL"/>
              <w:keepNext w:val="0"/>
              <w:keepLines w:val="0"/>
              <w:rPr>
                <w:rFonts w:cs="Arial"/>
                <w:b/>
                <w:sz w:val="16"/>
                <w:szCs w:val="16"/>
                <w:lang w:eastAsia="en-US"/>
              </w:rPr>
            </w:pPr>
          </w:p>
        </w:tc>
      </w:tr>
      <w:tr w:rsidR="00146FD5" w:rsidRPr="003F7263" w14:paraId="769343A6"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1B8E93D7"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
          <w:p w14:paraId="47CA51D5"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37B23118"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A1241F5"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bottom w:val="single" w:sz="4" w:space="0" w:color="auto"/>
            </w:tcBorders>
            <w:shd w:val="clear" w:color="auto" w:fill="auto"/>
          </w:tcPr>
          <w:p w14:paraId="39791E7C"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146FD5" w:rsidRPr="003F7263" w14:paraId="5E791EE3"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D9D9D9"/>
          </w:tcPr>
          <w:p w14:paraId="0A9737E3" w14:textId="77777777" w:rsidR="00146FD5" w:rsidRPr="003F7263" w:rsidRDefault="00146FD5" w:rsidP="00146FD5">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
          <w:p w14:paraId="6647A740" w14:textId="77777777"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65E82D65"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7227228"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1F8222AE" w14:textId="77777777" w:rsidR="00146FD5" w:rsidRPr="003F7263" w:rsidRDefault="00146FD5" w:rsidP="00146FD5">
            <w:pPr>
              <w:pStyle w:val="TAL"/>
              <w:keepNext w:val="0"/>
              <w:keepLines w:val="0"/>
              <w:rPr>
                <w:rFonts w:cs="Arial"/>
                <w:b/>
                <w:sz w:val="16"/>
                <w:szCs w:val="16"/>
                <w:lang w:eastAsia="en-US"/>
              </w:rPr>
            </w:pPr>
          </w:p>
        </w:tc>
      </w:tr>
      <w:tr w:rsidR="00146FD5" w:rsidRPr="003F7263" w14:paraId="01B435BB"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146FD5" w:rsidRPr="003F7263" w:rsidRDefault="00146FD5" w:rsidP="00146FD5">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4A9D87"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58A3230"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146FD5" w:rsidRPr="003F7263" w14:paraId="48E2E51E"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146FD5" w:rsidRPr="003F7263" w:rsidRDefault="00146FD5" w:rsidP="00146FD5">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146FD5" w:rsidRPr="003F7263" w:rsidRDefault="00146FD5" w:rsidP="00146FD5">
            <w:pPr>
              <w:pStyle w:val="TAL"/>
              <w:keepNext w:val="0"/>
              <w:keepLines w:val="0"/>
              <w:rPr>
                <w:rFonts w:cs="Arial"/>
                <w:b/>
                <w:sz w:val="16"/>
                <w:szCs w:val="16"/>
                <w:lang w:eastAsia="en-US"/>
              </w:rPr>
            </w:pPr>
          </w:p>
        </w:tc>
      </w:tr>
      <w:tr w:rsidR="00146FD5" w:rsidRPr="003F7263" w14:paraId="051D4537"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146FD5" w:rsidRPr="003F7263" w:rsidRDefault="00146FD5" w:rsidP="00146FD5">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3C30273"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41C487"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146FD5" w:rsidRPr="003F7263" w14:paraId="5D57FEBF"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146FD5" w:rsidRPr="003F7263" w:rsidRDefault="00146FD5" w:rsidP="00146FD5">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 xml:space="preserve">Measurement configuration control and </w:t>
            </w:r>
            <w:r w:rsidRPr="003F7263">
              <w:rPr>
                <w:rFonts w:cs="Arial"/>
                <w:sz w:val="16"/>
                <w:szCs w:val="16"/>
                <w:lang w:eastAsia="zh-CN"/>
              </w:rPr>
              <w:lastRenderedPageBreak/>
              <w:t>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068421"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B0797D1"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w:t>
            </w:r>
            <w:r w:rsidRPr="003F7263">
              <w:rPr>
                <w:rFonts w:cs="Arial"/>
                <w:sz w:val="16"/>
                <w:szCs w:val="16"/>
                <w:lang w:eastAsia="en-US"/>
              </w:rPr>
              <w:lastRenderedPageBreak/>
              <w:t>and inter-frequency measurements and at least periodical reporting) and (two independent measurement gap configurations for FR1 and FR2) and Inter-Band EN-DC including FR2</w:t>
            </w:r>
          </w:p>
        </w:tc>
      </w:tr>
      <w:tr w:rsidR="00146FD5" w:rsidRPr="003F7263" w14:paraId="34453C44"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146FD5" w:rsidRPr="003F7263" w:rsidRDefault="00146FD5" w:rsidP="00146FD5">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06A9790"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146FD5" w:rsidRPr="003F7263" w14:paraId="1112A0DD"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146FD5" w:rsidRPr="003F7263" w:rsidRDefault="00146FD5" w:rsidP="00146FD5">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146FD5" w:rsidRPr="003F7263" w:rsidRDefault="00146FD5" w:rsidP="00146FD5">
            <w:pPr>
              <w:pStyle w:val="TAL"/>
              <w:keepNext w:val="0"/>
              <w:keepLines w:val="0"/>
              <w:rPr>
                <w:rFonts w:cs="Arial"/>
                <w:b/>
                <w:sz w:val="16"/>
                <w:szCs w:val="16"/>
                <w:lang w:eastAsia="en-US"/>
              </w:rPr>
            </w:pPr>
          </w:p>
        </w:tc>
      </w:tr>
      <w:tr w:rsidR="00146FD5" w:rsidRPr="003F7263" w14:paraId="399651EB"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146FD5" w:rsidRPr="003F7263" w:rsidRDefault="00146FD5" w:rsidP="00146FD5">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13E991"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0F45CBC"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744906DB"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04D497F" w14:textId="2AA20935" w:rsidR="00146FD5" w:rsidRPr="003F7263" w:rsidRDefault="00146FD5" w:rsidP="00146FD5">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146FD5" w:rsidRPr="003F7263" w:rsidRDefault="00146FD5" w:rsidP="00146FD5">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146FD5" w:rsidRPr="003F7263" w:rsidRDefault="00146FD5" w:rsidP="00146FD5">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EEF78C9" w14:textId="38C42553" w:rsidR="00146FD5" w:rsidRPr="003F7263" w:rsidRDefault="00146FD5" w:rsidP="00146FD5">
            <w:pPr>
              <w:pStyle w:val="TAL"/>
              <w:keepNext w:val="0"/>
              <w:keepLines w:val="0"/>
              <w:jc w:val="center"/>
              <w:rPr>
                <w:rFonts w:cs="Arial"/>
                <w:sz w:val="16"/>
                <w:szCs w:val="16"/>
                <w:lang w:eastAsia="en-US"/>
              </w:rPr>
            </w:pPr>
            <w:r>
              <w:rPr>
                <w:rFonts w:cs="Arial"/>
                <w:sz w:val="16"/>
                <w:szCs w:val="16"/>
                <w:lang w:val="en-US" w:eastAsia="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3F976A2" w14:textId="2E1D1417" w:rsidR="00146FD5" w:rsidRPr="003F7263" w:rsidRDefault="00146FD5" w:rsidP="00146FD5">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146FD5" w:rsidRPr="003F7263" w14:paraId="71B592B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146FD5" w:rsidRPr="003F7263" w:rsidRDefault="00146FD5" w:rsidP="00146FD5">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146FD5" w:rsidRPr="003F7263" w:rsidRDefault="00146FD5" w:rsidP="00146FD5">
            <w:pPr>
              <w:pStyle w:val="TAL"/>
              <w:keepNext w:val="0"/>
              <w:keepLines w:val="0"/>
              <w:rPr>
                <w:rFonts w:cs="Arial"/>
                <w:b/>
                <w:sz w:val="16"/>
                <w:szCs w:val="16"/>
                <w:lang w:eastAsia="en-US"/>
              </w:rPr>
            </w:pPr>
          </w:p>
        </w:tc>
      </w:tr>
      <w:tr w:rsidR="00146FD5" w:rsidRPr="003F7263" w14:paraId="190635C1"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146FD5" w:rsidRPr="003F7263" w:rsidRDefault="00146FD5" w:rsidP="00146FD5">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9039483"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96529EC"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6A4D9CFE"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7A31FEF" w14:textId="22E8139A" w:rsidR="00146FD5" w:rsidRPr="003F7263" w:rsidRDefault="00146FD5" w:rsidP="00146FD5">
            <w:pPr>
              <w:pStyle w:val="TAL"/>
              <w:keepNext w:val="0"/>
              <w:keepLines w:val="0"/>
              <w:rPr>
                <w:rFonts w:cs="Arial"/>
                <w:color w:val="000000"/>
                <w:sz w:val="16"/>
                <w:szCs w:val="16"/>
                <w:lang w:eastAsia="en-US"/>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146FD5" w:rsidRPr="003F7263" w:rsidRDefault="00146FD5" w:rsidP="00146FD5">
            <w:pPr>
              <w:pStyle w:val="TAL"/>
              <w:keepNext w:val="0"/>
              <w:keepLines w:val="0"/>
              <w:rPr>
                <w:rFonts w:cs="Arial"/>
                <w:sz w:val="16"/>
                <w:szCs w:val="16"/>
                <w:lang w:eastAsia="zh-CN"/>
              </w:rPr>
            </w:pPr>
            <w:r w:rsidRPr="005051EA">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146FD5" w:rsidRPr="003F7263" w:rsidRDefault="00146FD5" w:rsidP="00146FD5">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19E970E" w14:textId="14CAFDF3" w:rsidR="00146FD5" w:rsidRPr="003F7263" w:rsidRDefault="00146FD5" w:rsidP="00146FD5">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C15C5AE" w14:textId="4A7CFFB6" w:rsidR="00146FD5" w:rsidRPr="003F7263" w:rsidRDefault="00146FD5" w:rsidP="00146FD5">
            <w:pPr>
              <w:pStyle w:val="TAL"/>
              <w:keepNext w:val="0"/>
              <w:keepLines w:val="0"/>
              <w:rPr>
                <w:rFonts w:cs="Arial"/>
                <w:sz w:val="16"/>
                <w:szCs w:val="16"/>
                <w:lang w:eastAsia="en-US"/>
              </w:rPr>
            </w:pPr>
            <w:r w:rsidRPr="003F7263">
              <w:rPr>
                <w:bCs/>
                <w:sz w:val="16"/>
                <w:szCs w:val="16"/>
              </w:rPr>
              <w:t>UEs supporting NE-DC</w:t>
            </w:r>
          </w:p>
        </w:tc>
      </w:tr>
      <w:tr w:rsidR="00146FD5" w:rsidRPr="003F7263" w14:paraId="1C3E7680"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146FD5" w:rsidRPr="003F7263" w:rsidRDefault="00146FD5" w:rsidP="00146FD5">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146FD5" w:rsidRPr="003F7263" w:rsidRDefault="00146FD5" w:rsidP="00146FD5">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146FD5" w:rsidRPr="003F7263"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146FD5" w:rsidRPr="003F7263" w:rsidRDefault="00146FD5" w:rsidP="00146FD5">
            <w:pPr>
              <w:pStyle w:val="TAL"/>
              <w:keepNext w:val="0"/>
              <w:keepLines w:val="0"/>
              <w:rPr>
                <w:rFonts w:cs="Arial"/>
                <w:b/>
                <w:sz w:val="16"/>
                <w:szCs w:val="16"/>
                <w:lang w:eastAsia="en-US"/>
              </w:rPr>
            </w:pPr>
          </w:p>
        </w:tc>
      </w:tr>
      <w:tr w:rsidR="00146FD5" w:rsidRPr="003F7263" w14:paraId="5128239D"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146FD5" w:rsidRPr="003F7263" w:rsidRDefault="00146FD5" w:rsidP="00146FD5">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146FD5" w:rsidRPr="003F7263" w:rsidRDefault="00146FD5" w:rsidP="00146FD5">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CF15E31"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2B76847"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4294F539"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146FD5" w:rsidRPr="003F7263" w:rsidRDefault="00146FD5" w:rsidP="00146FD5">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146FD5" w:rsidRPr="003F7263" w:rsidRDefault="00146FD5" w:rsidP="00146FD5">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AC60DD" w14:textId="77777777" w:rsidR="00146FD5" w:rsidRPr="003F7263" w:rsidRDefault="00146FD5" w:rsidP="00146FD5">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80CEAB6"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NR-DC</w:t>
            </w:r>
          </w:p>
        </w:tc>
      </w:tr>
      <w:tr w:rsidR="00146FD5" w:rsidRPr="003F7263" w14:paraId="5588FBFB"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146FD5" w:rsidRPr="003F7263" w:rsidRDefault="00146FD5" w:rsidP="00146FD5">
            <w:pPr>
              <w:pStyle w:val="TAL"/>
              <w:keepNext w:val="0"/>
              <w:keepLines w:val="0"/>
              <w:rPr>
                <w:rFonts w:cs="Arial"/>
                <w:color w:val="000000"/>
                <w:sz w:val="16"/>
                <w:szCs w:val="16"/>
              </w:rPr>
            </w:pPr>
            <w:r w:rsidRPr="005051EA">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146FD5" w:rsidRPr="003F7263" w:rsidRDefault="00146FD5" w:rsidP="00146FD5">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146FD5" w:rsidRPr="003F7263" w:rsidRDefault="00146FD5" w:rsidP="00146FD5">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F1D49B2" w14:textId="5A01C49F" w:rsidR="00146FD5" w:rsidRPr="003F7263" w:rsidRDefault="00146FD5" w:rsidP="00146FD5">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1A0EBF5" w14:textId="10E0F8AF" w:rsidR="00146FD5" w:rsidRPr="003F7263" w:rsidRDefault="00146FD5" w:rsidP="00146FD5">
            <w:pPr>
              <w:pStyle w:val="TAL"/>
              <w:keepNext w:val="0"/>
              <w:keepLines w:val="0"/>
              <w:rPr>
                <w:rFonts w:cs="Arial"/>
                <w:sz w:val="16"/>
                <w:szCs w:val="16"/>
              </w:rPr>
            </w:pPr>
            <w:r w:rsidRPr="003F7263">
              <w:rPr>
                <w:bCs/>
                <w:sz w:val="16"/>
                <w:szCs w:val="16"/>
              </w:rPr>
              <w:t>UEs supporting NE-DC</w:t>
            </w:r>
          </w:p>
        </w:tc>
      </w:tr>
      <w:tr w:rsidR="00146FD5" w:rsidRPr="003F7263" w14:paraId="30E50CB4"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146FD5" w:rsidRPr="003F7263" w:rsidRDefault="00146FD5" w:rsidP="00146FD5">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146FD5" w:rsidRPr="003F7263" w:rsidRDefault="00146FD5" w:rsidP="00146FD5">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146FD5" w:rsidRPr="003F7263" w:rsidRDefault="00146FD5" w:rsidP="00146FD5">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146FD5" w:rsidRPr="003F7263" w:rsidRDefault="00146FD5" w:rsidP="00146FD5">
            <w:pPr>
              <w:pStyle w:val="TAL"/>
              <w:keepNext w:val="0"/>
              <w:keepLines w:val="0"/>
              <w:rPr>
                <w:rFonts w:cs="Arial"/>
                <w:sz w:val="16"/>
                <w:szCs w:val="16"/>
              </w:rPr>
            </w:pPr>
          </w:p>
        </w:tc>
      </w:tr>
      <w:tr w:rsidR="00146FD5" w:rsidRPr="003F7263" w14:paraId="44DD1A38"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146FD5" w:rsidRPr="003F7263" w:rsidRDefault="00146FD5" w:rsidP="00146FD5">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146FD5" w:rsidRPr="003F7263" w:rsidRDefault="00146FD5" w:rsidP="00146FD5">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285CE1" w14:textId="77777777" w:rsidR="00146FD5" w:rsidRPr="003F7263" w:rsidRDefault="00146FD5" w:rsidP="00146FD5">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FE767" w14:textId="77777777" w:rsidR="00146FD5" w:rsidRPr="003F7263" w:rsidRDefault="00146FD5" w:rsidP="00146FD5">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146FD5" w:rsidRPr="003F7263" w14:paraId="5570B8D9"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146FD5" w:rsidRPr="003F7263" w:rsidRDefault="00146FD5" w:rsidP="00146FD5">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146FD5" w:rsidRPr="003F7263" w:rsidRDefault="00146FD5" w:rsidP="00146FD5">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146FD5" w:rsidRPr="003F7263" w:rsidRDefault="00146FD5" w:rsidP="00146FD5">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146FD5" w:rsidRPr="003F7263" w:rsidRDefault="00146FD5" w:rsidP="00146FD5">
            <w:pPr>
              <w:pStyle w:val="TAL"/>
              <w:keepNext w:val="0"/>
              <w:keepLines w:val="0"/>
              <w:jc w:val="both"/>
              <w:rPr>
                <w:rFonts w:cs="Arial"/>
                <w:sz w:val="16"/>
                <w:szCs w:val="16"/>
              </w:rPr>
            </w:pPr>
          </w:p>
        </w:tc>
      </w:tr>
      <w:tr w:rsidR="00146FD5" w:rsidRPr="003F7263" w14:paraId="19727F1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146FD5" w:rsidRPr="003F7263" w:rsidRDefault="00146FD5" w:rsidP="00146FD5">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146FD5" w:rsidRPr="003F7263" w:rsidRDefault="00146FD5" w:rsidP="00146FD5">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7029748"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146FD5" w:rsidRPr="003F7263" w14:paraId="5C35B778"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146FD5" w:rsidRPr="003F7263" w:rsidRDefault="00146FD5" w:rsidP="00146FD5">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146FD5" w:rsidRPr="003F7263" w:rsidRDefault="00146FD5" w:rsidP="00146FD5">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A572510" w14:textId="77777777" w:rsidR="00146FD5" w:rsidRPr="003F7263" w:rsidRDefault="00146FD5" w:rsidP="00146FD5">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146FD5" w:rsidRPr="003F7263" w14:paraId="5254B1AE"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146FD5" w:rsidRPr="003F7263" w:rsidRDefault="00146FD5" w:rsidP="00146FD5">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146FD5" w:rsidRPr="003F7263" w:rsidRDefault="00146FD5" w:rsidP="00146FD5">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146FD5" w:rsidRPr="003F7263" w:rsidRDefault="00146FD5" w:rsidP="00146FD5">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146FD5" w:rsidRPr="003F7263" w:rsidRDefault="00146FD5" w:rsidP="00146FD5">
            <w:pPr>
              <w:pStyle w:val="TAL"/>
              <w:keepNext w:val="0"/>
              <w:keepLines w:val="0"/>
              <w:rPr>
                <w:rFonts w:cs="Arial"/>
                <w:sz w:val="16"/>
                <w:szCs w:val="16"/>
              </w:rPr>
            </w:pPr>
          </w:p>
        </w:tc>
      </w:tr>
      <w:tr w:rsidR="00146FD5" w:rsidRPr="003F7263" w14:paraId="626318A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146FD5" w:rsidRPr="003F7263" w:rsidRDefault="00146FD5" w:rsidP="00146FD5">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146FD5" w:rsidRPr="003F7263" w:rsidRDefault="00146FD5" w:rsidP="00146FD5">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3F31B8" w14:textId="25BD44C9" w:rsidR="00146FD5" w:rsidRPr="003F7263" w:rsidRDefault="00146FD5" w:rsidP="00146FD5">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146FD5" w:rsidRPr="003F7263" w14:paraId="55E5A770"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146FD5" w:rsidRPr="003F7263" w:rsidRDefault="00146FD5" w:rsidP="00146FD5">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146FD5" w:rsidRPr="003F7263" w:rsidRDefault="00146FD5" w:rsidP="00146FD5">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533237F" w14:textId="393A2E2D" w:rsidR="00146FD5" w:rsidRPr="003F7263" w:rsidRDefault="00146FD5" w:rsidP="00146FD5">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146FD5" w:rsidRPr="003F7263" w14:paraId="29799C9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57CC018" w14:textId="583DD529" w:rsidR="00146FD5" w:rsidRPr="004F27B1" w:rsidRDefault="00146FD5" w:rsidP="00146FD5">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DE235A2" w14:textId="57277131" w:rsidR="00146FD5" w:rsidRPr="004F27B1" w:rsidRDefault="00146FD5" w:rsidP="00146FD5">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A304451" w14:textId="1F2E42D7" w:rsidR="00146FD5" w:rsidRPr="008A76E2" w:rsidRDefault="00146FD5" w:rsidP="00146FD5">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8B9C7AC" w14:textId="2A9B99CB" w:rsidR="00146FD5" w:rsidRPr="004F27B1" w:rsidRDefault="00146FD5" w:rsidP="00146FD5">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A2DC8B5" w14:textId="0525F985" w:rsidR="00146FD5" w:rsidRPr="004F27B1" w:rsidRDefault="00146FD5" w:rsidP="00146FD5">
            <w:pPr>
              <w:pStyle w:val="TAL"/>
              <w:keepNext w:val="0"/>
              <w:keepLines w:val="0"/>
              <w:rPr>
                <w:rFonts w:cs="Arial"/>
                <w:sz w:val="16"/>
                <w:szCs w:val="16"/>
              </w:rPr>
            </w:pPr>
            <w:r w:rsidRPr="004F27B1">
              <w:rPr>
                <w:sz w:val="16"/>
                <w:szCs w:val="16"/>
              </w:rPr>
              <w:t>UEs supporting NE-DC and SFTD measurement between NR PCell and E-UTRA PSCell</w:t>
            </w:r>
          </w:p>
        </w:tc>
      </w:tr>
      <w:tr w:rsidR="00146FD5" w:rsidRPr="003F7263" w14:paraId="1DE5B261"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146FD5" w:rsidRPr="003F7263" w:rsidRDefault="00146FD5" w:rsidP="00146FD5">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146FD5" w:rsidRPr="003F7263" w:rsidRDefault="00146FD5" w:rsidP="00146FD5">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146FD5" w:rsidRPr="003F7263" w:rsidRDefault="00146FD5" w:rsidP="00146FD5">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146FD5" w:rsidRPr="003F7263" w:rsidRDefault="00146FD5" w:rsidP="00146FD5">
            <w:pPr>
              <w:pStyle w:val="TAL"/>
              <w:keepNext w:val="0"/>
              <w:keepLines w:val="0"/>
              <w:rPr>
                <w:rFonts w:cs="Arial"/>
                <w:sz w:val="16"/>
                <w:szCs w:val="16"/>
              </w:rPr>
            </w:pPr>
          </w:p>
        </w:tc>
      </w:tr>
      <w:tr w:rsidR="00146FD5" w:rsidRPr="003F7263" w14:paraId="6AEC4919"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146FD5" w:rsidRPr="003F7263" w:rsidRDefault="00146FD5" w:rsidP="00146FD5">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146FD5" w:rsidRPr="003F7263" w:rsidRDefault="00146FD5" w:rsidP="00146FD5">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993172A" w14:textId="592DAC42" w:rsidR="00146FD5" w:rsidRPr="003F7263" w:rsidRDefault="00146FD5" w:rsidP="00146FD5">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146FD5" w:rsidRPr="003F7263" w14:paraId="4511339F"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146FD5" w:rsidRPr="003F7263" w:rsidRDefault="00146FD5" w:rsidP="00146FD5">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146FD5" w:rsidRPr="003F7263" w:rsidRDefault="00146FD5" w:rsidP="00146FD5">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577430" w14:textId="4443245F" w:rsidR="00146FD5" w:rsidRPr="003F7263" w:rsidRDefault="00146FD5" w:rsidP="00146FD5">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146FD5" w:rsidRPr="003F7263" w14:paraId="29C7292E"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BE8DFFA" w14:textId="5356BFCB" w:rsidR="00146FD5" w:rsidRPr="003F7263" w:rsidRDefault="00146FD5" w:rsidP="00146FD5">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146FD5" w:rsidRPr="003F7263" w:rsidRDefault="00146FD5" w:rsidP="00146FD5">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36B6323" w14:textId="3B68444D" w:rsidR="00146FD5" w:rsidRPr="003F7263" w:rsidRDefault="00146FD5" w:rsidP="00146FD5">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146FD5" w:rsidRPr="003F7263" w14:paraId="67BC46AF" w14:textId="77777777" w:rsidTr="003B0A24">
        <w:trPr>
          <w:gridAfter w:val="4"/>
          <w:wAfter w:w="214" w:type="dxa"/>
          <w:jc w:val="center"/>
        </w:trPr>
        <w:tc>
          <w:tcPr>
            <w:tcW w:w="1062" w:type="dxa"/>
            <w:gridSpan w:val="2"/>
            <w:tcBorders>
              <w:bottom w:val="single" w:sz="4" w:space="0" w:color="auto"/>
            </w:tcBorders>
            <w:shd w:val="clear" w:color="auto" w:fill="E7E6E6"/>
          </w:tcPr>
          <w:p w14:paraId="13CC5C93" w14:textId="77777777" w:rsidR="00146FD5" w:rsidRPr="003F7263" w:rsidRDefault="00146FD5" w:rsidP="00146FD5">
            <w:pPr>
              <w:pStyle w:val="TAL"/>
              <w:keepNext w:val="0"/>
              <w:keepLines w:val="0"/>
              <w:rPr>
                <w:rFonts w:cs="Arial"/>
                <w:sz w:val="16"/>
                <w:szCs w:val="16"/>
                <w:lang w:eastAsia="en-US"/>
              </w:rPr>
            </w:pPr>
            <w:r w:rsidRPr="003F7263">
              <w:rPr>
                <w:rFonts w:cs="Arial"/>
                <w:b/>
                <w:bCs/>
                <w:sz w:val="16"/>
                <w:szCs w:val="16"/>
                <w:lang w:eastAsia="en-US"/>
              </w:rPr>
              <w:t>8.2.4</w:t>
            </w:r>
          </w:p>
        </w:tc>
        <w:tc>
          <w:tcPr>
            <w:tcW w:w="3473" w:type="dxa"/>
            <w:gridSpan w:val="3"/>
            <w:tcBorders>
              <w:bottom w:val="single" w:sz="4" w:space="0" w:color="auto"/>
            </w:tcBorders>
            <w:shd w:val="clear" w:color="auto" w:fill="E7E6E6"/>
          </w:tcPr>
          <w:p w14:paraId="22082F0C"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7" w:type="dxa"/>
            <w:gridSpan w:val="4"/>
            <w:tcBorders>
              <w:bottom w:val="single" w:sz="4" w:space="0" w:color="auto"/>
            </w:tcBorders>
            <w:shd w:val="clear" w:color="auto" w:fill="E7E6E6"/>
          </w:tcPr>
          <w:p w14:paraId="2F01A951"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DC9469D"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5DA6EC18" w14:textId="77777777" w:rsidR="00146FD5" w:rsidRPr="003F7263" w:rsidRDefault="00146FD5" w:rsidP="00146FD5">
            <w:pPr>
              <w:pStyle w:val="TAL"/>
              <w:keepNext w:val="0"/>
              <w:keepLines w:val="0"/>
              <w:rPr>
                <w:rFonts w:cs="Arial"/>
                <w:sz w:val="16"/>
                <w:szCs w:val="16"/>
                <w:lang w:eastAsia="en-US"/>
              </w:rPr>
            </w:pPr>
          </w:p>
        </w:tc>
      </w:tr>
      <w:tr w:rsidR="00146FD5" w:rsidRPr="003F7263" w14:paraId="03F949BB" w14:textId="77777777" w:rsidTr="003B0A24">
        <w:trPr>
          <w:gridAfter w:val="4"/>
          <w:wAfter w:w="214" w:type="dxa"/>
          <w:jc w:val="center"/>
        </w:trPr>
        <w:tc>
          <w:tcPr>
            <w:tcW w:w="1062" w:type="dxa"/>
            <w:gridSpan w:val="2"/>
            <w:tcBorders>
              <w:bottom w:val="single" w:sz="4" w:space="0" w:color="auto"/>
            </w:tcBorders>
            <w:shd w:val="clear" w:color="auto" w:fill="E7E6E6"/>
          </w:tcPr>
          <w:p w14:paraId="3CF08BFB"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8.2.4.1</w:t>
            </w:r>
          </w:p>
        </w:tc>
        <w:tc>
          <w:tcPr>
            <w:tcW w:w="3473" w:type="dxa"/>
            <w:gridSpan w:val="3"/>
            <w:tcBorders>
              <w:bottom w:val="single" w:sz="4" w:space="0" w:color="auto"/>
            </w:tcBorders>
            <w:shd w:val="clear" w:color="auto" w:fill="E7E6E6"/>
          </w:tcPr>
          <w:p w14:paraId="7336DEF1"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07" w:type="dxa"/>
            <w:gridSpan w:val="4"/>
            <w:tcBorders>
              <w:bottom w:val="single" w:sz="4" w:space="0" w:color="auto"/>
            </w:tcBorders>
            <w:shd w:val="clear" w:color="auto" w:fill="E7E6E6"/>
          </w:tcPr>
          <w:p w14:paraId="1B13BDB0"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F60BF69"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D9BFB02" w14:textId="77777777" w:rsidR="00146FD5" w:rsidRPr="003F7263" w:rsidRDefault="00146FD5" w:rsidP="00146FD5">
            <w:pPr>
              <w:pStyle w:val="TAL"/>
              <w:keepNext w:val="0"/>
              <w:keepLines w:val="0"/>
              <w:rPr>
                <w:rFonts w:cs="Arial"/>
                <w:sz w:val="16"/>
                <w:szCs w:val="16"/>
                <w:lang w:eastAsia="en-US"/>
              </w:rPr>
            </w:pPr>
          </w:p>
        </w:tc>
      </w:tr>
      <w:tr w:rsidR="00146FD5" w:rsidRPr="003F7263" w14:paraId="2E3B7AE0" w14:textId="77777777" w:rsidTr="003B0A24">
        <w:trPr>
          <w:gridAfter w:val="4"/>
          <w:wAfter w:w="214" w:type="dxa"/>
          <w:jc w:val="center"/>
        </w:trPr>
        <w:tc>
          <w:tcPr>
            <w:tcW w:w="1062" w:type="dxa"/>
            <w:gridSpan w:val="2"/>
            <w:tcBorders>
              <w:bottom w:val="single" w:sz="4" w:space="0" w:color="auto"/>
            </w:tcBorders>
            <w:shd w:val="clear" w:color="auto" w:fill="E7E6E6"/>
          </w:tcPr>
          <w:p w14:paraId="0D8E41C9"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8.2.4.1.1</w:t>
            </w:r>
          </w:p>
        </w:tc>
        <w:tc>
          <w:tcPr>
            <w:tcW w:w="3473" w:type="dxa"/>
            <w:gridSpan w:val="3"/>
            <w:tcBorders>
              <w:bottom w:val="single" w:sz="4" w:space="0" w:color="auto"/>
            </w:tcBorders>
            <w:shd w:val="clear" w:color="auto" w:fill="E7E6E6"/>
          </w:tcPr>
          <w:p w14:paraId="257E6E00"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07" w:type="dxa"/>
            <w:gridSpan w:val="4"/>
            <w:tcBorders>
              <w:bottom w:val="single" w:sz="4" w:space="0" w:color="auto"/>
            </w:tcBorders>
            <w:shd w:val="clear" w:color="auto" w:fill="E7E6E6"/>
          </w:tcPr>
          <w:p w14:paraId="7E4EAF64"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2BAB94C7"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0775D19" w14:textId="77777777" w:rsidR="00146FD5" w:rsidRPr="003F7263" w:rsidRDefault="00146FD5" w:rsidP="00146FD5">
            <w:pPr>
              <w:pStyle w:val="TAL"/>
              <w:keepNext w:val="0"/>
              <w:keepLines w:val="0"/>
              <w:rPr>
                <w:rFonts w:cs="Arial"/>
                <w:sz w:val="16"/>
                <w:szCs w:val="16"/>
                <w:lang w:eastAsia="en-US"/>
              </w:rPr>
            </w:pPr>
          </w:p>
        </w:tc>
      </w:tr>
      <w:tr w:rsidR="00146FD5" w:rsidRPr="003F7263" w14:paraId="78C94BB9" w14:textId="77777777" w:rsidTr="003B0A24">
        <w:trPr>
          <w:gridAfter w:val="4"/>
          <w:wAfter w:w="214" w:type="dxa"/>
          <w:jc w:val="center"/>
        </w:trPr>
        <w:tc>
          <w:tcPr>
            <w:tcW w:w="1062" w:type="dxa"/>
            <w:gridSpan w:val="2"/>
            <w:tcBorders>
              <w:bottom w:val="single" w:sz="4" w:space="0" w:color="auto"/>
            </w:tcBorders>
            <w:shd w:val="clear" w:color="auto" w:fill="auto"/>
          </w:tcPr>
          <w:p w14:paraId="3AE5A157"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8.2.4.1.1.1</w:t>
            </w:r>
          </w:p>
        </w:tc>
        <w:tc>
          <w:tcPr>
            <w:tcW w:w="3473" w:type="dxa"/>
            <w:gridSpan w:val="3"/>
            <w:tcBorders>
              <w:bottom w:val="single" w:sz="4" w:space="0" w:color="auto"/>
            </w:tcBorders>
            <w:shd w:val="clear" w:color="auto" w:fill="auto"/>
          </w:tcPr>
          <w:p w14:paraId="166B68C4"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 xml:space="preserve">NR CA / NR SCell addition / modification / </w:t>
            </w:r>
            <w:r w:rsidRPr="003F7263">
              <w:rPr>
                <w:rFonts w:cs="Arial"/>
                <w:sz w:val="16"/>
                <w:szCs w:val="16"/>
                <w:lang w:eastAsia="en-US"/>
              </w:rPr>
              <w:lastRenderedPageBreak/>
              <w:t>release / Success / EN-DC / Intra-band Contiguous CA</w:t>
            </w:r>
          </w:p>
        </w:tc>
        <w:tc>
          <w:tcPr>
            <w:tcW w:w="807" w:type="dxa"/>
            <w:gridSpan w:val="4"/>
            <w:tcBorders>
              <w:bottom w:val="single" w:sz="4" w:space="0" w:color="auto"/>
            </w:tcBorders>
            <w:shd w:val="clear" w:color="auto" w:fill="auto"/>
            <w:vAlign w:val="center"/>
          </w:tcPr>
          <w:p w14:paraId="319ED8BB"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35ED5A3F"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6DABF455"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 xml:space="preserve">Intra-Band </w:t>
            </w:r>
            <w:r w:rsidRPr="003F7263">
              <w:rPr>
                <w:rFonts w:cs="Arial"/>
                <w:sz w:val="16"/>
                <w:szCs w:val="16"/>
              </w:rPr>
              <w:lastRenderedPageBreak/>
              <w:t>Contiguous CA</w:t>
            </w:r>
            <w:r w:rsidRPr="003F7263" w:rsidDel="00BE4622">
              <w:rPr>
                <w:rFonts w:cs="Arial"/>
                <w:sz w:val="16"/>
                <w:szCs w:val="16"/>
              </w:rPr>
              <w:t xml:space="preserve"> </w:t>
            </w:r>
          </w:p>
        </w:tc>
      </w:tr>
      <w:tr w:rsidR="00146FD5" w:rsidRPr="003F7263" w14:paraId="3027D864" w14:textId="77777777" w:rsidTr="003B0A24">
        <w:trPr>
          <w:gridAfter w:val="4"/>
          <w:wAfter w:w="214" w:type="dxa"/>
          <w:jc w:val="center"/>
        </w:trPr>
        <w:tc>
          <w:tcPr>
            <w:tcW w:w="1062" w:type="dxa"/>
            <w:gridSpan w:val="2"/>
            <w:tcBorders>
              <w:bottom w:val="single" w:sz="4" w:space="0" w:color="auto"/>
            </w:tcBorders>
            <w:shd w:val="clear" w:color="auto" w:fill="auto"/>
          </w:tcPr>
          <w:p w14:paraId="5D6AF94F"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lastRenderedPageBreak/>
              <w:t>8.2.4.1.1.2</w:t>
            </w:r>
          </w:p>
        </w:tc>
        <w:tc>
          <w:tcPr>
            <w:tcW w:w="3473" w:type="dxa"/>
            <w:gridSpan w:val="3"/>
            <w:tcBorders>
              <w:bottom w:val="single" w:sz="4" w:space="0" w:color="auto"/>
            </w:tcBorders>
            <w:shd w:val="clear" w:color="auto" w:fill="auto"/>
          </w:tcPr>
          <w:p w14:paraId="6BEB2456"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
          <w:p w14:paraId="36DDF2E0"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BB4A1F"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5B1783CB"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146FD5" w:rsidRPr="003F7263" w14:paraId="78556A64" w14:textId="77777777" w:rsidTr="003B0A24">
        <w:trPr>
          <w:gridAfter w:val="4"/>
          <w:wAfter w:w="214" w:type="dxa"/>
          <w:jc w:val="center"/>
        </w:trPr>
        <w:tc>
          <w:tcPr>
            <w:tcW w:w="1062" w:type="dxa"/>
            <w:gridSpan w:val="2"/>
            <w:tcBorders>
              <w:bottom w:val="single" w:sz="4" w:space="0" w:color="auto"/>
            </w:tcBorders>
            <w:shd w:val="clear" w:color="auto" w:fill="auto"/>
          </w:tcPr>
          <w:p w14:paraId="03A53F69"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8.2.4.1.1.3</w:t>
            </w:r>
          </w:p>
        </w:tc>
        <w:tc>
          <w:tcPr>
            <w:tcW w:w="3473" w:type="dxa"/>
            <w:gridSpan w:val="3"/>
            <w:tcBorders>
              <w:bottom w:val="single" w:sz="4" w:space="0" w:color="auto"/>
            </w:tcBorders>
            <w:shd w:val="clear" w:color="auto" w:fill="auto"/>
          </w:tcPr>
          <w:p w14:paraId="757E52C4"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07" w:type="dxa"/>
            <w:gridSpan w:val="4"/>
            <w:tcBorders>
              <w:bottom w:val="single" w:sz="4" w:space="0" w:color="auto"/>
            </w:tcBorders>
            <w:shd w:val="clear" w:color="auto" w:fill="auto"/>
            <w:vAlign w:val="center"/>
          </w:tcPr>
          <w:p w14:paraId="0A3A2F2E"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530A27E"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65D6B11C"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146FD5" w:rsidRPr="003F7263" w14:paraId="12A3E088" w14:textId="77777777" w:rsidTr="003B0A24">
        <w:trPr>
          <w:gridAfter w:val="4"/>
          <w:wAfter w:w="214" w:type="dxa"/>
          <w:jc w:val="center"/>
        </w:trPr>
        <w:tc>
          <w:tcPr>
            <w:tcW w:w="1062" w:type="dxa"/>
            <w:gridSpan w:val="2"/>
            <w:tcBorders>
              <w:bottom w:val="single" w:sz="4" w:space="0" w:color="auto"/>
            </w:tcBorders>
            <w:shd w:val="clear" w:color="auto" w:fill="auto"/>
          </w:tcPr>
          <w:p w14:paraId="4436AAB1" w14:textId="246F10A5" w:rsidR="00146FD5" w:rsidRPr="003F7263" w:rsidRDefault="00146FD5" w:rsidP="00146FD5">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73" w:type="dxa"/>
            <w:gridSpan w:val="3"/>
            <w:tcBorders>
              <w:bottom w:val="single" w:sz="4" w:space="0" w:color="auto"/>
            </w:tcBorders>
            <w:shd w:val="clear" w:color="auto" w:fill="auto"/>
          </w:tcPr>
          <w:p w14:paraId="003F1123" w14:textId="53DE553E" w:rsidR="00146FD5" w:rsidRPr="003F7263" w:rsidRDefault="00146FD5" w:rsidP="00146FD5">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07" w:type="dxa"/>
            <w:gridSpan w:val="4"/>
            <w:tcBorders>
              <w:bottom w:val="single" w:sz="4" w:space="0" w:color="auto"/>
            </w:tcBorders>
            <w:shd w:val="clear" w:color="auto" w:fill="auto"/>
          </w:tcPr>
          <w:p w14:paraId="0E810E1C" w14:textId="13791A6C" w:rsidR="00146FD5" w:rsidRPr="003F7263" w:rsidRDefault="00146FD5" w:rsidP="00146FD5">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80709F7" w14:textId="5B4CA13F" w:rsidR="00146FD5" w:rsidRPr="003F7263" w:rsidRDefault="00146FD5" w:rsidP="00146FD5">
            <w:pPr>
              <w:pStyle w:val="TAL"/>
              <w:keepNext w:val="0"/>
              <w:keepLines w:val="0"/>
              <w:jc w:val="center"/>
              <w:rPr>
                <w:rFonts w:cs="Arial"/>
                <w:sz w:val="16"/>
                <w:szCs w:val="16"/>
                <w:lang w:eastAsia="en-US"/>
              </w:rPr>
            </w:pPr>
            <w:r>
              <w:rPr>
                <w:rFonts w:cs="Arial"/>
                <w:sz w:val="16"/>
                <w:szCs w:val="16"/>
                <w:lang w:eastAsia="en-US"/>
              </w:rPr>
              <w:t>C199</w:t>
            </w:r>
          </w:p>
        </w:tc>
        <w:tc>
          <w:tcPr>
            <w:tcW w:w="3560" w:type="dxa"/>
            <w:gridSpan w:val="4"/>
            <w:tcBorders>
              <w:bottom w:val="single" w:sz="4" w:space="0" w:color="auto"/>
            </w:tcBorders>
            <w:shd w:val="clear" w:color="auto" w:fill="auto"/>
          </w:tcPr>
          <w:p w14:paraId="1115F6A5" w14:textId="557CA72B" w:rsidR="00146FD5" w:rsidRPr="003F7263" w:rsidRDefault="00146FD5" w:rsidP="00146FD5">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146FD5" w:rsidRPr="003F7263" w14:paraId="3942B98D" w14:textId="77777777" w:rsidTr="003B0A24">
        <w:trPr>
          <w:gridAfter w:val="4"/>
          <w:wAfter w:w="214" w:type="dxa"/>
          <w:jc w:val="center"/>
        </w:trPr>
        <w:tc>
          <w:tcPr>
            <w:tcW w:w="1062" w:type="dxa"/>
            <w:gridSpan w:val="2"/>
            <w:tcBorders>
              <w:bottom w:val="single" w:sz="4" w:space="0" w:color="auto"/>
            </w:tcBorders>
            <w:shd w:val="clear" w:color="auto" w:fill="auto"/>
          </w:tcPr>
          <w:p w14:paraId="05AC4485" w14:textId="2A260765" w:rsidR="00146FD5" w:rsidRPr="003F7263" w:rsidRDefault="00146FD5" w:rsidP="00146FD5">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73" w:type="dxa"/>
            <w:gridSpan w:val="3"/>
            <w:tcBorders>
              <w:bottom w:val="single" w:sz="4" w:space="0" w:color="auto"/>
            </w:tcBorders>
            <w:shd w:val="clear" w:color="auto" w:fill="auto"/>
          </w:tcPr>
          <w:p w14:paraId="3CCD593D" w14:textId="0FF68151" w:rsidR="00146FD5" w:rsidRPr="003F7263" w:rsidRDefault="00146FD5" w:rsidP="00146FD5">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07" w:type="dxa"/>
            <w:gridSpan w:val="4"/>
            <w:tcBorders>
              <w:bottom w:val="single" w:sz="4" w:space="0" w:color="auto"/>
            </w:tcBorders>
            <w:shd w:val="clear" w:color="auto" w:fill="auto"/>
          </w:tcPr>
          <w:p w14:paraId="2CE55878" w14:textId="7ECBA8CF" w:rsidR="00146FD5" w:rsidRPr="003F7263" w:rsidRDefault="00146FD5" w:rsidP="00146FD5">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57FCF3A" w14:textId="7C597A59" w:rsidR="00146FD5" w:rsidRPr="003F7263" w:rsidRDefault="00146FD5" w:rsidP="00146FD5">
            <w:pPr>
              <w:pStyle w:val="TAL"/>
              <w:keepNext w:val="0"/>
              <w:keepLines w:val="0"/>
              <w:jc w:val="center"/>
              <w:rPr>
                <w:rFonts w:cs="Arial"/>
                <w:sz w:val="16"/>
                <w:szCs w:val="16"/>
                <w:lang w:eastAsia="en-US"/>
              </w:rPr>
            </w:pPr>
            <w:r>
              <w:rPr>
                <w:rFonts w:cs="Arial"/>
                <w:sz w:val="16"/>
                <w:szCs w:val="16"/>
                <w:lang w:eastAsia="en-US"/>
              </w:rPr>
              <w:t>CC200</w:t>
            </w:r>
          </w:p>
        </w:tc>
        <w:tc>
          <w:tcPr>
            <w:tcW w:w="3560" w:type="dxa"/>
            <w:gridSpan w:val="4"/>
            <w:tcBorders>
              <w:bottom w:val="single" w:sz="4" w:space="0" w:color="auto"/>
            </w:tcBorders>
            <w:shd w:val="clear" w:color="auto" w:fill="auto"/>
          </w:tcPr>
          <w:p w14:paraId="433DE9E4" w14:textId="433A2094" w:rsidR="00146FD5" w:rsidRPr="003F7263" w:rsidRDefault="00146FD5" w:rsidP="00146FD5">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146FD5" w:rsidRPr="003F7263" w14:paraId="0940DD15" w14:textId="77777777" w:rsidTr="003B0A24">
        <w:trPr>
          <w:gridAfter w:val="4"/>
          <w:wAfter w:w="214" w:type="dxa"/>
          <w:jc w:val="center"/>
        </w:trPr>
        <w:tc>
          <w:tcPr>
            <w:tcW w:w="1062" w:type="dxa"/>
            <w:gridSpan w:val="2"/>
            <w:tcBorders>
              <w:bottom w:val="single" w:sz="4" w:space="0" w:color="auto"/>
            </w:tcBorders>
            <w:shd w:val="clear" w:color="auto" w:fill="auto"/>
          </w:tcPr>
          <w:p w14:paraId="768445F8" w14:textId="280098D8" w:rsidR="00146FD5" w:rsidRPr="003F7263" w:rsidRDefault="00146FD5" w:rsidP="00146FD5">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73" w:type="dxa"/>
            <w:gridSpan w:val="3"/>
            <w:tcBorders>
              <w:bottom w:val="single" w:sz="4" w:space="0" w:color="auto"/>
            </w:tcBorders>
            <w:shd w:val="clear" w:color="auto" w:fill="auto"/>
          </w:tcPr>
          <w:p w14:paraId="4B7D2917" w14:textId="39F47075" w:rsidR="00146FD5" w:rsidRPr="003F7263" w:rsidRDefault="00146FD5" w:rsidP="00146FD5">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07" w:type="dxa"/>
            <w:gridSpan w:val="4"/>
            <w:tcBorders>
              <w:bottom w:val="single" w:sz="4" w:space="0" w:color="auto"/>
            </w:tcBorders>
            <w:shd w:val="clear" w:color="auto" w:fill="auto"/>
          </w:tcPr>
          <w:p w14:paraId="1B9E23B6" w14:textId="718B181C" w:rsidR="00146FD5" w:rsidRPr="003F7263" w:rsidRDefault="00146FD5" w:rsidP="00146FD5">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CCCB41E" w14:textId="4B9B866C" w:rsidR="00146FD5" w:rsidRPr="003F7263" w:rsidRDefault="00146FD5" w:rsidP="00146FD5">
            <w:pPr>
              <w:pStyle w:val="TAL"/>
              <w:keepNext w:val="0"/>
              <w:keepLines w:val="0"/>
              <w:jc w:val="center"/>
              <w:rPr>
                <w:rFonts w:cs="Arial"/>
                <w:sz w:val="16"/>
                <w:szCs w:val="16"/>
                <w:lang w:eastAsia="en-US"/>
              </w:rPr>
            </w:pPr>
            <w:r>
              <w:rPr>
                <w:rFonts w:cs="Arial"/>
                <w:sz w:val="16"/>
                <w:szCs w:val="16"/>
                <w:lang w:eastAsia="en-US"/>
              </w:rPr>
              <w:t>C201</w:t>
            </w:r>
          </w:p>
        </w:tc>
        <w:tc>
          <w:tcPr>
            <w:tcW w:w="3560" w:type="dxa"/>
            <w:gridSpan w:val="4"/>
            <w:tcBorders>
              <w:bottom w:val="single" w:sz="4" w:space="0" w:color="auto"/>
            </w:tcBorders>
            <w:shd w:val="clear" w:color="auto" w:fill="auto"/>
          </w:tcPr>
          <w:p w14:paraId="7426A2CF" w14:textId="3B66C5A0" w:rsidR="00146FD5" w:rsidRPr="003F7263" w:rsidRDefault="00146FD5" w:rsidP="00146FD5">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146FD5" w:rsidRPr="003F7263" w14:paraId="05FB1F26" w14:textId="77777777" w:rsidTr="003B0A24">
        <w:trPr>
          <w:gridAfter w:val="4"/>
          <w:wAfter w:w="214" w:type="dxa"/>
          <w:jc w:val="center"/>
        </w:trPr>
        <w:tc>
          <w:tcPr>
            <w:tcW w:w="1062" w:type="dxa"/>
            <w:gridSpan w:val="2"/>
            <w:tcBorders>
              <w:bottom w:val="single" w:sz="4" w:space="0" w:color="auto"/>
            </w:tcBorders>
            <w:shd w:val="clear" w:color="auto" w:fill="D9D9D9"/>
          </w:tcPr>
          <w:p w14:paraId="4D5CD2C1" w14:textId="70B856CD" w:rsidR="00146FD5" w:rsidRPr="003F7263" w:rsidRDefault="00146FD5" w:rsidP="00146FD5">
            <w:pPr>
              <w:pStyle w:val="TAL"/>
              <w:keepNext w:val="0"/>
              <w:keepLines w:val="0"/>
              <w:rPr>
                <w:rFonts w:cs="Arial"/>
                <w:sz w:val="16"/>
                <w:szCs w:val="16"/>
                <w:lang w:eastAsia="en-US"/>
              </w:rPr>
            </w:pPr>
            <w:r w:rsidRPr="0086210A">
              <w:rPr>
                <w:rFonts w:cs="Arial"/>
                <w:b/>
                <w:bCs/>
                <w:sz w:val="16"/>
                <w:szCs w:val="16"/>
                <w:lang w:eastAsia="en-US"/>
              </w:rPr>
              <w:t>8.2.4.1.2</w:t>
            </w:r>
          </w:p>
        </w:tc>
        <w:tc>
          <w:tcPr>
            <w:tcW w:w="3473" w:type="dxa"/>
            <w:gridSpan w:val="3"/>
            <w:tcBorders>
              <w:bottom w:val="single" w:sz="4" w:space="0" w:color="auto"/>
            </w:tcBorders>
            <w:shd w:val="clear" w:color="auto" w:fill="D9D9D9"/>
          </w:tcPr>
          <w:p w14:paraId="7D0E06E2" w14:textId="6AE6F03B" w:rsidR="00146FD5" w:rsidRPr="003F7263" w:rsidRDefault="00146FD5" w:rsidP="00146FD5">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
          <w:p w14:paraId="1E2B04F7" w14:textId="77777777" w:rsidR="00146FD5" w:rsidRPr="003F7263" w:rsidRDefault="00146FD5" w:rsidP="00146FD5">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36A2AC1"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4AF722B4" w14:textId="77777777" w:rsidR="00146FD5" w:rsidRPr="003F7263" w:rsidRDefault="00146FD5" w:rsidP="00146FD5">
            <w:pPr>
              <w:pStyle w:val="TAL"/>
              <w:keepNext w:val="0"/>
              <w:keepLines w:val="0"/>
              <w:rPr>
                <w:rFonts w:cs="Arial"/>
                <w:sz w:val="16"/>
                <w:szCs w:val="16"/>
                <w:lang w:eastAsia="en-US"/>
              </w:rPr>
            </w:pPr>
          </w:p>
        </w:tc>
      </w:tr>
      <w:tr w:rsidR="00146FD5" w:rsidRPr="003F7263" w14:paraId="11C7B523" w14:textId="77777777" w:rsidTr="003B0A24">
        <w:trPr>
          <w:gridAfter w:val="4"/>
          <w:wAfter w:w="214" w:type="dxa"/>
          <w:jc w:val="center"/>
        </w:trPr>
        <w:tc>
          <w:tcPr>
            <w:tcW w:w="1062" w:type="dxa"/>
            <w:gridSpan w:val="2"/>
            <w:tcBorders>
              <w:bottom w:val="single" w:sz="4" w:space="0" w:color="auto"/>
            </w:tcBorders>
            <w:shd w:val="clear" w:color="auto" w:fill="auto"/>
          </w:tcPr>
          <w:p w14:paraId="1CB3D4AA" w14:textId="389AE7B8" w:rsidR="00146FD5" w:rsidRPr="003F7263" w:rsidRDefault="00146FD5" w:rsidP="00146FD5">
            <w:pPr>
              <w:pStyle w:val="TAL"/>
              <w:keepNext w:val="0"/>
              <w:keepLines w:val="0"/>
              <w:rPr>
                <w:rFonts w:cs="Arial"/>
                <w:sz w:val="16"/>
                <w:szCs w:val="16"/>
                <w:lang w:eastAsia="en-US"/>
              </w:rPr>
            </w:pPr>
            <w:r>
              <w:rPr>
                <w:sz w:val="16"/>
                <w:szCs w:val="16"/>
              </w:rPr>
              <w:t>8.2.4.1.2.1</w:t>
            </w:r>
          </w:p>
        </w:tc>
        <w:tc>
          <w:tcPr>
            <w:tcW w:w="3473" w:type="dxa"/>
            <w:gridSpan w:val="3"/>
            <w:tcBorders>
              <w:bottom w:val="single" w:sz="4" w:space="0" w:color="auto"/>
            </w:tcBorders>
            <w:shd w:val="clear" w:color="auto" w:fill="auto"/>
          </w:tcPr>
          <w:p w14:paraId="39F234FB" w14:textId="29B8410E" w:rsidR="00146FD5" w:rsidRPr="003F7263" w:rsidRDefault="00146FD5" w:rsidP="00146FD5">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BE75601" w14:textId="1CA48D4E" w:rsidR="00146FD5" w:rsidRPr="003F7263" w:rsidRDefault="00146FD5" w:rsidP="00146FD5">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DB2F85" w14:textId="6F59552B" w:rsidR="00146FD5" w:rsidRPr="003F7263" w:rsidRDefault="00146FD5" w:rsidP="00146FD5">
            <w:pPr>
              <w:pStyle w:val="TAL"/>
              <w:keepNext w:val="0"/>
              <w:keepLines w:val="0"/>
              <w:jc w:val="center"/>
              <w:rPr>
                <w:rFonts w:cs="Arial"/>
                <w:sz w:val="16"/>
                <w:szCs w:val="16"/>
                <w:lang w:eastAsia="en-US"/>
              </w:rPr>
            </w:pPr>
            <w:r>
              <w:rPr>
                <w:rFonts w:cs="Arial"/>
                <w:sz w:val="16"/>
                <w:szCs w:val="16"/>
                <w:lang w:eastAsia="en-US"/>
              </w:rPr>
              <w:t>C202</w:t>
            </w:r>
          </w:p>
        </w:tc>
        <w:tc>
          <w:tcPr>
            <w:tcW w:w="3560" w:type="dxa"/>
            <w:gridSpan w:val="4"/>
            <w:tcBorders>
              <w:bottom w:val="single" w:sz="4" w:space="0" w:color="auto"/>
            </w:tcBorders>
            <w:shd w:val="clear" w:color="auto" w:fill="auto"/>
          </w:tcPr>
          <w:p w14:paraId="37BABBE9" w14:textId="407E0CC8" w:rsidR="00146FD5" w:rsidRPr="003F7263" w:rsidRDefault="00146FD5" w:rsidP="00146FD5">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146FD5" w:rsidRPr="003F7263" w14:paraId="7C88131F" w14:textId="77777777" w:rsidTr="003B0A24">
        <w:trPr>
          <w:gridAfter w:val="4"/>
          <w:wAfter w:w="214" w:type="dxa"/>
          <w:jc w:val="center"/>
        </w:trPr>
        <w:tc>
          <w:tcPr>
            <w:tcW w:w="1062" w:type="dxa"/>
            <w:gridSpan w:val="2"/>
            <w:tcBorders>
              <w:bottom w:val="single" w:sz="4" w:space="0" w:color="auto"/>
            </w:tcBorders>
            <w:shd w:val="clear" w:color="auto" w:fill="auto"/>
          </w:tcPr>
          <w:p w14:paraId="51297738" w14:textId="3EBD3C48" w:rsidR="00146FD5" w:rsidRPr="003F7263" w:rsidRDefault="00146FD5" w:rsidP="00146FD5">
            <w:pPr>
              <w:pStyle w:val="TAL"/>
              <w:keepNext w:val="0"/>
              <w:keepLines w:val="0"/>
              <w:rPr>
                <w:rFonts w:cs="Arial"/>
                <w:sz w:val="16"/>
                <w:szCs w:val="16"/>
                <w:lang w:eastAsia="en-US"/>
              </w:rPr>
            </w:pPr>
            <w:r>
              <w:rPr>
                <w:sz w:val="16"/>
                <w:szCs w:val="16"/>
              </w:rPr>
              <w:t>8.2.4.1.2.2</w:t>
            </w:r>
          </w:p>
        </w:tc>
        <w:tc>
          <w:tcPr>
            <w:tcW w:w="3473" w:type="dxa"/>
            <w:gridSpan w:val="3"/>
            <w:tcBorders>
              <w:bottom w:val="single" w:sz="4" w:space="0" w:color="auto"/>
            </w:tcBorders>
            <w:shd w:val="clear" w:color="auto" w:fill="auto"/>
          </w:tcPr>
          <w:p w14:paraId="3ECF804D" w14:textId="7CBE7802" w:rsidR="00146FD5" w:rsidRPr="003F7263" w:rsidRDefault="00146FD5" w:rsidP="00146FD5">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3979E576" w14:textId="320EED79" w:rsidR="00146FD5" w:rsidRPr="003F7263" w:rsidRDefault="00146FD5" w:rsidP="00146FD5">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64B164" w14:textId="64C24293" w:rsidR="00146FD5" w:rsidRPr="003F7263" w:rsidRDefault="00146FD5" w:rsidP="00146FD5">
            <w:pPr>
              <w:pStyle w:val="TAL"/>
              <w:keepNext w:val="0"/>
              <w:keepLines w:val="0"/>
              <w:jc w:val="center"/>
              <w:rPr>
                <w:rFonts w:cs="Arial"/>
                <w:sz w:val="16"/>
                <w:szCs w:val="16"/>
                <w:lang w:eastAsia="en-US"/>
              </w:rPr>
            </w:pPr>
            <w:r>
              <w:rPr>
                <w:rFonts w:cs="Arial"/>
                <w:sz w:val="16"/>
                <w:szCs w:val="16"/>
                <w:lang w:eastAsia="en-US"/>
              </w:rPr>
              <w:t>C203</w:t>
            </w:r>
          </w:p>
        </w:tc>
        <w:tc>
          <w:tcPr>
            <w:tcW w:w="3560" w:type="dxa"/>
            <w:gridSpan w:val="4"/>
            <w:tcBorders>
              <w:bottom w:val="single" w:sz="4" w:space="0" w:color="auto"/>
            </w:tcBorders>
            <w:shd w:val="clear" w:color="auto" w:fill="auto"/>
          </w:tcPr>
          <w:p w14:paraId="75F614C7" w14:textId="317A0926" w:rsidR="00146FD5" w:rsidRPr="003F7263" w:rsidRDefault="00146FD5" w:rsidP="00146FD5">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146FD5" w:rsidRPr="003F7263" w14:paraId="1C2EDF2A" w14:textId="77777777" w:rsidTr="003B0A24">
        <w:trPr>
          <w:gridAfter w:val="4"/>
          <w:wAfter w:w="214" w:type="dxa"/>
          <w:jc w:val="center"/>
        </w:trPr>
        <w:tc>
          <w:tcPr>
            <w:tcW w:w="1062" w:type="dxa"/>
            <w:gridSpan w:val="2"/>
            <w:tcBorders>
              <w:bottom w:val="single" w:sz="4" w:space="0" w:color="auto"/>
            </w:tcBorders>
            <w:shd w:val="clear" w:color="auto" w:fill="auto"/>
          </w:tcPr>
          <w:p w14:paraId="0877FED6" w14:textId="31BDC542" w:rsidR="00146FD5" w:rsidRPr="003F7263" w:rsidRDefault="00146FD5" w:rsidP="00146FD5">
            <w:pPr>
              <w:pStyle w:val="TAL"/>
              <w:keepNext w:val="0"/>
              <w:keepLines w:val="0"/>
              <w:rPr>
                <w:rFonts w:cs="Arial"/>
                <w:sz w:val="16"/>
                <w:szCs w:val="16"/>
                <w:lang w:eastAsia="en-US"/>
              </w:rPr>
            </w:pPr>
            <w:r>
              <w:rPr>
                <w:sz w:val="16"/>
                <w:szCs w:val="16"/>
              </w:rPr>
              <w:t>8.2.4.1.2.3</w:t>
            </w:r>
          </w:p>
        </w:tc>
        <w:tc>
          <w:tcPr>
            <w:tcW w:w="3473" w:type="dxa"/>
            <w:gridSpan w:val="3"/>
            <w:tcBorders>
              <w:bottom w:val="single" w:sz="4" w:space="0" w:color="auto"/>
            </w:tcBorders>
            <w:shd w:val="clear" w:color="auto" w:fill="auto"/>
          </w:tcPr>
          <w:p w14:paraId="7E780D2A" w14:textId="58454646" w:rsidR="00146FD5" w:rsidRPr="003F7263" w:rsidRDefault="00146FD5" w:rsidP="00146FD5">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E9DF1A7" w14:textId="74A5C856" w:rsidR="00146FD5" w:rsidRPr="003F7263" w:rsidRDefault="00146FD5" w:rsidP="00146FD5">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C4C74FF" w14:textId="773E204C" w:rsidR="00146FD5" w:rsidRPr="003F7263" w:rsidRDefault="00146FD5" w:rsidP="00146FD5">
            <w:pPr>
              <w:pStyle w:val="TAL"/>
              <w:keepNext w:val="0"/>
              <w:keepLines w:val="0"/>
              <w:jc w:val="center"/>
              <w:rPr>
                <w:rFonts w:cs="Arial"/>
                <w:sz w:val="16"/>
                <w:szCs w:val="16"/>
                <w:lang w:eastAsia="en-US"/>
              </w:rPr>
            </w:pPr>
            <w:r>
              <w:rPr>
                <w:rFonts w:cs="Arial"/>
                <w:sz w:val="16"/>
                <w:szCs w:val="16"/>
                <w:lang w:eastAsia="en-US"/>
              </w:rPr>
              <w:t>C204</w:t>
            </w:r>
          </w:p>
        </w:tc>
        <w:tc>
          <w:tcPr>
            <w:tcW w:w="3560" w:type="dxa"/>
            <w:gridSpan w:val="4"/>
            <w:tcBorders>
              <w:bottom w:val="single" w:sz="4" w:space="0" w:color="auto"/>
            </w:tcBorders>
            <w:shd w:val="clear" w:color="auto" w:fill="auto"/>
          </w:tcPr>
          <w:p w14:paraId="4C3158F7" w14:textId="7F6256A3" w:rsidR="00146FD5" w:rsidRPr="003F7263" w:rsidRDefault="00146FD5" w:rsidP="00146FD5">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146FD5" w:rsidRPr="003F7263" w14:paraId="02664C64" w14:textId="77777777" w:rsidTr="003B0A24">
        <w:trPr>
          <w:gridAfter w:val="4"/>
          <w:wAfter w:w="214" w:type="dxa"/>
          <w:jc w:val="center"/>
        </w:trPr>
        <w:tc>
          <w:tcPr>
            <w:tcW w:w="1062" w:type="dxa"/>
            <w:gridSpan w:val="2"/>
            <w:tcBorders>
              <w:bottom w:val="single" w:sz="4" w:space="0" w:color="auto"/>
            </w:tcBorders>
            <w:shd w:val="clear" w:color="auto" w:fill="D9D9D9"/>
          </w:tcPr>
          <w:p w14:paraId="7FDF7BC1" w14:textId="77777777" w:rsidR="00146FD5" w:rsidRPr="003F7263" w:rsidRDefault="00146FD5" w:rsidP="00146FD5">
            <w:pPr>
              <w:pStyle w:val="TAL"/>
              <w:keepNext w:val="0"/>
              <w:keepLines w:val="0"/>
              <w:rPr>
                <w:rFonts w:cs="Arial"/>
                <w:sz w:val="16"/>
                <w:szCs w:val="16"/>
                <w:lang w:eastAsia="en-US"/>
              </w:rPr>
            </w:pPr>
            <w:r w:rsidRPr="003F7263">
              <w:rPr>
                <w:rFonts w:cs="Arial"/>
                <w:b/>
                <w:bCs/>
                <w:sz w:val="16"/>
                <w:szCs w:val="16"/>
                <w:lang w:eastAsia="en-US"/>
              </w:rPr>
              <w:t>8.2.4.2</w:t>
            </w:r>
          </w:p>
        </w:tc>
        <w:tc>
          <w:tcPr>
            <w:tcW w:w="3473" w:type="dxa"/>
            <w:gridSpan w:val="3"/>
            <w:tcBorders>
              <w:bottom w:val="single" w:sz="4" w:space="0" w:color="auto"/>
            </w:tcBorders>
            <w:shd w:val="clear" w:color="auto" w:fill="D9D9D9"/>
          </w:tcPr>
          <w:p w14:paraId="3B9B9E03" w14:textId="77777777" w:rsidR="00146FD5" w:rsidRPr="003F7263" w:rsidRDefault="00146FD5" w:rsidP="00146FD5">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07" w:type="dxa"/>
            <w:gridSpan w:val="4"/>
            <w:tcBorders>
              <w:bottom w:val="single" w:sz="4" w:space="0" w:color="auto"/>
            </w:tcBorders>
            <w:shd w:val="clear" w:color="auto" w:fill="D9D9D9"/>
            <w:vAlign w:val="center"/>
          </w:tcPr>
          <w:p w14:paraId="5C09BF84" w14:textId="77777777" w:rsidR="00146FD5" w:rsidRPr="003F7263" w:rsidRDefault="00146FD5" w:rsidP="00146FD5">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D051067"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46533D5F" w14:textId="77777777" w:rsidR="00146FD5" w:rsidRPr="003F7263" w:rsidRDefault="00146FD5" w:rsidP="00146FD5">
            <w:pPr>
              <w:pStyle w:val="TAL"/>
              <w:keepNext w:val="0"/>
              <w:keepLines w:val="0"/>
              <w:rPr>
                <w:rFonts w:cs="Arial"/>
                <w:sz w:val="16"/>
                <w:szCs w:val="16"/>
                <w:lang w:eastAsia="en-US"/>
              </w:rPr>
            </w:pPr>
          </w:p>
        </w:tc>
      </w:tr>
      <w:tr w:rsidR="00146FD5" w:rsidRPr="003F7263" w14:paraId="39A92129" w14:textId="77777777" w:rsidTr="003B0A24">
        <w:trPr>
          <w:gridAfter w:val="4"/>
          <w:wAfter w:w="214" w:type="dxa"/>
          <w:jc w:val="center"/>
        </w:trPr>
        <w:tc>
          <w:tcPr>
            <w:tcW w:w="1062" w:type="dxa"/>
            <w:gridSpan w:val="2"/>
            <w:tcBorders>
              <w:bottom w:val="single" w:sz="4" w:space="0" w:color="auto"/>
            </w:tcBorders>
            <w:shd w:val="clear" w:color="auto" w:fill="D9D9D9"/>
          </w:tcPr>
          <w:p w14:paraId="298D5ADE" w14:textId="77777777" w:rsidR="00146FD5" w:rsidRPr="003F7263" w:rsidRDefault="00146FD5" w:rsidP="00146FD5">
            <w:pPr>
              <w:pStyle w:val="TAL"/>
              <w:keepNext w:val="0"/>
              <w:keepLines w:val="0"/>
              <w:rPr>
                <w:rFonts w:cs="Arial"/>
                <w:sz w:val="16"/>
                <w:szCs w:val="16"/>
                <w:lang w:eastAsia="en-US"/>
              </w:rPr>
            </w:pPr>
            <w:r w:rsidRPr="003F7263">
              <w:rPr>
                <w:rFonts w:cs="Arial"/>
                <w:b/>
                <w:bCs/>
                <w:sz w:val="16"/>
                <w:szCs w:val="16"/>
                <w:lang w:eastAsia="en-US"/>
              </w:rPr>
              <w:t>8.2.4.2.1</w:t>
            </w:r>
          </w:p>
        </w:tc>
        <w:tc>
          <w:tcPr>
            <w:tcW w:w="3473" w:type="dxa"/>
            <w:gridSpan w:val="3"/>
            <w:tcBorders>
              <w:bottom w:val="single" w:sz="4" w:space="0" w:color="auto"/>
            </w:tcBorders>
            <w:shd w:val="clear" w:color="auto" w:fill="D9D9D9"/>
          </w:tcPr>
          <w:p w14:paraId="2EE3B584" w14:textId="77777777" w:rsidR="00146FD5" w:rsidRPr="003F7263" w:rsidRDefault="00146FD5" w:rsidP="00146FD5">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
          <w:p w14:paraId="70B762A4" w14:textId="77777777" w:rsidR="00146FD5" w:rsidRPr="003F7263" w:rsidRDefault="00146FD5" w:rsidP="00146FD5">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465017AD"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09A9297C" w14:textId="77777777" w:rsidR="00146FD5" w:rsidRPr="003F7263" w:rsidRDefault="00146FD5" w:rsidP="00146FD5">
            <w:pPr>
              <w:pStyle w:val="TAL"/>
              <w:keepNext w:val="0"/>
              <w:keepLines w:val="0"/>
              <w:rPr>
                <w:rFonts w:cs="Arial"/>
                <w:sz w:val="16"/>
                <w:szCs w:val="16"/>
                <w:lang w:eastAsia="en-US"/>
              </w:rPr>
            </w:pPr>
          </w:p>
        </w:tc>
      </w:tr>
      <w:tr w:rsidR="00146FD5" w:rsidRPr="003F7263" w14:paraId="5C9380D9" w14:textId="77777777" w:rsidTr="003B0A24">
        <w:trPr>
          <w:gridAfter w:val="4"/>
          <w:wAfter w:w="214" w:type="dxa"/>
          <w:jc w:val="center"/>
        </w:trPr>
        <w:tc>
          <w:tcPr>
            <w:tcW w:w="1062" w:type="dxa"/>
            <w:gridSpan w:val="2"/>
            <w:tcBorders>
              <w:bottom w:val="single" w:sz="4" w:space="0" w:color="auto"/>
            </w:tcBorders>
            <w:shd w:val="clear" w:color="auto" w:fill="auto"/>
          </w:tcPr>
          <w:p w14:paraId="2869F4B1"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8.2.4.2.1.1</w:t>
            </w:r>
          </w:p>
        </w:tc>
        <w:tc>
          <w:tcPr>
            <w:tcW w:w="3473" w:type="dxa"/>
            <w:gridSpan w:val="3"/>
            <w:tcBorders>
              <w:bottom w:val="single" w:sz="4" w:space="0" w:color="auto"/>
            </w:tcBorders>
            <w:shd w:val="clear" w:color="auto" w:fill="auto"/>
          </w:tcPr>
          <w:p w14:paraId="03DCF921"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
          <w:p w14:paraId="4F4E1DC3" w14:textId="77777777" w:rsidR="00146FD5" w:rsidRPr="003F7263" w:rsidRDefault="00146FD5" w:rsidP="00146FD5">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2D89337"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4994627F"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146FD5" w:rsidRPr="003F7263" w14:paraId="3EBE49FA" w14:textId="77777777" w:rsidTr="003B0A24">
        <w:trPr>
          <w:gridAfter w:val="4"/>
          <w:wAfter w:w="214" w:type="dxa"/>
          <w:jc w:val="center"/>
        </w:trPr>
        <w:tc>
          <w:tcPr>
            <w:tcW w:w="1062" w:type="dxa"/>
            <w:gridSpan w:val="2"/>
            <w:tcBorders>
              <w:bottom w:val="single" w:sz="4" w:space="0" w:color="auto"/>
            </w:tcBorders>
            <w:shd w:val="clear" w:color="auto" w:fill="auto"/>
          </w:tcPr>
          <w:p w14:paraId="21C2E617"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8.2.4.2.1.2</w:t>
            </w:r>
          </w:p>
        </w:tc>
        <w:tc>
          <w:tcPr>
            <w:tcW w:w="3473" w:type="dxa"/>
            <w:gridSpan w:val="3"/>
            <w:tcBorders>
              <w:bottom w:val="single" w:sz="4" w:space="0" w:color="auto"/>
            </w:tcBorders>
            <w:shd w:val="clear" w:color="auto" w:fill="auto"/>
          </w:tcPr>
          <w:p w14:paraId="4D01D15A"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
          <w:p w14:paraId="59C95118" w14:textId="77777777" w:rsidR="00146FD5" w:rsidRPr="003F7263" w:rsidRDefault="00146FD5" w:rsidP="00146FD5">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B38F909"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73B696A6"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146FD5" w:rsidRPr="003F7263" w14:paraId="36EE7B87" w14:textId="77777777" w:rsidTr="003B0A24">
        <w:trPr>
          <w:gridAfter w:val="4"/>
          <w:wAfter w:w="214" w:type="dxa"/>
          <w:jc w:val="center"/>
        </w:trPr>
        <w:tc>
          <w:tcPr>
            <w:tcW w:w="1062" w:type="dxa"/>
            <w:gridSpan w:val="2"/>
            <w:tcBorders>
              <w:bottom w:val="single" w:sz="4" w:space="0" w:color="auto"/>
            </w:tcBorders>
            <w:shd w:val="clear" w:color="auto" w:fill="auto"/>
          </w:tcPr>
          <w:p w14:paraId="2528D669"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8.2.4.2.1.3</w:t>
            </w:r>
          </w:p>
        </w:tc>
        <w:tc>
          <w:tcPr>
            <w:tcW w:w="3473" w:type="dxa"/>
            <w:gridSpan w:val="3"/>
            <w:tcBorders>
              <w:bottom w:val="single" w:sz="4" w:space="0" w:color="auto"/>
            </w:tcBorders>
            <w:shd w:val="clear" w:color="auto" w:fill="auto"/>
          </w:tcPr>
          <w:p w14:paraId="2AB644C6"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
          <w:p w14:paraId="2D793679" w14:textId="77777777" w:rsidR="00146FD5" w:rsidRPr="003F7263" w:rsidRDefault="00146FD5" w:rsidP="00146FD5">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E2B91EE"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088A265D"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146FD5" w:rsidRPr="003F7263" w14:paraId="65AABD18" w14:textId="77777777" w:rsidTr="003B0A24">
        <w:trPr>
          <w:gridAfter w:val="4"/>
          <w:wAfter w:w="214" w:type="dxa"/>
          <w:jc w:val="center"/>
        </w:trPr>
        <w:tc>
          <w:tcPr>
            <w:tcW w:w="1062" w:type="dxa"/>
            <w:gridSpan w:val="2"/>
            <w:tcBorders>
              <w:bottom w:val="single" w:sz="4" w:space="0" w:color="auto"/>
            </w:tcBorders>
            <w:shd w:val="clear" w:color="auto" w:fill="E7E6E6"/>
          </w:tcPr>
          <w:p w14:paraId="7605B74B"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8.2.4.3</w:t>
            </w:r>
          </w:p>
        </w:tc>
        <w:tc>
          <w:tcPr>
            <w:tcW w:w="3473" w:type="dxa"/>
            <w:gridSpan w:val="3"/>
            <w:tcBorders>
              <w:bottom w:val="single" w:sz="4" w:space="0" w:color="auto"/>
            </w:tcBorders>
            <w:shd w:val="clear" w:color="auto" w:fill="E7E6E6"/>
          </w:tcPr>
          <w:p w14:paraId="54559C80"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07" w:type="dxa"/>
            <w:gridSpan w:val="4"/>
            <w:tcBorders>
              <w:bottom w:val="single" w:sz="4" w:space="0" w:color="auto"/>
            </w:tcBorders>
            <w:shd w:val="clear" w:color="auto" w:fill="E7E6E6"/>
          </w:tcPr>
          <w:p w14:paraId="7361B5D6"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689BCB2"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6D18A625" w14:textId="77777777" w:rsidR="00146FD5" w:rsidRPr="003F7263" w:rsidRDefault="00146FD5" w:rsidP="00146FD5">
            <w:pPr>
              <w:pStyle w:val="TAL"/>
              <w:keepNext w:val="0"/>
              <w:keepLines w:val="0"/>
              <w:rPr>
                <w:rFonts w:cs="Arial"/>
                <w:sz w:val="16"/>
                <w:szCs w:val="16"/>
                <w:lang w:eastAsia="en-US"/>
              </w:rPr>
            </w:pPr>
          </w:p>
        </w:tc>
      </w:tr>
      <w:tr w:rsidR="00146FD5" w:rsidRPr="003F7263" w14:paraId="5BFBE452" w14:textId="77777777" w:rsidTr="003B0A24">
        <w:trPr>
          <w:gridAfter w:val="4"/>
          <w:wAfter w:w="214" w:type="dxa"/>
          <w:jc w:val="center"/>
        </w:trPr>
        <w:tc>
          <w:tcPr>
            <w:tcW w:w="1062" w:type="dxa"/>
            <w:gridSpan w:val="2"/>
            <w:tcBorders>
              <w:bottom w:val="single" w:sz="4" w:space="0" w:color="auto"/>
            </w:tcBorders>
            <w:shd w:val="clear" w:color="auto" w:fill="E7E6E6"/>
          </w:tcPr>
          <w:p w14:paraId="62253209"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8.2.4.3.1</w:t>
            </w:r>
          </w:p>
        </w:tc>
        <w:tc>
          <w:tcPr>
            <w:tcW w:w="3473" w:type="dxa"/>
            <w:gridSpan w:val="3"/>
            <w:tcBorders>
              <w:bottom w:val="single" w:sz="4" w:space="0" w:color="auto"/>
            </w:tcBorders>
            <w:shd w:val="clear" w:color="auto" w:fill="E7E6E6"/>
          </w:tcPr>
          <w:p w14:paraId="47FD67D3"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07" w:type="dxa"/>
            <w:gridSpan w:val="4"/>
            <w:tcBorders>
              <w:bottom w:val="single" w:sz="4" w:space="0" w:color="auto"/>
            </w:tcBorders>
            <w:shd w:val="clear" w:color="auto" w:fill="E7E6E6"/>
          </w:tcPr>
          <w:p w14:paraId="5F84DA59"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6B97A3A"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492BA25" w14:textId="77777777" w:rsidR="00146FD5" w:rsidRPr="003F7263" w:rsidRDefault="00146FD5" w:rsidP="00146FD5">
            <w:pPr>
              <w:pStyle w:val="TAL"/>
              <w:keepNext w:val="0"/>
              <w:keepLines w:val="0"/>
              <w:rPr>
                <w:rFonts w:cs="Arial"/>
                <w:sz w:val="16"/>
                <w:szCs w:val="16"/>
                <w:lang w:eastAsia="en-US"/>
              </w:rPr>
            </w:pPr>
          </w:p>
        </w:tc>
      </w:tr>
      <w:tr w:rsidR="00146FD5" w:rsidRPr="003F7263" w14:paraId="03853118"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6973178C" w14:textId="77777777" w:rsidR="00146FD5" w:rsidRPr="003F7263" w:rsidRDefault="00146FD5" w:rsidP="00146FD5">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
          <w:p w14:paraId="7F5B3610"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69360CB4"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925032" w14:textId="77777777" w:rsidR="00146FD5" w:rsidRPr="003F7263" w:rsidDel="00746051" w:rsidRDefault="00146FD5" w:rsidP="00146FD5">
            <w:pPr>
              <w:pStyle w:val="TAL"/>
              <w:keepNext w:val="0"/>
              <w:keepLines w:val="0"/>
              <w:jc w:val="center"/>
              <w:rPr>
                <w:rFonts w:cs="Arial"/>
                <w:sz w:val="16"/>
                <w:szCs w:val="16"/>
                <w:lang w:eastAsia="en-US"/>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
          <w:p w14:paraId="5D1B8333" w14:textId="73EBF130" w:rsidR="00146FD5" w:rsidRPr="003F7263" w:rsidRDefault="00146FD5" w:rsidP="00146FD5">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r>
              <w:rPr>
                <w:rFonts w:cs="Arial"/>
                <w:sz w:val="16"/>
                <w:szCs w:val="16"/>
              </w:rPr>
              <w:t xml:space="preserve"> and SRB3</w:t>
            </w:r>
          </w:p>
        </w:tc>
      </w:tr>
      <w:tr w:rsidR="00146FD5" w:rsidRPr="003F7263" w14:paraId="0E74AFE0"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27B918F9"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
          <w:p w14:paraId="02FFC53A"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293E0176"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4ACAD8F8"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
          <w:p w14:paraId="62F28F6A" w14:textId="1BD45A1E" w:rsidR="00146FD5" w:rsidRPr="003F7263" w:rsidRDefault="00146FD5" w:rsidP="00146FD5">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r>
              <w:rPr>
                <w:rFonts w:cs="Arial"/>
                <w:sz w:val="16"/>
                <w:szCs w:val="16"/>
              </w:rPr>
              <w:t>and SRB3</w:t>
            </w:r>
          </w:p>
        </w:tc>
      </w:tr>
      <w:tr w:rsidR="00146FD5" w:rsidRPr="003F7263" w14:paraId="467EB918" w14:textId="77777777" w:rsidTr="003B0A24">
        <w:trPr>
          <w:gridAfter w:val="4"/>
          <w:wAfter w:w="214" w:type="dxa"/>
          <w:jc w:val="center"/>
        </w:trPr>
        <w:tc>
          <w:tcPr>
            <w:tcW w:w="1062" w:type="dxa"/>
            <w:gridSpan w:val="2"/>
            <w:tcBorders>
              <w:top w:val="single" w:sz="4" w:space="0" w:color="auto"/>
              <w:bottom w:val="single" w:sz="4" w:space="0" w:color="auto"/>
            </w:tcBorders>
            <w:shd w:val="clear" w:color="auto" w:fill="auto"/>
          </w:tcPr>
          <w:p w14:paraId="2D8BDA1A" w14:textId="77777777" w:rsidR="00146FD5" w:rsidRPr="003F7263" w:rsidRDefault="00146FD5" w:rsidP="00146FD5">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
          <w:p w14:paraId="693AD3FC"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10E361C3"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7E2A28F0"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
          <w:p w14:paraId="32717ABF" w14:textId="02D97BFE" w:rsidR="00146FD5" w:rsidRPr="003F7263" w:rsidRDefault="00146FD5" w:rsidP="00146FD5">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r>
              <w:rPr>
                <w:rFonts w:cs="Arial"/>
                <w:sz w:val="16"/>
                <w:szCs w:val="16"/>
              </w:rPr>
              <w:t xml:space="preserve"> and SRB3</w:t>
            </w:r>
          </w:p>
        </w:tc>
      </w:tr>
      <w:tr w:rsidR="00146FD5" w:rsidRPr="003F7263" w14:paraId="06D85B89" w14:textId="77777777" w:rsidTr="003B0A24">
        <w:trPr>
          <w:gridAfter w:val="4"/>
          <w:wAfter w:w="214" w:type="dxa"/>
          <w:jc w:val="center"/>
        </w:trPr>
        <w:tc>
          <w:tcPr>
            <w:tcW w:w="1062" w:type="dxa"/>
            <w:gridSpan w:val="2"/>
            <w:tcBorders>
              <w:bottom w:val="single" w:sz="4" w:space="0" w:color="auto"/>
            </w:tcBorders>
            <w:shd w:val="clear" w:color="auto" w:fill="E7E6E6"/>
          </w:tcPr>
          <w:p w14:paraId="068FA10B" w14:textId="77777777" w:rsidR="00146FD5" w:rsidRPr="003F7263" w:rsidRDefault="00146FD5" w:rsidP="00146FD5">
            <w:pPr>
              <w:pStyle w:val="TAL"/>
              <w:keepNext w:val="0"/>
              <w:keepLines w:val="0"/>
              <w:rPr>
                <w:rFonts w:cs="Arial"/>
                <w:sz w:val="16"/>
                <w:szCs w:val="16"/>
                <w:lang w:eastAsia="en-US"/>
              </w:rPr>
            </w:pPr>
            <w:r w:rsidRPr="003F7263">
              <w:rPr>
                <w:rFonts w:cs="Arial"/>
                <w:b/>
                <w:bCs/>
                <w:sz w:val="16"/>
                <w:szCs w:val="16"/>
                <w:lang w:eastAsia="en-US"/>
              </w:rPr>
              <w:t>8.2.5</w:t>
            </w:r>
          </w:p>
        </w:tc>
        <w:tc>
          <w:tcPr>
            <w:tcW w:w="3473" w:type="dxa"/>
            <w:gridSpan w:val="3"/>
            <w:tcBorders>
              <w:bottom w:val="single" w:sz="4" w:space="0" w:color="auto"/>
            </w:tcBorders>
            <w:shd w:val="clear" w:color="auto" w:fill="E7E6E6"/>
          </w:tcPr>
          <w:p w14:paraId="4F21D5DF"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7" w:type="dxa"/>
            <w:gridSpan w:val="4"/>
            <w:tcBorders>
              <w:bottom w:val="single" w:sz="4" w:space="0" w:color="auto"/>
            </w:tcBorders>
            <w:shd w:val="clear" w:color="auto" w:fill="E7E6E6"/>
          </w:tcPr>
          <w:p w14:paraId="6016B2A9"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1D0F7C0"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28BD7258" w14:textId="77777777" w:rsidR="00146FD5" w:rsidRPr="003F7263" w:rsidRDefault="00146FD5" w:rsidP="00146FD5">
            <w:pPr>
              <w:pStyle w:val="TAL"/>
              <w:keepNext w:val="0"/>
              <w:keepLines w:val="0"/>
              <w:rPr>
                <w:rFonts w:cs="Arial"/>
                <w:sz w:val="16"/>
                <w:szCs w:val="16"/>
                <w:lang w:eastAsia="en-US"/>
              </w:rPr>
            </w:pPr>
          </w:p>
        </w:tc>
      </w:tr>
      <w:tr w:rsidR="00146FD5" w:rsidRPr="003F7263" w14:paraId="0D56556B" w14:textId="77777777" w:rsidTr="003B0A24">
        <w:trPr>
          <w:gridAfter w:val="4"/>
          <w:wAfter w:w="214" w:type="dxa"/>
          <w:jc w:val="center"/>
        </w:trPr>
        <w:tc>
          <w:tcPr>
            <w:tcW w:w="1062" w:type="dxa"/>
            <w:gridSpan w:val="2"/>
            <w:tcBorders>
              <w:bottom w:val="single" w:sz="4" w:space="0" w:color="auto"/>
            </w:tcBorders>
            <w:shd w:val="clear" w:color="auto" w:fill="E7E6E6"/>
          </w:tcPr>
          <w:p w14:paraId="353C47C6" w14:textId="77777777" w:rsidR="00146FD5" w:rsidRPr="003F7263" w:rsidRDefault="00146FD5" w:rsidP="00146FD5">
            <w:pPr>
              <w:pStyle w:val="TAL"/>
              <w:keepNext w:val="0"/>
              <w:keepLines w:val="0"/>
              <w:rPr>
                <w:rFonts w:cs="Arial"/>
                <w:b/>
                <w:bCs/>
                <w:sz w:val="16"/>
                <w:szCs w:val="16"/>
                <w:lang w:eastAsia="en-US"/>
              </w:rPr>
            </w:pPr>
            <w:r w:rsidRPr="003F7263">
              <w:rPr>
                <w:rFonts w:cs="Arial"/>
                <w:b/>
                <w:bCs/>
                <w:sz w:val="16"/>
                <w:szCs w:val="16"/>
                <w:lang w:eastAsia="en-US"/>
              </w:rPr>
              <w:t>8.2.5.1</w:t>
            </w:r>
          </w:p>
        </w:tc>
        <w:tc>
          <w:tcPr>
            <w:tcW w:w="3473" w:type="dxa"/>
            <w:gridSpan w:val="3"/>
            <w:tcBorders>
              <w:bottom w:val="single" w:sz="4" w:space="0" w:color="auto"/>
            </w:tcBorders>
            <w:shd w:val="clear" w:color="auto" w:fill="E7E6E6"/>
          </w:tcPr>
          <w:p w14:paraId="649A48D3"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7" w:type="dxa"/>
            <w:gridSpan w:val="4"/>
            <w:tcBorders>
              <w:bottom w:val="single" w:sz="4" w:space="0" w:color="auto"/>
            </w:tcBorders>
            <w:shd w:val="clear" w:color="auto" w:fill="E7E6E6"/>
          </w:tcPr>
          <w:p w14:paraId="0DE8B4F3" w14:textId="77777777" w:rsidR="00146FD5" w:rsidRPr="003F7263" w:rsidRDefault="00146FD5" w:rsidP="00146FD5">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3729024"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D1081F4" w14:textId="77777777" w:rsidR="00146FD5" w:rsidRPr="003F7263" w:rsidRDefault="00146FD5" w:rsidP="00146FD5">
            <w:pPr>
              <w:pStyle w:val="TAL"/>
              <w:keepNext w:val="0"/>
              <w:keepLines w:val="0"/>
              <w:rPr>
                <w:rFonts w:cs="Arial"/>
                <w:sz w:val="16"/>
                <w:szCs w:val="16"/>
                <w:lang w:eastAsia="en-US"/>
              </w:rPr>
            </w:pPr>
          </w:p>
        </w:tc>
      </w:tr>
      <w:tr w:rsidR="00146FD5" w:rsidRPr="003F7263" w14:paraId="274E8FFD"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146FD5" w:rsidRPr="003F7263" w:rsidRDefault="00146FD5" w:rsidP="00146FD5">
            <w:pPr>
              <w:pStyle w:val="TAL"/>
              <w:keepNext w:val="0"/>
              <w:keepLines w:val="0"/>
              <w:rPr>
                <w:rFonts w:cs="Arial"/>
                <w:color w:val="000000"/>
                <w:sz w:val="16"/>
                <w:szCs w:val="16"/>
                <w:lang w:eastAsia="en-US"/>
              </w:rPr>
            </w:pPr>
            <w:r w:rsidRPr="003F7263">
              <w:rPr>
                <w:rFonts w:cs="Arial"/>
                <w:sz w:val="16"/>
                <w:szCs w:val="16"/>
                <w:lang w:eastAsia="en-US"/>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C466B1C" w14:textId="61C4029F"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043A1C0"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DA11278"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0D9C3115"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FE2570D"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8358A2" w14:textId="77777777" w:rsidR="00146FD5" w:rsidRPr="003F7263" w:rsidRDefault="00146FD5" w:rsidP="00146FD5">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4EC0583" w14:textId="77777777" w:rsidR="00146FD5" w:rsidRPr="003F7263" w:rsidRDefault="00146FD5" w:rsidP="00146FD5">
            <w:pPr>
              <w:pStyle w:val="TAL"/>
              <w:keepNext w:val="0"/>
              <w:keepLines w:val="0"/>
              <w:rPr>
                <w:rFonts w:cs="Arial"/>
                <w:sz w:val="16"/>
                <w:szCs w:val="16"/>
                <w:lang w:eastAsia="en-US"/>
              </w:rPr>
            </w:pPr>
            <w:r w:rsidRPr="003F7263">
              <w:rPr>
                <w:sz w:val="16"/>
                <w:szCs w:val="16"/>
              </w:rPr>
              <w:t>UEs supporting NR-DC</w:t>
            </w:r>
          </w:p>
        </w:tc>
      </w:tr>
      <w:tr w:rsidR="00146FD5" w:rsidRPr="003F7263" w14:paraId="5EBFE69C"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146FD5" w:rsidRPr="003F7263" w:rsidDel="006221A7"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146FD5" w:rsidRPr="003F7263" w:rsidRDefault="00146FD5" w:rsidP="00146FD5">
            <w:pPr>
              <w:pStyle w:val="TAL"/>
              <w:keepNext w:val="0"/>
              <w:keepLines w:val="0"/>
              <w:rPr>
                <w:rFonts w:cs="Arial"/>
                <w:b/>
                <w:sz w:val="16"/>
                <w:szCs w:val="16"/>
                <w:lang w:eastAsia="en-US"/>
              </w:rPr>
            </w:pPr>
          </w:p>
        </w:tc>
      </w:tr>
      <w:tr w:rsidR="00146FD5" w:rsidRPr="003F7263" w14:paraId="0B129ADE"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146FD5" w:rsidRPr="003F7263" w:rsidRDefault="00146FD5" w:rsidP="00146FD5">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146FD5" w:rsidRPr="003F7263" w:rsidRDefault="00146FD5" w:rsidP="00146FD5">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146FD5" w:rsidRPr="003F7263" w:rsidRDefault="00146FD5" w:rsidP="00146FD5">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D653DB4" w14:textId="77777777" w:rsidR="00146FD5" w:rsidRPr="003F7263" w:rsidDel="006221A7" w:rsidRDefault="00146FD5" w:rsidP="00146FD5">
            <w:pPr>
              <w:pStyle w:val="TAL"/>
              <w:keepNext w:val="0"/>
              <w:keepLines w:val="0"/>
              <w:jc w:val="center"/>
              <w:rPr>
                <w:rFonts w:cs="Arial"/>
                <w:b/>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FFD14C4" w14:textId="77777777" w:rsidR="00146FD5" w:rsidRPr="003F7263" w:rsidRDefault="00146FD5" w:rsidP="00146FD5">
            <w:pPr>
              <w:pStyle w:val="TAL"/>
              <w:keepNext w:val="0"/>
              <w:keepLines w:val="0"/>
              <w:rPr>
                <w:rFonts w:cs="Arial"/>
                <w:b/>
                <w:sz w:val="16"/>
                <w:szCs w:val="16"/>
                <w:lang w:eastAsia="en-US"/>
              </w:rPr>
            </w:pPr>
            <w:r w:rsidRPr="003F7263">
              <w:rPr>
                <w:rFonts w:cs="Arial"/>
                <w:sz w:val="16"/>
                <w:szCs w:val="16"/>
                <w:lang w:eastAsia="en-US"/>
              </w:rPr>
              <w:t>UEs supporting EN-DC</w:t>
            </w:r>
          </w:p>
        </w:tc>
      </w:tr>
      <w:tr w:rsidR="00146FD5" w:rsidRPr="003F7263" w14:paraId="5B33EBCB"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146FD5" w:rsidRPr="003F7263" w:rsidRDefault="00146FD5" w:rsidP="00146FD5">
            <w:pPr>
              <w:pStyle w:val="TAL"/>
              <w:keepNext w:val="0"/>
              <w:keepLines w:val="0"/>
              <w:rPr>
                <w:rFonts w:cs="Arial"/>
                <w:color w:val="000000"/>
                <w:sz w:val="16"/>
                <w:szCs w:val="16"/>
                <w:lang w:eastAsia="en-US"/>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146FD5" w:rsidRPr="003F7263" w:rsidRDefault="00146FD5" w:rsidP="00146FD5">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146FD5" w:rsidRPr="003F7263" w:rsidRDefault="00146FD5" w:rsidP="00146FD5">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AAA68B" w14:textId="77777777" w:rsidR="00146FD5" w:rsidRPr="003F7263" w:rsidRDefault="00146FD5" w:rsidP="00146FD5">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8C3D0F5" w14:textId="77777777" w:rsidR="00146FD5" w:rsidRPr="003F7263" w:rsidRDefault="00146FD5" w:rsidP="00146FD5">
            <w:pPr>
              <w:pStyle w:val="TAL"/>
              <w:keepNext w:val="0"/>
              <w:keepLines w:val="0"/>
              <w:rPr>
                <w:rFonts w:cs="Arial"/>
                <w:sz w:val="16"/>
                <w:szCs w:val="16"/>
                <w:lang w:eastAsia="en-US"/>
              </w:rPr>
            </w:pPr>
            <w:r w:rsidRPr="003F7263">
              <w:rPr>
                <w:sz w:val="16"/>
                <w:szCs w:val="16"/>
              </w:rPr>
              <w:t>UEs supporting NR-DC</w:t>
            </w:r>
          </w:p>
        </w:tc>
      </w:tr>
      <w:tr w:rsidR="00146FD5" w:rsidRPr="003F7263" w14:paraId="3CBAA030"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146FD5" w:rsidRPr="003F7263" w:rsidDel="006221A7"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146FD5" w:rsidRPr="003F7263" w:rsidRDefault="00146FD5" w:rsidP="00146FD5">
            <w:pPr>
              <w:pStyle w:val="TAL"/>
              <w:keepNext w:val="0"/>
              <w:keepLines w:val="0"/>
              <w:rPr>
                <w:rFonts w:cs="Arial"/>
                <w:b/>
                <w:sz w:val="16"/>
                <w:szCs w:val="16"/>
                <w:lang w:eastAsia="en-US"/>
              </w:rPr>
            </w:pPr>
          </w:p>
        </w:tc>
      </w:tr>
      <w:tr w:rsidR="00146FD5" w:rsidRPr="003F7263" w14:paraId="0F12583E"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146FD5" w:rsidRPr="003F7263" w:rsidRDefault="00146FD5" w:rsidP="00146FD5">
            <w:pPr>
              <w:pStyle w:val="TAL"/>
              <w:keepNext w:val="0"/>
              <w:keepLines w:val="0"/>
              <w:rPr>
                <w:rFonts w:cs="Arial"/>
                <w:color w:val="000000"/>
                <w:sz w:val="16"/>
                <w:szCs w:val="16"/>
                <w:lang w:eastAsia="en-US"/>
              </w:rPr>
            </w:pPr>
            <w:r w:rsidRPr="003F7263">
              <w:rPr>
                <w:rFonts w:cs="Arial"/>
                <w:sz w:val="16"/>
                <w:szCs w:val="16"/>
                <w:lang w:eastAsia="en-US"/>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D71265"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678F3C" w14:textId="77777777" w:rsidR="00146FD5" w:rsidRPr="003F7263"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0EEAA90"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4C077438"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146FD5" w:rsidRPr="003F7263" w:rsidRDefault="00146FD5" w:rsidP="00146FD5">
            <w:pPr>
              <w:pStyle w:val="TAL"/>
              <w:keepNext w:val="0"/>
              <w:keepLines w:val="0"/>
              <w:rPr>
                <w:rFonts w:cs="Arial"/>
                <w:sz w:val="16"/>
                <w:szCs w:val="16"/>
                <w:lang w:eastAsia="en-US"/>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81CAF7A" w14:textId="11EF2F21" w:rsidR="00146FD5" w:rsidRPr="003F7263" w:rsidRDefault="00146FD5" w:rsidP="00146FD5">
            <w:pPr>
              <w:pStyle w:val="TAL"/>
              <w:keepNext w:val="0"/>
              <w:keepLines w:val="0"/>
              <w:rPr>
                <w:rFonts w:cs="Arial"/>
                <w:sz w:val="16"/>
                <w:szCs w:val="16"/>
                <w:lang w:eastAsia="en-US"/>
              </w:rPr>
            </w:pPr>
            <w:r w:rsidRPr="003F7263">
              <w:rPr>
                <w:rFonts w:cs="Arial"/>
                <w:sz w:val="16"/>
                <w:szCs w:val="16"/>
              </w:rPr>
              <w:t xml:space="preserve">Radio link failure / rlc-MaxNumRetx failure / </w:t>
            </w:r>
            <w:r w:rsidRPr="003F7263">
              <w:rPr>
                <w:rFonts w:cs="Arial"/>
                <w:sz w:val="16"/>
                <w:szCs w:val="16"/>
              </w:rPr>
              <w:lastRenderedPageBreak/>
              <w:t>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146FD5" w:rsidRPr="003F7263" w:rsidRDefault="00146FD5" w:rsidP="00146FD5">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DFC1C09" w14:textId="4CE5E37C" w:rsidR="00146FD5" w:rsidRPr="003F7263" w:rsidRDefault="00146FD5" w:rsidP="00146FD5">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CC69E6" w14:textId="2A54EE21" w:rsidR="00146FD5" w:rsidRPr="003F7263" w:rsidRDefault="00146FD5" w:rsidP="00146FD5">
            <w:pPr>
              <w:pStyle w:val="TAL"/>
              <w:keepNext w:val="0"/>
              <w:keepLines w:val="0"/>
              <w:rPr>
                <w:rFonts w:cs="Arial"/>
                <w:sz w:val="16"/>
                <w:szCs w:val="16"/>
                <w:lang w:eastAsia="en-US"/>
              </w:rPr>
            </w:pPr>
            <w:r w:rsidRPr="003F7263">
              <w:rPr>
                <w:sz w:val="16"/>
                <w:szCs w:val="16"/>
              </w:rPr>
              <w:t>UEs supporting NR-DC</w:t>
            </w:r>
          </w:p>
        </w:tc>
      </w:tr>
      <w:tr w:rsidR="00146FD5" w:rsidRPr="003F7263" w14:paraId="311AC92D"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5383F15" w14:textId="67AA7A9D" w:rsidR="00146FD5" w:rsidRPr="003F7263" w:rsidRDefault="00146FD5" w:rsidP="00146FD5">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9D8FB58" w14:textId="122EB87F" w:rsidR="00146FD5" w:rsidRPr="003F7263" w:rsidRDefault="00146FD5" w:rsidP="00146FD5">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146FD5" w:rsidRPr="003F7263" w:rsidRDefault="00146FD5" w:rsidP="00146FD5">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32A48CA" w14:textId="3A4F648D" w:rsidR="00146FD5" w:rsidRPr="003F7263" w:rsidRDefault="00146FD5" w:rsidP="00146FD5">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8376B43" w14:textId="12D13930" w:rsidR="00146FD5" w:rsidRPr="003F7263" w:rsidRDefault="00146FD5" w:rsidP="00146FD5">
            <w:pPr>
              <w:pStyle w:val="TAL"/>
              <w:keepNext w:val="0"/>
              <w:keepLines w:val="0"/>
              <w:rPr>
                <w:sz w:val="16"/>
                <w:szCs w:val="16"/>
              </w:rPr>
            </w:pPr>
            <w:r>
              <w:rPr>
                <w:sz w:val="16"/>
                <w:szCs w:val="16"/>
                <w:lang w:val="en-US"/>
              </w:rPr>
              <w:t>UEs supporting NE-DC</w:t>
            </w:r>
          </w:p>
        </w:tc>
      </w:tr>
      <w:tr w:rsidR="00146FD5" w:rsidRPr="003F7263" w14:paraId="4D268480"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146FD5" w:rsidRPr="003F7263" w:rsidDel="006221A7" w:rsidRDefault="00146FD5" w:rsidP="00146FD5">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146FD5" w:rsidRPr="003F7263" w:rsidRDefault="00146FD5" w:rsidP="00146FD5">
            <w:pPr>
              <w:pStyle w:val="TAL"/>
              <w:keepNext w:val="0"/>
              <w:keepLines w:val="0"/>
              <w:rPr>
                <w:rFonts w:cs="Arial"/>
                <w:sz w:val="16"/>
                <w:szCs w:val="16"/>
                <w:lang w:eastAsia="en-US"/>
              </w:rPr>
            </w:pPr>
          </w:p>
        </w:tc>
      </w:tr>
      <w:tr w:rsidR="00146FD5" w:rsidRPr="003F7263" w14:paraId="6C924C59"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146FD5" w:rsidRPr="003F7263" w:rsidRDefault="00146FD5" w:rsidP="00146FD5">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146FD5" w:rsidRPr="003F7263" w:rsidRDefault="00146FD5" w:rsidP="00146FD5">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146FD5" w:rsidRPr="003F7263" w:rsidRDefault="00146FD5" w:rsidP="00146FD5">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AFCAB11" w14:textId="77777777" w:rsidR="00146FD5" w:rsidRPr="003F7263" w:rsidDel="006221A7" w:rsidRDefault="00146FD5" w:rsidP="00146FD5">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A3BA0BD" w14:textId="77777777" w:rsidR="00146FD5" w:rsidRPr="003F7263" w:rsidRDefault="00146FD5" w:rsidP="00146FD5">
            <w:pPr>
              <w:pStyle w:val="TAL"/>
              <w:keepNext w:val="0"/>
              <w:keepLines w:val="0"/>
              <w:rPr>
                <w:rFonts w:cs="Arial"/>
                <w:sz w:val="16"/>
                <w:szCs w:val="16"/>
                <w:lang w:eastAsia="en-US"/>
              </w:rPr>
            </w:pPr>
            <w:r w:rsidRPr="003F7263">
              <w:rPr>
                <w:rFonts w:cs="Arial"/>
                <w:sz w:val="16"/>
                <w:szCs w:val="16"/>
                <w:lang w:eastAsia="en-US"/>
              </w:rPr>
              <w:t>UEs supporting EN-DC</w:t>
            </w:r>
          </w:p>
        </w:tc>
      </w:tr>
      <w:tr w:rsidR="00146FD5" w:rsidRPr="003F7263" w14:paraId="435300E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146FD5" w:rsidRPr="003F7263" w:rsidRDefault="00146FD5" w:rsidP="00146FD5">
            <w:pPr>
              <w:pStyle w:val="TAL"/>
              <w:keepNext w:val="0"/>
              <w:keepLines w:val="0"/>
              <w:rPr>
                <w:rFonts w:cs="Arial"/>
                <w:color w:val="000000"/>
                <w:sz w:val="16"/>
                <w:szCs w:val="16"/>
                <w:lang w:eastAsia="en-US"/>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146FD5" w:rsidRPr="003F7263" w:rsidRDefault="00146FD5" w:rsidP="00146FD5">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146FD5" w:rsidRPr="003F7263" w:rsidRDefault="00146FD5" w:rsidP="00146FD5">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F70A9C" w14:textId="42BF33A9" w:rsidR="00146FD5" w:rsidRPr="003F7263" w:rsidRDefault="00146FD5" w:rsidP="00146FD5">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45EC909" w14:textId="3C2DA94B" w:rsidR="00146FD5" w:rsidRPr="003F7263" w:rsidRDefault="00146FD5" w:rsidP="00146FD5">
            <w:pPr>
              <w:pStyle w:val="TAL"/>
              <w:keepNext w:val="0"/>
              <w:keepLines w:val="0"/>
              <w:rPr>
                <w:rFonts w:cs="Arial"/>
                <w:sz w:val="16"/>
                <w:szCs w:val="16"/>
                <w:lang w:eastAsia="en-US"/>
              </w:rPr>
            </w:pPr>
            <w:r w:rsidRPr="003F7263">
              <w:rPr>
                <w:sz w:val="16"/>
                <w:szCs w:val="16"/>
              </w:rPr>
              <w:t>UEs supporting NR-DC</w:t>
            </w:r>
          </w:p>
        </w:tc>
      </w:tr>
      <w:tr w:rsidR="00146FD5" w:rsidRPr="003F7263" w14:paraId="6C9B006F"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146FD5" w:rsidRPr="003F7263" w:rsidDel="006221A7" w:rsidRDefault="00146FD5" w:rsidP="00146FD5">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146FD5" w:rsidRPr="003F7263" w:rsidRDefault="00146FD5" w:rsidP="00146FD5">
            <w:pPr>
              <w:pStyle w:val="TAL"/>
              <w:keepNext w:val="0"/>
              <w:keepLines w:val="0"/>
              <w:rPr>
                <w:rFonts w:cs="Arial"/>
                <w:sz w:val="16"/>
                <w:szCs w:val="16"/>
                <w:lang w:eastAsia="en-US"/>
              </w:rPr>
            </w:pPr>
          </w:p>
        </w:tc>
      </w:tr>
      <w:tr w:rsidR="00146FD5" w:rsidRPr="003F7263" w14:paraId="1D2C962B"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146FD5" w:rsidRPr="003F7263" w:rsidRDefault="00146FD5" w:rsidP="00146FD5">
            <w:pPr>
              <w:pStyle w:val="TAL"/>
              <w:keepNext w:val="0"/>
              <w:keepLines w:val="0"/>
              <w:rPr>
                <w:rFonts w:cs="Arial"/>
                <w:color w:val="000000"/>
                <w:sz w:val="16"/>
                <w:szCs w:val="16"/>
                <w:lang w:eastAsia="en-US"/>
              </w:rPr>
            </w:pPr>
            <w:r w:rsidRPr="003F7263">
              <w:rPr>
                <w:rFonts w:cs="Arial"/>
                <w:sz w:val="16"/>
                <w:szCs w:val="16"/>
                <w:lang w:eastAsia="en-US"/>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E5F157B"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D684D1B"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562DFB2" w14:textId="77777777" w:rsidR="00146FD5" w:rsidRPr="003F7263" w:rsidRDefault="00146FD5" w:rsidP="00146FD5">
            <w:pPr>
              <w:pStyle w:val="TAL"/>
              <w:keepNext w:val="0"/>
              <w:keepLines w:val="0"/>
              <w:rPr>
                <w:rFonts w:cs="Arial"/>
                <w:sz w:val="16"/>
                <w:szCs w:val="16"/>
                <w:lang w:eastAsia="en-US"/>
              </w:rPr>
            </w:pPr>
          </w:p>
        </w:tc>
      </w:tr>
      <w:tr w:rsidR="00146FD5" w:rsidRPr="003F7263" w14:paraId="319D1FF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146FD5" w:rsidRPr="003F7263" w:rsidRDefault="00146FD5" w:rsidP="00146FD5">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146FD5" w:rsidRPr="003F7263" w:rsidRDefault="00146FD5" w:rsidP="00146FD5">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146FD5" w:rsidRPr="003F7263" w:rsidDel="006221A7" w:rsidRDefault="00146FD5" w:rsidP="00146FD5">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146FD5" w:rsidRPr="003F7263" w:rsidRDefault="00146FD5" w:rsidP="00146FD5">
            <w:pPr>
              <w:pStyle w:val="TAL"/>
              <w:keepNext w:val="0"/>
              <w:keepLines w:val="0"/>
              <w:rPr>
                <w:rFonts w:cs="Arial"/>
                <w:b/>
                <w:sz w:val="16"/>
                <w:szCs w:val="16"/>
                <w:lang w:eastAsia="en-US"/>
              </w:rPr>
            </w:pPr>
          </w:p>
        </w:tc>
      </w:tr>
      <w:tr w:rsidR="00146FD5" w:rsidRPr="003F7263" w14:paraId="5E4F77A5"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146FD5" w:rsidRPr="003F7263" w:rsidRDefault="00146FD5" w:rsidP="00146FD5">
            <w:pPr>
              <w:pStyle w:val="TAL"/>
              <w:keepNext w:val="0"/>
              <w:keepLines w:val="0"/>
              <w:rPr>
                <w:rFonts w:cs="Arial"/>
                <w:color w:val="000000"/>
                <w:sz w:val="16"/>
                <w:szCs w:val="16"/>
                <w:lang w:eastAsia="en-US"/>
              </w:rPr>
            </w:pPr>
            <w:r w:rsidRPr="003F7263">
              <w:rPr>
                <w:rFonts w:cs="Arial"/>
                <w:sz w:val="16"/>
                <w:szCs w:val="16"/>
                <w:lang w:eastAsia="en-US"/>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D3ECA63" w14:textId="77777777" w:rsidR="00146FD5" w:rsidRPr="003F7263" w:rsidRDefault="00146FD5" w:rsidP="00146FD5">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6EAE5C9"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C7E249E" w14:textId="77777777" w:rsidR="00146FD5" w:rsidRPr="003F7263" w:rsidRDefault="00146FD5" w:rsidP="00146FD5">
            <w:pPr>
              <w:pStyle w:val="TAL"/>
              <w:keepNext w:val="0"/>
              <w:keepLines w:val="0"/>
              <w:rPr>
                <w:rFonts w:cs="Arial"/>
                <w:sz w:val="16"/>
                <w:szCs w:val="16"/>
                <w:lang w:eastAsia="en-US"/>
              </w:rPr>
            </w:pPr>
          </w:p>
        </w:tc>
      </w:tr>
      <w:tr w:rsidR="00146FD5" w:rsidRPr="003F7263" w14:paraId="25173021"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AB4F9B6" w14:textId="069C101F" w:rsidR="00146FD5" w:rsidRPr="003F7263" w:rsidRDefault="00146FD5" w:rsidP="00146FD5">
            <w:pPr>
              <w:pStyle w:val="TAL"/>
              <w:keepNext w:val="0"/>
              <w:keepLines w:val="0"/>
              <w:rPr>
                <w:rFonts w:cs="Arial"/>
                <w:sz w:val="16"/>
                <w:szCs w:val="16"/>
                <w:lang w:eastAsia="en-US"/>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BDCA1FF" w14:textId="2C231C3A" w:rsidR="00146FD5" w:rsidRPr="003F7263" w:rsidRDefault="00146FD5" w:rsidP="00146FD5">
            <w:pPr>
              <w:pStyle w:val="TAL"/>
              <w:keepNext w:val="0"/>
              <w:keepLines w:val="0"/>
              <w:rPr>
                <w:rFonts w:cs="Arial"/>
                <w:sz w:val="16"/>
                <w:szCs w:val="16"/>
                <w:lang w:eastAsia="en-US"/>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3F7640" w14:textId="77777777" w:rsidR="00146FD5" w:rsidRPr="003F7263" w:rsidRDefault="00146FD5" w:rsidP="00146FD5">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FA83B15" w14:textId="77777777" w:rsidR="00146FD5" w:rsidRPr="003F7263" w:rsidRDefault="00146FD5" w:rsidP="00146FD5">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3EF798E" w14:textId="77777777" w:rsidR="00146FD5" w:rsidRPr="003F7263" w:rsidRDefault="00146FD5" w:rsidP="00146FD5">
            <w:pPr>
              <w:pStyle w:val="TAL"/>
              <w:keepNext w:val="0"/>
              <w:keepLines w:val="0"/>
              <w:rPr>
                <w:rFonts w:cs="Arial"/>
                <w:sz w:val="16"/>
                <w:szCs w:val="16"/>
                <w:lang w:eastAsia="en-US"/>
              </w:rPr>
            </w:pPr>
          </w:p>
        </w:tc>
      </w:tr>
      <w:tr w:rsidR="00146FD5" w:rsidRPr="003F7263" w14:paraId="492B9A66"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F4EE390" w14:textId="59FEA1EE" w:rsidR="00146FD5" w:rsidRPr="003F7263" w:rsidRDefault="00146FD5" w:rsidP="00146FD5">
            <w:pPr>
              <w:pStyle w:val="TAL"/>
              <w:keepNext w:val="0"/>
              <w:keepLines w:val="0"/>
              <w:rPr>
                <w:rFonts w:cs="Arial"/>
                <w:sz w:val="16"/>
                <w:szCs w:val="16"/>
                <w:lang w:eastAsia="en-US"/>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07CE0A8" w14:textId="1896FE88" w:rsidR="00146FD5" w:rsidRPr="003F7263" w:rsidRDefault="00146FD5" w:rsidP="00146FD5">
            <w:pPr>
              <w:pStyle w:val="TAL"/>
              <w:keepNext w:val="0"/>
              <w:keepLines w:val="0"/>
              <w:rPr>
                <w:rFonts w:cs="Arial"/>
                <w:sz w:val="16"/>
                <w:szCs w:val="16"/>
                <w:lang w:eastAsia="en-US"/>
              </w:rPr>
            </w:pPr>
            <w:r w:rsidRPr="00944C32">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36299" w14:textId="73AF5D6D" w:rsidR="00146FD5" w:rsidRPr="003F7263" w:rsidRDefault="00146FD5" w:rsidP="00146FD5">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A720D" w14:textId="361A9941" w:rsidR="00146FD5" w:rsidRPr="003F7263" w:rsidRDefault="00146FD5" w:rsidP="00146FD5">
            <w:pPr>
              <w:pStyle w:val="TAL"/>
              <w:keepNext w:val="0"/>
              <w:keepLines w:val="0"/>
              <w:jc w:val="center"/>
              <w:rPr>
                <w:rFonts w:cs="Arial"/>
                <w:sz w:val="16"/>
                <w:szCs w:val="16"/>
                <w:lang w:eastAsia="en-US"/>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8E66132" w14:textId="7E93D299" w:rsidR="00146FD5" w:rsidRPr="003F7263" w:rsidRDefault="00146FD5" w:rsidP="00146FD5">
            <w:pPr>
              <w:pStyle w:val="TAL"/>
              <w:keepNext w:val="0"/>
              <w:keepLines w:val="0"/>
              <w:rPr>
                <w:rFonts w:cs="Arial"/>
                <w:sz w:val="16"/>
                <w:szCs w:val="16"/>
                <w:lang w:eastAsia="en-US"/>
              </w:rPr>
            </w:pPr>
            <w:r w:rsidRPr="00944C32">
              <w:rPr>
                <w:rFonts w:cs="Arial"/>
                <w:sz w:val="16"/>
                <w:szCs w:val="16"/>
              </w:rPr>
              <w:t>UEs supporting 5G Core and EN-DC with NR shared spectrum channel access</w:t>
            </w:r>
          </w:p>
        </w:tc>
      </w:tr>
      <w:tr w:rsidR="00146FD5" w:rsidRPr="003F7263" w14:paraId="321BA240"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9665236" w14:textId="080338E9" w:rsidR="00146FD5" w:rsidRPr="003F7263" w:rsidRDefault="00146FD5" w:rsidP="00146FD5">
            <w:pPr>
              <w:pStyle w:val="TAL"/>
              <w:keepNext w:val="0"/>
              <w:keepLines w:val="0"/>
              <w:rPr>
                <w:rFonts w:cs="Arial"/>
                <w:sz w:val="16"/>
                <w:szCs w:val="16"/>
                <w:lang w:eastAsia="en-US"/>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56CCDF6" w14:textId="7EAB09E6" w:rsidR="00146FD5" w:rsidRPr="003F7263" w:rsidRDefault="00146FD5" w:rsidP="00146FD5">
            <w:pPr>
              <w:pStyle w:val="TAL"/>
              <w:keepNext w:val="0"/>
              <w:keepLines w:val="0"/>
              <w:rPr>
                <w:rFonts w:cs="Arial"/>
                <w:sz w:val="16"/>
                <w:szCs w:val="16"/>
                <w:lang w:eastAsia="en-US"/>
              </w:rPr>
            </w:pPr>
            <w:r w:rsidRPr="00944C32">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26493B" w14:textId="02A7B2CC" w:rsidR="00146FD5" w:rsidRPr="003F7263" w:rsidRDefault="00146FD5" w:rsidP="00146FD5">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447CE" w14:textId="510535FC" w:rsidR="00146FD5" w:rsidRPr="003F7263" w:rsidRDefault="00146FD5" w:rsidP="00146FD5">
            <w:pPr>
              <w:pStyle w:val="TAL"/>
              <w:keepNext w:val="0"/>
              <w:keepLines w:val="0"/>
              <w:jc w:val="center"/>
              <w:rPr>
                <w:rFonts w:cs="Arial"/>
                <w:sz w:val="16"/>
                <w:szCs w:val="16"/>
                <w:lang w:eastAsia="en-US"/>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FD38ED7" w14:textId="1611B77C" w:rsidR="00146FD5" w:rsidRPr="003F7263" w:rsidRDefault="00146FD5" w:rsidP="00146FD5">
            <w:pPr>
              <w:pStyle w:val="TAL"/>
              <w:keepNext w:val="0"/>
              <w:keepLines w:val="0"/>
              <w:rPr>
                <w:rFonts w:cs="Arial"/>
                <w:sz w:val="16"/>
                <w:szCs w:val="16"/>
                <w:lang w:eastAsia="en-US"/>
              </w:rPr>
            </w:pPr>
            <w:r w:rsidRPr="00944C32">
              <w:rPr>
                <w:sz w:val="16"/>
                <w:szCs w:val="16"/>
              </w:rPr>
              <w:t>UEs supporting 5G Core and NR-DC with NR shared spectrum channel access</w:t>
            </w:r>
          </w:p>
        </w:tc>
      </w:tr>
      <w:tr w:rsidR="00146FD5" w:rsidRPr="003F7263" w14:paraId="72EB37D5" w14:textId="77777777" w:rsidTr="003B0A24">
        <w:trPr>
          <w:gridAfter w:val="4"/>
          <w:wAfter w:w="214" w:type="dxa"/>
          <w:jc w:val="center"/>
        </w:trPr>
        <w:tc>
          <w:tcPr>
            <w:tcW w:w="1062" w:type="dxa"/>
            <w:gridSpan w:val="2"/>
            <w:tcBorders>
              <w:bottom w:val="single" w:sz="4" w:space="0" w:color="auto"/>
            </w:tcBorders>
            <w:shd w:val="clear" w:color="auto" w:fill="BFBFBF"/>
          </w:tcPr>
          <w:p w14:paraId="29ADE243" w14:textId="22459C7E" w:rsidR="00146FD5" w:rsidRPr="003F7263" w:rsidRDefault="00146FD5" w:rsidP="00146FD5">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
          <w:p w14:paraId="0ECDFEB5" w14:textId="77777777" w:rsidR="00146FD5" w:rsidRPr="003F7263" w:rsidRDefault="00146FD5" w:rsidP="00146FD5">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0FB11B7B" w14:textId="77777777" w:rsidR="00146FD5" w:rsidRPr="003F7263" w:rsidRDefault="00146FD5" w:rsidP="00146FD5">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877FA3A" w14:textId="77777777" w:rsidR="00146FD5" w:rsidRPr="003F7263" w:rsidRDefault="00146FD5" w:rsidP="00146FD5">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4DC753EB" w14:textId="77777777" w:rsidR="00146FD5" w:rsidRPr="003F7263" w:rsidRDefault="00146FD5" w:rsidP="00146FD5">
            <w:pPr>
              <w:spacing w:after="0"/>
              <w:rPr>
                <w:rFonts w:ascii="Arial" w:hAnsi="Arial" w:cs="Arial"/>
                <w:sz w:val="16"/>
                <w:szCs w:val="16"/>
              </w:rPr>
            </w:pPr>
          </w:p>
        </w:tc>
      </w:tr>
      <w:tr w:rsidR="00146FD5" w:rsidRPr="003F7263" w14:paraId="5DBE7C1D" w14:textId="77777777" w:rsidTr="003B0A24">
        <w:trPr>
          <w:gridAfter w:val="4"/>
          <w:wAfter w:w="214" w:type="dxa"/>
          <w:jc w:val="center"/>
        </w:trPr>
        <w:tc>
          <w:tcPr>
            <w:tcW w:w="1062" w:type="dxa"/>
            <w:gridSpan w:val="2"/>
            <w:tcBorders>
              <w:bottom w:val="single" w:sz="4" w:space="0" w:color="auto"/>
            </w:tcBorders>
            <w:shd w:val="clear" w:color="auto" w:fill="BFBFBF"/>
          </w:tcPr>
          <w:p w14:paraId="44C9E1F0" w14:textId="77777777" w:rsidR="00146FD5" w:rsidRPr="003F7263" w:rsidRDefault="00146FD5" w:rsidP="00146FD5">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
          <w:p w14:paraId="0FED7BE6" w14:textId="77777777" w:rsidR="00146FD5" w:rsidRPr="003F7263" w:rsidRDefault="00146FD5" w:rsidP="00146FD5">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24B6D383" w14:textId="77777777" w:rsidR="00146FD5" w:rsidRPr="003F7263" w:rsidRDefault="00146FD5" w:rsidP="00146FD5">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4DD21D5" w14:textId="77777777" w:rsidR="00146FD5" w:rsidRPr="003F7263" w:rsidRDefault="00146FD5" w:rsidP="00146FD5">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267A8AC" w14:textId="77777777" w:rsidR="00146FD5" w:rsidRPr="003F7263" w:rsidRDefault="00146FD5" w:rsidP="00146FD5">
            <w:pPr>
              <w:spacing w:after="0"/>
              <w:rPr>
                <w:rFonts w:ascii="Arial" w:hAnsi="Arial" w:cs="Arial"/>
                <w:sz w:val="16"/>
                <w:szCs w:val="16"/>
              </w:rPr>
            </w:pPr>
          </w:p>
        </w:tc>
      </w:tr>
      <w:tr w:rsidR="00146FD5" w:rsidRPr="003F7263" w14:paraId="22FBF3E9" w14:textId="77777777" w:rsidTr="003B0A24">
        <w:trPr>
          <w:gridAfter w:val="4"/>
          <w:wAfter w:w="214" w:type="dxa"/>
          <w:jc w:val="center"/>
        </w:trPr>
        <w:tc>
          <w:tcPr>
            <w:tcW w:w="1062" w:type="dxa"/>
            <w:gridSpan w:val="2"/>
            <w:tcBorders>
              <w:bottom w:val="single" w:sz="4" w:space="0" w:color="auto"/>
            </w:tcBorders>
            <w:shd w:val="clear" w:color="auto" w:fill="D0CECE"/>
          </w:tcPr>
          <w:p w14:paraId="6FAC5620" w14:textId="77777777" w:rsidR="00146FD5" w:rsidRPr="003F7263" w:rsidRDefault="00146FD5" w:rsidP="00146FD5">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
          <w:p w14:paraId="4171088E" w14:textId="77777777" w:rsidR="00146FD5" w:rsidRPr="003F7263" w:rsidRDefault="00146FD5" w:rsidP="00146FD5">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2861FE0A" w14:textId="77777777" w:rsidR="00146FD5" w:rsidRPr="003F7263" w:rsidRDefault="00146FD5" w:rsidP="00146FD5">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525B7FED" w14:textId="77777777" w:rsidR="00146FD5" w:rsidRPr="003F7263" w:rsidRDefault="00146FD5" w:rsidP="00146FD5">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
          <w:p w14:paraId="1B478D14" w14:textId="77777777" w:rsidR="00146FD5" w:rsidRPr="003F7263" w:rsidRDefault="00146FD5" w:rsidP="00146FD5">
            <w:pPr>
              <w:spacing w:after="0"/>
              <w:rPr>
                <w:rFonts w:ascii="Arial" w:hAnsi="Arial" w:cs="Arial"/>
                <w:b/>
                <w:bCs/>
                <w:sz w:val="16"/>
                <w:szCs w:val="16"/>
              </w:rPr>
            </w:pPr>
          </w:p>
        </w:tc>
      </w:tr>
      <w:tr w:rsidR="00146FD5" w:rsidRPr="003F7263" w14:paraId="0F833EA4"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146FD5" w:rsidRPr="003F7263" w:rsidRDefault="00146FD5" w:rsidP="00146FD5">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7690122" w14:textId="77777777" w:rsidR="00146FD5" w:rsidRPr="003F7263" w:rsidRDefault="00146FD5" w:rsidP="00146FD5">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146FD5" w:rsidRPr="003F7263" w:rsidRDefault="00146FD5" w:rsidP="00146FD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146FD5" w:rsidRPr="003F7263" w:rsidRDefault="00146FD5" w:rsidP="00146FD5">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E6338B5" w14:textId="0E744330" w:rsidR="00146FD5" w:rsidRPr="003F7263" w:rsidRDefault="00146FD5" w:rsidP="00146FD5">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146FD5" w:rsidRPr="003F7263" w14:paraId="4267990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146FD5" w:rsidRPr="003F7263" w:rsidRDefault="00146FD5" w:rsidP="00146FD5">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3FE2EE1" w14:textId="77777777" w:rsidR="00146FD5" w:rsidRPr="003F7263" w:rsidRDefault="00146FD5" w:rsidP="00146FD5">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146FD5" w:rsidRPr="003F7263" w:rsidRDefault="00146FD5" w:rsidP="00146FD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146FD5" w:rsidRPr="003F7263" w:rsidRDefault="00146FD5" w:rsidP="00146FD5">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A19FF65" w14:textId="1D423C11" w:rsidR="00146FD5" w:rsidRPr="003F7263" w:rsidRDefault="00146FD5" w:rsidP="00146FD5">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146FD5" w:rsidRPr="003F7263" w14:paraId="472ACF17"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146FD5" w:rsidRPr="003F7263" w:rsidRDefault="00146FD5" w:rsidP="00146FD5">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E823A2B" w14:textId="77777777" w:rsidR="00146FD5" w:rsidRPr="003F7263" w:rsidRDefault="00146FD5" w:rsidP="00146FD5">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146FD5" w:rsidRPr="003F7263" w:rsidRDefault="00146FD5" w:rsidP="00146FD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146FD5" w:rsidRPr="003F7263" w:rsidRDefault="00146FD5" w:rsidP="00146FD5">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C21C90D" w14:textId="1107116D" w:rsidR="00146FD5" w:rsidRPr="003F7263" w:rsidRDefault="00146FD5" w:rsidP="00146FD5">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146FD5" w:rsidRPr="003F7263" w14:paraId="2B69BA36"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146FD5" w:rsidRPr="003F7263" w:rsidRDefault="00146FD5" w:rsidP="00146FD5">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146FD5" w:rsidRPr="003F7263" w:rsidRDefault="00146FD5" w:rsidP="00146FD5">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146FD5" w:rsidRPr="003F7263" w:rsidRDefault="00146FD5" w:rsidP="00146FD5">
            <w:pPr>
              <w:overflowPunct/>
              <w:autoSpaceDE/>
              <w:autoSpaceDN/>
              <w:adjustRightInd/>
              <w:spacing w:after="0"/>
              <w:textAlignment w:val="auto"/>
              <w:rPr>
                <w:rFonts w:ascii="Arial" w:eastAsia="SimSun" w:hAnsi="Arial" w:cs="Arial"/>
                <w:b/>
                <w:bCs/>
                <w:sz w:val="16"/>
                <w:szCs w:val="16"/>
                <w:lang w:eastAsia="en-US"/>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146FD5" w:rsidRPr="003F7263" w:rsidRDefault="00146FD5" w:rsidP="00146FD5">
            <w:pPr>
              <w:overflowPunct/>
              <w:autoSpaceDE/>
              <w:autoSpaceDN/>
              <w:adjustRightInd/>
              <w:spacing w:after="0"/>
              <w:textAlignment w:val="auto"/>
              <w:rPr>
                <w:rFonts w:ascii="Arial" w:eastAsia="SimSun" w:hAnsi="Arial" w:cs="Arial"/>
                <w:b/>
                <w:bCs/>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146FD5" w:rsidRPr="003F7263" w:rsidRDefault="00146FD5" w:rsidP="00146FD5">
            <w:pPr>
              <w:overflowPunct/>
              <w:autoSpaceDE/>
              <w:autoSpaceDN/>
              <w:adjustRightInd/>
              <w:spacing w:after="0"/>
              <w:textAlignment w:val="auto"/>
              <w:rPr>
                <w:rFonts w:ascii="Arial" w:eastAsia="SimSun" w:hAnsi="Arial" w:cs="Arial"/>
                <w:b/>
                <w:bCs/>
                <w:sz w:val="16"/>
                <w:szCs w:val="16"/>
                <w:lang w:eastAsia="en-US"/>
              </w:rPr>
            </w:pPr>
          </w:p>
        </w:tc>
      </w:tr>
      <w:tr w:rsidR="00146FD5" w:rsidRPr="003F7263" w14:paraId="79ECE9B5"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146FD5" w:rsidRPr="003F7263" w:rsidRDefault="00146FD5" w:rsidP="00146FD5">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7E070A8" w14:textId="77777777" w:rsidR="00146FD5" w:rsidRPr="003F7263" w:rsidRDefault="00146FD5" w:rsidP="00146FD5">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146FD5" w:rsidRPr="003F7263" w:rsidRDefault="00146FD5" w:rsidP="00146FD5">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146FD5" w:rsidRPr="003F7263" w:rsidRDefault="00146FD5" w:rsidP="00146FD5">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6B2F1A3" w14:textId="61F2A0BB" w:rsidR="00146FD5" w:rsidRPr="003F7263" w:rsidRDefault="00146FD5" w:rsidP="00146FD5">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146FD5" w:rsidRPr="003F7263" w14:paraId="25D5F545"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146FD5" w:rsidRPr="003F7263" w:rsidRDefault="00146FD5" w:rsidP="00146FD5">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6B764B6" w14:textId="77777777" w:rsidR="00146FD5" w:rsidRPr="003F7263" w:rsidRDefault="00146FD5" w:rsidP="00146FD5">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146FD5" w:rsidRPr="003F7263" w:rsidRDefault="00146FD5" w:rsidP="00146FD5">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146FD5" w:rsidRPr="003F7263" w:rsidRDefault="00146FD5" w:rsidP="00146FD5">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DC6FC9E" w14:textId="26611784" w:rsidR="00146FD5" w:rsidRPr="003F7263" w:rsidRDefault="00146FD5" w:rsidP="00146FD5">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146FD5" w:rsidRPr="003F7263" w14:paraId="17A13B6C"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146FD5" w:rsidRPr="003F7263" w:rsidRDefault="00146FD5" w:rsidP="00146FD5">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49B3C81" w14:textId="77777777" w:rsidR="00146FD5" w:rsidRPr="003F7263" w:rsidRDefault="00146FD5" w:rsidP="00146FD5">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146FD5" w:rsidRPr="003F7263" w:rsidRDefault="00146FD5" w:rsidP="00146FD5">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146FD5" w:rsidRPr="003F7263" w:rsidRDefault="00146FD5" w:rsidP="00146FD5">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5A05E8" w14:textId="1F26F77E" w:rsidR="00146FD5" w:rsidRPr="003F7263" w:rsidRDefault="00146FD5" w:rsidP="00146FD5">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146FD5" w:rsidRPr="003F7263" w14:paraId="560D27B2" w14:textId="77777777" w:rsidTr="003B0A24">
        <w:trPr>
          <w:gridAfter w:val="4"/>
          <w:wAfter w:w="214" w:type="dxa"/>
          <w:jc w:val="center"/>
        </w:trPr>
        <w:tc>
          <w:tcPr>
            <w:tcW w:w="1062" w:type="dxa"/>
            <w:gridSpan w:val="2"/>
            <w:tcBorders>
              <w:bottom w:val="single" w:sz="4" w:space="0" w:color="auto"/>
            </w:tcBorders>
            <w:shd w:val="clear" w:color="auto" w:fill="E7E6E6"/>
          </w:tcPr>
          <w:p w14:paraId="1F71632C" w14:textId="77777777" w:rsidR="00146FD5" w:rsidRPr="003F7263" w:rsidRDefault="00146FD5" w:rsidP="00146FD5">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
          <w:p w14:paraId="5BF646A8" w14:textId="77777777" w:rsidR="00146FD5" w:rsidRPr="003F7263" w:rsidRDefault="00146FD5" w:rsidP="00146FD5">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1201734D" w14:textId="77777777" w:rsidR="00146FD5" w:rsidRPr="003F7263" w:rsidRDefault="00146FD5" w:rsidP="00146FD5">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5CB10366" w14:textId="77777777" w:rsidR="00146FD5" w:rsidRPr="003F7263" w:rsidRDefault="00146FD5" w:rsidP="00146FD5">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
          <w:p w14:paraId="0DDC4343" w14:textId="77777777" w:rsidR="00146FD5" w:rsidRPr="003F7263" w:rsidRDefault="00146FD5" w:rsidP="00146FD5">
            <w:pPr>
              <w:spacing w:after="0"/>
              <w:rPr>
                <w:rFonts w:ascii="Arial" w:hAnsi="Arial" w:cs="Arial"/>
                <w:sz w:val="16"/>
                <w:szCs w:val="16"/>
              </w:rPr>
            </w:pPr>
          </w:p>
        </w:tc>
      </w:tr>
      <w:tr w:rsidR="00146FD5" w:rsidRPr="003F7263" w14:paraId="3908E77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146FD5" w:rsidRPr="003F7263" w:rsidRDefault="00146FD5" w:rsidP="00146FD5">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8B76E6B" w14:textId="77777777" w:rsidR="00146FD5" w:rsidRPr="003F7263" w:rsidRDefault="00146FD5" w:rsidP="00146FD5">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146FD5" w:rsidRPr="003F7263" w:rsidRDefault="00146FD5" w:rsidP="00146FD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5566550" w14:textId="77777777" w:rsidR="00146FD5" w:rsidRPr="003F7263" w:rsidRDefault="00146FD5" w:rsidP="00146FD5">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7992FE" w14:textId="77777777" w:rsidR="00146FD5" w:rsidRPr="003F7263" w:rsidRDefault="00146FD5" w:rsidP="00146FD5">
            <w:pPr>
              <w:pStyle w:val="TAL"/>
              <w:keepNext w:val="0"/>
              <w:keepLines w:val="0"/>
              <w:rPr>
                <w:rFonts w:cs="Arial"/>
                <w:sz w:val="16"/>
                <w:szCs w:val="16"/>
              </w:rPr>
            </w:pPr>
            <w:r w:rsidRPr="003F7263">
              <w:rPr>
                <w:bCs/>
                <w:sz w:val="16"/>
                <w:szCs w:val="16"/>
              </w:rPr>
              <w:t>UEs supporting EN-DC</w:t>
            </w:r>
          </w:p>
        </w:tc>
      </w:tr>
      <w:tr w:rsidR="00146FD5" w:rsidRPr="003F7263" w14:paraId="3CDCEB79"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146FD5" w:rsidRPr="00816C6A" w:rsidRDefault="00146FD5" w:rsidP="00146FD5">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0446E10" w14:textId="77777777" w:rsidR="00146FD5" w:rsidRPr="003F7263" w:rsidRDefault="00146FD5" w:rsidP="00146FD5">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146FD5" w:rsidRPr="003F7263" w:rsidRDefault="00146FD5" w:rsidP="00146FD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9882394" w14:textId="77777777" w:rsidR="00146FD5" w:rsidRPr="003F7263" w:rsidRDefault="00146FD5" w:rsidP="00146FD5">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6C98AC1" w14:textId="77777777" w:rsidR="00146FD5" w:rsidRPr="003F7263" w:rsidRDefault="00146FD5" w:rsidP="00146FD5">
            <w:pPr>
              <w:pStyle w:val="TAL"/>
              <w:keepNext w:val="0"/>
              <w:keepLines w:val="0"/>
              <w:rPr>
                <w:bCs/>
                <w:sz w:val="16"/>
                <w:szCs w:val="16"/>
              </w:rPr>
            </w:pPr>
            <w:r w:rsidRPr="003F7263">
              <w:rPr>
                <w:sz w:val="16"/>
                <w:szCs w:val="16"/>
              </w:rPr>
              <w:t>UEs supporting NR-DC</w:t>
            </w:r>
          </w:p>
        </w:tc>
      </w:tr>
      <w:tr w:rsidR="00146FD5" w:rsidRPr="003F7263" w14:paraId="76BC5043"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30F3B2C" w14:textId="7E2232FA" w:rsidR="00146FD5" w:rsidRPr="003F7263" w:rsidRDefault="00146FD5" w:rsidP="00146FD5">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A5DAA33" w14:textId="010AA8BF" w:rsidR="00146FD5" w:rsidRPr="003F7263" w:rsidRDefault="00146FD5" w:rsidP="00146FD5">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574E9A" w14:textId="10F847AF" w:rsidR="00146FD5" w:rsidRPr="003F7263" w:rsidRDefault="00146FD5" w:rsidP="00146FD5">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596234E2" w:rsidR="00146FD5" w:rsidRPr="003F7263" w:rsidRDefault="00146FD5" w:rsidP="00146FD5">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2B28C46" w14:textId="2793B229" w:rsidR="00146FD5" w:rsidRPr="003F7263" w:rsidRDefault="00146FD5" w:rsidP="00146FD5">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146FD5" w:rsidRPr="003F7263" w14:paraId="64D02E41"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146FD5" w:rsidRPr="003F7263" w:rsidRDefault="00146FD5" w:rsidP="00146FD5">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146FD5" w:rsidRPr="003F7263" w:rsidRDefault="00146FD5" w:rsidP="00146FD5">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146FD5" w:rsidRPr="003F7263" w:rsidRDefault="00146FD5" w:rsidP="00146FD5">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146FD5" w:rsidRPr="003F7263" w:rsidRDefault="00146FD5" w:rsidP="00146FD5">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146FD5" w:rsidRPr="003F7263" w:rsidRDefault="00146FD5" w:rsidP="00146FD5">
            <w:pPr>
              <w:pStyle w:val="TAL"/>
              <w:keepNext w:val="0"/>
              <w:keepLines w:val="0"/>
              <w:rPr>
                <w:sz w:val="16"/>
                <w:szCs w:val="16"/>
              </w:rPr>
            </w:pPr>
          </w:p>
        </w:tc>
      </w:tr>
      <w:tr w:rsidR="00146FD5" w:rsidRPr="003F7263" w14:paraId="27D71414"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A7C4B51" w14:textId="3458CA82" w:rsidR="00146FD5" w:rsidRPr="003F7263" w:rsidRDefault="00146FD5" w:rsidP="00146FD5">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D6248DA" w14:textId="4D5DBEEF" w:rsidR="00146FD5" w:rsidRPr="003F7263" w:rsidRDefault="00146FD5" w:rsidP="00146FD5">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146FD5" w:rsidRPr="003F7263" w:rsidRDefault="00146FD5" w:rsidP="00146FD5">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7658FE6" w14:textId="1047ED71" w:rsidR="00146FD5" w:rsidRDefault="00146FD5" w:rsidP="00146FD5">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E4E2B11" w14:textId="1956FC3A" w:rsidR="00146FD5" w:rsidRPr="003F7263" w:rsidRDefault="00146FD5" w:rsidP="00146FD5">
            <w:pPr>
              <w:pStyle w:val="TAL"/>
              <w:keepNext w:val="0"/>
              <w:keepLines w:val="0"/>
              <w:rPr>
                <w:sz w:val="16"/>
                <w:szCs w:val="16"/>
              </w:rPr>
            </w:pPr>
            <w:r w:rsidRPr="00F5412C">
              <w:rPr>
                <w:sz w:val="16"/>
                <w:szCs w:val="16"/>
              </w:rPr>
              <w:t>UEs supporting EN-DC and Idle/Inactive Measurements</w:t>
            </w:r>
          </w:p>
        </w:tc>
      </w:tr>
      <w:tr w:rsidR="00146FD5" w:rsidRPr="003F7263" w14:paraId="5E40C08B"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6EC34C1" w14:textId="3916F052" w:rsidR="00146FD5" w:rsidRPr="003F7263" w:rsidRDefault="00146FD5" w:rsidP="00146FD5">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EB09A12" w14:textId="400E5CEB" w:rsidR="00146FD5" w:rsidRPr="003F7263" w:rsidRDefault="00146FD5" w:rsidP="00146FD5">
            <w:pPr>
              <w:pStyle w:val="TAL"/>
              <w:keepNext w:val="0"/>
              <w:keepLines w:val="0"/>
              <w:rPr>
                <w:bCs/>
                <w:sz w:val="16"/>
                <w:szCs w:val="16"/>
              </w:rPr>
            </w:pPr>
            <w:r w:rsidRPr="00F5412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146FD5" w:rsidRPr="003F7263" w:rsidRDefault="00146FD5" w:rsidP="00146FD5">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BF70A2" w14:textId="1093D985" w:rsidR="00146FD5" w:rsidRDefault="00146FD5" w:rsidP="00146FD5">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D50C274" w14:textId="5A747EE4" w:rsidR="00146FD5" w:rsidRPr="003F7263" w:rsidRDefault="00146FD5" w:rsidP="00146FD5">
            <w:pPr>
              <w:pStyle w:val="TAL"/>
              <w:keepNext w:val="0"/>
              <w:keepLines w:val="0"/>
              <w:rPr>
                <w:sz w:val="16"/>
                <w:szCs w:val="16"/>
              </w:rPr>
            </w:pPr>
            <w:r w:rsidRPr="00F5412C">
              <w:rPr>
                <w:sz w:val="16"/>
                <w:szCs w:val="16"/>
              </w:rPr>
              <w:t>UEs supporting EN-DC and Idle/Inactive Measurements</w:t>
            </w:r>
          </w:p>
        </w:tc>
      </w:tr>
      <w:tr w:rsidR="00146FD5" w:rsidRPr="003F7263" w14:paraId="51EB1DEE"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A0332F4" w14:textId="4234C4E6" w:rsidR="00146FD5" w:rsidRPr="003F7263" w:rsidRDefault="00146FD5" w:rsidP="00146FD5">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7C6A6C2" w14:textId="7D727DBF" w:rsidR="00146FD5" w:rsidRPr="003F7263" w:rsidRDefault="00146FD5" w:rsidP="00146FD5">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146FD5" w:rsidRPr="003F7263" w:rsidRDefault="00146FD5" w:rsidP="00146FD5">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3FDDEB" w14:textId="7087A953" w:rsidR="00146FD5" w:rsidRDefault="00146FD5" w:rsidP="00146FD5">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316B39" w14:textId="1F77C9E5" w:rsidR="00146FD5" w:rsidRPr="003F7263" w:rsidRDefault="00146FD5" w:rsidP="00146FD5">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46FD5" w:rsidRPr="003F7263" w14:paraId="783E6935"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146FD5" w:rsidRPr="003F7263" w:rsidRDefault="00146FD5" w:rsidP="00146FD5">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709CFA0" w14:textId="7E5E8B1F" w:rsidR="00146FD5" w:rsidRPr="003F7263" w:rsidRDefault="00146FD5" w:rsidP="00146FD5">
            <w:pPr>
              <w:pStyle w:val="TAL"/>
              <w:keepNext w:val="0"/>
              <w:keepLines w:val="0"/>
              <w:rPr>
                <w:b/>
                <w:sz w:val="16"/>
                <w:szCs w:val="16"/>
              </w:rPr>
            </w:pPr>
            <w:r w:rsidRPr="003F7263">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146FD5" w:rsidRPr="003F7263" w:rsidRDefault="00146FD5" w:rsidP="00146FD5">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49061B8" w14:textId="6BFAB52C" w:rsidR="00146FD5" w:rsidRPr="003F7263" w:rsidRDefault="00146FD5" w:rsidP="00146FD5">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201C062" w14:textId="349F290E" w:rsidR="00146FD5" w:rsidRPr="003F7263" w:rsidRDefault="00146FD5" w:rsidP="00146FD5">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46FD5" w:rsidRPr="003F7263" w14:paraId="7A05B392"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6E1A819" w14:textId="57353D3F" w:rsidR="00146FD5" w:rsidRPr="003F7263" w:rsidRDefault="00146FD5" w:rsidP="00146FD5">
            <w:pPr>
              <w:pStyle w:val="TAL"/>
              <w:keepNext w:val="0"/>
              <w:keepLines w:val="0"/>
              <w:rPr>
                <w:bCs/>
                <w:sz w:val="16"/>
                <w:szCs w:val="16"/>
              </w:rPr>
            </w:pPr>
            <w:r>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9FA9FF3" w14:textId="307B6EEE" w:rsidR="00146FD5" w:rsidRPr="003F7263" w:rsidRDefault="00146FD5" w:rsidP="00146FD5">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6ED6F116" w14:textId="0A5B8086" w:rsidR="00146FD5" w:rsidRPr="003F7263" w:rsidRDefault="00146FD5" w:rsidP="00146FD5">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EBC198" w14:textId="5E931BF5" w:rsidR="00146FD5" w:rsidRPr="00A10F17" w:rsidRDefault="00146FD5" w:rsidP="00146FD5">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D6EAD92" w14:textId="0239C143" w:rsidR="00146FD5" w:rsidRPr="003F7263" w:rsidRDefault="00146FD5" w:rsidP="00146FD5">
            <w:pPr>
              <w:pStyle w:val="TAL"/>
              <w:keepNext w:val="0"/>
              <w:keepLines w:val="0"/>
              <w:rPr>
                <w:sz w:val="16"/>
                <w:szCs w:val="16"/>
              </w:rPr>
            </w:pPr>
            <w:r>
              <w:rPr>
                <w:sz w:val="16"/>
                <w:szCs w:val="16"/>
                <w:lang w:val="fr-FR"/>
              </w:rPr>
              <w:t>UEs supporting 5G Core, E-UTRA and Idle/Inactive Measurements</w:t>
            </w:r>
          </w:p>
        </w:tc>
      </w:tr>
      <w:tr w:rsidR="00146FD5" w:rsidRPr="003F7263" w14:paraId="47CE487D"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62DAFF3" w14:textId="7CB7C7EE" w:rsidR="00146FD5" w:rsidRPr="003F7263" w:rsidRDefault="00146FD5" w:rsidP="00146FD5">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C3C6EF" w14:textId="317DF631" w:rsidR="00146FD5" w:rsidRPr="003F7263" w:rsidRDefault="00146FD5" w:rsidP="00146FD5">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0EB38782" w14:textId="485A829A" w:rsidR="00146FD5" w:rsidRPr="003F7263" w:rsidRDefault="00146FD5" w:rsidP="00146FD5">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862410C" w14:textId="17C75885" w:rsidR="00146FD5" w:rsidRPr="00A10F17" w:rsidRDefault="00146FD5" w:rsidP="00146FD5">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C663364" w14:textId="6C7B6FA9" w:rsidR="00146FD5" w:rsidRPr="003F7263" w:rsidRDefault="00146FD5" w:rsidP="00146FD5">
            <w:pPr>
              <w:pStyle w:val="TAL"/>
              <w:keepNext w:val="0"/>
              <w:keepLines w:val="0"/>
              <w:rPr>
                <w:sz w:val="16"/>
                <w:szCs w:val="16"/>
              </w:rPr>
            </w:pPr>
            <w:r>
              <w:rPr>
                <w:sz w:val="16"/>
                <w:szCs w:val="16"/>
                <w:lang w:val="fr-FR"/>
              </w:rPr>
              <w:t>UEs supporting 5GC Core, E-UTRA and Idle/Inactive Measurements</w:t>
            </w:r>
          </w:p>
        </w:tc>
      </w:tr>
      <w:tr w:rsidR="003B0A24" w:rsidRPr="003F7263" w14:paraId="6B8410F8"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198AEE5" w14:textId="3D9D4B6B" w:rsidR="003B0A24" w:rsidRDefault="003B0A24" w:rsidP="003B0A24">
            <w:pPr>
              <w:pStyle w:val="TAL"/>
              <w:keepNext w:val="0"/>
              <w:keepLines w:val="0"/>
              <w:rPr>
                <w:sz w:val="16"/>
                <w:szCs w:val="16"/>
                <w:lang w:val="fr-FR"/>
              </w:rPr>
            </w:pPr>
            <w:r w:rsidRPr="00E079CC">
              <w:rPr>
                <w:sz w:val="16"/>
                <w:szCs w:val="16"/>
                <w:lang w:val="fr-FR"/>
              </w:rPr>
              <w:lastRenderedPageBreak/>
              <w:t>8.2.6.4.3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97A7D34" w14:textId="56631306" w:rsidR="003B0A24" w:rsidRDefault="003B0A24" w:rsidP="003B0A24">
            <w:pPr>
              <w:pStyle w:val="TAL"/>
              <w:keepNext w:val="0"/>
              <w:keepLines w:val="0"/>
              <w:rPr>
                <w:sz w:val="16"/>
                <w:szCs w:val="16"/>
                <w:lang w:val="fr-FR"/>
              </w:rPr>
            </w:pPr>
            <w:r w:rsidRPr="00E079CC">
              <w:rPr>
                <w:sz w:val="16"/>
                <w:szCs w:val="16"/>
                <w:lang w:val="fr-FR"/>
              </w:rPr>
              <w:t>UPIP / RRC connection reconfiguration / Handover / Success / Reception of RRCConnctionReconfiguration including mobilityControlInfo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2B2210F4" w14:textId="31DDAE23" w:rsidR="003B0A24" w:rsidRDefault="003B0A24" w:rsidP="003B0A24">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4F12B0B" w14:textId="206E5034" w:rsidR="003B0A24" w:rsidRDefault="003B0A24" w:rsidP="003B0A24">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30D2CFF" w14:textId="4307AC6A" w:rsidR="003B0A24" w:rsidRDefault="003B0A24" w:rsidP="003B0A24">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3B0A24" w:rsidRPr="003F7263" w14:paraId="382AC0F4"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8704DD4" w14:textId="186E29F7" w:rsidR="003B0A24" w:rsidRDefault="003B0A24" w:rsidP="003B0A24">
            <w:pPr>
              <w:pStyle w:val="TAL"/>
              <w:keepNext w:val="0"/>
              <w:keepLines w:val="0"/>
              <w:rPr>
                <w:sz w:val="16"/>
                <w:szCs w:val="16"/>
                <w:lang w:val="fr-FR"/>
              </w:rPr>
            </w:pPr>
            <w:r w:rsidRPr="00E079CC">
              <w:rPr>
                <w:sz w:val="16"/>
                <w:szCs w:val="16"/>
                <w:lang w:val="fr-FR"/>
              </w:rPr>
              <w:t>8.2.6.4.4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766BF58" w14:textId="554C98D5" w:rsidR="003B0A24" w:rsidRDefault="003B0A24" w:rsidP="003B0A24">
            <w:pPr>
              <w:pStyle w:val="TAL"/>
              <w:keepNext w:val="0"/>
              <w:keepLines w:val="0"/>
              <w:rPr>
                <w:sz w:val="16"/>
                <w:szCs w:val="16"/>
                <w:lang w:val="fr-FR"/>
              </w:rPr>
            </w:pPr>
            <w:r w:rsidRPr="00E079CC">
              <w:rPr>
                <w:sz w:val="16"/>
                <w:szCs w:val="16"/>
                <w:lang w:val="fr-FR"/>
              </w:rPr>
              <w:t>UPIP / Inter-RAT mobility - Handover to E-UTRA - Reception of RRCConnection Reconfiguration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7BC75A13" w14:textId="769014BE" w:rsidR="003B0A24" w:rsidRDefault="003B0A24" w:rsidP="003B0A24">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9D77334" w14:textId="1078B669" w:rsidR="003B0A24" w:rsidRDefault="003B0A24" w:rsidP="003B0A24">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96B65BC" w14:textId="01FA9784" w:rsidR="003B0A24" w:rsidRDefault="003B0A24" w:rsidP="003B0A24">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3B0A24" w:rsidRPr="002A3E4B" w14:paraId="24EF6E9A"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3B0A24" w:rsidRPr="002A3E4B" w:rsidRDefault="003B0A24" w:rsidP="003B0A24">
            <w:pPr>
              <w:pStyle w:val="TAL"/>
              <w:keepNext w:val="0"/>
              <w:keepLines w:val="0"/>
              <w:rPr>
                <w:b/>
                <w:sz w:val="16"/>
                <w:szCs w:val="16"/>
              </w:rPr>
            </w:pPr>
            <w:r w:rsidRPr="002A3E4B">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3B0A24" w:rsidRPr="002A3E4B" w:rsidRDefault="003B0A24" w:rsidP="003B0A24">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3B0A24" w:rsidRPr="002A3E4B" w:rsidRDefault="003B0A24" w:rsidP="003B0A2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3B0A24" w:rsidRPr="002A3E4B" w:rsidRDefault="003B0A24" w:rsidP="003B0A2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3B0A24" w:rsidRPr="002A3E4B" w:rsidRDefault="003B0A24" w:rsidP="003B0A24">
            <w:pPr>
              <w:pStyle w:val="TAL"/>
              <w:keepNext w:val="0"/>
              <w:keepLines w:val="0"/>
              <w:rPr>
                <w:sz w:val="16"/>
                <w:szCs w:val="16"/>
              </w:rPr>
            </w:pPr>
          </w:p>
        </w:tc>
      </w:tr>
      <w:tr w:rsidR="003B0A24" w:rsidRPr="002A3E4B" w14:paraId="7F405338"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3B0A24" w:rsidRPr="002A3E4B" w:rsidRDefault="003B0A24" w:rsidP="003B0A24">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3B0A24" w:rsidRPr="002A3E4B" w:rsidRDefault="003B0A24" w:rsidP="003B0A24">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3B0A24" w:rsidRPr="002A3E4B" w:rsidRDefault="003B0A24" w:rsidP="003B0A2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3B0A24" w:rsidRPr="002A3E4B" w:rsidRDefault="003B0A24" w:rsidP="003B0A2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3B0A24" w:rsidRPr="002A3E4B" w:rsidRDefault="003B0A24" w:rsidP="003B0A24">
            <w:pPr>
              <w:pStyle w:val="TAL"/>
              <w:keepNext w:val="0"/>
              <w:keepLines w:val="0"/>
              <w:rPr>
                <w:sz w:val="16"/>
                <w:szCs w:val="16"/>
              </w:rPr>
            </w:pPr>
          </w:p>
        </w:tc>
      </w:tr>
      <w:tr w:rsidR="003B0A24" w:rsidRPr="003F7263" w14:paraId="1A420179"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3B0A24" w:rsidRPr="003F7263" w:rsidRDefault="003B0A24" w:rsidP="003B0A24">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3B0A24" w:rsidRPr="003F7263" w:rsidRDefault="003B0A24" w:rsidP="003B0A24">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3B0A24" w:rsidRPr="003F7263" w:rsidRDefault="003B0A24" w:rsidP="003B0A2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3B0A24" w:rsidRPr="003F7263" w:rsidRDefault="003B0A24" w:rsidP="003B0A2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3B0A24" w:rsidRPr="003F7263" w:rsidRDefault="003B0A24" w:rsidP="003B0A24">
            <w:pPr>
              <w:pStyle w:val="TAL"/>
              <w:keepNext w:val="0"/>
              <w:keepLines w:val="0"/>
              <w:rPr>
                <w:sz w:val="16"/>
                <w:szCs w:val="16"/>
              </w:rPr>
            </w:pPr>
          </w:p>
        </w:tc>
      </w:tr>
      <w:tr w:rsidR="003B0A24" w:rsidRPr="003F7263" w14:paraId="27096D36"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3B0A24" w:rsidRPr="003F7263" w:rsidRDefault="003B0A24" w:rsidP="003B0A24">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8E66E90" w14:textId="130C7D04" w:rsidR="003B0A24" w:rsidRPr="003F7263" w:rsidRDefault="003B0A24" w:rsidP="003B0A24">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3B0A24" w:rsidRPr="003F7263" w:rsidRDefault="003B0A24" w:rsidP="003B0A24">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6CE4F5" w14:textId="1E52CB0F" w:rsidR="003B0A24" w:rsidRPr="003F7263" w:rsidRDefault="003B0A24" w:rsidP="003B0A24">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C983A82" w14:textId="7CBB0BD3" w:rsidR="003B0A24" w:rsidRPr="003F7263" w:rsidRDefault="003B0A24" w:rsidP="003B0A24">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3B0A24" w:rsidRPr="003F7263" w14:paraId="05F4D4B6" w14:textId="77777777" w:rsidTr="003B0A24">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04D21FF" w14:textId="1E3C7A21" w:rsidR="003B0A24" w:rsidRPr="00D52060" w:rsidRDefault="003B0A24" w:rsidP="003B0A24">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A1E2DD9" w14:textId="1125FA3D" w:rsidR="003B0A24" w:rsidRPr="00D52060" w:rsidRDefault="003B0A24" w:rsidP="003B0A24">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42D19B20" w14:textId="78FDBD1D" w:rsidR="003B0A24" w:rsidRPr="00D52060" w:rsidRDefault="003B0A24" w:rsidP="003B0A24">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38E46D" w14:textId="306E60D0" w:rsidR="003B0A24" w:rsidRPr="00D52060" w:rsidRDefault="003B0A24" w:rsidP="003B0A24">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7A02693" w14:textId="5A5CA093" w:rsidR="003B0A24" w:rsidRPr="00D52060" w:rsidRDefault="003B0A24" w:rsidP="003B0A24">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25A40411" w14:textId="77777777" w:rsidR="00167DB7" w:rsidRPr="003F7263" w:rsidRDefault="00167DB7" w:rsidP="00167DB7"/>
    <w:p w14:paraId="203CB920" w14:textId="77777777" w:rsidR="00167DB7" w:rsidRPr="003F7263" w:rsidRDefault="00167DB7" w:rsidP="00784969">
      <w:pPr>
        <w:pStyle w:val="TH"/>
        <w:rPr>
          <w:rFonts w:eastAsia="SimSun"/>
        </w:rPr>
      </w:pPr>
      <w:r w:rsidRPr="003F7263">
        <w:rPr>
          <w:rFonts w:eastAsia="SimSun"/>
        </w:rPr>
        <w:t xml:space="preserve">Table 4.1-3b: </w:t>
      </w:r>
      <w:r w:rsidR="006940FE" w:rsidRPr="003F7263">
        <w:rPr>
          <w:rFonts w:eastAsia="SimSun"/>
        </w:rPr>
        <w:t>Additional</w:t>
      </w:r>
      <w:r w:rsidRPr="003F7263">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6660ED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9054E9C"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3F7263" w:rsidRDefault="00DB3631" w:rsidP="00370C7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3F7263"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3F7263"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3F7263"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3F7263" w:rsidRDefault="00DB3631" w:rsidP="00325ACC">
            <w:pPr>
              <w:pStyle w:val="TAC"/>
              <w:keepNext w:val="0"/>
              <w:keepLines w:val="0"/>
              <w:rPr>
                <w:b/>
                <w:sz w:val="16"/>
                <w:szCs w:val="16"/>
              </w:rPr>
            </w:pPr>
          </w:p>
        </w:tc>
      </w:tr>
      <w:tr w:rsidR="00022CB7" w:rsidRPr="003F7263" w14:paraId="1B379F6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3F7263" w:rsidRDefault="00022CB7" w:rsidP="00022CB7">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3F7263" w:rsidRDefault="00022CB7" w:rsidP="00022CB7">
            <w:pPr>
              <w:pStyle w:val="TAC"/>
              <w:keepNext w:val="0"/>
              <w:keepLines w:val="0"/>
              <w:rPr>
                <w:b/>
                <w:sz w:val="16"/>
                <w:szCs w:val="16"/>
              </w:rPr>
            </w:pPr>
          </w:p>
        </w:tc>
      </w:tr>
      <w:tr w:rsidR="00022CB7" w:rsidRPr="003F7263" w14:paraId="198E2D5C"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3F7263" w:rsidRDefault="00022CB7" w:rsidP="00022CB7">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3F7263" w:rsidRDefault="00022CB7" w:rsidP="00022CB7">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20FD50C"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3F7263" w:rsidRDefault="00022CB7" w:rsidP="00022CB7">
            <w:pPr>
              <w:pStyle w:val="TAC"/>
              <w:keepNext w:val="0"/>
              <w:keepLines w:val="0"/>
              <w:rPr>
                <w:b/>
                <w:sz w:val="16"/>
                <w:szCs w:val="16"/>
              </w:rPr>
            </w:pPr>
          </w:p>
        </w:tc>
      </w:tr>
      <w:tr w:rsidR="00022CB7" w:rsidRPr="003F7263" w14:paraId="1FCA1A0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3F7263" w:rsidRDefault="00022CB7" w:rsidP="00022CB7">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3F7263" w:rsidRDefault="00022CB7" w:rsidP="00022CB7">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145E3401"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3F7263" w:rsidRDefault="00022CB7" w:rsidP="00022CB7">
            <w:pPr>
              <w:pStyle w:val="TAC"/>
              <w:keepNext w:val="0"/>
              <w:keepLines w:val="0"/>
              <w:rPr>
                <w:b/>
                <w:sz w:val="16"/>
                <w:szCs w:val="16"/>
              </w:rPr>
            </w:pPr>
          </w:p>
        </w:tc>
      </w:tr>
      <w:tr w:rsidR="00022CB7" w:rsidRPr="003F7263" w14:paraId="474DBA89"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3F7263" w:rsidRDefault="00022CB7" w:rsidP="00022CB7">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3F7263" w:rsidRDefault="00022CB7" w:rsidP="00022CB7">
            <w:pPr>
              <w:pStyle w:val="TAC"/>
              <w:keepNext w:val="0"/>
              <w:keepLines w:val="0"/>
              <w:rPr>
                <w:b/>
                <w:sz w:val="16"/>
                <w:szCs w:val="16"/>
              </w:rPr>
            </w:pPr>
          </w:p>
        </w:tc>
      </w:tr>
      <w:tr w:rsidR="00022CB7" w:rsidRPr="003F7263" w14:paraId="2B1CDB1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022CB7" w:rsidRPr="003F7263" w14:paraId="0D2CB98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4B6B64" w:rsidRPr="003F7263" w14:paraId="24EA7ED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3F7263" w:rsidRDefault="004B6B64" w:rsidP="009E468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3F7263"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3F7263"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3F7263"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3F7263" w:rsidRDefault="004B6B64" w:rsidP="009E468F">
            <w:pPr>
              <w:pStyle w:val="TAC"/>
              <w:keepNext w:val="0"/>
              <w:keepLines w:val="0"/>
              <w:rPr>
                <w:sz w:val="16"/>
                <w:szCs w:val="16"/>
              </w:rPr>
            </w:pPr>
            <w:r w:rsidRPr="003F7263">
              <w:rPr>
                <w:sz w:val="16"/>
                <w:szCs w:val="16"/>
              </w:rPr>
              <w:t>Rel-15 E-UTRA</w:t>
            </w:r>
          </w:p>
        </w:tc>
      </w:tr>
      <w:tr w:rsidR="00022CB7" w:rsidRPr="003F7263" w14:paraId="540ABA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3F7263" w:rsidRDefault="00022CB7" w:rsidP="00022CB7">
            <w:pPr>
              <w:pStyle w:val="TAC"/>
              <w:keepNext w:val="0"/>
              <w:keepLines w:val="0"/>
              <w:rPr>
                <w:rFonts w:cs="Arial"/>
                <w:sz w:val="16"/>
                <w:szCs w:val="16"/>
              </w:rPr>
            </w:pPr>
          </w:p>
        </w:tc>
      </w:tr>
      <w:tr w:rsidR="00022CB7" w:rsidRPr="003F7263" w14:paraId="29E3C48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3F7263" w:rsidRDefault="00022CB7" w:rsidP="00022CB7">
            <w:pPr>
              <w:pStyle w:val="TAC"/>
              <w:keepNext w:val="0"/>
              <w:keepLines w:val="0"/>
              <w:rPr>
                <w:rFonts w:cs="Arial"/>
                <w:sz w:val="16"/>
                <w:szCs w:val="16"/>
              </w:rPr>
            </w:pPr>
          </w:p>
        </w:tc>
      </w:tr>
      <w:tr w:rsidR="00022CB7" w:rsidRPr="003F7263" w14:paraId="6F0B2FF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3F7263" w:rsidRDefault="00022CB7" w:rsidP="00022CB7">
            <w:pPr>
              <w:pStyle w:val="TAC"/>
              <w:keepNext w:val="0"/>
              <w:keepLines w:val="0"/>
              <w:rPr>
                <w:rFonts w:cs="Arial"/>
                <w:sz w:val="16"/>
                <w:szCs w:val="16"/>
              </w:rPr>
            </w:pPr>
          </w:p>
        </w:tc>
      </w:tr>
      <w:tr w:rsidR="00022CB7" w:rsidRPr="003F7263" w14:paraId="6C7ACF0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3F7263" w:rsidRDefault="00022CB7" w:rsidP="00022CB7">
            <w:pPr>
              <w:pStyle w:val="TAC"/>
              <w:keepNext w:val="0"/>
              <w:keepLines w:val="0"/>
              <w:rPr>
                <w:rFonts w:cs="Arial"/>
                <w:sz w:val="16"/>
                <w:szCs w:val="16"/>
              </w:rPr>
            </w:pPr>
          </w:p>
        </w:tc>
      </w:tr>
      <w:tr w:rsidR="00022CB7" w:rsidRPr="003F7263" w14:paraId="1D6FD89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3F7263" w:rsidRDefault="00022CB7" w:rsidP="00022CB7">
            <w:pPr>
              <w:pStyle w:val="TAC"/>
              <w:keepNext w:val="0"/>
              <w:keepLines w:val="0"/>
              <w:rPr>
                <w:rFonts w:cs="Arial"/>
                <w:sz w:val="16"/>
                <w:szCs w:val="16"/>
              </w:rPr>
            </w:pPr>
          </w:p>
        </w:tc>
      </w:tr>
      <w:tr w:rsidR="00022CB7" w:rsidRPr="003F7263" w14:paraId="23F7B81A"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3F7263" w:rsidRDefault="00022CB7" w:rsidP="00022CB7">
            <w:pPr>
              <w:pStyle w:val="TAC"/>
              <w:keepNext w:val="0"/>
              <w:keepLines w:val="0"/>
              <w:rPr>
                <w:rFonts w:cs="Arial"/>
                <w:sz w:val="16"/>
                <w:szCs w:val="16"/>
              </w:rPr>
            </w:pPr>
          </w:p>
        </w:tc>
      </w:tr>
      <w:tr w:rsidR="00022CB7" w:rsidRPr="003F7263" w14:paraId="57C778AF"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3F7263"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3F7263" w:rsidRDefault="00022CB7" w:rsidP="00022CB7">
            <w:pPr>
              <w:pStyle w:val="TAC"/>
              <w:keepNext w:val="0"/>
              <w:keepLines w:val="0"/>
              <w:rPr>
                <w:rFonts w:cs="Arial"/>
                <w:sz w:val="16"/>
                <w:szCs w:val="16"/>
              </w:rPr>
            </w:pPr>
          </w:p>
        </w:tc>
      </w:tr>
      <w:tr w:rsidR="00022CB7" w:rsidRPr="003F7263" w14:paraId="7C4CDF2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3F7263" w:rsidRDefault="00022CB7" w:rsidP="00022CB7">
            <w:pPr>
              <w:pStyle w:val="TAC"/>
              <w:keepNext w:val="0"/>
              <w:keepLines w:val="0"/>
              <w:rPr>
                <w:rFonts w:cs="Arial"/>
                <w:sz w:val="16"/>
                <w:szCs w:val="16"/>
              </w:rPr>
            </w:pPr>
          </w:p>
        </w:tc>
      </w:tr>
      <w:tr w:rsidR="00022CB7" w:rsidRPr="003F7263" w14:paraId="3391A01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3F7263" w:rsidRDefault="00022CB7" w:rsidP="00022CB7">
            <w:pPr>
              <w:pStyle w:val="TAC"/>
              <w:keepNext w:val="0"/>
              <w:keepLines w:val="0"/>
              <w:rPr>
                <w:rFonts w:cs="Arial"/>
                <w:sz w:val="16"/>
                <w:szCs w:val="16"/>
              </w:rPr>
            </w:pPr>
          </w:p>
        </w:tc>
      </w:tr>
      <w:tr w:rsidR="00022CB7" w:rsidRPr="003F7263" w14:paraId="76FA567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3F7263" w:rsidRDefault="00022CB7" w:rsidP="00022CB7">
            <w:pPr>
              <w:pStyle w:val="TAC"/>
              <w:keepNext w:val="0"/>
              <w:keepLines w:val="0"/>
              <w:rPr>
                <w:rFonts w:cs="Arial"/>
                <w:sz w:val="16"/>
                <w:szCs w:val="16"/>
              </w:rPr>
            </w:pPr>
          </w:p>
        </w:tc>
      </w:tr>
      <w:tr w:rsidR="00022CB7" w:rsidRPr="003F7263" w14:paraId="58E8995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3F7263" w:rsidRDefault="00022CB7" w:rsidP="00022CB7">
            <w:pPr>
              <w:pStyle w:val="TAC"/>
              <w:keepNext w:val="0"/>
              <w:keepLines w:val="0"/>
              <w:rPr>
                <w:rFonts w:cs="Arial"/>
                <w:sz w:val="16"/>
                <w:szCs w:val="16"/>
              </w:rPr>
            </w:pPr>
          </w:p>
        </w:tc>
      </w:tr>
      <w:tr w:rsidR="00022CB7" w:rsidRPr="003F7263" w14:paraId="33145D1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3F7263" w:rsidRDefault="00022CB7" w:rsidP="00022CB7">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3F7263" w:rsidRDefault="00022CB7" w:rsidP="00022CB7">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75C1A5C1"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3F7263" w:rsidRDefault="00022CB7" w:rsidP="00022CB7">
            <w:pPr>
              <w:pStyle w:val="TAC"/>
              <w:keepNext w:val="0"/>
              <w:keepLines w:val="0"/>
              <w:rPr>
                <w:rFonts w:cs="Arial"/>
                <w:sz w:val="16"/>
                <w:szCs w:val="16"/>
              </w:rPr>
            </w:pPr>
          </w:p>
        </w:tc>
      </w:tr>
      <w:tr w:rsidR="00022CB7" w:rsidRPr="003F7263" w14:paraId="3C1277C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3F7263" w:rsidRDefault="00022CB7" w:rsidP="00022CB7">
            <w:pPr>
              <w:pStyle w:val="TAC"/>
              <w:keepNext w:val="0"/>
              <w:keepLines w:val="0"/>
              <w:rPr>
                <w:rFonts w:cs="Arial"/>
                <w:sz w:val="16"/>
                <w:szCs w:val="16"/>
              </w:rPr>
            </w:pPr>
          </w:p>
        </w:tc>
      </w:tr>
      <w:tr w:rsidR="00022CB7" w:rsidRPr="003F7263" w14:paraId="52F6166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6C1A50F8"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194BA3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3F7263" w:rsidRDefault="00022CB7" w:rsidP="00022CB7">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3F7263" w:rsidRDefault="00022CB7" w:rsidP="00022CB7">
            <w:pPr>
              <w:pStyle w:val="TAC"/>
              <w:keepNext w:val="0"/>
              <w:keepLines w:val="0"/>
              <w:rPr>
                <w:b/>
                <w:sz w:val="16"/>
                <w:szCs w:val="16"/>
              </w:rPr>
            </w:pPr>
          </w:p>
        </w:tc>
      </w:tr>
      <w:tr w:rsidR="00022CB7" w:rsidRPr="003F7263" w14:paraId="1225F3F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3F7263" w:rsidRDefault="00022CB7" w:rsidP="00022CB7">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3F7263" w:rsidRDefault="00022CB7" w:rsidP="00022CB7">
            <w:pPr>
              <w:pStyle w:val="TAC"/>
              <w:keepNext w:val="0"/>
              <w:keepLines w:val="0"/>
              <w:rPr>
                <w:rFonts w:cs="Arial"/>
                <w:sz w:val="16"/>
                <w:szCs w:val="16"/>
              </w:rPr>
            </w:pPr>
          </w:p>
        </w:tc>
      </w:tr>
      <w:tr w:rsidR="00022CB7" w:rsidRPr="003F7263" w14:paraId="45E3922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3F7263" w:rsidRDefault="00022CB7" w:rsidP="00022CB7">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6C285E" w:rsidRDefault="00022CB7" w:rsidP="00022CB7">
            <w:pPr>
              <w:pStyle w:val="TAC"/>
              <w:rPr>
                <w:rFonts w:cs="Arial"/>
                <w:sz w:val="16"/>
                <w:szCs w:val="16"/>
              </w:rPr>
            </w:pPr>
            <w:r w:rsidRPr="006C285E">
              <w:rPr>
                <w:rFonts w:cs="Arial"/>
                <w:sz w:val="16"/>
                <w:szCs w:val="16"/>
              </w:rPr>
              <w:t>px_NAS_5GC_CipheringAlgorithm</w:t>
            </w:r>
          </w:p>
          <w:p w14:paraId="104754F6" w14:textId="15C463B0" w:rsidR="00022CB7" w:rsidRPr="006C285E" w:rsidRDefault="00022CB7" w:rsidP="00022CB7">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3F7263" w:rsidRDefault="00022CB7" w:rsidP="00022CB7">
            <w:pPr>
              <w:pStyle w:val="TAC"/>
              <w:keepNext w:val="0"/>
              <w:keepLines w:val="0"/>
              <w:rPr>
                <w:rFonts w:cs="Arial"/>
                <w:sz w:val="16"/>
                <w:szCs w:val="16"/>
              </w:rPr>
            </w:pPr>
          </w:p>
        </w:tc>
      </w:tr>
      <w:tr w:rsidR="00DF04F9" w:rsidRPr="003F7263" w14:paraId="13DF5883"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58088D" w14:textId="77140DF3" w:rsidR="00DF04F9" w:rsidRPr="003F7263" w:rsidRDefault="00DF04F9" w:rsidP="00DF04F9">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B4D07EE" w14:textId="77777777" w:rsidR="00DF04F9" w:rsidRPr="003F7263" w:rsidRDefault="00DF04F9" w:rsidP="00DF04F9">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35EEEE" w14:textId="77777777" w:rsidR="00DF04F9" w:rsidRPr="003F7263" w:rsidRDefault="00DF04F9" w:rsidP="00DF04F9">
            <w:pPr>
              <w:pStyle w:val="TAC"/>
              <w:rPr>
                <w:rFonts w:cs="Arial"/>
                <w:sz w:val="16"/>
                <w:szCs w:val="16"/>
              </w:rPr>
            </w:pPr>
          </w:p>
        </w:tc>
        <w:tc>
          <w:tcPr>
            <w:tcW w:w="1903" w:type="dxa"/>
            <w:gridSpan w:val="2"/>
            <w:tcBorders>
              <w:top w:val="single" w:sz="4" w:space="0" w:color="auto"/>
              <w:bottom w:val="single" w:sz="4" w:space="0" w:color="auto"/>
            </w:tcBorders>
          </w:tcPr>
          <w:p w14:paraId="411C0683" w14:textId="57682BB8" w:rsidR="00DF04F9" w:rsidRPr="003F7263" w:rsidRDefault="00DF04F9" w:rsidP="00DF04F9">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32B890" w14:textId="77777777" w:rsidR="00DF04F9" w:rsidRPr="003F7263" w:rsidRDefault="00DF04F9" w:rsidP="00DF04F9">
            <w:pPr>
              <w:pStyle w:val="TAC"/>
              <w:keepNext w:val="0"/>
              <w:keepLines w:val="0"/>
              <w:rPr>
                <w:rFonts w:cs="Arial"/>
                <w:sz w:val="16"/>
                <w:szCs w:val="16"/>
              </w:rPr>
            </w:pPr>
          </w:p>
        </w:tc>
      </w:tr>
      <w:tr w:rsidR="00022CB7" w:rsidRPr="003F7263" w14:paraId="4099DB3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3F7263" w:rsidRDefault="00022CB7" w:rsidP="00022CB7">
            <w:pPr>
              <w:pStyle w:val="TAC"/>
              <w:keepNext w:val="0"/>
              <w:keepLines w:val="0"/>
              <w:rPr>
                <w:b/>
                <w:sz w:val="16"/>
                <w:szCs w:val="16"/>
              </w:rPr>
            </w:pPr>
          </w:p>
        </w:tc>
      </w:tr>
      <w:tr w:rsidR="00022CB7" w:rsidRPr="003F7263" w14:paraId="236E49C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3F7263" w:rsidRDefault="00022CB7" w:rsidP="00022CB7">
            <w:pPr>
              <w:pStyle w:val="TAC"/>
              <w:keepNext w:val="0"/>
              <w:keepLines w:val="0"/>
              <w:rPr>
                <w:b/>
                <w:sz w:val="16"/>
                <w:szCs w:val="16"/>
              </w:rPr>
            </w:pPr>
          </w:p>
        </w:tc>
      </w:tr>
      <w:tr w:rsidR="00022CB7" w:rsidRPr="003F7263" w14:paraId="1EFFC84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2ED1E36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3F7263" w:rsidRDefault="00022CB7" w:rsidP="00022CB7">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22CB7" w:rsidRPr="003F7263" w14:paraId="14C257F4"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3F7263" w:rsidRDefault="00022CB7" w:rsidP="00022CB7">
            <w:pPr>
              <w:pStyle w:val="TAC"/>
              <w:keepNext w:val="0"/>
              <w:keepLines w:val="0"/>
              <w:rPr>
                <w:b/>
                <w:sz w:val="16"/>
                <w:szCs w:val="16"/>
              </w:rPr>
            </w:pPr>
          </w:p>
        </w:tc>
      </w:tr>
      <w:tr w:rsidR="00022CB7" w:rsidRPr="003F7263" w14:paraId="28DA8DC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127CA8A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3F7263" w:rsidRDefault="00022CB7" w:rsidP="00022CB7">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D93A8F8"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3F7263" w:rsidRDefault="001C27F0" w:rsidP="001C27F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3F7263"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282C55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2E242BD" w14:textId="2D257BFA" w:rsidR="001C27F0" w:rsidRPr="003F7263" w:rsidRDefault="001C27F0" w:rsidP="001C27F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273F26"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75AE839F"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FC5D67" w14:textId="1211FCF7" w:rsidR="001C27F0" w:rsidRPr="003F7263" w:rsidRDefault="001C27F0" w:rsidP="001C27F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6980EF5"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187E695F"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357BBA8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7D12C5E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D444F5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1E2C249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3F7263" w:rsidRDefault="00022CB7" w:rsidP="00022CB7">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0E51E42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3F7263" w:rsidRDefault="00022CB7" w:rsidP="00022CB7">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4432489E"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3F7263" w:rsidRDefault="00022CB7" w:rsidP="00022CB7">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AE6C9C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A2CB7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3F7263" w:rsidRDefault="00022CB7" w:rsidP="00022CB7">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F22536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3F7263" w:rsidRDefault="00022CB7" w:rsidP="00022CB7">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6B96CBB"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8A3413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3F7263" w:rsidRDefault="00022CB7" w:rsidP="00022CB7">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520899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15AF15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3F7263" w:rsidRDefault="00022CB7" w:rsidP="00022CB7">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C96989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3F7263" w14:paraId="4F1D9E63"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3F7263" w:rsidRDefault="00022CB7" w:rsidP="00022CB7">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3F7263" w:rsidRDefault="00022CB7" w:rsidP="00022CB7">
            <w:pPr>
              <w:spacing w:after="0"/>
              <w:jc w:val="center"/>
              <w:rPr>
                <w:rFonts w:ascii="Arial" w:eastAsia="SimSun" w:hAnsi="Arial"/>
                <w:sz w:val="16"/>
                <w:szCs w:val="16"/>
              </w:rPr>
            </w:pPr>
          </w:p>
        </w:tc>
      </w:tr>
      <w:tr w:rsidR="00022CB7" w:rsidRPr="003F7263" w14:paraId="21B9DCC5"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3F7263" w:rsidRDefault="00022CB7" w:rsidP="00022CB7">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CA5A251" w14:textId="5CF0B78B" w:rsidR="00022CB7" w:rsidRPr="003F7263" w:rsidRDefault="00022CB7" w:rsidP="00022CB7">
            <w:pPr>
              <w:spacing w:after="0"/>
              <w:jc w:val="center"/>
              <w:rPr>
                <w:rFonts w:ascii="Arial" w:eastAsia="SimSun" w:hAnsi="Arial"/>
                <w:b/>
                <w:sz w:val="16"/>
                <w:szCs w:val="16"/>
              </w:rPr>
            </w:pPr>
            <w:r w:rsidRPr="003F7263">
              <w:rPr>
                <w:rFonts w:ascii="Arial" w:hAnsi="Arial"/>
                <w:sz w:val="16"/>
                <w:szCs w:val="16"/>
              </w:rPr>
              <w:t>pc_Set_UE_Cap_Info_NR</w:t>
            </w:r>
          </w:p>
        </w:tc>
        <w:tc>
          <w:tcPr>
            <w:tcW w:w="2250" w:type="dxa"/>
            <w:gridSpan w:val="2"/>
            <w:tcBorders>
              <w:top w:val="single" w:sz="4" w:space="0" w:color="auto"/>
              <w:bottom w:val="single" w:sz="4" w:space="0" w:color="auto"/>
            </w:tcBorders>
          </w:tcPr>
          <w:p w14:paraId="2950FBD5"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3F7263" w:rsidRDefault="00022CB7" w:rsidP="00022CB7">
            <w:pPr>
              <w:spacing w:after="0"/>
              <w:jc w:val="center"/>
              <w:rPr>
                <w:rFonts w:ascii="Arial" w:eastAsia="SimSun" w:hAnsi="Arial"/>
                <w:sz w:val="16"/>
                <w:szCs w:val="16"/>
              </w:rPr>
            </w:pPr>
          </w:p>
        </w:tc>
      </w:tr>
      <w:tr w:rsidR="00C84453" w:rsidRPr="003F7263" w14:paraId="20D6F312"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3F7263" w:rsidRDefault="00022CB7" w:rsidP="00022CB7">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3F7263" w:rsidRDefault="00022CB7" w:rsidP="00022CB7">
            <w:pPr>
              <w:spacing w:after="0"/>
              <w:jc w:val="center"/>
              <w:rPr>
                <w:rFonts w:ascii="Arial" w:eastAsia="SimSun" w:hAnsi="Arial"/>
                <w:sz w:val="16"/>
                <w:szCs w:val="16"/>
              </w:rPr>
            </w:pPr>
          </w:p>
        </w:tc>
      </w:tr>
      <w:tr w:rsidR="00C84453" w:rsidRPr="003F7263" w14:paraId="1469240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3F7263" w:rsidRDefault="00022CB7" w:rsidP="00022CB7">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3F7263" w:rsidRDefault="00022CB7" w:rsidP="00022CB7">
            <w:pPr>
              <w:spacing w:after="0"/>
              <w:jc w:val="center"/>
              <w:rPr>
                <w:rFonts w:ascii="Arial" w:eastAsia="SimSun" w:hAnsi="Arial"/>
                <w:sz w:val="16"/>
                <w:szCs w:val="16"/>
              </w:rPr>
            </w:pPr>
          </w:p>
        </w:tc>
      </w:tr>
      <w:tr w:rsidR="00C84453" w:rsidRPr="003F7263" w14:paraId="23A2147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3F7263" w:rsidRDefault="00022CB7" w:rsidP="00022CB7">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3F7263" w:rsidRDefault="00022CB7" w:rsidP="00022CB7">
            <w:pPr>
              <w:spacing w:after="0"/>
              <w:jc w:val="center"/>
              <w:rPr>
                <w:rFonts w:ascii="Arial" w:eastAsia="SimSun" w:hAnsi="Arial"/>
                <w:sz w:val="16"/>
                <w:szCs w:val="16"/>
              </w:rPr>
            </w:pPr>
          </w:p>
        </w:tc>
      </w:tr>
      <w:tr w:rsidR="00022CB7" w:rsidRPr="003F7263" w14:paraId="51795B81"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3F7263" w:rsidRDefault="00022CB7" w:rsidP="00022CB7">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3F7263" w:rsidRDefault="00022CB7" w:rsidP="00022CB7">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3F7263" w:rsidRDefault="00022CB7" w:rsidP="00022CB7">
            <w:pPr>
              <w:spacing w:after="0"/>
              <w:jc w:val="center"/>
              <w:rPr>
                <w:rFonts w:ascii="Arial" w:eastAsia="SimSun" w:hAnsi="Arial"/>
                <w:sz w:val="16"/>
                <w:szCs w:val="16"/>
              </w:rPr>
            </w:pPr>
          </w:p>
        </w:tc>
      </w:tr>
      <w:tr w:rsidR="00D17E02" w:rsidRPr="003F7263" w14:paraId="1B4E3C06" w14:textId="77777777">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0530485" w14:textId="3185BEB4" w:rsidR="00615536" w:rsidRPr="003F7263" w:rsidRDefault="00615536" w:rsidP="00615536">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shd w:val="clear" w:color="auto" w:fill="D9D9D9"/>
          </w:tcPr>
          <w:p w14:paraId="3BE142B5"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C8F2FE"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71EE0EC"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shd w:val="clear" w:color="auto" w:fill="D9D9D9"/>
          </w:tcPr>
          <w:p w14:paraId="76A7B817" w14:textId="77777777" w:rsidR="00615536" w:rsidRPr="003F7263" w:rsidRDefault="00615536" w:rsidP="00615536">
            <w:pPr>
              <w:spacing w:after="0"/>
              <w:jc w:val="center"/>
              <w:rPr>
                <w:rFonts w:ascii="Arial" w:eastAsia="SimSun" w:hAnsi="Arial"/>
                <w:sz w:val="16"/>
                <w:szCs w:val="16"/>
              </w:rPr>
            </w:pPr>
          </w:p>
        </w:tc>
      </w:tr>
      <w:tr w:rsidR="00615536" w:rsidRPr="003F7263" w14:paraId="3BD64DB3"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BD6AC47" w14:textId="72F1C8AB"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359BF37D"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AD8D821"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E83C09"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0753FB24" w14:textId="40AC3AB0"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E6D304B"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6183FAB" w14:textId="2A544170"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B4F43EF"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EE063D"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872008A"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88B98AD" w14:textId="7D5F34CF"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6205AB72"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27E7CF74" w14:textId="4879E235"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030E6219"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9D5FB19"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10ED9C3"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31C4B2A1" w14:textId="06E7F295"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2F1BCD8E"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79DF6C8" w14:textId="0B52041E"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02115C7B"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F159E0B"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5CF127"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279C37F7" w14:textId="64749909"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37A24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615536" w:rsidRPr="003F7263" w:rsidRDefault="00615536" w:rsidP="00615536">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C80797B" w14:textId="77777777" w:rsidR="00615536" w:rsidRPr="003F7263" w:rsidRDefault="00615536" w:rsidP="00615536">
            <w:pPr>
              <w:pStyle w:val="TAH"/>
              <w:keepNext w:val="0"/>
              <w:keepLines w:val="0"/>
              <w:rPr>
                <w:sz w:val="16"/>
                <w:szCs w:val="16"/>
                <w:lang w:eastAsia="en-US"/>
              </w:rPr>
            </w:pPr>
          </w:p>
        </w:tc>
        <w:tc>
          <w:tcPr>
            <w:tcW w:w="2250" w:type="dxa"/>
            <w:gridSpan w:val="2"/>
            <w:shd w:val="clear" w:color="auto" w:fill="E7E6E6"/>
          </w:tcPr>
          <w:p w14:paraId="67C15F63" w14:textId="77777777" w:rsidR="00615536" w:rsidRPr="003F7263" w:rsidRDefault="00615536" w:rsidP="00615536">
            <w:pPr>
              <w:pStyle w:val="TAH"/>
              <w:keepNext w:val="0"/>
              <w:keepLines w:val="0"/>
              <w:rPr>
                <w:sz w:val="16"/>
                <w:szCs w:val="16"/>
                <w:lang w:eastAsia="en-US"/>
              </w:rPr>
            </w:pPr>
          </w:p>
        </w:tc>
        <w:tc>
          <w:tcPr>
            <w:tcW w:w="1903" w:type="dxa"/>
            <w:gridSpan w:val="2"/>
            <w:shd w:val="clear" w:color="auto" w:fill="E7E6E6"/>
          </w:tcPr>
          <w:p w14:paraId="007554FA" w14:textId="77777777" w:rsidR="00615536" w:rsidRPr="003F7263" w:rsidRDefault="00615536" w:rsidP="00615536">
            <w:pPr>
              <w:pStyle w:val="TAC"/>
              <w:keepNext w:val="0"/>
              <w:keepLines w:val="0"/>
              <w:rPr>
                <w:b/>
                <w:sz w:val="16"/>
                <w:szCs w:val="16"/>
                <w:lang w:eastAsia="en-US"/>
              </w:rPr>
            </w:pPr>
          </w:p>
        </w:tc>
        <w:tc>
          <w:tcPr>
            <w:tcW w:w="2483" w:type="dxa"/>
            <w:gridSpan w:val="2"/>
            <w:shd w:val="clear" w:color="auto" w:fill="E7E6E6"/>
          </w:tcPr>
          <w:p w14:paraId="30499F89" w14:textId="77777777" w:rsidR="00615536" w:rsidRPr="003F7263" w:rsidRDefault="00615536" w:rsidP="00615536">
            <w:pPr>
              <w:pStyle w:val="TAC"/>
              <w:keepNext w:val="0"/>
              <w:keepLines w:val="0"/>
              <w:rPr>
                <w:b/>
                <w:sz w:val="16"/>
                <w:szCs w:val="16"/>
                <w:lang w:eastAsia="en-US"/>
              </w:rPr>
            </w:pPr>
          </w:p>
        </w:tc>
      </w:tr>
      <w:tr w:rsidR="00615536" w:rsidRPr="003F7263" w14:paraId="46AC222E"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615536" w:rsidRPr="003F7263" w:rsidRDefault="00615536" w:rsidP="00615536">
            <w:pPr>
              <w:pStyle w:val="TAC"/>
              <w:keepNext w:val="0"/>
              <w:keepLines w:val="0"/>
              <w:rPr>
                <w:b/>
                <w:sz w:val="16"/>
                <w:szCs w:val="16"/>
                <w:lang w:eastAsia="en-US"/>
              </w:rPr>
            </w:pPr>
          </w:p>
        </w:tc>
      </w:tr>
      <w:tr w:rsidR="00615536" w:rsidRPr="003F7263" w14:paraId="51E9903C"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615536" w:rsidRPr="003F7263" w:rsidRDefault="00615536" w:rsidP="00615536">
            <w:pPr>
              <w:pStyle w:val="TAC"/>
              <w:keepNext w:val="0"/>
              <w:keepLines w:val="0"/>
              <w:rPr>
                <w:b/>
                <w:sz w:val="16"/>
                <w:szCs w:val="16"/>
                <w:lang w:eastAsia="en-US"/>
              </w:rPr>
            </w:pPr>
          </w:p>
        </w:tc>
      </w:tr>
      <w:tr w:rsidR="00615536" w:rsidRPr="003F7263" w14:paraId="1BEA1213"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615536" w:rsidRPr="003F7263" w:rsidRDefault="00615536" w:rsidP="00615536">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615536" w:rsidRPr="003F7263" w:rsidRDefault="00615536" w:rsidP="00615536">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615536" w:rsidRPr="003F7263" w:rsidRDefault="00615536" w:rsidP="00615536">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615536" w:rsidRPr="003F7263" w:rsidRDefault="00615536" w:rsidP="00615536">
            <w:pPr>
              <w:pStyle w:val="TAC"/>
              <w:keepNext w:val="0"/>
              <w:keepLines w:val="0"/>
              <w:rPr>
                <w:b/>
                <w:sz w:val="16"/>
                <w:szCs w:val="16"/>
                <w:lang w:eastAsia="en-US"/>
              </w:rPr>
            </w:pPr>
          </w:p>
        </w:tc>
      </w:tr>
      <w:tr w:rsidR="00615536" w:rsidRPr="003F7263" w14:paraId="04810D2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615536" w:rsidRPr="003F7263" w:rsidRDefault="00615536" w:rsidP="00615536">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615536" w:rsidRPr="003F7263" w:rsidRDefault="00615536" w:rsidP="00615536">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615536" w:rsidRPr="003F7263" w:rsidRDefault="00615536" w:rsidP="00615536">
            <w:pPr>
              <w:pStyle w:val="TAH"/>
              <w:keepNext w:val="0"/>
              <w:keepLines w:val="0"/>
              <w:rPr>
                <w:sz w:val="16"/>
                <w:szCs w:val="16"/>
              </w:rPr>
            </w:pPr>
          </w:p>
        </w:tc>
        <w:tc>
          <w:tcPr>
            <w:tcW w:w="1903" w:type="dxa"/>
            <w:gridSpan w:val="2"/>
            <w:tcBorders>
              <w:bottom w:val="nil"/>
            </w:tcBorders>
            <w:shd w:val="clear" w:color="auto" w:fill="auto"/>
          </w:tcPr>
          <w:p w14:paraId="33C516A1" w14:textId="77777777" w:rsidR="00615536" w:rsidRPr="003F7263" w:rsidRDefault="00615536" w:rsidP="00615536">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615536" w:rsidRPr="003F7263" w:rsidRDefault="00615536" w:rsidP="00615536">
            <w:pPr>
              <w:pStyle w:val="TAC"/>
              <w:keepNext w:val="0"/>
              <w:keepLines w:val="0"/>
              <w:rPr>
                <w:b/>
                <w:sz w:val="16"/>
                <w:szCs w:val="16"/>
              </w:rPr>
            </w:pPr>
          </w:p>
        </w:tc>
      </w:tr>
      <w:tr w:rsidR="00615536" w:rsidRPr="003F7263" w14:paraId="489BEC10"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615536" w:rsidRPr="003F7263" w:rsidRDefault="00615536" w:rsidP="00615536">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AA560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615536" w:rsidRPr="003F7263" w:rsidRDefault="00615536" w:rsidP="00615536">
            <w:pPr>
              <w:pStyle w:val="TAC"/>
              <w:keepNext w:val="0"/>
              <w:keepLines w:val="0"/>
              <w:rPr>
                <w:rFonts w:cs="Arial"/>
                <w:b/>
                <w:sz w:val="16"/>
                <w:szCs w:val="16"/>
              </w:rPr>
            </w:pPr>
          </w:p>
        </w:tc>
      </w:tr>
      <w:tr w:rsidR="00615536" w:rsidRPr="003F7263" w14:paraId="2668A77B"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615536" w:rsidRPr="003F7263" w:rsidRDefault="00615536" w:rsidP="00615536">
            <w:pPr>
              <w:pStyle w:val="TAC"/>
              <w:keepNext w:val="0"/>
              <w:keepLines w:val="0"/>
              <w:rPr>
                <w:rFonts w:cs="Arial"/>
                <w:b/>
                <w:sz w:val="16"/>
                <w:szCs w:val="16"/>
              </w:rPr>
            </w:pPr>
          </w:p>
        </w:tc>
      </w:tr>
      <w:tr w:rsidR="00615536" w:rsidRPr="003F7263" w14:paraId="71CDFEC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615536" w:rsidRPr="003F7263" w:rsidRDefault="00615536" w:rsidP="00615536">
            <w:pPr>
              <w:pStyle w:val="TAC"/>
              <w:keepNext w:val="0"/>
              <w:keepLines w:val="0"/>
              <w:rPr>
                <w:rFonts w:cs="Arial"/>
                <w:sz w:val="16"/>
                <w:szCs w:val="16"/>
              </w:rPr>
            </w:pPr>
          </w:p>
        </w:tc>
      </w:tr>
      <w:tr w:rsidR="00615536" w:rsidRPr="003F7263" w14:paraId="5E35906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615536" w:rsidRPr="003F7263" w:rsidRDefault="00615536" w:rsidP="00615536">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615536" w:rsidRPr="003F7263" w:rsidRDefault="00615536" w:rsidP="00615536">
            <w:pPr>
              <w:pStyle w:val="TAC"/>
              <w:keepNext w:val="0"/>
              <w:keepLines w:val="0"/>
              <w:rPr>
                <w:rFonts w:cs="Arial"/>
                <w:sz w:val="16"/>
                <w:szCs w:val="16"/>
              </w:rPr>
            </w:pPr>
          </w:p>
        </w:tc>
      </w:tr>
      <w:tr w:rsidR="00615536" w:rsidRPr="003F7263" w14:paraId="14DEBDD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615536" w:rsidRPr="003F7263" w:rsidRDefault="00615536" w:rsidP="00615536">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615536" w:rsidRPr="003F7263" w:rsidRDefault="00615536" w:rsidP="00615536">
            <w:pPr>
              <w:pStyle w:val="TAC"/>
              <w:keepNext w:val="0"/>
              <w:keepLines w:val="0"/>
              <w:rPr>
                <w:rFonts w:cs="Arial"/>
                <w:sz w:val="16"/>
                <w:szCs w:val="16"/>
              </w:rPr>
            </w:pPr>
          </w:p>
        </w:tc>
      </w:tr>
      <w:tr w:rsidR="00615536" w:rsidRPr="003F7263" w14:paraId="12DAE6B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615536" w:rsidRPr="003F7263" w:rsidRDefault="00615536" w:rsidP="00615536">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615536" w:rsidRPr="003F7263" w:rsidRDefault="00615536" w:rsidP="00615536">
            <w:pPr>
              <w:pStyle w:val="TAC"/>
              <w:keepNext w:val="0"/>
              <w:keepLines w:val="0"/>
              <w:rPr>
                <w:rFonts w:cs="Arial"/>
                <w:b/>
                <w:sz w:val="16"/>
                <w:szCs w:val="16"/>
              </w:rPr>
            </w:pPr>
          </w:p>
        </w:tc>
      </w:tr>
      <w:tr w:rsidR="00615536" w:rsidRPr="003F7263" w14:paraId="466A37F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615536" w:rsidRPr="003F7263" w:rsidRDefault="00615536" w:rsidP="00615536">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615536" w:rsidRPr="003F7263" w:rsidRDefault="00615536" w:rsidP="00615536">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615536" w:rsidRPr="003F7263" w:rsidRDefault="00615536" w:rsidP="00615536">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615536" w:rsidRPr="003F7263" w:rsidRDefault="00615536" w:rsidP="00615536">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615536" w:rsidRPr="003F7263" w:rsidRDefault="00615536" w:rsidP="00615536">
            <w:pPr>
              <w:pStyle w:val="TAC"/>
              <w:keepNext w:val="0"/>
              <w:keepLines w:val="0"/>
              <w:rPr>
                <w:rFonts w:cs="Arial"/>
                <w:bCs/>
                <w:sz w:val="16"/>
                <w:szCs w:val="16"/>
              </w:rPr>
            </w:pPr>
          </w:p>
        </w:tc>
      </w:tr>
      <w:tr w:rsidR="00615536" w:rsidRPr="003F7263" w14:paraId="66C980B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615536" w:rsidRPr="003F7263" w:rsidRDefault="00615536" w:rsidP="00615536">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615536" w:rsidRPr="003F7263" w:rsidRDefault="00615536" w:rsidP="00615536">
            <w:pPr>
              <w:pStyle w:val="TAC"/>
              <w:keepNext w:val="0"/>
              <w:keepLines w:val="0"/>
              <w:rPr>
                <w:rFonts w:cs="Arial"/>
                <w:sz w:val="16"/>
                <w:szCs w:val="16"/>
              </w:rPr>
            </w:pPr>
          </w:p>
        </w:tc>
      </w:tr>
      <w:tr w:rsidR="00615536" w:rsidRPr="003F7263" w14:paraId="5EC99DB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615536" w:rsidRPr="003F7263" w:rsidRDefault="00615536" w:rsidP="00615536">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615536" w:rsidRPr="003F7263" w:rsidRDefault="00615536" w:rsidP="00615536">
            <w:pPr>
              <w:pStyle w:val="TAC"/>
              <w:keepNext w:val="0"/>
              <w:keepLines w:val="0"/>
              <w:rPr>
                <w:rFonts w:cs="Arial"/>
                <w:sz w:val="16"/>
                <w:szCs w:val="16"/>
              </w:rPr>
            </w:pPr>
          </w:p>
        </w:tc>
      </w:tr>
      <w:tr w:rsidR="00615536" w:rsidRPr="003F7263" w14:paraId="5A2AB0BC"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615536" w:rsidRPr="003F7263" w:rsidRDefault="00615536" w:rsidP="00615536">
            <w:pPr>
              <w:pStyle w:val="TAC"/>
              <w:keepNext w:val="0"/>
              <w:keepLines w:val="0"/>
              <w:rPr>
                <w:rFonts w:cs="Arial"/>
                <w:b/>
                <w:sz w:val="16"/>
                <w:szCs w:val="16"/>
              </w:rPr>
            </w:pPr>
          </w:p>
        </w:tc>
      </w:tr>
      <w:tr w:rsidR="00615536" w:rsidRPr="003F7263" w14:paraId="37EA2129"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615536" w:rsidRPr="003F7263" w:rsidRDefault="00615536" w:rsidP="00615536">
            <w:pPr>
              <w:pStyle w:val="TAC"/>
              <w:keepNext w:val="0"/>
              <w:keepLines w:val="0"/>
              <w:rPr>
                <w:rFonts w:cs="Arial"/>
                <w:sz w:val="16"/>
                <w:szCs w:val="16"/>
              </w:rPr>
            </w:pPr>
          </w:p>
        </w:tc>
      </w:tr>
      <w:tr w:rsidR="00615536" w:rsidRPr="003F7263" w14:paraId="551D089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615536" w:rsidRPr="003F7263" w:rsidRDefault="00615536" w:rsidP="00615536">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615536" w:rsidRPr="003F7263" w:rsidRDefault="00615536" w:rsidP="00615536">
            <w:pPr>
              <w:pStyle w:val="TAC"/>
              <w:keepNext w:val="0"/>
              <w:keepLines w:val="0"/>
              <w:rPr>
                <w:rFonts w:cs="Arial"/>
                <w:sz w:val="16"/>
                <w:szCs w:val="16"/>
              </w:rPr>
            </w:pPr>
          </w:p>
        </w:tc>
      </w:tr>
      <w:tr w:rsidR="00615536" w:rsidRPr="003F7263" w14:paraId="7D752CF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615536" w:rsidRPr="003F7263" w:rsidRDefault="00615536" w:rsidP="00615536">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615536" w:rsidRPr="003F7263" w:rsidRDefault="00615536" w:rsidP="00615536">
            <w:pPr>
              <w:pStyle w:val="TAC"/>
              <w:keepNext w:val="0"/>
              <w:keepLines w:val="0"/>
              <w:rPr>
                <w:rFonts w:cs="Arial"/>
                <w:sz w:val="16"/>
                <w:szCs w:val="16"/>
              </w:rPr>
            </w:pPr>
          </w:p>
        </w:tc>
      </w:tr>
      <w:tr w:rsidR="00D17E02" w:rsidRPr="003F7263" w14:paraId="7DF4E2D6" w14:textId="77777777">
        <w:trPr>
          <w:gridAfter w:val="1"/>
          <w:wAfter w:w="33" w:type="dxa"/>
          <w:tblHeader/>
          <w:jc w:val="center"/>
        </w:trPr>
        <w:tc>
          <w:tcPr>
            <w:tcW w:w="1137" w:type="dxa"/>
            <w:gridSpan w:val="2"/>
            <w:tcBorders>
              <w:top w:val="single" w:sz="4" w:space="0" w:color="auto"/>
              <w:bottom w:val="nil"/>
            </w:tcBorders>
            <w:shd w:val="clear" w:color="auto" w:fill="D9D9D9"/>
          </w:tcPr>
          <w:p w14:paraId="6E048F7E" w14:textId="54BF5E62" w:rsidR="006C285E" w:rsidRPr="008A76E2" w:rsidRDefault="006C285E" w:rsidP="006C285E">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4001CE9B"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05FF7A3"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1CABEE33"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0ADDE708" w14:textId="77777777" w:rsidR="006C285E" w:rsidRPr="003F7263" w:rsidRDefault="006C285E" w:rsidP="006C285E">
            <w:pPr>
              <w:pStyle w:val="TAC"/>
              <w:keepNext w:val="0"/>
              <w:keepLines w:val="0"/>
              <w:rPr>
                <w:rFonts w:cs="Arial"/>
                <w:sz w:val="16"/>
                <w:szCs w:val="16"/>
              </w:rPr>
            </w:pPr>
          </w:p>
        </w:tc>
      </w:tr>
      <w:tr w:rsidR="00D17E02" w:rsidRPr="003F7263" w14:paraId="4DD80153" w14:textId="77777777">
        <w:trPr>
          <w:gridAfter w:val="1"/>
          <w:wAfter w:w="33" w:type="dxa"/>
          <w:tblHeader/>
          <w:jc w:val="center"/>
        </w:trPr>
        <w:tc>
          <w:tcPr>
            <w:tcW w:w="1137" w:type="dxa"/>
            <w:gridSpan w:val="2"/>
            <w:tcBorders>
              <w:top w:val="single" w:sz="4" w:space="0" w:color="auto"/>
              <w:bottom w:val="nil"/>
            </w:tcBorders>
            <w:shd w:val="clear" w:color="auto" w:fill="D9D9D9"/>
          </w:tcPr>
          <w:p w14:paraId="0616B163" w14:textId="4C94C7A4" w:rsidR="006C285E" w:rsidRPr="008A76E2" w:rsidRDefault="006C285E" w:rsidP="006C285E">
            <w:pPr>
              <w:pStyle w:val="TAH"/>
              <w:keepNext w:val="0"/>
              <w:keepLines w:val="0"/>
              <w:jc w:val="left"/>
              <w:rPr>
                <w:rFonts w:cs="Arial"/>
                <w:color w:val="000000"/>
                <w:sz w:val="16"/>
                <w:szCs w:val="16"/>
              </w:rPr>
            </w:pPr>
            <w:r w:rsidRPr="008A76E2">
              <w:lastRenderedPageBreak/>
              <w:t>8.2.4.1</w:t>
            </w:r>
          </w:p>
        </w:tc>
        <w:tc>
          <w:tcPr>
            <w:tcW w:w="2340" w:type="dxa"/>
            <w:gridSpan w:val="2"/>
            <w:tcBorders>
              <w:bottom w:val="single" w:sz="4" w:space="0" w:color="auto"/>
            </w:tcBorders>
            <w:shd w:val="clear" w:color="auto" w:fill="D9D9D9"/>
          </w:tcPr>
          <w:p w14:paraId="2F9FE487"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40EE669"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6AAA1C0A"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1B0299EE" w14:textId="77777777" w:rsidR="006C285E" w:rsidRPr="003F7263" w:rsidRDefault="006C285E" w:rsidP="006C285E">
            <w:pPr>
              <w:pStyle w:val="TAC"/>
              <w:keepNext w:val="0"/>
              <w:keepLines w:val="0"/>
              <w:rPr>
                <w:rFonts w:cs="Arial"/>
                <w:sz w:val="16"/>
                <w:szCs w:val="16"/>
              </w:rPr>
            </w:pPr>
          </w:p>
        </w:tc>
      </w:tr>
      <w:tr w:rsidR="00D17E02" w:rsidRPr="003F7263" w14:paraId="6E99CF6F" w14:textId="77777777">
        <w:trPr>
          <w:gridAfter w:val="1"/>
          <w:wAfter w:w="33" w:type="dxa"/>
          <w:tblHeader/>
          <w:jc w:val="center"/>
        </w:trPr>
        <w:tc>
          <w:tcPr>
            <w:tcW w:w="1137" w:type="dxa"/>
            <w:gridSpan w:val="2"/>
            <w:tcBorders>
              <w:top w:val="single" w:sz="4" w:space="0" w:color="auto"/>
              <w:bottom w:val="nil"/>
            </w:tcBorders>
            <w:shd w:val="clear" w:color="auto" w:fill="D9D9D9"/>
          </w:tcPr>
          <w:p w14:paraId="2A639DA6" w14:textId="02BBC9F4" w:rsidR="006C285E" w:rsidRPr="008A76E2" w:rsidRDefault="006C285E" w:rsidP="006C285E">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4AA3B641"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593CA5C"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11C6F0BC"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180E1073" w14:textId="77777777" w:rsidR="006C285E" w:rsidRPr="003F7263" w:rsidRDefault="006C285E" w:rsidP="006C285E">
            <w:pPr>
              <w:pStyle w:val="TAC"/>
              <w:keepNext w:val="0"/>
              <w:keepLines w:val="0"/>
              <w:rPr>
                <w:rFonts w:cs="Arial"/>
                <w:sz w:val="16"/>
                <w:szCs w:val="16"/>
              </w:rPr>
            </w:pPr>
          </w:p>
        </w:tc>
      </w:tr>
      <w:tr w:rsidR="006C285E" w:rsidRPr="003F7263" w14:paraId="6621ECA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65C36E49" w14:textId="793F5447" w:rsidR="006C285E" w:rsidRPr="007815C0" w:rsidRDefault="006C285E" w:rsidP="006C285E">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156ACBE7"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D1D072E"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1DA93446"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7F471C9F" w14:textId="0D91224E" w:rsidR="006C285E" w:rsidRPr="003F7263" w:rsidRDefault="006C285E" w:rsidP="006C285E">
            <w:pPr>
              <w:pStyle w:val="TAC"/>
              <w:keepNext w:val="0"/>
              <w:keepLines w:val="0"/>
              <w:rPr>
                <w:rFonts w:cs="Arial"/>
                <w:sz w:val="16"/>
                <w:szCs w:val="16"/>
              </w:rPr>
            </w:pPr>
            <w:r w:rsidRPr="00734C82">
              <w:t>Rel-15 E-UTRA</w:t>
            </w:r>
          </w:p>
        </w:tc>
      </w:tr>
      <w:tr w:rsidR="006C285E" w:rsidRPr="003F7263" w14:paraId="2C50DF5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07CF89" w14:textId="13DDD425" w:rsidR="006C285E" w:rsidRPr="007815C0" w:rsidRDefault="006C285E" w:rsidP="006C285E">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30B1B102"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BE0657B"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5AA1EBA9"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10DA9348" w14:textId="40203FB2" w:rsidR="006C285E" w:rsidRPr="003F7263" w:rsidRDefault="006C285E" w:rsidP="006C285E">
            <w:pPr>
              <w:pStyle w:val="TAC"/>
              <w:keepNext w:val="0"/>
              <w:keepLines w:val="0"/>
              <w:rPr>
                <w:rFonts w:cs="Arial"/>
                <w:sz w:val="16"/>
                <w:szCs w:val="16"/>
              </w:rPr>
            </w:pPr>
            <w:r w:rsidRPr="00734C82">
              <w:t>Rel-15 E-UTRA</w:t>
            </w:r>
          </w:p>
        </w:tc>
      </w:tr>
      <w:tr w:rsidR="006C285E" w:rsidRPr="003F7263" w14:paraId="29531518"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1891F58" w14:textId="3038689B" w:rsidR="006C285E" w:rsidRPr="007815C0" w:rsidRDefault="006C285E" w:rsidP="006C285E">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34846576"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6352852"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5058C46E"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7874865A" w14:textId="7F11CD15" w:rsidR="006C285E" w:rsidRPr="003F7263" w:rsidRDefault="006C285E" w:rsidP="006C285E">
            <w:pPr>
              <w:pStyle w:val="TAC"/>
              <w:keepNext w:val="0"/>
              <w:keepLines w:val="0"/>
              <w:rPr>
                <w:rFonts w:cs="Arial"/>
                <w:sz w:val="16"/>
                <w:szCs w:val="16"/>
              </w:rPr>
            </w:pPr>
            <w:r w:rsidRPr="00734C82">
              <w:t>Rel-15 E-UTRA</w:t>
            </w:r>
          </w:p>
        </w:tc>
      </w:tr>
      <w:tr w:rsidR="00615536" w:rsidRPr="003F7263" w14:paraId="6E60788A"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77B301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615536" w:rsidRPr="003F7263" w:rsidRDefault="00615536" w:rsidP="00615536">
            <w:pPr>
              <w:pStyle w:val="TAC"/>
              <w:keepNext w:val="0"/>
              <w:keepLines w:val="0"/>
              <w:rPr>
                <w:rFonts w:cs="Arial"/>
                <w:sz w:val="16"/>
                <w:szCs w:val="16"/>
              </w:rPr>
            </w:pPr>
          </w:p>
        </w:tc>
      </w:tr>
      <w:tr w:rsidR="00615536" w:rsidRPr="003F7263" w14:paraId="006591F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FF6293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615536" w:rsidRPr="003F7263" w:rsidRDefault="00615536" w:rsidP="00615536">
            <w:pPr>
              <w:pStyle w:val="TAC"/>
              <w:keepNext w:val="0"/>
              <w:keepLines w:val="0"/>
              <w:rPr>
                <w:rFonts w:cs="Arial"/>
                <w:sz w:val="16"/>
                <w:szCs w:val="16"/>
              </w:rPr>
            </w:pPr>
          </w:p>
        </w:tc>
      </w:tr>
      <w:tr w:rsidR="00615536" w:rsidRPr="003F7263" w14:paraId="28C07986"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78C9BE75"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615536" w:rsidRPr="003F7263" w:rsidRDefault="00615536" w:rsidP="00615536">
            <w:pPr>
              <w:pStyle w:val="TAC"/>
              <w:keepNext w:val="0"/>
              <w:keepLines w:val="0"/>
              <w:rPr>
                <w:rFonts w:cs="Arial"/>
                <w:sz w:val="16"/>
                <w:szCs w:val="16"/>
              </w:rPr>
            </w:pPr>
          </w:p>
        </w:tc>
      </w:tr>
      <w:tr w:rsidR="00615536" w:rsidRPr="003F7263" w14:paraId="63A7208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615536" w:rsidRPr="003F7263" w:rsidRDefault="00615536" w:rsidP="00615536">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3683922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615536" w:rsidRPr="003F7263" w:rsidRDefault="00615536" w:rsidP="00615536">
            <w:pPr>
              <w:pStyle w:val="TAC"/>
              <w:keepNext w:val="0"/>
              <w:keepLines w:val="0"/>
              <w:rPr>
                <w:rFonts w:cs="Arial"/>
                <w:sz w:val="16"/>
                <w:szCs w:val="16"/>
              </w:rPr>
            </w:pPr>
          </w:p>
        </w:tc>
      </w:tr>
      <w:tr w:rsidR="00615536" w:rsidRPr="003F7263" w14:paraId="7934EF9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615536" w:rsidRPr="003F7263" w:rsidRDefault="00615536" w:rsidP="00615536">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8A5689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615536" w:rsidRPr="003F7263" w:rsidRDefault="00615536" w:rsidP="00615536">
            <w:pPr>
              <w:pStyle w:val="TAC"/>
              <w:keepNext w:val="0"/>
              <w:keepLines w:val="0"/>
              <w:rPr>
                <w:rFonts w:cs="Arial"/>
                <w:sz w:val="16"/>
                <w:szCs w:val="16"/>
              </w:rPr>
            </w:pPr>
          </w:p>
        </w:tc>
      </w:tr>
      <w:tr w:rsidR="00615536" w:rsidRPr="003F7263" w14:paraId="70D3657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615536" w:rsidRPr="003F7263" w:rsidRDefault="00615536" w:rsidP="00615536">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308A47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615536" w:rsidRPr="003F7263" w:rsidRDefault="00615536" w:rsidP="00615536">
            <w:pPr>
              <w:pStyle w:val="TAC"/>
              <w:keepNext w:val="0"/>
              <w:keepLines w:val="0"/>
              <w:rPr>
                <w:rFonts w:cs="Arial"/>
                <w:sz w:val="16"/>
                <w:szCs w:val="16"/>
              </w:rPr>
            </w:pPr>
          </w:p>
        </w:tc>
      </w:tr>
      <w:tr w:rsidR="00615536" w:rsidRPr="003F7263" w14:paraId="583EEB20" w14:textId="77777777" w:rsidTr="00615536">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r>
      <w:tr w:rsidR="00615536" w:rsidRPr="003F7263" w14:paraId="0D59307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3E01479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104EF9D6"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D17E02" w:rsidRPr="003F7263" w14:paraId="26663695" w14:textId="77777777">
        <w:trPr>
          <w:gridAfter w:val="1"/>
          <w:wAfter w:w="33" w:type="dxa"/>
          <w:tblHeader/>
          <w:jc w:val="center"/>
        </w:trPr>
        <w:tc>
          <w:tcPr>
            <w:tcW w:w="1137" w:type="dxa"/>
            <w:gridSpan w:val="2"/>
            <w:tcBorders>
              <w:top w:val="single" w:sz="4" w:space="0" w:color="auto"/>
              <w:bottom w:val="nil"/>
            </w:tcBorders>
            <w:shd w:val="clear" w:color="auto" w:fill="D9D9D9"/>
          </w:tcPr>
          <w:p w14:paraId="0CF17AFB" w14:textId="32FA104D" w:rsidR="00816C6A" w:rsidRPr="0067755D" w:rsidRDefault="00816C6A" w:rsidP="00816C6A">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2707AB94" w14:textId="77777777" w:rsidR="00816C6A" w:rsidRPr="0067755D" w:rsidRDefault="00816C6A" w:rsidP="00816C6A">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gridSpan w:val="2"/>
            <w:tcBorders>
              <w:bottom w:val="single" w:sz="4" w:space="0" w:color="auto"/>
            </w:tcBorders>
            <w:shd w:val="clear" w:color="auto" w:fill="D9D9D9"/>
          </w:tcPr>
          <w:p w14:paraId="6C4E0FAD"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D9D9D9"/>
          </w:tcPr>
          <w:p w14:paraId="09BC418F" w14:textId="77777777" w:rsidR="00816C6A" w:rsidRPr="003F7263" w:rsidRDefault="00816C6A" w:rsidP="00816C6A">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D9D9D9"/>
          </w:tcPr>
          <w:p w14:paraId="162BB908"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r>
      <w:tr w:rsidR="00816C6A" w:rsidRPr="003F7263" w14:paraId="3CA00EF8"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BE83AFC" w14:textId="3E501F0F" w:rsidR="00816C6A" w:rsidRPr="00816C6A" w:rsidRDefault="00816C6A" w:rsidP="00816C6A">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572BB96D" w14:textId="22C4480F" w:rsidR="00816C6A" w:rsidRPr="00816C6A" w:rsidRDefault="00816C6A" w:rsidP="00816C6A">
            <w:pPr>
              <w:pStyle w:val="TAC"/>
              <w:rPr>
                <w:rFonts w:eastAsia="SimSun" w:cs="Arial"/>
                <w:sz w:val="16"/>
                <w:szCs w:val="16"/>
                <w:lang w:eastAsia="en-US"/>
              </w:rPr>
            </w:pPr>
            <w:r w:rsidRPr="00816C6A">
              <w:rPr>
                <w:sz w:val="16"/>
                <w:szCs w:val="16"/>
              </w:rPr>
              <w:t>pc_reducedCP_Latency</w:t>
            </w:r>
          </w:p>
        </w:tc>
        <w:tc>
          <w:tcPr>
            <w:tcW w:w="2250" w:type="dxa"/>
            <w:gridSpan w:val="2"/>
            <w:tcBorders>
              <w:bottom w:val="single" w:sz="4" w:space="0" w:color="auto"/>
            </w:tcBorders>
            <w:shd w:val="clear" w:color="auto" w:fill="auto"/>
          </w:tcPr>
          <w:p w14:paraId="4375694F"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A55C5F5" w14:textId="77777777" w:rsidR="00816C6A" w:rsidRPr="003F7263" w:rsidRDefault="00816C6A" w:rsidP="00816C6A">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1797FBB5"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6D69D1BC" w14:textId="77777777" w:rsidTr="00615536">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615536" w:rsidRPr="003F7263" w:rsidRDefault="00615536" w:rsidP="00615536">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02986614" w14:textId="77777777" w:rsidR="00615536" w:rsidRPr="003F7263" w:rsidRDefault="00615536" w:rsidP="00615536">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7F77F6D3" w14:textId="77777777" w:rsidR="00615536" w:rsidRDefault="00615536" w:rsidP="00615536">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615536" w:rsidRPr="003F7263" w:rsidRDefault="00615536" w:rsidP="00615536">
            <w:pPr>
              <w:pStyle w:val="TAN"/>
              <w:rPr>
                <w:b/>
                <w:lang w:eastAsia="en-US"/>
              </w:rPr>
            </w:pPr>
            <w:r>
              <w:t>Note 4:</w:t>
            </w:r>
            <w:r>
              <w:tab/>
              <w:t>This test case can optionally be executed from Release 15 onwards.</w:t>
            </w:r>
          </w:p>
        </w:tc>
      </w:tr>
    </w:tbl>
    <w:p w14:paraId="0FA013F5" w14:textId="77777777" w:rsidR="00167DB7" w:rsidRPr="003F7263" w:rsidRDefault="00167DB7" w:rsidP="00DB19D0">
      <w:pPr>
        <w:rPr>
          <w:rFonts w:eastAsia="SimSun"/>
        </w:rPr>
      </w:pPr>
    </w:p>
    <w:p w14:paraId="0B2A5ED2" w14:textId="47EA275A" w:rsidR="00167DB7" w:rsidRPr="003F7263" w:rsidRDefault="00167DB7" w:rsidP="00784969">
      <w:pPr>
        <w:pStyle w:val="TH"/>
        <w:rPr>
          <w:rFonts w:eastAsia="SimSun"/>
        </w:rPr>
      </w:pPr>
      <w:r w:rsidRPr="003F7263">
        <w:rPr>
          <w:rFonts w:eastAsia="SimSun"/>
        </w:rPr>
        <w:t xml:space="preserve">Table 4.1-4a: Applicability of Protocol conformance </w:t>
      </w:r>
      <w:r w:rsidR="00A079B2"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8F1821" w:rsidRPr="003F7263" w14:paraId="295AA71D" w14:textId="77777777" w:rsidTr="005270CE">
        <w:trPr>
          <w:gridAfter w:val="1"/>
          <w:wAfter w:w="38" w:type="dxa"/>
          <w:tblHeader/>
          <w:jc w:val="center"/>
        </w:trPr>
        <w:tc>
          <w:tcPr>
            <w:tcW w:w="1090" w:type="dxa"/>
            <w:gridSpan w:val="2"/>
            <w:tcBorders>
              <w:bottom w:val="nil"/>
            </w:tcBorders>
          </w:tcPr>
          <w:p w14:paraId="73845655" w14:textId="77777777" w:rsidR="008F1821" w:rsidRPr="003F7263" w:rsidRDefault="008F1821" w:rsidP="00944FF2">
            <w:pPr>
              <w:pStyle w:val="TAH"/>
              <w:keepNext w:val="0"/>
              <w:keepLines w:val="0"/>
              <w:rPr>
                <w:sz w:val="16"/>
                <w:szCs w:val="16"/>
                <w:lang w:eastAsia="en-US"/>
              </w:rPr>
            </w:pPr>
            <w:r w:rsidRPr="003F7263">
              <w:rPr>
                <w:sz w:val="16"/>
                <w:szCs w:val="16"/>
                <w:lang w:eastAsia="en-US"/>
              </w:rPr>
              <w:t>Clause</w:t>
            </w:r>
          </w:p>
        </w:tc>
        <w:tc>
          <w:tcPr>
            <w:tcW w:w="3506" w:type="dxa"/>
            <w:gridSpan w:val="2"/>
            <w:tcBorders>
              <w:bottom w:val="nil"/>
            </w:tcBorders>
          </w:tcPr>
          <w:p w14:paraId="36F0F5FD" w14:textId="77777777" w:rsidR="008F1821" w:rsidRPr="003F7263" w:rsidRDefault="008F1821"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5519AF2B" w14:textId="77777777" w:rsidR="008F1821" w:rsidRPr="003F7263" w:rsidRDefault="008F1821" w:rsidP="00944FF2">
            <w:pPr>
              <w:pStyle w:val="TAH"/>
              <w:keepNext w:val="0"/>
              <w:keepLines w:val="0"/>
              <w:rPr>
                <w:sz w:val="16"/>
                <w:szCs w:val="16"/>
                <w:lang w:eastAsia="en-US"/>
              </w:rPr>
            </w:pPr>
            <w:r w:rsidRPr="003F7263">
              <w:rPr>
                <w:sz w:val="16"/>
                <w:szCs w:val="16"/>
                <w:lang w:eastAsia="en-US"/>
              </w:rPr>
              <w:t>Release</w:t>
            </w:r>
          </w:p>
        </w:tc>
        <w:tc>
          <w:tcPr>
            <w:tcW w:w="4766" w:type="dxa"/>
            <w:gridSpan w:val="4"/>
          </w:tcPr>
          <w:p w14:paraId="5561F0AB" w14:textId="77777777" w:rsidR="008F1821" w:rsidRPr="003F7263" w:rsidRDefault="008F1821" w:rsidP="00944FF2">
            <w:pPr>
              <w:pStyle w:val="TAH"/>
              <w:keepNext w:val="0"/>
              <w:keepLines w:val="0"/>
              <w:rPr>
                <w:sz w:val="16"/>
                <w:szCs w:val="16"/>
                <w:lang w:eastAsia="en-US"/>
              </w:rPr>
            </w:pPr>
            <w:r w:rsidRPr="003F7263">
              <w:rPr>
                <w:sz w:val="16"/>
                <w:szCs w:val="16"/>
                <w:lang w:eastAsia="en-US"/>
              </w:rPr>
              <w:t>Applicability</w:t>
            </w:r>
          </w:p>
        </w:tc>
      </w:tr>
      <w:tr w:rsidR="008F1821" w:rsidRPr="003F7263" w14:paraId="4C0BCF2E" w14:textId="77777777" w:rsidTr="005270CE">
        <w:trPr>
          <w:gridAfter w:val="1"/>
          <w:wAfter w:w="38" w:type="dxa"/>
          <w:tblHeader/>
          <w:jc w:val="center"/>
        </w:trPr>
        <w:tc>
          <w:tcPr>
            <w:tcW w:w="1090" w:type="dxa"/>
            <w:gridSpan w:val="2"/>
            <w:tcBorders>
              <w:top w:val="nil"/>
              <w:bottom w:val="single" w:sz="4" w:space="0" w:color="auto"/>
            </w:tcBorders>
          </w:tcPr>
          <w:p w14:paraId="15C9D8F5" w14:textId="77777777" w:rsidR="008F1821" w:rsidRPr="003F7263" w:rsidRDefault="008F1821" w:rsidP="00944FF2">
            <w:pPr>
              <w:pStyle w:val="TAH"/>
              <w:keepNext w:val="0"/>
              <w:keepLines w:val="0"/>
              <w:rPr>
                <w:sz w:val="16"/>
                <w:szCs w:val="16"/>
                <w:lang w:eastAsia="en-US"/>
              </w:rPr>
            </w:pPr>
          </w:p>
        </w:tc>
        <w:tc>
          <w:tcPr>
            <w:tcW w:w="3506" w:type="dxa"/>
            <w:gridSpan w:val="2"/>
            <w:tcBorders>
              <w:top w:val="nil"/>
              <w:bottom w:val="single" w:sz="4" w:space="0" w:color="auto"/>
            </w:tcBorders>
          </w:tcPr>
          <w:p w14:paraId="7B94E52C" w14:textId="77777777" w:rsidR="008F1821" w:rsidRPr="003F7263" w:rsidRDefault="008F1821" w:rsidP="00944FF2">
            <w:pPr>
              <w:pStyle w:val="TAH"/>
              <w:keepNext w:val="0"/>
              <w:keepLines w:val="0"/>
              <w:rPr>
                <w:sz w:val="16"/>
                <w:szCs w:val="16"/>
                <w:lang w:eastAsia="en-US"/>
              </w:rPr>
            </w:pPr>
          </w:p>
        </w:tc>
        <w:tc>
          <w:tcPr>
            <w:tcW w:w="810" w:type="dxa"/>
            <w:gridSpan w:val="2"/>
            <w:tcBorders>
              <w:top w:val="nil"/>
              <w:bottom w:val="single" w:sz="4" w:space="0" w:color="auto"/>
            </w:tcBorders>
          </w:tcPr>
          <w:p w14:paraId="1A28D5B4" w14:textId="77777777" w:rsidR="008F1821" w:rsidRPr="003F7263" w:rsidRDefault="008F1821" w:rsidP="00944FF2">
            <w:pPr>
              <w:pStyle w:val="TAH"/>
              <w:keepNext w:val="0"/>
              <w:keepLines w:val="0"/>
              <w:rPr>
                <w:sz w:val="16"/>
                <w:szCs w:val="16"/>
                <w:lang w:eastAsia="en-US"/>
              </w:rPr>
            </w:pPr>
          </w:p>
        </w:tc>
        <w:tc>
          <w:tcPr>
            <w:tcW w:w="1170" w:type="dxa"/>
            <w:gridSpan w:val="2"/>
            <w:tcBorders>
              <w:bottom w:val="single" w:sz="4" w:space="0" w:color="auto"/>
            </w:tcBorders>
          </w:tcPr>
          <w:p w14:paraId="2B9B12A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Condition</w:t>
            </w:r>
          </w:p>
        </w:tc>
        <w:tc>
          <w:tcPr>
            <w:tcW w:w="3596" w:type="dxa"/>
            <w:gridSpan w:val="2"/>
            <w:tcBorders>
              <w:bottom w:val="single" w:sz="4" w:space="0" w:color="auto"/>
            </w:tcBorders>
          </w:tcPr>
          <w:p w14:paraId="7727C70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Comment</w:t>
            </w:r>
          </w:p>
        </w:tc>
      </w:tr>
      <w:tr w:rsidR="00A079B2" w:rsidRPr="003F7263" w14:paraId="421542C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7C17FDFC" w14:textId="77777777" w:rsidR="00A079B2" w:rsidRPr="003F7263" w:rsidRDefault="00A079B2" w:rsidP="000A7AAF">
            <w:pPr>
              <w:pStyle w:val="TAL"/>
              <w:keepNext w:val="0"/>
              <w:keepLines w:val="0"/>
              <w:rPr>
                <w:b/>
                <w:bCs/>
                <w:sz w:val="16"/>
                <w:szCs w:val="16"/>
              </w:rPr>
            </w:pPr>
            <w:r w:rsidRPr="003F7263">
              <w:rPr>
                <w:b/>
                <w:bCs/>
                <w:sz w:val="16"/>
                <w:szCs w:val="16"/>
              </w:rPr>
              <w:t>9</w:t>
            </w:r>
          </w:p>
        </w:tc>
        <w:tc>
          <w:tcPr>
            <w:tcW w:w="3506" w:type="dxa"/>
            <w:gridSpan w:val="2"/>
            <w:tcBorders>
              <w:top w:val="nil"/>
              <w:bottom w:val="single" w:sz="4" w:space="0" w:color="auto"/>
            </w:tcBorders>
            <w:shd w:val="clear" w:color="auto" w:fill="D9D9D9"/>
          </w:tcPr>
          <w:p w14:paraId="3F77AA6D" w14:textId="7D366E80" w:rsidR="00A079B2" w:rsidRPr="003F7263" w:rsidRDefault="00A079B2" w:rsidP="000A7AAF">
            <w:pPr>
              <w:pStyle w:val="TAL"/>
              <w:keepNext w:val="0"/>
              <w:keepLines w:val="0"/>
              <w:rPr>
                <w:b/>
                <w:bCs/>
                <w:sz w:val="16"/>
                <w:szCs w:val="16"/>
              </w:rPr>
            </w:pPr>
            <w:r w:rsidRPr="003F7263">
              <w:rPr>
                <w:b/>
                <w:bCs/>
                <w:sz w:val="16"/>
                <w:szCs w:val="16"/>
              </w:rPr>
              <w:t xml:space="preserve">Mobility </w:t>
            </w:r>
            <w:r w:rsidR="00961233" w:rsidRPr="003F7263">
              <w:rPr>
                <w:b/>
                <w:bCs/>
                <w:sz w:val="16"/>
                <w:szCs w:val="16"/>
              </w:rPr>
              <w:t>m</w:t>
            </w:r>
            <w:r w:rsidRPr="003F7263">
              <w:rPr>
                <w:b/>
                <w:bCs/>
                <w:sz w:val="16"/>
                <w:szCs w:val="16"/>
              </w:rPr>
              <w:t>anagement</w:t>
            </w:r>
          </w:p>
        </w:tc>
        <w:tc>
          <w:tcPr>
            <w:tcW w:w="810" w:type="dxa"/>
            <w:gridSpan w:val="2"/>
            <w:tcBorders>
              <w:top w:val="nil"/>
              <w:bottom w:val="single" w:sz="4" w:space="0" w:color="auto"/>
            </w:tcBorders>
            <w:shd w:val="clear" w:color="auto" w:fill="D9D9D9"/>
          </w:tcPr>
          <w:p w14:paraId="6CD1F76E"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4E0E1D03" w14:textId="77777777" w:rsidR="00A079B2" w:rsidRPr="003F7263"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0E7BE538" w14:textId="77777777" w:rsidR="00A079B2" w:rsidRPr="003F7263" w:rsidRDefault="00A079B2" w:rsidP="000A7AAF">
            <w:pPr>
              <w:pStyle w:val="TAH"/>
              <w:keepNext w:val="0"/>
              <w:keepLines w:val="0"/>
              <w:rPr>
                <w:sz w:val="16"/>
                <w:szCs w:val="16"/>
              </w:rPr>
            </w:pPr>
          </w:p>
        </w:tc>
      </w:tr>
      <w:tr w:rsidR="00A079B2" w:rsidRPr="003F7263" w14:paraId="14E1622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4AE9C70" w14:textId="77777777" w:rsidR="00A079B2" w:rsidRPr="003F7263" w:rsidRDefault="00A079B2" w:rsidP="000A7AAF">
            <w:pPr>
              <w:pStyle w:val="TAL"/>
              <w:keepNext w:val="0"/>
              <w:keepLines w:val="0"/>
              <w:rPr>
                <w:b/>
                <w:bCs/>
                <w:sz w:val="16"/>
                <w:szCs w:val="16"/>
              </w:rPr>
            </w:pPr>
            <w:r w:rsidRPr="003F7263">
              <w:rPr>
                <w:b/>
                <w:bCs/>
                <w:sz w:val="16"/>
                <w:szCs w:val="16"/>
              </w:rPr>
              <w:t>9.1</w:t>
            </w:r>
          </w:p>
        </w:tc>
        <w:tc>
          <w:tcPr>
            <w:tcW w:w="3506" w:type="dxa"/>
            <w:gridSpan w:val="2"/>
            <w:tcBorders>
              <w:top w:val="nil"/>
              <w:bottom w:val="single" w:sz="4" w:space="0" w:color="auto"/>
            </w:tcBorders>
            <w:shd w:val="clear" w:color="auto" w:fill="D9D9D9"/>
          </w:tcPr>
          <w:p w14:paraId="79B4429C" w14:textId="06728B88" w:rsidR="00A079B2" w:rsidRPr="003F7263" w:rsidRDefault="00A079B2" w:rsidP="000A7AAF">
            <w:pPr>
              <w:pStyle w:val="TAL"/>
              <w:keepNext w:val="0"/>
              <w:keepLines w:val="0"/>
              <w:rPr>
                <w:b/>
                <w:bCs/>
                <w:sz w:val="16"/>
                <w:szCs w:val="16"/>
              </w:rPr>
            </w:pPr>
            <w:r w:rsidRPr="003F7263">
              <w:rPr>
                <w:b/>
                <w:bCs/>
                <w:sz w:val="16"/>
                <w:szCs w:val="16"/>
              </w:rPr>
              <w:t xml:space="preserve">5GS </w:t>
            </w:r>
            <w:r w:rsidR="00961233" w:rsidRPr="003F7263">
              <w:rPr>
                <w:b/>
                <w:bCs/>
                <w:sz w:val="16"/>
                <w:szCs w:val="16"/>
                <w:lang w:eastAsia="zh-CN"/>
              </w:rPr>
              <w:t>m</w:t>
            </w:r>
            <w:r w:rsidRPr="003F7263">
              <w:rPr>
                <w:b/>
                <w:bCs/>
                <w:sz w:val="16"/>
                <w:szCs w:val="16"/>
              </w:rPr>
              <w:t xml:space="preserve">obility </w:t>
            </w:r>
            <w:r w:rsidR="00961233" w:rsidRPr="003F7263">
              <w:rPr>
                <w:b/>
                <w:bCs/>
                <w:sz w:val="16"/>
                <w:szCs w:val="16"/>
              </w:rPr>
              <w:t>management</w:t>
            </w:r>
          </w:p>
        </w:tc>
        <w:tc>
          <w:tcPr>
            <w:tcW w:w="810" w:type="dxa"/>
            <w:gridSpan w:val="2"/>
            <w:tcBorders>
              <w:top w:val="nil"/>
              <w:bottom w:val="single" w:sz="4" w:space="0" w:color="auto"/>
            </w:tcBorders>
            <w:shd w:val="clear" w:color="auto" w:fill="D9D9D9"/>
          </w:tcPr>
          <w:p w14:paraId="136C5748"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3E5D1B54" w14:textId="77777777" w:rsidR="00A079B2" w:rsidRPr="003F7263"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14EE4BDF" w14:textId="77777777" w:rsidR="00A079B2" w:rsidRPr="003F7263" w:rsidRDefault="00A079B2" w:rsidP="000A7AAF">
            <w:pPr>
              <w:pStyle w:val="TAH"/>
              <w:keepNext w:val="0"/>
              <w:keepLines w:val="0"/>
              <w:rPr>
                <w:sz w:val="16"/>
                <w:szCs w:val="16"/>
              </w:rPr>
            </w:pPr>
          </w:p>
        </w:tc>
      </w:tr>
      <w:tr w:rsidR="00765784" w:rsidRPr="003F7263" w14:paraId="52345F5A"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57E8E11" w14:textId="77777777" w:rsidR="00765784" w:rsidRPr="003F7263" w:rsidRDefault="00765784" w:rsidP="00765784">
            <w:pPr>
              <w:pStyle w:val="TAL"/>
              <w:keepNext w:val="0"/>
              <w:keepLines w:val="0"/>
              <w:rPr>
                <w:b/>
                <w:bCs/>
                <w:sz w:val="16"/>
                <w:szCs w:val="16"/>
              </w:rPr>
            </w:pPr>
            <w:r w:rsidRPr="003F7263">
              <w:rPr>
                <w:b/>
                <w:bCs/>
                <w:sz w:val="16"/>
                <w:szCs w:val="16"/>
              </w:rPr>
              <w:t>9.1.1</w:t>
            </w:r>
          </w:p>
        </w:tc>
        <w:tc>
          <w:tcPr>
            <w:tcW w:w="3506" w:type="dxa"/>
            <w:gridSpan w:val="2"/>
            <w:tcBorders>
              <w:top w:val="nil"/>
              <w:bottom w:val="single" w:sz="4" w:space="0" w:color="auto"/>
            </w:tcBorders>
            <w:shd w:val="clear" w:color="auto" w:fill="D9D9D9"/>
          </w:tcPr>
          <w:p w14:paraId="031CE23E" w14:textId="77777777" w:rsidR="00765784" w:rsidRPr="003F7263" w:rsidRDefault="00765784" w:rsidP="00765784">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620239E"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1A0315A2"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36198ED" w14:textId="77777777" w:rsidR="00765784" w:rsidRPr="003F7263" w:rsidRDefault="00765784" w:rsidP="00765784">
            <w:pPr>
              <w:pStyle w:val="TAH"/>
              <w:keepNext w:val="0"/>
              <w:keepLines w:val="0"/>
              <w:rPr>
                <w:sz w:val="16"/>
                <w:szCs w:val="16"/>
              </w:rPr>
            </w:pPr>
          </w:p>
        </w:tc>
      </w:tr>
      <w:tr w:rsidR="00765784" w:rsidRPr="003F7263" w14:paraId="3CE1DA5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E3AD813" w14:textId="77777777" w:rsidR="00765784" w:rsidRPr="003F7263" w:rsidRDefault="00765784" w:rsidP="00765784">
            <w:pPr>
              <w:pStyle w:val="TAL"/>
              <w:rPr>
                <w:b/>
                <w:sz w:val="16"/>
                <w:szCs w:val="16"/>
              </w:rPr>
            </w:pPr>
            <w:r w:rsidRPr="003F7263">
              <w:rPr>
                <w:sz w:val="16"/>
                <w:szCs w:val="16"/>
              </w:rPr>
              <w:lastRenderedPageBreak/>
              <w:t>9.1.1.1</w:t>
            </w:r>
          </w:p>
        </w:tc>
        <w:tc>
          <w:tcPr>
            <w:tcW w:w="3506" w:type="dxa"/>
            <w:gridSpan w:val="2"/>
            <w:tcBorders>
              <w:top w:val="single" w:sz="4" w:space="0" w:color="auto"/>
              <w:bottom w:val="single" w:sz="4" w:space="0" w:color="auto"/>
            </w:tcBorders>
            <w:shd w:val="clear" w:color="auto" w:fill="auto"/>
          </w:tcPr>
          <w:p w14:paraId="728020EC" w14:textId="77777777" w:rsidR="00765784" w:rsidRPr="003F7263" w:rsidRDefault="00765784" w:rsidP="00765784">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387BFDA3"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07BE3275" w14:textId="77777777" w:rsidR="00765784" w:rsidRPr="003F7263" w:rsidRDefault="00765784" w:rsidP="00765784">
            <w:pPr>
              <w:pStyle w:val="TAH"/>
              <w:keepNext w:val="0"/>
              <w:keepLines w:val="0"/>
              <w:rPr>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6A2569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37B066B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83225D" w14:textId="77777777" w:rsidR="00765784" w:rsidRPr="003F7263" w:rsidRDefault="00765784" w:rsidP="00765784">
            <w:pPr>
              <w:pStyle w:val="TAL"/>
              <w:rPr>
                <w:sz w:val="16"/>
                <w:szCs w:val="16"/>
              </w:rPr>
            </w:pPr>
            <w:r w:rsidRPr="003F7263">
              <w:rPr>
                <w:sz w:val="16"/>
                <w:szCs w:val="16"/>
              </w:rPr>
              <w:t>9.1.1.2</w:t>
            </w:r>
          </w:p>
        </w:tc>
        <w:tc>
          <w:tcPr>
            <w:tcW w:w="3506" w:type="dxa"/>
            <w:gridSpan w:val="2"/>
            <w:tcBorders>
              <w:top w:val="single" w:sz="4" w:space="0" w:color="auto"/>
              <w:bottom w:val="single" w:sz="4" w:space="0" w:color="auto"/>
            </w:tcBorders>
            <w:shd w:val="clear" w:color="auto" w:fill="auto"/>
          </w:tcPr>
          <w:p w14:paraId="24CA17F0" w14:textId="77777777" w:rsidR="00765784" w:rsidRPr="003F7263" w:rsidRDefault="00765784" w:rsidP="00765784">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0516F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64F1E8D" w14:textId="77777777" w:rsidR="00765784" w:rsidRPr="003F7263" w:rsidRDefault="00765784" w:rsidP="00765784">
            <w:pPr>
              <w:pStyle w:val="TAH"/>
              <w:keepNext w:val="0"/>
              <w:keepLines w:val="0"/>
              <w:rPr>
                <w:b w:val="0"/>
                <w:sz w:val="16"/>
                <w:szCs w:val="16"/>
              </w:rPr>
            </w:pPr>
            <w:r w:rsidRPr="003F7263">
              <w:rPr>
                <w:b w:val="0"/>
                <w:sz w:val="16"/>
                <w:szCs w:val="16"/>
              </w:rPr>
              <w:t>C21</w:t>
            </w:r>
          </w:p>
        </w:tc>
        <w:tc>
          <w:tcPr>
            <w:tcW w:w="3596" w:type="dxa"/>
            <w:gridSpan w:val="2"/>
            <w:tcBorders>
              <w:top w:val="single" w:sz="4" w:space="0" w:color="auto"/>
              <w:bottom w:val="single" w:sz="4" w:space="0" w:color="auto"/>
            </w:tcBorders>
            <w:shd w:val="clear" w:color="auto" w:fill="auto"/>
          </w:tcPr>
          <w:p w14:paraId="54540E2B"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19C6AB3C"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560F47D" w14:textId="77777777" w:rsidR="00765784" w:rsidRPr="003F7263" w:rsidRDefault="00765784" w:rsidP="00765784">
            <w:pPr>
              <w:pStyle w:val="TAL"/>
              <w:rPr>
                <w:sz w:val="16"/>
                <w:szCs w:val="16"/>
              </w:rPr>
            </w:pPr>
            <w:r w:rsidRPr="003F7263">
              <w:rPr>
                <w:sz w:val="16"/>
                <w:szCs w:val="16"/>
              </w:rPr>
              <w:t>9.1.1.3</w:t>
            </w:r>
          </w:p>
        </w:tc>
        <w:tc>
          <w:tcPr>
            <w:tcW w:w="3506" w:type="dxa"/>
            <w:gridSpan w:val="2"/>
            <w:tcBorders>
              <w:top w:val="single" w:sz="4" w:space="0" w:color="auto"/>
              <w:bottom w:val="single" w:sz="4" w:space="0" w:color="auto"/>
            </w:tcBorders>
            <w:shd w:val="clear" w:color="auto" w:fill="auto"/>
          </w:tcPr>
          <w:p w14:paraId="739024DE" w14:textId="77777777" w:rsidR="00765784" w:rsidRPr="003F7263" w:rsidRDefault="00765784" w:rsidP="00765784">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BE3411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8453E03" w14:textId="77777777" w:rsidR="00765784" w:rsidRPr="003F7263" w:rsidRDefault="00765784" w:rsidP="00765784">
            <w:pPr>
              <w:pStyle w:val="TAH"/>
              <w:keepNext w:val="0"/>
              <w:keepLines w:val="0"/>
              <w:rPr>
                <w:b w:val="0"/>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68E283"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3C2932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5A3E925" w14:textId="77777777" w:rsidR="00765784" w:rsidRPr="003F7263" w:rsidRDefault="00765784" w:rsidP="00765784">
            <w:pPr>
              <w:pStyle w:val="TAL"/>
              <w:rPr>
                <w:sz w:val="16"/>
                <w:szCs w:val="16"/>
              </w:rPr>
            </w:pPr>
            <w:r w:rsidRPr="003F7263">
              <w:rPr>
                <w:sz w:val="16"/>
                <w:szCs w:val="16"/>
              </w:rPr>
              <w:t>9.1.1.4</w:t>
            </w:r>
          </w:p>
        </w:tc>
        <w:tc>
          <w:tcPr>
            <w:tcW w:w="3506" w:type="dxa"/>
            <w:gridSpan w:val="2"/>
            <w:tcBorders>
              <w:top w:val="single" w:sz="4" w:space="0" w:color="auto"/>
              <w:bottom w:val="single" w:sz="4" w:space="0" w:color="auto"/>
            </w:tcBorders>
            <w:shd w:val="clear" w:color="auto" w:fill="auto"/>
          </w:tcPr>
          <w:p w14:paraId="2C34342B" w14:textId="77777777" w:rsidR="00765784" w:rsidRPr="003F7263" w:rsidRDefault="00765784" w:rsidP="00765784">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C215AF"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5C6C007"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4C1A42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754CDC0"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A942119" w14:textId="77777777" w:rsidR="00765784" w:rsidRPr="003F7263" w:rsidRDefault="00765784" w:rsidP="00765784">
            <w:pPr>
              <w:pStyle w:val="TAL"/>
              <w:rPr>
                <w:sz w:val="16"/>
                <w:szCs w:val="16"/>
              </w:rPr>
            </w:pPr>
            <w:r w:rsidRPr="003F7263">
              <w:rPr>
                <w:sz w:val="16"/>
                <w:szCs w:val="16"/>
              </w:rPr>
              <w:t>9.1.1.5</w:t>
            </w:r>
          </w:p>
        </w:tc>
        <w:tc>
          <w:tcPr>
            <w:tcW w:w="3506" w:type="dxa"/>
            <w:gridSpan w:val="2"/>
            <w:tcBorders>
              <w:top w:val="single" w:sz="4" w:space="0" w:color="auto"/>
              <w:bottom w:val="single" w:sz="4" w:space="0" w:color="auto"/>
            </w:tcBorders>
            <w:shd w:val="clear" w:color="auto" w:fill="auto"/>
          </w:tcPr>
          <w:p w14:paraId="4FC6A56E" w14:textId="77777777" w:rsidR="00765784" w:rsidRPr="003F7263" w:rsidRDefault="00765784" w:rsidP="00765784">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2C555A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7731E8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67632E"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000AC4E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B662A1F" w14:textId="77777777" w:rsidR="00765784" w:rsidRPr="003F7263" w:rsidRDefault="00765784" w:rsidP="00765784">
            <w:pPr>
              <w:pStyle w:val="TAL"/>
              <w:rPr>
                <w:sz w:val="16"/>
                <w:szCs w:val="16"/>
                <w:lang w:eastAsia="zh-CN"/>
              </w:rPr>
            </w:pPr>
            <w:r w:rsidRPr="003F7263">
              <w:rPr>
                <w:sz w:val="16"/>
                <w:szCs w:val="16"/>
              </w:rPr>
              <w:t>9.1.1.6</w:t>
            </w:r>
          </w:p>
        </w:tc>
        <w:tc>
          <w:tcPr>
            <w:tcW w:w="3506" w:type="dxa"/>
            <w:gridSpan w:val="2"/>
            <w:tcBorders>
              <w:top w:val="nil"/>
              <w:bottom w:val="single" w:sz="4" w:space="0" w:color="auto"/>
            </w:tcBorders>
            <w:shd w:val="clear" w:color="auto" w:fill="FFFFFF"/>
          </w:tcPr>
          <w:p w14:paraId="496ACC44" w14:textId="77777777" w:rsidR="00765784" w:rsidRPr="003F7263" w:rsidRDefault="00765784" w:rsidP="00765784">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12B20DA"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E97FE00" w14:textId="77777777" w:rsidR="00765784" w:rsidRPr="003F7263" w:rsidRDefault="00765784" w:rsidP="00765784">
            <w:pPr>
              <w:pStyle w:val="TAC"/>
              <w:rPr>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77F7FF51"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354BFF5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830C323" w14:textId="77777777" w:rsidR="00765784" w:rsidRPr="003F7263" w:rsidRDefault="00765784" w:rsidP="00765784">
            <w:pPr>
              <w:pStyle w:val="TAL"/>
              <w:rPr>
                <w:b/>
                <w:sz w:val="16"/>
                <w:szCs w:val="16"/>
              </w:rPr>
            </w:pPr>
            <w:r w:rsidRPr="003F7263">
              <w:rPr>
                <w:b/>
                <w:sz w:val="16"/>
                <w:szCs w:val="16"/>
              </w:rPr>
              <w:t>9.1.2</w:t>
            </w:r>
          </w:p>
        </w:tc>
        <w:tc>
          <w:tcPr>
            <w:tcW w:w="3506" w:type="dxa"/>
            <w:gridSpan w:val="2"/>
            <w:tcBorders>
              <w:top w:val="nil"/>
              <w:bottom w:val="single" w:sz="4" w:space="0" w:color="auto"/>
            </w:tcBorders>
            <w:shd w:val="clear" w:color="auto" w:fill="D9D9D9"/>
          </w:tcPr>
          <w:p w14:paraId="41BADACD" w14:textId="77777777" w:rsidR="00765784" w:rsidRPr="003F7263" w:rsidRDefault="00765784" w:rsidP="00765784">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3868BDB8"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25430E1E"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18815950" w14:textId="77777777" w:rsidR="00765784" w:rsidRPr="003F7263" w:rsidRDefault="00765784" w:rsidP="00765784">
            <w:pPr>
              <w:pStyle w:val="TAH"/>
              <w:keepNext w:val="0"/>
              <w:keepLines w:val="0"/>
              <w:rPr>
                <w:sz w:val="16"/>
                <w:szCs w:val="16"/>
              </w:rPr>
            </w:pPr>
          </w:p>
        </w:tc>
      </w:tr>
      <w:tr w:rsidR="00765784" w:rsidRPr="003F7263" w14:paraId="15B765F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8EBB8A" w14:textId="77777777" w:rsidR="00765784" w:rsidRPr="003F7263" w:rsidRDefault="00765784" w:rsidP="00765784">
            <w:pPr>
              <w:pStyle w:val="TAL"/>
              <w:rPr>
                <w:sz w:val="16"/>
                <w:szCs w:val="16"/>
              </w:rPr>
            </w:pPr>
            <w:r w:rsidRPr="003F7263">
              <w:rPr>
                <w:sz w:val="16"/>
                <w:szCs w:val="16"/>
              </w:rPr>
              <w:t>9.1.2.1</w:t>
            </w:r>
          </w:p>
        </w:tc>
        <w:tc>
          <w:tcPr>
            <w:tcW w:w="3506" w:type="dxa"/>
            <w:gridSpan w:val="2"/>
            <w:tcBorders>
              <w:top w:val="single" w:sz="4" w:space="0" w:color="auto"/>
              <w:bottom w:val="single" w:sz="4" w:space="0" w:color="auto"/>
            </w:tcBorders>
            <w:shd w:val="clear" w:color="auto" w:fill="auto"/>
          </w:tcPr>
          <w:p w14:paraId="61BD734C" w14:textId="77777777" w:rsidR="00765784" w:rsidRPr="003F7263" w:rsidRDefault="00765784" w:rsidP="00765784">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BFD2677"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9B986BB" w14:textId="77777777" w:rsidR="00765784" w:rsidRPr="003F7263" w:rsidRDefault="00765784" w:rsidP="00765784">
            <w:pPr>
              <w:pStyle w:val="TAC"/>
              <w:rPr>
                <w:bCs/>
                <w:sz w:val="16"/>
                <w:szCs w:val="16"/>
                <w:lang w:eastAsia="zh-CN"/>
              </w:rPr>
            </w:pPr>
            <w:r w:rsidRPr="003F7263">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D72BC87"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686028D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7D006FB" w14:textId="77777777" w:rsidR="00765784" w:rsidRPr="003F7263" w:rsidRDefault="00765784" w:rsidP="00765784">
            <w:pPr>
              <w:pStyle w:val="TAL"/>
              <w:rPr>
                <w:sz w:val="16"/>
                <w:szCs w:val="16"/>
              </w:rPr>
            </w:pPr>
            <w:r w:rsidRPr="003F7263">
              <w:rPr>
                <w:sz w:val="16"/>
                <w:szCs w:val="16"/>
              </w:rPr>
              <w:t>9.1.2.2</w:t>
            </w:r>
          </w:p>
        </w:tc>
        <w:tc>
          <w:tcPr>
            <w:tcW w:w="3506" w:type="dxa"/>
            <w:gridSpan w:val="2"/>
            <w:tcBorders>
              <w:top w:val="single" w:sz="4" w:space="0" w:color="auto"/>
              <w:bottom w:val="single" w:sz="4" w:space="0" w:color="auto"/>
            </w:tcBorders>
            <w:shd w:val="clear" w:color="auto" w:fill="auto"/>
          </w:tcPr>
          <w:p w14:paraId="42A898E2" w14:textId="77777777" w:rsidR="00765784" w:rsidRPr="003F7263" w:rsidRDefault="00765784" w:rsidP="00765784">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8FDFDC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2FE8A4D" w14:textId="77777777" w:rsidR="00765784" w:rsidRPr="003F7263" w:rsidRDefault="00765784" w:rsidP="00765784">
            <w:pPr>
              <w:pStyle w:val="TAC"/>
              <w:rPr>
                <w:sz w:val="16"/>
                <w:szCs w:val="16"/>
              </w:rPr>
            </w:pPr>
            <w:r w:rsidRPr="003F7263">
              <w:rPr>
                <w:sz w:val="16"/>
                <w:szCs w:val="16"/>
                <w:lang w:eastAsia="zh-CN"/>
              </w:rPr>
              <w:t>C21</w:t>
            </w:r>
          </w:p>
        </w:tc>
        <w:tc>
          <w:tcPr>
            <w:tcW w:w="3596" w:type="dxa"/>
            <w:gridSpan w:val="2"/>
            <w:tcBorders>
              <w:top w:val="single" w:sz="4" w:space="0" w:color="auto"/>
              <w:bottom w:val="single" w:sz="4" w:space="0" w:color="auto"/>
            </w:tcBorders>
            <w:shd w:val="clear" w:color="auto" w:fill="auto"/>
          </w:tcPr>
          <w:p w14:paraId="1A0C63DF"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F85594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C0ACCB7" w14:textId="77777777" w:rsidR="00765784" w:rsidRPr="003F7263" w:rsidRDefault="00765784" w:rsidP="00765784">
            <w:pPr>
              <w:pStyle w:val="TAL"/>
              <w:rPr>
                <w:sz w:val="16"/>
                <w:szCs w:val="16"/>
              </w:rPr>
            </w:pPr>
            <w:r w:rsidRPr="003F7263">
              <w:rPr>
                <w:sz w:val="16"/>
                <w:szCs w:val="16"/>
              </w:rPr>
              <w:t>9.1.2.3</w:t>
            </w:r>
          </w:p>
        </w:tc>
        <w:tc>
          <w:tcPr>
            <w:tcW w:w="3506" w:type="dxa"/>
            <w:gridSpan w:val="2"/>
            <w:tcBorders>
              <w:top w:val="single" w:sz="4" w:space="0" w:color="auto"/>
              <w:bottom w:val="single" w:sz="4" w:space="0" w:color="auto"/>
            </w:tcBorders>
            <w:shd w:val="clear" w:color="auto" w:fill="auto"/>
          </w:tcPr>
          <w:p w14:paraId="555C6CCF" w14:textId="77777777" w:rsidR="00765784" w:rsidRPr="003F7263" w:rsidRDefault="00765784" w:rsidP="00765784">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5C7235B"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3A431F3"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5D1D139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02EC719C"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9BFC9D1" w14:textId="77777777" w:rsidR="00765784" w:rsidRPr="003F7263" w:rsidRDefault="00765784" w:rsidP="00765784">
            <w:pPr>
              <w:pStyle w:val="TAL"/>
              <w:rPr>
                <w:sz w:val="16"/>
                <w:szCs w:val="16"/>
              </w:rPr>
            </w:pPr>
            <w:r w:rsidRPr="003F7263">
              <w:rPr>
                <w:sz w:val="16"/>
                <w:szCs w:val="16"/>
              </w:rPr>
              <w:t>9.1.2.4</w:t>
            </w:r>
          </w:p>
        </w:tc>
        <w:tc>
          <w:tcPr>
            <w:tcW w:w="3506" w:type="dxa"/>
            <w:gridSpan w:val="2"/>
            <w:tcBorders>
              <w:top w:val="single" w:sz="4" w:space="0" w:color="auto"/>
              <w:bottom w:val="single" w:sz="4" w:space="0" w:color="auto"/>
            </w:tcBorders>
            <w:shd w:val="clear" w:color="auto" w:fill="auto"/>
          </w:tcPr>
          <w:p w14:paraId="4DAE57E0" w14:textId="77777777" w:rsidR="00765784" w:rsidRPr="003F7263" w:rsidRDefault="00765784" w:rsidP="00765784">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46E1D7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F6C558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A1B4329"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6C4DD25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3CF2EEF" w14:textId="77777777" w:rsidR="00765784" w:rsidRPr="003F7263" w:rsidRDefault="00765784" w:rsidP="00765784">
            <w:pPr>
              <w:pStyle w:val="TAL"/>
              <w:rPr>
                <w:sz w:val="16"/>
                <w:szCs w:val="16"/>
              </w:rPr>
            </w:pPr>
            <w:r w:rsidRPr="003F7263">
              <w:rPr>
                <w:sz w:val="16"/>
                <w:szCs w:val="16"/>
              </w:rPr>
              <w:t>9.1.2.5</w:t>
            </w:r>
          </w:p>
        </w:tc>
        <w:tc>
          <w:tcPr>
            <w:tcW w:w="3506" w:type="dxa"/>
            <w:gridSpan w:val="2"/>
            <w:tcBorders>
              <w:top w:val="single" w:sz="4" w:space="0" w:color="auto"/>
              <w:bottom w:val="single" w:sz="4" w:space="0" w:color="auto"/>
            </w:tcBorders>
            <w:shd w:val="clear" w:color="auto" w:fill="auto"/>
          </w:tcPr>
          <w:p w14:paraId="7E4868AE" w14:textId="77777777" w:rsidR="00765784" w:rsidRPr="003F7263" w:rsidRDefault="00765784" w:rsidP="00765784">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AE4D498"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7BCAEF2" w14:textId="77777777" w:rsidR="00765784" w:rsidRPr="003F7263" w:rsidRDefault="00765784" w:rsidP="00765784">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1C90710D"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CB46566"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08C4767" w14:textId="77777777" w:rsidR="00765784" w:rsidRPr="003F7263" w:rsidRDefault="00765784" w:rsidP="00765784">
            <w:pPr>
              <w:pStyle w:val="TAL"/>
              <w:rPr>
                <w:sz w:val="16"/>
                <w:szCs w:val="16"/>
              </w:rPr>
            </w:pPr>
            <w:r w:rsidRPr="003F7263">
              <w:rPr>
                <w:sz w:val="16"/>
                <w:szCs w:val="16"/>
              </w:rPr>
              <w:t>9.1.2.6</w:t>
            </w:r>
          </w:p>
        </w:tc>
        <w:tc>
          <w:tcPr>
            <w:tcW w:w="3506" w:type="dxa"/>
            <w:gridSpan w:val="2"/>
            <w:tcBorders>
              <w:top w:val="single" w:sz="4" w:space="0" w:color="auto"/>
              <w:bottom w:val="single" w:sz="4" w:space="0" w:color="auto"/>
            </w:tcBorders>
            <w:shd w:val="clear" w:color="auto" w:fill="auto"/>
          </w:tcPr>
          <w:p w14:paraId="209BF99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AC2A7B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38A7F91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1F0CE4DB"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73D3E39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A2CA9A" w14:textId="77777777" w:rsidR="00765784" w:rsidRPr="003F7263" w:rsidRDefault="00765784" w:rsidP="00765784">
            <w:pPr>
              <w:pStyle w:val="TAL"/>
              <w:rPr>
                <w:sz w:val="16"/>
                <w:szCs w:val="16"/>
              </w:rPr>
            </w:pPr>
            <w:r w:rsidRPr="003F7263">
              <w:rPr>
                <w:sz w:val="16"/>
                <w:szCs w:val="16"/>
              </w:rPr>
              <w:t>9.1.2.7</w:t>
            </w:r>
          </w:p>
        </w:tc>
        <w:tc>
          <w:tcPr>
            <w:tcW w:w="3506" w:type="dxa"/>
            <w:gridSpan w:val="2"/>
            <w:tcBorders>
              <w:top w:val="single" w:sz="4" w:space="0" w:color="auto"/>
              <w:bottom w:val="single" w:sz="4" w:space="0" w:color="auto"/>
            </w:tcBorders>
            <w:shd w:val="clear" w:color="auto" w:fill="auto"/>
          </w:tcPr>
          <w:p w14:paraId="634359E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9DCB23C"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2AE6DE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48BC1DE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90A765A"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2CFB675" w14:textId="77777777" w:rsidR="00765784" w:rsidRPr="003F7263" w:rsidRDefault="00765784" w:rsidP="00765784">
            <w:pPr>
              <w:pStyle w:val="TAL"/>
              <w:rPr>
                <w:sz w:val="16"/>
                <w:szCs w:val="16"/>
              </w:rPr>
            </w:pPr>
            <w:r w:rsidRPr="003F7263">
              <w:rPr>
                <w:sz w:val="16"/>
                <w:szCs w:val="16"/>
              </w:rPr>
              <w:t>9.1.2.8</w:t>
            </w:r>
          </w:p>
        </w:tc>
        <w:tc>
          <w:tcPr>
            <w:tcW w:w="3506" w:type="dxa"/>
            <w:gridSpan w:val="2"/>
            <w:tcBorders>
              <w:top w:val="single" w:sz="4" w:space="0" w:color="auto"/>
              <w:bottom w:val="single" w:sz="4" w:space="0" w:color="auto"/>
            </w:tcBorders>
            <w:shd w:val="clear" w:color="auto" w:fill="auto"/>
          </w:tcPr>
          <w:p w14:paraId="159777CE"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EDBD062"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1D62270" w14:textId="77777777" w:rsidR="00765784" w:rsidRPr="003F7263" w:rsidRDefault="00765784" w:rsidP="00765784">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0EF3C648"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BB19D4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16B1C08" w14:textId="77777777" w:rsidR="00765784" w:rsidRPr="003F7263" w:rsidRDefault="00765784" w:rsidP="00765784">
            <w:pPr>
              <w:pStyle w:val="TAL"/>
              <w:rPr>
                <w:b/>
                <w:sz w:val="16"/>
                <w:szCs w:val="16"/>
              </w:rPr>
            </w:pPr>
            <w:r w:rsidRPr="003F7263">
              <w:rPr>
                <w:b/>
                <w:sz w:val="16"/>
                <w:szCs w:val="16"/>
              </w:rPr>
              <w:t>9.1.3</w:t>
            </w:r>
          </w:p>
        </w:tc>
        <w:tc>
          <w:tcPr>
            <w:tcW w:w="3506" w:type="dxa"/>
            <w:gridSpan w:val="2"/>
            <w:tcBorders>
              <w:top w:val="nil"/>
              <w:bottom w:val="single" w:sz="4" w:space="0" w:color="auto"/>
            </w:tcBorders>
            <w:shd w:val="clear" w:color="auto" w:fill="D9D9D9"/>
          </w:tcPr>
          <w:p w14:paraId="651F47BB" w14:textId="77777777" w:rsidR="00765784" w:rsidRPr="003F7263" w:rsidRDefault="00765784" w:rsidP="00765784">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7C0FAF31"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00C0D7FA"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12A37F7" w14:textId="77777777" w:rsidR="00765784" w:rsidRPr="003F7263" w:rsidRDefault="00765784" w:rsidP="00765784">
            <w:pPr>
              <w:pStyle w:val="TAH"/>
              <w:keepNext w:val="0"/>
              <w:keepLines w:val="0"/>
              <w:rPr>
                <w:sz w:val="16"/>
                <w:szCs w:val="16"/>
              </w:rPr>
            </w:pPr>
          </w:p>
        </w:tc>
      </w:tr>
      <w:tr w:rsidR="00765784" w:rsidRPr="003F7263" w14:paraId="1BEFA813"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7EC7C81" w14:textId="77777777" w:rsidR="00765784" w:rsidRPr="003F7263" w:rsidRDefault="00765784" w:rsidP="00765784">
            <w:pPr>
              <w:pStyle w:val="TAL"/>
              <w:rPr>
                <w:sz w:val="16"/>
                <w:szCs w:val="16"/>
              </w:rPr>
            </w:pPr>
            <w:r w:rsidRPr="003F7263">
              <w:rPr>
                <w:sz w:val="16"/>
                <w:szCs w:val="16"/>
              </w:rPr>
              <w:t>9.1.3.1</w:t>
            </w:r>
          </w:p>
        </w:tc>
        <w:tc>
          <w:tcPr>
            <w:tcW w:w="3506" w:type="dxa"/>
            <w:gridSpan w:val="2"/>
            <w:tcBorders>
              <w:top w:val="nil"/>
              <w:bottom w:val="single" w:sz="4" w:space="0" w:color="auto"/>
            </w:tcBorders>
            <w:shd w:val="clear" w:color="auto" w:fill="FFFFFF"/>
          </w:tcPr>
          <w:p w14:paraId="4671572D" w14:textId="77777777" w:rsidR="00765784" w:rsidRPr="003F7263" w:rsidRDefault="00765784" w:rsidP="00765784">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052A2BFF"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3DE69686" w14:textId="77777777" w:rsidR="00765784" w:rsidRPr="003F7263" w:rsidRDefault="00765784" w:rsidP="00765784">
            <w:pPr>
              <w:pStyle w:val="TAC"/>
              <w:rPr>
                <w:sz w:val="16"/>
                <w:szCs w:val="16"/>
              </w:rPr>
            </w:pPr>
            <w:r w:rsidRPr="003F7263">
              <w:rPr>
                <w:sz w:val="16"/>
                <w:szCs w:val="16"/>
                <w:lang w:eastAsia="en-US"/>
              </w:rPr>
              <w:t>C21</w:t>
            </w:r>
          </w:p>
        </w:tc>
        <w:tc>
          <w:tcPr>
            <w:tcW w:w="3596" w:type="dxa"/>
            <w:gridSpan w:val="2"/>
            <w:tcBorders>
              <w:bottom w:val="single" w:sz="4" w:space="0" w:color="auto"/>
            </w:tcBorders>
            <w:shd w:val="clear" w:color="auto" w:fill="FFFFFF"/>
          </w:tcPr>
          <w:p w14:paraId="5229780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05078F5E"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40FA576" w14:textId="77777777" w:rsidR="00765784" w:rsidRPr="003F7263" w:rsidRDefault="00765784" w:rsidP="00765784">
            <w:pPr>
              <w:pStyle w:val="TAL"/>
              <w:rPr>
                <w:sz w:val="16"/>
                <w:szCs w:val="16"/>
              </w:rPr>
            </w:pPr>
            <w:r w:rsidRPr="003F7263">
              <w:rPr>
                <w:b/>
                <w:sz w:val="16"/>
                <w:szCs w:val="16"/>
              </w:rPr>
              <w:t>9.1.4</w:t>
            </w:r>
          </w:p>
        </w:tc>
        <w:tc>
          <w:tcPr>
            <w:tcW w:w="3506" w:type="dxa"/>
            <w:gridSpan w:val="2"/>
            <w:tcBorders>
              <w:top w:val="nil"/>
              <w:bottom w:val="single" w:sz="4" w:space="0" w:color="auto"/>
            </w:tcBorders>
            <w:shd w:val="clear" w:color="auto" w:fill="D9D9D9"/>
          </w:tcPr>
          <w:p w14:paraId="774B816C" w14:textId="77777777" w:rsidR="00765784" w:rsidRPr="003F7263" w:rsidRDefault="00765784" w:rsidP="00765784">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6B0F91B"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6E5157CC"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41A228E4" w14:textId="77777777" w:rsidR="00765784" w:rsidRPr="003F7263" w:rsidRDefault="00765784" w:rsidP="00765784">
            <w:pPr>
              <w:pStyle w:val="TAH"/>
              <w:keepNext w:val="0"/>
              <w:keepLines w:val="0"/>
              <w:rPr>
                <w:sz w:val="16"/>
                <w:szCs w:val="16"/>
              </w:rPr>
            </w:pPr>
          </w:p>
        </w:tc>
      </w:tr>
      <w:tr w:rsidR="00765784" w:rsidRPr="003F7263" w14:paraId="739CBA8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E13C924" w14:textId="77777777" w:rsidR="00765784" w:rsidRPr="003F7263" w:rsidRDefault="00765784" w:rsidP="00765784">
            <w:pPr>
              <w:pStyle w:val="TAL"/>
              <w:rPr>
                <w:sz w:val="16"/>
                <w:szCs w:val="16"/>
              </w:rPr>
            </w:pPr>
            <w:r w:rsidRPr="003F7263">
              <w:rPr>
                <w:sz w:val="16"/>
                <w:szCs w:val="16"/>
              </w:rPr>
              <w:t>9.1.4.1</w:t>
            </w:r>
          </w:p>
        </w:tc>
        <w:tc>
          <w:tcPr>
            <w:tcW w:w="3506" w:type="dxa"/>
            <w:gridSpan w:val="2"/>
            <w:tcBorders>
              <w:top w:val="nil"/>
              <w:bottom w:val="single" w:sz="4" w:space="0" w:color="auto"/>
            </w:tcBorders>
            <w:shd w:val="clear" w:color="auto" w:fill="FFFFFF"/>
          </w:tcPr>
          <w:p w14:paraId="28182234" w14:textId="0668937B" w:rsidR="00765784" w:rsidRPr="003F7263" w:rsidRDefault="00765784" w:rsidP="00765784">
            <w:pPr>
              <w:pStyle w:val="TAL"/>
              <w:rPr>
                <w:sz w:val="16"/>
                <w:szCs w:val="16"/>
              </w:rPr>
            </w:pPr>
            <w:r w:rsidRPr="003F7263">
              <w:rPr>
                <w:sz w:val="16"/>
                <w:szCs w:val="16"/>
              </w:rPr>
              <w:t xml:space="preserve">Generic UE configuration update / New 5G-GUTI, NITZ, registration requested, </w:t>
            </w:r>
            <w:r w:rsidR="00961233" w:rsidRPr="003F7263">
              <w:rPr>
                <w:sz w:val="16"/>
                <w:szCs w:val="16"/>
              </w:rPr>
              <w:t xml:space="preserve">network </w:t>
            </w:r>
            <w:r w:rsidRPr="003F7263">
              <w:rPr>
                <w:sz w:val="16"/>
                <w:szCs w:val="16"/>
              </w:rPr>
              <w:t xml:space="preserve">slicing indication, </w:t>
            </w:r>
            <w:r w:rsidR="00961233" w:rsidRPr="003F7263">
              <w:rPr>
                <w:sz w:val="16"/>
                <w:szCs w:val="16"/>
              </w:rPr>
              <w:t xml:space="preserve">new allowed </w:t>
            </w:r>
            <w:r w:rsidRPr="003F7263">
              <w:rPr>
                <w:sz w:val="16"/>
                <w:szCs w:val="16"/>
              </w:rPr>
              <w:t xml:space="preserve">NSSAI / </w:t>
            </w:r>
            <w:r w:rsidR="00961233" w:rsidRPr="003F7263">
              <w:rPr>
                <w:sz w:val="16"/>
                <w:szCs w:val="16"/>
              </w:rPr>
              <w:t xml:space="preserve">Acknowledgement </w:t>
            </w:r>
            <w:r w:rsidRPr="003F7263">
              <w:rPr>
                <w:sz w:val="16"/>
                <w:szCs w:val="16"/>
              </w:rPr>
              <w:t>from the UE</w:t>
            </w:r>
          </w:p>
        </w:tc>
        <w:tc>
          <w:tcPr>
            <w:tcW w:w="810" w:type="dxa"/>
            <w:gridSpan w:val="2"/>
            <w:tcBorders>
              <w:top w:val="nil"/>
              <w:bottom w:val="single" w:sz="4" w:space="0" w:color="auto"/>
            </w:tcBorders>
            <w:shd w:val="clear" w:color="auto" w:fill="FFFFFF"/>
          </w:tcPr>
          <w:p w14:paraId="40E4DA3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6953C97" w14:textId="77777777" w:rsidR="00765784" w:rsidRPr="003F7263" w:rsidRDefault="00765784" w:rsidP="00765784">
            <w:pPr>
              <w:pStyle w:val="TAC"/>
              <w:rPr>
                <w:sz w:val="16"/>
                <w:szCs w:val="16"/>
                <w:lang w:eastAsia="en-US"/>
              </w:rPr>
            </w:pPr>
            <w:r w:rsidRPr="003F7263">
              <w:rPr>
                <w:sz w:val="16"/>
                <w:szCs w:val="16"/>
              </w:rPr>
              <w:t>C21</w:t>
            </w:r>
          </w:p>
        </w:tc>
        <w:tc>
          <w:tcPr>
            <w:tcW w:w="3596" w:type="dxa"/>
            <w:gridSpan w:val="2"/>
            <w:tcBorders>
              <w:bottom w:val="single" w:sz="4" w:space="0" w:color="auto"/>
            </w:tcBorders>
            <w:shd w:val="clear" w:color="auto" w:fill="FFFFFF"/>
          </w:tcPr>
          <w:p w14:paraId="46422BF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1BE1963E"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5EABCDAA" w14:textId="77777777" w:rsidR="00765784" w:rsidRPr="003F7263" w:rsidRDefault="00765784" w:rsidP="00765784">
            <w:pPr>
              <w:pStyle w:val="TAL"/>
              <w:keepNext w:val="0"/>
              <w:keepLines w:val="0"/>
              <w:rPr>
                <w:b/>
                <w:bCs/>
                <w:sz w:val="16"/>
                <w:szCs w:val="16"/>
              </w:rPr>
            </w:pPr>
            <w:r w:rsidRPr="003F7263">
              <w:rPr>
                <w:b/>
                <w:bCs/>
                <w:sz w:val="16"/>
                <w:szCs w:val="16"/>
              </w:rPr>
              <w:t>9.1.5</w:t>
            </w:r>
          </w:p>
        </w:tc>
        <w:tc>
          <w:tcPr>
            <w:tcW w:w="3506" w:type="dxa"/>
            <w:gridSpan w:val="2"/>
            <w:tcBorders>
              <w:top w:val="nil"/>
              <w:bottom w:val="single" w:sz="4" w:space="0" w:color="auto"/>
            </w:tcBorders>
            <w:shd w:val="clear" w:color="auto" w:fill="BFBFBF"/>
          </w:tcPr>
          <w:p w14:paraId="7FFDD4AF" w14:textId="77777777" w:rsidR="00765784" w:rsidRPr="003F7263" w:rsidRDefault="00765784" w:rsidP="00765784">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47D54D49" w14:textId="77777777" w:rsidR="00765784" w:rsidRPr="003F7263" w:rsidRDefault="00765784" w:rsidP="00765784">
            <w:pPr>
              <w:pStyle w:val="TAH"/>
              <w:keepNext w:val="0"/>
              <w:keepLines w:val="0"/>
              <w:rPr>
                <w:bCs/>
                <w:sz w:val="16"/>
                <w:szCs w:val="16"/>
              </w:rPr>
            </w:pPr>
          </w:p>
        </w:tc>
        <w:tc>
          <w:tcPr>
            <w:tcW w:w="1170" w:type="dxa"/>
            <w:gridSpan w:val="2"/>
            <w:tcBorders>
              <w:bottom w:val="single" w:sz="4" w:space="0" w:color="auto"/>
            </w:tcBorders>
            <w:shd w:val="clear" w:color="auto" w:fill="BFBFBF"/>
          </w:tcPr>
          <w:p w14:paraId="5D02D258" w14:textId="77777777" w:rsidR="00765784" w:rsidRPr="003F7263" w:rsidRDefault="00765784" w:rsidP="00765784">
            <w:pPr>
              <w:pStyle w:val="TAH"/>
              <w:keepNext w:val="0"/>
              <w:keepLines w:val="0"/>
              <w:rPr>
                <w:bCs/>
                <w:sz w:val="16"/>
                <w:szCs w:val="16"/>
              </w:rPr>
            </w:pPr>
          </w:p>
        </w:tc>
        <w:tc>
          <w:tcPr>
            <w:tcW w:w="3596" w:type="dxa"/>
            <w:gridSpan w:val="2"/>
            <w:tcBorders>
              <w:bottom w:val="single" w:sz="4" w:space="0" w:color="auto"/>
            </w:tcBorders>
            <w:shd w:val="clear" w:color="auto" w:fill="BFBFBF"/>
          </w:tcPr>
          <w:p w14:paraId="504C583A" w14:textId="77777777" w:rsidR="00765784" w:rsidRPr="003F7263" w:rsidRDefault="00765784" w:rsidP="00765784">
            <w:pPr>
              <w:pStyle w:val="TAH"/>
              <w:keepNext w:val="0"/>
              <w:keepLines w:val="0"/>
              <w:rPr>
                <w:bCs/>
                <w:sz w:val="16"/>
                <w:szCs w:val="16"/>
              </w:rPr>
            </w:pPr>
          </w:p>
        </w:tc>
      </w:tr>
      <w:tr w:rsidR="00765784" w:rsidRPr="003F7263" w14:paraId="592CC8D9"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384D94F3" w14:textId="77777777" w:rsidR="00765784" w:rsidRPr="003F7263" w:rsidRDefault="00765784" w:rsidP="00765784">
            <w:pPr>
              <w:pStyle w:val="TAL"/>
              <w:keepNext w:val="0"/>
              <w:keepLines w:val="0"/>
              <w:rPr>
                <w:b/>
                <w:bCs/>
                <w:sz w:val="16"/>
                <w:szCs w:val="16"/>
              </w:rPr>
            </w:pPr>
            <w:r w:rsidRPr="003F7263">
              <w:rPr>
                <w:b/>
                <w:bCs/>
                <w:sz w:val="16"/>
                <w:szCs w:val="16"/>
              </w:rPr>
              <w:t>9.1.5.1</w:t>
            </w:r>
          </w:p>
        </w:tc>
        <w:tc>
          <w:tcPr>
            <w:tcW w:w="3506" w:type="dxa"/>
            <w:gridSpan w:val="2"/>
            <w:tcBorders>
              <w:top w:val="nil"/>
              <w:bottom w:val="single" w:sz="4" w:space="0" w:color="auto"/>
            </w:tcBorders>
            <w:shd w:val="clear" w:color="auto" w:fill="BFBFBF"/>
          </w:tcPr>
          <w:p w14:paraId="1358129C" w14:textId="77777777" w:rsidR="00765784" w:rsidRPr="003F7263" w:rsidRDefault="00765784" w:rsidP="00765784">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34CEA677"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BFBFBF"/>
          </w:tcPr>
          <w:p w14:paraId="76D4FB1E"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BFBFBF"/>
          </w:tcPr>
          <w:p w14:paraId="63B2B092" w14:textId="77777777" w:rsidR="00765784" w:rsidRPr="003F7263" w:rsidRDefault="00765784" w:rsidP="00765784">
            <w:pPr>
              <w:pStyle w:val="TAH"/>
              <w:keepNext w:val="0"/>
              <w:keepLines w:val="0"/>
              <w:rPr>
                <w:sz w:val="16"/>
                <w:szCs w:val="16"/>
              </w:rPr>
            </w:pPr>
          </w:p>
        </w:tc>
      </w:tr>
      <w:tr w:rsidR="00765784" w:rsidRPr="003F7263" w14:paraId="0F57C60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62217AF" w14:textId="77777777" w:rsidR="00765784" w:rsidRPr="003F7263" w:rsidRDefault="00765784" w:rsidP="00765784">
            <w:pPr>
              <w:pStyle w:val="TAL"/>
              <w:keepNext w:val="0"/>
              <w:keepLines w:val="0"/>
              <w:rPr>
                <w:bCs/>
                <w:sz w:val="16"/>
                <w:szCs w:val="16"/>
                <w:lang w:eastAsia="zh-CN"/>
              </w:rPr>
            </w:pPr>
            <w:r w:rsidRPr="003F7263">
              <w:rPr>
                <w:bCs/>
                <w:sz w:val="16"/>
                <w:szCs w:val="16"/>
              </w:rPr>
              <w:t>9.1.5.1.1</w:t>
            </w:r>
          </w:p>
        </w:tc>
        <w:tc>
          <w:tcPr>
            <w:tcW w:w="3506" w:type="dxa"/>
            <w:gridSpan w:val="2"/>
            <w:tcBorders>
              <w:top w:val="single" w:sz="4" w:space="0" w:color="auto"/>
              <w:bottom w:val="single" w:sz="4" w:space="0" w:color="auto"/>
            </w:tcBorders>
            <w:shd w:val="clear" w:color="auto" w:fill="auto"/>
          </w:tcPr>
          <w:p w14:paraId="04F348CE" w14:textId="74EE7A52" w:rsidR="00765784" w:rsidRPr="003F7263" w:rsidRDefault="00765784" w:rsidP="00765784">
            <w:pPr>
              <w:pStyle w:val="TAL"/>
              <w:keepNext w:val="0"/>
              <w:keepLines w:val="0"/>
              <w:rPr>
                <w:bCs/>
                <w:sz w:val="16"/>
                <w:szCs w:val="16"/>
              </w:rPr>
            </w:pPr>
            <w:r w:rsidRPr="003F7263">
              <w:rPr>
                <w:bCs/>
                <w:sz w:val="16"/>
                <w:szCs w:val="16"/>
              </w:rPr>
              <w:t xml:space="preserve">Initial registration / Success / 5G-GUTI reallocation, </w:t>
            </w:r>
            <w:r w:rsidR="00961233" w:rsidRPr="003F7263">
              <w:rPr>
                <w:bCs/>
                <w:sz w:val="16"/>
                <w:szCs w:val="16"/>
              </w:rPr>
              <w:t xml:space="preserve">last </w:t>
            </w:r>
            <w:r w:rsidRPr="003F7263">
              <w:rPr>
                <w:bCs/>
                <w:sz w:val="16"/>
                <w:szCs w:val="16"/>
              </w:rPr>
              <w:t>visited TAI</w:t>
            </w:r>
          </w:p>
        </w:tc>
        <w:tc>
          <w:tcPr>
            <w:tcW w:w="810" w:type="dxa"/>
            <w:gridSpan w:val="2"/>
            <w:tcBorders>
              <w:top w:val="single" w:sz="4" w:space="0" w:color="auto"/>
              <w:bottom w:val="single" w:sz="4" w:space="0" w:color="auto"/>
            </w:tcBorders>
            <w:shd w:val="clear" w:color="auto" w:fill="auto"/>
          </w:tcPr>
          <w:p w14:paraId="043CAB1B"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67CDAFD" w14:textId="77777777" w:rsidR="00765784" w:rsidRPr="003F7263" w:rsidRDefault="00765784" w:rsidP="00765784">
            <w:pPr>
              <w:pStyle w:val="TAH"/>
              <w:keepNext w:val="0"/>
              <w:keepLines w:val="0"/>
              <w:rPr>
                <w:b w:val="0"/>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EE9EDE2"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49167D0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553D21B" w14:textId="77777777" w:rsidR="00765784" w:rsidRPr="003F7263" w:rsidRDefault="00765784" w:rsidP="00765784">
            <w:pPr>
              <w:pStyle w:val="TAL"/>
              <w:keepNext w:val="0"/>
              <w:keepLines w:val="0"/>
              <w:rPr>
                <w:bCs/>
                <w:sz w:val="16"/>
                <w:szCs w:val="16"/>
              </w:rPr>
            </w:pPr>
            <w:r w:rsidRPr="003F7263">
              <w:rPr>
                <w:bCs/>
                <w:sz w:val="16"/>
                <w:szCs w:val="16"/>
              </w:rPr>
              <w:t>9.1.5.1.2</w:t>
            </w:r>
          </w:p>
        </w:tc>
        <w:tc>
          <w:tcPr>
            <w:tcW w:w="3506" w:type="dxa"/>
            <w:gridSpan w:val="2"/>
            <w:tcBorders>
              <w:top w:val="single" w:sz="4" w:space="0" w:color="auto"/>
              <w:bottom w:val="single" w:sz="4" w:space="0" w:color="auto"/>
            </w:tcBorders>
            <w:shd w:val="clear" w:color="auto" w:fill="auto"/>
          </w:tcPr>
          <w:p w14:paraId="6BB0230F" w14:textId="77777777" w:rsidR="00765784" w:rsidRPr="003F7263" w:rsidRDefault="00765784" w:rsidP="00765784">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F3DDAB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2FC06B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99AF784"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791F0D7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EC6B1E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7A3041E"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33E1C4A5"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41CE4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2942A1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E2901C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754840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0597BF9" w14:textId="7BD7952B"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5GS services / NSSAI handling / NSSAI </w:t>
            </w:r>
            <w:r w:rsidR="00961233" w:rsidRPr="003F726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43F5D639"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282F95"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5B6500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33ECF4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635CB9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38D13933" w14:textId="601AA85C"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w:t>
            </w:r>
            <w:r w:rsidR="008F2345" w:rsidRPr="003F7263">
              <w:rPr>
                <w:rFonts w:ascii="Arial" w:hAnsi="Arial"/>
                <w:bCs/>
                <w:sz w:val="16"/>
                <w:szCs w:val="16"/>
              </w:rPr>
              <w:t xml:space="preserve">5GS services / </w:t>
            </w:r>
            <w:r w:rsidRPr="003F7263">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4D8C3A56"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7A6C2C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8BBF8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DCC4C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BA34DD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32EDB933" w14:textId="0BE2A57C"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8F2345" w:rsidRPr="003F7263">
              <w:rPr>
                <w:rFonts w:ascii="Arial" w:hAnsi="Arial"/>
                <w:bCs/>
                <w:sz w:val="16"/>
                <w:szCs w:val="16"/>
              </w:rPr>
              <w:t xml:space="preserve"> </w:t>
            </w:r>
            <w:r w:rsidRPr="003F7263">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4E6A4A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48882A"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C9CB51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7A26C054"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A758BF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A883B4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7561E5A"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DD758B6"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72F4D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AB5D9BD"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BAD3E8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00442C4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263E0A8" w14:textId="77777777" w:rsidR="00765784" w:rsidRPr="003F7263" w:rsidRDefault="00765784" w:rsidP="00765784">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CAE7BB3" w14:textId="77777777" w:rsidR="00765784" w:rsidRPr="003F7263" w:rsidRDefault="00765784" w:rsidP="00765784">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2CCC751E" w14:textId="77777777" w:rsidR="00765784" w:rsidRPr="003F7263" w:rsidRDefault="00765784" w:rsidP="00765784">
            <w:pPr>
              <w:spacing w:after="0"/>
              <w:rPr>
                <w:rFonts w:ascii="Arial" w:hAnsi="Arial"/>
                <w:bCs/>
                <w:sz w:val="16"/>
                <w:szCs w:val="16"/>
              </w:rPr>
            </w:pPr>
          </w:p>
        </w:tc>
      </w:tr>
      <w:tr w:rsidR="00765784" w:rsidRPr="003F7263" w14:paraId="66FC2BE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D6EF95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55600B4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9D245D"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88FCDF"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59BEDF"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0F77B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32D3447"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283B6F32" w14:textId="4D874E03"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E009F1" w:rsidRPr="003F7263">
              <w:rPr>
                <w:rFonts w:ascii="Arial" w:hAnsi="Arial"/>
                <w:bCs/>
                <w:sz w:val="16"/>
                <w:szCs w:val="16"/>
              </w:rPr>
              <w:t xml:space="preserve"> / Change of cell into a new tracking area</w:t>
            </w:r>
          </w:p>
        </w:tc>
        <w:tc>
          <w:tcPr>
            <w:tcW w:w="810" w:type="dxa"/>
            <w:gridSpan w:val="2"/>
            <w:tcBorders>
              <w:top w:val="single" w:sz="4" w:space="0" w:color="auto"/>
              <w:bottom w:val="single" w:sz="4" w:space="0" w:color="auto"/>
            </w:tcBorders>
            <w:shd w:val="clear" w:color="auto" w:fill="auto"/>
          </w:tcPr>
          <w:p w14:paraId="0B259E1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D2FAD4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17687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8290A6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6719E0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9.1.5.1.10</w:t>
            </w:r>
          </w:p>
        </w:tc>
        <w:tc>
          <w:tcPr>
            <w:tcW w:w="3506" w:type="dxa"/>
            <w:gridSpan w:val="2"/>
            <w:tcBorders>
              <w:top w:val="nil"/>
              <w:bottom w:val="single" w:sz="4" w:space="0" w:color="auto"/>
            </w:tcBorders>
            <w:shd w:val="clear" w:color="auto" w:fill="FFFFFF"/>
          </w:tcPr>
          <w:p w14:paraId="2FC90D0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F0570C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C454B7" w14:textId="77777777" w:rsidR="00765784" w:rsidRPr="003F7263" w:rsidRDefault="00765784" w:rsidP="00765784">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F2C2D3"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2E3D778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980945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9.1.5.1.11</w:t>
            </w:r>
          </w:p>
        </w:tc>
        <w:tc>
          <w:tcPr>
            <w:tcW w:w="3506" w:type="dxa"/>
            <w:gridSpan w:val="2"/>
            <w:tcBorders>
              <w:top w:val="nil"/>
              <w:bottom w:val="single" w:sz="4" w:space="0" w:color="auto"/>
            </w:tcBorders>
            <w:shd w:val="clear" w:color="auto" w:fill="FFFFFF"/>
          </w:tcPr>
          <w:p w14:paraId="74C7AAAA"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AEB2C8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B17F8C2"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1AEE96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10D0DAE"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71F3EB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9.1.5.1.12</w:t>
            </w:r>
          </w:p>
        </w:tc>
        <w:tc>
          <w:tcPr>
            <w:tcW w:w="3506" w:type="dxa"/>
            <w:gridSpan w:val="2"/>
            <w:tcBorders>
              <w:top w:val="nil"/>
              <w:bottom w:val="single" w:sz="4" w:space="0" w:color="auto"/>
            </w:tcBorders>
            <w:shd w:val="clear" w:color="auto" w:fill="FFFFFF"/>
          </w:tcPr>
          <w:p w14:paraId="54B6376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D77DEA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AA59904"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2DEBFB1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951E1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CD2A20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9.1.5.1.13</w:t>
            </w:r>
          </w:p>
        </w:tc>
        <w:tc>
          <w:tcPr>
            <w:tcW w:w="3506" w:type="dxa"/>
            <w:gridSpan w:val="2"/>
            <w:tcBorders>
              <w:top w:val="nil"/>
              <w:bottom w:val="single" w:sz="4" w:space="0" w:color="auto"/>
            </w:tcBorders>
            <w:shd w:val="clear" w:color="auto" w:fill="FFFFFF"/>
          </w:tcPr>
          <w:p w14:paraId="379DD96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DA92FFC"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A2B6E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34FAC6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B0815A"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2DB0472D" w14:textId="77777777" w:rsidR="00765784" w:rsidRPr="003F7263" w:rsidRDefault="00765784" w:rsidP="00765784">
            <w:pPr>
              <w:pStyle w:val="TAL"/>
              <w:keepNext w:val="0"/>
              <w:keepLines w:val="0"/>
              <w:rPr>
                <w:b/>
                <w:bCs/>
                <w:sz w:val="16"/>
                <w:szCs w:val="16"/>
              </w:rPr>
            </w:pPr>
            <w:r w:rsidRPr="003F7263">
              <w:rPr>
                <w:bCs/>
                <w:sz w:val="16"/>
                <w:szCs w:val="16"/>
              </w:rPr>
              <w:t>9.1.5.1.14</w:t>
            </w:r>
          </w:p>
        </w:tc>
        <w:tc>
          <w:tcPr>
            <w:tcW w:w="3506" w:type="dxa"/>
            <w:gridSpan w:val="2"/>
            <w:tcBorders>
              <w:top w:val="nil"/>
              <w:bottom w:val="single" w:sz="4" w:space="0" w:color="auto"/>
            </w:tcBorders>
            <w:shd w:val="clear" w:color="auto" w:fill="auto"/>
          </w:tcPr>
          <w:p w14:paraId="5EA755A0" w14:textId="57342D61" w:rsidR="00765784" w:rsidRPr="003F7263" w:rsidRDefault="00765784" w:rsidP="00765784">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48CC885"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37F577A6" w14:textId="77777777" w:rsidR="00765784" w:rsidRPr="003F7263" w:rsidRDefault="00765784" w:rsidP="00765784">
            <w:pPr>
              <w:pStyle w:val="TAH"/>
              <w:keepNext w:val="0"/>
              <w:keepLines w:val="0"/>
              <w:rPr>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5EFBF345" w14:textId="77777777" w:rsidR="00765784" w:rsidRPr="003F7263" w:rsidRDefault="00765784" w:rsidP="00765784">
            <w:pPr>
              <w:pStyle w:val="TAH"/>
              <w:keepNext w:val="0"/>
              <w:keepLines w:val="0"/>
              <w:jc w:val="left"/>
              <w:rPr>
                <w:b w:val="0"/>
                <w:sz w:val="16"/>
                <w:szCs w:val="16"/>
              </w:rPr>
            </w:pPr>
            <w:r w:rsidRPr="003F7263">
              <w:rPr>
                <w:b w:val="0"/>
                <w:sz w:val="16"/>
                <w:szCs w:val="16"/>
                <w:lang w:eastAsia="en-US"/>
              </w:rPr>
              <w:t>UEs supporting 5G Core</w:t>
            </w:r>
          </w:p>
        </w:tc>
      </w:tr>
      <w:tr w:rsidR="0082273C" w:rsidRPr="003F7263" w14:paraId="326912DA"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2FB4D9C1" w14:textId="088697FB" w:rsidR="0082273C" w:rsidRPr="003F7263" w:rsidRDefault="0082273C" w:rsidP="0082273C">
            <w:pPr>
              <w:pStyle w:val="TAL"/>
              <w:keepNext w:val="0"/>
              <w:keepLines w:val="0"/>
              <w:rPr>
                <w:bCs/>
                <w:sz w:val="16"/>
                <w:szCs w:val="16"/>
              </w:rPr>
            </w:pPr>
            <w:r w:rsidRPr="003F7263">
              <w:rPr>
                <w:bCs/>
                <w:sz w:val="16"/>
                <w:szCs w:val="16"/>
              </w:rPr>
              <w:t>9.1.5.1.15</w:t>
            </w:r>
          </w:p>
        </w:tc>
        <w:tc>
          <w:tcPr>
            <w:tcW w:w="3506" w:type="dxa"/>
            <w:gridSpan w:val="2"/>
            <w:tcBorders>
              <w:top w:val="nil"/>
              <w:bottom w:val="single" w:sz="4" w:space="0" w:color="auto"/>
            </w:tcBorders>
            <w:shd w:val="clear" w:color="auto" w:fill="auto"/>
          </w:tcPr>
          <w:p w14:paraId="48127F87" w14:textId="2BB144E0" w:rsidR="0082273C" w:rsidRPr="003F7263" w:rsidRDefault="0082273C" w:rsidP="0082273C">
            <w:pPr>
              <w:pStyle w:val="TAL"/>
              <w:keepNext w:val="0"/>
              <w:keepLines w:val="0"/>
              <w:rPr>
                <w:bCs/>
                <w:sz w:val="16"/>
                <w:szCs w:val="16"/>
              </w:rPr>
            </w:pPr>
            <w:r w:rsidRPr="003F7263">
              <w:rPr>
                <w:bCs/>
                <w:sz w:val="16"/>
                <w:szCs w:val="16"/>
              </w:rPr>
              <w:t xml:space="preserve">Initial registration / Success / Extended and spare fields in </w:t>
            </w:r>
            <w:r w:rsidR="00F878C4" w:rsidRPr="003F7263">
              <w:rPr>
                <w:bCs/>
                <w:sz w:val="16"/>
                <w:szCs w:val="16"/>
              </w:rPr>
              <w:t>CAG information list</w:t>
            </w:r>
          </w:p>
        </w:tc>
        <w:tc>
          <w:tcPr>
            <w:tcW w:w="810" w:type="dxa"/>
            <w:gridSpan w:val="2"/>
            <w:tcBorders>
              <w:top w:val="nil"/>
              <w:bottom w:val="single" w:sz="4" w:space="0" w:color="auto"/>
            </w:tcBorders>
            <w:shd w:val="clear" w:color="auto" w:fill="auto"/>
          </w:tcPr>
          <w:p w14:paraId="08B343A6" w14:textId="744F792E" w:rsidR="0082273C" w:rsidRPr="003F7263" w:rsidRDefault="0082273C" w:rsidP="0082273C">
            <w:pPr>
              <w:pStyle w:val="TAH"/>
              <w:keepNext w:val="0"/>
              <w:keepLines w:val="0"/>
              <w:rPr>
                <w:b w:val="0"/>
                <w:sz w:val="16"/>
                <w:szCs w:val="16"/>
              </w:rPr>
            </w:pPr>
            <w:r w:rsidRPr="003F7263">
              <w:rPr>
                <w:b w:val="0"/>
                <w:sz w:val="16"/>
                <w:szCs w:val="16"/>
              </w:rPr>
              <w:t>Rel-15</w:t>
            </w:r>
            <w:r w:rsidR="00C52B68" w:rsidRPr="003F7263">
              <w:rPr>
                <w:b w:val="0"/>
                <w:sz w:val="16"/>
                <w:szCs w:val="16"/>
              </w:rPr>
              <w:t xml:space="preserve"> only</w:t>
            </w:r>
          </w:p>
        </w:tc>
        <w:tc>
          <w:tcPr>
            <w:tcW w:w="1170" w:type="dxa"/>
            <w:gridSpan w:val="2"/>
            <w:tcBorders>
              <w:bottom w:val="single" w:sz="4" w:space="0" w:color="auto"/>
            </w:tcBorders>
            <w:shd w:val="clear" w:color="auto" w:fill="auto"/>
          </w:tcPr>
          <w:p w14:paraId="6036F678" w14:textId="6552BC78" w:rsidR="0082273C" w:rsidRPr="003F7263" w:rsidRDefault="0082273C" w:rsidP="0082273C">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379A3827" w14:textId="32153FEE" w:rsidR="0082273C" w:rsidRPr="003F7263" w:rsidRDefault="0082273C" w:rsidP="0082273C">
            <w:pPr>
              <w:pStyle w:val="TAH"/>
              <w:keepNext w:val="0"/>
              <w:keepLines w:val="0"/>
              <w:jc w:val="left"/>
              <w:rPr>
                <w:b w:val="0"/>
                <w:sz w:val="16"/>
                <w:szCs w:val="16"/>
                <w:lang w:eastAsia="en-US"/>
              </w:rPr>
            </w:pPr>
            <w:r w:rsidRPr="003F7263">
              <w:rPr>
                <w:b w:val="0"/>
                <w:sz w:val="16"/>
                <w:szCs w:val="16"/>
              </w:rPr>
              <w:t>UEs supporting 5G Core</w:t>
            </w:r>
          </w:p>
        </w:tc>
      </w:tr>
      <w:tr w:rsidR="00127701" w:rsidRPr="003F7263" w14:paraId="1B0810B4"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61CC89A2" w14:textId="63AA2B17" w:rsidR="00127701" w:rsidRPr="003F7263" w:rsidRDefault="00127701" w:rsidP="00127701">
            <w:pPr>
              <w:pStyle w:val="TAL"/>
              <w:keepNext w:val="0"/>
              <w:keepLines w:val="0"/>
              <w:rPr>
                <w:bCs/>
                <w:sz w:val="16"/>
                <w:szCs w:val="16"/>
              </w:rPr>
            </w:pPr>
            <w:r>
              <w:rPr>
                <w:bCs/>
                <w:sz w:val="16"/>
                <w:szCs w:val="16"/>
              </w:rPr>
              <w:t>9.1.5.1.16</w:t>
            </w:r>
          </w:p>
        </w:tc>
        <w:tc>
          <w:tcPr>
            <w:tcW w:w="3506" w:type="dxa"/>
            <w:gridSpan w:val="2"/>
            <w:tcBorders>
              <w:top w:val="nil"/>
              <w:bottom w:val="single" w:sz="4" w:space="0" w:color="auto"/>
            </w:tcBorders>
            <w:shd w:val="clear" w:color="auto" w:fill="auto"/>
          </w:tcPr>
          <w:p w14:paraId="7EC8F9EB" w14:textId="1243F4CA" w:rsidR="00127701" w:rsidRPr="003F7263" w:rsidRDefault="00127701" w:rsidP="00127701">
            <w:pPr>
              <w:pStyle w:val="TAL"/>
              <w:keepNext w:val="0"/>
              <w:keepLines w:val="0"/>
              <w:rPr>
                <w:bCs/>
                <w:sz w:val="16"/>
                <w:szCs w:val="16"/>
              </w:rPr>
            </w:pPr>
            <w:r w:rsidRPr="007243F0">
              <w:rPr>
                <w:bCs/>
                <w:sz w:val="16"/>
                <w:szCs w:val="16"/>
              </w:rPr>
              <w:t>Initial Registration / Success / MUSIM</w:t>
            </w:r>
          </w:p>
        </w:tc>
        <w:tc>
          <w:tcPr>
            <w:tcW w:w="810" w:type="dxa"/>
            <w:gridSpan w:val="2"/>
            <w:tcBorders>
              <w:top w:val="nil"/>
              <w:bottom w:val="single" w:sz="4" w:space="0" w:color="auto"/>
            </w:tcBorders>
            <w:shd w:val="clear" w:color="auto" w:fill="auto"/>
          </w:tcPr>
          <w:p w14:paraId="7F28A60D" w14:textId="54129E48" w:rsidR="00127701" w:rsidRPr="003F7263" w:rsidRDefault="00127701" w:rsidP="0012770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auto"/>
          </w:tcPr>
          <w:p w14:paraId="55774053" w14:textId="0BC69EA2" w:rsidR="00127701" w:rsidRPr="003F7263" w:rsidRDefault="00127701" w:rsidP="00127701">
            <w:pPr>
              <w:pStyle w:val="TAH"/>
              <w:keepNext w:val="0"/>
              <w:keepLines w:val="0"/>
              <w:rPr>
                <w:b w:val="0"/>
                <w:sz w:val="16"/>
                <w:szCs w:val="16"/>
              </w:rPr>
            </w:pPr>
            <w:r>
              <w:rPr>
                <w:b w:val="0"/>
                <w:sz w:val="16"/>
                <w:szCs w:val="16"/>
              </w:rPr>
              <w:t>C219</w:t>
            </w:r>
          </w:p>
        </w:tc>
        <w:tc>
          <w:tcPr>
            <w:tcW w:w="3596" w:type="dxa"/>
            <w:gridSpan w:val="2"/>
            <w:tcBorders>
              <w:bottom w:val="single" w:sz="4" w:space="0" w:color="auto"/>
            </w:tcBorders>
            <w:shd w:val="clear" w:color="auto" w:fill="auto"/>
          </w:tcPr>
          <w:p w14:paraId="5AEB96E1" w14:textId="199DFD89" w:rsidR="00127701" w:rsidRPr="003F7263" w:rsidRDefault="00127701" w:rsidP="00127701">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127701" w:rsidRPr="003F7263" w14:paraId="7304698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85F00A8" w14:textId="77777777" w:rsidR="00127701" w:rsidRPr="003F7263" w:rsidRDefault="00127701" w:rsidP="00127701">
            <w:pPr>
              <w:pStyle w:val="TAL"/>
              <w:keepNext w:val="0"/>
              <w:keepLines w:val="0"/>
              <w:rPr>
                <w:b/>
                <w:bCs/>
                <w:sz w:val="16"/>
                <w:szCs w:val="16"/>
              </w:rPr>
            </w:pPr>
            <w:r w:rsidRPr="003F7263">
              <w:rPr>
                <w:b/>
                <w:bCs/>
                <w:sz w:val="16"/>
                <w:szCs w:val="16"/>
              </w:rPr>
              <w:t>9.1.5.2</w:t>
            </w:r>
          </w:p>
        </w:tc>
        <w:tc>
          <w:tcPr>
            <w:tcW w:w="3506" w:type="dxa"/>
            <w:gridSpan w:val="2"/>
            <w:tcBorders>
              <w:top w:val="nil"/>
              <w:bottom w:val="single" w:sz="4" w:space="0" w:color="auto"/>
            </w:tcBorders>
            <w:shd w:val="clear" w:color="auto" w:fill="D9D9D9"/>
          </w:tcPr>
          <w:p w14:paraId="7FA91841" w14:textId="77777777" w:rsidR="00127701" w:rsidRPr="003F7263" w:rsidRDefault="00127701" w:rsidP="00127701">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51463B0" w14:textId="77777777" w:rsidR="00127701" w:rsidRPr="003F7263" w:rsidRDefault="00127701" w:rsidP="00127701">
            <w:pPr>
              <w:pStyle w:val="TAH"/>
              <w:keepNext w:val="0"/>
              <w:keepLines w:val="0"/>
              <w:rPr>
                <w:bCs/>
                <w:sz w:val="16"/>
                <w:szCs w:val="16"/>
              </w:rPr>
            </w:pPr>
          </w:p>
        </w:tc>
        <w:tc>
          <w:tcPr>
            <w:tcW w:w="1170" w:type="dxa"/>
            <w:gridSpan w:val="2"/>
            <w:tcBorders>
              <w:bottom w:val="single" w:sz="4" w:space="0" w:color="auto"/>
            </w:tcBorders>
            <w:shd w:val="clear" w:color="auto" w:fill="D9D9D9"/>
          </w:tcPr>
          <w:p w14:paraId="4A4103F8" w14:textId="77777777" w:rsidR="00127701" w:rsidRPr="003F7263" w:rsidRDefault="00127701" w:rsidP="00127701">
            <w:pPr>
              <w:pStyle w:val="TAH"/>
              <w:keepNext w:val="0"/>
              <w:keepLines w:val="0"/>
              <w:rPr>
                <w:bCs/>
                <w:sz w:val="16"/>
                <w:szCs w:val="16"/>
              </w:rPr>
            </w:pPr>
          </w:p>
        </w:tc>
        <w:tc>
          <w:tcPr>
            <w:tcW w:w="3596" w:type="dxa"/>
            <w:gridSpan w:val="2"/>
            <w:tcBorders>
              <w:bottom w:val="single" w:sz="4" w:space="0" w:color="auto"/>
            </w:tcBorders>
            <w:shd w:val="clear" w:color="auto" w:fill="D9D9D9"/>
          </w:tcPr>
          <w:p w14:paraId="3B42214D" w14:textId="77777777" w:rsidR="00127701" w:rsidRPr="003F7263" w:rsidRDefault="00127701" w:rsidP="00127701">
            <w:pPr>
              <w:pStyle w:val="TAH"/>
              <w:keepNext w:val="0"/>
              <w:keepLines w:val="0"/>
              <w:rPr>
                <w:bCs/>
                <w:sz w:val="16"/>
                <w:szCs w:val="16"/>
              </w:rPr>
            </w:pPr>
          </w:p>
        </w:tc>
      </w:tr>
      <w:tr w:rsidR="00127701" w:rsidRPr="003F7263" w14:paraId="54A23D36"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B504E3C" w14:textId="77777777" w:rsidR="00127701" w:rsidRPr="003F7263" w:rsidRDefault="00127701" w:rsidP="00127701">
            <w:pPr>
              <w:pStyle w:val="TAL"/>
              <w:rPr>
                <w:b/>
                <w:bCs/>
                <w:sz w:val="16"/>
                <w:szCs w:val="16"/>
              </w:rPr>
            </w:pPr>
            <w:r w:rsidRPr="003F7263">
              <w:rPr>
                <w:sz w:val="16"/>
                <w:szCs w:val="16"/>
              </w:rPr>
              <w:lastRenderedPageBreak/>
              <w:t>9.1.5.2.1</w:t>
            </w:r>
          </w:p>
        </w:tc>
        <w:tc>
          <w:tcPr>
            <w:tcW w:w="3506" w:type="dxa"/>
            <w:gridSpan w:val="2"/>
            <w:tcBorders>
              <w:top w:val="single" w:sz="4" w:space="0" w:color="auto"/>
              <w:bottom w:val="single" w:sz="4" w:space="0" w:color="auto"/>
            </w:tcBorders>
            <w:shd w:val="clear" w:color="auto" w:fill="auto"/>
          </w:tcPr>
          <w:p w14:paraId="22D61BA8" w14:textId="77777777" w:rsidR="00127701" w:rsidRPr="003F7263" w:rsidRDefault="00127701" w:rsidP="00127701">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AEFB6EE"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9497319"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01D14720" w14:textId="77777777" w:rsidR="00127701" w:rsidRPr="003F7263" w:rsidRDefault="00127701" w:rsidP="00127701">
            <w:pPr>
              <w:pStyle w:val="TAL"/>
              <w:rPr>
                <w:sz w:val="16"/>
                <w:szCs w:val="16"/>
              </w:rPr>
            </w:pPr>
            <w:r w:rsidRPr="003F7263">
              <w:rPr>
                <w:sz w:val="16"/>
                <w:szCs w:val="16"/>
                <w:lang w:eastAsia="en-US"/>
              </w:rPr>
              <w:t>UEs supporting 5G Core</w:t>
            </w:r>
          </w:p>
        </w:tc>
      </w:tr>
      <w:tr w:rsidR="00127701" w:rsidRPr="003F7263" w14:paraId="44549080"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F132F5C" w14:textId="77777777" w:rsidR="00127701" w:rsidRPr="003F7263" w:rsidRDefault="00127701" w:rsidP="00127701">
            <w:pPr>
              <w:pStyle w:val="TAL"/>
              <w:rPr>
                <w:sz w:val="16"/>
                <w:szCs w:val="16"/>
              </w:rPr>
            </w:pPr>
            <w:r w:rsidRPr="003F7263">
              <w:rPr>
                <w:sz w:val="16"/>
                <w:szCs w:val="16"/>
              </w:rPr>
              <w:t>9.1.5.2.2</w:t>
            </w:r>
          </w:p>
        </w:tc>
        <w:tc>
          <w:tcPr>
            <w:tcW w:w="3506" w:type="dxa"/>
            <w:gridSpan w:val="2"/>
            <w:tcBorders>
              <w:top w:val="single" w:sz="4" w:space="0" w:color="auto"/>
              <w:bottom w:val="single" w:sz="4" w:space="0" w:color="auto"/>
            </w:tcBorders>
            <w:shd w:val="clear" w:color="auto" w:fill="auto"/>
          </w:tcPr>
          <w:p w14:paraId="4E0CDF19" w14:textId="77777777" w:rsidR="00127701" w:rsidRPr="003F7263" w:rsidRDefault="00127701" w:rsidP="00127701">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ED79387"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F438CE5"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2D80E16B" w14:textId="77777777" w:rsidR="00127701" w:rsidRPr="003F7263" w:rsidRDefault="00127701" w:rsidP="00127701">
            <w:pPr>
              <w:pStyle w:val="TAL"/>
              <w:rPr>
                <w:sz w:val="16"/>
                <w:szCs w:val="16"/>
              </w:rPr>
            </w:pPr>
            <w:r w:rsidRPr="003F7263">
              <w:rPr>
                <w:sz w:val="16"/>
                <w:szCs w:val="16"/>
              </w:rPr>
              <w:t>UEs supporting 5G Core</w:t>
            </w:r>
          </w:p>
        </w:tc>
      </w:tr>
      <w:tr w:rsidR="00127701" w:rsidRPr="003F7263" w14:paraId="088CC21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B38550A" w14:textId="77777777" w:rsidR="00127701" w:rsidRPr="003F7263" w:rsidRDefault="00127701" w:rsidP="00127701">
            <w:pPr>
              <w:pStyle w:val="TAL"/>
              <w:rPr>
                <w:sz w:val="16"/>
                <w:szCs w:val="16"/>
              </w:rPr>
            </w:pPr>
            <w:r w:rsidRPr="003F7263">
              <w:rPr>
                <w:sz w:val="16"/>
                <w:szCs w:val="16"/>
              </w:rPr>
              <w:t>9.1.5.2.4</w:t>
            </w:r>
          </w:p>
        </w:tc>
        <w:tc>
          <w:tcPr>
            <w:tcW w:w="3506" w:type="dxa"/>
            <w:gridSpan w:val="2"/>
            <w:tcBorders>
              <w:top w:val="single" w:sz="4" w:space="0" w:color="auto"/>
              <w:bottom w:val="single" w:sz="4" w:space="0" w:color="auto"/>
            </w:tcBorders>
            <w:shd w:val="clear" w:color="auto" w:fill="auto"/>
          </w:tcPr>
          <w:p w14:paraId="3B2358F8" w14:textId="77777777" w:rsidR="00127701" w:rsidRPr="003F7263" w:rsidRDefault="00127701" w:rsidP="00127701">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618F124"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5E7E41F"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C273E44" w14:textId="77777777" w:rsidR="00127701" w:rsidRPr="003F7263" w:rsidRDefault="00127701" w:rsidP="00127701">
            <w:pPr>
              <w:pStyle w:val="TAL"/>
              <w:rPr>
                <w:sz w:val="16"/>
                <w:szCs w:val="16"/>
              </w:rPr>
            </w:pPr>
            <w:r w:rsidRPr="003F7263">
              <w:rPr>
                <w:sz w:val="16"/>
                <w:szCs w:val="16"/>
              </w:rPr>
              <w:t>UEs supporting 5G Core</w:t>
            </w:r>
          </w:p>
        </w:tc>
      </w:tr>
      <w:tr w:rsidR="00127701" w:rsidRPr="003F7263" w14:paraId="1F45C802"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88CDA29" w14:textId="398EDCBA" w:rsidR="00127701" w:rsidRPr="003F7263" w:rsidRDefault="00127701" w:rsidP="00127701">
            <w:pPr>
              <w:pStyle w:val="TAL"/>
              <w:rPr>
                <w:sz w:val="16"/>
                <w:szCs w:val="16"/>
              </w:rPr>
            </w:pPr>
            <w:r w:rsidRPr="003F7263">
              <w:rPr>
                <w:sz w:val="16"/>
                <w:szCs w:val="16"/>
              </w:rPr>
              <w:t>9.1.5.2.5</w:t>
            </w:r>
          </w:p>
        </w:tc>
        <w:tc>
          <w:tcPr>
            <w:tcW w:w="3506" w:type="dxa"/>
            <w:gridSpan w:val="2"/>
            <w:tcBorders>
              <w:top w:val="single" w:sz="4" w:space="0" w:color="auto"/>
              <w:bottom w:val="single" w:sz="4" w:space="0" w:color="auto"/>
            </w:tcBorders>
            <w:shd w:val="clear" w:color="auto" w:fill="auto"/>
          </w:tcPr>
          <w:p w14:paraId="4E9A5287" w14:textId="38B69D18" w:rsidR="00127701" w:rsidRPr="003F7263" w:rsidRDefault="00127701" w:rsidP="0012770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115CD3CC" w14:textId="77777777" w:rsidR="00127701" w:rsidRPr="003F7263" w:rsidRDefault="00127701" w:rsidP="00127701">
            <w:pPr>
              <w:pStyle w:val="TAC"/>
              <w:rPr>
                <w:sz w:val="16"/>
                <w:szCs w:val="16"/>
              </w:rPr>
            </w:pPr>
          </w:p>
        </w:tc>
        <w:tc>
          <w:tcPr>
            <w:tcW w:w="1170" w:type="dxa"/>
            <w:gridSpan w:val="2"/>
            <w:tcBorders>
              <w:top w:val="single" w:sz="4" w:space="0" w:color="auto"/>
              <w:bottom w:val="single" w:sz="4" w:space="0" w:color="auto"/>
            </w:tcBorders>
            <w:shd w:val="clear" w:color="auto" w:fill="auto"/>
          </w:tcPr>
          <w:p w14:paraId="3135E8EA" w14:textId="77777777" w:rsidR="00127701" w:rsidRPr="003F7263" w:rsidRDefault="00127701" w:rsidP="00127701">
            <w:pPr>
              <w:pStyle w:val="TAC"/>
              <w:rPr>
                <w:sz w:val="16"/>
                <w:szCs w:val="16"/>
              </w:rPr>
            </w:pPr>
          </w:p>
        </w:tc>
        <w:tc>
          <w:tcPr>
            <w:tcW w:w="3596" w:type="dxa"/>
            <w:gridSpan w:val="2"/>
            <w:tcBorders>
              <w:top w:val="single" w:sz="4" w:space="0" w:color="auto"/>
              <w:bottom w:val="single" w:sz="4" w:space="0" w:color="auto"/>
            </w:tcBorders>
            <w:shd w:val="clear" w:color="auto" w:fill="auto"/>
          </w:tcPr>
          <w:p w14:paraId="7C352E7F" w14:textId="77777777" w:rsidR="00127701" w:rsidRPr="003F7263" w:rsidRDefault="00127701" w:rsidP="00127701">
            <w:pPr>
              <w:pStyle w:val="TAL"/>
              <w:rPr>
                <w:sz w:val="16"/>
                <w:szCs w:val="16"/>
              </w:rPr>
            </w:pPr>
          </w:p>
        </w:tc>
      </w:tr>
      <w:tr w:rsidR="00127701" w:rsidRPr="003F7263" w14:paraId="74BC441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60C6C21" w14:textId="77777777" w:rsidR="00127701" w:rsidRPr="003F7263" w:rsidRDefault="00127701" w:rsidP="00127701">
            <w:pPr>
              <w:pStyle w:val="TAL"/>
              <w:rPr>
                <w:sz w:val="16"/>
                <w:szCs w:val="16"/>
              </w:rPr>
            </w:pPr>
            <w:r w:rsidRPr="003F7263">
              <w:rPr>
                <w:sz w:val="16"/>
                <w:szCs w:val="16"/>
              </w:rPr>
              <w:t>9.1.5.2.7</w:t>
            </w:r>
          </w:p>
        </w:tc>
        <w:tc>
          <w:tcPr>
            <w:tcW w:w="3506" w:type="dxa"/>
            <w:gridSpan w:val="2"/>
            <w:tcBorders>
              <w:top w:val="single" w:sz="4" w:space="0" w:color="auto"/>
              <w:bottom w:val="single" w:sz="4" w:space="0" w:color="auto"/>
            </w:tcBorders>
            <w:shd w:val="clear" w:color="auto" w:fill="auto"/>
          </w:tcPr>
          <w:p w14:paraId="659D0BF2" w14:textId="77777777" w:rsidR="00127701" w:rsidRPr="003F7263" w:rsidRDefault="00127701" w:rsidP="00127701">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4E03A93" w14:textId="77777777" w:rsidR="00127701" w:rsidRPr="003F7263" w:rsidRDefault="00127701" w:rsidP="0012770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3933F650" w14:textId="77777777" w:rsidR="00127701" w:rsidRPr="003F7263" w:rsidRDefault="00127701" w:rsidP="0012770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197D3DE5" w14:textId="77777777" w:rsidR="00127701" w:rsidRPr="003F7263" w:rsidRDefault="00127701" w:rsidP="00127701">
            <w:pPr>
              <w:pStyle w:val="TAL"/>
              <w:rPr>
                <w:sz w:val="16"/>
                <w:szCs w:val="16"/>
              </w:rPr>
            </w:pPr>
            <w:r w:rsidRPr="003F7263">
              <w:rPr>
                <w:bCs/>
                <w:sz w:val="16"/>
                <w:szCs w:val="16"/>
                <w:lang w:eastAsia="x-none"/>
              </w:rPr>
              <w:t>UEs supporting 5G Core</w:t>
            </w:r>
          </w:p>
        </w:tc>
      </w:tr>
      <w:tr w:rsidR="00127701" w:rsidRPr="003F7263" w14:paraId="404F03B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58C441F" w14:textId="77777777" w:rsidR="00127701" w:rsidRPr="003F7263" w:rsidRDefault="00127701" w:rsidP="00127701">
            <w:pPr>
              <w:pStyle w:val="TAL"/>
              <w:rPr>
                <w:sz w:val="16"/>
                <w:szCs w:val="16"/>
              </w:rPr>
            </w:pPr>
            <w:r w:rsidRPr="003F7263">
              <w:rPr>
                <w:sz w:val="16"/>
                <w:szCs w:val="16"/>
              </w:rPr>
              <w:t>9.1.5.2.8</w:t>
            </w:r>
          </w:p>
        </w:tc>
        <w:tc>
          <w:tcPr>
            <w:tcW w:w="3506" w:type="dxa"/>
            <w:gridSpan w:val="2"/>
            <w:tcBorders>
              <w:top w:val="single" w:sz="4" w:space="0" w:color="auto"/>
              <w:bottom w:val="single" w:sz="4" w:space="0" w:color="auto"/>
            </w:tcBorders>
            <w:shd w:val="clear" w:color="auto" w:fill="auto"/>
          </w:tcPr>
          <w:p w14:paraId="211E5485" w14:textId="77777777" w:rsidR="00127701" w:rsidRPr="003F7263" w:rsidRDefault="00127701" w:rsidP="00127701">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39D4484" w14:textId="77777777" w:rsidR="00127701" w:rsidRPr="003F7263" w:rsidRDefault="00127701" w:rsidP="0012770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635A3964" w14:textId="77777777" w:rsidR="00127701" w:rsidRPr="003F7263" w:rsidRDefault="00127701" w:rsidP="0012770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1758AF6F" w14:textId="77777777" w:rsidR="00127701" w:rsidRPr="003F7263" w:rsidRDefault="00127701" w:rsidP="00127701">
            <w:pPr>
              <w:pStyle w:val="TAL"/>
              <w:rPr>
                <w:sz w:val="16"/>
                <w:szCs w:val="16"/>
              </w:rPr>
            </w:pPr>
            <w:r w:rsidRPr="003F7263">
              <w:rPr>
                <w:bCs/>
                <w:sz w:val="16"/>
                <w:szCs w:val="16"/>
                <w:lang w:eastAsia="x-none"/>
              </w:rPr>
              <w:t>UEs supporting 5G Core</w:t>
            </w:r>
          </w:p>
        </w:tc>
      </w:tr>
      <w:tr w:rsidR="00127701" w:rsidRPr="003F7263" w14:paraId="678F359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24DC3B8" w14:textId="77777777" w:rsidR="00127701" w:rsidRPr="003F7263" w:rsidRDefault="00127701" w:rsidP="00127701">
            <w:pPr>
              <w:pStyle w:val="TAL"/>
              <w:rPr>
                <w:sz w:val="16"/>
                <w:szCs w:val="16"/>
              </w:rPr>
            </w:pPr>
            <w:r w:rsidRPr="003F7263">
              <w:rPr>
                <w:sz w:val="16"/>
                <w:szCs w:val="16"/>
              </w:rPr>
              <w:t>9.1.5.2.9</w:t>
            </w:r>
          </w:p>
        </w:tc>
        <w:tc>
          <w:tcPr>
            <w:tcW w:w="3506" w:type="dxa"/>
            <w:gridSpan w:val="2"/>
            <w:tcBorders>
              <w:top w:val="single" w:sz="4" w:space="0" w:color="auto"/>
              <w:bottom w:val="single" w:sz="4" w:space="0" w:color="auto"/>
            </w:tcBorders>
            <w:shd w:val="clear" w:color="auto" w:fill="auto"/>
          </w:tcPr>
          <w:p w14:paraId="6C5A2D94" w14:textId="4E2D5359" w:rsidR="00127701" w:rsidRPr="003F7263" w:rsidRDefault="00127701" w:rsidP="0012770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5A936865" w14:textId="3BE358D2" w:rsidR="00127701" w:rsidRPr="003F7263" w:rsidRDefault="00127701" w:rsidP="00127701">
            <w:pPr>
              <w:pStyle w:val="TAC"/>
              <w:rPr>
                <w:sz w:val="16"/>
                <w:szCs w:val="16"/>
              </w:rPr>
            </w:pPr>
          </w:p>
        </w:tc>
        <w:tc>
          <w:tcPr>
            <w:tcW w:w="1170" w:type="dxa"/>
            <w:gridSpan w:val="2"/>
            <w:tcBorders>
              <w:top w:val="single" w:sz="4" w:space="0" w:color="auto"/>
              <w:bottom w:val="single" w:sz="4" w:space="0" w:color="auto"/>
            </w:tcBorders>
            <w:shd w:val="clear" w:color="auto" w:fill="auto"/>
          </w:tcPr>
          <w:p w14:paraId="6418DE9B" w14:textId="1BD341D0" w:rsidR="00127701" w:rsidRPr="003F7263" w:rsidRDefault="00127701" w:rsidP="00127701">
            <w:pPr>
              <w:pStyle w:val="TAC"/>
              <w:rPr>
                <w:sz w:val="16"/>
                <w:szCs w:val="16"/>
              </w:rPr>
            </w:pPr>
          </w:p>
        </w:tc>
        <w:tc>
          <w:tcPr>
            <w:tcW w:w="3596" w:type="dxa"/>
            <w:gridSpan w:val="2"/>
            <w:tcBorders>
              <w:top w:val="single" w:sz="4" w:space="0" w:color="auto"/>
              <w:bottom w:val="single" w:sz="4" w:space="0" w:color="auto"/>
            </w:tcBorders>
            <w:shd w:val="clear" w:color="auto" w:fill="auto"/>
          </w:tcPr>
          <w:p w14:paraId="2920BA13" w14:textId="12909405" w:rsidR="00127701" w:rsidRPr="003F7263" w:rsidRDefault="00127701" w:rsidP="00127701">
            <w:pPr>
              <w:pStyle w:val="TAL"/>
              <w:rPr>
                <w:sz w:val="16"/>
                <w:szCs w:val="16"/>
              </w:rPr>
            </w:pPr>
          </w:p>
        </w:tc>
      </w:tr>
      <w:tr w:rsidR="00DE33F4" w:rsidRPr="003F7263" w14:paraId="32F09CD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E675CB0" w14:textId="679CDABF" w:rsidR="00DE33F4" w:rsidRPr="003F7263" w:rsidRDefault="00DE33F4" w:rsidP="00DE33F4">
            <w:pPr>
              <w:pStyle w:val="TAL"/>
              <w:rPr>
                <w:sz w:val="16"/>
                <w:szCs w:val="16"/>
              </w:rPr>
            </w:pPr>
            <w:r>
              <w:rPr>
                <w:sz w:val="16"/>
                <w:szCs w:val="16"/>
              </w:rPr>
              <w:t>9.1.5.2.10</w:t>
            </w:r>
          </w:p>
        </w:tc>
        <w:tc>
          <w:tcPr>
            <w:tcW w:w="3506" w:type="dxa"/>
            <w:gridSpan w:val="2"/>
            <w:tcBorders>
              <w:top w:val="single" w:sz="4" w:space="0" w:color="auto"/>
              <w:bottom w:val="single" w:sz="4" w:space="0" w:color="auto"/>
            </w:tcBorders>
            <w:shd w:val="clear" w:color="auto" w:fill="auto"/>
          </w:tcPr>
          <w:p w14:paraId="5E5BB6F0" w14:textId="0780BC63" w:rsidR="00DE33F4" w:rsidRPr="003F7263" w:rsidRDefault="00DE33F4" w:rsidP="00DE33F4">
            <w:pPr>
              <w:pStyle w:val="TAL"/>
              <w:rPr>
                <w:sz w:val="16"/>
                <w:szCs w:val="16"/>
              </w:rPr>
            </w:pPr>
            <w:r w:rsidRPr="00FE20C8">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7F85EE6C" w14:textId="70C7E420" w:rsidR="00DE33F4" w:rsidRPr="003F7263" w:rsidRDefault="00DE33F4" w:rsidP="00DE33F4">
            <w:pPr>
              <w:pStyle w:val="TAC"/>
              <w:rPr>
                <w:sz w:val="16"/>
                <w:szCs w:val="16"/>
              </w:rPr>
            </w:pPr>
            <w:r w:rsidRPr="00022AD1">
              <w:rPr>
                <w:sz w:val="16"/>
                <w:szCs w:val="16"/>
              </w:rPr>
              <w:t>Rel-17</w:t>
            </w:r>
          </w:p>
        </w:tc>
        <w:tc>
          <w:tcPr>
            <w:tcW w:w="1170" w:type="dxa"/>
            <w:gridSpan w:val="2"/>
            <w:tcBorders>
              <w:top w:val="single" w:sz="4" w:space="0" w:color="auto"/>
              <w:bottom w:val="single" w:sz="4" w:space="0" w:color="auto"/>
            </w:tcBorders>
            <w:shd w:val="clear" w:color="auto" w:fill="auto"/>
          </w:tcPr>
          <w:p w14:paraId="5018B240" w14:textId="5D1D2E09" w:rsidR="00DE33F4" w:rsidRPr="003F7263" w:rsidRDefault="00DE33F4" w:rsidP="00DE33F4">
            <w:pPr>
              <w:pStyle w:val="TAC"/>
              <w:rPr>
                <w:sz w:val="16"/>
                <w:szCs w:val="16"/>
              </w:rPr>
            </w:pPr>
            <w:r>
              <w:rPr>
                <w:sz w:val="16"/>
                <w:szCs w:val="16"/>
              </w:rPr>
              <w:t>C242</w:t>
            </w:r>
          </w:p>
        </w:tc>
        <w:tc>
          <w:tcPr>
            <w:tcW w:w="3596" w:type="dxa"/>
            <w:gridSpan w:val="2"/>
            <w:tcBorders>
              <w:top w:val="single" w:sz="4" w:space="0" w:color="auto"/>
              <w:bottom w:val="single" w:sz="4" w:space="0" w:color="auto"/>
            </w:tcBorders>
            <w:shd w:val="clear" w:color="auto" w:fill="auto"/>
          </w:tcPr>
          <w:p w14:paraId="5E7B1565" w14:textId="4D87A251" w:rsidR="00DE33F4" w:rsidRPr="003F7263" w:rsidRDefault="00DE33F4" w:rsidP="00DE33F4">
            <w:pPr>
              <w:pStyle w:val="TAL"/>
              <w:rPr>
                <w:sz w:val="16"/>
                <w:szCs w:val="16"/>
              </w:rPr>
            </w:pPr>
            <w:r w:rsidRPr="00022AD1">
              <w:rPr>
                <w:sz w:val="16"/>
                <w:szCs w:val="16"/>
              </w:rPr>
              <w:t>UEs supporting 5G Core and Multi-SIM N1 NAS signalling connection release</w:t>
            </w:r>
          </w:p>
        </w:tc>
      </w:tr>
      <w:tr w:rsidR="00127701" w:rsidRPr="003F7263" w14:paraId="344DCFCE" w14:textId="77777777" w:rsidTr="005270C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7C0858D1" w14:textId="77777777" w:rsidR="00127701" w:rsidRPr="003F7263" w:rsidRDefault="00127701" w:rsidP="00127701">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7443E23" w14:textId="77777777" w:rsidR="00127701" w:rsidRPr="003F7263" w:rsidRDefault="00127701" w:rsidP="00127701">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10BA6D" w14:textId="77777777" w:rsidR="00127701" w:rsidRPr="003F7263" w:rsidRDefault="00127701" w:rsidP="001277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127701" w:rsidRPr="003F7263" w:rsidRDefault="00127701" w:rsidP="001277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127701" w:rsidRPr="003F7263" w:rsidRDefault="00127701" w:rsidP="00127701">
            <w:pPr>
              <w:pStyle w:val="TAH"/>
              <w:keepNext w:val="0"/>
              <w:keepLines w:val="0"/>
              <w:jc w:val="left"/>
              <w:rPr>
                <w:bCs/>
                <w:sz w:val="16"/>
                <w:szCs w:val="16"/>
              </w:rPr>
            </w:pPr>
          </w:p>
        </w:tc>
      </w:tr>
      <w:tr w:rsidR="00127701" w:rsidRPr="003F7263" w14:paraId="485F30DD" w14:textId="77777777" w:rsidTr="005270C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829D7E5" w14:textId="77777777" w:rsidR="00127701" w:rsidRPr="003F7263" w:rsidRDefault="00127701" w:rsidP="00127701">
            <w:pPr>
              <w:pStyle w:val="TAL"/>
              <w:keepNext w:val="0"/>
              <w:keepLines w:val="0"/>
              <w:rPr>
                <w:b/>
                <w:bCs/>
                <w:sz w:val="16"/>
                <w:szCs w:val="16"/>
              </w:rPr>
            </w:pPr>
            <w:r w:rsidRPr="003F7263">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684C3FA9" w14:textId="77777777" w:rsidR="00127701" w:rsidRPr="003F7263" w:rsidRDefault="00127701" w:rsidP="00127701">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0331D92" w14:textId="77777777" w:rsidR="00127701" w:rsidRPr="003F7263" w:rsidRDefault="00127701" w:rsidP="001277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127701" w:rsidRPr="003F7263" w:rsidRDefault="00127701" w:rsidP="001277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127701" w:rsidRPr="003F7263" w:rsidRDefault="00127701" w:rsidP="00127701">
            <w:pPr>
              <w:pStyle w:val="TAH"/>
              <w:keepNext w:val="0"/>
              <w:keepLines w:val="0"/>
              <w:jc w:val="left"/>
              <w:rPr>
                <w:bCs/>
                <w:sz w:val="16"/>
                <w:szCs w:val="16"/>
              </w:rPr>
            </w:pPr>
          </w:p>
        </w:tc>
      </w:tr>
      <w:tr w:rsidR="00127701" w:rsidRPr="003F7263" w14:paraId="63E59468"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6E27384" w14:textId="77777777" w:rsidR="00127701" w:rsidRPr="003F7263" w:rsidRDefault="00127701" w:rsidP="00127701">
            <w:pPr>
              <w:pStyle w:val="TAL"/>
              <w:keepNext w:val="0"/>
              <w:keepLines w:val="0"/>
              <w:rPr>
                <w:bCs/>
                <w:sz w:val="16"/>
                <w:szCs w:val="16"/>
              </w:rPr>
            </w:pPr>
            <w:r w:rsidRPr="003F7263">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87651A4" w14:textId="77777777" w:rsidR="00127701" w:rsidRPr="003F7263" w:rsidRDefault="00127701" w:rsidP="00127701">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26CD62"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E30C"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A9010E9"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w:t>
            </w:r>
          </w:p>
        </w:tc>
      </w:tr>
      <w:tr w:rsidR="00127701" w:rsidRPr="003F7263" w14:paraId="6F3A884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97B4AD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9.1.6.1.2</w:t>
            </w:r>
          </w:p>
        </w:tc>
        <w:tc>
          <w:tcPr>
            <w:tcW w:w="3506" w:type="dxa"/>
            <w:gridSpan w:val="2"/>
            <w:tcBorders>
              <w:top w:val="nil"/>
              <w:bottom w:val="single" w:sz="4" w:space="0" w:color="auto"/>
            </w:tcBorders>
            <w:shd w:val="clear" w:color="auto" w:fill="FFFFFF"/>
          </w:tcPr>
          <w:p w14:paraId="09F34459" w14:textId="2BD638D4" w:rsidR="00127701" w:rsidRPr="003F7263" w:rsidRDefault="00127701" w:rsidP="00127701">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5491B1D1"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45F948F" w14:textId="77777777" w:rsidR="00127701" w:rsidRPr="003F7263" w:rsidRDefault="00127701" w:rsidP="00127701">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1D338E6" w14:textId="77777777" w:rsidR="00127701" w:rsidRPr="003F7263" w:rsidRDefault="00127701" w:rsidP="00127701">
            <w:pPr>
              <w:spacing w:after="0"/>
              <w:rPr>
                <w:rFonts w:ascii="Arial" w:hAnsi="Arial"/>
                <w:sz w:val="16"/>
                <w:szCs w:val="16"/>
              </w:rPr>
            </w:pPr>
            <w:r w:rsidRPr="003F7263">
              <w:rPr>
                <w:rFonts w:ascii="Arial" w:hAnsi="Arial"/>
                <w:bCs/>
                <w:sz w:val="16"/>
                <w:szCs w:val="16"/>
              </w:rPr>
              <w:t>UEs supporting 5G Core</w:t>
            </w:r>
          </w:p>
        </w:tc>
      </w:tr>
      <w:tr w:rsidR="00127701" w:rsidRPr="003F7263" w14:paraId="0A649292"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38AD287"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9.1.6.1.3</w:t>
            </w:r>
          </w:p>
        </w:tc>
        <w:tc>
          <w:tcPr>
            <w:tcW w:w="3506" w:type="dxa"/>
            <w:gridSpan w:val="2"/>
            <w:tcBorders>
              <w:top w:val="nil"/>
              <w:bottom w:val="single" w:sz="4" w:space="0" w:color="auto"/>
            </w:tcBorders>
            <w:shd w:val="clear" w:color="auto" w:fill="FFFFFF"/>
          </w:tcPr>
          <w:p w14:paraId="6FBB4A80"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25F8F2"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ECC6435"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322D2EAE"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400D628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F5797D8"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9.1.6.1.4</w:t>
            </w:r>
          </w:p>
        </w:tc>
        <w:tc>
          <w:tcPr>
            <w:tcW w:w="3506" w:type="dxa"/>
            <w:gridSpan w:val="2"/>
            <w:tcBorders>
              <w:top w:val="nil"/>
              <w:bottom w:val="single" w:sz="4" w:space="0" w:color="auto"/>
            </w:tcBorders>
            <w:shd w:val="clear" w:color="auto" w:fill="FFFFFF"/>
          </w:tcPr>
          <w:p w14:paraId="6E692B22" w14:textId="77777777" w:rsidR="00127701" w:rsidRPr="003F7263" w:rsidRDefault="00127701" w:rsidP="00127701">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53A8A63F" w14:textId="77777777" w:rsidR="00127701" w:rsidRPr="003F7263" w:rsidRDefault="00127701" w:rsidP="00127701">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7FE9223" w14:textId="77777777" w:rsidR="00127701" w:rsidRPr="003F7263" w:rsidRDefault="00127701" w:rsidP="00127701">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C38F49F" w14:textId="77777777" w:rsidR="00127701" w:rsidRPr="003F7263" w:rsidRDefault="00127701" w:rsidP="00127701">
            <w:pPr>
              <w:pStyle w:val="TAH"/>
              <w:keepNext w:val="0"/>
              <w:keepLines w:val="0"/>
              <w:jc w:val="left"/>
              <w:rPr>
                <w:b w:val="0"/>
                <w:bCs/>
                <w:sz w:val="16"/>
                <w:szCs w:val="16"/>
              </w:rPr>
            </w:pPr>
          </w:p>
        </w:tc>
      </w:tr>
      <w:tr w:rsidR="00127701" w:rsidRPr="003F7263" w14:paraId="04C0C33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C89F563"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397CC14"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17CF16E" w14:textId="77777777" w:rsidR="00127701" w:rsidRPr="003F7263" w:rsidRDefault="00127701" w:rsidP="001277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4704D2" w14:textId="77777777" w:rsidR="00127701" w:rsidRPr="003F7263" w:rsidRDefault="00127701" w:rsidP="001277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6C90A96E" w14:textId="77777777" w:rsidR="00127701" w:rsidRPr="003F7263" w:rsidRDefault="00127701" w:rsidP="00127701">
            <w:pPr>
              <w:spacing w:after="0"/>
              <w:rPr>
                <w:rFonts w:ascii="Arial" w:hAnsi="Arial"/>
                <w:b/>
                <w:bCs/>
                <w:sz w:val="16"/>
                <w:szCs w:val="16"/>
                <w:lang w:eastAsia="zh-CN"/>
              </w:rPr>
            </w:pPr>
          </w:p>
        </w:tc>
      </w:tr>
      <w:tr w:rsidR="00127701" w:rsidRPr="003F7263" w14:paraId="394914B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20D0DBB" w14:textId="77777777" w:rsidR="00127701" w:rsidRPr="003F7263" w:rsidRDefault="00127701" w:rsidP="00127701">
            <w:pPr>
              <w:spacing w:after="0"/>
              <w:rPr>
                <w:rFonts w:ascii="Arial" w:hAnsi="Arial"/>
                <w:bCs/>
                <w:sz w:val="16"/>
                <w:szCs w:val="16"/>
              </w:rPr>
            </w:pPr>
            <w:r w:rsidRPr="003F7263">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79D4C474" w14:textId="77777777" w:rsidR="00127701" w:rsidRPr="003F7263" w:rsidRDefault="00127701" w:rsidP="00127701">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2818A5A" w14:textId="77777777" w:rsidR="00127701" w:rsidRPr="003F7263" w:rsidRDefault="00127701" w:rsidP="00127701">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6EA59468"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13B416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4D92847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3AC7377"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9.1.6.2.2</w:t>
            </w:r>
          </w:p>
        </w:tc>
        <w:tc>
          <w:tcPr>
            <w:tcW w:w="3506" w:type="dxa"/>
            <w:gridSpan w:val="2"/>
            <w:tcBorders>
              <w:top w:val="nil"/>
              <w:bottom w:val="single" w:sz="4" w:space="0" w:color="auto"/>
            </w:tcBorders>
            <w:shd w:val="clear" w:color="auto" w:fill="FFFFFF"/>
          </w:tcPr>
          <w:p w14:paraId="49D684E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5B5889B"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046715B"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977A21A"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05861DB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8F03B26"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0319CE97"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1729A9" w14:textId="77777777" w:rsidR="00127701" w:rsidRPr="003F7263" w:rsidRDefault="00127701" w:rsidP="001277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A5F1B7" w14:textId="77777777" w:rsidR="00127701" w:rsidRPr="003F7263" w:rsidRDefault="00127701" w:rsidP="001277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7036E899" w14:textId="77777777" w:rsidR="00127701" w:rsidRPr="003F7263" w:rsidRDefault="00127701" w:rsidP="00127701">
            <w:pPr>
              <w:spacing w:after="0"/>
              <w:rPr>
                <w:rFonts w:ascii="Arial" w:hAnsi="Arial"/>
                <w:b/>
                <w:bCs/>
                <w:sz w:val="16"/>
                <w:szCs w:val="16"/>
                <w:lang w:eastAsia="zh-CN"/>
              </w:rPr>
            </w:pPr>
          </w:p>
        </w:tc>
      </w:tr>
      <w:tr w:rsidR="00127701" w:rsidRPr="003F7263" w14:paraId="1AD62D1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52F7B5C" w14:textId="77777777" w:rsidR="00127701" w:rsidRPr="003F7263" w:rsidRDefault="00127701" w:rsidP="00127701">
            <w:pPr>
              <w:pStyle w:val="TAL"/>
              <w:keepNext w:val="0"/>
              <w:keepLines w:val="0"/>
              <w:rPr>
                <w:bCs/>
                <w:sz w:val="16"/>
                <w:szCs w:val="16"/>
                <w:lang w:eastAsia="zh-CN"/>
              </w:rPr>
            </w:pPr>
            <w:r w:rsidRPr="003F7263">
              <w:rPr>
                <w:bCs/>
                <w:sz w:val="16"/>
                <w:szCs w:val="16"/>
              </w:rPr>
              <w:t>9.1.7.1</w:t>
            </w:r>
          </w:p>
        </w:tc>
        <w:tc>
          <w:tcPr>
            <w:tcW w:w="3506" w:type="dxa"/>
            <w:gridSpan w:val="2"/>
            <w:tcBorders>
              <w:top w:val="nil"/>
              <w:bottom w:val="single" w:sz="4" w:space="0" w:color="auto"/>
            </w:tcBorders>
            <w:shd w:val="clear" w:color="auto" w:fill="FFFFFF"/>
          </w:tcPr>
          <w:p w14:paraId="099C2588" w14:textId="73B488FD" w:rsidR="00127701" w:rsidRPr="003F7263" w:rsidRDefault="00127701" w:rsidP="00127701">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6589338" w14:textId="77777777" w:rsidR="00127701" w:rsidRPr="003F7263" w:rsidRDefault="00127701" w:rsidP="00127701">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F14A9C1" w14:textId="77777777" w:rsidR="00127701" w:rsidRPr="003F7263" w:rsidRDefault="00127701" w:rsidP="00127701">
            <w:pPr>
              <w:pStyle w:val="TAH"/>
              <w:keepNext w:val="0"/>
              <w:keepLines w:val="0"/>
              <w:rPr>
                <w:b w:val="0"/>
                <w:bCs/>
                <w:sz w:val="16"/>
                <w:szCs w:val="16"/>
                <w:lang w:eastAsia="zh-CN"/>
              </w:rPr>
            </w:pPr>
            <w:r w:rsidRPr="003F7263">
              <w:rPr>
                <w:b w:val="0"/>
                <w:sz w:val="16"/>
                <w:szCs w:val="16"/>
              </w:rPr>
              <w:t>C21</w:t>
            </w:r>
          </w:p>
        </w:tc>
        <w:tc>
          <w:tcPr>
            <w:tcW w:w="3596" w:type="dxa"/>
            <w:gridSpan w:val="2"/>
            <w:tcBorders>
              <w:bottom w:val="single" w:sz="4" w:space="0" w:color="auto"/>
            </w:tcBorders>
            <w:shd w:val="clear" w:color="auto" w:fill="FFFFFF"/>
          </w:tcPr>
          <w:p w14:paraId="66C125DB" w14:textId="77777777" w:rsidR="00127701" w:rsidRPr="003F7263" w:rsidRDefault="00127701" w:rsidP="00127701">
            <w:pPr>
              <w:pStyle w:val="TAH"/>
              <w:keepNext w:val="0"/>
              <w:keepLines w:val="0"/>
              <w:jc w:val="left"/>
              <w:rPr>
                <w:b w:val="0"/>
                <w:sz w:val="16"/>
                <w:szCs w:val="16"/>
              </w:rPr>
            </w:pPr>
            <w:r w:rsidRPr="003F7263">
              <w:rPr>
                <w:b w:val="0"/>
                <w:sz w:val="16"/>
                <w:szCs w:val="16"/>
              </w:rPr>
              <w:t>UEs supporting 5G Core</w:t>
            </w:r>
          </w:p>
        </w:tc>
      </w:tr>
      <w:tr w:rsidR="00127701" w:rsidRPr="003F7263" w14:paraId="01E010A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58D49E4" w14:textId="77777777" w:rsidR="00127701" w:rsidRPr="003F7263" w:rsidRDefault="00127701" w:rsidP="00127701">
            <w:pPr>
              <w:pStyle w:val="TAL"/>
              <w:keepNext w:val="0"/>
              <w:keepLines w:val="0"/>
              <w:rPr>
                <w:bCs/>
                <w:sz w:val="16"/>
                <w:szCs w:val="16"/>
              </w:rPr>
            </w:pPr>
            <w:r w:rsidRPr="003F7263">
              <w:rPr>
                <w:bCs/>
                <w:sz w:val="16"/>
                <w:szCs w:val="16"/>
              </w:rPr>
              <w:t>9.1.7.2</w:t>
            </w:r>
          </w:p>
        </w:tc>
        <w:tc>
          <w:tcPr>
            <w:tcW w:w="3506" w:type="dxa"/>
            <w:gridSpan w:val="2"/>
            <w:tcBorders>
              <w:top w:val="nil"/>
              <w:bottom w:val="single" w:sz="4" w:space="0" w:color="auto"/>
            </w:tcBorders>
            <w:shd w:val="clear" w:color="auto" w:fill="FFFFFF"/>
          </w:tcPr>
          <w:p w14:paraId="38586494" w14:textId="6FF83C61" w:rsidR="00127701" w:rsidRPr="003F7263" w:rsidRDefault="00127701" w:rsidP="00127701">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321756CF" w14:textId="77777777" w:rsidR="00127701" w:rsidRPr="003F7263" w:rsidRDefault="00127701" w:rsidP="00127701">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46A2342" w14:textId="77777777" w:rsidR="00127701" w:rsidRPr="003F7263" w:rsidRDefault="00127701" w:rsidP="00127701">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FFFFFF"/>
          </w:tcPr>
          <w:p w14:paraId="36D76F92" w14:textId="77777777" w:rsidR="00127701" w:rsidRPr="003F7263" w:rsidRDefault="00127701" w:rsidP="00127701">
            <w:pPr>
              <w:pStyle w:val="TAH"/>
              <w:keepNext w:val="0"/>
              <w:keepLines w:val="0"/>
              <w:jc w:val="left"/>
              <w:rPr>
                <w:b w:val="0"/>
                <w:sz w:val="16"/>
                <w:szCs w:val="16"/>
              </w:rPr>
            </w:pPr>
            <w:r w:rsidRPr="003F7263">
              <w:rPr>
                <w:b w:val="0"/>
                <w:sz w:val="16"/>
                <w:szCs w:val="16"/>
              </w:rPr>
              <w:t>UEs supporting 5G Core</w:t>
            </w:r>
          </w:p>
        </w:tc>
      </w:tr>
      <w:tr w:rsidR="00DE33F4" w:rsidRPr="003F7263" w14:paraId="6C210EED"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2770C89" w14:textId="161B2558" w:rsidR="00DE33F4" w:rsidRPr="003F7263" w:rsidRDefault="00DE33F4" w:rsidP="00DE33F4">
            <w:pPr>
              <w:pStyle w:val="TAL"/>
              <w:keepNext w:val="0"/>
              <w:keepLines w:val="0"/>
              <w:rPr>
                <w:bCs/>
                <w:sz w:val="16"/>
                <w:szCs w:val="16"/>
              </w:rPr>
            </w:pPr>
            <w:r>
              <w:rPr>
                <w:bCs/>
                <w:sz w:val="16"/>
                <w:szCs w:val="16"/>
              </w:rPr>
              <w:t>9.1.7.3</w:t>
            </w:r>
          </w:p>
        </w:tc>
        <w:tc>
          <w:tcPr>
            <w:tcW w:w="3506" w:type="dxa"/>
            <w:gridSpan w:val="2"/>
            <w:tcBorders>
              <w:top w:val="nil"/>
              <w:bottom w:val="single" w:sz="4" w:space="0" w:color="auto"/>
            </w:tcBorders>
            <w:shd w:val="clear" w:color="auto" w:fill="FFFFFF"/>
          </w:tcPr>
          <w:p w14:paraId="4C28AC86" w14:textId="2A746EAC" w:rsidR="00DE33F4" w:rsidRPr="003F7263" w:rsidRDefault="00DE33F4" w:rsidP="00DE33F4">
            <w:pPr>
              <w:pStyle w:val="TAL"/>
              <w:keepNext w:val="0"/>
              <w:keepLines w:val="0"/>
              <w:rPr>
                <w:bCs/>
                <w:sz w:val="16"/>
                <w:szCs w:val="16"/>
              </w:rPr>
            </w:pPr>
            <w:r w:rsidRPr="00B408F3">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4F6F78D4" w14:textId="4FC67DD2" w:rsidR="00DE33F4" w:rsidRPr="003F7263" w:rsidRDefault="00DE33F4" w:rsidP="00DE33F4">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027B494B" w14:textId="24E0D355" w:rsidR="00DE33F4" w:rsidRPr="003F7263" w:rsidRDefault="00DE33F4" w:rsidP="00DE33F4">
            <w:pPr>
              <w:pStyle w:val="TAH"/>
              <w:keepNext w:val="0"/>
              <w:keepLines w:val="0"/>
              <w:rPr>
                <w:b w:val="0"/>
                <w:sz w:val="16"/>
                <w:szCs w:val="16"/>
              </w:rPr>
            </w:pPr>
            <w:r>
              <w:rPr>
                <w:b w:val="0"/>
                <w:sz w:val="16"/>
                <w:szCs w:val="16"/>
              </w:rPr>
              <w:t>C242</w:t>
            </w:r>
          </w:p>
        </w:tc>
        <w:tc>
          <w:tcPr>
            <w:tcW w:w="3596" w:type="dxa"/>
            <w:gridSpan w:val="2"/>
            <w:tcBorders>
              <w:bottom w:val="single" w:sz="4" w:space="0" w:color="auto"/>
            </w:tcBorders>
            <w:shd w:val="clear" w:color="auto" w:fill="FFFFFF"/>
          </w:tcPr>
          <w:p w14:paraId="4EB7616A" w14:textId="00B798CD" w:rsidR="00DE33F4" w:rsidRPr="003F7263" w:rsidRDefault="00DE33F4" w:rsidP="00DE33F4">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127701" w:rsidRPr="003F7263" w14:paraId="47EADC6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93E3828" w14:textId="1B49BCD0" w:rsidR="00127701" w:rsidRPr="003F7263" w:rsidRDefault="00127701" w:rsidP="00127701">
            <w:pPr>
              <w:pStyle w:val="TAL"/>
              <w:keepNext w:val="0"/>
              <w:keepLines w:val="0"/>
              <w:rPr>
                <w:bCs/>
                <w:sz w:val="16"/>
                <w:szCs w:val="16"/>
              </w:rPr>
            </w:pPr>
            <w:r>
              <w:rPr>
                <w:bCs/>
                <w:sz w:val="16"/>
                <w:szCs w:val="16"/>
              </w:rPr>
              <w:t>9.1.7.4</w:t>
            </w:r>
          </w:p>
        </w:tc>
        <w:tc>
          <w:tcPr>
            <w:tcW w:w="3506" w:type="dxa"/>
            <w:gridSpan w:val="2"/>
            <w:tcBorders>
              <w:top w:val="nil"/>
              <w:bottom w:val="single" w:sz="4" w:space="0" w:color="auto"/>
            </w:tcBorders>
            <w:shd w:val="clear" w:color="auto" w:fill="FFFFFF"/>
          </w:tcPr>
          <w:p w14:paraId="52FD2BB9" w14:textId="76DD4436" w:rsidR="00127701" w:rsidRPr="003F7263" w:rsidRDefault="00127701" w:rsidP="00127701">
            <w:pPr>
              <w:pStyle w:val="TAL"/>
              <w:keepNext w:val="0"/>
              <w:keepLines w:val="0"/>
              <w:rPr>
                <w:bCs/>
                <w:sz w:val="16"/>
                <w:szCs w:val="16"/>
              </w:rPr>
            </w:pPr>
            <w:r w:rsidRPr="00D61F6E">
              <w:rPr>
                <w:bCs/>
                <w:sz w:val="16"/>
                <w:szCs w:val="16"/>
              </w:rPr>
              <w:t>Service request / MUSIM / Rejection of paging</w:t>
            </w:r>
          </w:p>
        </w:tc>
        <w:tc>
          <w:tcPr>
            <w:tcW w:w="810" w:type="dxa"/>
            <w:gridSpan w:val="2"/>
            <w:tcBorders>
              <w:top w:val="nil"/>
              <w:bottom w:val="single" w:sz="4" w:space="0" w:color="auto"/>
            </w:tcBorders>
            <w:shd w:val="clear" w:color="auto" w:fill="FFFFFF"/>
          </w:tcPr>
          <w:p w14:paraId="55834633" w14:textId="218EC4DA" w:rsidR="00127701" w:rsidRPr="003F7263" w:rsidRDefault="00127701" w:rsidP="0012770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2829053F" w14:textId="3B66E3B8" w:rsidR="00127701" w:rsidRPr="003F7263" w:rsidRDefault="00127701" w:rsidP="00127701">
            <w:pPr>
              <w:pStyle w:val="TAH"/>
              <w:keepNext w:val="0"/>
              <w:keepLines w:val="0"/>
              <w:rPr>
                <w:b w:val="0"/>
                <w:sz w:val="16"/>
                <w:szCs w:val="16"/>
              </w:rPr>
            </w:pPr>
            <w:r>
              <w:rPr>
                <w:b w:val="0"/>
                <w:sz w:val="16"/>
                <w:szCs w:val="16"/>
              </w:rPr>
              <w:t>C220</w:t>
            </w:r>
          </w:p>
        </w:tc>
        <w:tc>
          <w:tcPr>
            <w:tcW w:w="3596" w:type="dxa"/>
            <w:gridSpan w:val="2"/>
            <w:tcBorders>
              <w:bottom w:val="single" w:sz="4" w:space="0" w:color="auto"/>
            </w:tcBorders>
            <w:shd w:val="clear" w:color="auto" w:fill="FFFFFF"/>
          </w:tcPr>
          <w:p w14:paraId="48BAF8E2" w14:textId="378BE6AB" w:rsidR="00127701" w:rsidRPr="003F7263" w:rsidRDefault="00127701" w:rsidP="00127701">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127701" w:rsidRPr="003F7263" w14:paraId="2CA0357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BEB9DA1" w14:textId="77777777" w:rsidR="00127701" w:rsidRPr="003F7263" w:rsidRDefault="00127701" w:rsidP="00127701">
            <w:pPr>
              <w:pStyle w:val="TAL"/>
              <w:keepNext w:val="0"/>
              <w:keepLines w:val="0"/>
              <w:rPr>
                <w:b/>
                <w:bCs/>
                <w:sz w:val="16"/>
                <w:szCs w:val="16"/>
                <w:lang w:eastAsia="zh-CN"/>
              </w:rPr>
            </w:pPr>
            <w:r w:rsidRPr="003F7263">
              <w:rPr>
                <w:b/>
                <w:bCs/>
                <w:sz w:val="16"/>
                <w:szCs w:val="16"/>
                <w:lang w:eastAsia="zh-CN"/>
              </w:rPr>
              <w:t>9.1.8</w:t>
            </w:r>
          </w:p>
        </w:tc>
        <w:tc>
          <w:tcPr>
            <w:tcW w:w="3506" w:type="dxa"/>
            <w:gridSpan w:val="2"/>
            <w:tcBorders>
              <w:top w:val="nil"/>
              <w:bottom w:val="single" w:sz="4" w:space="0" w:color="auto"/>
            </w:tcBorders>
            <w:shd w:val="clear" w:color="auto" w:fill="D9D9D9"/>
          </w:tcPr>
          <w:p w14:paraId="690ADD7D" w14:textId="77777777" w:rsidR="00127701" w:rsidRPr="003F7263" w:rsidRDefault="00127701" w:rsidP="00127701">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60DFF77D" w14:textId="77777777" w:rsidR="00127701" w:rsidRPr="003F7263" w:rsidRDefault="00127701" w:rsidP="00127701">
            <w:pPr>
              <w:pStyle w:val="TAH"/>
              <w:keepNext w:val="0"/>
              <w:keepLines w:val="0"/>
              <w:rPr>
                <w:bCs/>
                <w:sz w:val="16"/>
                <w:szCs w:val="16"/>
              </w:rPr>
            </w:pPr>
          </w:p>
        </w:tc>
        <w:tc>
          <w:tcPr>
            <w:tcW w:w="1170" w:type="dxa"/>
            <w:gridSpan w:val="2"/>
            <w:tcBorders>
              <w:bottom w:val="single" w:sz="4" w:space="0" w:color="auto"/>
            </w:tcBorders>
            <w:shd w:val="clear" w:color="auto" w:fill="D9D9D9"/>
          </w:tcPr>
          <w:p w14:paraId="0B266755" w14:textId="77777777" w:rsidR="00127701" w:rsidRPr="003F7263" w:rsidRDefault="00127701" w:rsidP="00127701">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5B56D117" w14:textId="77777777" w:rsidR="00127701" w:rsidRPr="003F7263" w:rsidRDefault="00127701" w:rsidP="00127701">
            <w:pPr>
              <w:pStyle w:val="TAH"/>
              <w:keepNext w:val="0"/>
              <w:keepLines w:val="0"/>
              <w:jc w:val="left"/>
              <w:rPr>
                <w:bCs/>
                <w:sz w:val="16"/>
                <w:szCs w:val="16"/>
              </w:rPr>
            </w:pPr>
          </w:p>
        </w:tc>
      </w:tr>
      <w:tr w:rsidR="00127701" w:rsidRPr="003F7263" w14:paraId="3ADDB66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92F4B4E"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9.1.8.1</w:t>
            </w:r>
          </w:p>
        </w:tc>
        <w:tc>
          <w:tcPr>
            <w:tcW w:w="3506" w:type="dxa"/>
            <w:gridSpan w:val="2"/>
            <w:tcBorders>
              <w:top w:val="nil"/>
              <w:bottom w:val="single" w:sz="4" w:space="0" w:color="auto"/>
            </w:tcBorders>
            <w:shd w:val="clear" w:color="auto" w:fill="FFFFFF"/>
          </w:tcPr>
          <w:p w14:paraId="4668B099" w14:textId="213159CA" w:rsidR="00127701" w:rsidRPr="003F7263" w:rsidRDefault="00127701" w:rsidP="00127701">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394BBF70"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29FC0E12"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45B48EF9"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127701" w:rsidRPr="003F7263" w14:paraId="18817B4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6AB865A"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9.1.8.2</w:t>
            </w:r>
          </w:p>
        </w:tc>
        <w:tc>
          <w:tcPr>
            <w:tcW w:w="3506" w:type="dxa"/>
            <w:gridSpan w:val="2"/>
            <w:tcBorders>
              <w:top w:val="nil"/>
              <w:bottom w:val="single" w:sz="4" w:space="0" w:color="auto"/>
            </w:tcBorders>
            <w:shd w:val="clear" w:color="auto" w:fill="FFFFFF"/>
          </w:tcPr>
          <w:p w14:paraId="5D4E0AFA" w14:textId="41EAED20" w:rsidR="00127701" w:rsidRPr="003F7263" w:rsidRDefault="00127701" w:rsidP="00127701">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6080252"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4C4DD409"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60CC4BB6"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127701" w:rsidRPr="003F7263" w14:paraId="38BB4428" w14:textId="77777777" w:rsidTr="005270CE">
        <w:trPr>
          <w:gridAfter w:val="1"/>
          <w:wAfter w:w="38" w:type="dxa"/>
          <w:jc w:val="center"/>
        </w:trPr>
        <w:tc>
          <w:tcPr>
            <w:tcW w:w="1090" w:type="dxa"/>
            <w:gridSpan w:val="2"/>
            <w:shd w:val="clear" w:color="auto" w:fill="D9D9D9"/>
          </w:tcPr>
          <w:p w14:paraId="5BBB21AB" w14:textId="77777777" w:rsidR="00127701" w:rsidRPr="003F7263" w:rsidRDefault="00127701" w:rsidP="00127701">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6" w:type="dxa"/>
            <w:gridSpan w:val="2"/>
            <w:shd w:val="clear" w:color="auto" w:fill="D9D9D9"/>
          </w:tcPr>
          <w:p w14:paraId="3507868C" w14:textId="77777777" w:rsidR="00127701" w:rsidRPr="003F7263" w:rsidRDefault="00127701" w:rsidP="00127701">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7CC17223" w14:textId="77777777" w:rsidR="00127701" w:rsidRPr="003F7263" w:rsidRDefault="00127701" w:rsidP="00127701">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24449B48" w14:textId="77777777" w:rsidR="00127701" w:rsidRPr="003F7263" w:rsidRDefault="00127701" w:rsidP="00127701">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7705E8A7" w14:textId="77777777" w:rsidR="00127701" w:rsidRPr="003F7263" w:rsidRDefault="00127701" w:rsidP="00127701">
            <w:pPr>
              <w:overflowPunct/>
              <w:autoSpaceDE/>
              <w:autoSpaceDN/>
              <w:adjustRightInd/>
              <w:spacing w:after="0"/>
              <w:textAlignment w:val="auto"/>
              <w:rPr>
                <w:rFonts w:ascii="Arial" w:hAnsi="Arial"/>
                <w:sz w:val="16"/>
                <w:szCs w:val="16"/>
                <w:lang w:eastAsia="en-US"/>
              </w:rPr>
            </w:pPr>
          </w:p>
        </w:tc>
      </w:tr>
      <w:tr w:rsidR="00127701" w:rsidRPr="003F7263" w14:paraId="2B7255F0" w14:textId="77777777" w:rsidTr="005270CE">
        <w:trPr>
          <w:gridAfter w:val="1"/>
          <w:wAfter w:w="38" w:type="dxa"/>
          <w:jc w:val="center"/>
        </w:trPr>
        <w:tc>
          <w:tcPr>
            <w:tcW w:w="1090" w:type="dxa"/>
            <w:gridSpan w:val="2"/>
            <w:shd w:val="clear" w:color="auto" w:fill="auto"/>
          </w:tcPr>
          <w:p w14:paraId="15BFE7B4" w14:textId="2B3C712B"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6" w:type="dxa"/>
            <w:gridSpan w:val="2"/>
            <w:shd w:val="clear" w:color="auto" w:fill="auto"/>
          </w:tcPr>
          <w:p w14:paraId="7E28B383" w14:textId="48CE5AA2"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7A7BA199" w14:textId="2F77D4CA"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73F351E8" w14:textId="232B1E5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89A1DB4" w14:textId="48383BC9"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127701" w:rsidRPr="003F7263" w14:paraId="7430BCCB" w14:textId="77777777" w:rsidTr="005270CE">
        <w:trPr>
          <w:gridAfter w:val="1"/>
          <w:wAfter w:w="38" w:type="dxa"/>
          <w:jc w:val="center"/>
        </w:trPr>
        <w:tc>
          <w:tcPr>
            <w:tcW w:w="1090" w:type="dxa"/>
            <w:gridSpan w:val="2"/>
            <w:shd w:val="clear" w:color="auto" w:fill="auto"/>
          </w:tcPr>
          <w:p w14:paraId="3FC08048" w14:textId="305A66BC"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6" w:type="dxa"/>
            <w:gridSpan w:val="2"/>
            <w:shd w:val="clear" w:color="auto" w:fill="auto"/>
          </w:tcPr>
          <w:p w14:paraId="5706269E" w14:textId="17241689"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22045AC9" w14:textId="5E81503F"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1C1B8D44" w14:textId="21F06FDC"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8071EAD" w14:textId="1FFFFEC6"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127701" w:rsidRPr="003F7263" w14:paraId="1B8C1D39" w14:textId="77777777" w:rsidTr="005270CE">
        <w:trPr>
          <w:gridAfter w:val="1"/>
          <w:wAfter w:w="38" w:type="dxa"/>
          <w:jc w:val="center"/>
        </w:trPr>
        <w:tc>
          <w:tcPr>
            <w:tcW w:w="1090" w:type="dxa"/>
            <w:gridSpan w:val="2"/>
            <w:shd w:val="clear" w:color="auto" w:fill="auto"/>
          </w:tcPr>
          <w:p w14:paraId="02D133C2" w14:textId="3F48CD7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6" w:type="dxa"/>
            <w:gridSpan w:val="2"/>
            <w:shd w:val="clear" w:color="auto" w:fill="auto"/>
          </w:tcPr>
          <w:p w14:paraId="2EBB4503" w14:textId="66FF88B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61534C06" w14:textId="742D2561"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3985B0B" w14:textId="26F03A05"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6" w:type="dxa"/>
            <w:gridSpan w:val="2"/>
            <w:shd w:val="clear" w:color="auto" w:fill="auto"/>
          </w:tcPr>
          <w:p w14:paraId="16E99F2C" w14:textId="2DD93999"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127701" w:rsidRPr="003F7263" w14:paraId="16BEA8C4" w14:textId="77777777" w:rsidTr="005270CE">
        <w:trPr>
          <w:gridAfter w:val="1"/>
          <w:wAfter w:w="38" w:type="dxa"/>
          <w:jc w:val="center"/>
        </w:trPr>
        <w:tc>
          <w:tcPr>
            <w:tcW w:w="1090" w:type="dxa"/>
            <w:gridSpan w:val="2"/>
            <w:shd w:val="clear" w:color="auto" w:fill="auto"/>
          </w:tcPr>
          <w:p w14:paraId="5FEADB55" w14:textId="0183654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6" w:type="dxa"/>
            <w:gridSpan w:val="2"/>
            <w:shd w:val="clear" w:color="auto" w:fill="auto"/>
          </w:tcPr>
          <w:p w14:paraId="4FED341A" w14:textId="28D0EBDF"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59F4BCAF" w14:textId="71F5A1C0"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CF76D5A" w14:textId="774B42FD"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B2ADF20" w14:textId="1D55CC4A"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127701" w:rsidRPr="003F7263" w14:paraId="26E99D10" w14:textId="77777777" w:rsidTr="005270CE">
        <w:trPr>
          <w:gridAfter w:val="1"/>
          <w:wAfter w:w="38" w:type="dxa"/>
          <w:jc w:val="center"/>
        </w:trPr>
        <w:tc>
          <w:tcPr>
            <w:tcW w:w="1090" w:type="dxa"/>
            <w:gridSpan w:val="2"/>
            <w:shd w:val="clear" w:color="auto" w:fill="auto"/>
          </w:tcPr>
          <w:p w14:paraId="18C12112" w14:textId="56BA1F3F"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6" w:type="dxa"/>
            <w:gridSpan w:val="2"/>
            <w:shd w:val="clear" w:color="auto" w:fill="auto"/>
          </w:tcPr>
          <w:p w14:paraId="441E6FD4" w14:textId="3D4D9A04"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5EB4EC02" w14:textId="651A5508"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5DCEFA51" w14:textId="3E3CFBF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865DD59" w14:textId="449BB17D"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127701" w:rsidRPr="003F7263" w14:paraId="3FAF6326" w14:textId="77777777" w:rsidTr="005270CE">
        <w:trPr>
          <w:gridAfter w:val="1"/>
          <w:wAfter w:w="38" w:type="dxa"/>
          <w:jc w:val="center"/>
        </w:trPr>
        <w:tc>
          <w:tcPr>
            <w:tcW w:w="1090" w:type="dxa"/>
            <w:gridSpan w:val="2"/>
            <w:shd w:val="clear" w:color="auto" w:fill="auto"/>
          </w:tcPr>
          <w:p w14:paraId="3B33FFAD" w14:textId="2EA2834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6" w:type="dxa"/>
            <w:gridSpan w:val="2"/>
            <w:shd w:val="clear" w:color="auto" w:fill="auto"/>
          </w:tcPr>
          <w:p w14:paraId="54E46664" w14:textId="2B936DA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5938DC4C" w14:textId="51E242E2"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56844DF" w14:textId="702CC02D"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3C27031E" w14:textId="7FD563A6"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127701" w:rsidRPr="003F7263" w14:paraId="1D68249D" w14:textId="77777777" w:rsidTr="005270CE">
        <w:trPr>
          <w:gridAfter w:val="1"/>
          <w:wAfter w:w="38" w:type="dxa"/>
          <w:jc w:val="center"/>
        </w:trPr>
        <w:tc>
          <w:tcPr>
            <w:tcW w:w="1090" w:type="dxa"/>
            <w:gridSpan w:val="2"/>
            <w:shd w:val="clear" w:color="auto" w:fill="auto"/>
          </w:tcPr>
          <w:p w14:paraId="17FD8494" w14:textId="385CC753"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6" w:type="dxa"/>
            <w:gridSpan w:val="2"/>
            <w:shd w:val="clear" w:color="auto" w:fill="auto"/>
          </w:tcPr>
          <w:p w14:paraId="73D3E187" w14:textId="5A5783E8"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227FE7FD" w14:textId="6A6C436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FF396C6" w14:textId="66CDD9D9"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6" w:type="dxa"/>
            <w:gridSpan w:val="2"/>
            <w:shd w:val="clear" w:color="auto" w:fill="auto"/>
          </w:tcPr>
          <w:p w14:paraId="5EEBF6CE" w14:textId="4BAC2654"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127701" w:rsidRPr="003F7263" w14:paraId="6FF1A9C4" w14:textId="77777777" w:rsidTr="005270CE">
        <w:trPr>
          <w:gridAfter w:val="1"/>
          <w:wAfter w:w="38" w:type="dxa"/>
          <w:jc w:val="center"/>
        </w:trPr>
        <w:tc>
          <w:tcPr>
            <w:tcW w:w="1090" w:type="dxa"/>
            <w:gridSpan w:val="2"/>
            <w:shd w:val="clear" w:color="auto" w:fill="D9D9D9"/>
          </w:tcPr>
          <w:p w14:paraId="63654D98" w14:textId="128BFAC8"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6" w:type="dxa"/>
            <w:gridSpan w:val="2"/>
            <w:shd w:val="clear" w:color="auto" w:fill="D9D9D9"/>
          </w:tcPr>
          <w:p w14:paraId="405EB9E7" w14:textId="1F207DD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0D0EAC29" w14:textId="77777777" w:rsidR="00127701" w:rsidRPr="003F7263" w:rsidRDefault="00127701" w:rsidP="0012770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06EF6130" w14:textId="77777777"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28701C12" w14:textId="77777777" w:rsidR="00127701" w:rsidRPr="003F7263" w:rsidRDefault="00127701" w:rsidP="00127701">
            <w:pPr>
              <w:overflowPunct/>
              <w:autoSpaceDE/>
              <w:autoSpaceDN/>
              <w:adjustRightInd/>
              <w:spacing w:after="0"/>
              <w:textAlignment w:val="auto"/>
              <w:rPr>
                <w:rFonts w:ascii="Arial" w:hAnsi="Arial"/>
                <w:sz w:val="16"/>
                <w:szCs w:val="16"/>
              </w:rPr>
            </w:pPr>
          </w:p>
        </w:tc>
      </w:tr>
      <w:tr w:rsidR="00127701" w:rsidRPr="003F7263" w14:paraId="13D1F33A" w14:textId="77777777" w:rsidTr="005270CE">
        <w:trPr>
          <w:gridAfter w:val="1"/>
          <w:wAfter w:w="38" w:type="dxa"/>
          <w:jc w:val="center"/>
        </w:trPr>
        <w:tc>
          <w:tcPr>
            <w:tcW w:w="1090" w:type="dxa"/>
            <w:gridSpan w:val="2"/>
            <w:shd w:val="clear" w:color="auto" w:fill="auto"/>
          </w:tcPr>
          <w:p w14:paraId="0C469780" w14:textId="3C88308B"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6" w:type="dxa"/>
            <w:gridSpan w:val="2"/>
            <w:shd w:val="clear" w:color="auto" w:fill="auto"/>
          </w:tcPr>
          <w:p w14:paraId="0B2EAFDE" w14:textId="4FBB080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191D8B20" w14:textId="552F0174"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D6F1C4D" w14:textId="095880F0"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4A9D6900" w14:textId="4694A6DB"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4466CA7E" w14:textId="77777777" w:rsidTr="005270CE">
        <w:trPr>
          <w:gridAfter w:val="1"/>
          <w:wAfter w:w="38" w:type="dxa"/>
          <w:jc w:val="center"/>
        </w:trPr>
        <w:tc>
          <w:tcPr>
            <w:tcW w:w="1090" w:type="dxa"/>
            <w:gridSpan w:val="2"/>
            <w:shd w:val="clear" w:color="auto" w:fill="auto"/>
          </w:tcPr>
          <w:p w14:paraId="747FF8EF" w14:textId="270CB3C2"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6" w:type="dxa"/>
            <w:gridSpan w:val="2"/>
            <w:shd w:val="clear" w:color="auto" w:fill="auto"/>
          </w:tcPr>
          <w:p w14:paraId="6C7DD997" w14:textId="45D05A46" w:rsidR="00127701" w:rsidRPr="003F7263" w:rsidRDefault="005D60F9" w:rsidP="00127701">
            <w:pPr>
              <w:overflowPunct/>
              <w:autoSpaceDE/>
              <w:autoSpaceDN/>
              <w:adjustRightInd/>
              <w:spacing w:after="0"/>
              <w:textAlignment w:val="auto"/>
              <w:rPr>
                <w:rFonts w:ascii="Arial" w:eastAsia="SimSun" w:hAnsi="Arial"/>
                <w:sz w:val="16"/>
                <w:szCs w:val="16"/>
                <w:lang w:eastAsia="zh-CN"/>
              </w:rPr>
            </w:pPr>
            <w:r w:rsidRPr="005D60F9">
              <w:rPr>
                <w:rFonts w:ascii="Arial" w:hAnsi="Arial" w:cs="Arial"/>
                <w:sz w:val="16"/>
                <w:szCs w:val="16"/>
                <w:lang w:eastAsia="ko-KR"/>
              </w:rPr>
              <w:t>NSSAA</w:t>
            </w:r>
            <w:r w:rsidR="00127701" w:rsidRPr="003F7263">
              <w:rPr>
                <w:rFonts w:ascii="Arial" w:hAnsi="Arial" w:cs="Arial"/>
                <w:sz w:val="16"/>
                <w:szCs w:val="16"/>
                <w:lang w:eastAsia="ko-KR"/>
              </w:rPr>
              <w:t xml:space="preserve"> / EAP message transport / Abnormal</w:t>
            </w:r>
          </w:p>
        </w:tc>
        <w:tc>
          <w:tcPr>
            <w:tcW w:w="810" w:type="dxa"/>
            <w:gridSpan w:val="2"/>
            <w:shd w:val="clear" w:color="auto" w:fill="auto"/>
          </w:tcPr>
          <w:p w14:paraId="33115DEF" w14:textId="458CFDDA"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3C4D58D7" w14:textId="4CF36F02"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E5600BA" w14:textId="31F67F43"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127701" w:rsidRPr="003F7263" w14:paraId="2C48CA87" w14:textId="77777777" w:rsidTr="005270CE">
        <w:trPr>
          <w:gridAfter w:val="1"/>
          <w:wAfter w:w="38" w:type="dxa"/>
          <w:jc w:val="center"/>
        </w:trPr>
        <w:tc>
          <w:tcPr>
            <w:tcW w:w="1090" w:type="dxa"/>
            <w:gridSpan w:val="2"/>
            <w:shd w:val="clear" w:color="auto" w:fill="auto"/>
          </w:tcPr>
          <w:p w14:paraId="5D7108C8" w14:textId="74ACA6FC"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6" w:type="dxa"/>
            <w:gridSpan w:val="2"/>
            <w:shd w:val="clear" w:color="auto" w:fill="auto"/>
          </w:tcPr>
          <w:p w14:paraId="546AC6B5" w14:textId="1E8EF53E"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1F55F6BB" w14:textId="6D6305B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E729C4" w14:textId="0AE02909"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223A2922" w14:textId="5492FE08"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33ABCB7F" w14:textId="77777777" w:rsidTr="005270CE">
        <w:trPr>
          <w:gridAfter w:val="1"/>
          <w:wAfter w:w="38" w:type="dxa"/>
          <w:jc w:val="center"/>
        </w:trPr>
        <w:tc>
          <w:tcPr>
            <w:tcW w:w="1090" w:type="dxa"/>
            <w:gridSpan w:val="2"/>
            <w:shd w:val="clear" w:color="auto" w:fill="auto"/>
          </w:tcPr>
          <w:p w14:paraId="3C4015CE" w14:textId="262868D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6" w:type="dxa"/>
            <w:gridSpan w:val="2"/>
            <w:shd w:val="clear" w:color="auto" w:fill="auto"/>
          </w:tcPr>
          <w:p w14:paraId="019156E8" w14:textId="774B34E8"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3FBFB84E" w14:textId="1B398D96"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90E60C1" w14:textId="09F97D26"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7A297F0" w14:textId="4342E37C"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011CB75A" w14:textId="77777777" w:rsidTr="005270CE">
        <w:trPr>
          <w:gridAfter w:val="1"/>
          <w:wAfter w:w="38" w:type="dxa"/>
          <w:jc w:val="center"/>
        </w:trPr>
        <w:tc>
          <w:tcPr>
            <w:tcW w:w="1090" w:type="dxa"/>
            <w:gridSpan w:val="2"/>
            <w:shd w:val="clear" w:color="auto" w:fill="auto"/>
          </w:tcPr>
          <w:p w14:paraId="0F93B6CD" w14:textId="4FD1F8F3"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w:t>
            </w:r>
            <w:r w:rsidRPr="003F7263">
              <w:rPr>
                <w:rFonts w:ascii="Arial" w:hAnsi="Arial" w:cs="Arial"/>
                <w:sz w:val="16"/>
                <w:szCs w:val="16"/>
                <w:lang w:eastAsia="zh-CN"/>
              </w:rPr>
              <w:t>10.6</w:t>
            </w:r>
          </w:p>
        </w:tc>
        <w:tc>
          <w:tcPr>
            <w:tcW w:w="3506" w:type="dxa"/>
            <w:gridSpan w:val="2"/>
            <w:shd w:val="clear" w:color="auto" w:fill="auto"/>
          </w:tcPr>
          <w:p w14:paraId="30D89AF5" w14:textId="4548508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00BD8399" w14:textId="0245309F"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16E28DA" w14:textId="21A433BF"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A21E35F" w14:textId="0E13E8C3"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3FB7953A" w14:textId="77777777" w:rsidTr="005270CE">
        <w:trPr>
          <w:gridAfter w:val="1"/>
          <w:wAfter w:w="38" w:type="dxa"/>
          <w:jc w:val="center"/>
        </w:trPr>
        <w:tc>
          <w:tcPr>
            <w:tcW w:w="1090" w:type="dxa"/>
            <w:gridSpan w:val="2"/>
            <w:shd w:val="clear" w:color="auto" w:fill="D9D9D9"/>
          </w:tcPr>
          <w:p w14:paraId="1261EF25" w14:textId="14A1FB57"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6" w:type="dxa"/>
            <w:gridSpan w:val="2"/>
            <w:shd w:val="clear" w:color="auto" w:fill="D9D9D9"/>
          </w:tcPr>
          <w:p w14:paraId="52201789" w14:textId="2533E677"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3433CC58" w14:textId="77777777" w:rsidR="00127701" w:rsidRPr="003F7263" w:rsidRDefault="00127701" w:rsidP="0012770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233232F" w14:textId="77777777"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3ED9AC66" w14:textId="77777777" w:rsidR="00127701" w:rsidRPr="003F7263" w:rsidRDefault="00127701" w:rsidP="00127701">
            <w:pPr>
              <w:overflowPunct/>
              <w:autoSpaceDE/>
              <w:autoSpaceDN/>
              <w:adjustRightInd/>
              <w:spacing w:after="0"/>
              <w:textAlignment w:val="auto"/>
              <w:rPr>
                <w:rFonts w:ascii="Arial" w:hAnsi="Arial"/>
                <w:sz w:val="16"/>
                <w:szCs w:val="16"/>
              </w:rPr>
            </w:pPr>
          </w:p>
        </w:tc>
      </w:tr>
      <w:tr w:rsidR="00127701" w:rsidRPr="003F7263" w14:paraId="7A4FE2A4" w14:textId="77777777" w:rsidTr="005270CE">
        <w:trPr>
          <w:gridAfter w:val="1"/>
          <w:wAfter w:w="38" w:type="dxa"/>
          <w:jc w:val="center"/>
        </w:trPr>
        <w:tc>
          <w:tcPr>
            <w:tcW w:w="1090" w:type="dxa"/>
            <w:gridSpan w:val="2"/>
            <w:shd w:val="clear" w:color="auto" w:fill="auto"/>
          </w:tcPr>
          <w:p w14:paraId="732731FA" w14:textId="531D1D00"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6" w:type="dxa"/>
            <w:gridSpan w:val="2"/>
            <w:shd w:val="clear" w:color="auto" w:fill="auto"/>
          </w:tcPr>
          <w:p w14:paraId="41B53A6F" w14:textId="2E1860B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sidR="0067755D">
              <w:rPr>
                <w:rFonts w:ascii="Arial" w:hAnsi="Arial" w:cs="Arial"/>
                <w:sz w:val="16"/>
                <w:szCs w:val="16"/>
              </w:rPr>
              <w:t xml:space="preserve"> </w:t>
            </w:r>
            <w:r w:rsidRPr="003F7263">
              <w:rPr>
                <w:rFonts w:ascii="Arial" w:hAnsi="Arial" w:cs="Arial"/>
                <w:sz w:val="16"/>
                <w:szCs w:val="16"/>
              </w:rPr>
              <w:t>Temporarily not authorized for this SNPN</w:t>
            </w:r>
          </w:p>
        </w:tc>
        <w:tc>
          <w:tcPr>
            <w:tcW w:w="810" w:type="dxa"/>
            <w:gridSpan w:val="2"/>
            <w:shd w:val="clear" w:color="auto" w:fill="auto"/>
          </w:tcPr>
          <w:p w14:paraId="608F7C7A" w14:textId="3A94C0C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BA75172" w14:textId="77B5662A"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5CEC8FA7" w14:textId="051D5678"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127701" w:rsidRPr="003F7263" w14:paraId="56539E0C" w14:textId="77777777" w:rsidTr="005270CE">
        <w:trPr>
          <w:gridAfter w:val="1"/>
          <w:wAfter w:w="38" w:type="dxa"/>
          <w:jc w:val="center"/>
        </w:trPr>
        <w:tc>
          <w:tcPr>
            <w:tcW w:w="1090" w:type="dxa"/>
            <w:gridSpan w:val="2"/>
            <w:shd w:val="clear" w:color="auto" w:fill="auto"/>
          </w:tcPr>
          <w:p w14:paraId="7632E270" w14:textId="518ADAC9"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6" w:type="dxa"/>
            <w:gridSpan w:val="2"/>
            <w:shd w:val="clear" w:color="auto" w:fill="auto"/>
          </w:tcPr>
          <w:p w14:paraId="1925EA20" w14:textId="56F83CC4"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5E937A0E" w14:textId="0C400CB0"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ABE6046" w14:textId="10337B7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54803A91" w14:textId="2214D25C"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127701" w:rsidRPr="003F7263" w14:paraId="0616CECE"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7631CD0B" w14:textId="6D322D21" w:rsidR="00127701" w:rsidRPr="003F7263" w:rsidRDefault="00127701" w:rsidP="00127701">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6F940546" w14:textId="38FA46C5" w:rsidR="00127701" w:rsidRPr="003F7263" w:rsidRDefault="00127701" w:rsidP="00127701">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1C9B3CF4" w14:textId="7479D01A" w:rsidR="00127701" w:rsidRPr="003F7263" w:rsidRDefault="00127701" w:rsidP="00127701">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0A7E0D1F" w14:textId="00315BCD" w:rsidR="00127701" w:rsidRPr="003F7263" w:rsidRDefault="00127701" w:rsidP="00127701">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6" w:type="dxa"/>
            <w:gridSpan w:val="2"/>
            <w:tcBorders>
              <w:bottom w:val="single" w:sz="4" w:space="0" w:color="auto"/>
            </w:tcBorders>
            <w:shd w:val="clear" w:color="auto" w:fill="auto"/>
          </w:tcPr>
          <w:p w14:paraId="20CA25BF" w14:textId="009B7FBF" w:rsidR="00127701" w:rsidRPr="003F7263" w:rsidRDefault="00127701" w:rsidP="00127701">
            <w:pPr>
              <w:keepNext/>
              <w:keepLines/>
              <w:spacing w:after="0"/>
              <w:rPr>
                <w:rFonts w:ascii="Arial" w:hAnsi="Arial"/>
                <w:b/>
                <w:sz w:val="16"/>
                <w:szCs w:val="16"/>
              </w:rPr>
            </w:pPr>
            <w:r w:rsidRPr="003F7263">
              <w:rPr>
                <w:rFonts w:ascii="Arial" w:hAnsi="Arial"/>
                <w:sz w:val="16"/>
                <w:szCs w:val="16"/>
              </w:rPr>
              <w:t>UEs supporting 5G Core and SNPN</w:t>
            </w:r>
          </w:p>
        </w:tc>
      </w:tr>
      <w:tr w:rsidR="00127701" w14:paraId="40E867E8" w14:textId="77777777" w:rsidTr="005270C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4D422E5B" w14:textId="77777777" w:rsidR="00127701" w:rsidRDefault="00127701" w:rsidP="00127701">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7EF949BF" w14:textId="77777777" w:rsidR="00127701" w:rsidRDefault="00127701" w:rsidP="00127701">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C8F2BC8" w14:textId="77777777" w:rsidR="00127701" w:rsidRDefault="00127701" w:rsidP="001277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5B8F7A30" w14:textId="77777777" w:rsidR="00127701" w:rsidRDefault="00127701" w:rsidP="00127701">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2A4F57CF" w14:textId="77777777" w:rsidR="00127701" w:rsidRDefault="00127701" w:rsidP="00127701">
            <w:pPr>
              <w:keepNext/>
              <w:keepLines/>
              <w:spacing w:after="0"/>
              <w:rPr>
                <w:rFonts w:ascii="Arial" w:hAnsi="Arial"/>
                <w:sz w:val="16"/>
                <w:szCs w:val="16"/>
              </w:rPr>
            </w:pPr>
          </w:p>
        </w:tc>
      </w:tr>
      <w:tr w:rsidR="00127701" w14:paraId="47D041A0" w14:textId="77777777" w:rsidTr="005270C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2EE7029A" w14:textId="77777777" w:rsidR="00127701" w:rsidRDefault="00127701" w:rsidP="00127701">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6F5BA72F" w14:textId="77777777" w:rsidR="00127701" w:rsidRDefault="00127701" w:rsidP="00127701">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A299CBA" w14:textId="77777777" w:rsidR="00127701" w:rsidRDefault="00127701" w:rsidP="0012770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196E5FB8" w14:textId="77777777" w:rsidR="00127701" w:rsidRDefault="00127701" w:rsidP="0012770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3A5AC8A5" w14:textId="77777777" w:rsidR="00127701" w:rsidRDefault="00127701" w:rsidP="00127701">
            <w:pPr>
              <w:keepNext/>
              <w:keepLines/>
              <w:spacing w:after="0"/>
              <w:rPr>
                <w:rFonts w:ascii="Arial" w:hAnsi="Arial"/>
                <w:sz w:val="16"/>
                <w:szCs w:val="16"/>
              </w:rPr>
            </w:pPr>
            <w:r>
              <w:rPr>
                <w:rFonts w:ascii="Arial" w:hAnsi="Arial" w:hint="eastAsia"/>
                <w:sz w:val="16"/>
                <w:szCs w:val="16"/>
              </w:rPr>
              <w:t>UEs supporting 5G Core</w:t>
            </w:r>
          </w:p>
        </w:tc>
      </w:tr>
      <w:tr w:rsidR="00127701" w14:paraId="4EF5EAD3" w14:textId="77777777" w:rsidTr="005270CE">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B726F3E" w14:textId="77777777" w:rsidR="00127701" w:rsidRDefault="00127701" w:rsidP="00127701">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10226861" w14:textId="77777777" w:rsidR="00127701" w:rsidRDefault="00127701" w:rsidP="00127701">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130B1653" w14:textId="77777777" w:rsidR="00127701" w:rsidRDefault="00127701" w:rsidP="0012770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2B6433C3" w14:textId="77777777" w:rsidR="00127701" w:rsidRDefault="00127701" w:rsidP="0012770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3E228FDD" w14:textId="77777777" w:rsidR="00127701" w:rsidRDefault="00127701" w:rsidP="00127701">
            <w:pPr>
              <w:keepNext/>
              <w:keepLines/>
              <w:spacing w:after="0"/>
              <w:rPr>
                <w:rFonts w:ascii="Arial" w:hAnsi="Arial"/>
                <w:sz w:val="16"/>
                <w:szCs w:val="16"/>
              </w:rPr>
            </w:pPr>
            <w:r>
              <w:rPr>
                <w:rFonts w:ascii="Arial" w:hAnsi="Arial" w:hint="eastAsia"/>
                <w:sz w:val="16"/>
                <w:szCs w:val="16"/>
              </w:rPr>
              <w:t>UEs supporting 5G Core</w:t>
            </w:r>
          </w:p>
        </w:tc>
      </w:tr>
      <w:tr w:rsidR="00127701" w:rsidRPr="00C01848" w14:paraId="24C76424"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02E51E94"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9.1.12.3</w:t>
            </w:r>
          </w:p>
        </w:tc>
        <w:tc>
          <w:tcPr>
            <w:tcW w:w="3506" w:type="dxa"/>
            <w:gridSpan w:val="2"/>
            <w:tcBorders>
              <w:top w:val="nil"/>
              <w:bottom w:val="single" w:sz="4" w:space="0" w:color="auto"/>
            </w:tcBorders>
            <w:shd w:val="clear" w:color="auto" w:fill="auto"/>
          </w:tcPr>
          <w:p w14:paraId="2AD2BC27"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188FA56" w14:textId="77777777"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2EF8A1BD" w14:textId="77777777"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1361AA1A"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127701" w:rsidRPr="00C01848" w14:paraId="0AD019A0"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6D08AC6A" w14:textId="17ADB3CB"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06" w:type="dxa"/>
            <w:gridSpan w:val="2"/>
            <w:tcBorders>
              <w:top w:val="nil"/>
              <w:bottom w:val="single" w:sz="4" w:space="0" w:color="auto"/>
            </w:tcBorders>
            <w:shd w:val="clear" w:color="auto" w:fill="auto"/>
          </w:tcPr>
          <w:p w14:paraId="00CB4F47" w14:textId="7DD73B9C" w:rsidR="00127701" w:rsidRPr="00C01848" w:rsidRDefault="00127701" w:rsidP="00127701">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12AD1882" w14:textId="4516D575"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1591F22C" w14:textId="1807BC74"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1B0430C8" w14:textId="7BD56489"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UEs supporting 5G Core</w:t>
            </w:r>
          </w:p>
        </w:tc>
      </w:tr>
      <w:tr w:rsidR="00127701" w:rsidRPr="00C01848" w14:paraId="4BAF7420" w14:textId="77777777" w:rsidTr="005D60F9">
        <w:trPr>
          <w:gridBefore w:val="1"/>
          <w:wBefore w:w="32" w:type="dxa"/>
          <w:jc w:val="center"/>
        </w:trPr>
        <w:tc>
          <w:tcPr>
            <w:tcW w:w="1096" w:type="dxa"/>
            <w:gridSpan w:val="2"/>
            <w:tcBorders>
              <w:top w:val="nil"/>
              <w:bottom w:val="single" w:sz="4" w:space="0" w:color="auto"/>
            </w:tcBorders>
            <w:shd w:val="clear" w:color="auto" w:fill="auto"/>
          </w:tcPr>
          <w:p w14:paraId="3EE1E6F6" w14:textId="447ED70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06" w:type="dxa"/>
            <w:gridSpan w:val="2"/>
            <w:tcBorders>
              <w:top w:val="nil"/>
              <w:bottom w:val="single" w:sz="4" w:space="0" w:color="auto"/>
            </w:tcBorders>
            <w:shd w:val="clear" w:color="auto" w:fill="auto"/>
          </w:tcPr>
          <w:p w14:paraId="7B664CFF" w14:textId="510BF9BD" w:rsidR="00127701" w:rsidRPr="00C01848" w:rsidRDefault="00127701" w:rsidP="00127701">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EA4C67A" w14:textId="5378AB77"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325F0944" w14:textId="5756CBF8"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02F35278" w14:textId="37DBDDD5"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UEs supporting 5G Core</w:t>
            </w:r>
          </w:p>
        </w:tc>
      </w:tr>
      <w:tr w:rsidR="00527813" w:rsidRPr="00C01848" w14:paraId="507B1566" w14:textId="77777777">
        <w:trPr>
          <w:gridBefore w:val="1"/>
          <w:wBefore w:w="32" w:type="dxa"/>
          <w:jc w:val="center"/>
        </w:trPr>
        <w:tc>
          <w:tcPr>
            <w:tcW w:w="1096" w:type="dxa"/>
            <w:gridSpan w:val="2"/>
            <w:tcBorders>
              <w:top w:val="single" w:sz="4" w:space="0" w:color="auto"/>
              <w:bottom w:val="single" w:sz="4" w:space="0" w:color="auto"/>
            </w:tcBorders>
            <w:shd w:val="clear" w:color="auto" w:fill="D9D9D9"/>
          </w:tcPr>
          <w:p w14:paraId="270BF36C" w14:textId="246ED3E5" w:rsidR="00527813" w:rsidRPr="005270CE" w:rsidRDefault="00527813" w:rsidP="00527813">
            <w:pPr>
              <w:keepNext/>
              <w:keepLines/>
              <w:spacing w:after="0"/>
              <w:rPr>
                <w:rFonts w:ascii="Arial" w:hAnsi="Arial" w:cs="Arial"/>
                <w:b/>
                <w:sz w:val="16"/>
                <w:szCs w:val="16"/>
              </w:rPr>
            </w:pPr>
            <w:r w:rsidRPr="005270CE">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0863FAB" w14:textId="4AC3C644" w:rsidR="00527813" w:rsidRPr="005270CE" w:rsidRDefault="00527813" w:rsidP="00527813">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094536E6" w14:textId="77777777" w:rsidR="00527813" w:rsidRPr="005270CE" w:rsidRDefault="00527813" w:rsidP="00527813">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3F57DCBD" w14:textId="77777777" w:rsidR="00527813" w:rsidRPr="005270CE" w:rsidRDefault="00527813" w:rsidP="00527813">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28BC0791" w14:textId="77777777" w:rsidR="00527813" w:rsidRPr="005270CE" w:rsidRDefault="00527813" w:rsidP="00527813">
            <w:pPr>
              <w:keepNext/>
              <w:keepLines/>
              <w:spacing w:after="0"/>
              <w:rPr>
                <w:rFonts w:ascii="Arial" w:hAnsi="Arial" w:cs="Arial"/>
                <w:b/>
                <w:sz w:val="16"/>
                <w:szCs w:val="16"/>
              </w:rPr>
            </w:pPr>
          </w:p>
        </w:tc>
      </w:tr>
      <w:tr w:rsidR="00527813" w:rsidRPr="00C01848" w14:paraId="3A9DAD58"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415592D9" w14:textId="539A02E2" w:rsidR="00527813" w:rsidRPr="00C01848" w:rsidRDefault="00527813" w:rsidP="00527813">
            <w:pPr>
              <w:keepNext/>
              <w:keepLines/>
              <w:spacing w:after="0"/>
              <w:rPr>
                <w:rFonts w:ascii="Arial" w:hAnsi="Arial" w:cs="Arial"/>
                <w:sz w:val="16"/>
                <w:szCs w:val="16"/>
              </w:rPr>
            </w:pPr>
            <w:r w:rsidRPr="005270CE">
              <w:rPr>
                <w:rFonts w:ascii="Arial" w:hAnsi="Arial" w:cs="Arial"/>
                <w:sz w:val="16"/>
                <w:szCs w:val="16"/>
              </w:rPr>
              <w:t>9.1.13.1</w:t>
            </w:r>
          </w:p>
        </w:tc>
        <w:tc>
          <w:tcPr>
            <w:tcW w:w="3506" w:type="dxa"/>
            <w:gridSpan w:val="2"/>
            <w:tcBorders>
              <w:top w:val="nil"/>
              <w:bottom w:val="single" w:sz="4" w:space="0" w:color="auto"/>
            </w:tcBorders>
            <w:shd w:val="clear" w:color="auto" w:fill="auto"/>
          </w:tcPr>
          <w:p w14:paraId="0AEF5C89" w14:textId="566D6C52" w:rsidR="00527813" w:rsidRPr="00DB0157" w:rsidRDefault="00527813" w:rsidP="00527813">
            <w:pPr>
              <w:keepNext/>
              <w:keepLines/>
              <w:spacing w:after="0"/>
              <w:rPr>
                <w:rFonts w:ascii="Arial" w:hAnsi="Arial" w:cs="Arial"/>
                <w:sz w:val="16"/>
                <w:szCs w:val="16"/>
              </w:rPr>
            </w:pPr>
            <w:r w:rsidRPr="005270CE">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1BBDB51C" w14:textId="3EE165EC" w:rsidR="00527813" w:rsidRPr="00C01848" w:rsidRDefault="00527813" w:rsidP="00527813">
            <w:pPr>
              <w:keepNext/>
              <w:keepLines/>
              <w:spacing w:after="0"/>
              <w:jc w:val="center"/>
              <w:rPr>
                <w:rFonts w:ascii="Arial" w:hAnsi="Arial" w:cs="Arial"/>
                <w:sz w:val="16"/>
                <w:szCs w:val="16"/>
              </w:rPr>
            </w:pPr>
            <w:r w:rsidRPr="005270CE">
              <w:rPr>
                <w:rFonts w:ascii="Arial" w:hAnsi="Arial" w:cs="Arial"/>
                <w:sz w:val="16"/>
                <w:szCs w:val="16"/>
              </w:rPr>
              <w:t>Rel-17</w:t>
            </w:r>
          </w:p>
        </w:tc>
        <w:tc>
          <w:tcPr>
            <w:tcW w:w="1170" w:type="dxa"/>
            <w:gridSpan w:val="2"/>
            <w:tcBorders>
              <w:bottom w:val="single" w:sz="4" w:space="0" w:color="auto"/>
            </w:tcBorders>
            <w:shd w:val="clear" w:color="auto" w:fill="auto"/>
          </w:tcPr>
          <w:p w14:paraId="57D9B5A2" w14:textId="6D7D166B" w:rsidR="00527813" w:rsidRPr="005270CE" w:rsidRDefault="00690A9D" w:rsidP="00527813">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sz="4" w:space="0" w:color="auto"/>
            </w:tcBorders>
            <w:shd w:val="clear" w:color="auto" w:fill="auto"/>
          </w:tcPr>
          <w:p w14:paraId="5619E61C" w14:textId="459C3E1A" w:rsidR="00527813" w:rsidRPr="00C01848" w:rsidRDefault="00527813" w:rsidP="00527813">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016F18" w:rsidRPr="00C01848" w14:paraId="452A07C6"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58352A1C" w14:textId="16454867" w:rsidR="00016F18" w:rsidRPr="00016F18" w:rsidRDefault="00016F18" w:rsidP="00016F18">
            <w:pPr>
              <w:pStyle w:val="TAL"/>
              <w:rPr>
                <w:rFonts w:cs="Arial"/>
                <w:sz w:val="16"/>
                <w:szCs w:val="16"/>
              </w:rPr>
            </w:pPr>
            <w:r w:rsidRPr="00016F18">
              <w:rPr>
                <w:sz w:val="16"/>
                <w:szCs w:val="16"/>
              </w:rPr>
              <w:t>9.1.13.2</w:t>
            </w:r>
          </w:p>
        </w:tc>
        <w:tc>
          <w:tcPr>
            <w:tcW w:w="3506" w:type="dxa"/>
            <w:gridSpan w:val="2"/>
            <w:tcBorders>
              <w:top w:val="nil"/>
              <w:bottom w:val="single" w:sz="4" w:space="0" w:color="auto"/>
            </w:tcBorders>
            <w:shd w:val="clear" w:color="auto" w:fill="auto"/>
          </w:tcPr>
          <w:p w14:paraId="0A9D543C" w14:textId="7AF76198" w:rsidR="00016F18" w:rsidRPr="00016F18" w:rsidRDefault="00016F18" w:rsidP="00016F18">
            <w:pPr>
              <w:pStyle w:val="TAL"/>
              <w:rPr>
                <w:rFonts w:cs="Arial"/>
                <w:sz w:val="16"/>
                <w:szCs w:val="16"/>
              </w:rPr>
            </w:pPr>
            <w:r w:rsidRPr="00016F18">
              <w:rPr>
                <w:sz w:val="16"/>
                <w:szCs w:val="16"/>
              </w:rPr>
              <w:t>NSSRG / Generic UE configuration update</w:t>
            </w:r>
          </w:p>
        </w:tc>
        <w:tc>
          <w:tcPr>
            <w:tcW w:w="810" w:type="dxa"/>
            <w:gridSpan w:val="2"/>
            <w:tcBorders>
              <w:top w:val="nil"/>
              <w:bottom w:val="single" w:sz="4" w:space="0" w:color="auto"/>
            </w:tcBorders>
            <w:shd w:val="clear" w:color="auto" w:fill="auto"/>
          </w:tcPr>
          <w:p w14:paraId="50B53007" w14:textId="7F67FDAD" w:rsidR="00016F18" w:rsidRPr="00016F18" w:rsidRDefault="00016F18" w:rsidP="00016F18">
            <w:pPr>
              <w:pStyle w:val="TAC"/>
              <w:rPr>
                <w:rFonts w:cs="Arial"/>
                <w:sz w:val="16"/>
                <w:szCs w:val="16"/>
              </w:rPr>
            </w:pPr>
            <w:r w:rsidRPr="00016F18">
              <w:rPr>
                <w:sz w:val="16"/>
                <w:szCs w:val="16"/>
              </w:rPr>
              <w:t>Rel-17</w:t>
            </w:r>
          </w:p>
        </w:tc>
        <w:tc>
          <w:tcPr>
            <w:tcW w:w="1170" w:type="dxa"/>
            <w:gridSpan w:val="2"/>
            <w:tcBorders>
              <w:bottom w:val="single" w:sz="4" w:space="0" w:color="auto"/>
            </w:tcBorders>
            <w:shd w:val="clear" w:color="auto" w:fill="auto"/>
          </w:tcPr>
          <w:p w14:paraId="52005927" w14:textId="537BC09F" w:rsidR="00016F18" w:rsidRPr="00016F18" w:rsidRDefault="00016F18" w:rsidP="00016F18">
            <w:pPr>
              <w:pStyle w:val="TAC"/>
              <w:rPr>
                <w:rFonts w:cs="Arial"/>
                <w:sz w:val="16"/>
                <w:szCs w:val="16"/>
              </w:rPr>
            </w:pPr>
            <w:r w:rsidRPr="00016F18">
              <w:rPr>
                <w:sz w:val="16"/>
                <w:szCs w:val="16"/>
              </w:rPr>
              <w:t>C230</w:t>
            </w:r>
          </w:p>
        </w:tc>
        <w:tc>
          <w:tcPr>
            <w:tcW w:w="3596" w:type="dxa"/>
            <w:gridSpan w:val="2"/>
            <w:tcBorders>
              <w:bottom w:val="single" w:sz="4" w:space="0" w:color="auto"/>
            </w:tcBorders>
            <w:shd w:val="clear" w:color="auto" w:fill="auto"/>
          </w:tcPr>
          <w:p w14:paraId="72691A7C" w14:textId="4D996775" w:rsidR="00016F18" w:rsidRPr="00016F18" w:rsidRDefault="00016F18" w:rsidP="00016F18">
            <w:pPr>
              <w:pStyle w:val="TAL"/>
              <w:rPr>
                <w:rFonts w:cs="Arial"/>
                <w:sz w:val="16"/>
                <w:szCs w:val="16"/>
              </w:rPr>
            </w:pPr>
            <w:r w:rsidRPr="00016F18">
              <w:rPr>
                <w:sz w:val="16"/>
                <w:szCs w:val="16"/>
              </w:rPr>
              <w:t>UEs supporting 5G Core and NSSRG</w:t>
            </w:r>
          </w:p>
        </w:tc>
      </w:tr>
      <w:tr w:rsidR="008B098A" w:rsidRPr="00C01848" w14:paraId="404D263B" w14:textId="77777777">
        <w:trPr>
          <w:gridBefore w:val="1"/>
          <w:wBefore w:w="32" w:type="dxa"/>
          <w:jc w:val="center"/>
        </w:trPr>
        <w:tc>
          <w:tcPr>
            <w:tcW w:w="1096" w:type="dxa"/>
            <w:gridSpan w:val="2"/>
            <w:tcBorders>
              <w:top w:val="nil"/>
              <w:bottom w:val="single" w:sz="4" w:space="0" w:color="auto"/>
            </w:tcBorders>
            <w:shd w:val="clear" w:color="auto" w:fill="D9D9D9"/>
          </w:tcPr>
          <w:p w14:paraId="3EDB199A" w14:textId="00ADECFC" w:rsidR="008B098A" w:rsidRPr="008B098A" w:rsidRDefault="008B098A" w:rsidP="008B098A">
            <w:pPr>
              <w:pStyle w:val="TAL"/>
              <w:rPr>
                <w:b/>
                <w:bCs/>
                <w:sz w:val="16"/>
                <w:szCs w:val="16"/>
              </w:rPr>
            </w:pPr>
            <w:r w:rsidRPr="008B098A">
              <w:rPr>
                <w:b/>
                <w:bCs/>
                <w:sz w:val="16"/>
                <w:szCs w:val="16"/>
              </w:rPr>
              <w:t>9.1.14</w:t>
            </w:r>
          </w:p>
        </w:tc>
        <w:tc>
          <w:tcPr>
            <w:tcW w:w="3506" w:type="dxa"/>
            <w:gridSpan w:val="2"/>
            <w:tcBorders>
              <w:top w:val="nil"/>
              <w:bottom w:val="single" w:sz="4" w:space="0" w:color="auto"/>
            </w:tcBorders>
            <w:shd w:val="clear" w:color="auto" w:fill="D9D9D9"/>
          </w:tcPr>
          <w:p w14:paraId="7671F751" w14:textId="2B693DD0" w:rsidR="008B098A" w:rsidRPr="008B098A" w:rsidRDefault="008B098A" w:rsidP="008B098A">
            <w:pPr>
              <w:pStyle w:val="TAL"/>
              <w:rPr>
                <w:b/>
                <w:bCs/>
                <w:sz w:val="16"/>
                <w:szCs w:val="16"/>
              </w:rPr>
            </w:pPr>
            <w:r w:rsidRPr="008B098A">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0D29DE7B" w14:textId="77777777" w:rsidR="008B098A" w:rsidRPr="008B098A" w:rsidRDefault="008B098A" w:rsidP="008B098A">
            <w:pPr>
              <w:pStyle w:val="TAC"/>
              <w:rPr>
                <w:sz w:val="16"/>
                <w:szCs w:val="16"/>
              </w:rPr>
            </w:pPr>
          </w:p>
        </w:tc>
        <w:tc>
          <w:tcPr>
            <w:tcW w:w="1170" w:type="dxa"/>
            <w:gridSpan w:val="2"/>
            <w:tcBorders>
              <w:bottom w:val="single" w:sz="4" w:space="0" w:color="auto"/>
            </w:tcBorders>
            <w:shd w:val="clear" w:color="auto" w:fill="D9D9D9"/>
          </w:tcPr>
          <w:p w14:paraId="1A48D87F" w14:textId="77777777" w:rsidR="008B098A" w:rsidRPr="008B098A" w:rsidRDefault="008B098A" w:rsidP="008B098A">
            <w:pPr>
              <w:pStyle w:val="TAC"/>
              <w:rPr>
                <w:sz w:val="16"/>
                <w:szCs w:val="16"/>
              </w:rPr>
            </w:pPr>
          </w:p>
        </w:tc>
        <w:tc>
          <w:tcPr>
            <w:tcW w:w="3596" w:type="dxa"/>
            <w:gridSpan w:val="2"/>
            <w:tcBorders>
              <w:bottom w:val="single" w:sz="4" w:space="0" w:color="auto"/>
            </w:tcBorders>
            <w:shd w:val="clear" w:color="auto" w:fill="D9D9D9"/>
          </w:tcPr>
          <w:p w14:paraId="77A6425F" w14:textId="77777777" w:rsidR="008B098A" w:rsidRPr="008B098A" w:rsidRDefault="008B098A" w:rsidP="008B098A">
            <w:pPr>
              <w:pStyle w:val="TAL"/>
              <w:rPr>
                <w:sz w:val="16"/>
                <w:szCs w:val="16"/>
              </w:rPr>
            </w:pPr>
          </w:p>
        </w:tc>
      </w:tr>
      <w:tr w:rsidR="008B098A" w:rsidRPr="00C01848" w14:paraId="3EEC8CA6"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2A9AA49F" w14:textId="7F752C3A" w:rsidR="008B098A" w:rsidRPr="008B098A" w:rsidRDefault="008B098A" w:rsidP="008B098A">
            <w:pPr>
              <w:pStyle w:val="TAL"/>
              <w:rPr>
                <w:sz w:val="16"/>
                <w:szCs w:val="16"/>
              </w:rPr>
            </w:pPr>
            <w:r w:rsidRPr="008B098A">
              <w:rPr>
                <w:sz w:val="16"/>
                <w:szCs w:val="16"/>
              </w:rPr>
              <w:t>9.1.14.1</w:t>
            </w:r>
          </w:p>
        </w:tc>
        <w:tc>
          <w:tcPr>
            <w:tcW w:w="3506" w:type="dxa"/>
            <w:gridSpan w:val="2"/>
            <w:tcBorders>
              <w:top w:val="nil"/>
              <w:bottom w:val="single" w:sz="4" w:space="0" w:color="auto"/>
            </w:tcBorders>
            <w:shd w:val="clear" w:color="auto" w:fill="auto"/>
          </w:tcPr>
          <w:p w14:paraId="09AA2129" w14:textId="4D2EA657" w:rsidR="008B098A" w:rsidRPr="008B098A" w:rsidRDefault="008B098A" w:rsidP="008B098A">
            <w:pPr>
              <w:pStyle w:val="TAL"/>
              <w:rPr>
                <w:sz w:val="16"/>
                <w:szCs w:val="16"/>
              </w:rPr>
            </w:pPr>
            <w:r w:rsidRPr="008B098A">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5EC6DA9D" w14:textId="11B0442E" w:rsidR="008B098A" w:rsidRPr="008B098A" w:rsidRDefault="008B098A" w:rsidP="008B098A">
            <w:pPr>
              <w:pStyle w:val="TAC"/>
              <w:rPr>
                <w:sz w:val="16"/>
                <w:szCs w:val="16"/>
              </w:rPr>
            </w:pPr>
            <w:r w:rsidRPr="008B098A">
              <w:rPr>
                <w:sz w:val="16"/>
                <w:szCs w:val="16"/>
              </w:rPr>
              <w:t>Rel-17</w:t>
            </w:r>
          </w:p>
        </w:tc>
        <w:tc>
          <w:tcPr>
            <w:tcW w:w="1170" w:type="dxa"/>
            <w:gridSpan w:val="2"/>
            <w:tcBorders>
              <w:bottom w:val="single" w:sz="4" w:space="0" w:color="auto"/>
            </w:tcBorders>
            <w:shd w:val="clear" w:color="auto" w:fill="auto"/>
          </w:tcPr>
          <w:p w14:paraId="0DBDA622" w14:textId="323453C1" w:rsidR="008B098A" w:rsidRPr="008B098A" w:rsidRDefault="008B098A" w:rsidP="008B098A">
            <w:pPr>
              <w:pStyle w:val="TAC"/>
              <w:rPr>
                <w:sz w:val="16"/>
                <w:szCs w:val="16"/>
              </w:rPr>
            </w:pPr>
            <w:r w:rsidRPr="008B098A">
              <w:rPr>
                <w:sz w:val="16"/>
                <w:szCs w:val="16"/>
              </w:rPr>
              <w:t>C224</w:t>
            </w:r>
          </w:p>
        </w:tc>
        <w:tc>
          <w:tcPr>
            <w:tcW w:w="3596" w:type="dxa"/>
            <w:gridSpan w:val="2"/>
            <w:tcBorders>
              <w:bottom w:val="single" w:sz="4" w:space="0" w:color="auto"/>
            </w:tcBorders>
            <w:shd w:val="clear" w:color="auto" w:fill="auto"/>
          </w:tcPr>
          <w:p w14:paraId="3F9B2BCF" w14:textId="1C7DF20D" w:rsidR="008B098A" w:rsidRPr="008B098A" w:rsidRDefault="008B098A" w:rsidP="008B098A">
            <w:pPr>
              <w:pStyle w:val="TAL"/>
              <w:rPr>
                <w:sz w:val="16"/>
                <w:szCs w:val="16"/>
              </w:rPr>
            </w:pPr>
            <w:r w:rsidRPr="008B098A">
              <w:rPr>
                <w:sz w:val="16"/>
                <w:szCs w:val="16"/>
              </w:rPr>
              <w:t>UEs supporting 5G Core and PEI</w:t>
            </w:r>
          </w:p>
        </w:tc>
      </w:tr>
      <w:tr w:rsidR="00527813" w:rsidRPr="003F7263" w14:paraId="7B89240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A633DCB"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0C4656E9" w14:textId="77777777" w:rsidR="00527813" w:rsidRPr="003F7263" w:rsidRDefault="00527813" w:rsidP="00527813">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180EB09"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C56933"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5619475" w14:textId="77777777" w:rsidR="00527813" w:rsidRPr="003F7263" w:rsidRDefault="00527813" w:rsidP="00527813">
            <w:pPr>
              <w:keepNext/>
              <w:keepLines/>
              <w:spacing w:after="0"/>
              <w:rPr>
                <w:rFonts w:ascii="Arial" w:hAnsi="Arial"/>
                <w:b/>
                <w:sz w:val="16"/>
                <w:szCs w:val="16"/>
              </w:rPr>
            </w:pPr>
          </w:p>
        </w:tc>
      </w:tr>
      <w:tr w:rsidR="00527813" w:rsidRPr="003F7263" w14:paraId="5634D96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737B3A6" w14:textId="77777777" w:rsidR="00527813" w:rsidRPr="003F7263" w:rsidRDefault="00527813" w:rsidP="00527813">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0EF3CD6F" w14:textId="77777777" w:rsidR="00527813" w:rsidRPr="00DA7FFD" w:rsidRDefault="00527813" w:rsidP="00527813">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3A1CE4E8" w14:textId="77777777" w:rsidR="00527813" w:rsidRPr="003F7263" w:rsidRDefault="00527813" w:rsidP="00527813">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18659FF" w14:textId="77777777" w:rsidR="00527813" w:rsidRPr="003F7263" w:rsidRDefault="00527813" w:rsidP="00527813">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374A94" w14:textId="77777777" w:rsidR="00527813" w:rsidRPr="003F7263" w:rsidRDefault="00527813" w:rsidP="00527813">
            <w:pPr>
              <w:keepNext/>
              <w:keepLines/>
              <w:spacing w:after="0"/>
              <w:rPr>
                <w:rFonts w:ascii="Arial" w:hAnsi="Arial" w:cs="Arial"/>
                <w:b/>
                <w:sz w:val="16"/>
                <w:szCs w:val="16"/>
              </w:rPr>
            </w:pPr>
          </w:p>
        </w:tc>
      </w:tr>
      <w:tr w:rsidR="00527813" w:rsidRPr="003F7263" w14:paraId="02D164F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485D86B" w14:textId="77777777" w:rsidR="00527813" w:rsidRPr="003F7263" w:rsidRDefault="00527813" w:rsidP="00527813">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6" w:type="dxa"/>
            <w:gridSpan w:val="2"/>
            <w:tcBorders>
              <w:top w:val="nil"/>
              <w:bottom w:val="single" w:sz="4" w:space="0" w:color="auto"/>
            </w:tcBorders>
            <w:shd w:val="clear" w:color="auto" w:fill="FFFFFF"/>
          </w:tcPr>
          <w:p w14:paraId="5DCC4A4D" w14:textId="77777777" w:rsidR="00527813" w:rsidRPr="003F7263" w:rsidRDefault="00527813" w:rsidP="00527813">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4B461E"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3FCD8DB8"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BC294C0" w14:textId="77777777" w:rsidR="00527813" w:rsidRPr="003F7263" w:rsidRDefault="00527813" w:rsidP="00527813">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409D230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61A2733" w14:textId="77777777" w:rsidR="00527813" w:rsidRPr="003F7263" w:rsidRDefault="00527813" w:rsidP="00527813">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45EAB78"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EE4E033"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D79FAEB"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1B9BBC8D"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2E3EEE8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75560B0"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16B3307" w14:textId="77777777" w:rsidR="00527813" w:rsidRPr="003F7263" w:rsidRDefault="00527813" w:rsidP="00527813">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8916D62"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E1E1A47"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3E2C8D3" w14:textId="77777777" w:rsidR="00527813" w:rsidRPr="003F7263" w:rsidRDefault="00527813" w:rsidP="00527813">
            <w:pPr>
              <w:keepNext/>
              <w:keepLines/>
              <w:spacing w:after="0"/>
              <w:rPr>
                <w:rFonts w:ascii="Arial" w:hAnsi="Arial"/>
                <w:b/>
                <w:sz w:val="16"/>
                <w:szCs w:val="16"/>
              </w:rPr>
            </w:pPr>
          </w:p>
        </w:tc>
      </w:tr>
      <w:tr w:rsidR="00527813" w:rsidRPr="003F7263" w14:paraId="14C8ED8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F5109B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2EE30BC"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6D056D1"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19F647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ADD3F0E"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6B54D30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B4D2E2E"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AF18841"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F051507"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104B19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C1CE39D"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28D2A867"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CDCE60E" w14:textId="32DF2682"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31725F0F" w14:textId="35D52191" w:rsidR="00527813" w:rsidRPr="003F7263" w:rsidRDefault="00527813" w:rsidP="00527813">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BB5903A"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6AC960"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EBC4C94" w14:textId="77777777" w:rsidR="00527813" w:rsidRPr="003F7263" w:rsidRDefault="00527813" w:rsidP="00527813">
            <w:pPr>
              <w:keepNext/>
              <w:keepLines/>
              <w:spacing w:after="0"/>
              <w:rPr>
                <w:rFonts w:ascii="Arial" w:hAnsi="Arial"/>
                <w:sz w:val="16"/>
                <w:szCs w:val="16"/>
              </w:rPr>
            </w:pPr>
          </w:p>
        </w:tc>
      </w:tr>
      <w:tr w:rsidR="00527813" w:rsidRPr="003F7263" w14:paraId="70E2942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02FB1F5" w14:textId="77777777" w:rsidR="00527813" w:rsidRPr="003F7263" w:rsidRDefault="00527813" w:rsidP="00527813">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30CAC51E" w14:textId="77777777" w:rsidR="00527813" w:rsidRPr="003F7263" w:rsidRDefault="00527813" w:rsidP="00527813">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DF8E3D1" w14:textId="77777777" w:rsidR="00527813" w:rsidRPr="003F7263" w:rsidRDefault="00527813" w:rsidP="00527813">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048B38E" w14:textId="77777777" w:rsidR="00527813" w:rsidRPr="003F7263" w:rsidRDefault="00527813" w:rsidP="00527813">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001CEDFC" w14:textId="77777777" w:rsidR="00527813" w:rsidRPr="003F7263" w:rsidRDefault="00527813" w:rsidP="00527813">
            <w:pPr>
              <w:keepNext/>
              <w:keepLines/>
              <w:spacing w:after="0"/>
              <w:rPr>
                <w:rFonts w:ascii="Arial" w:hAnsi="Arial"/>
                <w:b/>
                <w:bCs/>
                <w:sz w:val="16"/>
                <w:szCs w:val="16"/>
              </w:rPr>
            </w:pPr>
          </w:p>
        </w:tc>
      </w:tr>
      <w:tr w:rsidR="00527813" w:rsidRPr="003F7263" w14:paraId="6D84984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F5A2F1D"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01CE3E09"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602E9238"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75AC5BF7"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050F99B"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0358067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12D2EE6E"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4111B792"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5FBC2C10"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0F33B5A"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E38C7DC" w14:textId="77777777" w:rsidR="00527813" w:rsidRPr="003F7263" w:rsidRDefault="00527813" w:rsidP="00527813">
            <w:pPr>
              <w:keepNext/>
              <w:keepLines/>
              <w:spacing w:after="0"/>
              <w:rPr>
                <w:rFonts w:ascii="Arial" w:hAnsi="Arial"/>
                <w:b/>
                <w:sz w:val="16"/>
                <w:szCs w:val="16"/>
              </w:rPr>
            </w:pPr>
          </w:p>
        </w:tc>
      </w:tr>
      <w:tr w:rsidR="00527813" w:rsidRPr="003F7263" w14:paraId="25F3994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2FB9D0D"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69C4D58F"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F41C6FC"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7B8AEF"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38DE769" w14:textId="77777777" w:rsidR="00527813" w:rsidRPr="003F7263" w:rsidRDefault="00527813" w:rsidP="00527813">
            <w:pPr>
              <w:keepNext/>
              <w:keepLines/>
              <w:spacing w:after="0"/>
              <w:rPr>
                <w:rFonts w:ascii="Arial" w:hAnsi="Arial"/>
                <w:b/>
                <w:sz w:val="16"/>
                <w:szCs w:val="16"/>
              </w:rPr>
            </w:pPr>
          </w:p>
        </w:tc>
      </w:tr>
      <w:tr w:rsidR="00527813" w:rsidRPr="003F7263" w14:paraId="1AFCD5CF"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D4B6B6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2163C32E"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B438C1D"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962E431"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1D8F35C"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248A6EA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0A32151"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D420654"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28F99F8E"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B6AD8AA"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1D06AF93"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0B3C99FB"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55152D0" w14:textId="00CFD6C3"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3BE2B0FB" w14:textId="406EB40E"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02AC689A"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358023"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E818E4B" w14:textId="77777777" w:rsidR="00527813" w:rsidRPr="003F7263" w:rsidRDefault="00527813" w:rsidP="00527813">
            <w:pPr>
              <w:keepNext/>
              <w:keepLines/>
              <w:spacing w:after="0"/>
              <w:rPr>
                <w:rFonts w:ascii="Arial" w:hAnsi="Arial"/>
                <w:sz w:val="16"/>
                <w:szCs w:val="16"/>
              </w:rPr>
            </w:pPr>
          </w:p>
        </w:tc>
      </w:tr>
      <w:tr w:rsidR="00527813" w:rsidRPr="003F7263" w14:paraId="7F8AD6D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DC2A9E4"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5FFC91C1"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77071C0"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FC8CE6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5A2545A"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EC6BF6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C61B1C8" w14:textId="77777777" w:rsidR="00527813" w:rsidRPr="003F7263" w:rsidRDefault="00527813" w:rsidP="00527813">
            <w:pPr>
              <w:pStyle w:val="TAL"/>
              <w:rPr>
                <w:b/>
                <w:sz w:val="16"/>
                <w:szCs w:val="16"/>
                <w:lang w:eastAsia="zh-CN"/>
              </w:rPr>
            </w:pPr>
            <w:r w:rsidRPr="003F7263">
              <w:rPr>
                <w:b/>
                <w:sz w:val="16"/>
                <w:szCs w:val="16"/>
                <w:lang w:eastAsia="zh-CN"/>
              </w:rPr>
              <w:t>9.2.5.2</w:t>
            </w:r>
          </w:p>
        </w:tc>
        <w:tc>
          <w:tcPr>
            <w:tcW w:w="3506" w:type="dxa"/>
            <w:gridSpan w:val="2"/>
            <w:tcBorders>
              <w:top w:val="nil"/>
              <w:bottom w:val="single" w:sz="4" w:space="0" w:color="auto"/>
            </w:tcBorders>
            <w:shd w:val="clear" w:color="auto" w:fill="D9D9D9"/>
          </w:tcPr>
          <w:p w14:paraId="1AEE02E0" w14:textId="77777777" w:rsidR="00527813" w:rsidRPr="003F7263" w:rsidRDefault="00527813" w:rsidP="00527813">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37F10E36"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BB085B"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3C639F" w14:textId="77777777" w:rsidR="00527813" w:rsidRPr="003F7263" w:rsidRDefault="00527813" w:rsidP="00527813">
            <w:pPr>
              <w:keepNext/>
              <w:keepLines/>
              <w:spacing w:after="0"/>
              <w:rPr>
                <w:rFonts w:ascii="Arial" w:hAnsi="Arial"/>
                <w:sz w:val="16"/>
                <w:szCs w:val="16"/>
              </w:rPr>
            </w:pPr>
          </w:p>
        </w:tc>
      </w:tr>
      <w:tr w:rsidR="00527813" w:rsidRPr="003F7263" w14:paraId="6DFCF29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9AA8B51" w14:textId="77777777" w:rsidR="00527813" w:rsidRPr="003F7263" w:rsidRDefault="00527813" w:rsidP="00527813">
            <w:pPr>
              <w:pStyle w:val="TAL"/>
              <w:rPr>
                <w:sz w:val="16"/>
                <w:szCs w:val="16"/>
                <w:lang w:eastAsia="zh-CN"/>
              </w:rPr>
            </w:pPr>
            <w:r w:rsidRPr="003F7263">
              <w:rPr>
                <w:sz w:val="16"/>
                <w:szCs w:val="16"/>
                <w:lang w:eastAsia="zh-CN"/>
              </w:rPr>
              <w:t>9.2.5.2.1</w:t>
            </w:r>
          </w:p>
        </w:tc>
        <w:tc>
          <w:tcPr>
            <w:tcW w:w="3506" w:type="dxa"/>
            <w:gridSpan w:val="2"/>
            <w:tcBorders>
              <w:top w:val="nil"/>
              <w:bottom w:val="single" w:sz="4" w:space="0" w:color="auto"/>
            </w:tcBorders>
            <w:shd w:val="clear" w:color="auto" w:fill="FFFFFF"/>
          </w:tcPr>
          <w:p w14:paraId="2EAF90A6" w14:textId="4F8B33EB" w:rsidR="00527813" w:rsidRPr="003F7263" w:rsidRDefault="00527813" w:rsidP="00527813">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204CEB33" w14:textId="2A53AFBD" w:rsidR="00527813" w:rsidRPr="003F7263" w:rsidRDefault="00527813" w:rsidP="00527813">
            <w:pPr>
              <w:pStyle w:val="TAC"/>
              <w:rPr>
                <w:sz w:val="16"/>
                <w:szCs w:val="16"/>
              </w:rPr>
            </w:pPr>
          </w:p>
        </w:tc>
        <w:tc>
          <w:tcPr>
            <w:tcW w:w="1170" w:type="dxa"/>
            <w:gridSpan w:val="2"/>
            <w:tcBorders>
              <w:bottom w:val="single" w:sz="4" w:space="0" w:color="auto"/>
            </w:tcBorders>
            <w:shd w:val="clear" w:color="auto" w:fill="FFFFFF"/>
          </w:tcPr>
          <w:p w14:paraId="41E7D486" w14:textId="6789B8AE" w:rsidR="00527813" w:rsidRPr="003F7263" w:rsidRDefault="00527813" w:rsidP="00527813">
            <w:pPr>
              <w:pStyle w:val="TAC"/>
              <w:rPr>
                <w:sz w:val="16"/>
                <w:szCs w:val="16"/>
                <w:lang w:eastAsia="zh-CN"/>
              </w:rPr>
            </w:pPr>
          </w:p>
        </w:tc>
        <w:tc>
          <w:tcPr>
            <w:tcW w:w="3596" w:type="dxa"/>
            <w:gridSpan w:val="2"/>
            <w:tcBorders>
              <w:bottom w:val="single" w:sz="4" w:space="0" w:color="auto"/>
            </w:tcBorders>
            <w:shd w:val="clear" w:color="auto" w:fill="FFFFFF"/>
          </w:tcPr>
          <w:p w14:paraId="75D10014" w14:textId="00D5C454" w:rsidR="00527813" w:rsidRPr="003F7263" w:rsidRDefault="00527813" w:rsidP="00527813">
            <w:pPr>
              <w:pStyle w:val="TAL"/>
              <w:rPr>
                <w:sz w:val="16"/>
                <w:szCs w:val="16"/>
              </w:rPr>
            </w:pPr>
          </w:p>
        </w:tc>
      </w:tr>
      <w:tr w:rsidR="00527813" w:rsidRPr="003F7263" w14:paraId="6F877AA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BF30696" w14:textId="77777777" w:rsidR="00527813" w:rsidRPr="003F7263" w:rsidRDefault="00527813" w:rsidP="00527813">
            <w:pPr>
              <w:pStyle w:val="TAL"/>
              <w:rPr>
                <w:sz w:val="16"/>
                <w:szCs w:val="16"/>
                <w:lang w:eastAsia="zh-CN"/>
              </w:rPr>
            </w:pPr>
            <w:r w:rsidRPr="003F7263">
              <w:rPr>
                <w:sz w:val="16"/>
                <w:szCs w:val="16"/>
                <w:lang w:eastAsia="zh-CN"/>
              </w:rPr>
              <w:t>9.2.5.2.2</w:t>
            </w:r>
          </w:p>
        </w:tc>
        <w:tc>
          <w:tcPr>
            <w:tcW w:w="3506" w:type="dxa"/>
            <w:gridSpan w:val="2"/>
            <w:tcBorders>
              <w:top w:val="nil"/>
              <w:bottom w:val="single" w:sz="4" w:space="0" w:color="auto"/>
            </w:tcBorders>
            <w:shd w:val="clear" w:color="auto" w:fill="FFFFFF"/>
          </w:tcPr>
          <w:p w14:paraId="555074D8" w14:textId="77777777" w:rsidR="00527813" w:rsidRPr="003F7263" w:rsidRDefault="00527813" w:rsidP="00527813">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A9F5FD5"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F2C2E4C" w14:textId="77777777" w:rsidR="00527813" w:rsidRPr="003F7263" w:rsidRDefault="00527813" w:rsidP="00527813">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CF8CAC2" w14:textId="77777777"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27813" w:rsidRPr="003F7263" w14:paraId="2AC3F3DF"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B79FE9D"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22996B0"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2086CCFC"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E729A5D"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D98D22E" w14:textId="77777777" w:rsidR="00527813" w:rsidRPr="003F7263" w:rsidRDefault="00527813" w:rsidP="00527813">
            <w:pPr>
              <w:keepNext/>
              <w:keepLines/>
              <w:spacing w:after="0"/>
              <w:rPr>
                <w:rFonts w:ascii="Arial" w:hAnsi="Arial"/>
                <w:b/>
                <w:sz w:val="16"/>
                <w:szCs w:val="16"/>
              </w:rPr>
            </w:pPr>
          </w:p>
        </w:tc>
      </w:tr>
      <w:tr w:rsidR="00527813" w:rsidRPr="003F7263" w14:paraId="3ACF234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A6F7E97"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625832C2"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CA01663"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487D2F8"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9B5496F" w14:textId="77777777" w:rsidR="00527813" w:rsidRPr="003F7263" w:rsidRDefault="00527813" w:rsidP="00527813">
            <w:pPr>
              <w:keepNext/>
              <w:keepLines/>
              <w:spacing w:after="0"/>
              <w:rPr>
                <w:rFonts w:ascii="Arial" w:hAnsi="Arial"/>
                <w:b/>
                <w:sz w:val="16"/>
                <w:szCs w:val="16"/>
              </w:rPr>
            </w:pPr>
          </w:p>
        </w:tc>
      </w:tr>
      <w:tr w:rsidR="00527813" w:rsidRPr="003F7263" w14:paraId="007C517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7885F3D"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05BA6CD9"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BEE7176"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839149"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3697A0F"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E3CA7B6"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C4D142C"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740BB7B2"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093198F"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3A06"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E6BF10" w14:textId="77777777" w:rsidR="00527813" w:rsidRPr="003F7263" w:rsidRDefault="00527813" w:rsidP="00527813">
            <w:pPr>
              <w:keepNext/>
              <w:keepLines/>
              <w:spacing w:after="0"/>
              <w:rPr>
                <w:rFonts w:ascii="Arial" w:hAnsi="Arial"/>
                <w:b/>
                <w:sz w:val="16"/>
                <w:szCs w:val="16"/>
              </w:rPr>
            </w:pPr>
          </w:p>
        </w:tc>
      </w:tr>
      <w:tr w:rsidR="00527813" w:rsidRPr="003F7263" w14:paraId="10D5667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FAB9A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08B0E88E"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05D63B7F"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6B53B8D"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1BA3D7A"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FED2A7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5C78691"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32824523"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AA32F19"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152B4AF"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CEA9F47"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6AADCA58"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8827ECD" w14:textId="77777777" w:rsidR="00527813" w:rsidRPr="003F7263" w:rsidRDefault="00527813" w:rsidP="00527813">
            <w:pPr>
              <w:pStyle w:val="TAL"/>
              <w:rPr>
                <w:b/>
                <w:sz w:val="16"/>
                <w:szCs w:val="16"/>
                <w:lang w:eastAsia="zh-CN"/>
              </w:rPr>
            </w:pPr>
            <w:r w:rsidRPr="003F7263">
              <w:rPr>
                <w:b/>
                <w:sz w:val="16"/>
                <w:szCs w:val="16"/>
                <w:lang w:eastAsia="zh-CN"/>
              </w:rPr>
              <w:t>9.2.7</w:t>
            </w:r>
          </w:p>
        </w:tc>
        <w:tc>
          <w:tcPr>
            <w:tcW w:w="3506" w:type="dxa"/>
            <w:gridSpan w:val="2"/>
            <w:tcBorders>
              <w:top w:val="nil"/>
              <w:bottom w:val="single" w:sz="4" w:space="0" w:color="auto"/>
            </w:tcBorders>
            <w:shd w:val="clear" w:color="auto" w:fill="D9D9D9"/>
          </w:tcPr>
          <w:p w14:paraId="7147766E" w14:textId="23D976A7" w:rsidR="00527813" w:rsidRPr="003F7263" w:rsidRDefault="00527813" w:rsidP="00527813">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5D9752BE" w14:textId="77777777" w:rsidR="00527813" w:rsidRPr="003F7263" w:rsidRDefault="00527813" w:rsidP="00527813">
            <w:pPr>
              <w:pStyle w:val="TAL"/>
              <w:rPr>
                <w:b/>
                <w:sz w:val="16"/>
                <w:szCs w:val="16"/>
              </w:rPr>
            </w:pPr>
          </w:p>
        </w:tc>
        <w:tc>
          <w:tcPr>
            <w:tcW w:w="1170" w:type="dxa"/>
            <w:gridSpan w:val="2"/>
            <w:tcBorders>
              <w:bottom w:val="single" w:sz="4" w:space="0" w:color="auto"/>
            </w:tcBorders>
            <w:shd w:val="clear" w:color="auto" w:fill="D9D9D9"/>
          </w:tcPr>
          <w:p w14:paraId="114E3BBC" w14:textId="77777777" w:rsidR="00527813" w:rsidRPr="003F7263" w:rsidRDefault="00527813" w:rsidP="00527813">
            <w:pPr>
              <w:pStyle w:val="TAL"/>
              <w:rPr>
                <w:b/>
                <w:sz w:val="16"/>
                <w:szCs w:val="16"/>
                <w:lang w:eastAsia="zh-CN"/>
              </w:rPr>
            </w:pPr>
          </w:p>
        </w:tc>
        <w:tc>
          <w:tcPr>
            <w:tcW w:w="3596" w:type="dxa"/>
            <w:gridSpan w:val="2"/>
            <w:tcBorders>
              <w:bottom w:val="single" w:sz="4" w:space="0" w:color="auto"/>
            </w:tcBorders>
            <w:shd w:val="clear" w:color="auto" w:fill="D9D9D9"/>
          </w:tcPr>
          <w:p w14:paraId="015666AE" w14:textId="77777777" w:rsidR="00527813" w:rsidRPr="003F7263" w:rsidRDefault="00527813" w:rsidP="00527813">
            <w:pPr>
              <w:pStyle w:val="TAL"/>
              <w:rPr>
                <w:b/>
                <w:sz w:val="16"/>
                <w:szCs w:val="16"/>
              </w:rPr>
            </w:pPr>
          </w:p>
        </w:tc>
      </w:tr>
      <w:tr w:rsidR="00527813" w:rsidRPr="003F7263" w14:paraId="2FFCFB3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8388776" w14:textId="77777777" w:rsidR="00527813" w:rsidRPr="003F7263" w:rsidRDefault="00527813" w:rsidP="00527813">
            <w:pPr>
              <w:pStyle w:val="TAL"/>
              <w:rPr>
                <w:sz w:val="16"/>
                <w:szCs w:val="16"/>
                <w:lang w:eastAsia="zh-CN"/>
              </w:rPr>
            </w:pPr>
            <w:r w:rsidRPr="003F7263">
              <w:rPr>
                <w:sz w:val="16"/>
                <w:szCs w:val="16"/>
                <w:lang w:eastAsia="zh-CN"/>
              </w:rPr>
              <w:t>9.2.7.1</w:t>
            </w:r>
          </w:p>
        </w:tc>
        <w:tc>
          <w:tcPr>
            <w:tcW w:w="3506" w:type="dxa"/>
            <w:gridSpan w:val="2"/>
            <w:tcBorders>
              <w:top w:val="nil"/>
              <w:bottom w:val="single" w:sz="4" w:space="0" w:color="auto"/>
            </w:tcBorders>
            <w:shd w:val="clear" w:color="auto" w:fill="FFFFFF"/>
          </w:tcPr>
          <w:p w14:paraId="1BB1719E" w14:textId="77777777" w:rsidR="00527813" w:rsidRPr="003F7263" w:rsidRDefault="00527813" w:rsidP="00527813">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01607346"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C32F2BC" w14:textId="77777777" w:rsidR="00527813" w:rsidRPr="003F7263" w:rsidRDefault="00527813" w:rsidP="00527813">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996F9E0" w14:textId="77777777"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27813" w:rsidRPr="003F7263" w14:paraId="7FD9182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3D412C" w14:textId="77777777" w:rsidR="00527813" w:rsidRPr="003F7263" w:rsidRDefault="00527813" w:rsidP="00527813">
            <w:pPr>
              <w:pStyle w:val="TAL"/>
              <w:rPr>
                <w:sz w:val="16"/>
                <w:szCs w:val="16"/>
                <w:lang w:eastAsia="zh-CN"/>
              </w:rPr>
            </w:pPr>
            <w:r w:rsidRPr="003F7263">
              <w:rPr>
                <w:sz w:val="16"/>
                <w:szCs w:val="16"/>
                <w:lang w:eastAsia="zh-CN"/>
              </w:rPr>
              <w:t>9.2.7.2</w:t>
            </w:r>
          </w:p>
        </w:tc>
        <w:tc>
          <w:tcPr>
            <w:tcW w:w="3506" w:type="dxa"/>
            <w:gridSpan w:val="2"/>
            <w:tcBorders>
              <w:top w:val="nil"/>
              <w:bottom w:val="single" w:sz="4" w:space="0" w:color="auto"/>
            </w:tcBorders>
            <w:shd w:val="clear" w:color="auto" w:fill="FFFFFF"/>
          </w:tcPr>
          <w:p w14:paraId="23F9FB92" w14:textId="77777777" w:rsidR="00527813" w:rsidRPr="003F7263" w:rsidRDefault="00527813" w:rsidP="00527813">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4834C790"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BD8A9A5" w14:textId="77777777" w:rsidR="00527813" w:rsidRPr="003F7263" w:rsidRDefault="00527813" w:rsidP="00527813">
            <w:pPr>
              <w:pStyle w:val="TAC"/>
              <w:rPr>
                <w:sz w:val="16"/>
                <w:szCs w:val="16"/>
                <w:lang w:eastAsia="zh-CN"/>
              </w:rPr>
            </w:pPr>
            <w:r w:rsidRPr="003F7263">
              <w:rPr>
                <w:sz w:val="16"/>
                <w:szCs w:val="16"/>
                <w:lang w:eastAsia="zh-CN"/>
              </w:rPr>
              <w:t>C58</w:t>
            </w:r>
          </w:p>
        </w:tc>
        <w:tc>
          <w:tcPr>
            <w:tcW w:w="3596" w:type="dxa"/>
            <w:gridSpan w:val="2"/>
            <w:tcBorders>
              <w:bottom w:val="single" w:sz="4" w:space="0" w:color="auto"/>
            </w:tcBorders>
            <w:shd w:val="clear" w:color="auto" w:fill="FFFFFF"/>
          </w:tcPr>
          <w:p w14:paraId="31F0D99D" w14:textId="68A9979E"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527813" w:rsidRPr="003F7263" w14:paraId="48A2252B"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67F7764"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2314033C"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51CCC859"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82ED6F9"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F9E3B9" w14:textId="77777777" w:rsidR="00527813" w:rsidRPr="003F7263" w:rsidRDefault="00527813" w:rsidP="00527813">
            <w:pPr>
              <w:keepNext/>
              <w:keepLines/>
              <w:spacing w:after="0"/>
              <w:rPr>
                <w:rFonts w:ascii="Arial" w:hAnsi="Arial"/>
                <w:b/>
                <w:sz w:val="16"/>
                <w:szCs w:val="16"/>
              </w:rPr>
            </w:pPr>
          </w:p>
        </w:tc>
      </w:tr>
      <w:tr w:rsidR="00527813" w:rsidRPr="003F7263" w14:paraId="07C9BE3E"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F78D14B"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2901E897"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944A120"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8E63246"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6" w:type="dxa"/>
            <w:gridSpan w:val="2"/>
            <w:tcBorders>
              <w:bottom w:val="single" w:sz="4" w:space="0" w:color="auto"/>
            </w:tcBorders>
            <w:shd w:val="clear" w:color="auto" w:fill="FFFFFF"/>
          </w:tcPr>
          <w:p w14:paraId="6223859D" w14:textId="617A54DC"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527813" w:rsidRPr="003F7263" w14:paraId="0CCB409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193FAB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rPr>
              <w:t>9.3</w:t>
            </w:r>
          </w:p>
        </w:tc>
        <w:tc>
          <w:tcPr>
            <w:tcW w:w="3506" w:type="dxa"/>
            <w:gridSpan w:val="2"/>
            <w:tcBorders>
              <w:top w:val="nil"/>
              <w:bottom w:val="single" w:sz="4" w:space="0" w:color="auto"/>
            </w:tcBorders>
            <w:shd w:val="clear" w:color="auto" w:fill="D9D9D9"/>
          </w:tcPr>
          <w:p w14:paraId="0505D5B6"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BE4666E"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3A7676"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1DF40F2" w14:textId="77777777" w:rsidR="00527813" w:rsidRPr="003F7263" w:rsidRDefault="00527813" w:rsidP="00527813">
            <w:pPr>
              <w:keepNext/>
              <w:keepLines/>
              <w:spacing w:after="0"/>
              <w:rPr>
                <w:rFonts w:ascii="Arial" w:hAnsi="Arial"/>
                <w:sz w:val="16"/>
                <w:szCs w:val="16"/>
              </w:rPr>
            </w:pPr>
          </w:p>
        </w:tc>
      </w:tr>
      <w:tr w:rsidR="00527813" w:rsidRPr="003F7263" w14:paraId="2299040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C7A591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rPr>
              <w:t>9.3.1</w:t>
            </w:r>
          </w:p>
        </w:tc>
        <w:tc>
          <w:tcPr>
            <w:tcW w:w="3506" w:type="dxa"/>
            <w:gridSpan w:val="2"/>
            <w:tcBorders>
              <w:top w:val="nil"/>
              <w:bottom w:val="single" w:sz="4" w:space="0" w:color="auto"/>
            </w:tcBorders>
            <w:shd w:val="clear" w:color="auto" w:fill="D9D9D9"/>
          </w:tcPr>
          <w:p w14:paraId="2CB8BEF1"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4681F97E"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4D3DBB"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545D213" w14:textId="77777777" w:rsidR="00527813" w:rsidRPr="003F7263" w:rsidRDefault="00527813" w:rsidP="00527813">
            <w:pPr>
              <w:keepNext/>
              <w:keepLines/>
              <w:spacing w:after="0"/>
              <w:rPr>
                <w:rFonts w:ascii="Arial" w:hAnsi="Arial"/>
                <w:sz w:val="16"/>
                <w:szCs w:val="16"/>
              </w:rPr>
            </w:pPr>
          </w:p>
        </w:tc>
      </w:tr>
      <w:tr w:rsidR="00527813" w:rsidRPr="003F7263" w14:paraId="0653221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33BC12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066DDBC0"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F93FB6A"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B20E0DC"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275F191C"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1A78139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E4E7FF4"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t>9.3.1.2</w:t>
            </w:r>
          </w:p>
        </w:tc>
        <w:tc>
          <w:tcPr>
            <w:tcW w:w="3506" w:type="dxa"/>
            <w:gridSpan w:val="2"/>
            <w:tcBorders>
              <w:top w:val="nil"/>
              <w:bottom w:val="single" w:sz="4" w:space="0" w:color="auto"/>
            </w:tcBorders>
            <w:shd w:val="clear" w:color="auto" w:fill="FFFFFF"/>
          </w:tcPr>
          <w:p w14:paraId="648F79B2"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F3C9B7F"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3263E51"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6D31618B"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45FC75C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B93C58C"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t>9.3.1.3</w:t>
            </w:r>
          </w:p>
        </w:tc>
        <w:tc>
          <w:tcPr>
            <w:tcW w:w="3506" w:type="dxa"/>
            <w:gridSpan w:val="2"/>
            <w:tcBorders>
              <w:top w:val="nil"/>
              <w:bottom w:val="single" w:sz="4" w:space="0" w:color="auto"/>
            </w:tcBorders>
            <w:shd w:val="clear" w:color="auto" w:fill="FFFFFF"/>
          </w:tcPr>
          <w:p w14:paraId="3F0E48DA"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20DA77E"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0DF4D84"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1AD7209"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016F18" w:rsidRPr="003F7263" w14:paraId="0925D61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E21BB35" w14:textId="3E68390D" w:rsidR="00016F18" w:rsidRPr="00016F18" w:rsidRDefault="00016F18" w:rsidP="00016F18">
            <w:pPr>
              <w:pStyle w:val="TAL"/>
              <w:rPr>
                <w:sz w:val="16"/>
                <w:szCs w:val="16"/>
              </w:rPr>
            </w:pPr>
            <w:r w:rsidRPr="00016F18">
              <w:rPr>
                <w:sz w:val="16"/>
                <w:szCs w:val="16"/>
              </w:rPr>
              <w:t>9.3.1.4</w:t>
            </w:r>
          </w:p>
        </w:tc>
        <w:tc>
          <w:tcPr>
            <w:tcW w:w="3506" w:type="dxa"/>
            <w:gridSpan w:val="2"/>
            <w:tcBorders>
              <w:top w:val="nil"/>
              <w:bottom w:val="single" w:sz="4" w:space="0" w:color="auto"/>
            </w:tcBorders>
            <w:shd w:val="clear" w:color="auto" w:fill="FFFFFF"/>
          </w:tcPr>
          <w:p w14:paraId="3F1793E1" w14:textId="3F617A12" w:rsidR="00016F18" w:rsidRPr="00016F18" w:rsidRDefault="00016F18" w:rsidP="00016F18">
            <w:pPr>
              <w:pStyle w:val="TAL"/>
              <w:rPr>
                <w:sz w:val="16"/>
                <w:szCs w:val="16"/>
              </w:rPr>
            </w:pPr>
            <w:r w:rsidRPr="00016F18">
              <w:rPr>
                <w:sz w:val="16"/>
                <w:szCs w:val="16"/>
              </w:rPr>
              <w:t>NSAC / interworking with EPC</w:t>
            </w:r>
          </w:p>
        </w:tc>
        <w:tc>
          <w:tcPr>
            <w:tcW w:w="810" w:type="dxa"/>
            <w:gridSpan w:val="2"/>
            <w:tcBorders>
              <w:top w:val="nil"/>
              <w:bottom w:val="single" w:sz="4" w:space="0" w:color="auto"/>
            </w:tcBorders>
            <w:shd w:val="clear" w:color="auto" w:fill="FFFFFF"/>
          </w:tcPr>
          <w:p w14:paraId="0690FE5A" w14:textId="1994CFEB" w:rsidR="00016F18" w:rsidRPr="00016F18" w:rsidRDefault="00016F18" w:rsidP="00016F18">
            <w:pPr>
              <w:pStyle w:val="TAC"/>
              <w:rPr>
                <w:sz w:val="16"/>
                <w:szCs w:val="16"/>
              </w:rPr>
            </w:pPr>
            <w:r w:rsidRPr="00016F18">
              <w:rPr>
                <w:sz w:val="16"/>
                <w:szCs w:val="16"/>
              </w:rPr>
              <w:t>Rel-17</w:t>
            </w:r>
          </w:p>
        </w:tc>
        <w:tc>
          <w:tcPr>
            <w:tcW w:w="1170" w:type="dxa"/>
            <w:gridSpan w:val="2"/>
            <w:tcBorders>
              <w:bottom w:val="single" w:sz="4" w:space="0" w:color="auto"/>
            </w:tcBorders>
            <w:shd w:val="clear" w:color="auto" w:fill="FFFFFF"/>
          </w:tcPr>
          <w:p w14:paraId="037A6D7C" w14:textId="4BE64614" w:rsidR="00016F18" w:rsidRPr="00016F18" w:rsidRDefault="00016F18" w:rsidP="00016F18">
            <w:pPr>
              <w:pStyle w:val="TAC"/>
              <w:rPr>
                <w:sz w:val="16"/>
                <w:szCs w:val="16"/>
              </w:rPr>
            </w:pPr>
            <w:r>
              <w:rPr>
                <w:sz w:val="16"/>
                <w:szCs w:val="16"/>
              </w:rPr>
              <w:t>C260</w:t>
            </w:r>
          </w:p>
        </w:tc>
        <w:tc>
          <w:tcPr>
            <w:tcW w:w="3596" w:type="dxa"/>
            <w:gridSpan w:val="2"/>
            <w:tcBorders>
              <w:bottom w:val="single" w:sz="4" w:space="0" w:color="auto"/>
            </w:tcBorders>
            <w:shd w:val="clear" w:color="auto" w:fill="FFFFFF"/>
          </w:tcPr>
          <w:p w14:paraId="0AC6D6A9" w14:textId="002DEF24" w:rsidR="00016F18" w:rsidRPr="00016F18" w:rsidRDefault="00016F18" w:rsidP="00016F18">
            <w:pPr>
              <w:pStyle w:val="TAL"/>
              <w:rPr>
                <w:sz w:val="16"/>
                <w:szCs w:val="16"/>
              </w:rPr>
            </w:pPr>
            <w:r w:rsidRPr="00016F18">
              <w:rPr>
                <w:sz w:val="16"/>
                <w:szCs w:val="16"/>
              </w:rPr>
              <w:t>UEs supporting 5GS and E-UTRA and NSSRG</w:t>
            </w:r>
          </w:p>
        </w:tc>
      </w:tr>
      <w:tr w:rsidR="00527813" w:rsidRPr="003F7263" w14:paraId="1BD9E1F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13EFC3F" w14:textId="77777777" w:rsidR="00527813" w:rsidRPr="003F7263" w:rsidRDefault="00527813" w:rsidP="00527813">
            <w:pPr>
              <w:pStyle w:val="TAL"/>
              <w:keepNext w:val="0"/>
              <w:keepLines w:val="0"/>
              <w:rPr>
                <w:b/>
                <w:bCs/>
                <w:sz w:val="16"/>
                <w:szCs w:val="16"/>
              </w:rPr>
            </w:pPr>
            <w:r w:rsidRPr="003F7263">
              <w:rPr>
                <w:b/>
                <w:bCs/>
                <w:sz w:val="16"/>
                <w:szCs w:val="16"/>
              </w:rPr>
              <w:t>10</w:t>
            </w:r>
          </w:p>
        </w:tc>
        <w:tc>
          <w:tcPr>
            <w:tcW w:w="3506" w:type="dxa"/>
            <w:gridSpan w:val="2"/>
            <w:tcBorders>
              <w:top w:val="nil"/>
              <w:bottom w:val="single" w:sz="4" w:space="0" w:color="auto"/>
            </w:tcBorders>
            <w:shd w:val="clear" w:color="auto" w:fill="D9D9D9"/>
          </w:tcPr>
          <w:p w14:paraId="685FA772" w14:textId="77777777" w:rsidR="00527813" w:rsidRPr="003F7263" w:rsidRDefault="00527813" w:rsidP="00527813">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38A7A0D9"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11D2815F"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53B9D980" w14:textId="77777777" w:rsidR="00527813" w:rsidRPr="003F7263" w:rsidRDefault="00527813" w:rsidP="00527813">
            <w:pPr>
              <w:pStyle w:val="TAL"/>
              <w:keepNext w:val="0"/>
              <w:keepLines w:val="0"/>
              <w:rPr>
                <w:sz w:val="16"/>
                <w:szCs w:val="16"/>
              </w:rPr>
            </w:pPr>
          </w:p>
        </w:tc>
      </w:tr>
      <w:tr w:rsidR="00527813" w:rsidRPr="003F7263" w14:paraId="0929DF5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10BF5C43"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10.1</w:t>
            </w:r>
          </w:p>
        </w:tc>
        <w:tc>
          <w:tcPr>
            <w:tcW w:w="3506" w:type="dxa"/>
            <w:gridSpan w:val="2"/>
            <w:tcBorders>
              <w:top w:val="nil"/>
              <w:bottom w:val="single" w:sz="4" w:space="0" w:color="auto"/>
            </w:tcBorders>
            <w:shd w:val="clear" w:color="auto" w:fill="D9D9D9"/>
          </w:tcPr>
          <w:p w14:paraId="18433668"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58AF2DE"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1E942C9B"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357FF6BF" w14:textId="77777777" w:rsidR="00527813" w:rsidRPr="003F7263" w:rsidRDefault="00527813" w:rsidP="00527813">
            <w:pPr>
              <w:pStyle w:val="TAL"/>
              <w:keepNext w:val="0"/>
              <w:keepLines w:val="0"/>
              <w:rPr>
                <w:sz w:val="16"/>
                <w:szCs w:val="16"/>
              </w:rPr>
            </w:pPr>
          </w:p>
        </w:tc>
      </w:tr>
      <w:tr w:rsidR="00527813" w:rsidRPr="003F7263" w14:paraId="05AB3D98"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6690FC7" w14:textId="77777777" w:rsidR="00527813" w:rsidRPr="003F7263" w:rsidRDefault="00527813" w:rsidP="00527813">
            <w:pPr>
              <w:pStyle w:val="TAL"/>
              <w:keepNext w:val="0"/>
              <w:keepLines w:val="0"/>
              <w:rPr>
                <w:b/>
                <w:bCs/>
                <w:sz w:val="16"/>
                <w:szCs w:val="16"/>
              </w:rPr>
            </w:pPr>
            <w:r w:rsidRPr="003F7263">
              <w:rPr>
                <w:b/>
                <w:bCs/>
                <w:sz w:val="16"/>
                <w:szCs w:val="16"/>
              </w:rPr>
              <w:t>10.1.1</w:t>
            </w:r>
          </w:p>
        </w:tc>
        <w:tc>
          <w:tcPr>
            <w:tcW w:w="3506" w:type="dxa"/>
            <w:gridSpan w:val="2"/>
            <w:tcBorders>
              <w:top w:val="nil"/>
              <w:bottom w:val="single" w:sz="4" w:space="0" w:color="auto"/>
            </w:tcBorders>
            <w:shd w:val="clear" w:color="auto" w:fill="D9D9D9"/>
          </w:tcPr>
          <w:p w14:paraId="278F079B" w14:textId="77777777" w:rsidR="00527813" w:rsidRPr="003F7263" w:rsidRDefault="00527813" w:rsidP="00527813">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52395A2"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313036E7"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21B70799" w14:textId="77777777" w:rsidR="00527813" w:rsidRPr="003F7263" w:rsidRDefault="00527813" w:rsidP="00527813">
            <w:pPr>
              <w:pStyle w:val="TAL"/>
              <w:keepNext w:val="0"/>
              <w:keepLines w:val="0"/>
              <w:rPr>
                <w:sz w:val="16"/>
                <w:szCs w:val="16"/>
              </w:rPr>
            </w:pPr>
          </w:p>
        </w:tc>
      </w:tr>
      <w:tr w:rsidR="00527813" w:rsidRPr="003F7263" w14:paraId="261929DB"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566AEDD" w14:textId="77777777" w:rsidR="00527813" w:rsidRPr="003F7263" w:rsidRDefault="00527813" w:rsidP="00527813">
            <w:pPr>
              <w:pStyle w:val="TAL"/>
              <w:keepNext w:val="0"/>
              <w:keepLines w:val="0"/>
              <w:rPr>
                <w:bCs/>
                <w:sz w:val="16"/>
                <w:szCs w:val="16"/>
              </w:rPr>
            </w:pPr>
            <w:r w:rsidRPr="003F7263">
              <w:rPr>
                <w:bCs/>
                <w:sz w:val="16"/>
                <w:szCs w:val="16"/>
              </w:rPr>
              <w:t>10.1.1.1</w:t>
            </w:r>
          </w:p>
        </w:tc>
        <w:tc>
          <w:tcPr>
            <w:tcW w:w="3506" w:type="dxa"/>
            <w:gridSpan w:val="2"/>
            <w:tcBorders>
              <w:top w:val="nil"/>
              <w:bottom w:val="single" w:sz="4" w:space="0" w:color="auto"/>
            </w:tcBorders>
            <w:shd w:val="clear" w:color="auto" w:fill="FFFFFF"/>
          </w:tcPr>
          <w:p w14:paraId="1F4F0212" w14:textId="6C97C475" w:rsidR="00527813" w:rsidRPr="003F7263" w:rsidRDefault="00527813" w:rsidP="00527813">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50F1F57" w14:textId="77777777" w:rsidR="00527813" w:rsidRPr="003F7263" w:rsidRDefault="00527813" w:rsidP="00527813">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0322C4B" w14:textId="77777777" w:rsidR="00527813" w:rsidRPr="003F7263" w:rsidRDefault="00527813" w:rsidP="00527813">
            <w:pPr>
              <w:pStyle w:val="TAC"/>
              <w:keepNext w:val="0"/>
              <w:keepLines w:val="0"/>
              <w:rPr>
                <w:sz w:val="16"/>
                <w:szCs w:val="16"/>
              </w:rPr>
            </w:pPr>
            <w:r w:rsidRPr="003F7263">
              <w:rPr>
                <w:bCs/>
                <w:sz w:val="16"/>
                <w:szCs w:val="16"/>
                <w:lang w:eastAsia="zh-CN"/>
              </w:rPr>
              <w:t>C39</w:t>
            </w:r>
          </w:p>
        </w:tc>
        <w:tc>
          <w:tcPr>
            <w:tcW w:w="3596" w:type="dxa"/>
            <w:gridSpan w:val="2"/>
            <w:tcBorders>
              <w:bottom w:val="single" w:sz="4" w:space="0" w:color="auto"/>
            </w:tcBorders>
            <w:shd w:val="clear" w:color="auto" w:fill="FFFFFF"/>
          </w:tcPr>
          <w:p w14:paraId="3FD9EB00" w14:textId="77777777" w:rsidR="00527813" w:rsidRPr="003F7263" w:rsidRDefault="00527813" w:rsidP="00527813">
            <w:pPr>
              <w:pStyle w:val="TAL"/>
              <w:keepNext w:val="0"/>
              <w:keepLines w:val="0"/>
              <w:rPr>
                <w:sz w:val="16"/>
                <w:szCs w:val="16"/>
              </w:rPr>
            </w:pPr>
            <w:r w:rsidRPr="003F7263">
              <w:rPr>
                <w:bCs/>
                <w:sz w:val="16"/>
                <w:szCs w:val="16"/>
              </w:rPr>
              <w:t>UEs supporting 5G Core and additional UE-requested PDU establishment</w:t>
            </w:r>
          </w:p>
        </w:tc>
      </w:tr>
      <w:tr w:rsidR="00527813" w:rsidRPr="003F7263" w14:paraId="15F5265A"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E677BA5" w14:textId="77777777" w:rsidR="00527813" w:rsidRPr="003F7263" w:rsidRDefault="00527813" w:rsidP="00527813">
            <w:pPr>
              <w:pStyle w:val="TAL"/>
              <w:keepNext w:val="0"/>
              <w:keepLines w:val="0"/>
              <w:rPr>
                <w:bCs/>
                <w:sz w:val="16"/>
                <w:szCs w:val="16"/>
              </w:rPr>
            </w:pPr>
            <w:r w:rsidRPr="003F7263">
              <w:rPr>
                <w:bCs/>
                <w:sz w:val="16"/>
                <w:szCs w:val="16"/>
              </w:rPr>
              <w:t>10.1.1.2</w:t>
            </w:r>
          </w:p>
        </w:tc>
        <w:tc>
          <w:tcPr>
            <w:tcW w:w="3506" w:type="dxa"/>
            <w:gridSpan w:val="2"/>
            <w:tcBorders>
              <w:top w:val="nil"/>
              <w:bottom w:val="single" w:sz="4" w:space="0" w:color="auto"/>
            </w:tcBorders>
            <w:shd w:val="clear" w:color="auto" w:fill="FFFFFF"/>
          </w:tcPr>
          <w:p w14:paraId="52FF2E8D" w14:textId="04610AB7" w:rsidR="00527813" w:rsidRPr="003F7263" w:rsidRDefault="00527813" w:rsidP="00527813">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2A9A740"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181F56D" w14:textId="1CD3E908"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51B132C2" w14:textId="3C90F622" w:rsidR="00527813" w:rsidRPr="003F7263" w:rsidRDefault="00527813" w:rsidP="00527813">
            <w:pPr>
              <w:pStyle w:val="TAL"/>
              <w:keepNext w:val="0"/>
              <w:keepLines w:val="0"/>
              <w:rPr>
                <w:bCs/>
                <w:sz w:val="16"/>
                <w:szCs w:val="16"/>
              </w:rPr>
            </w:pPr>
            <w:r w:rsidRPr="003F7263">
              <w:rPr>
                <w:sz w:val="16"/>
                <w:szCs w:val="16"/>
              </w:rPr>
              <w:t>UEs supporting 5G Core and additional UE-requested PDU establishment</w:t>
            </w:r>
          </w:p>
        </w:tc>
      </w:tr>
      <w:tr w:rsidR="00527813" w:rsidRPr="003F7263" w14:paraId="6BE4614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78CD176B" w14:textId="77777777" w:rsidR="00527813" w:rsidRPr="003F7263" w:rsidRDefault="00527813" w:rsidP="00527813">
            <w:pPr>
              <w:pStyle w:val="TAL"/>
              <w:keepNext w:val="0"/>
              <w:keepLines w:val="0"/>
              <w:rPr>
                <w:bCs/>
                <w:sz w:val="16"/>
                <w:szCs w:val="16"/>
              </w:rPr>
            </w:pPr>
            <w:r w:rsidRPr="003F7263">
              <w:rPr>
                <w:b/>
                <w:bCs/>
                <w:sz w:val="16"/>
                <w:szCs w:val="16"/>
                <w:lang w:eastAsia="zh-CN"/>
              </w:rPr>
              <w:t>10.1.2</w:t>
            </w:r>
          </w:p>
        </w:tc>
        <w:tc>
          <w:tcPr>
            <w:tcW w:w="3506" w:type="dxa"/>
            <w:gridSpan w:val="2"/>
            <w:tcBorders>
              <w:top w:val="nil"/>
              <w:bottom w:val="single" w:sz="4" w:space="0" w:color="auto"/>
            </w:tcBorders>
            <w:shd w:val="clear" w:color="auto" w:fill="D9D9D9"/>
          </w:tcPr>
          <w:p w14:paraId="6F086412" w14:textId="77777777" w:rsidR="00527813" w:rsidRPr="003F7263" w:rsidRDefault="00527813" w:rsidP="00527813">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F3FEA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3E7D06BD"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5D7851BB" w14:textId="77777777" w:rsidR="00527813" w:rsidRPr="003F7263" w:rsidRDefault="00527813" w:rsidP="00527813">
            <w:pPr>
              <w:pStyle w:val="TAL"/>
              <w:keepNext w:val="0"/>
              <w:keepLines w:val="0"/>
              <w:rPr>
                <w:bCs/>
                <w:sz w:val="16"/>
                <w:szCs w:val="16"/>
              </w:rPr>
            </w:pPr>
          </w:p>
        </w:tc>
      </w:tr>
      <w:tr w:rsidR="00527813" w:rsidRPr="003F7263" w14:paraId="1A9311E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375B62B"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10.1.2.1</w:t>
            </w:r>
          </w:p>
        </w:tc>
        <w:tc>
          <w:tcPr>
            <w:tcW w:w="3506" w:type="dxa"/>
            <w:gridSpan w:val="2"/>
            <w:tcBorders>
              <w:top w:val="nil"/>
              <w:bottom w:val="single" w:sz="4" w:space="0" w:color="auto"/>
            </w:tcBorders>
            <w:shd w:val="clear" w:color="auto" w:fill="FFFFFF"/>
          </w:tcPr>
          <w:p w14:paraId="45DA5860" w14:textId="77777777" w:rsidR="00527813" w:rsidRPr="003F7263" w:rsidRDefault="00527813" w:rsidP="00527813">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47D4306"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4812974"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5A200CAC"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63A848D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22A895" w14:textId="77777777" w:rsidR="00527813" w:rsidRPr="003F7263" w:rsidRDefault="00527813" w:rsidP="00527813">
            <w:pPr>
              <w:pStyle w:val="TAL"/>
              <w:keepNext w:val="0"/>
              <w:keepLines w:val="0"/>
              <w:rPr>
                <w:bCs/>
                <w:sz w:val="16"/>
                <w:szCs w:val="16"/>
              </w:rPr>
            </w:pPr>
            <w:r w:rsidRPr="003F7263">
              <w:rPr>
                <w:bCs/>
                <w:sz w:val="16"/>
                <w:szCs w:val="16"/>
                <w:lang w:eastAsia="zh-CN"/>
              </w:rPr>
              <w:t>10.1.2.2</w:t>
            </w:r>
          </w:p>
        </w:tc>
        <w:tc>
          <w:tcPr>
            <w:tcW w:w="3506" w:type="dxa"/>
            <w:gridSpan w:val="2"/>
            <w:tcBorders>
              <w:top w:val="nil"/>
              <w:bottom w:val="single" w:sz="4" w:space="0" w:color="auto"/>
            </w:tcBorders>
            <w:shd w:val="clear" w:color="auto" w:fill="FFFFFF"/>
          </w:tcPr>
          <w:p w14:paraId="27AA118E" w14:textId="77777777" w:rsidR="00527813" w:rsidRPr="003F7263" w:rsidRDefault="00527813" w:rsidP="00527813">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2703B9E"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6ABFDBA" w14:textId="4AAC1A1E"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6F31C6E6" w14:textId="1AF5901F"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62D91F7A"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9FF0725"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10.1.3</w:t>
            </w:r>
          </w:p>
        </w:tc>
        <w:tc>
          <w:tcPr>
            <w:tcW w:w="3506" w:type="dxa"/>
            <w:gridSpan w:val="2"/>
            <w:tcBorders>
              <w:top w:val="nil"/>
              <w:bottom w:val="single" w:sz="4" w:space="0" w:color="auto"/>
            </w:tcBorders>
            <w:shd w:val="clear" w:color="auto" w:fill="D9D9D9"/>
          </w:tcPr>
          <w:p w14:paraId="57C1E245" w14:textId="77777777" w:rsidR="00527813" w:rsidRPr="003F7263" w:rsidRDefault="00527813" w:rsidP="00527813">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44124403"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0BC803DB"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3489718" w14:textId="77777777" w:rsidR="00527813" w:rsidRPr="003F7263" w:rsidRDefault="00527813" w:rsidP="00527813">
            <w:pPr>
              <w:pStyle w:val="TAL"/>
              <w:keepNext w:val="0"/>
              <w:keepLines w:val="0"/>
              <w:rPr>
                <w:bCs/>
                <w:sz w:val="16"/>
                <w:szCs w:val="16"/>
              </w:rPr>
            </w:pPr>
          </w:p>
        </w:tc>
      </w:tr>
      <w:tr w:rsidR="00527813" w:rsidRPr="003F7263" w14:paraId="4641F73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67E722E" w14:textId="0ED38D5D" w:rsidR="00527813" w:rsidRPr="003F7263" w:rsidRDefault="00527813" w:rsidP="00527813">
            <w:pPr>
              <w:pStyle w:val="TAL"/>
              <w:keepNext w:val="0"/>
              <w:keepLines w:val="0"/>
              <w:rPr>
                <w:bCs/>
                <w:sz w:val="16"/>
                <w:szCs w:val="16"/>
                <w:lang w:eastAsia="zh-CN"/>
              </w:rPr>
            </w:pPr>
            <w:r w:rsidRPr="003F7263">
              <w:rPr>
                <w:bCs/>
                <w:sz w:val="16"/>
                <w:szCs w:val="16"/>
                <w:lang w:eastAsia="zh-CN"/>
              </w:rPr>
              <w:t>10.1.3.1</w:t>
            </w:r>
          </w:p>
        </w:tc>
        <w:tc>
          <w:tcPr>
            <w:tcW w:w="3506" w:type="dxa"/>
            <w:gridSpan w:val="2"/>
            <w:tcBorders>
              <w:top w:val="nil"/>
              <w:bottom w:val="single" w:sz="4" w:space="0" w:color="auto"/>
            </w:tcBorders>
            <w:shd w:val="clear" w:color="auto" w:fill="FFFFFF"/>
          </w:tcPr>
          <w:p w14:paraId="2BEF172B" w14:textId="64E2E600" w:rsidR="00527813" w:rsidRPr="003F7263" w:rsidRDefault="00527813" w:rsidP="00527813">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0E5898E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FFFFFF"/>
          </w:tcPr>
          <w:p w14:paraId="77EE85F2"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4957F51" w14:textId="77777777" w:rsidR="00527813" w:rsidRPr="003F7263" w:rsidRDefault="00527813" w:rsidP="00527813">
            <w:pPr>
              <w:pStyle w:val="TAL"/>
              <w:keepNext w:val="0"/>
              <w:keepLines w:val="0"/>
              <w:rPr>
                <w:bCs/>
                <w:sz w:val="16"/>
                <w:szCs w:val="16"/>
              </w:rPr>
            </w:pPr>
          </w:p>
        </w:tc>
      </w:tr>
      <w:tr w:rsidR="00527813" w:rsidRPr="003F7263" w14:paraId="4D3F000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A29D08A" w14:textId="6F9E7732" w:rsidR="00527813" w:rsidRPr="003F7263" w:rsidRDefault="00527813" w:rsidP="00527813">
            <w:pPr>
              <w:pStyle w:val="TAL"/>
              <w:keepNext w:val="0"/>
              <w:keepLines w:val="0"/>
              <w:rPr>
                <w:bCs/>
                <w:sz w:val="16"/>
                <w:szCs w:val="16"/>
                <w:lang w:eastAsia="zh-CN"/>
              </w:rPr>
            </w:pPr>
            <w:r w:rsidRPr="003F7263">
              <w:rPr>
                <w:bCs/>
                <w:sz w:val="16"/>
                <w:szCs w:val="16"/>
                <w:lang w:eastAsia="zh-CN"/>
              </w:rPr>
              <w:t>10.1.3.2</w:t>
            </w:r>
          </w:p>
        </w:tc>
        <w:tc>
          <w:tcPr>
            <w:tcW w:w="3506" w:type="dxa"/>
            <w:gridSpan w:val="2"/>
            <w:tcBorders>
              <w:top w:val="nil"/>
              <w:bottom w:val="single" w:sz="4" w:space="0" w:color="auto"/>
            </w:tcBorders>
            <w:shd w:val="clear" w:color="auto" w:fill="FFFFFF"/>
          </w:tcPr>
          <w:p w14:paraId="41321DAB" w14:textId="19E4BBE4" w:rsidR="00527813" w:rsidRPr="003F7263" w:rsidRDefault="00527813" w:rsidP="00527813">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3AA8F34D" w14:textId="66A99B5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E8AA411" w14:textId="4772DB72"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27C50AE0" w14:textId="2C4BBFFC"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0D977957"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08A3F6D" w14:textId="77777777" w:rsidR="00527813" w:rsidRPr="003F7263" w:rsidRDefault="00527813" w:rsidP="00527813">
            <w:pPr>
              <w:pStyle w:val="TAL"/>
              <w:keepNext w:val="0"/>
              <w:keepLines w:val="0"/>
              <w:rPr>
                <w:bCs/>
                <w:sz w:val="16"/>
                <w:szCs w:val="16"/>
                <w:lang w:eastAsia="zh-CN"/>
              </w:rPr>
            </w:pPr>
            <w:r w:rsidRPr="003F7263">
              <w:rPr>
                <w:b/>
                <w:bCs/>
                <w:sz w:val="16"/>
                <w:szCs w:val="16"/>
                <w:lang w:eastAsia="zh-CN"/>
              </w:rPr>
              <w:t>10.1.4</w:t>
            </w:r>
          </w:p>
        </w:tc>
        <w:tc>
          <w:tcPr>
            <w:tcW w:w="3506" w:type="dxa"/>
            <w:gridSpan w:val="2"/>
            <w:tcBorders>
              <w:top w:val="nil"/>
              <w:bottom w:val="single" w:sz="4" w:space="0" w:color="auto"/>
            </w:tcBorders>
            <w:shd w:val="clear" w:color="auto" w:fill="D9D9D9"/>
          </w:tcPr>
          <w:p w14:paraId="32B025C5" w14:textId="77777777" w:rsidR="00527813" w:rsidRPr="003F7263" w:rsidRDefault="00527813" w:rsidP="00527813">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2AA5C2FF"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34366E9A"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73DEC1A" w14:textId="77777777" w:rsidR="00527813" w:rsidRPr="003F7263" w:rsidRDefault="00527813" w:rsidP="00527813">
            <w:pPr>
              <w:pStyle w:val="TAL"/>
              <w:keepNext w:val="0"/>
              <w:keepLines w:val="0"/>
              <w:rPr>
                <w:bCs/>
                <w:sz w:val="16"/>
                <w:szCs w:val="16"/>
              </w:rPr>
            </w:pPr>
          </w:p>
        </w:tc>
      </w:tr>
      <w:tr w:rsidR="00527813" w:rsidRPr="003F7263" w14:paraId="4C9ADE5C"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0716B48F" w14:textId="77777777" w:rsidR="00527813" w:rsidRPr="0067755D" w:rsidRDefault="00527813" w:rsidP="00527813">
            <w:pPr>
              <w:pStyle w:val="TAL"/>
              <w:keepNext w:val="0"/>
              <w:keepLines w:val="0"/>
              <w:rPr>
                <w:sz w:val="16"/>
                <w:szCs w:val="16"/>
                <w:lang w:eastAsia="zh-CN"/>
              </w:rPr>
            </w:pPr>
            <w:r w:rsidRPr="0067755D">
              <w:rPr>
                <w:sz w:val="16"/>
                <w:szCs w:val="16"/>
                <w:lang w:eastAsia="zh-CN"/>
              </w:rPr>
              <w:t>10.1.4.1</w:t>
            </w:r>
          </w:p>
        </w:tc>
        <w:tc>
          <w:tcPr>
            <w:tcW w:w="3506" w:type="dxa"/>
            <w:gridSpan w:val="2"/>
            <w:tcBorders>
              <w:top w:val="nil"/>
              <w:bottom w:val="single" w:sz="4" w:space="0" w:color="auto"/>
            </w:tcBorders>
            <w:shd w:val="clear" w:color="auto" w:fill="auto"/>
          </w:tcPr>
          <w:p w14:paraId="0D197D09" w14:textId="77777777" w:rsidR="00527813" w:rsidRPr="003F7263" w:rsidRDefault="00527813" w:rsidP="00527813">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25DE86C2"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4E474B3" w14:textId="1C59897F"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auto"/>
          </w:tcPr>
          <w:p w14:paraId="2B5DE805" w14:textId="7EBD831E"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764EDB0E"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C514164"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10.1.5</w:t>
            </w:r>
          </w:p>
        </w:tc>
        <w:tc>
          <w:tcPr>
            <w:tcW w:w="3506" w:type="dxa"/>
            <w:gridSpan w:val="2"/>
            <w:tcBorders>
              <w:top w:val="nil"/>
              <w:bottom w:val="single" w:sz="4" w:space="0" w:color="auto"/>
            </w:tcBorders>
            <w:shd w:val="clear" w:color="auto" w:fill="D9D9D9"/>
          </w:tcPr>
          <w:p w14:paraId="04468E98" w14:textId="77777777" w:rsidR="00527813" w:rsidRPr="003F7263" w:rsidRDefault="00527813" w:rsidP="00527813">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21D91B09" w14:textId="77777777" w:rsidR="00527813" w:rsidRPr="003F7263" w:rsidRDefault="00527813" w:rsidP="00527813">
            <w:pPr>
              <w:pStyle w:val="TAC"/>
              <w:keepNext w:val="0"/>
              <w:keepLines w:val="0"/>
              <w:rPr>
                <w:b/>
                <w:bCs/>
                <w:sz w:val="16"/>
                <w:szCs w:val="16"/>
              </w:rPr>
            </w:pPr>
          </w:p>
        </w:tc>
        <w:tc>
          <w:tcPr>
            <w:tcW w:w="1170" w:type="dxa"/>
            <w:gridSpan w:val="2"/>
            <w:tcBorders>
              <w:bottom w:val="single" w:sz="4" w:space="0" w:color="auto"/>
            </w:tcBorders>
            <w:shd w:val="clear" w:color="auto" w:fill="D9D9D9"/>
          </w:tcPr>
          <w:p w14:paraId="20EEFC7E" w14:textId="77777777" w:rsidR="00527813" w:rsidRPr="003F7263" w:rsidRDefault="00527813" w:rsidP="00527813">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B59278C" w14:textId="77777777" w:rsidR="00527813" w:rsidRPr="003F7263" w:rsidRDefault="00527813" w:rsidP="00527813">
            <w:pPr>
              <w:pStyle w:val="TAL"/>
              <w:keepNext w:val="0"/>
              <w:keepLines w:val="0"/>
              <w:rPr>
                <w:b/>
                <w:bCs/>
                <w:sz w:val="16"/>
                <w:szCs w:val="16"/>
              </w:rPr>
            </w:pPr>
          </w:p>
        </w:tc>
      </w:tr>
      <w:tr w:rsidR="00527813" w:rsidRPr="003F7263" w14:paraId="51483C9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A36A6F0"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10.1.5.1</w:t>
            </w:r>
          </w:p>
        </w:tc>
        <w:tc>
          <w:tcPr>
            <w:tcW w:w="3506" w:type="dxa"/>
            <w:gridSpan w:val="2"/>
            <w:tcBorders>
              <w:top w:val="nil"/>
              <w:bottom w:val="single" w:sz="4" w:space="0" w:color="auto"/>
            </w:tcBorders>
            <w:shd w:val="clear" w:color="auto" w:fill="FFFFFF"/>
          </w:tcPr>
          <w:p w14:paraId="2DAF32F5" w14:textId="77777777" w:rsidR="00527813" w:rsidRPr="003F7263" w:rsidRDefault="00527813" w:rsidP="00527813">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3542BED1"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C9F1B49"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C63</w:t>
            </w:r>
          </w:p>
        </w:tc>
        <w:tc>
          <w:tcPr>
            <w:tcW w:w="3596" w:type="dxa"/>
            <w:gridSpan w:val="2"/>
            <w:tcBorders>
              <w:bottom w:val="single" w:sz="4" w:space="0" w:color="auto"/>
            </w:tcBorders>
            <w:shd w:val="clear" w:color="auto" w:fill="FFFFFF"/>
          </w:tcPr>
          <w:p w14:paraId="5EE6A4AC" w14:textId="77777777" w:rsidR="00527813" w:rsidRPr="003F7263" w:rsidRDefault="00527813" w:rsidP="00527813">
            <w:pPr>
              <w:pStyle w:val="TAL"/>
              <w:keepNext w:val="0"/>
              <w:keepLines w:val="0"/>
              <w:rPr>
                <w:bCs/>
                <w:sz w:val="16"/>
                <w:szCs w:val="16"/>
              </w:rPr>
            </w:pPr>
            <w:r w:rsidRPr="003F7263">
              <w:rPr>
                <w:bCs/>
                <w:sz w:val="16"/>
                <w:szCs w:val="16"/>
              </w:rPr>
              <w:t>UEs supporting 5G Core and UE requested PDU session modification procedure</w:t>
            </w:r>
          </w:p>
        </w:tc>
      </w:tr>
      <w:tr w:rsidR="00527813" w:rsidRPr="003F7263" w14:paraId="7E24F18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B485799" w14:textId="77777777" w:rsidR="00527813" w:rsidRPr="003F7263" w:rsidRDefault="00527813" w:rsidP="00527813">
            <w:pPr>
              <w:pStyle w:val="TAL"/>
              <w:keepNext w:val="0"/>
              <w:keepLines w:val="0"/>
              <w:rPr>
                <w:bCs/>
                <w:sz w:val="16"/>
                <w:szCs w:val="16"/>
                <w:lang w:eastAsia="zh-CN"/>
              </w:rPr>
            </w:pPr>
            <w:r w:rsidRPr="003F7263">
              <w:rPr>
                <w:b/>
                <w:bCs/>
                <w:sz w:val="16"/>
                <w:szCs w:val="16"/>
                <w:lang w:eastAsia="zh-CN"/>
              </w:rPr>
              <w:t>10.1.6</w:t>
            </w:r>
          </w:p>
        </w:tc>
        <w:tc>
          <w:tcPr>
            <w:tcW w:w="3506" w:type="dxa"/>
            <w:gridSpan w:val="2"/>
            <w:tcBorders>
              <w:top w:val="nil"/>
              <w:bottom w:val="single" w:sz="4" w:space="0" w:color="auto"/>
            </w:tcBorders>
            <w:shd w:val="clear" w:color="auto" w:fill="D9D9D9"/>
          </w:tcPr>
          <w:p w14:paraId="01556905" w14:textId="77777777" w:rsidR="00527813" w:rsidRPr="003F7263" w:rsidRDefault="00527813" w:rsidP="00527813">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44AA8F8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5E50F60C"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2FC2504" w14:textId="77777777" w:rsidR="00527813" w:rsidRPr="003F7263" w:rsidRDefault="00527813" w:rsidP="00527813">
            <w:pPr>
              <w:pStyle w:val="TAL"/>
              <w:keepNext w:val="0"/>
              <w:keepLines w:val="0"/>
              <w:rPr>
                <w:bCs/>
                <w:sz w:val="16"/>
                <w:szCs w:val="16"/>
              </w:rPr>
            </w:pPr>
          </w:p>
        </w:tc>
      </w:tr>
      <w:tr w:rsidR="00527813" w:rsidRPr="003F7263" w14:paraId="75DAF64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A53AC06"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10.1.6.1</w:t>
            </w:r>
          </w:p>
        </w:tc>
        <w:tc>
          <w:tcPr>
            <w:tcW w:w="3506" w:type="dxa"/>
            <w:gridSpan w:val="2"/>
            <w:tcBorders>
              <w:top w:val="nil"/>
              <w:bottom w:val="single" w:sz="4" w:space="0" w:color="auto"/>
            </w:tcBorders>
            <w:shd w:val="clear" w:color="auto" w:fill="FFFFFF"/>
          </w:tcPr>
          <w:p w14:paraId="26FB617C" w14:textId="77777777" w:rsidR="00527813" w:rsidRPr="003F7263" w:rsidRDefault="00527813" w:rsidP="00527813">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4D79CD4"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EA82F22"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0524F516"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2A7D3DA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C26DEDA"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10.1.6.2</w:t>
            </w:r>
          </w:p>
        </w:tc>
        <w:tc>
          <w:tcPr>
            <w:tcW w:w="3506" w:type="dxa"/>
            <w:gridSpan w:val="2"/>
            <w:tcBorders>
              <w:top w:val="nil"/>
              <w:bottom w:val="single" w:sz="4" w:space="0" w:color="auto"/>
            </w:tcBorders>
            <w:shd w:val="clear" w:color="auto" w:fill="FFFFFF"/>
          </w:tcPr>
          <w:p w14:paraId="2A40421D" w14:textId="77777777" w:rsidR="00527813" w:rsidRPr="003F7263" w:rsidRDefault="00527813" w:rsidP="00527813">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E35222E"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76D4222"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158F0345"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71B92088"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151E702A" w14:textId="5361810F" w:rsidR="00527813" w:rsidRPr="003F7263" w:rsidRDefault="00527813" w:rsidP="00527813">
            <w:pPr>
              <w:pStyle w:val="TAL"/>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sz="4" w:space="0" w:color="auto"/>
            </w:tcBorders>
            <w:shd w:val="clear" w:color="auto" w:fill="BFBFBF"/>
          </w:tcPr>
          <w:p w14:paraId="4BC1B3AE" w14:textId="5EA0FC22" w:rsidR="00527813" w:rsidRPr="003F7263" w:rsidRDefault="00527813" w:rsidP="00527813">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6116EB6E"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BFBFBF"/>
          </w:tcPr>
          <w:p w14:paraId="4752D744"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01932A7" w14:textId="77777777" w:rsidR="00527813" w:rsidRPr="003F7263" w:rsidRDefault="00527813" w:rsidP="00527813">
            <w:pPr>
              <w:pStyle w:val="TAL"/>
              <w:keepNext w:val="0"/>
              <w:keepLines w:val="0"/>
              <w:rPr>
                <w:bCs/>
                <w:sz w:val="16"/>
                <w:szCs w:val="16"/>
              </w:rPr>
            </w:pPr>
          </w:p>
        </w:tc>
      </w:tr>
      <w:tr w:rsidR="00527813" w:rsidRPr="003F7263" w14:paraId="3463F64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F136564" w14:textId="60F57C77" w:rsidR="00527813" w:rsidRPr="003F7263" w:rsidRDefault="00527813" w:rsidP="00527813">
            <w:pPr>
              <w:pStyle w:val="TAL"/>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sz="4" w:space="0" w:color="auto"/>
            </w:tcBorders>
            <w:shd w:val="clear" w:color="auto" w:fill="FFFFFF"/>
          </w:tcPr>
          <w:p w14:paraId="3625909C" w14:textId="328FED39" w:rsidR="00527813" w:rsidRPr="003F7263" w:rsidRDefault="00E93A13" w:rsidP="00527813">
            <w:pPr>
              <w:pStyle w:val="TAL"/>
              <w:keepNext w:val="0"/>
              <w:keepLines w:val="0"/>
              <w:rPr>
                <w:bCs/>
                <w:sz w:val="16"/>
                <w:szCs w:val="16"/>
              </w:rPr>
            </w:pPr>
            <w:r w:rsidRPr="00E93A13">
              <w:rPr>
                <w:sz w:val="16"/>
                <w:szCs w:val="16"/>
                <w:lang w:val="en-US" w:eastAsia="en-US"/>
              </w:rPr>
              <w:t>Void</w:t>
            </w:r>
          </w:p>
        </w:tc>
        <w:tc>
          <w:tcPr>
            <w:tcW w:w="810" w:type="dxa"/>
            <w:gridSpan w:val="2"/>
            <w:tcBorders>
              <w:top w:val="nil"/>
              <w:bottom w:val="single" w:sz="4" w:space="0" w:color="auto"/>
            </w:tcBorders>
            <w:shd w:val="clear" w:color="auto" w:fill="FFFFFF"/>
          </w:tcPr>
          <w:p w14:paraId="5A297DFF" w14:textId="568C6C9C"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FFFFFF"/>
          </w:tcPr>
          <w:p w14:paraId="04D38ADD" w14:textId="642F92C2"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4282F0FD" w14:textId="101E0082" w:rsidR="00527813" w:rsidRPr="003F7263" w:rsidRDefault="00527813" w:rsidP="00527813">
            <w:pPr>
              <w:pStyle w:val="TAL"/>
              <w:keepNext w:val="0"/>
              <w:keepLines w:val="0"/>
              <w:rPr>
                <w:bCs/>
                <w:sz w:val="16"/>
                <w:szCs w:val="16"/>
              </w:rPr>
            </w:pPr>
          </w:p>
        </w:tc>
      </w:tr>
      <w:tr w:rsidR="00527813" w14:paraId="0DB43DC6"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527813" w:rsidRDefault="00527813" w:rsidP="00527813">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527813" w:rsidRDefault="00527813" w:rsidP="00527813">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527813" w:rsidRDefault="00527813" w:rsidP="00527813">
            <w:pPr>
              <w:keepNext/>
              <w:keepLines/>
              <w:rPr>
                <w:rFonts w:ascii="Arial" w:hAnsi="Arial" w:cs="Arial"/>
                <w:sz w:val="16"/>
                <w:szCs w:val="16"/>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527813" w:rsidRDefault="00527813" w:rsidP="00527813">
            <w:pPr>
              <w:keepNext/>
              <w:keepLines/>
              <w:rPr>
                <w:rFonts w:ascii="Arial" w:hAnsi="Arial" w:cs="Arial"/>
                <w:sz w:val="16"/>
                <w:szCs w:val="16"/>
                <w:lang w:val="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527813" w:rsidRDefault="00527813" w:rsidP="00527813">
            <w:pPr>
              <w:keepNext/>
              <w:keepLines/>
              <w:rPr>
                <w:rFonts w:ascii="Arial" w:hAnsi="Arial" w:cs="Arial"/>
                <w:sz w:val="16"/>
                <w:szCs w:val="16"/>
                <w:lang w:val="en-US"/>
              </w:rPr>
            </w:pPr>
          </w:p>
        </w:tc>
      </w:tr>
      <w:tr w:rsidR="00527813" w14:paraId="36CBA961"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14:paraId="709A89B3"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14:paraId="4FD37F15"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016F18" w14:paraId="579EDD80"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016F18" w:rsidRPr="00016F18" w:rsidRDefault="00016F18" w:rsidP="00016F18">
            <w:pPr>
              <w:pStyle w:val="TAL"/>
              <w:rPr>
                <w:rFonts w:cs="Arial"/>
                <w:sz w:val="16"/>
                <w:szCs w:val="16"/>
                <w:lang w:val="en-US"/>
              </w:rPr>
            </w:pPr>
            <w:r w:rsidRPr="00016F18">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DAC844B" w14:textId="324DFB5A" w:rsidR="00016F18" w:rsidRPr="00016F18" w:rsidRDefault="00016F18" w:rsidP="00016F18">
            <w:pPr>
              <w:pStyle w:val="TAL"/>
              <w:rPr>
                <w:rFonts w:cs="Arial"/>
                <w:sz w:val="16"/>
                <w:szCs w:val="16"/>
              </w:rPr>
            </w:pPr>
            <w:r w:rsidRPr="00016F18">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E5C20AA" w14:textId="74B08CB9" w:rsidR="00016F18" w:rsidRPr="00016F18" w:rsidRDefault="00016F18" w:rsidP="00016F18">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016F18" w:rsidRPr="00016F18" w:rsidRDefault="00016F18" w:rsidP="00016F18">
            <w:pPr>
              <w:pStyle w:val="TAC"/>
              <w:rPr>
                <w:bCs/>
                <w:sz w:val="16"/>
                <w:szCs w:val="16"/>
                <w:lang w:val="en-US" w:eastAsia="zh-CN"/>
              </w:rPr>
            </w:pPr>
            <w:r w:rsidRPr="00016F18">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016F18" w:rsidRPr="00016F18" w:rsidRDefault="00016F18" w:rsidP="00016F18">
            <w:pPr>
              <w:pStyle w:val="TAL"/>
              <w:rPr>
                <w:sz w:val="16"/>
                <w:szCs w:val="16"/>
              </w:rPr>
            </w:pPr>
            <w:r w:rsidRPr="00016F18">
              <w:rPr>
                <w:sz w:val="16"/>
                <w:szCs w:val="16"/>
              </w:rPr>
              <w:t>UEs supporting 5G Core and additional UE-requested PDU establishment</w:t>
            </w:r>
          </w:p>
        </w:tc>
      </w:tr>
      <w:tr w:rsidR="00016F18" w14:paraId="1DD0765A"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016F18" w:rsidRPr="00016F18" w:rsidRDefault="00016F18" w:rsidP="00016F18">
            <w:pPr>
              <w:pStyle w:val="TAL"/>
              <w:rPr>
                <w:rFonts w:cs="Arial"/>
                <w:sz w:val="16"/>
                <w:szCs w:val="16"/>
                <w:lang w:val="en-US"/>
              </w:rPr>
            </w:pPr>
            <w:r w:rsidRPr="00016F18">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3B47544C" w14:textId="10A909E7" w:rsidR="00016F18" w:rsidRPr="00016F18" w:rsidRDefault="00016F18" w:rsidP="00016F18">
            <w:pPr>
              <w:pStyle w:val="TAL"/>
              <w:rPr>
                <w:rFonts w:cs="Arial"/>
                <w:sz w:val="16"/>
                <w:szCs w:val="16"/>
              </w:rPr>
            </w:pPr>
            <w:r w:rsidRPr="00016F18">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A79B3F6" w14:textId="3FEDA801" w:rsidR="00016F18" w:rsidRPr="00016F18" w:rsidRDefault="00016F18" w:rsidP="00016F18">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016F18" w:rsidRPr="00016F18" w:rsidRDefault="00016F18" w:rsidP="00016F18">
            <w:pPr>
              <w:pStyle w:val="TAC"/>
              <w:rPr>
                <w:bCs/>
                <w:sz w:val="16"/>
                <w:szCs w:val="16"/>
                <w:lang w:val="en-US" w:eastAsia="zh-CN"/>
              </w:rPr>
            </w:pPr>
            <w:r>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016F18" w:rsidRPr="00016F18" w:rsidRDefault="00016F18" w:rsidP="00016F18">
            <w:pPr>
              <w:pStyle w:val="TAL"/>
              <w:rPr>
                <w:sz w:val="16"/>
                <w:szCs w:val="16"/>
              </w:rPr>
            </w:pPr>
            <w:r w:rsidRPr="00016F18">
              <w:rPr>
                <w:sz w:val="16"/>
                <w:szCs w:val="16"/>
              </w:rPr>
              <w:t>UEs supporting 5G Core and additional UE-requested PDU establishment and emergency services in NR connected to 5GCN</w:t>
            </w:r>
          </w:p>
        </w:tc>
      </w:tr>
      <w:tr w:rsidR="00527813" w:rsidRPr="003F7263" w14:paraId="79EE787B" w14:textId="77777777" w:rsidTr="005270CE">
        <w:trPr>
          <w:gridAfter w:val="1"/>
          <w:wAfter w:w="38" w:type="dxa"/>
          <w:jc w:val="center"/>
        </w:trPr>
        <w:tc>
          <w:tcPr>
            <w:tcW w:w="1090" w:type="dxa"/>
            <w:gridSpan w:val="2"/>
            <w:tcBorders>
              <w:bottom w:val="single" w:sz="4" w:space="0" w:color="auto"/>
            </w:tcBorders>
            <w:shd w:val="clear" w:color="auto" w:fill="D9D9D9"/>
          </w:tcPr>
          <w:p w14:paraId="21B292AC" w14:textId="77777777" w:rsidR="00527813" w:rsidRPr="003F7263" w:rsidRDefault="00527813" w:rsidP="00527813">
            <w:pPr>
              <w:pStyle w:val="TAL"/>
              <w:keepNext w:val="0"/>
              <w:keepLines w:val="0"/>
              <w:rPr>
                <w:sz w:val="16"/>
                <w:szCs w:val="16"/>
                <w:lang w:eastAsia="en-US"/>
              </w:rPr>
            </w:pPr>
            <w:r w:rsidRPr="003F7263">
              <w:rPr>
                <w:b/>
                <w:bCs/>
                <w:sz w:val="16"/>
                <w:szCs w:val="16"/>
                <w:lang w:eastAsia="en-US"/>
              </w:rPr>
              <w:t>10.2</w:t>
            </w:r>
          </w:p>
        </w:tc>
        <w:tc>
          <w:tcPr>
            <w:tcW w:w="3506" w:type="dxa"/>
            <w:gridSpan w:val="2"/>
            <w:tcBorders>
              <w:bottom w:val="single" w:sz="4" w:space="0" w:color="auto"/>
            </w:tcBorders>
            <w:shd w:val="clear" w:color="auto" w:fill="D9D9D9"/>
          </w:tcPr>
          <w:p w14:paraId="5AB19F02" w14:textId="77777777" w:rsidR="00527813" w:rsidRPr="003F7263" w:rsidRDefault="00527813" w:rsidP="00527813">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6B2DF75A" w14:textId="77777777" w:rsidR="00527813" w:rsidRPr="003F7263" w:rsidRDefault="00527813" w:rsidP="0052781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D77198D" w14:textId="77777777" w:rsidR="00527813" w:rsidRPr="003F7263" w:rsidRDefault="00527813" w:rsidP="00527813">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3D1C18C1" w14:textId="77777777" w:rsidR="00527813" w:rsidRPr="003F7263" w:rsidRDefault="00527813" w:rsidP="00527813">
            <w:pPr>
              <w:pStyle w:val="TAL"/>
              <w:keepNext w:val="0"/>
              <w:keepLines w:val="0"/>
              <w:rPr>
                <w:sz w:val="16"/>
                <w:szCs w:val="16"/>
                <w:lang w:eastAsia="en-US"/>
              </w:rPr>
            </w:pPr>
          </w:p>
        </w:tc>
      </w:tr>
      <w:tr w:rsidR="00527813" w:rsidRPr="003F7263" w14:paraId="27EDA12B" w14:textId="77777777" w:rsidTr="005270CE">
        <w:trPr>
          <w:gridAfter w:val="1"/>
          <w:wAfter w:w="38" w:type="dxa"/>
          <w:jc w:val="center"/>
        </w:trPr>
        <w:tc>
          <w:tcPr>
            <w:tcW w:w="1090" w:type="dxa"/>
            <w:gridSpan w:val="2"/>
            <w:tcBorders>
              <w:bottom w:val="single" w:sz="4" w:space="0" w:color="auto"/>
            </w:tcBorders>
            <w:shd w:val="clear" w:color="auto" w:fill="D9D9D9"/>
          </w:tcPr>
          <w:p w14:paraId="4C90F4C1"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10.2.1</w:t>
            </w:r>
          </w:p>
        </w:tc>
        <w:tc>
          <w:tcPr>
            <w:tcW w:w="3506" w:type="dxa"/>
            <w:gridSpan w:val="2"/>
            <w:tcBorders>
              <w:bottom w:val="single" w:sz="4" w:space="0" w:color="auto"/>
            </w:tcBorders>
            <w:shd w:val="clear" w:color="auto" w:fill="D9D9D9"/>
          </w:tcPr>
          <w:p w14:paraId="700A6382"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5998526F" w14:textId="77777777" w:rsidR="00527813" w:rsidRPr="003F7263" w:rsidRDefault="00527813" w:rsidP="0052781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39F4EDB" w14:textId="77777777" w:rsidR="00527813" w:rsidRPr="003F7263" w:rsidRDefault="00527813" w:rsidP="00527813">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51A0FBED" w14:textId="77777777" w:rsidR="00527813" w:rsidRPr="003F7263" w:rsidRDefault="00527813" w:rsidP="00527813">
            <w:pPr>
              <w:pStyle w:val="TAL"/>
              <w:keepNext w:val="0"/>
              <w:keepLines w:val="0"/>
              <w:rPr>
                <w:sz w:val="16"/>
                <w:szCs w:val="16"/>
                <w:lang w:eastAsia="en-US"/>
              </w:rPr>
            </w:pPr>
          </w:p>
        </w:tc>
      </w:tr>
      <w:tr w:rsidR="00527813" w:rsidRPr="003F7263" w14:paraId="5D1B7563" w14:textId="77777777" w:rsidTr="005270CE">
        <w:trPr>
          <w:gridAfter w:val="1"/>
          <w:wAfter w:w="38" w:type="dxa"/>
          <w:jc w:val="center"/>
        </w:trPr>
        <w:tc>
          <w:tcPr>
            <w:tcW w:w="1090" w:type="dxa"/>
            <w:gridSpan w:val="2"/>
            <w:tcBorders>
              <w:bottom w:val="single" w:sz="4" w:space="0" w:color="auto"/>
            </w:tcBorders>
            <w:shd w:val="clear" w:color="auto" w:fill="auto"/>
          </w:tcPr>
          <w:p w14:paraId="624CC1F1"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10.2.1.1</w:t>
            </w:r>
          </w:p>
        </w:tc>
        <w:tc>
          <w:tcPr>
            <w:tcW w:w="3506" w:type="dxa"/>
            <w:gridSpan w:val="2"/>
            <w:tcBorders>
              <w:bottom w:val="single" w:sz="4" w:space="0" w:color="auto"/>
            </w:tcBorders>
            <w:shd w:val="clear" w:color="auto" w:fill="auto"/>
          </w:tcPr>
          <w:p w14:paraId="35B913CB"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1839130A"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09C1443"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5EC23FEE"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w:t>
            </w:r>
          </w:p>
        </w:tc>
      </w:tr>
      <w:tr w:rsidR="00527813" w:rsidRPr="003F7263" w14:paraId="59C21513" w14:textId="77777777" w:rsidTr="005270CE">
        <w:trPr>
          <w:gridAfter w:val="1"/>
          <w:wAfter w:w="38" w:type="dxa"/>
          <w:jc w:val="center"/>
        </w:trPr>
        <w:tc>
          <w:tcPr>
            <w:tcW w:w="1090" w:type="dxa"/>
            <w:gridSpan w:val="2"/>
            <w:tcBorders>
              <w:bottom w:val="single" w:sz="4" w:space="0" w:color="auto"/>
            </w:tcBorders>
            <w:shd w:val="clear" w:color="auto" w:fill="auto"/>
          </w:tcPr>
          <w:p w14:paraId="01732E56" w14:textId="77777777" w:rsidR="00527813" w:rsidRPr="003F7263" w:rsidRDefault="00527813" w:rsidP="00527813">
            <w:pPr>
              <w:pStyle w:val="TAL"/>
              <w:keepNext w:val="0"/>
              <w:keepLines w:val="0"/>
              <w:rPr>
                <w:b/>
                <w:bCs/>
                <w:sz w:val="16"/>
                <w:szCs w:val="16"/>
                <w:lang w:eastAsia="en-US"/>
              </w:rPr>
            </w:pPr>
            <w:r w:rsidRPr="003F7263">
              <w:rPr>
                <w:bCs/>
                <w:sz w:val="16"/>
                <w:szCs w:val="16"/>
                <w:lang w:eastAsia="en-US"/>
              </w:rPr>
              <w:t>10.2.1.2</w:t>
            </w:r>
          </w:p>
        </w:tc>
        <w:tc>
          <w:tcPr>
            <w:tcW w:w="3506" w:type="dxa"/>
            <w:gridSpan w:val="2"/>
            <w:tcBorders>
              <w:bottom w:val="single" w:sz="4" w:space="0" w:color="auto"/>
            </w:tcBorders>
            <w:shd w:val="clear" w:color="auto" w:fill="auto"/>
          </w:tcPr>
          <w:p w14:paraId="3AC544C7" w14:textId="77777777" w:rsidR="00527813" w:rsidRPr="003F7263" w:rsidRDefault="00527813" w:rsidP="00527813">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3CEC4E3A"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081D465"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1FBE11EB"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w:t>
            </w:r>
          </w:p>
        </w:tc>
      </w:tr>
      <w:tr w:rsidR="00527813" w:rsidRPr="003F7263" w14:paraId="28E4E6B9" w14:textId="77777777" w:rsidTr="005270CE">
        <w:trPr>
          <w:gridAfter w:val="1"/>
          <w:wAfter w:w="38" w:type="dxa"/>
          <w:jc w:val="center"/>
        </w:trPr>
        <w:tc>
          <w:tcPr>
            <w:tcW w:w="1090" w:type="dxa"/>
            <w:gridSpan w:val="2"/>
            <w:tcBorders>
              <w:bottom w:val="single" w:sz="4" w:space="0" w:color="auto"/>
            </w:tcBorders>
            <w:shd w:val="clear" w:color="auto" w:fill="D9D9D9"/>
          </w:tcPr>
          <w:p w14:paraId="05AF564B"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10.2.2</w:t>
            </w:r>
          </w:p>
        </w:tc>
        <w:tc>
          <w:tcPr>
            <w:tcW w:w="3506" w:type="dxa"/>
            <w:gridSpan w:val="2"/>
            <w:tcBorders>
              <w:bottom w:val="single" w:sz="4" w:space="0" w:color="auto"/>
            </w:tcBorders>
            <w:shd w:val="clear" w:color="auto" w:fill="D9D9D9"/>
          </w:tcPr>
          <w:p w14:paraId="328E2D4D"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136CA35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9C2F534"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5745B95C" w14:textId="77777777" w:rsidR="00527813" w:rsidRPr="003F7263" w:rsidRDefault="00527813" w:rsidP="00527813">
            <w:pPr>
              <w:pStyle w:val="TAL"/>
              <w:keepNext w:val="0"/>
              <w:keepLines w:val="0"/>
              <w:rPr>
                <w:b/>
                <w:sz w:val="16"/>
                <w:szCs w:val="16"/>
                <w:lang w:eastAsia="en-US"/>
              </w:rPr>
            </w:pPr>
          </w:p>
        </w:tc>
      </w:tr>
      <w:tr w:rsidR="00527813" w:rsidRPr="003F7263" w14:paraId="29EF1502" w14:textId="77777777" w:rsidTr="005270CE">
        <w:trPr>
          <w:gridAfter w:val="1"/>
          <w:wAfter w:w="38" w:type="dxa"/>
          <w:jc w:val="center"/>
        </w:trPr>
        <w:tc>
          <w:tcPr>
            <w:tcW w:w="1090" w:type="dxa"/>
            <w:gridSpan w:val="2"/>
            <w:tcBorders>
              <w:bottom w:val="single" w:sz="4" w:space="0" w:color="auto"/>
            </w:tcBorders>
            <w:shd w:val="clear" w:color="auto" w:fill="auto"/>
          </w:tcPr>
          <w:p w14:paraId="70741B0D"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lastRenderedPageBreak/>
              <w:t>10.2.2.1</w:t>
            </w:r>
          </w:p>
        </w:tc>
        <w:tc>
          <w:tcPr>
            <w:tcW w:w="3506" w:type="dxa"/>
            <w:gridSpan w:val="2"/>
            <w:tcBorders>
              <w:bottom w:val="single" w:sz="4" w:space="0" w:color="auto"/>
            </w:tcBorders>
            <w:shd w:val="clear" w:color="auto" w:fill="auto"/>
          </w:tcPr>
          <w:p w14:paraId="313EA561" w14:textId="77777777" w:rsidR="00527813" w:rsidRPr="003F7263" w:rsidRDefault="00527813" w:rsidP="00527813">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4B5B4431"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753F05C"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C16</w:t>
            </w:r>
          </w:p>
        </w:tc>
        <w:tc>
          <w:tcPr>
            <w:tcW w:w="3596" w:type="dxa"/>
            <w:gridSpan w:val="2"/>
            <w:tcBorders>
              <w:bottom w:val="single" w:sz="4" w:space="0" w:color="auto"/>
            </w:tcBorders>
            <w:shd w:val="clear" w:color="auto" w:fill="auto"/>
          </w:tcPr>
          <w:p w14:paraId="3A38A3C2"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527813" w:rsidRPr="003F7263" w14:paraId="0FC2376B"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527813" w:rsidRPr="003F7263" w:rsidRDefault="00527813" w:rsidP="00527813">
            <w:pPr>
              <w:pStyle w:val="TAL"/>
              <w:keepNext w:val="0"/>
              <w:keepLines w:val="0"/>
              <w:rPr>
                <w:b/>
                <w:sz w:val="16"/>
                <w:szCs w:val="16"/>
                <w:lang w:eastAsia="en-US"/>
              </w:rPr>
            </w:pPr>
          </w:p>
        </w:tc>
      </w:tr>
      <w:tr w:rsidR="00527813" w:rsidRPr="003F7263" w14:paraId="504E8DE4"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527813" w:rsidRPr="003F7263" w:rsidRDefault="00527813" w:rsidP="00527813">
            <w:pPr>
              <w:pStyle w:val="TAL"/>
              <w:keepNext w:val="0"/>
              <w:keepLines w:val="0"/>
              <w:rPr>
                <w:b/>
                <w:sz w:val="16"/>
                <w:szCs w:val="16"/>
                <w:lang w:eastAsia="en-US"/>
              </w:rPr>
            </w:pPr>
          </w:p>
        </w:tc>
      </w:tr>
      <w:tr w:rsidR="00527813" w:rsidRPr="003F7263" w14:paraId="230B5072"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0A641C9"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36B3AE" w14:textId="77777777" w:rsidR="00527813" w:rsidRPr="003F7263" w:rsidRDefault="00527813" w:rsidP="00527813">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97F733"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322F6" w14:textId="31FC81E3" w:rsidR="00527813" w:rsidRPr="003F7263" w:rsidRDefault="00527813" w:rsidP="00527813">
            <w:pPr>
              <w:pStyle w:val="TAL"/>
              <w:keepNext w:val="0"/>
              <w:keepLines w:val="0"/>
              <w:jc w:val="center"/>
              <w:rPr>
                <w:sz w:val="16"/>
                <w:szCs w:val="16"/>
                <w:lang w:eastAsia="en-US"/>
              </w:rPr>
            </w:pPr>
            <w:r w:rsidRPr="003F7263">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891237D" w14:textId="6A5B1331"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527813" w:rsidRPr="003F7263" w14:paraId="4FAB8325"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527813" w:rsidRPr="003F7263" w:rsidRDefault="00527813" w:rsidP="00527813">
            <w:pPr>
              <w:pStyle w:val="TAL"/>
              <w:keepNext w:val="0"/>
              <w:keepLines w:val="0"/>
              <w:rPr>
                <w:b/>
                <w:sz w:val="16"/>
                <w:szCs w:val="16"/>
                <w:lang w:eastAsia="en-US"/>
              </w:rPr>
            </w:pPr>
            <w:r w:rsidRPr="003F7263">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527813" w:rsidRPr="003F7263" w:rsidRDefault="00527813" w:rsidP="00527813">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527813" w:rsidRPr="003F7263" w:rsidRDefault="00527813" w:rsidP="00527813">
            <w:pPr>
              <w:pStyle w:val="TAL"/>
              <w:keepNext w:val="0"/>
              <w:keepLines w:val="0"/>
              <w:rPr>
                <w:b/>
                <w:sz w:val="16"/>
                <w:szCs w:val="16"/>
                <w:lang w:eastAsia="en-US"/>
              </w:rPr>
            </w:pPr>
          </w:p>
        </w:tc>
      </w:tr>
      <w:tr w:rsidR="00527813" w:rsidRPr="003F7263" w14:paraId="66B08B84"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1D3025B" w14:textId="77777777" w:rsidR="00527813" w:rsidRPr="003F7263" w:rsidRDefault="00527813" w:rsidP="00527813">
            <w:pPr>
              <w:pStyle w:val="TAL"/>
              <w:keepNext w:val="0"/>
              <w:keepLines w:val="0"/>
              <w:rPr>
                <w:bCs/>
                <w:sz w:val="16"/>
                <w:szCs w:val="16"/>
                <w:lang w:eastAsia="en-US"/>
              </w:rPr>
            </w:pPr>
            <w:r w:rsidRPr="003F7263">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70DFD5B" w14:textId="77777777" w:rsidR="00527813" w:rsidRPr="003F7263" w:rsidRDefault="00527813" w:rsidP="00527813">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BD4A8E" w14:textId="77777777" w:rsidR="00527813" w:rsidRPr="003F7263" w:rsidRDefault="00527813" w:rsidP="00527813">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1E070" w14:textId="77777777" w:rsidR="00527813" w:rsidRPr="003F7263" w:rsidRDefault="00527813" w:rsidP="00527813">
            <w:pPr>
              <w:pStyle w:val="TAL"/>
              <w:keepNext w:val="0"/>
              <w:keepLines w:val="0"/>
              <w:jc w:val="center"/>
              <w:rPr>
                <w:sz w:val="16"/>
                <w:szCs w:val="16"/>
                <w:lang w:eastAsia="en-US"/>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A6BDAAB" w14:textId="77777777" w:rsidR="00527813" w:rsidRPr="003F7263" w:rsidRDefault="00527813" w:rsidP="00527813">
            <w:pPr>
              <w:pStyle w:val="TAL"/>
              <w:keepNext w:val="0"/>
              <w:keepLines w:val="0"/>
              <w:rPr>
                <w:sz w:val="16"/>
                <w:szCs w:val="16"/>
                <w:lang w:eastAsia="en-US"/>
              </w:rPr>
            </w:pPr>
            <w:r w:rsidRPr="003F7263">
              <w:rPr>
                <w:sz w:val="16"/>
                <w:szCs w:val="16"/>
              </w:rPr>
              <w:t>UEs supporting 5G core over non-3GPP Access Network and WLAN</w:t>
            </w:r>
          </w:p>
        </w:tc>
      </w:tr>
      <w:tr w:rsidR="00527813" w:rsidRPr="003F7263" w14:paraId="5DC71A47"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527813" w:rsidRPr="003F7263" w:rsidRDefault="00527813" w:rsidP="00527813">
            <w:pPr>
              <w:pStyle w:val="TAL"/>
              <w:keepNext w:val="0"/>
              <w:keepLines w:val="0"/>
              <w:rPr>
                <w:b/>
                <w:sz w:val="16"/>
                <w:szCs w:val="16"/>
              </w:rPr>
            </w:pPr>
            <w:r w:rsidRPr="003F7263">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527813" w:rsidRPr="003F7263" w:rsidRDefault="00527813" w:rsidP="00527813">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527813" w:rsidRPr="003F7263" w:rsidRDefault="00527813" w:rsidP="0052781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527813" w:rsidRPr="003F7263" w:rsidRDefault="00527813" w:rsidP="00527813">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527813" w:rsidRPr="003F7263" w:rsidRDefault="00527813" w:rsidP="00527813">
            <w:pPr>
              <w:pStyle w:val="TAL"/>
              <w:keepNext w:val="0"/>
              <w:keepLines w:val="0"/>
              <w:rPr>
                <w:b/>
                <w:sz w:val="16"/>
                <w:szCs w:val="16"/>
              </w:rPr>
            </w:pPr>
          </w:p>
        </w:tc>
      </w:tr>
      <w:tr w:rsidR="00527813" w:rsidRPr="003F7263" w14:paraId="09A3475A"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480716" w14:textId="77777777" w:rsidR="00527813" w:rsidRPr="003F7263" w:rsidRDefault="00527813" w:rsidP="00527813">
            <w:pPr>
              <w:pStyle w:val="TAL"/>
              <w:keepNext w:val="0"/>
              <w:keepLines w:val="0"/>
              <w:rPr>
                <w:bCs/>
                <w:sz w:val="16"/>
                <w:szCs w:val="16"/>
              </w:rPr>
            </w:pPr>
            <w:r w:rsidRPr="003F7263">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44A30B" w14:textId="77777777" w:rsidR="00527813" w:rsidRPr="003F7263" w:rsidRDefault="00527813" w:rsidP="00527813">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2FC4D8" w14:textId="77777777" w:rsidR="00527813" w:rsidRPr="003F7263" w:rsidRDefault="00527813" w:rsidP="0052781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F8961" w14:textId="77777777" w:rsidR="00527813" w:rsidRPr="003F7263" w:rsidRDefault="00527813" w:rsidP="00527813">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6663245" w14:textId="77777777" w:rsidR="00527813" w:rsidRPr="003F7263" w:rsidRDefault="00527813" w:rsidP="00527813">
            <w:pPr>
              <w:pStyle w:val="TAL"/>
              <w:keepNext w:val="0"/>
              <w:keepLines w:val="0"/>
              <w:rPr>
                <w:sz w:val="16"/>
                <w:szCs w:val="16"/>
              </w:rPr>
            </w:pPr>
            <w:r w:rsidRPr="003F7263">
              <w:rPr>
                <w:sz w:val="16"/>
                <w:szCs w:val="16"/>
              </w:rPr>
              <w:t>UEs supporting 5G core over non-3GPP Access Network and WLAN</w:t>
            </w:r>
          </w:p>
        </w:tc>
      </w:tr>
      <w:tr w:rsidR="00527813" w:rsidRPr="003F7263" w14:paraId="6349EA7A"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527813" w:rsidRPr="003F7263" w:rsidRDefault="00527813" w:rsidP="00527813">
            <w:pPr>
              <w:pStyle w:val="TAL"/>
              <w:keepNext w:val="0"/>
              <w:keepLines w:val="0"/>
              <w:rPr>
                <w:b/>
                <w:sz w:val="16"/>
                <w:szCs w:val="16"/>
              </w:rPr>
            </w:pPr>
            <w:r w:rsidRPr="003F7263">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527813" w:rsidRPr="003F7263" w:rsidRDefault="00527813" w:rsidP="00527813">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527813" w:rsidRPr="003F7263" w:rsidRDefault="00527813" w:rsidP="0052781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527813" w:rsidRPr="003F7263" w:rsidRDefault="00527813" w:rsidP="00527813">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527813" w:rsidRPr="003F7263" w:rsidRDefault="00527813" w:rsidP="00527813">
            <w:pPr>
              <w:pStyle w:val="TAL"/>
              <w:keepNext w:val="0"/>
              <w:keepLines w:val="0"/>
              <w:rPr>
                <w:b/>
                <w:sz w:val="16"/>
                <w:szCs w:val="16"/>
              </w:rPr>
            </w:pPr>
          </w:p>
        </w:tc>
      </w:tr>
      <w:tr w:rsidR="00527813" w:rsidRPr="003F7263" w14:paraId="39B1AA0F"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5B53DB6" w14:textId="77777777" w:rsidR="00527813" w:rsidRPr="003F7263" w:rsidRDefault="00527813" w:rsidP="00527813">
            <w:pPr>
              <w:pStyle w:val="TAL"/>
              <w:keepNext w:val="0"/>
              <w:keepLines w:val="0"/>
              <w:rPr>
                <w:bCs/>
                <w:sz w:val="16"/>
                <w:szCs w:val="16"/>
              </w:rPr>
            </w:pPr>
            <w:r w:rsidRPr="003F7263">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0D3E78" w14:textId="77777777" w:rsidR="00527813" w:rsidRPr="003F7263" w:rsidRDefault="00527813" w:rsidP="00527813">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2242C8"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8CD8C" w14:textId="77777777" w:rsidR="00527813" w:rsidRPr="003F7263" w:rsidRDefault="00527813" w:rsidP="00527813">
            <w:pPr>
              <w:pStyle w:val="TAC"/>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0A23400" w14:textId="77777777" w:rsidR="00527813" w:rsidRPr="003F7263" w:rsidRDefault="00527813" w:rsidP="00527813">
            <w:pPr>
              <w:pStyle w:val="TAL"/>
              <w:keepNext w:val="0"/>
              <w:keepLines w:val="0"/>
              <w:rPr>
                <w:sz w:val="16"/>
                <w:szCs w:val="16"/>
              </w:rPr>
            </w:pPr>
            <w:r w:rsidRPr="003F7263">
              <w:rPr>
                <w:sz w:val="16"/>
                <w:szCs w:val="16"/>
              </w:rPr>
              <w:t>UEs supporting 5G core over non-3GPP Access Network and WLAN</w:t>
            </w:r>
          </w:p>
        </w:tc>
      </w:tr>
      <w:tr w:rsidR="00527813" w:rsidRPr="003F7263" w14:paraId="314FB36E"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527813" w:rsidRPr="003F7263" w:rsidRDefault="00527813" w:rsidP="00527813">
            <w:pPr>
              <w:pStyle w:val="TAL"/>
              <w:keepNext w:val="0"/>
              <w:keepLines w:val="0"/>
              <w:rPr>
                <w:b/>
                <w:sz w:val="16"/>
                <w:szCs w:val="16"/>
                <w:lang w:eastAsia="en-US"/>
              </w:rPr>
            </w:pPr>
          </w:p>
        </w:tc>
      </w:tr>
      <w:tr w:rsidR="00527813" w:rsidRPr="003F7263" w14:paraId="52208246"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9A356CE"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A46007D" w14:textId="77777777" w:rsidR="00527813" w:rsidRPr="003F7263" w:rsidRDefault="00527813" w:rsidP="00527813">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8DAB95"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FC2362"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EE63F8B"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w:t>
            </w:r>
          </w:p>
        </w:tc>
      </w:tr>
      <w:tr w:rsidR="00527813" w:rsidRPr="003F7263" w14:paraId="0D7A3AA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527813" w:rsidRPr="003F7263" w:rsidRDefault="00527813" w:rsidP="00527813">
            <w:pPr>
              <w:pStyle w:val="TAL"/>
              <w:keepNext w:val="0"/>
              <w:keepLines w:val="0"/>
              <w:rPr>
                <w:b/>
                <w:sz w:val="16"/>
                <w:szCs w:val="16"/>
                <w:lang w:eastAsia="en-US"/>
              </w:rPr>
            </w:pPr>
          </w:p>
        </w:tc>
      </w:tr>
      <w:tr w:rsidR="00527813" w:rsidRPr="003F7263" w14:paraId="7072FC87"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529BDCA"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D62B809" w14:textId="77777777" w:rsidR="00527813" w:rsidRPr="003F7263" w:rsidRDefault="00527813" w:rsidP="00527813">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3B2050"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537E3E"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01F00EA"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w:t>
            </w:r>
          </w:p>
        </w:tc>
      </w:tr>
      <w:tr w:rsidR="00D17E02" w:rsidRPr="003F7263" w14:paraId="4F5E8C4F" w14:textId="77777777">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82001C" w:rsidRPr="003F7263" w:rsidRDefault="0082001C" w:rsidP="0082001C">
            <w:pPr>
              <w:pStyle w:val="TAL"/>
              <w:keepNext w:val="0"/>
              <w:keepLines w:val="0"/>
              <w:rPr>
                <w:bCs/>
                <w:sz w:val="16"/>
                <w:szCs w:val="16"/>
                <w:lang w:eastAsia="en-US"/>
              </w:rPr>
            </w:pPr>
            <w:r>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82001C" w:rsidRPr="003F7263" w:rsidRDefault="0082001C" w:rsidP="0082001C">
            <w:pPr>
              <w:pStyle w:val="TAL"/>
              <w:keepNext w:val="0"/>
              <w:keepLines w:val="0"/>
              <w:rPr>
                <w:sz w:val="16"/>
                <w:szCs w:val="16"/>
                <w:lang w:eastAsia="en-US"/>
              </w:rPr>
            </w:pPr>
            <w:r>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82001C" w:rsidRPr="003F7263" w:rsidRDefault="0082001C" w:rsidP="0082001C">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82001C" w:rsidRPr="003F7263" w:rsidRDefault="0082001C" w:rsidP="0082001C">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82001C" w:rsidRPr="003F7263" w:rsidRDefault="0082001C" w:rsidP="0082001C">
            <w:pPr>
              <w:pStyle w:val="TAL"/>
              <w:keepNext w:val="0"/>
              <w:keepLines w:val="0"/>
              <w:rPr>
                <w:sz w:val="16"/>
                <w:szCs w:val="16"/>
                <w:lang w:eastAsia="en-US"/>
              </w:rPr>
            </w:pPr>
          </w:p>
        </w:tc>
      </w:tr>
      <w:tr w:rsidR="00D17E02" w:rsidRPr="003F7263" w14:paraId="510F186D" w14:textId="77777777">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82001C" w:rsidRPr="003F7263" w:rsidRDefault="0082001C" w:rsidP="0082001C">
            <w:pPr>
              <w:pStyle w:val="TAL"/>
              <w:keepNext w:val="0"/>
              <w:keepLines w:val="0"/>
              <w:rPr>
                <w:bCs/>
                <w:sz w:val="16"/>
                <w:szCs w:val="16"/>
                <w:lang w:eastAsia="en-US"/>
              </w:rPr>
            </w:pPr>
            <w:r>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82001C" w:rsidRPr="003F7263" w:rsidRDefault="0082001C" w:rsidP="0082001C">
            <w:pPr>
              <w:pStyle w:val="TAL"/>
              <w:keepNext w:val="0"/>
              <w:keepLines w:val="0"/>
              <w:rPr>
                <w:sz w:val="16"/>
                <w:szCs w:val="16"/>
                <w:lang w:eastAsia="en-US"/>
              </w:rPr>
            </w:pPr>
            <w:r>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82001C" w:rsidRPr="003F7263" w:rsidRDefault="0082001C" w:rsidP="0082001C">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82001C" w:rsidRPr="003F7263" w:rsidRDefault="0082001C" w:rsidP="0082001C">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82001C" w:rsidRPr="003F7263" w:rsidRDefault="0082001C" w:rsidP="0082001C">
            <w:pPr>
              <w:pStyle w:val="TAL"/>
              <w:keepNext w:val="0"/>
              <w:keepLines w:val="0"/>
              <w:rPr>
                <w:sz w:val="16"/>
                <w:szCs w:val="16"/>
                <w:lang w:eastAsia="en-US"/>
              </w:rPr>
            </w:pPr>
          </w:p>
        </w:tc>
      </w:tr>
      <w:tr w:rsidR="0082001C" w:rsidRPr="003F7263" w14:paraId="79F8C0D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8A961AF" w14:textId="4E1D7E55" w:rsidR="0082001C" w:rsidRPr="003F7263" w:rsidRDefault="0082001C" w:rsidP="0082001C">
            <w:pPr>
              <w:pStyle w:val="TAL"/>
              <w:keepNext w:val="0"/>
              <w:keepLines w:val="0"/>
              <w:rPr>
                <w:bCs/>
                <w:sz w:val="16"/>
                <w:szCs w:val="16"/>
                <w:lang w:eastAsia="en-US"/>
              </w:rPr>
            </w:pPr>
            <w:r>
              <w:rPr>
                <w:rFonts w:hint="eastAsia"/>
                <w:bCs/>
                <w:sz w:val="16"/>
                <w:szCs w:val="16"/>
              </w:rPr>
              <w:t>1</w:t>
            </w:r>
            <w:r>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51564A4" w14:textId="5C846EC6" w:rsidR="0082001C" w:rsidRPr="003F7263" w:rsidRDefault="0082001C" w:rsidP="0082001C">
            <w:pPr>
              <w:pStyle w:val="TAL"/>
              <w:keepNext w:val="0"/>
              <w:keepLines w:val="0"/>
              <w:rPr>
                <w:sz w:val="16"/>
                <w:szCs w:val="16"/>
                <w:lang w:eastAsia="en-US"/>
              </w:rPr>
            </w:pPr>
            <w:r>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C2E143" w14:textId="5F9A9159" w:rsidR="0082001C" w:rsidRPr="003F7263" w:rsidRDefault="0082001C" w:rsidP="0082001C">
            <w:pPr>
              <w:pStyle w:val="TAL"/>
              <w:keepNext w:val="0"/>
              <w:keepLines w:val="0"/>
              <w:jc w:val="center"/>
              <w:rPr>
                <w:sz w:val="16"/>
                <w:szCs w:val="16"/>
                <w:lang w:eastAsia="en-US"/>
              </w:rPr>
            </w:pPr>
            <w:r>
              <w:rPr>
                <w:rFonts w:hint="eastAsia"/>
                <w:sz w:val="16"/>
                <w:szCs w:val="16"/>
                <w:lang w:eastAsia="zh-CN"/>
              </w:rPr>
              <w:t>Rel-</w:t>
            </w:r>
            <w:r>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8A094" w14:textId="146A4822" w:rsidR="0082001C" w:rsidRPr="003F7263" w:rsidRDefault="0082001C" w:rsidP="0082001C">
            <w:pPr>
              <w:pStyle w:val="TAL"/>
              <w:keepNext w:val="0"/>
              <w:keepLines w:val="0"/>
              <w:jc w:val="center"/>
              <w:rPr>
                <w:sz w:val="16"/>
                <w:szCs w:val="16"/>
                <w:lang w:eastAsia="en-US"/>
              </w:rPr>
            </w:pPr>
            <w:r>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045346C" w14:textId="33B24C10" w:rsidR="0082001C" w:rsidRPr="003F7263" w:rsidRDefault="0082001C" w:rsidP="0082001C">
            <w:pPr>
              <w:pStyle w:val="TAL"/>
              <w:keepNext w:val="0"/>
              <w:keepLines w:val="0"/>
              <w:rPr>
                <w:sz w:val="16"/>
                <w:szCs w:val="16"/>
                <w:lang w:eastAsia="en-US"/>
              </w:rPr>
            </w:pPr>
            <w:r>
              <w:rPr>
                <w:bCs/>
                <w:sz w:val="16"/>
                <w:szCs w:val="16"/>
              </w:rPr>
              <w:t>UEs supporting 5G Core and 5G core over non-3GPP Access Network and WLAN and additional UE-requested PDU establishment and ATSSS</w:t>
            </w:r>
          </w:p>
        </w:tc>
      </w:tr>
      <w:tr w:rsidR="0082001C" w:rsidRPr="003F7263" w14:paraId="535BE38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1699B8B" w14:textId="7FADDFB4" w:rsidR="0082001C" w:rsidRDefault="0082001C" w:rsidP="0082001C">
            <w:pPr>
              <w:pStyle w:val="TAL"/>
              <w:keepNext w:val="0"/>
              <w:keepLines w:val="0"/>
              <w:rPr>
                <w:bCs/>
                <w:sz w:val="16"/>
                <w:szCs w:val="16"/>
              </w:rPr>
            </w:pPr>
            <w:r>
              <w:rPr>
                <w:rFonts w:hint="eastAsia"/>
                <w:bCs/>
                <w:sz w:val="16"/>
                <w:szCs w:val="16"/>
              </w:rPr>
              <w:t>1</w:t>
            </w:r>
            <w:r>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B80EA61" w14:textId="4C6C08BB" w:rsidR="0082001C" w:rsidRDefault="0082001C" w:rsidP="0082001C">
            <w:pPr>
              <w:pStyle w:val="TAL"/>
              <w:keepNext w:val="0"/>
              <w:keepLines w:val="0"/>
              <w:rPr>
                <w:bCs/>
                <w:sz w:val="16"/>
                <w:szCs w:val="16"/>
              </w:rPr>
            </w:pPr>
            <w:r>
              <w:rPr>
                <w:rFonts w:hint="eastAsia"/>
                <w:bCs/>
                <w:sz w:val="16"/>
                <w:szCs w:val="16"/>
              </w:rPr>
              <w:t>UE-requested MA PDU session establishment / ATSSS / Registered to same PLMNs over 3GPP and non-3GPP accesses</w:t>
            </w:r>
            <w:r>
              <w:rPr>
                <w:bCs/>
                <w:sz w:val="16"/>
                <w:szCs w:val="16"/>
              </w:rPr>
              <w:t xml:space="preserve"> </w:t>
            </w:r>
            <w:r>
              <w:rPr>
                <w:rFonts w:hint="eastAsia"/>
                <w:bCs/>
                <w:sz w:val="16"/>
                <w:szCs w:val="16"/>
              </w:rPr>
              <w:t>a</w:t>
            </w:r>
            <w:r>
              <w:rPr>
                <w:bCs/>
                <w:sz w:val="16"/>
                <w:szCs w:val="16"/>
              </w:rPr>
              <w:t>simultaneously</w:t>
            </w:r>
            <w:r>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AC5EA2" w14:textId="6797D003"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B74D0F" w14:textId="221257AA"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9141AFB" w14:textId="07791550"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82001C" w:rsidRPr="003F7263" w14:paraId="171B7865"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EECB18C" w14:textId="4B3348C5" w:rsidR="0082001C" w:rsidRDefault="0082001C" w:rsidP="0082001C">
            <w:pPr>
              <w:pStyle w:val="TAL"/>
              <w:keepNext w:val="0"/>
              <w:keepLines w:val="0"/>
              <w:rPr>
                <w:bCs/>
                <w:sz w:val="16"/>
                <w:szCs w:val="16"/>
              </w:rPr>
            </w:pPr>
            <w:r>
              <w:rPr>
                <w:rFonts w:hint="eastAsia"/>
                <w:bCs/>
                <w:sz w:val="16"/>
                <w:szCs w:val="16"/>
              </w:rPr>
              <w:t>10.4.1.</w:t>
            </w:r>
            <w:r>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9644E21" w14:textId="097B9BF0" w:rsidR="0082001C" w:rsidRDefault="0082001C" w:rsidP="0082001C">
            <w:pPr>
              <w:pStyle w:val="TAL"/>
              <w:keepNext w:val="0"/>
              <w:keepLines w:val="0"/>
              <w:rPr>
                <w:bCs/>
                <w:sz w:val="16"/>
                <w:szCs w:val="16"/>
              </w:rPr>
            </w:pPr>
            <w:r>
              <w:rPr>
                <w:bCs/>
                <w:sz w:val="16"/>
                <w:szCs w:val="16"/>
                <w:lang w:eastAsia="en-US"/>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163501" w14:textId="661A0F04"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FC7295" w14:textId="26C05EE0"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DC4847D" w14:textId="09C5F831"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82001C" w:rsidRPr="003F7263" w14:paraId="50443996"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7AF1B0A" w14:textId="0ACF35B6" w:rsidR="0082001C" w:rsidRDefault="0082001C" w:rsidP="0082001C">
            <w:pPr>
              <w:pStyle w:val="TAL"/>
              <w:keepNext w:val="0"/>
              <w:keepLines w:val="0"/>
              <w:rPr>
                <w:bCs/>
                <w:sz w:val="16"/>
                <w:szCs w:val="16"/>
              </w:rPr>
            </w:pPr>
            <w:r>
              <w:rPr>
                <w:rFonts w:hint="eastAsia"/>
                <w:bCs/>
                <w:sz w:val="16"/>
                <w:szCs w:val="16"/>
              </w:rPr>
              <w:t>10.4.1.</w:t>
            </w:r>
            <w:r>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3AD2EFE" w14:textId="4A4C4CA6" w:rsidR="0082001C" w:rsidRDefault="0082001C" w:rsidP="0082001C">
            <w:pPr>
              <w:pStyle w:val="TAL"/>
              <w:keepNext w:val="0"/>
              <w:keepLines w:val="0"/>
              <w:rPr>
                <w:bCs/>
                <w:sz w:val="16"/>
                <w:szCs w:val="16"/>
              </w:rPr>
            </w:pPr>
            <w:r>
              <w:rPr>
                <w:bCs/>
                <w:sz w:val="16"/>
                <w:szCs w:val="16"/>
                <w:lang w:eastAsia="en-US"/>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F09061" w14:textId="6C256BB8"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DFA55E" w14:textId="36B7C6B6"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6D7CF9A" w14:textId="5D90A195"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F3573A" w14:paraId="31C33C0B" w14:textId="77777777" w:rsidTr="00F3573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601DFD2" w14:textId="77777777" w:rsidR="00F3573A" w:rsidRPr="00F3573A" w:rsidRDefault="00F3573A" w:rsidP="00F3573A">
            <w:pPr>
              <w:pStyle w:val="TAL"/>
              <w:keepNext w:val="0"/>
              <w:keepLines w:val="0"/>
              <w:rPr>
                <w:bCs/>
                <w:sz w:val="16"/>
                <w:szCs w:val="16"/>
              </w:rPr>
            </w:pPr>
            <w:r w:rsidRPr="00F3573A">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0F429D3" w14:textId="77777777" w:rsidR="00F3573A" w:rsidRDefault="00F3573A" w:rsidP="00F3573A">
            <w:pPr>
              <w:pStyle w:val="TAL"/>
              <w:keepNext w:val="0"/>
              <w:keepLines w:val="0"/>
              <w:rPr>
                <w:bCs/>
                <w:sz w:val="16"/>
                <w:szCs w:val="16"/>
                <w:lang w:eastAsia="en-US"/>
              </w:rPr>
            </w:pPr>
            <w:r w:rsidRPr="00F3573A">
              <w:rPr>
                <w:bCs/>
                <w:sz w:val="16"/>
                <w:szCs w:val="16"/>
                <w:lang w:eastAsia="en-US"/>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1F52F6A" w14:textId="77777777" w:rsidR="00F3573A" w:rsidRPr="00F3573A" w:rsidRDefault="00F3573A" w:rsidP="00F3573A">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628ABFB" w14:textId="77777777" w:rsidR="00F3573A" w:rsidRPr="00F3573A" w:rsidRDefault="00F3573A" w:rsidP="00F3573A">
            <w:pPr>
              <w:pStyle w:val="TAL"/>
              <w:keepNext w:val="0"/>
              <w:keepLines w:val="0"/>
              <w:jc w:val="center"/>
              <w:rPr>
                <w:sz w:val="16"/>
                <w:szCs w:val="16"/>
                <w:lang w:val="en-US"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15A980C" w14:textId="77777777" w:rsidR="00F3573A" w:rsidRDefault="00F3573A" w:rsidP="00F3573A">
            <w:pPr>
              <w:pStyle w:val="TAL"/>
              <w:keepNext w:val="0"/>
              <w:keepLines w:val="0"/>
              <w:rPr>
                <w:bCs/>
                <w:sz w:val="16"/>
                <w:szCs w:val="16"/>
              </w:rPr>
            </w:pPr>
          </w:p>
        </w:tc>
      </w:tr>
      <w:tr w:rsidR="00F3573A" w14:paraId="6A125E72" w14:textId="77777777" w:rsidTr="00F3573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81068EE" w14:textId="77777777" w:rsidR="00F3573A" w:rsidRPr="00F3573A" w:rsidRDefault="00F3573A" w:rsidP="00F3573A">
            <w:pPr>
              <w:pStyle w:val="TAL"/>
              <w:keepNext w:val="0"/>
              <w:keepLines w:val="0"/>
              <w:rPr>
                <w:bCs/>
                <w:sz w:val="16"/>
                <w:szCs w:val="16"/>
              </w:rPr>
            </w:pPr>
            <w:r w:rsidRPr="003B0A24">
              <w:rPr>
                <w:bCs/>
                <w:sz w:val="16"/>
                <w:szCs w:val="16"/>
              </w:rPr>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8964BA0" w14:textId="77777777" w:rsidR="00F3573A" w:rsidRPr="003B0A24" w:rsidRDefault="00F3573A" w:rsidP="00F3573A">
            <w:pPr>
              <w:pStyle w:val="TAL"/>
              <w:keepNext w:val="0"/>
              <w:keepLines w:val="0"/>
              <w:rPr>
                <w:bCs/>
                <w:sz w:val="16"/>
                <w:szCs w:val="16"/>
                <w:lang w:eastAsia="en-US"/>
              </w:rPr>
            </w:pPr>
            <w:r w:rsidRPr="003B0A24">
              <w:rPr>
                <w:bCs/>
                <w:sz w:val="16"/>
                <w:szCs w:val="16"/>
                <w:lang w:eastAsia="en-US"/>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E018CE" w14:textId="77777777" w:rsidR="00F3573A" w:rsidRPr="00F3573A" w:rsidRDefault="00F3573A" w:rsidP="00F3573A">
            <w:pPr>
              <w:pStyle w:val="TAL"/>
              <w:keepNext w:val="0"/>
              <w:keepLines w:val="0"/>
              <w:jc w:val="center"/>
              <w:rPr>
                <w:sz w:val="16"/>
                <w:szCs w:val="16"/>
                <w:lang w:eastAsia="zh-CN"/>
              </w:rPr>
            </w:pPr>
            <w:r w:rsidRPr="00F3573A">
              <w:rPr>
                <w:sz w:val="16"/>
                <w:szCs w:val="16"/>
                <w:lang w:eastAsia="zh-CN"/>
              </w:rPr>
              <w:t>R</w:t>
            </w:r>
            <w:r w:rsidRPr="00F3573A">
              <w:rPr>
                <w:rFonts w:hint="eastAsia"/>
                <w:sz w:val="16"/>
                <w:szCs w:val="16"/>
                <w:lang w:eastAsia="zh-CN"/>
              </w:rPr>
              <w:t>el-</w:t>
            </w:r>
            <w:r w:rsidRPr="00F3573A">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249551" w14:textId="77777777" w:rsidR="00F3573A" w:rsidRPr="00F3573A" w:rsidRDefault="00F3573A" w:rsidP="00F3573A">
            <w:pPr>
              <w:pStyle w:val="TAL"/>
              <w:keepNext w:val="0"/>
              <w:keepLines w:val="0"/>
              <w:jc w:val="center"/>
              <w:rPr>
                <w:sz w:val="16"/>
                <w:szCs w:val="16"/>
                <w:lang w:val="en-US" w:eastAsia="zh-CN"/>
              </w:rPr>
            </w:pPr>
            <w:r w:rsidRPr="00F3573A">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E810F48" w14:textId="77777777" w:rsidR="00F3573A" w:rsidRDefault="00F3573A" w:rsidP="00F3573A">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5C3D90" w14:paraId="0FDA969F" w14:textId="77777777" w:rsidTr="00F3573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FED0737" w14:textId="4BB95695" w:rsidR="005C3D90" w:rsidRPr="005C3D90" w:rsidRDefault="005C3D90" w:rsidP="005C3D90">
            <w:pPr>
              <w:pStyle w:val="TAL"/>
              <w:keepNext w:val="0"/>
              <w:keepLines w:val="0"/>
              <w:rPr>
                <w:bCs/>
                <w:sz w:val="16"/>
                <w:szCs w:val="16"/>
              </w:rPr>
            </w:pPr>
            <w:r>
              <w:rPr>
                <w:rFonts w:hint="eastAsia"/>
                <w:bCs/>
                <w:sz w:val="16"/>
                <w:szCs w:val="16"/>
              </w:rPr>
              <w:t>10.4.</w:t>
            </w:r>
            <w:r>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33AC6A2" w14:textId="203B7842" w:rsidR="005C3D90" w:rsidRPr="005C3D90" w:rsidRDefault="005C3D90" w:rsidP="005C3D90">
            <w:pPr>
              <w:pStyle w:val="TAL"/>
              <w:keepNext w:val="0"/>
              <w:keepLines w:val="0"/>
              <w:rPr>
                <w:bCs/>
                <w:sz w:val="16"/>
                <w:szCs w:val="16"/>
                <w:lang w:eastAsia="en-US"/>
              </w:rPr>
            </w:pPr>
            <w:r w:rsidRPr="00917BDD">
              <w:rPr>
                <w:bCs/>
                <w:sz w:val="16"/>
                <w:szCs w:val="16"/>
                <w:lang w:eastAsia="en-US"/>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0E32638" w14:textId="2481458F" w:rsidR="005C3D90" w:rsidRPr="00F3573A" w:rsidRDefault="005C3D90" w:rsidP="005C3D90">
            <w:pPr>
              <w:pStyle w:val="TAL"/>
              <w:keepNext w:val="0"/>
              <w:keepLines w:val="0"/>
              <w:jc w:val="center"/>
              <w:rPr>
                <w:sz w:val="16"/>
                <w:szCs w:val="16"/>
                <w:lang w:eastAsia="zh-CN"/>
              </w:rPr>
            </w:pPr>
            <w:r>
              <w:rPr>
                <w:rFonts w:hint="eastAsia"/>
                <w:sz w:val="16"/>
                <w:szCs w:val="16"/>
                <w:lang w:eastAsia="zh-CN"/>
              </w:rPr>
              <w:t>Rel-</w:t>
            </w:r>
            <w:r>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E0571" w14:textId="1683FBCF" w:rsidR="005C3D90" w:rsidRPr="00F3573A" w:rsidRDefault="005C3D90" w:rsidP="005C3D90">
            <w:pPr>
              <w:pStyle w:val="TAL"/>
              <w:keepNext w:val="0"/>
              <w:keepLines w:val="0"/>
              <w:jc w:val="center"/>
              <w:rPr>
                <w:sz w:val="16"/>
                <w:szCs w:val="16"/>
                <w:lang w:val="en-US" w:eastAsia="zh-CN"/>
              </w:rPr>
            </w:pPr>
            <w:r>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7638464" w14:textId="1DFB78B3" w:rsidR="005C3D90" w:rsidRDefault="005C3D90" w:rsidP="005C3D90">
            <w:pPr>
              <w:pStyle w:val="TAL"/>
              <w:keepNext w:val="0"/>
              <w:keepLines w:val="0"/>
              <w:rPr>
                <w:bCs/>
                <w:sz w:val="16"/>
                <w:szCs w:val="16"/>
              </w:rPr>
            </w:pPr>
            <w:r w:rsidRPr="00035AB5">
              <w:rPr>
                <w:bCs/>
                <w:sz w:val="16"/>
                <w:szCs w:val="16"/>
              </w:rPr>
              <w:t>UEs supporting 5G Core and 5G core over non-3GPP Access Network and WLAN and additional UE-requested PDU establishment and ATSSS</w:t>
            </w:r>
          </w:p>
        </w:tc>
      </w:tr>
      <w:tr w:rsidR="005C3D90" w14:paraId="6ED5BDBE" w14:textId="77777777" w:rsidTr="00F3573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686303C" w14:textId="535234AE" w:rsidR="005C3D90" w:rsidRPr="005C3D90" w:rsidRDefault="005C3D90" w:rsidP="005C3D90">
            <w:pPr>
              <w:pStyle w:val="TAL"/>
              <w:keepNext w:val="0"/>
              <w:keepLines w:val="0"/>
              <w:rPr>
                <w:bCs/>
                <w:sz w:val="16"/>
                <w:szCs w:val="16"/>
              </w:rPr>
            </w:pPr>
            <w:r>
              <w:rPr>
                <w:rFonts w:hint="eastAsia"/>
                <w:bCs/>
                <w:sz w:val="16"/>
                <w:szCs w:val="16"/>
              </w:rPr>
              <w:t>10.4</w:t>
            </w:r>
            <w:r>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4F56469" w14:textId="13BBE642" w:rsidR="005C3D90" w:rsidRPr="005C3D90" w:rsidRDefault="005C3D90" w:rsidP="005C3D90">
            <w:pPr>
              <w:pStyle w:val="TAL"/>
              <w:keepNext w:val="0"/>
              <w:keepLines w:val="0"/>
              <w:rPr>
                <w:bCs/>
                <w:sz w:val="16"/>
                <w:szCs w:val="16"/>
                <w:lang w:eastAsia="en-US"/>
              </w:rPr>
            </w:pPr>
            <w:r w:rsidRPr="00917BDD">
              <w:rPr>
                <w:bCs/>
                <w:sz w:val="16"/>
                <w:szCs w:val="16"/>
                <w:lang w:eastAsia="en-US"/>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519D84D" w14:textId="2A7D2CCC" w:rsidR="005C3D90" w:rsidRPr="00F3573A" w:rsidRDefault="005C3D90" w:rsidP="005C3D90">
            <w:pPr>
              <w:pStyle w:val="TAL"/>
              <w:keepNext w:val="0"/>
              <w:keepLines w:val="0"/>
              <w:jc w:val="center"/>
              <w:rPr>
                <w:sz w:val="16"/>
                <w:szCs w:val="16"/>
                <w:lang w:eastAsia="zh-CN"/>
              </w:rPr>
            </w:pPr>
            <w:r>
              <w:rPr>
                <w:rFonts w:hint="eastAsia"/>
                <w:sz w:val="16"/>
                <w:szCs w:val="16"/>
                <w:lang w:eastAsia="zh-CN"/>
              </w:rPr>
              <w:t>Rel-</w:t>
            </w:r>
            <w:r>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8BD8BD" w14:textId="35CA5D9C" w:rsidR="005C3D90" w:rsidRPr="00F3573A" w:rsidRDefault="005C3D90" w:rsidP="005C3D90">
            <w:pPr>
              <w:pStyle w:val="TAL"/>
              <w:keepNext w:val="0"/>
              <w:keepLines w:val="0"/>
              <w:jc w:val="center"/>
              <w:rPr>
                <w:sz w:val="16"/>
                <w:szCs w:val="16"/>
                <w:lang w:val="en-US" w:eastAsia="zh-CN"/>
              </w:rPr>
            </w:pPr>
            <w:r>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F06B189" w14:textId="033E223E" w:rsidR="005C3D90" w:rsidRDefault="005C3D90" w:rsidP="005C3D90">
            <w:pPr>
              <w:pStyle w:val="TAL"/>
              <w:keepNext w:val="0"/>
              <w:keepLines w:val="0"/>
              <w:rPr>
                <w:bCs/>
                <w:sz w:val="16"/>
                <w:szCs w:val="16"/>
              </w:rPr>
            </w:pPr>
            <w:r w:rsidRPr="00035AB5">
              <w:rPr>
                <w:bCs/>
                <w:sz w:val="16"/>
                <w:szCs w:val="16"/>
              </w:rPr>
              <w:t>UEs supporting 5G Core and 5G core over non-3GPP Access Network and WLAN and additional UE-requested PDU establishment and ATSSS</w:t>
            </w:r>
          </w:p>
        </w:tc>
      </w:tr>
    </w:tbl>
    <w:p w14:paraId="064EBA10" w14:textId="77777777" w:rsidR="00167DB7" w:rsidRPr="003F7263" w:rsidRDefault="00167DB7" w:rsidP="00DB19D0">
      <w:pPr>
        <w:rPr>
          <w:rFonts w:eastAsia="SimSun"/>
        </w:rPr>
      </w:pPr>
    </w:p>
    <w:p w14:paraId="1544A466" w14:textId="77777777" w:rsidR="00167DB7" w:rsidRPr="003F7263" w:rsidRDefault="00167DB7" w:rsidP="00784969">
      <w:pPr>
        <w:pStyle w:val="TH"/>
        <w:rPr>
          <w:rFonts w:eastAsia="SimSun"/>
        </w:rPr>
      </w:pPr>
      <w:bookmarkStart w:id="116" w:name="_Hlk511903061"/>
      <w:r w:rsidRPr="003F7263">
        <w:rPr>
          <w:rFonts w:eastAsia="SimSun"/>
        </w:rPr>
        <w:t>Table 4.1-4b</w:t>
      </w:r>
      <w:bookmarkEnd w:id="116"/>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w:t>
      </w:r>
      <w:r w:rsidR="00A079B2"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3F7263"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3F7263" w:rsidRDefault="00126FE5" w:rsidP="00126F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3F7263" w:rsidRDefault="00C75E39" w:rsidP="00126FE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Release other RAT</w:t>
            </w:r>
          </w:p>
        </w:tc>
      </w:tr>
      <w:tr w:rsidR="00126FE5" w:rsidRPr="003F7263"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3F7263" w:rsidRDefault="00126FE5" w:rsidP="00126FE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3F7263" w:rsidRDefault="00126FE5" w:rsidP="00126FE5">
            <w:pPr>
              <w:spacing w:after="0"/>
              <w:jc w:val="center"/>
              <w:rPr>
                <w:rFonts w:ascii="Arial" w:hAnsi="Arial"/>
                <w:b/>
                <w:sz w:val="16"/>
                <w:szCs w:val="16"/>
              </w:rPr>
            </w:pPr>
          </w:p>
        </w:tc>
      </w:tr>
      <w:tr w:rsidR="00126FE5" w:rsidRPr="003F7263"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3F7263" w:rsidRDefault="00126FE5" w:rsidP="00126FE5">
            <w:pPr>
              <w:spacing w:after="0"/>
              <w:jc w:val="center"/>
              <w:rPr>
                <w:rFonts w:ascii="Arial" w:hAnsi="Arial"/>
                <w:b/>
                <w:sz w:val="16"/>
                <w:szCs w:val="16"/>
              </w:rPr>
            </w:pPr>
          </w:p>
        </w:tc>
      </w:tr>
      <w:tr w:rsidR="00126FE5" w:rsidRPr="003F7263"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3F7263" w:rsidRDefault="00126FE5" w:rsidP="00126FE5">
            <w:pPr>
              <w:spacing w:after="0"/>
              <w:jc w:val="center"/>
              <w:rPr>
                <w:rFonts w:ascii="Arial" w:hAnsi="Arial"/>
                <w:b/>
                <w:sz w:val="16"/>
                <w:szCs w:val="16"/>
              </w:rPr>
            </w:pPr>
          </w:p>
        </w:tc>
      </w:tr>
      <w:tr w:rsidR="00126FE5" w:rsidRPr="003F7263"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3F7263" w:rsidRDefault="00126FE5" w:rsidP="00126FE5">
            <w:pPr>
              <w:spacing w:after="0"/>
              <w:jc w:val="center"/>
              <w:rPr>
                <w:rFonts w:ascii="Arial" w:hAnsi="Arial"/>
                <w:b/>
                <w:sz w:val="16"/>
                <w:szCs w:val="16"/>
              </w:rPr>
            </w:pPr>
          </w:p>
        </w:tc>
      </w:tr>
      <w:tr w:rsidR="00126FE5" w:rsidRPr="003F7263"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3F7263" w:rsidRDefault="00126FE5" w:rsidP="00126FE5">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3F7263" w:rsidRDefault="00126FE5" w:rsidP="00126FE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3F7263"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3F7263"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3F7263" w:rsidRDefault="00126FE5" w:rsidP="00126FE5">
            <w:pPr>
              <w:spacing w:after="0"/>
              <w:jc w:val="center"/>
              <w:rPr>
                <w:rFonts w:ascii="Arial" w:hAnsi="Arial"/>
                <w:sz w:val="16"/>
                <w:szCs w:val="16"/>
              </w:rPr>
            </w:pPr>
          </w:p>
        </w:tc>
      </w:tr>
      <w:tr w:rsidR="00022CB7" w:rsidRPr="003F7263"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3F7263" w:rsidRDefault="00022CB7" w:rsidP="00022CB7">
            <w:pPr>
              <w:spacing w:after="0"/>
              <w:rPr>
                <w:rFonts w:ascii="Arial" w:hAnsi="Arial"/>
                <w:b/>
                <w:bCs/>
                <w:sz w:val="16"/>
                <w:szCs w:val="16"/>
              </w:rPr>
            </w:pPr>
            <w:r w:rsidRPr="003F7263">
              <w:rPr>
                <w:rFonts w:ascii="Arial" w:hAnsi="Arial"/>
                <w:b/>
                <w:bCs/>
                <w:color w:val="000000"/>
                <w:sz w:val="16"/>
              </w:rPr>
              <w:lastRenderedPageBreak/>
              <w:t>9.2</w:t>
            </w:r>
          </w:p>
        </w:tc>
        <w:tc>
          <w:tcPr>
            <w:tcW w:w="2340" w:type="dxa"/>
            <w:tcBorders>
              <w:top w:val="single" w:sz="4" w:space="0" w:color="auto"/>
              <w:bottom w:val="single" w:sz="4" w:space="0" w:color="auto"/>
            </w:tcBorders>
            <w:shd w:val="clear" w:color="auto" w:fill="D9D9D9"/>
          </w:tcPr>
          <w:p w14:paraId="0F69ECAE"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3F7263" w:rsidRDefault="00022CB7" w:rsidP="00022CB7">
            <w:pPr>
              <w:spacing w:after="0"/>
              <w:jc w:val="center"/>
              <w:rPr>
                <w:rFonts w:ascii="Arial" w:hAnsi="Arial"/>
                <w:b/>
                <w:sz w:val="16"/>
                <w:szCs w:val="16"/>
              </w:rPr>
            </w:pPr>
          </w:p>
        </w:tc>
      </w:tr>
      <w:tr w:rsidR="00022CB7" w:rsidRPr="003F7263"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3F7263" w:rsidRDefault="00022CB7" w:rsidP="00022CB7">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3F7263" w:rsidRDefault="00022CB7" w:rsidP="00022CB7">
            <w:pPr>
              <w:spacing w:after="0"/>
              <w:jc w:val="center"/>
              <w:rPr>
                <w:rFonts w:ascii="Arial" w:hAnsi="Arial"/>
                <w:b/>
                <w:sz w:val="16"/>
                <w:szCs w:val="16"/>
              </w:rPr>
            </w:pPr>
          </w:p>
        </w:tc>
      </w:tr>
      <w:tr w:rsidR="00022CB7" w:rsidRPr="003F7263"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3F7263" w:rsidRDefault="00022CB7" w:rsidP="00022CB7">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3F7263" w:rsidRDefault="00022CB7" w:rsidP="00022CB7">
            <w:pPr>
              <w:spacing w:after="0"/>
              <w:jc w:val="center"/>
              <w:rPr>
                <w:rFonts w:ascii="Arial" w:hAnsi="Arial"/>
                <w:b/>
                <w:sz w:val="16"/>
                <w:szCs w:val="16"/>
              </w:rPr>
            </w:pPr>
          </w:p>
        </w:tc>
      </w:tr>
      <w:tr w:rsidR="00022CB7" w:rsidRPr="003F7263"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3F7263" w:rsidRDefault="00022CB7" w:rsidP="00022CB7">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3F7263" w:rsidRDefault="00022CB7" w:rsidP="00022CB7">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3F7263" w:rsidRDefault="00022CB7" w:rsidP="00022CB7">
            <w:pPr>
              <w:spacing w:after="0"/>
              <w:jc w:val="center"/>
              <w:rPr>
                <w:rFonts w:ascii="Arial" w:hAnsi="Arial"/>
                <w:sz w:val="16"/>
                <w:szCs w:val="16"/>
              </w:rPr>
            </w:pPr>
          </w:p>
        </w:tc>
      </w:tr>
      <w:tr w:rsidR="00022CB7" w:rsidRPr="003F7263"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3F7263" w:rsidRDefault="00022CB7" w:rsidP="00022CB7">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3F7263" w:rsidRDefault="00022CB7" w:rsidP="00022CB7">
            <w:pPr>
              <w:spacing w:after="0"/>
              <w:jc w:val="center"/>
              <w:rPr>
                <w:rFonts w:ascii="Arial" w:hAnsi="Arial"/>
                <w:b/>
                <w:sz w:val="16"/>
                <w:szCs w:val="16"/>
              </w:rPr>
            </w:pPr>
          </w:p>
        </w:tc>
      </w:tr>
      <w:tr w:rsidR="00022CB7" w:rsidRPr="003F7263"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3F7263" w:rsidRDefault="00022CB7" w:rsidP="00022CB7">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3F7263" w:rsidRDefault="00022CB7" w:rsidP="00022CB7">
            <w:pPr>
              <w:pStyle w:val="TAH"/>
              <w:rPr>
                <w:color w:val="000000"/>
                <w:sz w:val="16"/>
              </w:rPr>
            </w:pPr>
            <w:r w:rsidRPr="003F7263">
              <w:rPr>
                <w:b w:val="0"/>
                <w:color w:val="000000"/>
                <w:sz w:val="16"/>
              </w:rPr>
              <w:t>[10] pc_IPv4</w:t>
            </w:r>
          </w:p>
          <w:p w14:paraId="53424FF0" w14:textId="69886F11" w:rsidR="00022CB7" w:rsidRPr="003F7263" w:rsidRDefault="00022CB7" w:rsidP="00022CB7">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3F7263" w:rsidRDefault="00022CB7" w:rsidP="00022CB7">
            <w:pPr>
              <w:spacing w:after="0"/>
              <w:jc w:val="center"/>
              <w:rPr>
                <w:rFonts w:ascii="Arial" w:hAnsi="Arial"/>
                <w:sz w:val="16"/>
                <w:szCs w:val="16"/>
              </w:rPr>
            </w:pPr>
          </w:p>
        </w:tc>
      </w:tr>
      <w:tr w:rsidR="00022CB7" w:rsidRPr="003F7263"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3F7263" w:rsidRDefault="00022CB7" w:rsidP="00022CB7">
            <w:pPr>
              <w:spacing w:after="0"/>
              <w:jc w:val="center"/>
              <w:rPr>
                <w:rFonts w:ascii="Arial" w:hAnsi="Arial"/>
                <w:b/>
                <w:sz w:val="16"/>
                <w:szCs w:val="16"/>
              </w:rPr>
            </w:pPr>
          </w:p>
        </w:tc>
      </w:tr>
      <w:tr w:rsidR="00022CB7" w:rsidRPr="003F7263"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3F7263" w:rsidRDefault="00022CB7" w:rsidP="00022CB7">
            <w:pPr>
              <w:spacing w:after="0"/>
              <w:jc w:val="center"/>
              <w:rPr>
                <w:rFonts w:ascii="Arial" w:hAnsi="Arial"/>
                <w:b/>
                <w:sz w:val="16"/>
                <w:szCs w:val="16"/>
              </w:rPr>
            </w:pPr>
          </w:p>
        </w:tc>
      </w:tr>
      <w:tr w:rsidR="00022CB7" w:rsidRPr="003F7263"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3F7263" w:rsidRDefault="00022CB7" w:rsidP="00022CB7">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3F7263"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3F7263"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3F7263"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3F7263" w:rsidRDefault="00022CB7" w:rsidP="00022CB7">
            <w:pPr>
              <w:spacing w:after="0"/>
              <w:jc w:val="center"/>
              <w:rPr>
                <w:rFonts w:ascii="Arial" w:hAnsi="Arial"/>
                <w:b/>
                <w:sz w:val="16"/>
                <w:szCs w:val="16"/>
              </w:rPr>
            </w:pPr>
          </w:p>
        </w:tc>
      </w:tr>
    </w:tbl>
    <w:p w14:paraId="3C31D633" w14:textId="77777777" w:rsidR="001B6B78" w:rsidRPr="003F7263" w:rsidRDefault="001B6B78" w:rsidP="00370C71"/>
    <w:p w14:paraId="5EF327E9" w14:textId="77777777" w:rsidR="001B6B78" w:rsidRPr="003F7263" w:rsidRDefault="001B6B78" w:rsidP="001B6B7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3F7263" w14:paraId="15B68693" w14:textId="77777777" w:rsidTr="00CA25DD">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3F7263" w:rsidRDefault="001B6B78" w:rsidP="00325ACC">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3F7263" w:rsidRDefault="001B6B78" w:rsidP="00325ACC">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3F7263" w:rsidRDefault="001B6B78" w:rsidP="00325ACC">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3F7263" w:rsidRDefault="001B6B78" w:rsidP="00325ACC">
            <w:pPr>
              <w:pStyle w:val="TAH"/>
              <w:keepNext w:val="0"/>
              <w:keepLines w:val="0"/>
              <w:rPr>
                <w:sz w:val="16"/>
                <w:szCs w:val="16"/>
              </w:rPr>
            </w:pPr>
            <w:r w:rsidRPr="003F7263">
              <w:rPr>
                <w:sz w:val="16"/>
                <w:szCs w:val="16"/>
              </w:rPr>
              <w:t>Applicability</w:t>
            </w:r>
          </w:p>
        </w:tc>
      </w:tr>
      <w:tr w:rsidR="001B6B78" w:rsidRPr="003F7263" w14:paraId="3FD1F23B" w14:textId="77777777" w:rsidTr="00CA25DD">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3F7263"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3F7263"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3F7263"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3F7263" w:rsidRDefault="001B6B78" w:rsidP="00325ACC">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3F7263" w:rsidRDefault="001B6B78" w:rsidP="00325ACC">
            <w:pPr>
              <w:pStyle w:val="TAH"/>
              <w:keepNext w:val="0"/>
              <w:keepLines w:val="0"/>
              <w:rPr>
                <w:sz w:val="16"/>
                <w:szCs w:val="16"/>
              </w:rPr>
            </w:pPr>
            <w:r w:rsidRPr="003F7263">
              <w:rPr>
                <w:sz w:val="16"/>
                <w:szCs w:val="16"/>
              </w:rPr>
              <w:t>Comment</w:t>
            </w:r>
          </w:p>
        </w:tc>
      </w:tr>
      <w:tr w:rsidR="001B6B78" w:rsidRPr="003F7263" w14:paraId="7B0C3DCB" w14:textId="77777777" w:rsidTr="00CA25D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3F7263"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3F7263"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3F7263" w:rsidRDefault="001B6B78" w:rsidP="00325ACC">
            <w:pPr>
              <w:pStyle w:val="TAH"/>
              <w:keepNext w:val="0"/>
              <w:keepLines w:val="0"/>
              <w:rPr>
                <w:sz w:val="16"/>
                <w:szCs w:val="16"/>
              </w:rPr>
            </w:pPr>
          </w:p>
        </w:tc>
      </w:tr>
      <w:tr w:rsidR="001B6B78" w:rsidRPr="003F7263" w14:paraId="7C1CA4F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3F7263" w:rsidRDefault="001B6B78" w:rsidP="00325ACC">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3F7263" w:rsidRDefault="001B6B78" w:rsidP="00325ACC">
            <w:pPr>
              <w:pStyle w:val="TAL"/>
              <w:rPr>
                <w:rFonts w:cs="Arial"/>
                <w:b/>
                <w:bCs/>
                <w:sz w:val="16"/>
                <w:szCs w:val="16"/>
              </w:rPr>
            </w:pPr>
            <w:r w:rsidRPr="003F7263">
              <w:rPr>
                <w:rFonts w:cs="Arial"/>
                <w:b/>
                <w:bCs/>
                <w:sz w:val="16"/>
                <w:szCs w:val="16"/>
              </w:rPr>
              <w:t xml:space="preserve">5GS / EPS </w:t>
            </w:r>
            <w:r w:rsidR="008F2345" w:rsidRPr="003F7263">
              <w:rPr>
                <w:rFonts w:cs="Arial"/>
                <w:b/>
                <w:bCs/>
                <w:sz w:val="16"/>
                <w:szCs w:val="16"/>
              </w:rPr>
              <w:t>F</w:t>
            </w:r>
            <w:r w:rsidRPr="003F7263">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3F7263"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3F7263"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3F7263" w:rsidRDefault="001B6B78" w:rsidP="00325ACC">
            <w:pPr>
              <w:pStyle w:val="TAL"/>
              <w:keepNext w:val="0"/>
              <w:keepLines w:val="0"/>
              <w:rPr>
                <w:rFonts w:cs="Arial"/>
                <w:sz w:val="16"/>
                <w:szCs w:val="16"/>
              </w:rPr>
            </w:pPr>
          </w:p>
        </w:tc>
      </w:tr>
      <w:tr w:rsidR="00C51F46" w:rsidRPr="003F7263" w14:paraId="0142E33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3F7263" w:rsidRDefault="00C51F46" w:rsidP="00C51F46">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3F7263" w:rsidRDefault="008F2345" w:rsidP="00C51F46">
            <w:pPr>
              <w:pStyle w:val="TAL"/>
              <w:rPr>
                <w:rFonts w:cs="Arial"/>
                <w:bCs/>
                <w:sz w:val="16"/>
                <w:szCs w:val="16"/>
              </w:rPr>
            </w:pPr>
            <w:r w:rsidRPr="003F7263">
              <w:rPr>
                <w:rFonts w:cs="Arial"/>
                <w:bCs/>
                <w:sz w:val="16"/>
                <w:szCs w:val="16"/>
              </w:rPr>
              <w:t xml:space="preserve">MO </w:t>
            </w:r>
            <w:r w:rsidR="00C51F46" w:rsidRPr="003F7263">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3F7263" w:rsidRDefault="00C51F46" w:rsidP="00C51F4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3F7263" w:rsidRDefault="0041196B" w:rsidP="00C51F4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3F7263" w:rsidRDefault="00C51F46" w:rsidP="00C51F46">
            <w:pPr>
              <w:pStyle w:val="TAL"/>
              <w:keepNext w:val="0"/>
              <w:keepLines w:val="0"/>
              <w:rPr>
                <w:rFonts w:cs="Arial"/>
                <w:sz w:val="16"/>
                <w:szCs w:val="16"/>
              </w:rPr>
            </w:pPr>
            <w:r w:rsidRPr="003F7263">
              <w:rPr>
                <w:sz w:val="16"/>
                <w:szCs w:val="16"/>
              </w:rPr>
              <w:t xml:space="preserve">UEs supporting 5G Core and E-UTRA and </w:t>
            </w:r>
            <w:r w:rsidR="00AC7DD5" w:rsidRPr="003F7263">
              <w:rPr>
                <w:rFonts w:cs="Arial"/>
                <w:sz w:val="16"/>
                <w:szCs w:val="16"/>
              </w:rPr>
              <w:t xml:space="preserve">EPS </w:t>
            </w:r>
            <w:r w:rsidRPr="003F7263">
              <w:rPr>
                <w:sz w:val="16"/>
                <w:szCs w:val="16"/>
              </w:rPr>
              <w:t>IMS Voice</w:t>
            </w:r>
            <w:r w:rsidR="00AC7DD5" w:rsidRPr="003F7263">
              <w:rPr>
                <w:sz w:val="16"/>
                <w:szCs w:val="16"/>
              </w:rPr>
              <w:t xml:space="preserve"> (VoLTE in GSMA PRD IR.92: "IMS Profile for Voice and SMS")</w:t>
            </w:r>
            <w:r w:rsidRPr="003F7263">
              <w:rPr>
                <w:sz w:val="16"/>
                <w:szCs w:val="16"/>
              </w:rPr>
              <w:t xml:space="preserve"> and EPS fallback</w:t>
            </w:r>
          </w:p>
        </w:tc>
      </w:tr>
      <w:tr w:rsidR="00AA63FC" w:rsidRPr="003F7263" w14:paraId="47127472"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3F7263" w:rsidRDefault="00AA63FC" w:rsidP="00AA63FC">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3F7263" w:rsidRDefault="00DF04F9" w:rsidP="00AA63FC">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3F7263" w:rsidRDefault="00AA63FC" w:rsidP="00AA63FC">
            <w:pPr>
              <w:pStyle w:val="TAL"/>
              <w:keepNext w:val="0"/>
              <w:keepLines w:val="0"/>
              <w:rPr>
                <w:sz w:val="16"/>
                <w:szCs w:val="16"/>
              </w:rPr>
            </w:pPr>
            <w:r w:rsidRPr="003F7263">
              <w:rPr>
                <w:sz w:val="16"/>
                <w:szCs w:val="16"/>
              </w:rPr>
              <w:t>UEs supporting 5G Core and E-UTRA and NG.114 v2.0</w:t>
            </w:r>
          </w:p>
        </w:tc>
      </w:tr>
      <w:tr w:rsidR="00AA63FC" w:rsidRPr="003F7263" w14:paraId="688A63B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3F7263" w:rsidRDefault="00AA63FC" w:rsidP="00AA63FC">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3F7263" w:rsidRDefault="00AA63FC" w:rsidP="00AA63FC">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5FF5B36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AA63FC" w:rsidRPr="003F7263" w:rsidRDefault="00AA63FC" w:rsidP="00AA63FC">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3F7263" w:rsidRDefault="00AA63FC" w:rsidP="00AA63FC">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DF04F9" w:rsidRPr="003F7263" w14:paraId="13ECE35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A43ED26" w14:textId="58273981" w:rsidR="00DF04F9" w:rsidRPr="003F7263" w:rsidRDefault="00DF04F9" w:rsidP="00DF04F9">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3F7263" w:rsidRDefault="00DF04F9" w:rsidP="00DF04F9">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3F7263" w:rsidRDefault="00DF04F9" w:rsidP="00DF04F9">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3F7263" w:rsidRDefault="00DF04F9" w:rsidP="00DF04F9">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3F7263" w:rsidRDefault="00DF04F9" w:rsidP="00DF04F9">
            <w:pPr>
              <w:pStyle w:val="TAL"/>
              <w:keepNext w:val="0"/>
              <w:keepLines w:val="0"/>
              <w:rPr>
                <w:sz w:val="16"/>
                <w:szCs w:val="16"/>
              </w:rPr>
            </w:pPr>
            <w:r>
              <w:rPr>
                <w:sz w:val="16"/>
                <w:szCs w:val="16"/>
                <w:lang w:val="fr-FR"/>
              </w:rPr>
              <w:t>UEs supporting 5G Core and E-UTRA and NG.114 v2.0</w:t>
            </w:r>
          </w:p>
        </w:tc>
      </w:tr>
      <w:tr w:rsidR="00AA63FC" w:rsidRPr="003F7263" w14:paraId="48984F5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AA63FC" w:rsidRPr="003F7263" w:rsidRDefault="00AA63FC" w:rsidP="00AA63FC">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7DB21C3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3F7263" w:rsidRDefault="00AA63FC" w:rsidP="00AA63FC">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24D8F54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3F7263" w:rsidRDefault="00AA63FC" w:rsidP="00AA63FC">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63FC" w:rsidRPr="003F7263" w14:paraId="70201A8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AA63FC" w:rsidRPr="003F7263" w:rsidRDefault="00AA63FC" w:rsidP="00AA63FC">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3F7263" w:rsidRDefault="00AA63FC" w:rsidP="00AA63FC">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63FC" w:rsidRPr="003F7263" w14:paraId="513EFBF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AA63FC" w:rsidRPr="003F7263" w:rsidRDefault="00AA63FC" w:rsidP="00AA63FC">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3F7263" w:rsidRDefault="00AA63FC" w:rsidP="00AA63FC">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A63FC" w:rsidRPr="003F7263" w14:paraId="044DA49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AA63FC" w:rsidRPr="003F7263" w:rsidRDefault="00AA63FC" w:rsidP="00AA63FC">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3F7263" w:rsidRDefault="00AA63FC" w:rsidP="00AA63FC">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A63FC" w:rsidRPr="003F7263" w14:paraId="4538F69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3F7263" w:rsidRDefault="00AA63FC" w:rsidP="00AA63FC">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3F7263" w:rsidRDefault="00AA63FC" w:rsidP="00AA63FC">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3F7263" w:rsidRDefault="00AA63FC" w:rsidP="00AA63FC">
            <w:pPr>
              <w:pStyle w:val="TAL"/>
              <w:keepNext w:val="0"/>
              <w:keepLines w:val="0"/>
              <w:rPr>
                <w:sz w:val="16"/>
                <w:szCs w:val="16"/>
              </w:rPr>
            </w:pPr>
          </w:p>
        </w:tc>
      </w:tr>
      <w:tr w:rsidR="00AA63FC" w:rsidRPr="003F7263" w14:paraId="05044F2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AA63FC" w:rsidRPr="003F7263" w:rsidRDefault="00AA63FC" w:rsidP="00AA63FC">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AA63FC" w:rsidRPr="003F7263" w:rsidRDefault="00AA63FC" w:rsidP="00AA63FC">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AA63FC" w:rsidRPr="003F7263" w:rsidRDefault="00AA63FC" w:rsidP="00AA63FC">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AA63FC" w:rsidRPr="003F7263" w:rsidRDefault="00AA63FC" w:rsidP="00AA63FC">
            <w:pPr>
              <w:pStyle w:val="TAL"/>
              <w:keepNext w:val="0"/>
              <w:keepLines w:val="0"/>
              <w:rPr>
                <w:sz w:val="16"/>
                <w:szCs w:val="16"/>
              </w:rPr>
            </w:pPr>
            <w:r w:rsidRPr="003F7263">
              <w:rPr>
                <w:sz w:val="16"/>
                <w:szCs w:val="16"/>
              </w:rPr>
              <w:t>UEs supporting 5G Core and UTRA and NR to UTRA-FDD CELL_DCH CS handover</w:t>
            </w:r>
          </w:p>
        </w:tc>
      </w:tr>
      <w:tr w:rsidR="00AA63FC" w:rsidRPr="003F7263" w14:paraId="2C63BD5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3F7263" w:rsidRDefault="00AA63FC" w:rsidP="00AA63F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3F7263" w:rsidRDefault="00AA63FC" w:rsidP="00AA63FC">
            <w:pPr>
              <w:pStyle w:val="TAL"/>
              <w:keepNext w:val="0"/>
              <w:keepLines w:val="0"/>
              <w:rPr>
                <w:sz w:val="16"/>
                <w:szCs w:val="16"/>
                <w:lang w:eastAsia="zh-CN"/>
              </w:rPr>
            </w:pPr>
          </w:p>
        </w:tc>
      </w:tr>
      <w:tr w:rsidR="00AA63FC" w:rsidRPr="003F7263" w14:paraId="0548722C"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lastRenderedPageBreak/>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AA63FC" w:rsidRPr="003F7263" w:rsidRDefault="00AA63FC" w:rsidP="00AA63FC">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63FC" w:rsidRPr="003F7263" w14:paraId="317BFC94"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Uplink </w:t>
            </w:r>
            <w:r w:rsidR="00F71BC5">
              <w:rPr>
                <w:rFonts w:cs="Arial"/>
                <w:bCs/>
                <w:sz w:val="16"/>
                <w:szCs w:val="16"/>
              </w:rPr>
              <w:t>u</w:t>
            </w:r>
            <w:r w:rsidR="00F71BC5" w:rsidRPr="003F7263">
              <w:rPr>
                <w:rFonts w:cs="Arial"/>
                <w:bCs/>
                <w:sz w:val="16"/>
                <w:szCs w:val="16"/>
              </w:rPr>
              <w:t xml:space="preserve">ser </w:t>
            </w:r>
            <w:r w:rsidRPr="003F7263">
              <w:rPr>
                <w:rFonts w:cs="Arial"/>
                <w:bCs/>
                <w:sz w:val="16"/>
                <w:szCs w:val="16"/>
              </w:rPr>
              <w:t>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AA63FC" w:rsidRPr="003F7263" w:rsidRDefault="00AA63FC" w:rsidP="00AA63FC">
            <w:pPr>
              <w:pStyle w:val="TAC"/>
              <w:keepNext w:val="0"/>
              <w:keepLines w:val="0"/>
              <w:rPr>
                <w:rFonts w:cs="Arial"/>
                <w:sz w:val="16"/>
                <w:szCs w:val="16"/>
              </w:rPr>
            </w:pPr>
            <w:r w:rsidRPr="003F7263">
              <w:rPr>
                <w:rFonts w:cs="Arial"/>
                <w:sz w:val="16"/>
                <w:szCs w:val="16"/>
                <w:lang w:eastAsia="zh-CN"/>
              </w:rPr>
              <w:t>C109</w:t>
            </w:r>
            <w:r w:rsidR="00D574A2">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sidR="00D574A2">
              <w:rPr>
                <w:sz w:val="16"/>
                <w:szCs w:val="16"/>
              </w:rPr>
              <w:t xml:space="preserve"> and </w:t>
            </w:r>
            <w:r w:rsidR="00731B9E" w:rsidRPr="00731B9E">
              <w:rPr>
                <w:sz w:val="16"/>
                <w:szCs w:val="16"/>
              </w:rPr>
              <w:t>UE's usage setting as data centric</w:t>
            </w:r>
          </w:p>
        </w:tc>
      </w:tr>
      <w:tr w:rsidR="00AA63FC" w:rsidRPr="003F7263" w14:paraId="0651266E"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AA63FC" w:rsidRPr="003F7263" w:rsidRDefault="00AA63FC" w:rsidP="00AA63FC">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sidR="00F71BC5">
              <w:rPr>
                <w:sz w:val="16"/>
                <w:szCs w:val="16"/>
                <w:lang w:eastAsia="zh-CN"/>
              </w:rPr>
              <w:t>a</w:t>
            </w:r>
            <w:r w:rsidRPr="003F7263">
              <w:rPr>
                <w:sz w:val="16"/>
                <w:szCs w:val="16"/>
                <w:lang w:eastAsia="zh-CN"/>
              </w:rPr>
              <w:t xml:space="preserve">ccess/Emergency </w:t>
            </w:r>
            <w:r w:rsidR="00F71BC5">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AA63FC" w:rsidRPr="003F7263" w:rsidRDefault="00AA63FC" w:rsidP="00AA63FC">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AA63FC" w:rsidRPr="003F7263" w:rsidRDefault="00AA63FC" w:rsidP="00AA63FC">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sidR="00DA7FFD">
              <w:rPr>
                <w:sz w:val="16"/>
                <w:szCs w:val="16"/>
                <w:lang w:eastAsia="zh-CN"/>
              </w:rPr>
              <w:t>emergency services in NR connected to 5GCN</w:t>
            </w:r>
          </w:p>
        </w:tc>
      </w:tr>
      <w:tr w:rsidR="00AA63FC" w:rsidRPr="003F7263" w14:paraId="1B1C559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2D1FD7B"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sidR="00D574A2">
              <w:rPr>
                <w:rFonts w:cs="Arial"/>
                <w:sz w:val="16"/>
                <w:szCs w:val="16"/>
                <w:lang w:eastAsia="zh-CN"/>
              </w:rPr>
              <w:t xml:space="preserve"> </w:t>
            </w:r>
            <w:r w:rsidR="00F71BC5">
              <w:rPr>
                <w:rFonts w:cs="Arial"/>
                <w:sz w:val="16"/>
                <w:szCs w:val="16"/>
                <w:lang w:eastAsia="zh-CN"/>
              </w:rPr>
              <w:t>u</w:t>
            </w:r>
            <w:r w:rsidR="00F71BC5" w:rsidRPr="003F7263">
              <w:rPr>
                <w:rFonts w:cs="Arial"/>
                <w:sz w:val="16"/>
                <w:szCs w:val="16"/>
                <w:lang w:eastAsia="zh-CN"/>
              </w:rPr>
              <w:t>pdate</w:t>
            </w:r>
            <w:r w:rsidR="00F71BC5">
              <w:rPr>
                <w:rFonts w:cs="Arial"/>
                <w:sz w:val="16"/>
                <w:szCs w:val="16"/>
                <w:lang w:eastAsia="zh-CN"/>
              </w:rPr>
              <w:t xml:space="preserve"> </w:t>
            </w:r>
            <w:r w:rsidRPr="003F7263">
              <w:rPr>
                <w:rFonts w:cs="Arial"/>
                <w:sz w:val="16"/>
                <w:szCs w:val="16"/>
                <w:lang w:eastAsia="zh-CN"/>
              </w:rPr>
              <w:t>/</w:t>
            </w:r>
            <w:r w:rsidR="00F71BC5">
              <w:rPr>
                <w:rFonts w:cs="Arial"/>
                <w:sz w:val="16"/>
                <w:szCs w:val="16"/>
                <w:lang w:eastAsia="zh-CN"/>
              </w:rPr>
              <w:t xml:space="preserve"> </w:t>
            </w:r>
            <w:r w:rsidRPr="003F7263">
              <w:rPr>
                <w:rFonts w:cs="Arial"/>
                <w:sz w:val="16"/>
                <w:szCs w:val="16"/>
                <w:lang w:eastAsia="zh-CN"/>
              </w:rPr>
              <w:t xml:space="preserve">RRC </w:t>
            </w:r>
            <w:r w:rsidR="00F71BC5">
              <w:rPr>
                <w:rFonts w:cs="Arial"/>
                <w:sz w:val="16"/>
                <w:szCs w:val="16"/>
                <w:lang w:eastAsia="zh-CN"/>
              </w:rPr>
              <w:t>r</w:t>
            </w:r>
            <w:r w:rsidR="00F71BC5"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63FC" w:rsidRPr="003F7263" w14:paraId="28F9427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r w:rsidR="00F71BC5" w:rsidRPr="003F7263">
              <w:rPr>
                <w:rFonts w:cs="Arial"/>
                <w:sz w:val="16"/>
                <w:szCs w:val="16"/>
                <w:lang w:eastAsia="zh-CN"/>
              </w:rPr>
              <w:t>Barring</w:t>
            </w:r>
            <w:r w:rsidR="00F71BC5">
              <w:rPr>
                <w:rFonts w:cs="Arial"/>
                <w:sz w:val="16"/>
                <w:szCs w:val="16"/>
                <w:lang w:eastAsia="zh-CN"/>
              </w:rPr>
              <w:t xml:space="preserve"> p</w:t>
            </w:r>
            <w:r w:rsidR="00F71BC5" w:rsidRPr="003F7263">
              <w:rPr>
                <w:rFonts w:cs="Arial"/>
                <w:sz w:val="16"/>
                <w:szCs w:val="16"/>
                <w:lang w:eastAsia="zh-CN"/>
              </w:rPr>
              <w:t>er</w:t>
            </w:r>
            <w:r w:rsidR="00F71BC5">
              <w:rPr>
                <w:rFonts w:cs="Arial"/>
                <w:sz w:val="16"/>
                <w:szCs w:val="16"/>
                <w:lang w:eastAsia="zh-CN"/>
              </w:rPr>
              <w:t xml:space="preserve"> </w:t>
            </w:r>
            <w:r w:rsidR="00F71BC5" w:rsidRPr="003F7263">
              <w:rPr>
                <w:rFonts w:cs="Arial"/>
                <w:sz w:val="16"/>
                <w:szCs w:val="16"/>
                <w:lang w:eastAsia="zh-CN"/>
              </w:rPr>
              <w:t>PLMN</w:t>
            </w:r>
            <w:r w:rsidR="00F71BC5">
              <w:rPr>
                <w:rFonts w:cs="Arial"/>
                <w:sz w:val="16"/>
                <w:szCs w:val="16"/>
                <w:lang w:eastAsia="zh-CN"/>
              </w:rPr>
              <w:t xml:space="preserve"> </w:t>
            </w:r>
            <w:r w:rsidRPr="003F7263">
              <w:rPr>
                <w:rFonts w:cs="Arial"/>
                <w:sz w:val="16"/>
                <w:szCs w:val="16"/>
                <w:lang w:eastAsia="zh-CN"/>
              </w:rPr>
              <w:t>/</w:t>
            </w:r>
            <w:r w:rsidR="00D574A2">
              <w:rPr>
                <w:rFonts w:cs="Arial"/>
                <w:sz w:val="16"/>
                <w:szCs w:val="16"/>
                <w:lang w:eastAsia="zh-CN"/>
              </w:rPr>
              <w:t xml:space="preserve"> </w:t>
            </w:r>
            <w:r w:rsidRPr="003F7263">
              <w:rPr>
                <w:rFonts w:cs="Arial"/>
                <w:sz w:val="16"/>
                <w:szCs w:val="16"/>
                <w:lang w:eastAsia="zh-CN"/>
              </w:rPr>
              <w:t xml:space="preserve">Implicit AC </w:t>
            </w:r>
            <w:r w:rsidR="00F71BC5">
              <w:rPr>
                <w:rFonts w:cs="Arial"/>
                <w:sz w:val="16"/>
                <w:szCs w:val="16"/>
                <w:lang w:eastAsia="zh-CN"/>
              </w:rPr>
              <w:t>b</w:t>
            </w:r>
            <w:r w:rsidR="00F71BC5" w:rsidRPr="003F7263">
              <w:rPr>
                <w:rFonts w:cs="Arial"/>
                <w:sz w:val="16"/>
                <w:szCs w:val="16"/>
                <w:lang w:eastAsia="zh-CN"/>
              </w:rPr>
              <w:t xml:space="preserve">arring </w:t>
            </w:r>
            <w:r w:rsidR="00F71BC5">
              <w:rPr>
                <w:rFonts w:cs="Arial"/>
                <w:sz w:val="16"/>
                <w:szCs w:val="16"/>
                <w:lang w:eastAsia="zh-CN"/>
              </w:rPr>
              <w:t>l</w:t>
            </w:r>
            <w:r w:rsidR="00F71BC5"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07E9AFC7"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MPS indicator / HPLMN/0%/100% accessibility AC5</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AA63FC" w:rsidRPr="003F7263" w:rsidRDefault="00AA63FC" w:rsidP="00AA63FC">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63FC" w:rsidRPr="003F7263" w14:paraId="5DD377F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MCS indicator / HPLMN/0%/100% accessibility AC7</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6A45AE" w:rsidRPr="00092A71" w14:paraId="247F165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7B41B02" w14:textId="77777777" w:rsidR="006A45AE" w:rsidRPr="00092A71" w:rsidRDefault="006A45AE" w:rsidP="00A73C9A">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A45AE" w:rsidRPr="00092A71" w:rsidRDefault="006A45AE" w:rsidP="00A73C9A">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A45AE" w:rsidRPr="00092A71" w:rsidRDefault="006A45AE" w:rsidP="00A73C9A">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A45AE" w:rsidRPr="00092A71" w:rsidRDefault="006A45AE" w:rsidP="00A73C9A">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A45AE" w:rsidRPr="00092A71" w:rsidRDefault="006A45AE" w:rsidP="00A73C9A">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AA63FC" w:rsidRPr="003F7263" w14:paraId="563A9B9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sidR="00F71BC5">
              <w:rPr>
                <w:rFonts w:ascii="Arial" w:hAnsi="Arial"/>
                <w:sz w:val="16"/>
                <w:szCs w:val="16"/>
                <w:lang w:eastAsia="zh-CN"/>
              </w:rPr>
              <w:t>p</w:t>
            </w:r>
            <w:r w:rsidR="00F71BC5" w:rsidRPr="003F7263">
              <w:rPr>
                <w:rFonts w:ascii="Arial" w:hAnsi="Arial"/>
                <w:sz w:val="16"/>
                <w:szCs w:val="16"/>
                <w:lang w:eastAsia="zh-CN"/>
              </w:rPr>
              <w:t xml:space="preserve">riority </w:t>
            </w:r>
            <w:r w:rsidR="00F71BC5">
              <w:rPr>
                <w:rFonts w:ascii="Arial" w:hAnsi="Arial"/>
                <w:sz w:val="16"/>
                <w:szCs w:val="16"/>
                <w:lang w:eastAsia="zh-CN"/>
              </w:rPr>
              <w:t>a</w:t>
            </w:r>
            <w:r w:rsidR="00F71BC5" w:rsidRPr="003F7263">
              <w:rPr>
                <w:rFonts w:ascii="Arial" w:hAnsi="Arial"/>
                <w:sz w:val="16"/>
                <w:szCs w:val="16"/>
                <w:lang w:eastAsia="zh-CN"/>
              </w:rPr>
              <w:t xml:space="preserve">ccess </w:t>
            </w:r>
            <w:r w:rsidRPr="003F7263">
              <w:rPr>
                <w:rFonts w:ascii="Arial" w:hAnsi="Arial"/>
                <w:sz w:val="16"/>
                <w:szCs w:val="16"/>
                <w:lang w:eastAsia="zh-CN"/>
              </w:rPr>
              <w:t>/ HPLMN/0% accessibility AC2</w:t>
            </w:r>
            <w:r w:rsidR="00F71BC5">
              <w:rPr>
                <w:rFonts w:ascii="Arial" w:hAnsi="Arial"/>
                <w:sz w:val="16"/>
                <w:szCs w:val="16"/>
                <w:lang w:eastAsia="zh-CN"/>
              </w:rPr>
              <w:t xml:space="preserve"> </w:t>
            </w:r>
            <w:r w:rsidRPr="003F7263">
              <w:rPr>
                <w:rFonts w:ascii="Arial" w:hAnsi="Arial"/>
                <w:sz w:val="16"/>
                <w:szCs w:val="16"/>
                <w:lang w:eastAsia="zh-CN"/>
              </w:rPr>
              <w:t>/</w:t>
            </w:r>
            <w:r w:rsidR="00F71BC5">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A63FC" w:rsidRPr="003F7263" w14:paraId="0BAF332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C2</w:t>
            </w:r>
            <w:r w:rsidR="00DA7FFD">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UEs supporting 5G Core</w:t>
            </w:r>
          </w:p>
        </w:tc>
      </w:tr>
      <w:tr w:rsidR="00AA63FC" w:rsidRPr="003F7263" w14:paraId="131C8757"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AA63FC" w:rsidRPr="003F7263" w:rsidRDefault="00AA63FC" w:rsidP="00AA63FC">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AA63FC" w:rsidRPr="003F7263" w:rsidRDefault="00AA63FC" w:rsidP="00AA63FC">
            <w:pPr>
              <w:pStyle w:val="TAL"/>
              <w:keepNext w:val="0"/>
              <w:keepLines w:val="0"/>
              <w:rPr>
                <w:sz w:val="16"/>
                <w:szCs w:val="16"/>
              </w:rPr>
            </w:pPr>
            <w:r w:rsidRPr="003F7263">
              <w:rPr>
                <w:sz w:val="16"/>
                <w:szCs w:val="16"/>
              </w:rPr>
              <w:t>UEs supporting 5G Core</w:t>
            </w:r>
          </w:p>
        </w:tc>
      </w:tr>
      <w:tr w:rsidR="002505EF" w:rsidRPr="00092A71" w14:paraId="76AD83D9"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256205B" w14:textId="77777777" w:rsidR="002505EF" w:rsidRPr="00092A71" w:rsidRDefault="002505EF" w:rsidP="00191790">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2505EF" w:rsidRPr="002505EF" w:rsidRDefault="002505EF" w:rsidP="00191790">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2505EF" w:rsidRPr="00092A71" w:rsidRDefault="002505EF" w:rsidP="00191790">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2505EF" w:rsidRPr="00092A71" w:rsidRDefault="002505EF" w:rsidP="00191790">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2505EF" w:rsidRPr="00092A71" w:rsidRDefault="002505EF" w:rsidP="00191790">
            <w:pPr>
              <w:pStyle w:val="TAL"/>
              <w:keepNext w:val="0"/>
              <w:keepLines w:val="0"/>
              <w:rPr>
                <w:sz w:val="16"/>
                <w:szCs w:val="16"/>
              </w:rPr>
            </w:pPr>
            <w:r w:rsidRPr="00092A71">
              <w:rPr>
                <w:rFonts w:cs="Arial"/>
                <w:sz w:val="16"/>
                <w:szCs w:val="16"/>
              </w:rPr>
              <w:t>UEs supporting 5G Core and SNPN</w:t>
            </w:r>
          </w:p>
        </w:tc>
      </w:tr>
      <w:tr w:rsidR="00BE608E" w:rsidRPr="003F7263" w14:paraId="201695A4"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AF654CF" w14:textId="7BE9E2DE" w:rsidR="00BE608E" w:rsidRPr="003F7263" w:rsidRDefault="00BE608E" w:rsidP="00BE608E">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BE608E" w:rsidRPr="003F7263" w:rsidRDefault="00BE608E" w:rsidP="00BE608E">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BE608E" w:rsidRPr="003F7263" w:rsidRDefault="00BE608E" w:rsidP="00BE608E">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BE608E" w:rsidRPr="003F7263" w:rsidRDefault="00BE608E" w:rsidP="00BE608E">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BE608E" w:rsidRPr="003F7263" w:rsidRDefault="00BE608E" w:rsidP="00BE608E">
            <w:pPr>
              <w:pStyle w:val="TAL"/>
              <w:keepNext w:val="0"/>
              <w:keepLines w:val="0"/>
              <w:rPr>
                <w:sz w:val="16"/>
                <w:szCs w:val="16"/>
              </w:rPr>
            </w:pPr>
            <w:r w:rsidRPr="00273A7B">
              <w:rPr>
                <w:rFonts w:cs="Arial"/>
                <w:sz w:val="16"/>
                <w:szCs w:val="16"/>
              </w:rPr>
              <w:t>UEs supporting 5G Core and IMS security</w:t>
            </w:r>
          </w:p>
        </w:tc>
      </w:tr>
      <w:tr w:rsidR="00BE608E" w:rsidRPr="003F7263" w14:paraId="5A066852"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BE608E" w:rsidRPr="003F7263" w:rsidRDefault="00BE608E" w:rsidP="00BE608E">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BE608E" w:rsidRPr="003F7263" w:rsidRDefault="00BE608E" w:rsidP="00BE608E">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BE608E" w:rsidRPr="003F7263" w:rsidRDefault="00BE608E" w:rsidP="00BE608E">
            <w:pPr>
              <w:pStyle w:val="TAL"/>
              <w:keepNext w:val="0"/>
              <w:keepLines w:val="0"/>
              <w:rPr>
                <w:rFonts w:cs="Arial"/>
                <w:sz w:val="16"/>
                <w:szCs w:val="16"/>
              </w:rPr>
            </w:pPr>
          </w:p>
        </w:tc>
      </w:tr>
      <w:tr w:rsidR="00BE608E" w:rsidRPr="003F7263" w14:paraId="76758BD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BE608E" w:rsidRPr="003F7263" w:rsidRDefault="00BE608E" w:rsidP="00BE608E">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BE608E" w:rsidRPr="003F7263" w:rsidRDefault="00BE608E" w:rsidP="00BE608E">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8B098A" w:rsidRPr="003F7263" w14:paraId="27A292B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E9292EE" w14:textId="7F17F3C0" w:rsidR="008B098A" w:rsidRPr="008B098A" w:rsidRDefault="008B098A" w:rsidP="008B098A">
            <w:pPr>
              <w:pStyle w:val="TAL"/>
              <w:keepNext w:val="0"/>
              <w:keepLines w:val="0"/>
              <w:rPr>
                <w:sz w:val="16"/>
                <w:szCs w:val="16"/>
              </w:rPr>
            </w:pPr>
            <w:r w:rsidRPr="008B098A">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8B098A" w:rsidRPr="008B098A" w:rsidRDefault="008B098A" w:rsidP="008B098A">
            <w:pPr>
              <w:pStyle w:val="TAL"/>
              <w:keepNext w:val="0"/>
              <w:keepLines w:val="0"/>
              <w:rPr>
                <w:sz w:val="16"/>
                <w:szCs w:val="16"/>
              </w:rPr>
            </w:pPr>
            <w:r w:rsidRPr="008B098A">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8B098A" w:rsidRPr="008B098A" w:rsidRDefault="008B098A" w:rsidP="008B098A">
            <w:pPr>
              <w:pStyle w:val="TAC"/>
              <w:keepNext w:val="0"/>
              <w:keepLines w:val="0"/>
              <w:rPr>
                <w:rFonts w:cs="Arial"/>
                <w:sz w:val="16"/>
                <w:szCs w:val="16"/>
              </w:rPr>
            </w:pPr>
            <w:r w:rsidRPr="008B098A">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1B71B303" w:rsidR="008B098A" w:rsidRPr="008B098A" w:rsidRDefault="008B098A" w:rsidP="008B098A">
            <w:pPr>
              <w:pStyle w:val="TAC"/>
              <w:keepNext w:val="0"/>
              <w:keepLines w:val="0"/>
              <w:rPr>
                <w:rFonts w:cs="Arial"/>
                <w:sz w:val="16"/>
                <w:szCs w:val="16"/>
              </w:rPr>
            </w:pPr>
            <w:r w:rsidRPr="008B098A">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43BC3DFB" w14:textId="73ED48D6" w:rsidR="008B098A" w:rsidRPr="008B098A" w:rsidRDefault="008B098A" w:rsidP="008B098A">
            <w:pPr>
              <w:pStyle w:val="TAL"/>
              <w:keepNext w:val="0"/>
              <w:keepLines w:val="0"/>
              <w:rPr>
                <w:bCs/>
                <w:sz w:val="16"/>
                <w:szCs w:val="16"/>
              </w:rPr>
            </w:pPr>
            <w:r w:rsidRPr="008B098A">
              <w:rPr>
                <w:sz w:val="16"/>
                <w:szCs w:val="16"/>
              </w:rPr>
              <w:t>UEs supporting 5G Core and PEI</w:t>
            </w:r>
          </w:p>
        </w:tc>
      </w:tr>
      <w:tr w:rsidR="00BE608E" w:rsidRPr="003F7263" w14:paraId="4CE012C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BE608E" w:rsidRPr="003F7263" w:rsidRDefault="00BE608E" w:rsidP="00BE608E">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BE608E" w:rsidRPr="003F7263" w:rsidRDefault="00BE608E" w:rsidP="00BE608E">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3CC4978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BE608E" w:rsidRPr="003F7263" w:rsidRDefault="00BE608E" w:rsidP="00BE608E">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BE608E" w:rsidRPr="003F7263" w:rsidRDefault="00BE608E" w:rsidP="00BE608E">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BE608E" w:rsidRPr="003F7263" w:rsidRDefault="00F96FEC" w:rsidP="00BE608E">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F96FEC" w:rsidRPr="00F96FEC" w:rsidRDefault="00BE608E" w:rsidP="00F96FEC">
            <w:pPr>
              <w:pStyle w:val="TAL"/>
              <w:rPr>
                <w:bCs/>
                <w:sz w:val="16"/>
                <w:szCs w:val="16"/>
              </w:rPr>
            </w:pPr>
            <w:r w:rsidRPr="003F7263">
              <w:rPr>
                <w:bCs/>
                <w:sz w:val="16"/>
                <w:szCs w:val="16"/>
              </w:rPr>
              <w:t>UEs supporting 5G Core and emergency services in NR connected to 5GCN</w:t>
            </w:r>
            <w:r w:rsidR="00F96FEC" w:rsidRPr="00F96FEC">
              <w:rPr>
                <w:bCs/>
                <w:sz w:val="16"/>
                <w:szCs w:val="16"/>
              </w:rPr>
              <w:t xml:space="preserve"> and</w:t>
            </w:r>
          </w:p>
          <w:p w14:paraId="19B12AD3" w14:textId="7782513E" w:rsidR="00BE608E" w:rsidRPr="003F7263" w:rsidRDefault="00F96FEC" w:rsidP="00F96FEC">
            <w:pPr>
              <w:pStyle w:val="TAL"/>
              <w:keepNext w:val="0"/>
              <w:keepLines w:val="0"/>
              <w:rPr>
                <w:rFonts w:cs="Arial"/>
                <w:sz w:val="16"/>
                <w:szCs w:val="16"/>
              </w:rPr>
            </w:pPr>
            <w:r w:rsidRPr="00F96FEC">
              <w:rPr>
                <w:bCs/>
                <w:sz w:val="16"/>
                <w:szCs w:val="16"/>
              </w:rPr>
              <w:t>test execution with No USIM</w:t>
            </w:r>
          </w:p>
        </w:tc>
      </w:tr>
      <w:tr w:rsidR="00BE608E" w:rsidRPr="003F7263" w14:paraId="372B166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BE608E" w:rsidRPr="003F7263" w:rsidRDefault="00BE608E" w:rsidP="00BE608E">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BE608E" w:rsidRPr="003F7263" w:rsidRDefault="00BE608E" w:rsidP="00BE608E">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48B8599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BE608E" w:rsidRPr="003F7263" w:rsidRDefault="00BE608E" w:rsidP="00BE608E">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BE608E" w:rsidRPr="003F7263" w:rsidRDefault="00BE608E" w:rsidP="00BE608E">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658A9B4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BE608E" w:rsidRPr="003F7263" w:rsidRDefault="00BE608E" w:rsidP="00BE608E">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BE608E" w:rsidRPr="003F7263" w:rsidRDefault="00BE608E" w:rsidP="00BE608E">
            <w:pPr>
              <w:pStyle w:val="TAL"/>
              <w:keepNext w:val="0"/>
              <w:keepLines w:val="0"/>
              <w:rPr>
                <w:sz w:val="16"/>
                <w:szCs w:val="16"/>
              </w:rPr>
            </w:pPr>
            <w:r w:rsidRPr="003F7263">
              <w:rPr>
                <w:sz w:val="16"/>
                <w:szCs w:val="16"/>
              </w:rPr>
              <w:t>5GMM-REGISTERED.NON-ALLOWED-</w:t>
            </w:r>
            <w:r w:rsidRPr="003F7263">
              <w:rPr>
                <w:sz w:val="16"/>
                <w:szCs w:val="16"/>
              </w:rPr>
              <w:lastRenderedPageBreak/>
              <w:t>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BE608E" w:rsidRPr="003F7263" w:rsidRDefault="00BE608E" w:rsidP="00BE608E">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BE608E" w:rsidRPr="003F7263" w:rsidRDefault="00BE608E" w:rsidP="00BE608E">
            <w:pPr>
              <w:pStyle w:val="TAL"/>
              <w:keepNext w:val="0"/>
              <w:keepLines w:val="0"/>
              <w:rPr>
                <w:bCs/>
                <w:sz w:val="16"/>
                <w:szCs w:val="16"/>
              </w:rPr>
            </w:pPr>
            <w:r w:rsidRPr="003F7263">
              <w:rPr>
                <w:bCs/>
                <w:sz w:val="16"/>
                <w:szCs w:val="16"/>
              </w:rPr>
              <w:t xml:space="preserve">UEs supporting 5G Core and emergency </w:t>
            </w:r>
            <w:r w:rsidRPr="003F7263">
              <w:rPr>
                <w:bCs/>
                <w:sz w:val="16"/>
                <w:szCs w:val="16"/>
              </w:rPr>
              <w:lastRenderedPageBreak/>
              <w:t>services in NR connected to 5GCN</w:t>
            </w:r>
          </w:p>
        </w:tc>
      </w:tr>
      <w:tr w:rsidR="00BE608E" w:rsidRPr="003F7263" w14:paraId="33597922"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BE608E" w:rsidRPr="003F7263" w:rsidRDefault="00BE608E" w:rsidP="00BE608E">
            <w:pPr>
              <w:pStyle w:val="TAL"/>
              <w:keepNext w:val="0"/>
              <w:keepLines w:val="0"/>
              <w:rPr>
                <w:sz w:val="16"/>
                <w:szCs w:val="16"/>
              </w:rPr>
            </w:pPr>
            <w:r w:rsidRPr="003F7263">
              <w:rPr>
                <w:sz w:val="16"/>
                <w:szCs w:val="16"/>
              </w:rPr>
              <w:lastRenderedPageBreak/>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DF56E6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BE608E" w:rsidRPr="003F7263" w:rsidRDefault="00BE608E" w:rsidP="00BE608E">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3F347C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BE608E" w:rsidRPr="003F7263" w:rsidRDefault="00BE608E" w:rsidP="00BE608E">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BE608E" w:rsidRPr="003F7263" w:rsidRDefault="00BE608E" w:rsidP="00BE608E">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7C03AC7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BE608E" w:rsidRPr="003F7263" w:rsidRDefault="00BE608E" w:rsidP="00BE608E">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BE608E" w:rsidRPr="003F7263" w:rsidRDefault="00BE608E" w:rsidP="00BE608E">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BE608E" w:rsidRPr="003F7263" w:rsidRDefault="00BE608E" w:rsidP="00BE608E">
            <w:pPr>
              <w:pStyle w:val="TAL"/>
              <w:keepNext w:val="0"/>
              <w:keepLines w:val="0"/>
              <w:rPr>
                <w:bCs/>
                <w:sz w:val="16"/>
                <w:szCs w:val="16"/>
              </w:rPr>
            </w:pPr>
          </w:p>
        </w:tc>
      </w:tr>
      <w:tr w:rsidR="000B18C3" w:rsidRPr="003F7263" w14:paraId="439A124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F29D2B2" w14:textId="0C57957A" w:rsidR="000B18C3" w:rsidRPr="003F7263" w:rsidRDefault="000B18C3" w:rsidP="000B18C3">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0B18C3" w:rsidRDefault="000B18C3" w:rsidP="000B18C3">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0B18C3" w:rsidRPr="003F7263" w:rsidRDefault="000B18C3" w:rsidP="000B18C3">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0B18C3" w:rsidRPr="003F7263" w:rsidRDefault="000B18C3" w:rsidP="000B18C3">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0B18C3" w:rsidRPr="003F7263" w:rsidRDefault="000B18C3" w:rsidP="000B18C3">
            <w:pPr>
              <w:pStyle w:val="TAL"/>
              <w:keepNext w:val="0"/>
              <w:keepLines w:val="0"/>
              <w:rPr>
                <w:bCs/>
                <w:sz w:val="16"/>
                <w:szCs w:val="16"/>
              </w:rPr>
            </w:pPr>
            <w:r w:rsidRPr="001D7D57">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B18C3" w:rsidRPr="003F7263" w14:paraId="5F4AD13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0B18C3" w:rsidRPr="003F7263" w:rsidRDefault="000B18C3" w:rsidP="000B18C3">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0B18C3" w:rsidRPr="003F7263" w:rsidRDefault="000B18C3" w:rsidP="000B18C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0B18C3" w:rsidRPr="003F7263" w:rsidRDefault="000B18C3" w:rsidP="000B18C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0B18C3" w:rsidRPr="003F7263" w:rsidRDefault="000B18C3" w:rsidP="000B18C3">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0B18C3" w:rsidRPr="003F7263" w14:paraId="041876D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6F8646C" w14:textId="4CDBA0BD" w:rsidR="000B18C3" w:rsidRPr="003F7263" w:rsidRDefault="000B18C3" w:rsidP="000B18C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0B18C3" w:rsidRPr="003F7263" w:rsidRDefault="000B18C3" w:rsidP="000B18C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0B18C3" w:rsidRPr="003F7263" w:rsidRDefault="000B18C3" w:rsidP="000B18C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0B18C3" w:rsidRPr="003F7263" w:rsidRDefault="000B18C3" w:rsidP="000B18C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0B18C3" w:rsidRPr="003F7263" w14:paraId="524D789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21371F2" w14:textId="1E6963B9" w:rsidR="000B18C3" w:rsidRPr="003F7263" w:rsidRDefault="000B18C3" w:rsidP="000B18C3">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0B18C3" w:rsidRPr="003F7263" w:rsidRDefault="000B18C3" w:rsidP="000B18C3">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0B18C3" w:rsidRPr="003F7263" w:rsidRDefault="000B18C3" w:rsidP="000B18C3">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0B18C3" w:rsidRPr="003F7263" w:rsidRDefault="000B18C3" w:rsidP="000B18C3">
            <w:pPr>
              <w:pStyle w:val="TAL"/>
              <w:keepNext w:val="0"/>
              <w:keepLines w:val="0"/>
              <w:rPr>
                <w:bCs/>
                <w:sz w:val="16"/>
                <w:szCs w:val="16"/>
              </w:rPr>
            </w:pPr>
            <w:r w:rsidRPr="003F7263">
              <w:rPr>
                <w:bCs/>
                <w:sz w:val="16"/>
                <w:szCs w:val="16"/>
              </w:rPr>
              <w:t>UEs supporting 5G Core and emergency services in NR connected to 5GCN</w:t>
            </w:r>
          </w:p>
        </w:tc>
      </w:tr>
      <w:tr w:rsidR="000B18C3" w:rsidRPr="003F7263" w14:paraId="41A7996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581F21E" w14:textId="6BDD2AD5" w:rsidR="000B18C3" w:rsidRPr="003F7263" w:rsidRDefault="000B18C3" w:rsidP="000B18C3">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0B18C3" w:rsidRPr="003F7263" w:rsidRDefault="000B18C3" w:rsidP="000B18C3">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0B18C3" w:rsidRPr="003F7263" w:rsidRDefault="000B18C3" w:rsidP="000B18C3">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0B18C3" w:rsidRPr="003F7263" w:rsidRDefault="000B18C3" w:rsidP="000B18C3">
            <w:pPr>
              <w:pStyle w:val="TAL"/>
              <w:keepNext w:val="0"/>
              <w:keepLines w:val="0"/>
              <w:rPr>
                <w:bCs/>
                <w:sz w:val="16"/>
                <w:szCs w:val="16"/>
              </w:rPr>
            </w:pPr>
            <w:r w:rsidRPr="003F7263">
              <w:rPr>
                <w:bCs/>
                <w:sz w:val="16"/>
                <w:szCs w:val="16"/>
              </w:rPr>
              <w:t>UEs supporting 5G Core and emergency services in NR connected to 5GCN</w:t>
            </w:r>
          </w:p>
        </w:tc>
      </w:tr>
      <w:tr w:rsidR="000B18C3" w:rsidRPr="003F7263" w14:paraId="1C14F62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0B18C3" w:rsidRPr="003F7263" w:rsidRDefault="000B18C3" w:rsidP="000B18C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0B18C3" w:rsidRPr="003F7263" w:rsidRDefault="000B18C3" w:rsidP="000B18C3">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0B18C3" w:rsidRPr="003F7263" w:rsidRDefault="000B18C3" w:rsidP="000B18C3">
            <w:pPr>
              <w:pStyle w:val="TAL"/>
              <w:keepNext w:val="0"/>
              <w:keepLines w:val="0"/>
              <w:rPr>
                <w:bCs/>
                <w:sz w:val="16"/>
                <w:szCs w:val="16"/>
              </w:rPr>
            </w:pPr>
          </w:p>
        </w:tc>
      </w:tr>
      <w:tr w:rsidR="000B18C3" w:rsidRPr="003F7263" w14:paraId="1BF81EF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0B18C3" w:rsidRPr="003F7263" w:rsidRDefault="000B18C3" w:rsidP="000B18C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0B18C3" w:rsidRPr="003F7263" w:rsidRDefault="000B18C3" w:rsidP="000B18C3">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0B18C3" w:rsidRPr="003F7263" w:rsidRDefault="000B18C3" w:rsidP="000B18C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0B18C3" w:rsidRPr="003F7263" w:rsidRDefault="000B18C3" w:rsidP="000B18C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0B18C3" w:rsidRPr="003F7263" w14:paraId="29CB9A8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0B18C3" w:rsidRPr="003F7263" w:rsidRDefault="000B18C3" w:rsidP="000B18C3">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0B18C3" w:rsidRPr="003F7263" w:rsidRDefault="000B18C3" w:rsidP="000B18C3">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0B18C3" w:rsidRPr="003F7263" w:rsidRDefault="000B18C3" w:rsidP="000B18C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0B18C3" w:rsidRPr="003F7263" w:rsidRDefault="000B18C3" w:rsidP="000B18C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0B18C3" w:rsidRPr="003F7263" w14:paraId="4395772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6BACE9C" w14:textId="060A134E" w:rsidR="000B18C3" w:rsidRPr="003F7263" w:rsidRDefault="000B18C3" w:rsidP="000B18C3">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0B18C3" w:rsidRPr="003F7263" w:rsidRDefault="000B18C3" w:rsidP="000B18C3">
            <w:pPr>
              <w:pStyle w:val="TAL"/>
              <w:keepNext w:val="0"/>
              <w:keepLines w:val="0"/>
              <w:rPr>
                <w:sz w:val="16"/>
                <w:szCs w:val="16"/>
              </w:rPr>
            </w:pPr>
            <w:r w:rsidRPr="00C61757">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0B18C3" w:rsidRPr="003F7263" w:rsidRDefault="000B18C3" w:rsidP="000B18C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0B18C3" w:rsidRPr="003F7263" w:rsidRDefault="000B18C3" w:rsidP="000B18C3">
            <w:pPr>
              <w:pStyle w:val="TAL"/>
              <w:keepNext w:val="0"/>
              <w:keepLines w:val="0"/>
              <w:rPr>
                <w:rFonts w:cs="Arial"/>
                <w:sz w:val="16"/>
                <w:szCs w:val="16"/>
              </w:rPr>
            </w:pPr>
            <w:r w:rsidRPr="00E94341">
              <w:rPr>
                <w:rFonts w:cs="Arial"/>
                <w:sz w:val="16"/>
                <w:szCs w:val="16"/>
              </w:rPr>
              <w:t>UEs supporting 5G Core and E-UTRA and IMS eCall Only type of emergency services over 5GS and Automatic type of eCall initiation</w:t>
            </w:r>
          </w:p>
        </w:tc>
      </w:tr>
      <w:tr w:rsidR="000B18C3" w:rsidRPr="003F7263" w14:paraId="2D1DB33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F9594C3" w14:textId="77777777" w:rsidR="000B18C3" w:rsidRPr="003F7263" w:rsidRDefault="000B18C3" w:rsidP="000B18C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0B18C3" w:rsidRPr="003F7263" w:rsidRDefault="000B18C3" w:rsidP="000B18C3">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0B18C3" w:rsidRPr="003F7263" w:rsidRDefault="000B18C3" w:rsidP="000B18C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0B18C3" w:rsidRPr="003F7263" w:rsidRDefault="000B18C3" w:rsidP="000B18C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0B18C3" w:rsidRPr="003F7263" w14:paraId="5E3787C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0E1006D" w14:textId="77777777" w:rsidR="000B18C3" w:rsidRPr="003F7263" w:rsidRDefault="000B18C3" w:rsidP="000B18C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0B18C3" w:rsidRPr="003F7263" w:rsidRDefault="000B18C3" w:rsidP="000B18C3">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0B18C3" w:rsidRPr="003F7263" w:rsidRDefault="000B18C3" w:rsidP="000B18C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0B18C3" w:rsidRPr="003F7263" w14:paraId="7ED41C0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2CA93D5" w14:textId="3CAF3BD4" w:rsidR="000B18C3" w:rsidRPr="003F7263" w:rsidRDefault="000B18C3" w:rsidP="000B18C3">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0B18C3" w:rsidRPr="003F7263" w:rsidRDefault="000B18C3" w:rsidP="000B18C3">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0B18C3" w:rsidRPr="0021076F" w:rsidRDefault="000B18C3" w:rsidP="000B18C3">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199F6C5D" w:rsidR="000B18C3" w:rsidRPr="003F7263" w:rsidRDefault="000B18C3" w:rsidP="000B18C3">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0B18C3" w:rsidRPr="003F7263" w14:paraId="73C3AF0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355C06D" w14:textId="140CF512" w:rsidR="000B18C3" w:rsidRPr="003F7263" w:rsidRDefault="000B18C3" w:rsidP="000B18C3">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0B18C3" w:rsidRPr="003F7263" w:rsidRDefault="000B18C3" w:rsidP="000B18C3">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0B18C3" w:rsidRPr="0021076F" w:rsidRDefault="000B18C3" w:rsidP="000B18C3">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0B18C3" w:rsidRPr="003F7263" w:rsidRDefault="000B18C3" w:rsidP="000B18C3">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0B18C3" w14:paraId="05AF191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E7A6418" w14:textId="77777777" w:rsidR="000B18C3" w:rsidRDefault="000B18C3" w:rsidP="000B18C3">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0B18C3" w:rsidRDefault="000B18C3" w:rsidP="000B18C3">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0B18C3" w:rsidRPr="00B46C9E" w:rsidRDefault="000B18C3" w:rsidP="000B18C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0B18C3" w:rsidRDefault="000B18C3" w:rsidP="000B18C3">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0B18C3" w:rsidRPr="003F7263" w14:paraId="162F6EB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37C4E89" w14:textId="62E62E29" w:rsidR="000B18C3" w:rsidRPr="003F7263" w:rsidRDefault="000B18C3" w:rsidP="000B18C3">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0B18C3" w:rsidRPr="003F7263" w:rsidRDefault="000B18C3" w:rsidP="000B18C3">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0B18C3" w:rsidRPr="0021076F" w:rsidRDefault="000B18C3" w:rsidP="000B18C3">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0B18C3" w:rsidRPr="003F7263" w:rsidRDefault="000B18C3" w:rsidP="000B18C3">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0B18C3" w:rsidRPr="003F7263" w14:paraId="65ED706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9038D21" w14:textId="219AF355" w:rsidR="000B18C3" w:rsidRPr="003F7263" w:rsidRDefault="000B18C3" w:rsidP="000B18C3">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0B18C3" w:rsidRPr="003F7263" w:rsidRDefault="000B18C3" w:rsidP="000B18C3">
            <w:pPr>
              <w:pStyle w:val="TAL"/>
              <w:keepNext w:val="0"/>
              <w:keepLines w:val="0"/>
              <w:rPr>
                <w:sz w:val="16"/>
                <w:szCs w:val="16"/>
              </w:rPr>
            </w:pPr>
            <w:r>
              <w:rPr>
                <w:sz w:val="16"/>
                <w:szCs w:val="16"/>
                <w:lang w:val="en-US"/>
              </w:rPr>
              <w:t xml:space="preserve">eCall only mode / Automatic initiation / Emergency registration / Abnormal case / IM CN sends a 600 (Busy Everywhere) / UE </w:t>
            </w:r>
            <w:r>
              <w:rPr>
                <w:sz w:val="16"/>
                <w:szCs w:val="16"/>
                <w:lang w:val="en-US"/>
              </w:rPr>
              <w:lastRenderedPageBreak/>
              <w:t>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0B18C3" w:rsidRPr="003F7263" w:rsidRDefault="000B18C3" w:rsidP="000B18C3">
            <w:pPr>
              <w:pStyle w:val="TAC"/>
              <w:keepNext w:val="0"/>
              <w:keepLines w:val="0"/>
              <w:rPr>
                <w:rFonts w:cs="Arial"/>
                <w:sz w:val="16"/>
                <w:szCs w:val="16"/>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0B18C3" w:rsidRPr="0021076F" w:rsidRDefault="000B18C3" w:rsidP="000B18C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0B18C3" w:rsidRPr="003F7263" w:rsidRDefault="000B18C3" w:rsidP="000B18C3">
            <w:pPr>
              <w:pStyle w:val="TAL"/>
              <w:keepNext w:val="0"/>
              <w:keepLines w:val="0"/>
              <w:rPr>
                <w:rFonts w:cs="Arial"/>
                <w:sz w:val="16"/>
                <w:szCs w:val="16"/>
              </w:rPr>
            </w:pPr>
            <w:r>
              <w:rPr>
                <w:sz w:val="16"/>
                <w:szCs w:val="16"/>
                <w:lang w:val="en-US"/>
              </w:rPr>
              <w:t xml:space="preserve">UEs supporting 5G Core and (UTRA OR GERAN) and IMS eCall Only type of emergency services over 5GS and Automatic type of eCall </w:t>
            </w:r>
            <w:r>
              <w:rPr>
                <w:sz w:val="16"/>
                <w:szCs w:val="16"/>
                <w:lang w:val="en-US"/>
              </w:rPr>
              <w:lastRenderedPageBreak/>
              <w:t>initiation</w:t>
            </w:r>
          </w:p>
        </w:tc>
      </w:tr>
      <w:tr w:rsidR="000B18C3" w:rsidRPr="003F7263" w14:paraId="65EB53A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FD4F1B0" w14:textId="6D4CC2F0" w:rsidR="000B18C3" w:rsidRPr="003F7263" w:rsidRDefault="000B18C3" w:rsidP="000B18C3">
            <w:pPr>
              <w:pStyle w:val="TAL"/>
              <w:keepNext w:val="0"/>
              <w:keepLines w:val="0"/>
              <w:rPr>
                <w:sz w:val="16"/>
                <w:szCs w:val="16"/>
              </w:rPr>
            </w:pPr>
            <w:r>
              <w:rPr>
                <w:sz w:val="16"/>
                <w:szCs w:val="16"/>
                <w:lang w:val="en-US"/>
              </w:rPr>
              <w:lastRenderedPageBreak/>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0B18C3" w:rsidRPr="003F7263" w:rsidRDefault="000B18C3" w:rsidP="000B18C3">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0B18C3" w:rsidRPr="0021076F" w:rsidRDefault="000B18C3" w:rsidP="000B18C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0B18C3" w:rsidRPr="003F7263" w:rsidRDefault="000B18C3" w:rsidP="000B18C3">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0B18C3" w14:paraId="49FB543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EB0B42D" w14:textId="77777777" w:rsidR="000B18C3" w:rsidRDefault="000B18C3" w:rsidP="000B18C3">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0B18C3" w:rsidRDefault="000B18C3" w:rsidP="000B18C3">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0B18C3" w:rsidRPr="00B46C9E" w:rsidRDefault="000B18C3" w:rsidP="000B18C3">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0B18C3" w:rsidRDefault="000B18C3" w:rsidP="000B18C3">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0B18C3" w:rsidRPr="003F7263" w14:paraId="2E893DE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FA76B51" w14:textId="71F4E111" w:rsidR="000B18C3" w:rsidRPr="003F7263" w:rsidRDefault="000B18C3" w:rsidP="000B18C3">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0B18C3" w:rsidRPr="003F7263" w:rsidRDefault="000B18C3" w:rsidP="000B18C3">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0B18C3" w:rsidRPr="0021076F" w:rsidRDefault="000B18C3" w:rsidP="000B18C3">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0B18C3" w:rsidRPr="003F7263" w:rsidRDefault="000B18C3" w:rsidP="000B18C3">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0B18C3" w:rsidRPr="003F7263" w14:paraId="7C68B95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25A8DA7" w14:textId="56475921" w:rsidR="000B18C3" w:rsidRDefault="000B18C3" w:rsidP="000B18C3">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0B18C3" w:rsidRDefault="000B18C3" w:rsidP="000B18C3">
            <w:pPr>
              <w:pStyle w:val="TAL"/>
              <w:keepNext w:val="0"/>
              <w:keepLines w:val="0"/>
              <w:rPr>
                <w:sz w:val="16"/>
                <w:szCs w:val="16"/>
                <w:lang w:val="en-US"/>
              </w:rPr>
            </w:pPr>
            <w:r w:rsidRPr="00AE3B93">
              <w:rPr>
                <w:sz w:val="16"/>
                <w:szCs w:val="16"/>
                <w:lang w:val="en-US"/>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0B18C3" w:rsidRPr="00B46C9E" w:rsidRDefault="000B18C3" w:rsidP="000B18C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0B18C3" w:rsidRDefault="000B18C3" w:rsidP="000B18C3">
            <w:pPr>
              <w:pStyle w:val="TAL"/>
              <w:keepNext w:val="0"/>
              <w:keepLines w:val="0"/>
              <w:rPr>
                <w:sz w:val="16"/>
                <w:szCs w:val="16"/>
                <w:lang w:val="en-US"/>
              </w:rPr>
            </w:pPr>
            <w:r w:rsidRPr="00AE3B93">
              <w:rPr>
                <w:sz w:val="16"/>
                <w:szCs w:val="16"/>
                <w:lang w:val="en-US"/>
              </w:rPr>
              <w:t>UEs supporting 5G Core and (UTRA OR GERAN) and IMS eCall Only type of emergency services over 5GS and Automatic type of eCall initiation</w:t>
            </w:r>
          </w:p>
        </w:tc>
      </w:tr>
      <w:tr w:rsidR="000B18C3" w:rsidRPr="003F7263" w14:paraId="337E8A4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0B18C3" w:rsidRPr="00BF6D9D" w:rsidRDefault="000B18C3" w:rsidP="000B18C3">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0B18C3" w:rsidRPr="00BF6D9D" w:rsidRDefault="000B18C3" w:rsidP="000B18C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0B18C3" w:rsidRPr="003F7263" w:rsidRDefault="000B18C3" w:rsidP="000B18C3">
            <w:pPr>
              <w:pStyle w:val="TAL"/>
              <w:keepNext w:val="0"/>
              <w:keepLines w:val="0"/>
              <w:rPr>
                <w:bCs/>
                <w:sz w:val="16"/>
                <w:szCs w:val="16"/>
              </w:rPr>
            </w:pPr>
          </w:p>
        </w:tc>
      </w:tr>
      <w:tr w:rsidR="000B18C3" w:rsidRPr="003F7263" w14:paraId="70352B8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0B18C3" w:rsidRPr="003F7263" w:rsidRDefault="000B18C3" w:rsidP="000B18C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0B18C3" w:rsidRPr="003F7263" w:rsidRDefault="000B18C3" w:rsidP="000B18C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0B18C3" w:rsidRPr="003F7263" w:rsidRDefault="000B18C3" w:rsidP="000B18C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0B18C3" w:rsidRPr="003F7263" w:rsidRDefault="000B18C3" w:rsidP="000B18C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0B18C3" w:rsidRPr="003F7263" w14:paraId="79588EE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0B18C3" w:rsidRPr="003F7263" w:rsidRDefault="000B18C3" w:rsidP="000B18C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0B18C3" w:rsidRPr="003F7263" w:rsidRDefault="000B18C3" w:rsidP="000B18C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0B18C3" w:rsidRPr="003F7263" w:rsidRDefault="000B18C3" w:rsidP="000B18C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296773" w:rsidR="000B18C3" w:rsidRPr="003F7263" w:rsidRDefault="000B18C3" w:rsidP="000B18C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0B18C3" w:rsidRPr="003F7263" w14:paraId="06D9D51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96843CA" w14:textId="2F983252" w:rsidR="000B18C3" w:rsidRPr="003F7263" w:rsidRDefault="000B18C3" w:rsidP="000B18C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0B18C3" w:rsidRPr="003F7263" w:rsidRDefault="000B18C3" w:rsidP="000B18C3">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0B18C3" w:rsidRPr="003F7263" w:rsidRDefault="000B18C3" w:rsidP="000B18C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0B18C3" w:rsidRPr="003F7263" w:rsidRDefault="000B18C3" w:rsidP="000B18C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0B18C3" w:rsidRPr="003F7263" w14:paraId="057FA80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0B18C3" w:rsidRPr="003F7263" w:rsidRDefault="000B18C3" w:rsidP="000B18C3">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0B18C3" w:rsidRPr="003F7263" w:rsidRDefault="000B18C3" w:rsidP="000B18C3">
            <w:pPr>
              <w:pStyle w:val="TAL"/>
              <w:keepNext w:val="0"/>
              <w:keepLines w:val="0"/>
              <w:rPr>
                <w:sz w:val="16"/>
                <w:szCs w:val="16"/>
              </w:rPr>
            </w:pPr>
            <w:r w:rsidRPr="00B95EDC">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0B18C3" w:rsidRPr="003F7263" w:rsidRDefault="000B18C3" w:rsidP="000B18C3">
            <w:pPr>
              <w:pStyle w:val="TAL"/>
              <w:keepNext w:val="0"/>
              <w:keepLines w:val="0"/>
              <w:rPr>
                <w:bCs/>
                <w:sz w:val="16"/>
                <w:szCs w:val="16"/>
              </w:rPr>
            </w:pPr>
          </w:p>
        </w:tc>
      </w:tr>
      <w:tr w:rsidR="000B18C3" w:rsidRPr="003F7263" w14:paraId="58B131F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C436E24" w14:textId="02CDD83B" w:rsidR="000B18C3" w:rsidRPr="003F7263" w:rsidRDefault="000B18C3" w:rsidP="000B18C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0B18C3" w:rsidRPr="003F7263" w:rsidRDefault="000B18C3" w:rsidP="000B18C3">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0B18C3" w:rsidRPr="003F7263" w:rsidRDefault="000B18C3" w:rsidP="000B18C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0B18C3" w:rsidRPr="003F7263" w:rsidRDefault="000B18C3" w:rsidP="000B18C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0B18C3" w:rsidRPr="003F7263" w:rsidRDefault="000B18C3" w:rsidP="000B18C3">
            <w:pPr>
              <w:pStyle w:val="TAL"/>
              <w:keepNext w:val="0"/>
              <w:keepLines w:val="0"/>
              <w:rPr>
                <w:bCs/>
                <w:sz w:val="16"/>
                <w:szCs w:val="16"/>
              </w:rPr>
            </w:pPr>
            <w:r w:rsidRPr="003F7263">
              <w:rPr>
                <w:bCs/>
                <w:sz w:val="16"/>
                <w:szCs w:val="16"/>
              </w:rPr>
              <w:t>UEs supporting 5G Core</w:t>
            </w:r>
            <w:r>
              <w:rPr>
                <w:bCs/>
                <w:sz w:val="16"/>
                <w:szCs w:val="16"/>
              </w:rPr>
              <w:t xml:space="preserve"> and eDRX</w:t>
            </w:r>
          </w:p>
        </w:tc>
      </w:tr>
      <w:tr w:rsidR="005E1E80" w:rsidRPr="003F7263" w14:paraId="172F65D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ED0D940" w14:textId="6ED371EF" w:rsidR="005E1E80" w:rsidRPr="00B95EDC" w:rsidRDefault="005E1E80" w:rsidP="005E1E80">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5E1E80" w:rsidRPr="00B95EDC" w:rsidRDefault="005E1E80" w:rsidP="005E1E80">
            <w:pPr>
              <w:pStyle w:val="TAL"/>
              <w:keepNext w:val="0"/>
              <w:keepLines w:val="0"/>
              <w:rPr>
                <w:sz w:val="16"/>
                <w:szCs w:val="16"/>
              </w:rPr>
            </w:pPr>
            <w:r w:rsidRPr="006E3D10">
              <w:rPr>
                <w:sz w:val="16"/>
                <w:szCs w:val="16"/>
              </w:rPr>
              <w:t>eDRX / I</w:t>
            </w:r>
            <w:r>
              <w:rPr>
                <w:sz w:val="16"/>
                <w:szCs w:val="16"/>
              </w:rPr>
              <w:t>nactive</w:t>
            </w:r>
            <w:r w:rsidR="006A1322" w:rsidRPr="006A1322">
              <w:rPr>
                <w:sz w:val="16"/>
                <w:szCs w:val="16"/>
              </w:rPr>
              <w:t xml:space="preser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5E1E80" w:rsidRPr="003F7263" w:rsidRDefault="005E1E80" w:rsidP="005E1E80">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22D2F48E" w:rsidR="005E1E80" w:rsidRDefault="005E1E80" w:rsidP="005E1E80">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72649184" w14:textId="11FCB133" w:rsidR="005E1E80" w:rsidRPr="003F7263" w:rsidRDefault="005E1E80" w:rsidP="005E1E80">
            <w:pPr>
              <w:pStyle w:val="TAL"/>
              <w:keepNext w:val="0"/>
              <w:keepLines w:val="0"/>
              <w:rPr>
                <w:bCs/>
                <w:sz w:val="16"/>
                <w:szCs w:val="16"/>
              </w:rPr>
            </w:pPr>
            <w:r w:rsidRPr="006E3D10">
              <w:rPr>
                <w:bCs/>
                <w:sz w:val="16"/>
                <w:szCs w:val="16"/>
              </w:rPr>
              <w:t xml:space="preserve">UEs supporting 5G Core </w:t>
            </w:r>
            <w:r>
              <w:rPr>
                <w:bCs/>
                <w:sz w:val="16"/>
                <w:szCs w:val="16"/>
              </w:rPr>
              <w:t>and eDRX</w:t>
            </w:r>
          </w:p>
        </w:tc>
      </w:tr>
      <w:tr w:rsidR="00093559" w:rsidRPr="003F7263" w14:paraId="2AE5964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5E1E80" w:rsidRPr="003F7263" w:rsidRDefault="005E1E80" w:rsidP="005E1E80">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5E1E80" w:rsidRPr="003F7263" w:rsidRDefault="005E1E80" w:rsidP="005E1E80">
            <w:pPr>
              <w:pStyle w:val="TAL"/>
              <w:keepNext w:val="0"/>
              <w:keepLines w:val="0"/>
              <w:rPr>
                <w:sz w:val="16"/>
                <w:szCs w:val="16"/>
              </w:rPr>
            </w:pPr>
            <w:r>
              <w:rPr>
                <w:b/>
                <w:bCs/>
                <w:sz w:val="16"/>
                <w:szCs w:val="16"/>
                <w:lang w:val="en-US"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5E1E80" w:rsidRPr="003F7263" w:rsidRDefault="005E1E80" w:rsidP="005E1E8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5E1E80" w:rsidRPr="003F7263" w:rsidRDefault="005E1E80" w:rsidP="005E1E8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5E1E80" w:rsidRPr="003F7263" w:rsidRDefault="005E1E80" w:rsidP="005E1E80">
            <w:pPr>
              <w:pStyle w:val="TAL"/>
              <w:keepNext w:val="0"/>
              <w:keepLines w:val="0"/>
              <w:rPr>
                <w:bCs/>
                <w:sz w:val="16"/>
                <w:szCs w:val="16"/>
              </w:rPr>
            </w:pPr>
          </w:p>
        </w:tc>
      </w:tr>
      <w:tr w:rsidR="00CA25DD" w:rsidRPr="003F7263" w14:paraId="11A57DD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65AE61E" w14:textId="2F6EE49D" w:rsidR="00CA25DD" w:rsidRDefault="00CA25DD" w:rsidP="00CA25DD">
            <w:pPr>
              <w:pStyle w:val="TAL"/>
              <w:keepNext w:val="0"/>
              <w:keepLines w:val="0"/>
              <w:rPr>
                <w:b/>
                <w:bCs/>
                <w:sz w:val="16"/>
                <w:szCs w:val="16"/>
                <w:lang w:val="en-US" w:eastAsia="zh-CN"/>
              </w:rPr>
            </w:pPr>
            <w:r w:rsidRPr="00AC4F4E">
              <w:rPr>
                <w:rFonts w:eastAsia="SimSun" w:hint="eastAsia"/>
                <w:sz w:val="16"/>
                <w:szCs w:val="16"/>
                <w:lang w:val="en-US" w:eastAsia="zh-CN"/>
              </w:rPr>
              <w:t>1</w:t>
            </w:r>
            <w:r w:rsidRPr="00AC4F4E">
              <w:rPr>
                <w:rFonts w:eastAsia="SimSun"/>
                <w:sz w:val="16"/>
                <w:szCs w:val="16"/>
                <w:lang w:val="en-US"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3ACBCD" w14:textId="4C4525D0" w:rsidR="00CA25DD" w:rsidRDefault="00CA25DD" w:rsidP="00CA25DD">
            <w:pPr>
              <w:pStyle w:val="TAL"/>
              <w:keepNext w:val="0"/>
              <w:keepLines w:val="0"/>
              <w:rPr>
                <w:b/>
                <w:bCs/>
                <w:sz w:val="16"/>
                <w:szCs w:val="16"/>
                <w:lang w:val="en-US" w:eastAsia="zh-CN"/>
              </w:rPr>
            </w:pPr>
            <w:r w:rsidRPr="00AC4F4E">
              <w:rPr>
                <w:rFonts w:eastAsia="SimSun"/>
                <w:sz w:val="16"/>
                <w:szCs w:val="16"/>
                <w:lang w:val="en-US"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A950D3" w14:textId="13C8810B" w:rsidR="00CA25DD" w:rsidRPr="003F7263" w:rsidRDefault="00CA25DD" w:rsidP="00CA25DD">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48E8C9C" w14:textId="717C54D9" w:rsidR="00CA25DD" w:rsidRPr="003F7263" w:rsidRDefault="00CA25DD" w:rsidP="00CA25DD">
            <w:pPr>
              <w:pStyle w:val="TAC"/>
              <w:keepNext w:val="0"/>
              <w:keepLines w:val="0"/>
              <w:rPr>
                <w:rFonts w:cs="Arial"/>
                <w:sz w:val="16"/>
                <w:szCs w:val="16"/>
              </w:rPr>
            </w:pPr>
            <w:r>
              <w:rPr>
                <w:rFonts w:eastAsia="SimSun" w:cs="Arial"/>
                <w:sz w:val="16"/>
                <w:szCs w:val="16"/>
                <w:lang w:val="en-US"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B53456" w14:textId="628B4B38" w:rsidR="00CA25DD" w:rsidRPr="003F7263" w:rsidRDefault="00CA25DD" w:rsidP="00CA25DD">
            <w:pPr>
              <w:pStyle w:val="TAL"/>
              <w:keepNext w:val="0"/>
              <w:keepLines w:val="0"/>
              <w:rPr>
                <w:bCs/>
                <w:sz w:val="16"/>
                <w:szCs w:val="16"/>
              </w:rPr>
            </w:pPr>
            <w:r w:rsidRPr="00AC4F4E">
              <w:rPr>
                <w:sz w:val="16"/>
                <w:szCs w:val="16"/>
                <w:lang w:eastAsia="zh-CN"/>
              </w:rPr>
              <w:t>UEs supporting 5G Core and handover from 5G Core Network to 5G Core over non-3GPP Access Network</w:t>
            </w:r>
            <w:r w:rsidRPr="00AC4F4E">
              <w:rPr>
                <w:sz w:val="16"/>
                <w:szCs w:val="16"/>
              </w:rPr>
              <w:t xml:space="preserve"> and WLAN</w:t>
            </w:r>
          </w:p>
        </w:tc>
      </w:tr>
      <w:tr w:rsidR="00CA25DD" w:rsidRPr="003F7263" w14:paraId="278EF12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CA25DD" w:rsidRDefault="00CA25DD" w:rsidP="00CA25DD">
            <w:pPr>
              <w:pStyle w:val="TAL"/>
              <w:keepNext w:val="0"/>
              <w:keepLines w:val="0"/>
              <w:rPr>
                <w:b/>
                <w:bCs/>
                <w:sz w:val="16"/>
                <w:szCs w:val="16"/>
                <w:lang w:val="en-US" w:eastAsia="zh-CN"/>
              </w:rPr>
            </w:pPr>
            <w:r w:rsidRPr="002F0F47">
              <w:rPr>
                <w:rFonts w:eastAsia="SimSun"/>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CA25DD" w:rsidRDefault="00CA25DD" w:rsidP="00CA25DD">
            <w:pPr>
              <w:pStyle w:val="TAL"/>
              <w:keepNext w:val="0"/>
              <w:keepLines w:val="0"/>
              <w:rPr>
                <w:b/>
                <w:bCs/>
                <w:sz w:val="16"/>
                <w:szCs w:val="16"/>
                <w:lang w:val="en-US" w:eastAsia="zh-CN"/>
              </w:rPr>
            </w:pPr>
            <w:r w:rsidRPr="002F0F47">
              <w:rPr>
                <w:rFonts w:eastAsia="SimSun"/>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CA25DD" w:rsidRPr="003F7263" w:rsidRDefault="00CA25DD" w:rsidP="00CA25D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CA25DD" w:rsidRPr="003F7263" w:rsidRDefault="00CA25DD" w:rsidP="00CA25DD">
            <w:pPr>
              <w:pStyle w:val="TAC"/>
              <w:keepNext w:val="0"/>
              <w:keepLines w:val="0"/>
              <w:rPr>
                <w:rFonts w:cs="Arial"/>
                <w:sz w:val="16"/>
                <w:szCs w:val="16"/>
              </w:rPr>
            </w:pPr>
            <w:r>
              <w:rPr>
                <w:rFonts w:eastAsia="SimSun"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CA25DD" w:rsidRPr="003F7263" w:rsidRDefault="00CA25DD" w:rsidP="00CA25DD">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r w:rsidRPr="002F0F47">
              <w:rPr>
                <w:sz w:val="16"/>
                <w:szCs w:val="16"/>
                <w:lang w:eastAsia="zh-CN"/>
              </w:rPr>
              <w:t xml:space="preserve">5G Core Network </w:t>
            </w:r>
            <w:r w:rsidRPr="00CA25DD">
              <w:rPr>
                <w:sz w:val="16"/>
                <w:szCs w:val="16"/>
                <w:lang w:eastAsia="zh-CN"/>
              </w:rPr>
              <w:t>and WLAN</w:t>
            </w:r>
          </w:p>
        </w:tc>
      </w:tr>
      <w:tr w:rsidR="00CA25DD" w:rsidRPr="003F7263" w14:paraId="269EAF4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CA25DD" w:rsidRPr="002F0F47" w:rsidRDefault="00CA25DD" w:rsidP="00CA25DD">
            <w:pPr>
              <w:pStyle w:val="TAL"/>
              <w:keepNext w:val="0"/>
              <w:keepLines w:val="0"/>
              <w:rPr>
                <w:rFonts w:eastAsia="SimSun"/>
                <w:sz w:val="16"/>
                <w:szCs w:val="16"/>
                <w:lang w:val="en-US" w:eastAsia="zh-CN"/>
              </w:rPr>
            </w:pPr>
            <w:r w:rsidRPr="00AC4F4E">
              <w:rPr>
                <w:rFonts w:eastAsia="SimSun" w:hint="eastAsia"/>
                <w:sz w:val="16"/>
                <w:szCs w:val="16"/>
                <w:lang w:val="en-US" w:eastAsia="zh-CN"/>
              </w:rPr>
              <w:t>1</w:t>
            </w:r>
            <w:r w:rsidRPr="00AC4F4E">
              <w:rPr>
                <w:rFonts w:eastAsia="SimSun"/>
                <w:sz w:val="16"/>
                <w:szCs w:val="16"/>
                <w:lang w:val="en-US"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CA25DD" w:rsidRPr="002F0F47" w:rsidRDefault="00CA25DD" w:rsidP="00CA25DD">
            <w:pPr>
              <w:pStyle w:val="TAL"/>
              <w:keepNext w:val="0"/>
              <w:keepLines w:val="0"/>
              <w:rPr>
                <w:rFonts w:eastAsia="SimSun"/>
                <w:sz w:val="16"/>
                <w:szCs w:val="16"/>
                <w:lang w:val="en-US" w:eastAsia="zh-CN"/>
              </w:rPr>
            </w:pPr>
            <w:r w:rsidRPr="00AC4F4E">
              <w:rPr>
                <w:rFonts w:eastAsia="SimSun"/>
                <w:sz w:val="16"/>
                <w:szCs w:val="16"/>
                <w:lang w:val="en-US"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CA25DD" w:rsidRPr="002F0F47" w:rsidRDefault="00CA25DD" w:rsidP="00CA25DD">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CA25DD" w:rsidRDefault="00CA25DD" w:rsidP="00CA25DD">
            <w:pPr>
              <w:pStyle w:val="TAC"/>
              <w:keepNext w:val="0"/>
              <w:keepLines w:val="0"/>
              <w:rPr>
                <w:rFonts w:eastAsia="SimSun" w:cs="Arial"/>
                <w:sz w:val="16"/>
                <w:szCs w:val="16"/>
                <w:lang w:val="en-US" w:eastAsia="zh-CN"/>
              </w:rPr>
            </w:pPr>
            <w:r>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CA25DD" w:rsidRPr="002F0F47" w:rsidRDefault="00CA25DD" w:rsidP="00CA25DD">
            <w:pPr>
              <w:pStyle w:val="TAL"/>
              <w:keepNext w:val="0"/>
              <w:keepLines w:val="0"/>
              <w:rPr>
                <w:sz w:val="16"/>
                <w:szCs w:val="16"/>
                <w:lang w:eastAsia="zh-CN"/>
              </w:rPr>
            </w:pPr>
            <w:r w:rsidRPr="00AC4F4E">
              <w:rPr>
                <w:sz w:val="16"/>
                <w:szCs w:val="16"/>
                <w:lang w:eastAsia="zh-CN"/>
              </w:rPr>
              <w:t>UEs supporting 5G Core and handover from EPC Network to 5G Core over non-3GPP Access Network</w:t>
            </w:r>
            <w:r w:rsidRPr="00AC4F4E">
              <w:rPr>
                <w:sz w:val="16"/>
                <w:szCs w:val="16"/>
              </w:rPr>
              <w:t xml:space="preserve"> and WLAN</w:t>
            </w:r>
          </w:p>
        </w:tc>
      </w:tr>
      <w:tr w:rsidR="00CA25DD" w:rsidRPr="003F7263" w14:paraId="5D32F51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CA25DD" w:rsidRDefault="00CA25DD" w:rsidP="00CA25DD">
            <w:pPr>
              <w:pStyle w:val="TAL"/>
              <w:keepNext w:val="0"/>
              <w:keepLines w:val="0"/>
              <w:rPr>
                <w:b/>
                <w:bCs/>
                <w:sz w:val="16"/>
                <w:szCs w:val="16"/>
                <w:lang w:val="en-US" w:eastAsia="zh-CN"/>
              </w:rPr>
            </w:pPr>
            <w:r w:rsidRPr="002F0F47">
              <w:rPr>
                <w:rFonts w:eastAsia="SimSun" w:hint="eastAsia"/>
                <w:sz w:val="16"/>
                <w:szCs w:val="16"/>
                <w:lang w:val="en-US" w:eastAsia="zh-CN"/>
              </w:rPr>
              <w:t>1</w:t>
            </w:r>
            <w:r w:rsidRPr="002F0F47">
              <w:rPr>
                <w:rFonts w:eastAsia="SimSun"/>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CA25DD" w:rsidRDefault="00CA25DD" w:rsidP="00CA25DD">
            <w:pPr>
              <w:pStyle w:val="TAL"/>
              <w:keepNext w:val="0"/>
              <w:keepLines w:val="0"/>
              <w:rPr>
                <w:b/>
                <w:bCs/>
                <w:sz w:val="16"/>
                <w:szCs w:val="16"/>
                <w:lang w:val="en-US" w:eastAsia="zh-CN"/>
              </w:rPr>
            </w:pPr>
            <w:r w:rsidRPr="002F0F47">
              <w:rPr>
                <w:rFonts w:eastAsia="SimSun"/>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CA25DD" w:rsidRPr="003F7263" w:rsidRDefault="00CA25DD" w:rsidP="00CA25D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CA25DD" w:rsidRPr="003F7263" w:rsidRDefault="00CA25DD" w:rsidP="00CA25DD">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CA25DD" w:rsidRPr="003F7263" w:rsidRDefault="00CA25DD" w:rsidP="00CA25DD">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EPC </w:t>
            </w:r>
            <w:r w:rsidRPr="002F0F47">
              <w:rPr>
                <w:sz w:val="16"/>
                <w:szCs w:val="16"/>
                <w:lang w:eastAsia="zh-CN"/>
              </w:rPr>
              <w:t xml:space="preserve">Network </w:t>
            </w:r>
            <w:r w:rsidRPr="00CA25DD">
              <w:rPr>
                <w:sz w:val="16"/>
                <w:szCs w:val="16"/>
                <w:lang w:eastAsia="zh-CN"/>
              </w:rPr>
              <w:t>and WLAN</w:t>
            </w:r>
          </w:p>
        </w:tc>
      </w:tr>
      <w:tr w:rsidR="00CA25DD" w:rsidRPr="003F7263" w14:paraId="7DBD539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CC05F12" w14:textId="0A5D0D91" w:rsidR="00CA25DD" w:rsidRPr="003F7263" w:rsidRDefault="00CA25DD" w:rsidP="00CA25DD">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CA25DD" w:rsidRPr="003F7263" w:rsidRDefault="00CA25DD" w:rsidP="00CA25DD">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CA25DD" w:rsidRPr="003F7263" w:rsidRDefault="00CA25DD" w:rsidP="00CA25DD">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CA25DD" w:rsidRPr="003F7263" w:rsidRDefault="00CA25DD" w:rsidP="00CA25DD">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CA25DD" w:rsidRPr="003F7263" w:rsidRDefault="00CA25DD" w:rsidP="00CA25DD">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CA25DD" w:rsidRPr="003F7263" w14:paraId="7AF3514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E2C544B" w14:textId="231A8FEC" w:rsidR="00CA25DD" w:rsidRDefault="00CA25DD" w:rsidP="00CA25DD">
            <w:pPr>
              <w:pStyle w:val="TAL"/>
              <w:keepNext w:val="0"/>
              <w:keepLines w:val="0"/>
              <w:rPr>
                <w:rFonts w:eastAsia="SimSun"/>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CA25DD" w:rsidRDefault="00CA25DD" w:rsidP="00CA25DD">
            <w:pPr>
              <w:pStyle w:val="TAL"/>
              <w:keepNext w:val="0"/>
              <w:keepLines w:val="0"/>
              <w:rPr>
                <w:rFonts w:eastAsia="SimSun"/>
                <w:sz w:val="16"/>
                <w:szCs w:val="16"/>
                <w:lang w:val="en-US" w:eastAsia="zh-CN"/>
              </w:rPr>
            </w:pPr>
            <w:r>
              <w:rPr>
                <w:rFonts w:eastAsia="SimSun" w:hint="eastAsia"/>
                <w:sz w:val="16"/>
                <w:szCs w:val="16"/>
                <w:lang w:val="en-US"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CA25DD" w:rsidRDefault="00CA25DD" w:rsidP="00CA25DD">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CA25DD" w:rsidRDefault="00CA25DD" w:rsidP="00CA25DD">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CA25DD" w:rsidRDefault="00CA25DD" w:rsidP="00CA25DD">
            <w:pPr>
              <w:pStyle w:val="TAL"/>
              <w:keepNext w:val="0"/>
              <w:keepLines w:val="0"/>
              <w:rPr>
                <w:rFonts w:eastAsia="SimSun"/>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lang w:eastAsia="en-US"/>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33FBD414" w14:textId="77777777" w:rsidR="001B6B78" w:rsidRPr="003F7263" w:rsidRDefault="001B6B78" w:rsidP="001B6B78"/>
    <w:p w14:paraId="5F03D982" w14:textId="77777777" w:rsidR="001B6B78" w:rsidRPr="003F7263" w:rsidRDefault="001B6B78" w:rsidP="001B6B78">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F7263"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3F7263" w:rsidRDefault="001B6B78" w:rsidP="00325ACC">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3F7263" w:rsidRDefault="00C75E39" w:rsidP="00022CB7">
            <w:pPr>
              <w:pStyle w:val="TAH"/>
              <w:rPr>
                <w:szCs w:val="16"/>
              </w:rPr>
            </w:pPr>
            <w:r w:rsidRPr="003F7263">
              <w:t>Specific IXIT</w:t>
            </w:r>
          </w:p>
        </w:tc>
        <w:tc>
          <w:tcPr>
            <w:tcW w:w="1903" w:type="dxa"/>
            <w:tcBorders>
              <w:top w:val="single" w:sz="4" w:space="0" w:color="auto"/>
              <w:bottom w:val="single" w:sz="4" w:space="0" w:color="auto"/>
            </w:tcBorders>
          </w:tcPr>
          <w:p w14:paraId="3B294D08"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Release other RAT</w:t>
            </w:r>
          </w:p>
        </w:tc>
      </w:tr>
      <w:tr w:rsidR="001B6B78" w:rsidRPr="003F7263"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3F7263" w:rsidRDefault="001B6B78" w:rsidP="00370C7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3F7263" w:rsidRDefault="001B6B78" w:rsidP="00325ACC">
            <w:pPr>
              <w:spacing w:after="0"/>
              <w:jc w:val="center"/>
              <w:rPr>
                <w:rFonts w:ascii="Arial" w:hAnsi="Arial"/>
                <w:b/>
                <w:sz w:val="16"/>
                <w:szCs w:val="16"/>
              </w:rPr>
            </w:pPr>
          </w:p>
        </w:tc>
      </w:tr>
      <w:tr w:rsidR="001B6B78" w:rsidRPr="003F7263"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3F7263" w:rsidRDefault="001B6B78" w:rsidP="00325ACC">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3F7263" w:rsidRDefault="001B6B78" w:rsidP="00325ACC">
            <w:pPr>
              <w:spacing w:after="0"/>
              <w:jc w:val="center"/>
              <w:rPr>
                <w:rFonts w:ascii="Arial" w:hAnsi="Arial"/>
                <w:b/>
                <w:sz w:val="16"/>
                <w:szCs w:val="16"/>
              </w:rPr>
            </w:pPr>
          </w:p>
        </w:tc>
      </w:tr>
      <w:tr w:rsidR="001B6B78" w:rsidRPr="003F7263"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3F7263" w:rsidRDefault="001B6B78" w:rsidP="00325ACC">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3F7263"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3F7263"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DB7C1F" w:rsidRPr="003F7263"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3F7263" w:rsidRDefault="00DB7C1F" w:rsidP="00DB7C1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DB7C1F" w:rsidRPr="003F7263"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3F7263" w:rsidRDefault="00DB7C1F" w:rsidP="00DB7C1F">
            <w:pPr>
              <w:spacing w:after="0"/>
              <w:rPr>
                <w:rFonts w:ascii="Arial" w:hAnsi="Arial"/>
                <w:bCs/>
                <w:sz w:val="16"/>
                <w:szCs w:val="16"/>
              </w:rPr>
            </w:pPr>
            <w:r w:rsidRPr="003F7263">
              <w:rPr>
                <w:rFonts w:ascii="Arial" w:hAnsi="Arial"/>
                <w:bCs/>
                <w:sz w:val="16"/>
                <w:szCs w:val="16"/>
              </w:rPr>
              <w:lastRenderedPageBreak/>
              <w:t>11.1.9</w:t>
            </w:r>
          </w:p>
        </w:tc>
        <w:tc>
          <w:tcPr>
            <w:tcW w:w="2340" w:type="dxa"/>
            <w:tcBorders>
              <w:top w:val="single" w:sz="4" w:space="0" w:color="auto"/>
              <w:bottom w:val="single" w:sz="4" w:space="0" w:color="auto"/>
            </w:tcBorders>
            <w:shd w:val="clear" w:color="auto" w:fill="auto"/>
          </w:tcPr>
          <w:p w14:paraId="4B443A00"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4838FC" w:rsidRPr="003F7263"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3F7263" w:rsidRDefault="00DB7C1F" w:rsidP="00DB7C1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3F7263" w:rsidRDefault="00DB7C1F" w:rsidP="00DB7C1F">
            <w:pPr>
              <w:spacing w:after="0"/>
              <w:jc w:val="center"/>
              <w:rPr>
                <w:rFonts w:ascii="Arial" w:hAnsi="Arial"/>
                <w:sz w:val="16"/>
                <w:szCs w:val="16"/>
              </w:rPr>
            </w:pPr>
          </w:p>
        </w:tc>
      </w:tr>
      <w:tr w:rsidR="00DB7C1F" w:rsidRPr="003F7263"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3F7263" w:rsidRDefault="00DB7C1F" w:rsidP="00DB7C1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3F7263" w:rsidRDefault="00DB7C1F" w:rsidP="00DB7C1F">
            <w:pPr>
              <w:spacing w:after="0"/>
              <w:jc w:val="center"/>
              <w:rPr>
                <w:rFonts w:ascii="Arial" w:hAnsi="Arial"/>
                <w:sz w:val="16"/>
                <w:szCs w:val="16"/>
              </w:rPr>
            </w:pPr>
            <w:r w:rsidRPr="003F7263">
              <w:rPr>
                <w:rFonts w:ascii="Arial" w:hAnsi="Arial"/>
                <w:sz w:val="16"/>
                <w:szCs w:val="16"/>
              </w:rPr>
              <w:t>Rel-16 UTRA</w:t>
            </w:r>
          </w:p>
        </w:tc>
      </w:tr>
      <w:tr w:rsidR="00022CB7" w:rsidRPr="003F7263"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3F7263" w:rsidRDefault="00022CB7" w:rsidP="00DD0B23">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3F7263"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3F7263"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3F7263"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3F7263" w:rsidRDefault="00022CB7" w:rsidP="00DD0B23">
            <w:pPr>
              <w:spacing w:after="0"/>
              <w:jc w:val="center"/>
              <w:rPr>
                <w:rFonts w:ascii="Arial" w:hAnsi="Arial"/>
                <w:b/>
                <w:sz w:val="16"/>
                <w:szCs w:val="16"/>
              </w:rPr>
            </w:pPr>
          </w:p>
        </w:tc>
      </w:tr>
      <w:tr w:rsidR="00022CB7" w:rsidRPr="003F7263"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3F7263" w:rsidRDefault="00022CB7" w:rsidP="00022CB7">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3F7263" w:rsidRDefault="00022CB7" w:rsidP="00022CB7">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3F7263" w:rsidRDefault="00022CB7" w:rsidP="00022CB7">
            <w:pPr>
              <w:spacing w:after="0"/>
              <w:jc w:val="center"/>
              <w:rPr>
                <w:rFonts w:ascii="Arial" w:hAnsi="Arial"/>
                <w:sz w:val="16"/>
                <w:szCs w:val="16"/>
              </w:rPr>
            </w:pPr>
          </w:p>
        </w:tc>
      </w:tr>
      <w:tr w:rsidR="00022CB7" w:rsidRPr="003F7263"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3F7263" w:rsidRDefault="00022CB7" w:rsidP="00022CB7">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3F7263" w:rsidRDefault="00022CB7" w:rsidP="00022CB7">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3F7263" w:rsidRDefault="00022CB7" w:rsidP="00022CB7">
            <w:pPr>
              <w:spacing w:after="0"/>
              <w:jc w:val="center"/>
              <w:rPr>
                <w:rFonts w:ascii="Arial" w:hAnsi="Arial"/>
                <w:sz w:val="16"/>
                <w:szCs w:val="16"/>
              </w:rPr>
            </w:pPr>
          </w:p>
        </w:tc>
      </w:tr>
      <w:tr w:rsidR="006A45AE" w:rsidRPr="00092A71"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092A71" w:rsidRDefault="006A45AE" w:rsidP="00A73C9A">
            <w:pPr>
              <w:rPr>
                <w:rFonts w:ascii="Arial" w:hAnsi="Arial"/>
                <w:sz w:val="16"/>
              </w:rPr>
            </w:pPr>
            <w:r w:rsidRPr="00092A71">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092A71" w:rsidRDefault="006A45AE" w:rsidP="00A73C9A">
            <w:pPr>
              <w:jc w:val="center"/>
              <w:rPr>
                <w:rFonts w:ascii="Arial" w:hAnsi="Arial"/>
                <w:sz w:val="16"/>
              </w:rPr>
            </w:pPr>
            <w:r w:rsidRPr="00092A71">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092A71"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092A71"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092A71" w:rsidRDefault="006A45AE" w:rsidP="00A73C9A">
            <w:pPr>
              <w:jc w:val="center"/>
              <w:rPr>
                <w:rFonts w:ascii="Arial" w:hAnsi="Arial"/>
                <w:sz w:val="16"/>
                <w:szCs w:val="16"/>
              </w:rPr>
            </w:pPr>
          </w:p>
        </w:tc>
      </w:tr>
      <w:tr w:rsidR="00022CB7" w:rsidRPr="003F7263"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3F7263" w:rsidRDefault="00022CB7" w:rsidP="00022CB7">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3F7263" w:rsidRDefault="00022CB7" w:rsidP="00022CB7">
            <w:pPr>
              <w:spacing w:after="0"/>
              <w:jc w:val="center"/>
              <w:rPr>
                <w:rFonts w:ascii="Arial" w:hAnsi="Arial"/>
                <w:b/>
                <w:sz w:val="16"/>
                <w:szCs w:val="16"/>
              </w:rPr>
            </w:pPr>
          </w:p>
        </w:tc>
      </w:tr>
      <w:tr w:rsidR="00022CB7" w:rsidRPr="003F7263"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3F7263" w:rsidRDefault="00022CB7" w:rsidP="00022CB7">
            <w:pPr>
              <w:spacing w:after="0"/>
              <w:rPr>
                <w:rFonts w:ascii="Arial" w:hAnsi="Arial"/>
                <w:bCs/>
                <w:sz w:val="16"/>
                <w:szCs w:val="16"/>
              </w:rPr>
            </w:pPr>
            <w:r w:rsidRPr="003F7263">
              <w:rPr>
                <w:rFonts w:ascii="Arial" w:hAnsi="Arial"/>
                <w:sz w:val="16"/>
              </w:rPr>
              <w:t>11.4.10</w:t>
            </w:r>
            <w:r w:rsidR="00605F7E" w:rsidRPr="001D7D57">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022CB7" w:rsidRPr="003F7263"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3F7263" w:rsidRDefault="00022CB7" w:rsidP="00022CB7">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4838FC" w:rsidRPr="003F7263"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3F7263" w:rsidRDefault="0075046B" w:rsidP="0075046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3F7263"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3F7263" w:rsidRDefault="0075046B" w:rsidP="0075046B">
            <w:pPr>
              <w:spacing w:after="0"/>
              <w:jc w:val="center"/>
              <w:rPr>
                <w:rFonts w:ascii="Arial" w:hAnsi="Arial"/>
                <w:sz w:val="16"/>
                <w:szCs w:val="16"/>
              </w:rPr>
            </w:pPr>
          </w:p>
        </w:tc>
      </w:tr>
      <w:tr w:rsidR="0075046B" w:rsidRPr="003F7263"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3F7263" w:rsidRDefault="0075046B" w:rsidP="0075046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75046B" w:rsidRPr="003F7263"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3F7263" w:rsidRDefault="0075046B" w:rsidP="0075046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EF47D5" w:rsidRPr="003F7263"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3F7263" w:rsidRDefault="00EF47D5" w:rsidP="00EF47D5">
            <w:pPr>
              <w:spacing w:after="0"/>
              <w:rPr>
                <w:rFonts w:ascii="Arial" w:hAnsi="Arial"/>
                <w:sz w:val="16"/>
              </w:rPr>
            </w:pPr>
            <w:r>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3F7263" w:rsidRDefault="00EF47D5" w:rsidP="00EF47D5">
            <w:pPr>
              <w:spacing w:after="0"/>
              <w:rPr>
                <w:rFonts w:ascii="Arial" w:hAnsi="Arial"/>
                <w:sz w:val="16"/>
              </w:rPr>
            </w:pPr>
            <w:r>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3F7263" w:rsidRDefault="00EF47D5" w:rsidP="00EF47D5">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3F7263" w:rsidRDefault="00EF47D5" w:rsidP="00EF47D5">
            <w:pPr>
              <w:spacing w:after="0"/>
              <w:jc w:val="center"/>
              <w:rPr>
                <w:rFonts w:ascii="Arial" w:hAnsi="Arial"/>
                <w:sz w:val="16"/>
                <w:szCs w:val="16"/>
              </w:rPr>
            </w:pPr>
          </w:p>
        </w:tc>
      </w:tr>
      <w:tr w:rsidR="00EF47D5" w:rsidRPr="003F7263"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3F7263" w:rsidRDefault="00EF47D5" w:rsidP="00EF47D5">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589854A4"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3F7263" w:rsidRDefault="00EF47D5" w:rsidP="00EF47D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0501307" w14:textId="77777777" w:rsidR="00EF47D5" w:rsidRPr="003F7263" w:rsidRDefault="00EF47D5" w:rsidP="00EF47D5">
            <w:pPr>
              <w:spacing w:after="0"/>
              <w:jc w:val="center"/>
              <w:rPr>
                <w:rFonts w:ascii="Arial" w:hAnsi="Arial"/>
                <w:sz w:val="16"/>
                <w:szCs w:val="16"/>
              </w:rPr>
            </w:pPr>
          </w:p>
        </w:tc>
      </w:tr>
      <w:tr w:rsidR="00EF47D5" w:rsidRPr="003F7263"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3F7263" w:rsidRDefault="00EF47D5" w:rsidP="00EF47D5">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71C43CA"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3F7263"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3F7263" w:rsidRDefault="00EF47D5" w:rsidP="00EF47D5">
            <w:pPr>
              <w:spacing w:after="0"/>
              <w:jc w:val="center"/>
              <w:rPr>
                <w:rFonts w:ascii="Arial" w:hAnsi="Arial"/>
                <w:sz w:val="16"/>
                <w:szCs w:val="16"/>
              </w:rPr>
            </w:pPr>
            <w:r>
              <w:rPr>
                <w:rFonts w:ascii="Arial" w:hAnsi="Arial"/>
                <w:sz w:val="16"/>
                <w:szCs w:val="16"/>
                <w:lang w:val="en-US"/>
              </w:rPr>
              <w:t>Rel-16 UTRA</w:t>
            </w:r>
          </w:p>
        </w:tc>
      </w:tr>
      <w:tr w:rsidR="004E4157" w:rsidRPr="003F7263"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Default="004E4157" w:rsidP="004E4157">
            <w:pPr>
              <w:spacing w:after="0"/>
              <w:rPr>
                <w:rFonts w:ascii="Arial" w:hAnsi="Arial"/>
                <w:sz w:val="16"/>
                <w:lang w:val="en-US"/>
              </w:rPr>
            </w:pPr>
            <w:r>
              <w:rPr>
                <w:rFonts w:ascii="Arial" w:hAnsi="Arial"/>
                <w:sz w:val="16"/>
                <w:lang w:val="en-US"/>
              </w:rPr>
              <w:t>11.5.8</w:t>
            </w:r>
          </w:p>
        </w:tc>
        <w:tc>
          <w:tcPr>
            <w:tcW w:w="2340" w:type="dxa"/>
            <w:tcBorders>
              <w:top w:val="single" w:sz="4" w:space="0" w:color="auto"/>
              <w:bottom w:val="single" w:sz="4" w:space="0" w:color="auto"/>
            </w:tcBorders>
            <w:shd w:val="clear" w:color="auto" w:fill="auto"/>
          </w:tcPr>
          <w:p w14:paraId="15CAF043"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3F7263" w:rsidRDefault="004E4157" w:rsidP="004E4157">
            <w:pPr>
              <w:spacing w:after="0"/>
              <w:jc w:val="center"/>
              <w:rPr>
                <w:rFonts w:ascii="Arial" w:hAnsi="Arial"/>
                <w:sz w:val="16"/>
                <w:szCs w:val="16"/>
                <w:lang w:eastAsia="zh-CN"/>
              </w:rPr>
            </w:pPr>
            <w:r w:rsidRPr="00BA5F6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3F7263" w:rsidRDefault="004E4157" w:rsidP="004E4157">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Default="004E4157" w:rsidP="004E4157">
            <w:pPr>
              <w:spacing w:after="0"/>
              <w:jc w:val="center"/>
              <w:rPr>
                <w:rFonts w:ascii="Arial" w:hAnsi="Arial"/>
                <w:sz w:val="16"/>
                <w:szCs w:val="16"/>
                <w:lang w:val="en-US"/>
              </w:rPr>
            </w:pPr>
            <w:r>
              <w:rPr>
                <w:rFonts w:ascii="Arial" w:hAnsi="Arial"/>
                <w:sz w:val="16"/>
                <w:szCs w:val="16"/>
                <w:lang w:val="en-US"/>
              </w:rPr>
              <w:t>Rel-9 UTRA</w:t>
            </w:r>
          </w:p>
        </w:tc>
      </w:tr>
      <w:tr w:rsidR="004E4157" w:rsidRPr="003F7263"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3F7263" w:rsidRDefault="004E4157" w:rsidP="004E4157">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41ABEC6C"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3F7263" w:rsidRDefault="004E4157" w:rsidP="004E4157">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E556BE1" w14:textId="1DAE72FF"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3F7263" w:rsidRDefault="004E4157" w:rsidP="004E4157">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44F129E7"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3F7263" w:rsidRDefault="004E4157" w:rsidP="004E4157">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3B3BBE9" w14:textId="487E60ED"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3F7263" w:rsidRDefault="004E4157" w:rsidP="004E4157">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1B8540D7"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3F7263" w:rsidRDefault="004E4157" w:rsidP="004E4157">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2434F17" w14:textId="33593818"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Default="004E4157" w:rsidP="004E4157">
            <w:pPr>
              <w:spacing w:after="0"/>
              <w:rPr>
                <w:rFonts w:ascii="Arial" w:hAnsi="Arial"/>
                <w:sz w:val="16"/>
                <w:lang w:val="en-US"/>
              </w:rPr>
            </w:pPr>
            <w:r>
              <w:rPr>
                <w:rFonts w:ascii="Arial" w:hAnsi="Arial"/>
                <w:sz w:val="16"/>
                <w:lang w:val="en-US"/>
              </w:rPr>
              <w:t>11.5.12</w:t>
            </w:r>
          </w:p>
        </w:tc>
        <w:tc>
          <w:tcPr>
            <w:tcW w:w="2340" w:type="dxa"/>
            <w:tcBorders>
              <w:top w:val="single" w:sz="4" w:space="0" w:color="auto"/>
              <w:bottom w:val="single" w:sz="4" w:space="0" w:color="auto"/>
            </w:tcBorders>
            <w:shd w:val="clear" w:color="auto" w:fill="auto"/>
          </w:tcPr>
          <w:p w14:paraId="6DD3F213"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3F7263"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Default="004E4157" w:rsidP="004E4157">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3F7263" w:rsidRDefault="004E4157" w:rsidP="004E4157">
            <w:pPr>
              <w:spacing w:after="0"/>
              <w:jc w:val="center"/>
              <w:rPr>
                <w:rFonts w:ascii="Arial" w:hAnsi="Arial"/>
                <w:sz w:val="16"/>
                <w:szCs w:val="16"/>
              </w:rPr>
            </w:pPr>
            <w:r w:rsidRPr="003F7263">
              <w:rPr>
                <w:rFonts w:ascii="Arial" w:hAnsi="Arial"/>
                <w:sz w:val="16"/>
                <w:szCs w:val="16"/>
              </w:rPr>
              <w:t>Rel-15 E-UTRA</w:t>
            </w:r>
          </w:p>
        </w:tc>
      </w:tr>
      <w:tr w:rsidR="004E4157" w:rsidRPr="003F7263"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3F7263" w:rsidRDefault="004E4157" w:rsidP="004E4157">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53EF6254"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3F7263" w:rsidRDefault="004E4157" w:rsidP="004E4157">
            <w:pPr>
              <w:spacing w:after="0"/>
              <w:jc w:val="center"/>
              <w:rPr>
                <w:rFonts w:ascii="Arial" w:hAnsi="Arial"/>
                <w:sz w:val="16"/>
                <w:szCs w:val="16"/>
                <w:lang w:eastAsia="zh-CN"/>
              </w:rPr>
            </w:pPr>
            <w:r w:rsidRPr="00B078A1">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9E50BD4" w14:textId="5ADE8179" w:rsidR="004E4157" w:rsidRPr="003F7263" w:rsidRDefault="004E4157" w:rsidP="004E4157">
            <w:pPr>
              <w:spacing w:after="0"/>
              <w:jc w:val="center"/>
              <w:rPr>
                <w:rFonts w:ascii="Arial" w:hAnsi="Arial"/>
                <w:sz w:val="16"/>
                <w:szCs w:val="16"/>
              </w:rPr>
            </w:pPr>
            <w:r w:rsidRPr="00A5493F">
              <w:rPr>
                <w:rFonts w:ascii="Arial" w:hAnsi="Arial"/>
                <w:sz w:val="16"/>
                <w:szCs w:val="16"/>
                <w:lang w:val="en-US"/>
              </w:rPr>
              <w:t>Rel-9 UTRA</w:t>
            </w:r>
          </w:p>
        </w:tc>
      </w:tr>
      <w:tr w:rsidR="004E4157" w:rsidRPr="003F7263"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Default="004E4157" w:rsidP="004E4157">
            <w:pPr>
              <w:spacing w:after="0"/>
              <w:rPr>
                <w:rFonts w:ascii="Arial" w:hAnsi="Arial"/>
                <w:sz w:val="16"/>
                <w:lang w:val="en-US"/>
              </w:rPr>
            </w:pPr>
            <w:r>
              <w:rPr>
                <w:rFonts w:ascii="Arial" w:hAnsi="Arial"/>
                <w:sz w:val="16"/>
                <w:lang w:val="en-US"/>
              </w:rPr>
              <w:t>11.5.14</w:t>
            </w:r>
          </w:p>
        </w:tc>
        <w:tc>
          <w:tcPr>
            <w:tcW w:w="2340" w:type="dxa"/>
            <w:tcBorders>
              <w:top w:val="single" w:sz="4" w:space="0" w:color="auto"/>
              <w:bottom w:val="single" w:sz="4" w:space="0" w:color="auto"/>
            </w:tcBorders>
            <w:shd w:val="clear" w:color="auto" w:fill="auto"/>
          </w:tcPr>
          <w:p w14:paraId="3A8D3439"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3F7263" w:rsidRDefault="004E4157" w:rsidP="004E4157">
            <w:pPr>
              <w:spacing w:after="0"/>
              <w:jc w:val="center"/>
              <w:rPr>
                <w:rFonts w:ascii="Arial" w:hAnsi="Arial"/>
                <w:sz w:val="16"/>
                <w:szCs w:val="16"/>
                <w:lang w:eastAsia="zh-CN"/>
              </w:rPr>
            </w:pPr>
            <w:r w:rsidRPr="00B078A1">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Default="004E4157" w:rsidP="004E4157">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3F7263" w:rsidRDefault="004E4157" w:rsidP="004E4157">
            <w:pPr>
              <w:spacing w:after="0"/>
              <w:jc w:val="center"/>
              <w:rPr>
                <w:rFonts w:ascii="Arial" w:hAnsi="Arial"/>
                <w:sz w:val="16"/>
                <w:szCs w:val="16"/>
              </w:rPr>
            </w:pPr>
            <w:r w:rsidRPr="00A5493F">
              <w:rPr>
                <w:rFonts w:ascii="Arial" w:hAnsi="Arial"/>
                <w:sz w:val="16"/>
                <w:szCs w:val="16"/>
                <w:lang w:val="en-US"/>
              </w:rPr>
              <w:t>Rel-9 UTRA</w:t>
            </w:r>
          </w:p>
        </w:tc>
      </w:tr>
      <w:tr w:rsidR="00EF47D5" w:rsidRPr="003F7263"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3F7263" w:rsidRDefault="00EF47D5" w:rsidP="00EF47D5">
            <w:pPr>
              <w:pStyle w:val="TAN"/>
            </w:pPr>
            <w:r w:rsidRPr="003F7263">
              <w:t>Note 1:</w:t>
            </w:r>
            <w:r w:rsidRPr="003F7263">
              <w:tab/>
              <w:t>This test case can optionally be executed from Release 15 onwards.</w:t>
            </w:r>
          </w:p>
        </w:tc>
      </w:tr>
    </w:tbl>
    <w:p w14:paraId="7EFE5483" w14:textId="77777777" w:rsidR="00095F02" w:rsidRPr="003F7263" w:rsidRDefault="00095F02" w:rsidP="00095F02"/>
    <w:p w14:paraId="7DFD1C93" w14:textId="77777777" w:rsidR="00095F02" w:rsidRPr="003F7263" w:rsidRDefault="00095F02" w:rsidP="00095F02">
      <w:pPr>
        <w:pStyle w:val="TH"/>
      </w:pPr>
      <w:r w:rsidRPr="003F7263">
        <w:t>Table 4.1-6a: Applicability of Protocol conformance NR sidelink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095F02" w:rsidRPr="003F7263" w14:paraId="4BE39A8A" w14:textId="77777777" w:rsidTr="005E1E8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23E1E53" w14:textId="77777777" w:rsidR="00095F02" w:rsidRPr="003F7263" w:rsidRDefault="00095F02">
            <w:pPr>
              <w:pStyle w:val="TAH"/>
              <w:keepNext w:val="0"/>
              <w:keepLines w:val="0"/>
              <w:rPr>
                <w:sz w:val="16"/>
                <w:szCs w:val="16"/>
              </w:rPr>
            </w:pPr>
            <w:r w:rsidRPr="003F7263">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541E37C8" w14:textId="77777777" w:rsidR="00095F02" w:rsidRPr="003F7263" w:rsidRDefault="00095F02">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64EE792" w14:textId="77777777" w:rsidR="00095F02" w:rsidRPr="003F7263" w:rsidRDefault="00095F02">
            <w:pPr>
              <w:pStyle w:val="TAH"/>
              <w:keepNext w:val="0"/>
              <w:keepLines w:val="0"/>
              <w:rPr>
                <w:sz w:val="16"/>
                <w:szCs w:val="16"/>
              </w:rPr>
            </w:pPr>
            <w:r w:rsidRPr="003F7263">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3C16A5CE" w14:textId="77777777" w:rsidR="00095F02" w:rsidRPr="003F7263" w:rsidRDefault="00095F02">
            <w:pPr>
              <w:pStyle w:val="TAH"/>
              <w:keepNext w:val="0"/>
              <w:keepLines w:val="0"/>
              <w:rPr>
                <w:sz w:val="16"/>
                <w:szCs w:val="16"/>
              </w:rPr>
            </w:pPr>
            <w:r w:rsidRPr="003F7263">
              <w:rPr>
                <w:sz w:val="16"/>
                <w:szCs w:val="16"/>
              </w:rPr>
              <w:t>Applicability</w:t>
            </w:r>
          </w:p>
        </w:tc>
      </w:tr>
      <w:tr w:rsidR="00095F02" w:rsidRPr="003F7263" w14:paraId="64FF4508" w14:textId="77777777" w:rsidTr="005E1E8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5AC7DA4" w14:textId="77777777" w:rsidR="00095F02" w:rsidRPr="003F7263" w:rsidRDefault="00095F02">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755CF0CA" w14:textId="77777777" w:rsidR="00095F02" w:rsidRPr="003F7263" w:rsidRDefault="00095F0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98E6B19" w14:textId="77777777" w:rsidR="00095F02" w:rsidRPr="003F7263" w:rsidRDefault="00095F02">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37AF5F58" w14:textId="77777777" w:rsidR="00095F02" w:rsidRPr="003F7263" w:rsidRDefault="00095F02">
            <w:pPr>
              <w:pStyle w:val="TAH"/>
              <w:keepNext w:val="0"/>
              <w:keepLines w:val="0"/>
              <w:rPr>
                <w:sz w:val="16"/>
                <w:szCs w:val="16"/>
              </w:rPr>
            </w:pPr>
            <w:r w:rsidRPr="003F7263">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5DE994D3" w14:textId="77777777" w:rsidR="00095F02" w:rsidRPr="003F7263" w:rsidRDefault="00095F02">
            <w:pPr>
              <w:pStyle w:val="TAH"/>
              <w:keepNext w:val="0"/>
              <w:keepLines w:val="0"/>
              <w:rPr>
                <w:sz w:val="16"/>
                <w:szCs w:val="16"/>
              </w:rPr>
            </w:pPr>
            <w:r w:rsidRPr="003F7263">
              <w:rPr>
                <w:sz w:val="16"/>
                <w:szCs w:val="16"/>
              </w:rPr>
              <w:t>Comment</w:t>
            </w:r>
          </w:p>
        </w:tc>
      </w:tr>
      <w:tr w:rsidR="00095F02" w:rsidRPr="003F7263" w14:paraId="0E9CC208" w14:textId="77777777" w:rsidTr="005E1E8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3F7263" w:rsidRDefault="00095F02">
            <w:pPr>
              <w:pStyle w:val="TAL"/>
              <w:keepNext w:val="0"/>
              <w:keepLines w:val="0"/>
              <w:rPr>
                <w:rFonts w:cs="Arial"/>
                <w:b/>
                <w:bCs/>
                <w:sz w:val="16"/>
                <w:szCs w:val="16"/>
              </w:rPr>
            </w:pPr>
            <w:r w:rsidRPr="003F7263">
              <w:rPr>
                <w:rFonts w:cs="Arial"/>
                <w:b/>
                <w:bCs/>
                <w:sz w:val="16"/>
                <w:szCs w:val="16"/>
              </w:rPr>
              <w:t>12</w:t>
            </w:r>
          </w:p>
        </w:tc>
        <w:tc>
          <w:tcPr>
            <w:tcW w:w="3510" w:type="dxa"/>
            <w:gridSpan w:val="2"/>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3F7263" w:rsidRDefault="00095F02">
            <w:pPr>
              <w:pStyle w:val="TAL"/>
              <w:keepNext w:val="0"/>
              <w:keepLines w:val="0"/>
              <w:rPr>
                <w:rFonts w:cs="Arial"/>
                <w:b/>
                <w:bCs/>
                <w:sz w:val="16"/>
                <w:szCs w:val="16"/>
              </w:rPr>
            </w:pPr>
            <w:r w:rsidRPr="003F7263">
              <w:rPr>
                <w:rFonts w:cs="Arial"/>
                <w:b/>
                <w:bCs/>
                <w:sz w:val="16"/>
                <w:szCs w:val="16"/>
              </w:rPr>
              <w:t xml:space="preserve">NR </w:t>
            </w:r>
            <w:r w:rsidR="008F2345" w:rsidRPr="003F7263">
              <w:rPr>
                <w:rFonts w:cs="Arial"/>
                <w:b/>
                <w:bCs/>
                <w:sz w:val="16"/>
                <w:szCs w:val="16"/>
              </w:rPr>
              <w:t>s</w:t>
            </w:r>
            <w:r w:rsidRPr="003F7263">
              <w:rPr>
                <w:rFonts w:cs="Arial"/>
                <w:b/>
                <w:bCs/>
                <w:sz w:val="16"/>
                <w:szCs w:val="16"/>
              </w:rPr>
              <w:t>idelink</w:t>
            </w:r>
          </w:p>
        </w:tc>
        <w:tc>
          <w:tcPr>
            <w:tcW w:w="811" w:type="dxa"/>
            <w:gridSpan w:val="2"/>
            <w:tcBorders>
              <w:top w:val="nil"/>
              <w:left w:val="single" w:sz="4" w:space="0" w:color="auto"/>
              <w:bottom w:val="single" w:sz="4" w:space="0" w:color="auto"/>
              <w:right w:val="single" w:sz="4" w:space="0" w:color="auto"/>
            </w:tcBorders>
            <w:shd w:val="clear" w:color="auto" w:fill="D9D9D9"/>
          </w:tcPr>
          <w:p w14:paraId="7241912C" w14:textId="77777777" w:rsidR="00095F02" w:rsidRPr="003F7263" w:rsidRDefault="00095F02">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3F7263" w:rsidRDefault="00095F02">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3F7263" w:rsidRDefault="00095F02">
            <w:pPr>
              <w:pStyle w:val="TAH"/>
              <w:keepNext w:val="0"/>
              <w:keepLines w:val="0"/>
              <w:rPr>
                <w:sz w:val="16"/>
                <w:szCs w:val="16"/>
              </w:rPr>
            </w:pPr>
          </w:p>
        </w:tc>
      </w:tr>
      <w:tr w:rsidR="00095F02" w:rsidRPr="003F7263" w14:paraId="521D110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3F7263" w:rsidRDefault="00095F02">
            <w:pPr>
              <w:pStyle w:val="TAL"/>
              <w:keepNext w:val="0"/>
              <w:keepLines w:val="0"/>
              <w:rPr>
                <w:rFonts w:cs="Arial"/>
                <w:b/>
                <w:bCs/>
                <w:sz w:val="16"/>
                <w:szCs w:val="16"/>
              </w:rPr>
            </w:pPr>
            <w:r w:rsidRPr="003F7263">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3F7263" w:rsidRDefault="00095F02">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3F7263" w:rsidRDefault="00095F02">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3F7263" w:rsidRDefault="00095F02">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3F7263" w:rsidRDefault="00095F02">
            <w:pPr>
              <w:pStyle w:val="TAL"/>
              <w:keepNext w:val="0"/>
              <w:keepLines w:val="0"/>
              <w:rPr>
                <w:rFonts w:cs="Arial"/>
                <w:sz w:val="16"/>
                <w:szCs w:val="16"/>
              </w:rPr>
            </w:pPr>
          </w:p>
        </w:tc>
      </w:tr>
      <w:tr w:rsidR="002A0B29" w:rsidRPr="003F7263" w14:paraId="5A71A74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3F7263" w:rsidRDefault="002A0B29" w:rsidP="002A0B29">
            <w:pPr>
              <w:pStyle w:val="TAL"/>
              <w:keepNext w:val="0"/>
              <w:keepLines w:val="0"/>
              <w:rPr>
                <w:rFonts w:cs="Arial"/>
                <w:b/>
                <w:bCs/>
                <w:sz w:val="16"/>
                <w:szCs w:val="16"/>
              </w:rPr>
            </w:pPr>
            <w:r w:rsidRPr="003F7263">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3F7263" w:rsidRDefault="002A0B29" w:rsidP="002A0B29">
            <w:pPr>
              <w:pStyle w:val="TAL"/>
              <w:rPr>
                <w:rFonts w:cs="Arial"/>
                <w:b/>
                <w:bCs/>
                <w:sz w:val="16"/>
                <w:szCs w:val="16"/>
              </w:rPr>
            </w:pPr>
            <w:r w:rsidRPr="003F7263">
              <w:rPr>
                <w:rFonts w:cs="Arial"/>
                <w:b/>
                <w:bCs/>
                <w:sz w:val="16"/>
                <w:szCs w:val="16"/>
              </w:rPr>
              <w:t>PC5-only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3F7263" w:rsidRDefault="002A0B29" w:rsidP="002A0B29">
            <w:pPr>
              <w:pStyle w:val="TAL"/>
              <w:keepNext w:val="0"/>
              <w:keepLines w:val="0"/>
              <w:rPr>
                <w:rFonts w:cs="Arial"/>
                <w:sz w:val="16"/>
                <w:szCs w:val="16"/>
              </w:rPr>
            </w:pPr>
          </w:p>
        </w:tc>
      </w:tr>
      <w:tr w:rsidR="004838FC" w:rsidRPr="003F7263" w14:paraId="5EF13B59"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3F7263" w:rsidRDefault="002A0B29" w:rsidP="002A0B29">
            <w:pPr>
              <w:pStyle w:val="TAL"/>
              <w:keepNext w:val="0"/>
              <w:keepLines w:val="0"/>
              <w:rPr>
                <w:rFonts w:cs="Arial"/>
                <w:b/>
                <w:bCs/>
                <w:sz w:val="16"/>
                <w:szCs w:val="16"/>
              </w:rPr>
            </w:pPr>
            <w:r w:rsidRPr="003F7263">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3F7263" w:rsidRDefault="002A0B29" w:rsidP="002A0B29">
            <w:pPr>
              <w:pStyle w:val="TAL"/>
              <w:rPr>
                <w:rFonts w:cs="Arial"/>
                <w:b/>
                <w:bCs/>
                <w:sz w:val="16"/>
                <w:szCs w:val="16"/>
              </w:rPr>
            </w:pPr>
            <w:r w:rsidRPr="003F7263">
              <w:rPr>
                <w:rFonts w:cs="Arial"/>
                <w:bCs/>
                <w:sz w:val="16"/>
                <w:szCs w:val="16"/>
              </w:rPr>
              <w:t>PC5-only operation / Sidelink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w:t>
            </w:r>
          </w:p>
        </w:tc>
      </w:tr>
      <w:tr w:rsidR="0018556C" w:rsidRPr="00BD4356" w14:paraId="483FBD05"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409E79F" w14:textId="77777777" w:rsidR="0018556C" w:rsidRPr="00BD4356" w:rsidRDefault="0018556C" w:rsidP="00032DEE">
            <w:pPr>
              <w:pStyle w:val="TAL"/>
              <w:keepNext w:val="0"/>
              <w:keepLines w:val="0"/>
              <w:rPr>
                <w:rFonts w:cs="Arial"/>
                <w:b/>
                <w:bCs/>
                <w:sz w:val="16"/>
                <w:szCs w:val="16"/>
              </w:rPr>
            </w:pPr>
            <w:r w:rsidRPr="00BD4356">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B07863F" w14:textId="77777777" w:rsidR="0018556C" w:rsidRPr="00BD4356" w:rsidRDefault="0018556C" w:rsidP="00032DEE">
            <w:pPr>
              <w:pStyle w:val="TAL"/>
              <w:rPr>
                <w:rFonts w:cs="Arial"/>
                <w:b/>
                <w:bCs/>
                <w:sz w:val="16"/>
                <w:szCs w:val="16"/>
              </w:rPr>
            </w:pPr>
            <w:r w:rsidRPr="00BD4356">
              <w:rPr>
                <w:rFonts w:cs="Arial"/>
                <w:b/>
                <w:bCs/>
                <w:sz w:val="16"/>
                <w:szCs w:val="16"/>
              </w:rPr>
              <w:t>PC5-only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AB5DD4D" w14:textId="77777777" w:rsidR="0018556C" w:rsidRPr="00BD4356" w:rsidRDefault="0018556C" w:rsidP="00032DE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DF7B894" w14:textId="77777777" w:rsidR="0018556C" w:rsidRPr="00BD4356" w:rsidRDefault="0018556C" w:rsidP="00032DE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70C4ED" w14:textId="77777777" w:rsidR="0018556C" w:rsidRPr="00BD4356" w:rsidRDefault="0018556C" w:rsidP="00032DEE">
            <w:pPr>
              <w:pStyle w:val="TAL"/>
              <w:keepNext w:val="0"/>
              <w:keepLines w:val="0"/>
              <w:rPr>
                <w:rFonts w:cs="Arial"/>
                <w:sz w:val="16"/>
                <w:szCs w:val="16"/>
              </w:rPr>
            </w:pPr>
          </w:p>
        </w:tc>
      </w:tr>
      <w:tr w:rsidR="0018556C" w:rsidRPr="00BD4356" w14:paraId="76B3674E"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0434BA5" w14:textId="77777777" w:rsidR="0018556C" w:rsidRPr="00BD4356" w:rsidRDefault="0018556C" w:rsidP="00032DEE">
            <w:pPr>
              <w:pStyle w:val="TAL"/>
              <w:keepNext w:val="0"/>
              <w:keepLines w:val="0"/>
              <w:rPr>
                <w:rFonts w:cs="Arial"/>
                <w:b/>
                <w:bCs/>
                <w:sz w:val="16"/>
                <w:szCs w:val="16"/>
              </w:rPr>
            </w:pPr>
            <w:r w:rsidRPr="00BD4356">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0B9E92F" w14:textId="77777777" w:rsidR="0018556C" w:rsidRPr="00BD4356" w:rsidRDefault="0018556C" w:rsidP="00032DEE">
            <w:pPr>
              <w:pStyle w:val="TAL"/>
              <w:rPr>
                <w:rFonts w:cs="Arial"/>
                <w:b/>
                <w:bCs/>
                <w:sz w:val="16"/>
                <w:szCs w:val="16"/>
              </w:rPr>
            </w:pPr>
            <w:r w:rsidRPr="00BD4356">
              <w:rPr>
                <w:rFonts w:cs="Arial"/>
                <w:bCs/>
                <w:sz w:val="16"/>
                <w:szCs w:val="16"/>
              </w:rPr>
              <w:t>PC5-only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7338DA9"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CE6136"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3B744622" w14:textId="77777777" w:rsidR="0018556C" w:rsidRPr="00BD4356" w:rsidRDefault="0018556C" w:rsidP="00032DEE">
            <w:pPr>
              <w:pStyle w:val="TAL"/>
              <w:keepNext w:val="0"/>
              <w:keepLines w:val="0"/>
              <w:rPr>
                <w:rFonts w:cs="Arial"/>
                <w:sz w:val="16"/>
                <w:szCs w:val="16"/>
              </w:rPr>
            </w:pPr>
            <w:r w:rsidRPr="00BD4356">
              <w:rPr>
                <w:rFonts w:cs="Arial"/>
                <w:bCs/>
                <w:sz w:val="16"/>
                <w:szCs w:val="16"/>
              </w:rPr>
              <w:t xml:space="preserve">UE supporting 5G core and NR sidelink </w:t>
            </w:r>
          </w:p>
        </w:tc>
      </w:tr>
      <w:tr w:rsidR="0018556C" w:rsidRPr="00BD4356" w14:paraId="3A486313"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8F1D2F" w14:textId="77777777" w:rsidR="0018556C" w:rsidRPr="00BD4356" w:rsidRDefault="0018556C" w:rsidP="00032DEE">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C5F8C09" w14:textId="77777777" w:rsidR="0018556C" w:rsidRPr="00BD4356" w:rsidRDefault="0018556C" w:rsidP="00032DEE">
            <w:pPr>
              <w:pStyle w:val="TAL"/>
              <w:rPr>
                <w:rFonts w:cs="Arial"/>
                <w:bCs/>
                <w:sz w:val="16"/>
                <w:szCs w:val="16"/>
              </w:rPr>
            </w:pPr>
            <w:r w:rsidRPr="00BD4356">
              <w:rPr>
                <w:rFonts w:cs="Arial"/>
                <w:bCs/>
                <w:sz w:val="16"/>
                <w:szCs w:val="16"/>
              </w:rPr>
              <w:t>PC5-only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88C07B2"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0FE3A5"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F9D22AF" w14:textId="77777777" w:rsidR="0018556C" w:rsidRPr="00BD4356" w:rsidRDefault="0018556C" w:rsidP="00032DEE">
            <w:pPr>
              <w:pStyle w:val="TAL"/>
              <w:keepNext w:val="0"/>
              <w:keepLines w:val="0"/>
              <w:rPr>
                <w:rFonts w:cs="Arial"/>
                <w:bCs/>
                <w:sz w:val="16"/>
                <w:szCs w:val="16"/>
              </w:rPr>
            </w:pPr>
            <w:r w:rsidRPr="00BD4356">
              <w:rPr>
                <w:rFonts w:cs="Arial"/>
                <w:bCs/>
                <w:sz w:val="16"/>
                <w:szCs w:val="16"/>
              </w:rPr>
              <w:t xml:space="preserve">UE supporting 5G core and NR sidelink </w:t>
            </w:r>
          </w:p>
        </w:tc>
      </w:tr>
      <w:tr w:rsidR="002A0B29" w:rsidRPr="003F7263" w14:paraId="50D8372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3F7263" w:rsidRDefault="002A0B29" w:rsidP="002A0B29">
            <w:pPr>
              <w:pStyle w:val="TAL"/>
              <w:keepNext w:val="0"/>
              <w:keepLines w:val="0"/>
              <w:rPr>
                <w:rFonts w:cs="Arial"/>
                <w:b/>
                <w:bCs/>
                <w:sz w:val="16"/>
                <w:szCs w:val="16"/>
              </w:rPr>
            </w:pPr>
            <w:r w:rsidRPr="003F7263">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2A0B29" w:rsidRPr="003F7263" w:rsidRDefault="002A0B29" w:rsidP="002A0B29">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3F7263" w:rsidRDefault="002A0B29" w:rsidP="002A0B29">
            <w:pPr>
              <w:pStyle w:val="TAL"/>
              <w:keepNext w:val="0"/>
              <w:keepLines w:val="0"/>
              <w:rPr>
                <w:rFonts w:cs="Arial"/>
                <w:sz w:val="16"/>
                <w:szCs w:val="16"/>
              </w:rPr>
            </w:pPr>
          </w:p>
        </w:tc>
      </w:tr>
      <w:tr w:rsidR="004838FC" w:rsidRPr="003F7263" w14:paraId="1BE75BF0"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2A0B29" w:rsidRPr="003F7263" w:rsidRDefault="002A0B29" w:rsidP="002A0B29">
            <w:pPr>
              <w:pStyle w:val="TAL"/>
              <w:keepNext w:val="0"/>
              <w:keepLines w:val="0"/>
              <w:rPr>
                <w:rFonts w:cs="Arial"/>
                <w:b/>
                <w:bCs/>
                <w:sz w:val="16"/>
                <w:szCs w:val="16"/>
              </w:rPr>
            </w:pPr>
            <w:r w:rsidRPr="003F7263">
              <w:rPr>
                <w:rFonts w:cs="Arial"/>
                <w:bCs/>
                <w:sz w:val="16"/>
                <w:szCs w:val="16"/>
              </w:rPr>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4838FC" w:rsidRPr="003F7263" w14:paraId="051D2BE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2A0B29" w:rsidRPr="003F7263" w:rsidRDefault="002A0B29" w:rsidP="002A0B29">
            <w:pPr>
              <w:pStyle w:val="TAL"/>
              <w:keepNext w:val="0"/>
              <w:keepLines w:val="0"/>
              <w:rPr>
                <w:rFonts w:cs="Arial"/>
                <w:b/>
                <w:bCs/>
                <w:sz w:val="16"/>
                <w:szCs w:val="16"/>
              </w:rPr>
            </w:pPr>
            <w:r w:rsidRPr="003F7263">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4838FC" w:rsidRPr="003F7263" w14:paraId="033F115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2A0B29" w:rsidRPr="003F7263" w:rsidRDefault="002A0B29" w:rsidP="002A0B29">
            <w:pPr>
              <w:pStyle w:val="TAL"/>
              <w:keepNext w:val="0"/>
              <w:keepLines w:val="0"/>
              <w:rPr>
                <w:rFonts w:cs="Arial"/>
                <w:b/>
                <w:bCs/>
                <w:sz w:val="16"/>
                <w:szCs w:val="16"/>
              </w:rPr>
            </w:pPr>
            <w:r w:rsidRPr="003F7263">
              <w:rPr>
                <w:rFonts w:cs="Arial"/>
                <w:bCs/>
                <w:sz w:val="16"/>
                <w:szCs w:val="16"/>
              </w:rPr>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95759B" w:rsidRPr="003F7263" w14:paraId="29FE3501"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95759B" w:rsidRPr="003F7263" w:rsidRDefault="0095759B" w:rsidP="0095759B">
            <w:pPr>
              <w:pStyle w:val="TAL"/>
              <w:keepNext w:val="0"/>
              <w:keepLines w:val="0"/>
              <w:rPr>
                <w:rFonts w:cs="Arial"/>
                <w:bCs/>
                <w:sz w:val="16"/>
                <w:szCs w:val="16"/>
              </w:rPr>
            </w:pPr>
            <w:r>
              <w:rPr>
                <w:rFonts w:cs="Arial"/>
                <w:b/>
                <w:bCs/>
                <w:sz w:val="16"/>
                <w:szCs w:val="16"/>
                <w:lang w:val="en-US" w:eastAsia="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95759B" w:rsidRPr="003F7263" w:rsidRDefault="0095759B" w:rsidP="0095759B">
            <w:pPr>
              <w:pStyle w:val="TAL"/>
              <w:rPr>
                <w:rFonts w:cs="Arial"/>
                <w:bCs/>
                <w:sz w:val="16"/>
                <w:szCs w:val="16"/>
              </w:rPr>
            </w:pPr>
            <w:r>
              <w:rPr>
                <w:rFonts w:cs="Arial"/>
                <w:b/>
                <w:bCs/>
                <w:sz w:val="16"/>
                <w:szCs w:val="16"/>
                <w:lang w:val="en-US" w:eastAsia="en-US"/>
              </w:rPr>
              <w:t>PC5-only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95759B" w:rsidRPr="003F7263" w:rsidRDefault="0095759B" w:rsidP="0095759B">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95759B" w:rsidRPr="003F7263" w:rsidRDefault="0095759B" w:rsidP="0095759B">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95759B" w:rsidRPr="003F7263" w:rsidRDefault="0095759B" w:rsidP="0095759B">
            <w:pPr>
              <w:pStyle w:val="TAL"/>
              <w:keepNext w:val="0"/>
              <w:keepLines w:val="0"/>
              <w:rPr>
                <w:rFonts w:cs="Arial"/>
                <w:bCs/>
                <w:sz w:val="16"/>
                <w:szCs w:val="16"/>
              </w:rPr>
            </w:pPr>
          </w:p>
        </w:tc>
      </w:tr>
      <w:tr w:rsidR="0095759B" w:rsidRPr="003F7263" w14:paraId="0665298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95759B" w:rsidRPr="003F7263" w:rsidRDefault="0095759B" w:rsidP="0095759B">
            <w:pPr>
              <w:pStyle w:val="TAL"/>
              <w:keepNext w:val="0"/>
              <w:keepLines w:val="0"/>
              <w:rPr>
                <w:rFonts w:cs="Arial"/>
                <w:bCs/>
                <w:sz w:val="16"/>
                <w:szCs w:val="16"/>
              </w:rPr>
            </w:pPr>
            <w:r>
              <w:rPr>
                <w:rFonts w:cs="Arial"/>
                <w:bCs/>
                <w:sz w:val="16"/>
                <w:szCs w:val="16"/>
                <w:lang w:val="en-US" w:eastAsia="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95759B" w:rsidRPr="003F7263" w:rsidRDefault="0095759B" w:rsidP="0095759B">
            <w:pPr>
              <w:pStyle w:val="TAL"/>
              <w:rPr>
                <w:rFonts w:cs="Arial"/>
                <w:bCs/>
                <w:sz w:val="16"/>
                <w:szCs w:val="16"/>
              </w:rPr>
            </w:pPr>
            <w:r>
              <w:rPr>
                <w:rFonts w:cs="Arial"/>
                <w:bCs/>
                <w:sz w:val="16"/>
                <w:szCs w:val="16"/>
                <w:lang w:val="en-US" w:eastAsia="en-US"/>
              </w:rPr>
              <w:t>PC5-only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95759B" w:rsidRPr="003F7263" w:rsidRDefault="0095759B" w:rsidP="0095759B">
            <w:pPr>
              <w:pStyle w:val="TAL"/>
              <w:keepNext w:val="0"/>
              <w:keepLines w:val="0"/>
              <w:rPr>
                <w:rFonts w:cs="Arial"/>
                <w:bCs/>
                <w:sz w:val="16"/>
                <w:szCs w:val="16"/>
              </w:rPr>
            </w:pPr>
            <w:r>
              <w:rPr>
                <w:rFonts w:cs="Arial"/>
                <w:bCs/>
                <w:sz w:val="16"/>
                <w:szCs w:val="16"/>
                <w:lang w:val="en-US" w:eastAsia="en-US"/>
              </w:rPr>
              <w:t>UE supporting 5G core and NR sidelink</w:t>
            </w:r>
          </w:p>
        </w:tc>
      </w:tr>
      <w:tr w:rsidR="0095759B" w:rsidRPr="003F7263" w14:paraId="14D5D54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95759B" w:rsidRPr="003F7263" w:rsidRDefault="0095759B" w:rsidP="0095759B">
            <w:pPr>
              <w:pStyle w:val="TAL"/>
              <w:keepNext w:val="0"/>
              <w:keepLines w:val="0"/>
              <w:rPr>
                <w:rFonts w:cs="Arial"/>
                <w:bCs/>
                <w:sz w:val="16"/>
                <w:szCs w:val="16"/>
              </w:rPr>
            </w:pPr>
            <w:r>
              <w:rPr>
                <w:rFonts w:cs="Arial"/>
                <w:bCs/>
                <w:sz w:val="16"/>
                <w:szCs w:val="16"/>
                <w:lang w:val="en-US" w:eastAsia="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95759B" w:rsidRPr="003F7263" w:rsidRDefault="0095759B" w:rsidP="0095759B">
            <w:pPr>
              <w:pStyle w:val="TAL"/>
              <w:rPr>
                <w:rFonts w:cs="Arial"/>
                <w:bCs/>
                <w:sz w:val="16"/>
                <w:szCs w:val="16"/>
              </w:rPr>
            </w:pPr>
            <w:r>
              <w:rPr>
                <w:rFonts w:cs="Arial"/>
                <w:bCs/>
                <w:sz w:val="16"/>
                <w:szCs w:val="16"/>
                <w:lang w:val="en-US" w:eastAsia="en-US"/>
              </w:rPr>
              <w:t>PC5-only operation / Sidelink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95759B" w:rsidRPr="003F7263" w:rsidRDefault="0095759B" w:rsidP="0095759B">
            <w:pPr>
              <w:pStyle w:val="TAL"/>
              <w:keepNext w:val="0"/>
              <w:keepLines w:val="0"/>
              <w:rPr>
                <w:rFonts w:cs="Arial"/>
                <w:bCs/>
                <w:sz w:val="16"/>
                <w:szCs w:val="16"/>
              </w:rPr>
            </w:pPr>
            <w:r>
              <w:rPr>
                <w:rFonts w:cs="Arial"/>
                <w:bCs/>
                <w:sz w:val="16"/>
                <w:szCs w:val="16"/>
                <w:lang w:val="en-US" w:eastAsia="en-US"/>
              </w:rPr>
              <w:t>UE supporting 5G core and NR sidelink</w:t>
            </w:r>
          </w:p>
        </w:tc>
      </w:tr>
      <w:tr w:rsidR="002A0B29" w:rsidRPr="003F7263" w14:paraId="12150BF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3F7263" w:rsidRDefault="002A0B29" w:rsidP="002A0B29">
            <w:pPr>
              <w:pStyle w:val="TAL"/>
              <w:keepNext w:val="0"/>
              <w:keepLines w:val="0"/>
              <w:rPr>
                <w:rFonts w:cs="Arial"/>
                <w:b/>
                <w:bCs/>
                <w:sz w:val="16"/>
                <w:szCs w:val="16"/>
              </w:rPr>
            </w:pPr>
            <w:r w:rsidRPr="003F7263">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3F7263" w:rsidRDefault="002A0B29" w:rsidP="002A0B29">
            <w:pPr>
              <w:pStyle w:val="TAL"/>
              <w:rPr>
                <w:rFonts w:cs="Arial"/>
                <w:b/>
                <w:bCs/>
                <w:sz w:val="16"/>
                <w:szCs w:val="16"/>
              </w:rPr>
            </w:pPr>
            <w:r w:rsidRPr="003F7263">
              <w:rPr>
                <w:rFonts w:cs="Arial"/>
                <w:b/>
                <w:bCs/>
                <w:sz w:val="16"/>
                <w:szCs w:val="16"/>
              </w:rPr>
              <w:t>PC5-only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3F7263" w:rsidRDefault="002A0B29" w:rsidP="002A0B29">
            <w:pPr>
              <w:pStyle w:val="TAL"/>
              <w:keepNext w:val="0"/>
              <w:keepLines w:val="0"/>
              <w:rPr>
                <w:rFonts w:cs="Arial"/>
                <w:sz w:val="16"/>
                <w:szCs w:val="16"/>
              </w:rPr>
            </w:pPr>
          </w:p>
        </w:tc>
      </w:tr>
      <w:tr w:rsidR="004838FC" w:rsidRPr="003F7263" w14:paraId="02F91F4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2A0B29" w:rsidRPr="003F7263" w:rsidRDefault="002A0B29" w:rsidP="002A0B29">
            <w:pPr>
              <w:pStyle w:val="TAL"/>
              <w:keepNext w:val="0"/>
              <w:keepLines w:val="0"/>
              <w:rPr>
                <w:rFonts w:cs="Arial"/>
                <w:b/>
                <w:bCs/>
                <w:sz w:val="16"/>
                <w:szCs w:val="16"/>
              </w:rPr>
            </w:pPr>
            <w:r w:rsidRPr="003F7263">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2A0B29" w:rsidRPr="003F7263" w:rsidRDefault="002A0B29" w:rsidP="002A0B29">
            <w:pPr>
              <w:pStyle w:val="TAL"/>
              <w:rPr>
                <w:rFonts w:cs="Arial"/>
                <w:b/>
                <w:bCs/>
                <w:sz w:val="16"/>
                <w:szCs w:val="16"/>
              </w:rPr>
            </w:pPr>
            <w:r w:rsidRPr="003F7263">
              <w:rPr>
                <w:rFonts w:cs="Arial"/>
                <w:bCs/>
                <w:sz w:val="16"/>
                <w:szCs w:val="16"/>
              </w:rPr>
              <w:t>PC5-only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 and Sidelink CSI report</w:t>
            </w:r>
          </w:p>
        </w:tc>
      </w:tr>
      <w:tr w:rsidR="004838FC" w:rsidRPr="003F7263" w14:paraId="1A44CF3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2A0B29" w:rsidRPr="003F7263" w:rsidRDefault="002A0B29" w:rsidP="002A0B29">
            <w:pPr>
              <w:pStyle w:val="TAL"/>
              <w:keepNext w:val="0"/>
              <w:keepLines w:val="0"/>
              <w:rPr>
                <w:rFonts w:cs="Arial"/>
                <w:b/>
                <w:bCs/>
                <w:sz w:val="16"/>
                <w:szCs w:val="16"/>
              </w:rPr>
            </w:pPr>
            <w:r w:rsidRPr="003F7263">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2A0B29" w:rsidRPr="003F7263" w:rsidRDefault="002A0B29" w:rsidP="002A0B29">
            <w:pPr>
              <w:pStyle w:val="TAL"/>
              <w:rPr>
                <w:rFonts w:cs="Arial"/>
                <w:b/>
                <w:bCs/>
                <w:sz w:val="16"/>
                <w:szCs w:val="16"/>
              </w:rPr>
            </w:pPr>
            <w:r w:rsidRPr="003F7263">
              <w:rPr>
                <w:rFonts w:cs="Arial"/>
                <w:bCs/>
                <w:sz w:val="16"/>
                <w:szCs w:val="16"/>
              </w:rPr>
              <w:t>PC5-only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 and Sidelink CSI report</w:t>
            </w:r>
          </w:p>
        </w:tc>
      </w:tr>
      <w:tr w:rsidR="002A0B29" w:rsidRPr="003F7263" w14:paraId="5A55F27F"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3F7263" w:rsidRDefault="002A0B29" w:rsidP="002A0B29">
            <w:pPr>
              <w:pStyle w:val="TAL"/>
              <w:keepNext w:val="0"/>
              <w:keepLines w:val="0"/>
              <w:rPr>
                <w:rFonts w:cs="Arial"/>
                <w:b/>
                <w:bCs/>
                <w:sz w:val="16"/>
                <w:szCs w:val="16"/>
              </w:rPr>
            </w:pPr>
            <w:r w:rsidRPr="003F7263">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3F7263" w:rsidRDefault="002A0B29" w:rsidP="002A0B29">
            <w:pPr>
              <w:pStyle w:val="TAL"/>
              <w:rPr>
                <w:rFonts w:cs="Arial"/>
                <w:b/>
                <w:bCs/>
                <w:sz w:val="16"/>
                <w:szCs w:val="16"/>
              </w:rPr>
            </w:pPr>
            <w:r w:rsidRPr="003F7263">
              <w:rPr>
                <w:rFonts w:cs="Arial"/>
                <w:b/>
                <w:bCs/>
                <w:sz w:val="16"/>
                <w:szCs w:val="16"/>
              </w:rPr>
              <w:t>PC5-only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3F7263" w:rsidRDefault="002A0B29" w:rsidP="002A0B29">
            <w:pPr>
              <w:pStyle w:val="TAL"/>
              <w:keepNext w:val="0"/>
              <w:keepLines w:val="0"/>
              <w:rPr>
                <w:rFonts w:cs="Arial"/>
                <w:sz w:val="16"/>
                <w:szCs w:val="16"/>
              </w:rPr>
            </w:pPr>
          </w:p>
        </w:tc>
      </w:tr>
      <w:tr w:rsidR="003F7263" w:rsidRPr="003F7263" w14:paraId="5A8F4F6B"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851F0A8" w14:textId="271EEAED" w:rsidR="003F7263" w:rsidRPr="003F7263" w:rsidRDefault="003F7263" w:rsidP="003F7263">
            <w:pPr>
              <w:pStyle w:val="TAL"/>
              <w:keepNext w:val="0"/>
              <w:keepLines w:val="0"/>
              <w:rPr>
                <w:rFonts w:cs="Arial"/>
                <w:b/>
                <w:bCs/>
                <w:sz w:val="16"/>
                <w:szCs w:val="16"/>
              </w:rPr>
            </w:pPr>
            <w:r w:rsidRPr="003F7263">
              <w:rPr>
                <w:rFonts w:cs="Arial"/>
                <w:bCs/>
                <w:sz w:val="16"/>
                <w:szCs w:val="16"/>
              </w:rPr>
              <w:lastRenderedPageBreak/>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A8A0ABD" w14:textId="68274DF4" w:rsidR="003F7263" w:rsidRPr="003F7263" w:rsidRDefault="003F7263" w:rsidP="003F7263">
            <w:pPr>
              <w:pStyle w:val="TAL"/>
              <w:rPr>
                <w:rFonts w:cs="Arial"/>
                <w:b/>
                <w:bCs/>
                <w:sz w:val="16"/>
                <w:szCs w:val="16"/>
              </w:rPr>
            </w:pPr>
            <w:r w:rsidRPr="003F7263">
              <w:rPr>
                <w:rFonts w:cs="Arial"/>
                <w:bCs/>
                <w:sz w:val="16"/>
                <w:szCs w:val="16"/>
              </w:rPr>
              <w:t>PC5-only operation / Sidelink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CCAC6DB" w14:textId="46E66AE6"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3BA35D" w14:textId="109FCA8E"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F6FE86" w14:textId="5D2A6A9F"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3C6DEB0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57F7F0" w14:textId="3F494914" w:rsidR="003F7263" w:rsidRPr="003F7263" w:rsidRDefault="003F7263" w:rsidP="003F7263">
            <w:pPr>
              <w:pStyle w:val="TAL"/>
              <w:keepNext w:val="0"/>
              <w:keepLines w:val="0"/>
              <w:rPr>
                <w:rFonts w:cs="Arial"/>
                <w:b/>
                <w:bCs/>
                <w:sz w:val="16"/>
                <w:szCs w:val="16"/>
              </w:rPr>
            </w:pPr>
            <w:r w:rsidRPr="003F7263">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0CF819C" w14:textId="79854CA5" w:rsidR="003F7263" w:rsidRPr="003F7263" w:rsidRDefault="003F7263" w:rsidP="003F7263">
            <w:pPr>
              <w:pStyle w:val="TAL"/>
              <w:rPr>
                <w:rFonts w:cs="Arial"/>
                <w:b/>
                <w:bCs/>
                <w:sz w:val="16"/>
                <w:szCs w:val="16"/>
              </w:rPr>
            </w:pPr>
            <w:r w:rsidRPr="003F7263">
              <w:rPr>
                <w:rFonts w:cs="Arial"/>
                <w:bCs/>
                <w:sz w:val="16"/>
                <w:szCs w:val="16"/>
              </w:rPr>
              <w:t>PC5-only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AC2C30" w14:textId="09DA419E"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82AA4" w14:textId="1513FEA0"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2F8C36D" w14:textId="3B1C0AC1"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70ADE3C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58E1C0" w14:textId="3DD564A8" w:rsidR="003F7263" w:rsidRPr="003F7263" w:rsidRDefault="003F7263" w:rsidP="003F7263">
            <w:pPr>
              <w:pStyle w:val="TAL"/>
              <w:keepNext w:val="0"/>
              <w:keepLines w:val="0"/>
              <w:rPr>
                <w:rFonts w:cs="Arial"/>
                <w:b/>
                <w:bCs/>
                <w:sz w:val="16"/>
                <w:szCs w:val="16"/>
              </w:rPr>
            </w:pPr>
            <w:r w:rsidRPr="003F7263">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FD95A1E" w14:textId="3E835301" w:rsidR="003F7263" w:rsidRPr="003F7263" w:rsidRDefault="003F7263" w:rsidP="003F7263">
            <w:pPr>
              <w:pStyle w:val="TAL"/>
              <w:rPr>
                <w:rFonts w:cs="Arial"/>
                <w:b/>
                <w:bCs/>
                <w:sz w:val="16"/>
                <w:szCs w:val="16"/>
              </w:rPr>
            </w:pPr>
            <w:r w:rsidRPr="003F7263">
              <w:rPr>
                <w:rFonts w:cs="Arial"/>
                <w:bCs/>
                <w:sz w:val="16"/>
                <w:szCs w:val="16"/>
              </w:rPr>
              <w:t>PC5-only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6302CB" w14:textId="4F141C43"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6F140A" w14:textId="518D1A71"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D60ABDC" w14:textId="2D3C54AB"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3C81B61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3F7263" w:rsidRPr="003F7263" w:rsidRDefault="003F7263" w:rsidP="003F7263">
            <w:pPr>
              <w:pStyle w:val="TAL"/>
              <w:keepNext w:val="0"/>
              <w:keepLines w:val="0"/>
              <w:rPr>
                <w:rFonts w:cs="Arial"/>
                <w:b/>
                <w:bCs/>
                <w:sz w:val="16"/>
                <w:szCs w:val="16"/>
              </w:rPr>
            </w:pPr>
            <w:r w:rsidRPr="003F7263">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3F7263" w:rsidRPr="003F7263" w:rsidRDefault="003F7263" w:rsidP="003F7263">
            <w:pPr>
              <w:pStyle w:val="TAL"/>
              <w:rPr>
                <w:rFonts w:cs="Arial"/>
                <w:b/>
                <w:bCs/>
                <w:sz w:val="16"/>
                <w:szCs w:val="16"/>
              </w:rPr>
            </w:pPr>
            <w:r w:rsidRPr="003F7263">
              <w:rPr>
                <w:rFonts w:cs="Arial"/>
                <w:bCs/>
                <w:sz w:val="16"/>
                <w:szCs w:val="16"/>
              </w:rPr>
              <w:t>PC5-only operation / Sidelink failure / Sidelink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60490C6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3F7263" w:rsidRPr="003F7263" w:rsidRDefault="003F7263" w:rsidP="003F7263">
            <w:pPr>
              <w:pStyle w:val="TAL"/>
              <w:keepNext w:val="0"/>
              <w:keepLines w:val="0"/>
              <w:rPr>
                <w:rFonts w:cs="Arial"/>
                <w:b/>
                <w:bCs/>
                <w:sz w:val="16"/>
                <w:szCs w:val="16"/>
              </w:rPr>
            </w:pPr>
            <w:r w:rsidRPr="003F7263">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3F7263" w:rsidRPr="003F7263" w:rsidRDefault="003F7263" w:rsidP="003F7263">
            <w:pPr>
              <w:pStyle w:val="TAL"/>
              <w:rPr>
                <w:rFonts w:cs="Arial"/>
                <w:b/>
                <w:bCs/>
                <w:sz w:val="16"/>
                <w:szCs w:val="16"/>
              </w:rPr>
            </w:pPr>
            <w:r w:rsidRPr="003F7263">
              <w:rPr>
                <w:rFonts w:cs="Arial"/>
                <w:b/>
                <w:bCs/>
                <w:sz w:val="16"/>
                <w:szCs w:val="16"/>
              </w:rPr>
              <w:t>PC5-only operation / Sidelink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3F7263" w:rsidRPr="003F7263" w:rsidRDefault="003F7263" w:rsidP="003F7263">
            <w:pPr>
              <w:pStyle w:val="TAL"/>
              <w:keepNext w:val="0"/>
              <w:keepLines w:val="0"/>
              <w:rPr>
                <w:rFonts w:cs="Arial"/>
                <w:sz w:val="16"/>
                <w:szCs w:val="16"/>
              </w:rPr>
            </w:pPr>
          </w:p>
        </w:tc>
      </w:tr>
      <w:tr w:rsidR="003F7263" w:rsidRPr="003F7263" w14:paraId="421FC7A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1D8B8CD" w14:textId="586BC939" w:rsidR="003F7263" w:rsidRPr="003F7263" w:rsidRDefault="003F7263" w:rsidP="003F7263">
            <w:pPr>
              <w:pStyle w:val="TAL"/>
              <w:keepNext w:val="0"/>
              <w:keepLines w:val="0"/>
              <w:rPr>
                <w:rFonts w:cs="Arial"/>
                <w:bCs/>
                <w:sz w:val="16"/>
                <w:szCs w:val="16"/>
              </w:rPr>
            </w:pPr>
            <w:r w:rsidRPr="003F7263">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323663F2" w14:textId="14F03B1B" w:rsidR="003F7263" w:rsidRPr="003F7263" w:rsidRDefault="003F7263" w:rsidP="003F7263">
            <w:pPr>
              <w:pStyle w:val="TAL"/>
              <w:rPr>
                <w:rFonts w:cs="Arial"/>
                <w:bCs/>
                <w:sz w:val="16"/>
                <w:szCs w:val="16"/>
              </w:rPr>
            </w:pPr>
            <w:r w:rsidRPr="003F7263">
              <w:rPr>
                <w:rFonts w:cs="Arial"/>
                <w:bCs/>
                <w:sz w:val="16"/>
                <w:szCs w:val="16"/>
              </w:rPr>
              <w:t>PC5-only operation / Sidelink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BA4FBBA" w14:textId="3D587C55"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359ECFB" w14:textId="3E70248A"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1BE52DEE" w14:textId="7A9F4113"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sidelink </w:t>
            </w:r>
          </w:p>
        </w:tc>
      </w:tr>
      <w:tr w:rsidR="003F7263" w:rsidRPr="003F7263" w14:paraId="1F0FAF4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3F7263" w:rsidRPr="003F7263" w:rsidRDefault="003F7263" w:rsidP="003F7263">
            <w:pPr>
              <w:pStyle w:val="TAL"/>
              <w:keepNext w:val="0"/>
              <w:keepLines w:val="0"/>
              <w:rPr>
                <w:rFonts w:cs="Arial"/>
                <w:b/>
                <w:bCs/>
                <w:sz w:val="16"/>
                <w:szCs w:val="16"/>
              </w:rPr>
            </w:pPr>
            <w:r w:rsidRPr="003F7263">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3F7263" w:rsidRPr="003F7263" w:rsidRDefault="003F7263" w:rsidP="003F7263">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3F7263" w:rsidRPr="003F7263" w:rsidRDefault="003F7263" w:rsidP="003F7263">
            <w:pPr>
              <w:pStyle w:val="TAL"/>
              <w:keepNext w:val="0"/>
              <w:keepLines w:val="0"/>
              <w:rPr>
                <w:rFonts w:cs="Arial"/>
                <w:sz w:val="16"/>
                <w:szCs w:val="16"/>
              </w:rPr>
            </w:pPr>
          </w:p>
        </w:tc>
      </w:tr>
      <w:tr w:rsidR="003F7263" w:rsidRPr="003F7263" w14:paraId="62EC72AD"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3F7263" w:rsidRPr="003F7263" w:rsidRDefault="003F7263" w:rsidP="003F7263">
            <w:pPr>
              <w:pStyle w:val="TAL"/>
              <w:rPr>
                <w:rFonts w:cs="Arial"/>
                <w:b/>
                <w:bCs/>
                <w:sz w:val="16"/>
                <w:szCs w:val="16"/>
                <w:lang w:eastAsia="en-US"/>
              </w:rPr>
            </w:pPr>
            <w:r w:rsidRPr="003F7263">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3F7263" w:rsidRPr="003F7263" w:rsidRDefault="003F7263" w:rsidP="003F7263">
            <w:pPr>
              <w:pStyle w:val="TAL"/>
              <w:keepNext w:val="0"/>
              <w:keepLines w:val="0"/>
              <w:rPr>
                <w:rFonts w:cs="Arial"/>
                <w:sz w:val="16"/>
                <w:szCs w:val="16"/>
              </w:rPr>
            </w:pPr>
          </w:p>
        </w:tc>
      </w:tr>
      <w:tr w:rsidR="005E1E80" w:rsidRPr="003F7263" w14:paraId="151A2CD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38D6391" w14:textId="3902C411" w:rsidR="005E1E80" w:rsidRPr="003F7263" w:rsidRDefault="005E1E80" w:rsidP="005E1E80">
            <w:pPr>
              <w:pStyle w:val="TAL"/>
              <w:keepNext w:val="0"/>
              <w:keepLines w:val="0"/>
              <w:rPr>
                <w:rFonts w:cs="Arial"/>
                <w:bCs/>
                <w:sz w:val="16"/>
                <w:szCs w:val="16"/>
              </w:rPr>
            </w:pPr>
            <w:r w:rsidRPr="003F7263">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22318A2B" w14:textId="3A2889AE" w:rsidR="005E1E80" w:rsidRPr="003F7263" w:rsidRDefault="005E1E80" w:rsidP="005E1E80">
            <w:pPr>
              <w:pStyle w:val="TAL"/>
              <w:rPr>
                <w:rFonts w:cs="Arial"/>
                <w:bCs/>
                <w:sz w:val="16"/>
                <w:szCs w:val="16"/>
              </w:rPr>
            </w:pPr>
            <w:r w:rsidRPr="003F7263">
              <w:rPr>
                <w:rFonts w:cs="Arial"/>
                <w:sz w:val="16"/>
                <w:szCs w:val="16"/>
              </w:rPr>
              <w:t>Inter-carrier concurrent operation / Sidelink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618E5AF3" w14:textId="4036B951"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D44197C" w14:textId="0E7041DA" w:rsidR="005E1E80" w:rsidRPr="003F7263" w:rsidRDefault="005E1E80" w:rsidP="005E1E80">
            <w:pPr>
              <w:pStyle w:val="TAC"/>
              <w:keepNext w:val="0"/>
              <w:keepLines w:val="0"/>
              <w:rPr>
                <w:rFonts w:cs="Arial"/>
                <w:sz w:val="16"/>
                <w:szCs w:val="16"/>
                <w:lang w:eastAsia="zh-CN"/>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28927188" w14:textId="039B117B" w:rsidR="005E1E80" w:rsidRPr="003F7263" w:rsidRDefault="005E1E80" w:rsidP="005E1E80">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5E1E80" w:rsidRPr="003F7263" w14:paraId="521198EB"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867A725" w14:textId="6EFA4185" w:rsidR="005E1E80" w:rsidRPr="003F7263" w:rsidRDefault="005E1E80" w:rsidP="005E1E80">
            <w:pPr>
              <w:pStyle w:val="TAL"/>
              <w:keepNext w:val="0"/>
              <w:keepLines w:val="0"/>
              <w:rPr>
                <w:rFonts w:cs="Arial"/>
                <w:bCs/>
                <w:sz w:val="16"/>
                <w:szCs w:val="16"/>
              </w:rPr>
            </w:pPr>
            <w:r w:rsidRPr="003F7263">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7B83FE85" w14:textId="11B0811B" w:rsidR="005E1E80" w:rsidRPr="003F7263" w:rsidRDefault="005E1E80" w:rsidP="005E1E80">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11C82A7B" w14:textId="3B55B0F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7127565" w14:textId="6172CA7F"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A2E6CD3" w14:textId="0BCF5104"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1D853AE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54BC0B3" w14:textId="1C56D412" w:rsidR="005E1E80" w:rsidRPr="003F7263" w:rsidRDefault="005E1E80" w:rsidP="005E1E80">
            <w:pPr>
              <w:pStyle w:val="TAL"/>
              <w:keepNext w:val="0"/>
              <w:keepLines w:val="0"/>
              <w:rPr>
                <w:rFonts w:cs="Arial"/>
                <w:bCs/>
                <w:sz w:val="16"/>
                <w:szCs w:val="16"/>
              </w:rPr>
            </w:pPr>
            <w:bookmarkStart w:id="117" w:name="OLE_LINK37"/>
            <w:r w:rsidRPr="003E236E">
              <w:rPr>
                <w:rFonts w:cs="Arial"/>
                <w:bCs/>
                <w:sz w:val="16"/>
                <w:szCs w:val="16"/>
              </w:rPr>
              <w:t>12.2.1.5</w:t>
            </w:r>
            <w:bookmarkEnd w:id="117"/>
          </w:p>
        </w:tc>
        <w:tc>
          <w:tcPr>
            <w:tcW w:w="3510" w:type="dxa"/>
            <w:gridSpan w:val="2"/>
            <w:tcBorders>
              <w:top w:val="single" w:sz="4" w:space="0" w:color="auto"/>
              <w:left w:val="single" w:sz="4" w:space="0" w:color="auto"/>
              <w:bottom w:val="single" w:sz="4" w:space="0" w:color="auto"/>
              <w:right w:val="single" w:sz="4" w:space="0" w:color="auto"/>
            </w:tcBorders>
          </w:tcPr>
          <w:p w14:paraId="162C47B4" w14:textId="4A126E23" w:rsidR="005E1E80" w:rsidRPr="003F7263" w:rsidRDefault="005E1E80" w:rsidP="005E1E80">
            <w:pPr>
              <w:pStyle w:val="TAL"/>
              <w:rPr>
                <w:rFonts w:cs="Arial"/>
                <w:bCs/>
                <w:sz w:val="16"/>
                <w:szCs w:val="16"/>
              </w:rPr>
            </w:pPr>
            <w:r w:rsidRPr="003E236E">
              <w:rPr>
                <w:rFonts w:cs="Arial"/>
                <w:bCs/>
                <w:sz w:val="16"/>
                <w:szCs w:val="16"/>
              </w:rPr>
              <w:t>Inter-carrier concurrent operation / Sidelink communication / RRC_CONNECTED / 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3BC79277" w14:textId="40180603" w:rsidR="005E1E80" w:rsidRPr="003F7263" w:rsidRDefault="005E1E80" w:rsidP="005E1E80">
            <w:pPr>
              <w:pStyle w:val="TAC"/>
              <w:keepNext w:val="0"/>
              <w:keepLines w:val="0"/>
              <w:rPr>
                <w:rFonts w:cs="Arial"/>
                <w:sz w:val="16"/>
                <w:szCs w:val="16"/>
              </w:rPr>
            </w:pPr>
            <w:r w:rsidRPr="003E236E">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724AC368" w14:textId="74AB7DFF" w:rsidR="005E1E80" w:rsidRPr="003F7263" w:rsidRDefault="005E1E80" w:rsidP="005E1E80">
            <w:pPr>
              <w:pStyle w:val="TAC"/>
              <w:keepNext w:val="0"/>
              <w:keepLines w:val="0"/>
              <w:rPr>
                <w:rFonts w:cs="Arial"/>
                <w:sz w:val="16"/>
                <w:szCs w:val="16"/>
                <w:lang w:eastAsia="zh-CN"/>
              </w:rPr>
            </w:pPr>
            <w:bookmarkStart w:id="118" w:name="OLE_LINK200"/>
            <w:bookmarkStart w:id="119" w:name="OLE_LINK36"/>
            <w:r w:rsidRPr="003E236E">
              <w:rPr>
                <w:sz w:val="16"/>
                <w:szCs w:val="16"/>
              </w:rPr>
              <w:t>C</w:t>
            </w:r>
            <w:bookmarkEnd w:id="118"/>
            <w:r w:rsidRPr="003E236E">
              <w:rPr>
                <w:sz w:val="16"/>
                <w:szCs w:val="16"/>
              </w:rPr>
              <w:t>106</w:t>
            </w:r>
            <w:bookmarkEnd w:id="119"/>
          </w:p>
        </w:tc>
        <w:tc>
          <w:tcPr>
            <w:tcW w:w="3597" w:type="dxa"/>
            <w:gridSpan w:val="2"/>
            <w:tcBorders>
              <w:top w:val="single" w:sz="4" w:space="0" w:color="auto"/>
              <w:left w:val="single" w:sz="4" w:space="0" w:color="auto"/>
              <w:bottom w:val="single" w:sz="4" w:space="0" w:color="auto"/>
              <w:right w:val="single" w:sz="4" w:space="0" w:color="auto"/>
            </w:tcBorders>
          </w:tcPr>
          <w:p w14:paraId="3937675D" w14:textId="720DA8D4" w:rsidR="005E1E80" w:rsidRPr="003F7263" w:rsidRDefault="005E1E80" w:rsidP="005E1E80">
            <w:pPr>
              <w:pStyle w:val="TAL"/>
              <w:keepNext w:val="0"/>
              <w:keepLines w:val="0"/>
              <w:rPr>
                <w:rFonts w:cs="Arial"/>
                <w:sz w:val="16"/>
                <w:szCs w:val="16"/>
                <w:lang w:eastAsia="zh-CN"/>
              </w:rPr>
            </w:pPr>
            <w:bookmarkStart w:id="120" w:name="OLE_LINK183"/>
            <w:r w:rsidRPr="003E236E">
              <w:rPr>
                <w:sz w:val="16"/>
                <w:szCs w:val="16"/>
              </w:rPr>
              <w:t xml:space="preserve">UE supporting 5G core </w:t>
            </w:r>
            <w:r w:rsidRPr="003E236E">
              <w:rPr>
                <w:rFonts w:cs="Arial"/>
                <w:sz w:val="16"/>
                <w:szCs w:val="16"/>
                <w:lang w:eastAsia="zh-CN"/>
              </w:rPr>
              <w:t>and NR sidelink</w:t>
            </w:r>
            <w:r w:rsidRPr="003E236E">
              <w:rPr>
                <w:rFonts w:cs="Arial"/>
                <w:sz w:val="16"/>
                <w:szCs w:val="16"/>
              </w:rPr>
              <w:t xml:space="preserve"> mode 1 transmission</w:t>
            </w:r>
            <w:bookmarkEnd w:id="120"/>
          </w:p>
        </w:tc>
      </w:tr>
      <w:tr w:rsidR="005E1E80" w:rsidRPr="003F7263" w14:paraId="16C4B93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390ADA1" w14:textId="1292E7E1" w:rsidR="005E1E80" w:rsidRPr="003E236E" w:rsidRDefault="005E1E80" w:rsidP="005E1E80">
            <w:pPr>
              <w:pStyle w:val="TAL"/>
              <w:keepNext w:val="0"/>
              <w:keepLines w:val="0"/>
              <w:rPr>
                <w:rFonts w:cs="Arial"/>
                <w:bCs/>
                <w:sz w:val="16"/>
                <w:szCs w:val="16"/>
              </w:rPr>
            </w:pPr>
            <w:r w:rsidRPr="003F7263">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5061B7E7" w14:textId="28D65E62" w:rsidR="005E1E80" w:rsidRPr="003E236E" w:rsidRDefault="005E1E80" w:rsidP="005E1E80">
            <w:pPr>
              <w:pStyle w:val="TAL"/>
              <w:rPr>
                <w:rFonts w:cs="Arial"/>
                <w:bCs/>
                <w:sz w:val="16"/>
                <w:szCs w:val="16"/>
              </w:rPr>
            </w:pPr>
            <w:r w:rsidRPr="003F7263">
              <w:rPr>
                <w:rFonts w:cs="Arial"/>
                <w:bCs/>
                <w:sz w:val="16"/>
                <w:szCs w:val="16"/>
              </w:rPr>
              <w:t>Inter-carrier concurrent operation / Sidelink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FD8FE85" w14:textId="42EF9F8E" w:rsidR="005E1E80" w:rsidRPr="003E236E" w:rsidRDefault="005E1E80" w:rsidP="005E1E80">
            <w:pPr>
              <w:pStyle w:val="TAC"/>
              <w:keepNext w:val="0"/>
              <w:keepLines w:val="0"/>
              <w:rPr>
                <w:rFonts w:cs="Arial"/>
                <w:sz w:val="16"/>
                <w:szCs w:val="16"/>
                <w:lang w:eastAsia="zh-CN"/>
              </w:rPr>
            </w:pPr>
            <w:r w:rsidRPr="003F7263">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2A919D8" w14:textId="7DC8EF23" w:rsidR="005E1E80" w:rsidRPr="003E236E" w:rsidRDefault="005E1E80" w:rsidP="005E1E80">
            <w:pPr>
              <w:pStyle w:val="TAC"/>
              <w:keepNext w:val="0"/>
              <w:keepLines w:val="0"/>
              <w:rPr>
                <w:sz w:val="16"/>
                <w:szCs w:val="16"/>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3C515207" w14:textId="208B08C7" w:rsidR="005E1E80" w:rsidRPr="003E236E" w:rsidRDefault="005E1E80" w:rsidP="005E1E80">
            <w:pPr>
              <w:pStyle w:val="TAL"/>
              <w:keepNext w:val="0"/>
              <w:keepLines w:val="0"/>
              <w:rPr>
                <w:sz w:val="16"/>
                <w:szCs w:val="16"/>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5E1E80" w:rsidRPr="003F7263" w14:paraId="5EE33EE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5E1E80" w:rsidRPr="003F7263" w:rsidRDefault="005E1E80" w:rsidP="005E1E80">
            <w:pPr>
              <w:pStyle w:val="TAL"/>
              <w:keepNext w:val="0"/>
              <w:keepLines w:val="0"/>
              <w:rPr>
                <w:rFonts w:cs="Arial"/>
                <w:b/>
                <w:bCs/>
                <w:sz w:val="16"/>
                <w:szCs w:val="16"/>
                <w:lang w:eastAsia="zh-CN"/>
              </w:rPr>
            </w:pPr>
            <w:r w:rsidRPr="003F7263">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5E1E80" w:rsidRPr="003F7263" w:rsidRDefault="005E1E80" w:rsidP="005E1E80">
            <w:pPr>
              <w:pStyle w:val="TAL"/>
              <w:rPr>
                <w:rFonts w:cs="Arial"/>
                <w:b/>
                <w:bCs/>
                <w:sz w:val="16"/>
                <w:szCs w:val="16"/>
                <w:lang w:eastAsia="en-US"/>
              </w:rPr>
            </w:pPr>
            <w:r w:rsidRPr="003F7263">
              <w:rPr>
                <w:rFonts w:cs="Arial"/>
                <w:b/>
                <w:bCs/>
                <w:sz w:val="16"/>
                <w:szCs w:val="16"/>
              </w:rPr>
              <w:t>Inter-carrier concurrent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5E1E80" w:rsidRPr="003F7263" w:rsidRDefault="005E1E80" w:rsidP="005E1E8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5E1E80" w:rsidRPr="003F7263" w:rsidRDefault="005E1E80" w:rsidP="005E1E80">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5E1E80" w:rsidRPr="003F7263" w:rsidRDefault="005E1E80" w:rsidP="005E1E80">
            <w:pPr>
              <w:pStyle w:val="TAL"/>
              <w:keepNext w:val="0"/>
              <w:keepLines w:val="0"/>
              <w:rPr>
                <w:rFonts w:cs="Arial"/>
                <w:sz w:val="16"/>
                <w:szCs w:val="16"/>
              </w:rPr>
            </w:pPr>
          </w:p>
        </w:tc>
      </w:tr>
      <w:tr w:rsidR="005E1E80" w:rsidRPr="00BD4356" w14:paraId="770291E0"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B765855" w14:textId="77777777" w:rsidR="005E1E80" w:rsidRPr="00BD4356" w:rsidRDefault="005E1E80" w:rsidP="005E1E80">
            <w:pPr>
              <w:pStyle w:val="TAL"/>
              <w:keepNext w:val="0"/>
              <w:keepLines w:val="0"/>
              <w:rPr>
                <w:rFonts w:cs="Arial"/>
                <w:bCs/>
                <w:sz w:val="16"/>
                <w:szCs w:val="16"/>
              </w:rPr>
            </w:pPr>
            <w:r w:rsidRPr="00BD4356">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462790BE" w14:textId="77777777" w:rsidR="005E1E80" w:rsidRPr="00BD4356" w:rsidRDefault="005E1E80" w:rsidP="005E1E80">
            <w:pPr>
              <w:pStyle w:val="TAL"/>
              <w:rPr>
                <w:rFonts w:cs="Arial"/>
                <w:bCs/>
                <w:sz w:val="16"/>
                <w:szCs w:val="16"/>
              </w:rPr>
            </w:pPr>
            <w:r w:rsidRPr="00BD4356">
              <w:rPr>
                <w:rFonts w:cs="Arial"/>
                <w:bCs/>
                <w:sz w:val="16"/>
                <w:szCs w:val="16"/>
              </w:rPr>
              <w:t>Inter-carrier concurrent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76E89705" w14:textId="77777777" w:rsidR="005E1E80" w:rsidRPr="00BD4356" w:rsidRDefault="005E1E80" w:rsidP="005E1E80">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3F69E64" w14:textId="77777777" w:rsidR="005E1E80" w:rsidRPr="00BD4356" w:rsidRDefault="005E1E80" w:rsidP="005E1E80">
            <w:pPr>
              <w:pStyle w:val="TAC"/>
              <w:keepNext w:val="0"/>
              <w:keepLines w:val="0"/>
              <w:rPr>
                <w:rFonts w:cs="Arial"/>
                <w:sz w:val="16"/>
                <w:szCs w:val="16"/>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7273AAB" w14:textId="77777777"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5E1E80" w:rsidRPr="00BD4356" w14:paraId="34C10D19"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807CBA3" w14:textId="4D11B2D5" w:rsidR="005E1E80" w:rsidRPr="00BD4356" w:rsidRDefault="005E1E80" w:rsidP="005E1E80">
            <w:pPr>
              <w:pStyle w:val="TAL"/>
              <w:keepNext w:val="0"/>
              <w:keepLines w:val="0"/>
              <w:rPr>
                <w:rFonts w:cs="Arial"/>
                <w:bCs/>
                <w:sz w:val="16"/>
                <w:szCs w:val="16"/>
              </w:rPr>
            </w:pPr>
            <w:r w:rsidRPr="00BD4356">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2E1BE383" w14:textId="3B067849" w:rsidR="005E1E80" w:rsidRPr="00BD4356" w:rsidRDefault="005E1E80" w:rsidP="005E1E80">
            <w:pPr>
              <w:pStyle w:val="TAL"/>
              <w:rPr>
                <w:rFonts w:cs="Arial"/>
                <w:bCs/>
                <w:sz w:val="16"/>
                <w:szCs w:val="16"/>
              </w:rPr>
            </w:pPr>
            <w:r w:rsidRPr="00BD4356">
              <w:rPr>
                <w:rFonts w:cs="Arial"/>
                <w:bCs/>
                <w:sz w:val="16"/>
                <w:szCs w:val="16"/>
              </w:rPr>
              <w:t>Inter-carrier concurrent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7EF3F460" w14:textId="0241595F" w:rsidR="005E1E80" w:rsidRPr="00BD4356" w:rsidRDefault="005E1E80" w:rsidP="005E1E80">
            <w:pPr>
              <w:pStyle w:val="TAC"/>
              <w:keepNext w:val="0"/>
              <w:keepLines w:val="0"/>
              <w:rPr>
                <w:rFonts w:cs="Arial"/>
                <w:sz w:val="16"/>
                <w:szCs w:val="16"/>
              </w:rPr>
            </w:pPr>
            <w:r w:rsidRPr="00BD435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FF2F445" w14:textId="200E449D" w:rsidR="005E1E80" w:rsidRPr="00BD4356" w:rsidRDefault="005E1E80" w:rsidP="005E1E80">
            <w:pPr>
              <w:pStyle w:val="TAC"/>
              <w:keepNext w:val="0"/>
              <w:keepLines w:val="0"/>
              <w:rPr>
                <w:rFonts w:cs="Arial"/>
                <w:sz w:val="16"/>
                <w:szCs w:val="16"/>
                <w:lang w:eastAsia="zh-CN"/>
              </w:rPr>
            </w:pPr>
            <w:r w:rsidRPr="00BD435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5691DC66" w14:textId="5E6B103B"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w:t>
            </w:r>
            <w:r w:rsidRPr="00BD4356">
              <w:rPr>
                <w:rFonts w:cs="Arial"/>
                <w:sz w:val="16"/>
                <w:szCs w:val="16"/>
              </w:rPr>
              <w:t xml:space="preserve"> mode 1 transmission</w:t>
            </w:r>
          </w:p>
        </w:tc>
      </w:tr>
      <w:tr w:rsidR="005E1E80" w:rsidRPr="003F7263" w14:paraId="4BCF23F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5E1E80" w:rsidRPr="003F7263" w:rsidRDefault="005E1E80" w:rsidP="005E1E80">
            <w:pPr>
              <w:pStyle w:val="TAL"/>
              <w:keepNext w:val="0"/>
              <w:keepLines w:val="0"/>
              <w:rPr>
                <w:rFonts w:cs="Arial"/>
                <w:b/>
                <w:bCs/>
                <w:sz w:val="16"/>
                <w:szCs w:val="16"/>
                <w:lang w:eastAsia="zh-CN"/>
              </w:rPr>
            </w:pPr>
            <w:r w:rsidRPr="003F7263">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5E1E80" w:rsidRPr="003F7263" w:rsidRDefault="005E1E80" w:rsidP="005E1E80">
            <w:pPr>
              <w:pStyle w:val="TAL"/>
              <w:rPr>
                <w:rFonts w:cs="Arial"/>
                <w:b/>
                <w:bCs/>
                <w:sz w:val="16"/>
                <w:szCs w:val="16"/>
                <w:lang w:eastAsia="en-US"/>
              </w:rPr>
            </w:pPr>
            <w:r w:rsidRPr="003F7263">
              <w:rPr>
                <w:rFonts w:cs="Arial"/>
                <w:b/>
                <w:bCs/>
                <w:sz w:val="16"/>
                <w:szCs w:val="16"/>
              </w:rPr>
              <w:t>Inter-carrier concurrent operation / Measurement configuration and reporting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5E1E80" w:rsidRPr="003F7263" w:rsidRDefault="005E1E80" w:rsidP="005E1E8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5E1E80" w:rsidRPr="003F7263" w:rsidRDefault="005E1E80" w:rsidP="005E1E80">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5E1E80" w:rsidRPr="003F7263" w:rsidRDefault="005E1E80" w:rsidP="005E1E80">
            <w:pPr>
              <w:pStyle w:val="TAL"/>
              <w:keepNext w:val="0"/>
              <w:keepLines w:val="0"/>
              <w:rPr>
                <w:rFonts w:cs="Arial"/>
                <w:sz w:val="16"/>
                <w:szCs w:val="16"/>
              </w:rPr>
            </w:pPr>
          </w:p>
        </w:tc>
      </w:tr>
      <w:tr w:rsidR="005E1E80" w:rsidRPr="003F7263" w14:paraId="2EBDFF9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4A35FF8" w14:textId="77777777" w:rsidR="005E1E80" w:rsidRPr="003F7263" w:rsidRDefault="005E1E80" w:rsidP="005E1E80">
            <w:pPr>
              <w:pStyle w:val="TAL"/>
              <w:keepNext w:val="0"/>
              <w:keepLines w:val="0"/>
              <w:rPr>
                <w:rFonts w:cs="Arial"/>
                <w:b/>
                <w:bCs/>
                <w:sz w:val="16"/>
                <w:szCs w:val="16"/>
              </w:rPr>
            </w:pPr>
            <w:r w:rsidRPr="003F7263">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6AA5917F" w14:textId="77777777" w:rsidR="005E1E80" w:rsidRPr="003F7263" w:rsidRDefault="005E1E80" w:rsidP="005E1E80">
            <w:pPr>
              <w:pStyle w:val="TAL"/>
              <w:rPr>
                <w:rFonts w:cs="Arial"/>
                <w:b/>
                <w:bCs/>
                <w:sz w:val="16"/>
                <w:szCs w:val="16"/>
              </w:rPr>
            </w:pPr>
            <w:r w:rsidRPr="003F7263">
              <w:rPr>
                <w:bCs/>
                <w:sz w:val="16"/>
                <w:szCs w:val="16"/>
              </w:rPr>
              <w:t>Inter-carrier concurrent operation / Measurement configuration and reporting via Uu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CCB9E42"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A83441C" w14:textId="77777777" w:rsidR="005E1E80" w:rsidRPr="003F7263" w:rsidRDefault="005E1E80" w:rsidP="005E1E80">
            <w:pPr>
              <w:pStyle w:val="TAC"/>
              <w:keepNext w:val="0"/>
              <w:keepLines w:val="0"/>
              <w:rPr>
                <w:rFonts w:cs="Arial"/>
                <w:sz w:val="16"/>
                <w:szCs w:val="16"/>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8D8C301" w14:textId="77777777" w:rsidR="005E1E80" w:rsidRPr="003F7263" w:rsidRDefault="005E1E80" w:rsidP="005E1E80">
            <w:pPr>
              <w:pStyle w:val="TAL"/>
              <w:keepNext w:val="0"/>
              <w:keepLines w:val="0"/>
              <w:rPr>
                <w:rFonts w:cs="Arial"/>
                <w:sz w:val="16"/>
                <w:szCs w:val="16"/>
              </w:rPr>
            </w:pPr>
            <w:r w:rsidRPr="003F7263">
              <w:rPr>
                <w:rFonts w:cs="Arial"/>
                <w:sz w:val="16"/>
                <w:szCs w:val="16"/>
                <w:lang w:eastAsia="zh-CN"/>
              </w:rPr>
              <w:t>UE supporting 5G core and NR sidelink mode 1 transmission</w:t>
            </w:r>
          </w:p>
        </w:tc>
      </w:tr>
      <w:tr w:rsidR="005E1E80" w:rsidRPr="003F7263" w14:paraId="1BB50E8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E78932" w14:textId="77777777" w:rsidR="005E1E80" w:rsidRPr="003F7263" w:rsidRDefault="005E1E80" w:rsidP="005E1E80">
            <w:pPr>
              <w:pStyle w:val="TAL"/>
              <w:keepNext w:val="0"/>
              <w:keepLines w:val="0"/>
              <w:rPr>
                <w:bCs/>
                <w:sz w:val="16"/>
                <w:szCs w:val="16"/>
              </w:rPr>
            </w:pPr>
            <w:r w:rsidRPr="003F7263">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5B87234C" w14:textId="77777777" w:rsidR="005E1E80" w:rsidRPr="003F7263" w:rsidRDefault="005E1E80" w:rsidP="005E1E80">
            <w:pPr>
              <w:pStyle w:val="TAL"/>
              <w:rPr>
                <w:bCs/>
                <w:sz w:val="16"/>
                <w:szCs w:val="16"/>
              </w:rPr>
            </w:pPr>
            <w:r w:rsidRPr="003F7263">
              <w:rPr>
                <w:bCs/>
                <w:sz w:val="16"/>
                <w:szCs w:val="16"/>
              </w:rPr>
              <w:t>Inter-carrier concurrent operation / Measurement configuration and reporting via Uu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A61F62B"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B2DCE7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756E5A7"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740757C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5E1E80" w:rsidRPr="003F7263" w:rsidRDefault="005E1E80" w:rsidP="005E1E80">
            <w:pPr>
              <w:pStyle w:val="TAL"/>
              <w:keepNext w:val="0"/>
              <w:keepLines w:val="0"/>
              <w:rPr>
                <w:b/>
                <w:sz w:val="16"/>
                <w:szCs w:val="16"/>
              </w:rPr>
            </w:pPr>
            <w:r w:rsidRPr="003F7263">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5E1E80" w:rsidRPr="003F7263" w:rsidRDefault="005E1E80" w:rsidP="005E1E80">
            <w:pPr>
              <w:pStyle w:val="TAL"/>
              <w:rPr>
                <w:b/>
                <w:sz w:val="16"/>
                <w:szCs w:val="16"/>
              </w:rPr>
            </w:pPr>
            <w:r w:rsidRPr="003F7263">
              <w:rPr>
                <w:b/>
                <w:sz w:val="16"/>
                <w:szCs w:val="16"/>
              </w:rPr>
              <w:t>Inter-carrier concurrent operation / Sidelink Reconfiguration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5E1E80" w:rsidRPr="003F7263" w:rsidRDefault="005E1E80" w:rsidP="005E1E80">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5E1E80" w:rsidRPr="003F7263" w:rsidRDefault="005E1E80" w:rsidP="005E1E80">
            <w:pPr>
              <w:pStyle w:val="TAL"/>
              <w:rPr>
                <w:rFonts w:cs="Arial"/>
                <w:sz w:val="16"/>
                <w:szCs w:val="16"/>
                <w:lang w:eastAsia="zh-CN"/>
              </w:rPr>
            </w:pPr>
          </w:p>
        </w:tc>
      </w:tr>
      <w:tr w:rsidR="005E1E80" w:rsidRPr="003F7263" w14:paraId="3CD8EF6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BEB625" w14:textId="77777777" w:rsidR="005E1E80" w:rsidRPr="003F7263" w:rsidRDefault="005E1E80" w:rsidP="005E1E80">
            <w:pPr>
              <w:pStyle w:val="TAL"/>
              <w:keepNext w:val="0"/>
              <w:keepLines w:val="0"/>
              <w:rPr>
                <w:bCs/>
                <w:sz w:val="16"/>
                <w:szCs w:val="16"/>
              </w:rPr>
            </w:pPr>
            <w:r w:rsidRPr="003F7263">
              <w:rPr>
                <w:bCs/>
                <w:sz w:val="16"/>
                <w:szCs w:val="16"/>
              </w:rPr>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275E8F45" w14:textId="77777777" w:rsidR="005E1E80" w:rsidRPr="003F7263" w:rsidRDefault="005E1E80" w:rsidP="005E1E80">
            <w:pPr>
              <w:pStyle w:val="TAL"/>
              <w:rPr>
                <w:bCs/>
                <w:sz w:val="16"/>
                <w:szCs w:val="16"/>
              </w:rPr>
            </w:pPr>
            <w:r w:rsidRPr="003F7263">
              <w:rPr>
                <w:bCs/>
                <w:sz w:val="16"/>
                <w:szCs w:val="16"/>
              </w:rPr>
              <w:t>Inter-carrier concurrent operation / Sidelink Reconfiguration via Uu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1AB1E22"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CAFF6E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15A02C87"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6EEBC94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5E1E80" w:rsidRPr="003F7263" w:rsidRDefault="005E1E80" w:rsidP="005E1E80">
            <w:pPr>
              <w:pStyle w:val="TAL"/>
              <w:keepNext w:val="0"/>
              <w:keepLines w:val="0"/>
              <w:rPr>
                <w:b/>
                <w:sz w:val="16"/>
                <w:szCs w:val="16"/>
              </w:rPr>
            </w:pPr>
            <w:r w:rsidRPr="003F7263">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5E1E80" w:rsidRPr="003F7263" w:rsidRDefault="005E1E80" w:rsidP="005E1E80">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5E1E80" w:rsidRPr="003F7263" w:rsidRDefault="005E1E80" w:rsidP="005E1E80">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5E1E80" w:rsidRPr="003F7263" w:rsidRDefault="005E1E80" w:rsidP="005E1E80">
            <w:pPr>
              <w:pStyle w:val="TAL"/>
              <w:rPr>
                <w:rFonts w:cs="Arial"/>
                <w:sz w:val="16"/>
                <w:szCs w:val="16"/>
                <w:lang w:eastAsia="zh-CN"/>
              </w:rPr>
            </w:pPr>
          </w:p>
        </w:tc>
      </w:tr>
      <w:tr w:rsidR="0067755D" w:rsidRPr="003F7263" w14:paraId="2855311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43EE93E" w14:textId="6D39887D"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4C86A5EC" w14:textId="5336087D" w:rsidR="0067755D" w:rsidRPr="003F7263" w:rsidRDefault="0067755D" w:rsidP="0067755D">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649823A0" w14:textId="5AF07E99"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B9BA99C" w14:textId="57358F98"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5DC6A282" w14:textId="3CD29628"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67755D" w:rsidRPr="003F7263" w14:paraId="55DBDA5E"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494059A" w14:textId="75D7517F"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5DA7A994" w14:textId="605E7497" w:rsidR="0067755D" w:rsidRPr="003F7263" w:rsidRDefault="0067755D" w:rsidP="0067755D">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04217B4B" w14:textId="22AB9DA6"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383AEA3" w14:textId="2CCBA626"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DCF5425" w14:textId="1BB1C62A"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67755D" w:rsidRPr="003F7263" w14:paraId="2227911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A7795ED" w14:textId="0E0C023E" w:rsidR="0067755D" w:rsidRPr="003F7263" w:rsidRDefault="0067755D" w:rsidP="0067755D">
            <w:pPr>
              <w:pStyle w:val="TAL"/>
              <w:keepNext w:val="0"/>
              <w:keepLines w:val="0"/>
              <w:rPr>
                <w:bCs/>
                <w:sz w:val="16"/>
                <w:szCs w:val="16"/>
              </w:rPr>
            </w:pPr>
            <w:r w:rsidRPr="003F7263">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tcPr>
          <w:p w14:paraId="38BF82AF" w14:textId="7DBEB4D9" w:rsidR="0067755D" w:rsidRPr="003F7263" w:rsidRDefault="0067755D" w:rsidP="0067755D">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tcPr>
          <w:p w14:paraId="26054865" w14:textId="182CEF1B"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3B715D8" w14:textId="0EDDA578"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11CDE06E" w14:textId="6821AB15"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67755D" w:rsidRPr="003F7263" w14:paraId="27E2F128"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67755D" w:rsidRPr="003F7263" w:rsidRDefault="0067755D" w:rsidP="0067755D">
            <w:pPr>
              <w:pStyle w:val="TAL"/>
              <w:keepNext w:val="0"/>
              <w:keepLines w:val="0"/>
              <w:rPr>
                <w:b/>
                <w:sz w:val="16"/>
                <w:szCs w:val="16"/>
              </w:rPr>
            </w:pPr>
            <w:r w:rsidRPr="003F7263">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67755D" w:rsidRPr="003F7263" w:rsidRDefault="0067755D" w:rsidP="0067755D">
            <w:pPr>
              <w:pStyle w:val="TAL"/>
              <w:rPr>
                <w:b/>
                <w:sz w:val="16"/>
                <w:szCs w:val="16"/>
              </w:rPr>
            </w:pPr>
            <w:r w:rsidRPr="003F7263">
              <w:rPr>
                <w:b/>
                <w:sz w:val="16"/>
                <w:szCs w:val="16"/>
              </w:rPr>
              <w:t>Inter-carrier concurrent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67755D" w:rsidRPr="003F7263" w:rsidRDefault="0067755D" w:rsidP="0067755D">
            <w:pPr>
              <w:pStyle w:val="TAL"/>
              <w:rPr>
                <w:rFonts w:cs="Arial"/>
                <w:sz w:val="16"/>
                <w:szCs w:val="16"/>
                <w:lang w:eastAsia="zh-CN"/>
              </w:rPr>
            </w:pPr>
          </w:p>
        </w:tc>
      </w:tr>
      <w:tr w:rsidR="0067755D" w:rsidRPr="003F7263" w14:paraId="700BEA3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84A49F2" w14:textId="77777777" w:rsidR="0067755D" w:rsidRPr="003F7263" w:rsidRDefault="0067755D" w:rsidP="0067755D">
            <w:pPr>
              <w:pStyle w:val="TAL"/>
              <w:keepNext w:val="0"/>
              <w:keepLines w:val="0"/>
              <w:rPr>
                <w:bCs/>
                <w:sz w:val="16"/>
                <w:szCs w:val="16"/>
              </w:rPr>
            </w:pPr>
            <w:r w:rsidRPr="003F7263">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6503AE84" w14:textId="77777777" w:rsidR="0067755D" w:rsidRPr="003F7263" w:rsidRDefault="0067755D" w:rsidP="0067755D">
            <w:pPr>
              <w:pStyle w:val="TAL"/>
              <w:rPr>
                <w:bCs/>
                <w:sz w:val="16"/>
                <w:szCs w:val="16"/>
              </w:rPr>
            </w:pPr>
            <w:r w:rsidRPr="003F7263">
              <w:rPr>
                <w:bCs/>
                <w:sz w:val="16"/>
                <w:szCs w:val="16"/>
              </w:rPr>
              <w:t>Inter-carrier concurrent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94AE37B" w14:textId="77777777"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905C43F" w14:textId="77777777"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D466134"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67755D" w:rsidRPr="003F7263" w14:paraId="6954AC5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67755D" w:rsidRPr="003F7263" w:rsidRDefault="0067755D" w:rsidP="0067755D">
            <w:pPr>
              <w:pStyle w:val="TAL"/>
              <w:keepNext w:val="0"/>
              <w:keepLines w:val="0"/>
              <w:rPr>
                <w:b/>
                <w:sz w:val="16"/>
                <w:szCs w:val="16"/>
              </w:rPr>
            </w:pPr>
            <w:r w:rsidRPr="003F7263">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67755D" w:rsidRPr="003F7263" w:rsidRDefault="0067755D" w:rsidP="0067755D">
            <w:pPr>
              <w:pStyle w:val="TAL"/>
              <w:rPr>
                <w:b/>
                <w:sz w:val="16"/>
                <w:szCs w:val="16"/>
              </w:rPr>
            </w:pPr>
            <w:r w:rsidRPr="003F7263">
              <w:rPr>
                <w:b/>
                <w:sz w:val="16"/>
                <w:szCs w:val="16"/>
              </w:rPr>
              <w:t>Inter-carrier concurrent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67755D" w:rsidRPr="003F7263" w:rsidRDefault="0067755D" w:rsidP="0067755D">
            <w:pPr>
              <w:pStyle w:val="TAL"/>
              <w:rPr>
                <w:rFonts w:cs="Arial"/>
                <w:sz w:val="16"/>
                <w:szCs w:val="16"/>
                <w:lang w:eastAsia="zh-CN"/>
              </w:rPr>
            </w:pPr>
          </w:p>
        </w:tc>
      </w:tr>
      <w:tr w:rsidR="0067755D" w:rsidRPr="003F7263" w14:paraId="05765479"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063FDF6" w14:textId="77777777" w:rsidR="0067755D" w:rsidRPr="003F7263" w:rsidRDefault="0067755D" w:rsidP="0067755D">
            <w:pPr>
              <w:pStyle w:val="TAL"/>
              <w:keepNext w:val="0"/>
              <w:keepLines w:val="0"/>
              <w:rPr>
                <w:bCs/>
                <w:sz w:val="16"/>
                <w:szCs w:val="16"/>
              </w:rPr>
            </w:pPr>
            <w:r w:rsidRPr="003F7263">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4712B257" w14:textId="77777777" w:rsidR="0067755D" w:rsidRPr="003F7263" w:rsidRDefault="0067755D" w:rsidP="0067755D">
            <w:pPr>
              <w:pStyle w:val="TAL"/>
              <w:rPr>
                <w:bCs/>
                <w:sz w:val="16"/>
                <w:szCs w:val="16"/>
              </w:rPr>
            </w:pPr>
            <w:r w:rsidRPr="003F7263">
              <w:rPr>
                <w:bCs/>
                <w:sz w:val="16"/>
                <w:szCs w:val="16"/>
              </w:rPr>
              <w:t>Inter-carrier concurrent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335083B4" w14:textId="77777777"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2D970E6" w14:textId="362C408C"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5ACCFF98"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 and Sidelink CSI report</w:t>
            </w:r>
          </w:p>
        </w:tc>
      </w:tr>
      <w:tr w:rsidR="0067755D" w:rsidRPr="003F7263" w14:paraId="0D03521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3E1A170" w14:textId="01D69AA0"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31FB4E6F" w14:textId="20F6AA3E" w:rsidR="0067755D" w:rsidRPr="003F7263" w:rsidRDefault="0067755D" w:rsidP="0067755D">
            <w:pPr>
              <w:pStyle w:val="TAL"/>
              <w:rPr>
                <w:bCs/>
                <w:sz w:val="16"/>
                <w:szCs w:val="16"/>
              </w:rPr>
            </w:pPr>
            <w:r w:rsidRPr="00BD4356">
              <w:rPr>
                <w:bCs/>
                <w:sz w:val="16"/>
                <w:szCs w:val="16"/>
              </w:rPr>
              <w:t xml:space="preserve">Inter-carrier concurrent operation / </w:t>
            </w:r>
            <w:r w:rsidRPr="00BD4356">
              <w:rPr>
                <w:bCs/>
                <w:sz w:val="16"/>
                <w:szCs w:val="16"/>
              </w:rPr>
              <w:lastRenderedPageBreak/>
              <w:t>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10FCBED6" w14:textId="31EDD642" w:rsidR="0067755D" w:rsidRPr="003F7263" w:rsidRDefault="0067755D" w:rsidP="0067755D">
            <w:pPr>
              <w:pStyle w:val="TAC"/>
              <w:keepNext w:val="0"/>
              <w:keepLines w:val="0"/>
              <w:rPr>
                <w:rFonts w:cs="Arial"/>
                <w:sz w:val="16"/>
                <w:szCs w:val="16"/>
              </w:rPr>
            </w:pPr>
            <w:r w:rsidRPr="00BD4356">
              <w:rPr>
                <w:rFonts w:cs="Arial"/>
                <w:sz w:val="16"/>
                <w:szCs w:val="16"/>
              </w:rPr>
              <w:lastRenderedPageBreak/>
              <w:t>Rel-16</w:t>
            </w:r>
          </w:p>
        </w:tc>
        <w:tc>
          <w:tcPr>
            <w:tcW w:w="1170" w:type="dxa"/>
            <w:gridSpan w:val="2"/>
            <w:tcBorders>
              <w:top w:val="single" w:sz="4" w:space="0" w:color="auto"/>
              <w:left w:val="single" w:sz="4" w:space="0" w:color="auto"/>
              <w:bottom w:val="single" w:sz="4" w:space="0" w:color="auto"/>
              <w:right w:val="single" w:sz="4" w:space="0" w:color="auto"/>
            </w:tcBorders>
          </w:tcPr>
          <w:p w14:paraId="4B31C84C" w14:textId="0C416245"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4FDDDA0F" w14:textId="43639EB3"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 xml:space="preserve">UE supporting 5G core and NR sidelink mode 1 </w:t>
            </w:r>
            <w:r w:rsidRPr="00BD4356">
              <w:rPr>
                <w:rFonts w:cs="Arial"/>
                <w:sz w:val="16"/>
                <w:szCs w:val="16"/>
                <w:lang w:eastAsia="zh-CN"/>
              </w:rPr>
              <w:lastRenderedPageBreak/>
              <w:t>transmission and Sidelink CSI report</w:t>
            </w:r>
          </w:p>
        </w:tc>
      </w:tr>
      <w:tr w:rsidR="0067755D" w:rsidRPr="003F7263" w14:paraId="663CFF4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67755D" w:rsidRPr="003F7263" w:rsidRDefault="0067755D" w:rsidP="0067755D">
            <w:pPr>
              <w:pStyle w:val="TAL"/>
              <w:keepNext w:val="0"/>
              <w:keepLines w:val="0"/>
              <w:rPr>
                <w:b/>
                <w:sz w:val="16"/>
                <w:szCs w:val="16"/>
              </w:rPr>
            </w:pPr>
            <w:r w:rsidRPr="003F7263">
              <w:rPr>
                <w:b/>
                <w:sz w:val="16"/>
                <w:szCs w:val="16"/>
              </w:rPr>
              <w:lastRenderedPageBreak/>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67755D" w:rsidRPr="003F7263" w:rsidRDefault="0067755D" w:rsidP="0067755D">
            <w:pPr>
              <w:pStyle w:val="TAL"/>
              <w:rPr>
                <w:b/>
                <w:sz w:val="16"/>
                <w:szCs w:val="16"/>
              </w:rPr>
            </w:pPr>
            <w:r w:rsidRPr="003F7263">
              <w:rPr>
                <w:b/>
                <w:sz w:val="16"/>
                <w:szCs w:val="16"/>
              </w:rPr>
              <w:t>Inter-carrier concurrent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67755D" w:rsidRPr="003F7263" w:rsidRDefault="0067755D" w:rsidP="0067755D">
            <w:pPr>
              <w:pStyle w:val="TAL"/>
              <w:rPr>
                <w:rFonts w:cs="Arial"/>
                <w:sz w:val="16"/>
                <w:szCs w:val="16"/>
                <w:lang w:eastAsia="zh-CN"/>
              </w:rPr>
            </w:pPr>
          </w:p>
        </w:tc>
      </w:tr>
      <w:tr w:rsidR="0067755D" w:rsidRPr="003F7263" w14:paraId="3827CC6E"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6E52142" w14:textId="745A7D63" w:rsidR="0067755D" w:rsidRPr="003F7263" w:rsidRDefault="0067755D" w:rsidP="0067755D">
            <w:pPr>
              <w:pStyle w:val="TAL"/>
              <w:keepNext w:val="0"/>
              <w:keepLines w:val="0"/>
              <w:rPr>
                <w:bCs/>
                <w:sz w:val="16"/>
                <w:szCs w:val="16"/>
              </w:rPr>
            </w:pPr>
            <w:r w:rsidRPr="0018556C">
              <w:rPr>
                <w:rFonts w:eastAsia="SimSun" w:hint="eastAsia"/>
                <w:bCs/>
                <w:sz w:val="16"/>
                <w:szCs w:val="16"/>
                <w:lang w:eastAsia="zh-CN"/>
              </w:rPr>
              <w:t>1</w:t>
            </w:r>
            <w:r w:rsidRPr="0018556C">
              <w:rPr>
                <w:rFonts w:eastAsia="SimSun"/>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3F399F04" w14:textId="4E892637" w:rsidR="0067755D" w:rsidRPr="003F7263" w:rsidRDefault="0067755D" w:rsidP="0067755D">
            <w:pPr>
              <w:pStyle w:val="TAL"/>
              <w:rPr>
                <w:bCs/>
                <w:sz w:val="16"/>
                <w:szCs w:val="16"/>
              </w:rPr>
            </w:pPr>
            <w:r w:rsidRPr="0018556C">
              <w:rPr>
                <w:rFonts w:eastAsia="SimSun"/>
                <w:bCs/>
                <w:sz w:val="16"/>
                <w:szCs w:val="16"/>
                <w:lang w:eastAsia="en-US"/>
              </w:rPr>
              <w:t>Inter-carrier concurrent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20964594" w14:textId="7E8BF181" w:rsidR="0067755D" w:rsidRPr="003F7263" w:rsidRDefault="0067755D" w:rsidP="0067755D">
            <w:pPr>
              <w:pStyle w:val="TAC"/>
              <w:keepNext w:val="0"/>
              <w:keepLines w:val="0"/>
              <w:rPr>
                <w:rFonts w:cs="Arial"/>
                <w:sz w:val="16"/>
                <w:szCs w:val="16"/>
              </w:rPr>
            </w:pPr>
            <w:r w:rsidRPr="0018556C">
              <w:rPr>
                <w:rFonts w:eastAsia="SimSun" w:cs="Arial"/>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FF81289" w14:textId="59BCE6C9" w:rsidR="0067755D" w:rsidRPr="003F7263" w:rsidRDefault="0067755D" w:rsidP="0067755D">
            <w:pPr>
              <w:pStyle w:val="TAC"/>
              <w:keepNext w:val="0"/>
              <w:keepLines w:val="0"/>
              <w:rPr>
                <w:rFonts w:cs="Arial"/>
                <w:sz w:val="16"/>
                <w:szCs w:val="16"/>
                <w:lang w:eastAsia="zh-CN"/>
              </w:rPr>
            </w:pPr>
            <w:r w:rsidRPr="0018556C">
              <w:rPr>
                <w:rFonts w:eastAsia="SimSun"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AEBEE75" w14:textId="3EEE8FDA" w:rsidR="0067755D" w:rsidRPr="003F7263" w:rsidRDefault="0067755D" w:rsidP="0067755D">
            <w:pPr>
              <w:pStyle w:val="TAL"/>
              <w:keepNext w:val="0"/>
              <w:keepLines w:val="0"/>
              <w:rPr>
                <w:rFonts w:cs="Arial"/>
                <w:sz w:val="16"/>
                <w:szCs w:val="16"/>
                <w:lang w:eastAsia="zh-CN"/>
              </w:rPr>
            </w:pPr>
            <w:r w:rsidRPr="0018556C">
              <w:rPr>
                <w:rFonts w:eastAsia="SimSun" w:cs="Arial"/>
                <w:sz w:val="16"/>
                <w:szCs w:val="16"/>
                <w:lang w:eastAsia="zh-CN"/>
              </w:rPr>
              <w:t>UE supporting 5G core and NR sidelink mode 1 transmission</w:t>
            </w:r>
          </w:p>
        </w:tc>
      </w:tr>
      <w:tr w:rsidR="0067755D" w:rsidRPr="003F7263" w14:paraId="1236D9B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E053946" w14:textId="61116813" w:rsidR="0067755D" w:rsidRPr="003F7263" w:rsidRDefault="0067755D" w:rsidP="0067755D">
            <w:pPr>
              <w:pStyle w:val="TAL"/>
              <w:keepNext w:val="0"/>
              <w:keepLines w:val="0"/>
              <w:rPr>
                <w:bCs/>
                <w:sz w:val="16"/>
                <w:szCs w:val="16"/>
              </w:rPr>
            </w:pPr>
            <w:r w:rsidRPr="003F7263">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tcPr>
          <w:p w14:paraId="3973182F" w14:textId="73D27E7C" w:rsidR="0067755D" w:rsidRPr="003F7263" w:rsidRDefault="0067755D" w:rsidP="0067755D">
            <w:pPr>
              <w:pStyle w:val="TAL"/>
              <w:rPr>
                <w:bCs/>
                <w:sz w:val="16"/>
                <w:szCs w:val="16"/>
              </w:rPr>
            </w:pPr>
            <w:r w:rsidRPr="003F7263">
              <w:rPr>
                <w:bCs/>
                <w:sz w:val="16"/>
                <w:szCs w:val="16"/>
              </w:rPr>
              <w:t>Inter-carrier concurrent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tcPr>
          <w:p w14:paraId="0F73902E" w14:textId="6D4B563A"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F6EE4AA" w14:textId="7E37E095"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C473130" w14:textId="40AFBB86"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67755D" w:rsidRPr="003F7263" w14:paraId="6CA4A8D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7D4A200" w14:textId="75715E77"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3357BF74" w14:textId="1941F418" w:rsidR="0067755D" w:rsidRPr="003F7263" w:rsidRDefault="0067755D" w:rsidP="0067755D">
            <w:pPr>
              <w:pStyle w:val="TAL"/>
              <w:rPr>
                <w:bCs/>
                <w:sz w:val="16"/>
                <w:szCs w:val="16"/>
              </w:rPr>
            </w:pPr>
            <w:r w:rsidRPr="00BD4356">
              <w:rPr>
                <w:bCs/>
                <w:sz w:val="16"/>
                <w:szCs w:val="16"/>
              </w:rPr>
              <w:t>Inter-carrier concurrent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48589CE2" w14:textId="123DEFBF"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A87587B" w14:textId="6D23409C"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055A1A03" w14:textId="7C7292C9"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bl>
    <w:p w14:paraId="4A031201" w14:textId="77777777" w:rsidR="00095F02" w:rsidRPr="003F7263" w:rsidRDefault="00095F02" w:rsidP="00095F02">
      <w:pPr>
        <w:rPr>
          <w:lang w:eastAsia="en-US"/>
        </w:rPr>
      </w:pPr>
    </w:p>
    <w:p w14:paraId="72D69B82" w14:textId="77777777" w:rsidR="00095F02" w:rsidRPr="003F7263" w:rsidRDefault="00095F02" w:rsidP="00095F02">
      <w:pPr>
        <w:pStyle w:val="TH"/>
      </w:pPr>
      <w:r w:rsidRPr="003F7263">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3F7263"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3F7263" w:rsidRDefault="00095F0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3F7263" w:rsidRDefault="00095F0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3F7263" w:rsidRDefault="00C75E39" w:rsidP="00022CB7">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3F7263" w:rsidRDefault="00095F0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3F7263" w:rsidRDefault="00095F02">
            <w:pPr>
              <w:spacing w:after="0"/>
              <w:jc w:val="center"/>
              <w:rPr>
                <w:rFonts w:ascii="Arial" w:hAnsi="Arial"/>
                <w:b/>
                <w:sz w:val="16"/>
                <w:szCs w:val="16"/>
              </w:rPr>
            </w:pPr>
            <w:r w:rsidRPr="003F7263">
              <w:rPr>
                <w:rFonts w:ascii="Arial" w:hAnsi="Arial"/>
                <w:b/>
                <w:sz w:val="16"/>
                <w:szCs w:val="16"/>
              </w:rPr>
              <w:t>Release other RAT</w:t>
            </w:r>
          </w:p>
        </w:tc>
      </w:tr>
      <w:tr w:rsidR="00095F02" w:rsidRPr="003F7263"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3F7263" w:rsidRDefault="00095F02" w:rsidP="009E468F">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3F7263"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3F7263"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3F7263"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3F7263" w:rsidRDefault="00095F02">
            <w:pPr>
              <w:spacing w:after="0"/>
              <w:jc w:val="center"/>
              <w:rPr>
                <w:rFonts w:ascii="Arial" w:hAnsi="Arial"/>
                <w:b/>
                <w:sz w:val="16"/>
                <w:szCs w:val="16"/>
              </w:rPr>
            </w:pPr>
          </w:p>
        </w:tc>
      </w:tr>
    </w:tbl>
    <w:p w14:paraId="119166CD" w14:textId="50731410" w:rsidR="00126FE5" w:rsidRPr="003F7263" w:rsidRDefault="00126FE5" w:rsidP="00126FE5"/>
    <w:p w14:paraId="7B9D540A" w14:textId="77777777" w:rsidR="002A0B29" w:rsidRPr="003F7263" w:rsidRDefault="002A0B29" w:rsidP="002A0B29">
      <w:pPr>
        <w:pStyle w:val="TH"/>
      </w:pPr>
      <w:r w:rsidRPr="003F7263">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3F7263"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3F7263" w:rsidRDefault="002A0B29">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3F7263" w:rsidRDefault="002A0B29">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3F7263" w:rsidRDefault="002A0B29">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3F7263" w:rsidRDefault="002A0B29">
            <w:pPr>
              <w:pStyle w:val="TAH"/>
              <w:keepNext w:val="0"/>
              <w:keepLines w:val="0"/>
              <w:rPr>
                <w:sz w:val="16"/>
                <w:szCs w:val="16"/>
              </w:rPr>
            </w:pPr>
            <w:r w:rsidRPr="003F7263">
              <w:rPr>
                <w:sz w:val="16"/>
                <w:szCs w:val="16"/>
              </w:rPr>
              <w:t>Applicability</w:t>
            </w:r>
          </w:p>
        </w:tc>
      </w:tr>
      <w:tr w:rsidR="002A0B29" w:rsidRPr="003F7263"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3F7263"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3F7263"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3F7263"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3F7263" w:rsidRDefault="002A0B29">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3F7263" w:rsidRDefault="002A0B29">
            <w:pPr>
              <w:pStyle w:val="TAH"/>
              <w:keepNext w:val="0"/>
              <w:keepLines w:val="0"/>
              <w:rPr>
                <w:sz w:val="16"/>
                <w:szCs w:val="16"/>
              </w:rPr>
            </w:pPr>
            <w:r w:rsidRPr="003F7263">
              <w:rPr>
                <w:sz w:val="16"/>
                <w:szCs w:val="16"/>
              </w:rPr>
              <w:t>Comment</w:t>
            </w:r>
          </w:p>
        </w:tc>
      </w:tr>
      <w:tr w:rsidR="002A0B29" w:rsidRPr="003F7263"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3F7263" w:rsidRDefault="002A0B29">
            <w:pPr>
              <w:pStyle w:val="TAL"/>
              <w:keepNext w:val="0"/>
              <w:keepLines w:val="0"/>
              <w:rPr>
                <w:rFonts w:cs="Arial"/>
                <w:b/>
                <w:bCs/>
                <w:sz w:val="16"/>
                <w:szCs w:val="16"/>
              </w:rPr>
            </w:pPr>
            <w:r w:rsidRPr="003F7263">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3F7263" w:rsidRDefault="002A0B29">
            <w:pPr>
              <w:pStyle w:val="TAL"/>
              <w:keepNext w:val="0"/>
              <w:keepLines w:val="0"/>
              <w:rPr>
                <w:rFonts w:cs="Arial"/>
                <w:b/>
                <w:bCs/>
                <w:sz w:val="16"/>
                <w:szCs w:val="16"/>
              </w:rPr>
            </w:pPr>
            <w:r w:rsidRPr="003F7263">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3F7263"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3F7263"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3F7263" w:rsidRDefault="002A0B29">
            <w:pPr>
              <w:pStyle w:val="TAH"/>
              <w:keepNext w:val="0"/>
              <w:keepLines w:val="0"/>
              <w:rPr>
                <w:sz w:val="16"/>
                <w:szCs w:val="16"/>
              </w:rPr>
            </w:pPr>
          </w:p>
        </w:tc>
      </w:tr>
      <w:tr w:rsidR="002A0B29" w:rsidRPr="003F7263"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3F7263" w:rsidRDefault="002A0B29">
            <w:pPr>
              <w:pStyle w:val="TAL"/>
              <w:keepNext w:val="0"/>
              <w:keepLines w:val="0"/>
              <w:rPr>
                <w:rFonts w:cs="Arial"/>
                <w:b/>
                <w:bCs/>
                <w:sz w:val="16"/>
                <w:szCs w:val="16"/>
              </w:rPr>
            </w:pPr>
            <w:r w:rsidRPr="003F7263">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3F7263" w:rsidRDefault="002A0B29">
            <w:pPr>
              <w:pStyle w:val="TAL"/>
              <w:rPr>
                <w:rFonts w:cs="Arial"/>
                <w:b/>
                <w:bCs/>
                <w:sz w:val="16"/>
                <w:szCs w:val="16"/>
              </w:rPr>
            </w:pPr>
            <w:r w:rsidRPr="003F7263">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3F7263"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3F7263"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3F7263" w:rsidRDefault="002A0B29">
            <w:pPr>
              <w:pStyle w:val="TAL"/>
              <w:keepNext w:val="0"/>
              <w:keepLines w:val="0"/>
              <w:rPr>
                <w:rFonts w:cs="Arial"/>
                <w:sz w:val="16"/>
                <w:szCs w:val="16"/>
              </w:rPr>
            </w:pPr>
          </w:p>
        </w:tc>
      </w:tr>
      <w:tr w:rsidR="002A0B29" w:rsidRPr="003F7263"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3F7263" w:rsidRDefault="002A0B29">
            <w:pPr>
              <w:pStyle w:val="TAL"/>
              <w:keepNext w:val="0"/>
              <w:keepLines w:val="0"/>
              <w:rPr>
                <w:bCs/>
                <w:sz w:val="16"/>
                <w:szCs w:val="16"/>
              </w:rPr>
            </w:pPr>
            <w:r w:rsidRPr="003F7263">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2A0B29" w:rsidRPr="003F7263" w:rsidRDefault="002A0B29">
            <w:pPr>
              <w:pStyle w:val="TAL"/>
              <w:rPr>
                <w:bCs/>
                <w:sz w:val="16"/>
                <w:szCs w:val="16"/>
              </w:rPr>
            </w:pPr>
            <w:r w:rsidRPr="003F7263">
              <w:rPr>
                <w:rFonts w:cs="Arial"/>
                <w:bCs/>
                <w:sz w:val="16"/>
                <w:szCs w:val="16"/>
              </w:rPr>
              <w:t>V2X policy provisioning / Precedence / Validity timer expires</w:t>
            </w:r>
            <w:r w:rsidR="0067755D">
              <w:rPr>
                <w:rFonts w:cs="Arial"/>
                <w:bCs/>
                <w:sz w:val="16"/>
                <w:szCs w:val="16"/>
              </w:rPr>
              <w:t xml:space="preserve"> </w:t>
            </w:r>
            <w:r w:rsidRPr="003F7263">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3F7263" w:rsidRDefault="002A0B29">
            <w:pPr>
              <w:pStyle w:val="TAC"/>
              <w:keepNext w:val="0"/>
              <w:keepLines w:val="0"/>
              <w:rPr>
                <w:rFonts w:cs="Arial"/>
                <w:sz w:val="16"/>
                <w:szCs w:val="16"/>
                <w:lang w:eastAsia="zh-CN"/>
              </w:rPr>
            </w:pPr>
            <w:r w:rsidRPr="003F7263">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3F7263" w:rsidRDefault="002A0B29">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2A0B29" w:rsidRPr="003F7263"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3F7263" w:rsidRDefault="002A0B29">
            <w:pPr>
              <w:pStyle w:val="TAL"/>
              <w:keepNext w:val="0"/>
              <w:keepLines w:val="0"/>
              <w:rPr>
                <w:bCs/>
                <w:sz w:val="16"/>
                <w:szCs w:val="16"/>
                <w:lang w:eastAsia="en-US"/>
              </w:rPr>
            </w:pPr>
            <w:r w:rsidRPr="003F7263">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3F7263" w:rsidRDefault="002A0B29">
            <w:pPr>
              <w:pStyle w:val="TAL"/>
              <w:rPr>
                <w:bCs/>
                <w:sz w:val="16"/>
                <w:szCs w:val="16"/>
              </w:rPr>
            </w:pPr>
            <w:r w:rsidRPr="003F7263">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3F7263"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3F7263"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3F7263" w:rsidRDefault="002A0B29">
            <w:pPr>
              <w:spacing w:after="0"/>
              <w:rPr>
                <w:rFonts w:ascii="CG Times (WN)" w:hAnsi="CG Times (WN)"/>
              </w:rPr>
            </w:pPr>
          </w:p>
        </w:tc>
      </w:tr>
      <w:tr w:rsidR="005E1E80" w:rsidRPr="003F7263"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3F7263" w:rsidRDefault="005E1E80" w:rsidP="005E1E80">
            <w:pPr>
              <w:pStyle w:val="TAL"/>
              <w:keepNext w:val="0"/>
              <w:keepLines w:val="0"/>
              <w:rPr>
                <w:rFonts w:cs="Arial"/>
                <w:bCs/>
                <w:sz w:val="16"/>
                <w:szCs w:val="16"/>
              </w:rPr>
            </w:pPr>
            <w:r w:rsidRPr="003F7263">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3F7263" w:rsidRDefault="005E1E80" w:rsidP="005E1E80">
            <w:pPr>
              <w:pStyle w:val="TAL"/>
              <w:rPr>
                <w:rFonts w:cs="Arial"/>
                <w:bCs/>
                <w:sz w:val="16"/>
                <w:szCs w:val="16"/>
              </w:rPr>
            </w:pPr>
            <w:r w:rsidRPr="003F7263">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5E1E80" w:rsidRPr="003F7263"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3F7263" w:rsidRDefault="005E1E80" w:rsidP="005E1E80">
            <w:pPr>
              <w:pStyle w:val="TAL"/>
              <w:keepNext w:val="0"/>
              <w:keepLines w:val="0"/>
              <w:rPr>
                <w:rFonts w:cs="Arial"/>
                <w:bCs/>
                <w:sz w:val="16"/>
                <w:szCs w:val="16"/>
              </w:rPr>
            </w:pPr>
            <w:r w:rsidRPr="003F7263">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3F7263" w:rsidRDefault="005E1E80" w:rsidP="005E1E80">
            <w:pPr>
              <w:pStyle w:val="TAL"/>
              <w:rPr>
                <w:rFonts w:cs="Arial"/>
                <w:bCs/>
                <w:sz w:val="16"/>
                <w:szCs w:val="16"/>
              </w:rPr>
            </w:pPr>
            <w:r w:rsidRPr="003F7263">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5E1E80" w:rsidRPr="003F7263"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3F7263" w:rsidRDefault="005E1E80" w:rsidP="005E1E80">
            <w:pPr>
              <w:pStyle w:val="TAL"/>
              <w:keepNext w:val="0"/>
              <w:keepLines w:val="0"/>
              <w:rPr>
                <w:rFonts w:cs="Arial"/>
                <w:bCs/>
                <w:sz w:val="16"/>
                <w:szCs w:val="16"/>
              </w:rPr>
            </w:pPr>
            <w:r>
              <w:rPr>
                <w:rFonts w:cs="Arial"/>
                <w:bCs/>
                <w:sz w:val="16"/>
                <w:szCs w:val="16"/>
                <w:lang w:val="en-US"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3F7263" w:rsidRDefault="005E1E80" w:rsidP="005E1E80">
            <w:pPr>
              <w:pStyle w:val="TAL"/>
              <w:rPr>
                <w:rFonts w:cs="Arial"/>
                <w:bCs/>
                <w:sz w:val="16"/>
                <w:szCs w:val="16"/>
              </w:rPr>
            </w:pPr>
            <w:r>
              <w:rPr>
                <w:rFonts w:cs="Arial"/>
                <w:bCs/>
                <w:sz w:val="16"/>
                <w:szCs w:val="16"/>
                <w:lang w:val="en-US"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3F7263" w:rsidRDefault="005E1E80" w:rsidP="005E1E80">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3F7263" w:rsidRDefault="005E1E80" w:rsidP="005E1E80">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3F7263" w:rsidRDefault="005E1E80" w:rsidP="005E1E80">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5E1E80" w:rsidRPr="003F7263"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3F7263" w:rsidRDefault="005E1E80" w:rsidP="005E1E80">
            <w:pPr>
              <w:pStyle w:val="TAL"/>
              <w:keepNext w:val="0"/>
              <w:keepLines w:val="0"/>
              <w:rPr>
                <w:rFonts w:cs="Arial"/>
                <w:bCs/>
                <w:sz w:val="16"/>
                <w:szCs w:val="16"/>
              </w:rPr>
            </w:pPr>
            <w:r>
              <w:rPr>
                <w:rFonts w:cs="Arial"/>
                <w:bCs/>
                <w:sz w:val="16"/>
                <w:szCs w:val="16"/>
                <w:lang w:val="en-US"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3F7263" w:rsidRDefault="005E1E80" w:rsidP="005E1E80">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3F7263" w:rsidRDefault="005E1E80" w:rsidP="005E1E80">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3F7263" w:rsidRDefault="005E1E80" w:rsidP="005E1E80">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3F7263" w:rsidRDefault="005E1E80" w:rsidP="005E1E80">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5E1E80" w:rsidRPr="003F7263"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3F7263" w:rsidRDefault="005E1E80" w:rsidP="005E1E80">
            <w:pPr>
              <w:pStyle w:val="TAL"/>
              <w:keepNext w:val="0"/>
              <w:keepLines w:val="0"/>
              <w:rPr>
                <w:rFonts w:cs="Arial"/>
                <w:bCs/>
                <w:sz w:val="16"/>
                <w:szCs w:val="16"/>
              </w:rPr>
            </w:pPr>
            <w:r w:rsidRPr="003F7263">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3F7263" w:rsidRDefault="005E1E80" w:rsidP="005E1E80">
            <w:pPr>
              <w:pStyle w:val="TAL"/>
              <w:rPr>
                <w:rFonts w:cs="Arial"/>
                <w:bCs/>
                <w:sz w:val="16"/>
                <w:szCs w:val="16"/>
              </w:rPr>
            </w:pPr>
            <w:r w:rsidRPr="003F7263">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transmission mode 2</w:t>
            </w:r>
          </w:p>
        </w:tc>
      </w:tr>
      <w:tr w:rsidR="005E1E80" w:rsidRPr="003F7263"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3F7263" w:rsidRDefault="005E1E80" w:rsidP="005E1E80">
            <w:pPr>
              <w:pStyle w:val="TAL"/>
              <w:keepNext w:val="0"/>
              <w:keepLines w:val="0"/>
              <w:rPr>
                <w:rFonts w:cs="Arial"/>
                <w:bCs/>
                <w:sz w:val="16"/>
                <w:szCs w:val="16"/>
              </w:rPr>
            </w:pPr>
            <w:r w:rsidRPr="003F7263">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3F7263" w:rsidRDefault="005E1E80" w:rsidP="005E1E80">
            <w:pPr>
              <w:pStyle w:val="TAL"/>
              <w:rPr>
                <w:rFonts w:cs="Arial"/>
                <w:bCs/>
                <w:sz w:val="16"/>
                <w:szCs w:val="16"/>
              </w:rPr>
            </w:pPr>
            <w:r w:rsidRPr="003F7263">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bl>
    <w:p w14:paraId="162CA25D" w14:textId="77777777" w:rsidR="002A0B29" w:rsidRPr="003F7263" w:rsidRDefault="002A0B29" w:rsidP="002A0B29">
      <w:pPr>
        <w:rPr>
          <w:lang w:eastAsia="en-US"/>
        </w:rPr>
      </w:pPr>
    </w:p>
    <w:p w14:paraId="495D9696" w14:textId="77777777" w:rsidR="002A0B29" w:rsidRPr="003F7263" w:rsidRDefault="002A0B29" w:rsidP="002A0B29">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3F7263"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3F7263" w:rsidRDefault="002A0B29">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3F7263" w:rsidRDefault="002A0B29">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3F7263" w:rsidRDefault="002A0B29">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3F7263" w:rsidRDefault="002A0B29">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3F7263" w:rsidRDefault="002A0B29">
            <w:pPr>
              <w:spacing w:after="0"/>
              <w:jc w:val="center"/>
              <w:rPr>
                <w:rFonts w:ascii="Arial" w:hAnsi="Arial"/>
                <w:b/>
                <w:sz w:val="16"/>
                <w:szCs w:val="16"/>
              </w:rPr>
            </w:pPr>
            <w:r w:rsidRPr="003F7263">
              <w:rPr>
                <w:rFonts w:ascii="Arial" w:hAnsi="Arial"/>
                <w:b/>
                <w:sz w:val="16"/>
                <w:szCs w:val="16"/>
              </w:rPr>
              <w:t>Release other RAT</w:t>
            </w:r>
          </w:p>
        </w:tc>
      </w:tr>
      <w:tr w:rsidR="002A0B29" w:rsidRPr="003F7263"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3F7263" w:rsidRDefault="002A0B29">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3F7263"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3F7263"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3F7263"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3F7263" w:rsidRDefault="002A0B29">
            <w:pPr>
              <w:spacing w:after="0"/>
              <w:jc w:val="center"/>
              <w:rPr>
                <w:rFonts w:ascii="Arial" w:hAnsi="Arial"/>
                <w:b/>
                <w:sz w:val="16"/>
                <w:szCs w:val="16"/>
              </w:rPr>
            </w:pPr>
          </w:p>
        </w:tc>
      </w:tr>
    </w:tbl>
    <w:p w14:paraId="69D57EB4" w14:textId="77777777" w:rsidR="002A0B29" w:rsidRPr="003F7263" w:rsidRDefault="002A0B29" w:rsidP="00126FE5"/>
    <w:p w14:paraId="5C03A01E" w14:textId="66437B8D" w:rsidR="005808F1" w:rsidRPr="003F7263"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bookmarkStart w:id="130" w:name="_Toc114918859"/>
      <w:r w:rsidRPr="003F7263">
        <w:t>Table 4.1</w:t>
      </w:r>
      <w:r w:rsidRPr="005270CE">
        <w:t>-8a:</w:t>
      </w:r>
      <w:r w:rsidRPr="003F7263">
        <w:t xml:space="preserve"> Applicability of Protocol conformance NR </w:t>
      </w:r>
      <w:r>
        <w:t>MBS</w:t>
      </w:r>
      <w:r w:rsidRPr="003F7263">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5808F1" w:rsidRPr="003F7263" w14:paraId="002E8AC9" w14:textId="77777777" w:rsidTr="00921633">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12227E96" w14:textId="77777777" w:rsidR="005808F1" w:rsidRPr="003F7263" w:rsidRDefault="005808F1" w:rsidP="00A73C9A">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05EF23E" w14:textId="77777777" w:rsidR="005808F1" w:rsidRPr="003F7263" w:rsidRDefault="005808F1" w:rsidP="00A73C9A">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658025BD" w14:textId="77777777" w:rsidR="005808F1" w:rsidRPr="003F7263" w:rsidRDefault="005808F1" w:rsidP="00A73C9A">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0034AF1D" w14:textId="77777777" w:rsidR="005808F1" w:rsidRPr="003F7263" w:rsidRDefault="005808F1" w:rsidP="00A73C9A">
            <w:pPr>
              <w:pStyle w:val="TAH"/>
              <w:keepNext w:val="0"/>
              <w:keepLines w:val="0"/>
              <w:rPr>
                <w:sz w:val="16"/>
                <w:szCs w:val="16"/>
              </w:rPr>
            </w:pPr>
            <w:r w:rsidRPr="003F7263">
              <w:rPr>
                <w:sz w:val="16"/>
                <w:szCs w:val="16"/>
              </w:rPr>
              <w:t>Applicability</w:t>
            </w:r>
          </w:p>
        </w:tc>
      </w:tr>
      <w:tr w:rsidR="005808F1" w:rsidRPr="003F7263" w14:paraId="74658C51" w14:textId="77777777" w:rsidTr="00921633">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148EEAAF" w14:textId="77777777" w:rsidR="005808F1" w:rsidRPr="003F7263" w:rsidRDefault="005808F1" w:rsidP="00A73C9A">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9CDFD20" w14:textId="77777777" w:rsidR="005808F1" w:rsidRPr="003F7263" w:rsidRDefault="005808F1" w:rsidP="00A73C9A">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7E748659" w14:textId="77777777" w:rsidR="005808F1" w:rsidRPr="003F7263" w:rsidRDefault="005808F1" w:rsidP="00A73C9A">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75312EB" w14:textId="77777777" w:rsidR="005808F1" w:rsidRPr="003F7263" w:rsidRDefault="005808F1" w:rsidP="00A73C9A">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2909B4B0" w14:textId="77777777" w:rsidR="005808F1" w:rsidRPr="003F7263" w:rsidRDefault="005808F1" w:rsidP="00A73C9A">
            <w:pPr>
              <w:pStyle w:val="TAH"/>
              <w:keepNext w:val="0"/>
              <w:keepLines w:val="0"/>
              <w:rPr>
                <w:sz w:val="16"/>
                <w:szCs w:val="16"/>
              </w:rPr>
            </w:pPr>
            <w:r w:rsidRPr="003F7263">
              <w:rPr>
                <w:sz w:val="16"/>
                <w:szCs w:val="16"/>
              </w:rPr>
              <w:t>Comment</w:t>
            </w:r>
          </w:p>
        </w:tc>
      </w:tr>
      <w:tr w:rsidR="005808F1" w:rsidRPr="003F7263" w14:paraId="18A4CE28" w14:textId="77777777" w:rsidTr="00921633">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3F7263" w:rsidRDefault="005808F1" w:rsidP="00A73C9A">
            <w:pPr>
              <w:pStyle w:val="TAL"/>
              <w:keepNext w:val="0"/>
              <w:keepLines w:val="0"/>
              <w:rPr>
                <w:rFonts w:cs="Arial"/>
                <w:b/>
                <w:bCs/>
                <w:sz w:val="16"/>
                <w:szCs w:val="16"/>
              </w:rPr>
            </w:pPr>
            <w:r>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3F7263" w:rsidRDefault="005808F1" w:rsidP="00A73C9A">
            <w:pPr>
              <w:pStyle w:val="TAL"/>
              <w:keepNext w:val="0"/>
              <w:keepLines w:val="0"/>
              <w:rPr>
                <w:rFonts w:cs="Arial"/>
                <w:b/>
                <w:bCs/>
                <w:sz w:val="16"/>
                <w:szCs w:val="16"/>
              </w:rPr>
            </w:pPr>
            <w:r>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5DFFA930" w14:textId="16C3FC72" w:rsidR="005808F1" w:rsidRPr="003F7263" w:rsidRDefault="005808F1" w:rsidP="00A73C9A">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3F7263" w:rsidRDefault="005808F1" w:rsidP="00A73C9A">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3F7263" w:rsidRDefault="005808F1" w:rsidP="00A73C9A">
            <w:pPr>
              <w:pStyle w:val="TAH"/>
              <w:keepNext w:val="0"/>
              <w:keepLines w:val="0"/>
              <w:rPr>
                <w:sz w:val="16"/>
                <w:szCs w:val="16"/>
              </w:rPr>
            </w:pPr>
          </w:p>
        </w:tc>
      </w:tr>
      <w:tr w:rsidR="005808F1" w:rsidRPr="003F7263" w14:paraId="5B2B2AF7"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3F7263" w:rsidRDefault="005808F1" w:rsidP="00A73C9A">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3F7263" w:rsidRDefault="005808F1" w:rsidP="00A73C9A">
            <w:pPr>
              <w:pStyle w:val="TAL"/>
              <w:rPr>
                <w:rFonts w:cs="Arial"/>
                <w:b/>
                <w:bCs/>
                <w:sz w:val="16"/>
                <w:szCs w:val="16"/>
              </w:rPr>
            </w:pPr>
            <w:r w:rsidRPr="00A879A9">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3F7263" w:rsidRDefault="005808F1" w:rsidP="00A73C9A">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3F7263" w:rsidRDefault="005808F1" w:rsidP="00A73C9A">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3F7263" w:rsidRDefault="005808F1" w:rsidP="00A73C9A">
            <w:pPr>
              <w:pStyle w:val="TAL"/>
              <w:keepNext w:val="0"/>
              <w:keepLines w:val="0"/>
              <w:rPr>
                <w:rFonts w:cs="Arial"/>
                <w:sz w:val="16"/>
                <w:szCs w:val="16"/>
              </w:rPr>
            </w:pPr>
          </w:p>
        </w:tc>
      </w:tr>
      <w:tr w:rsidR="005808F1" w:rsidRPr="003F7263" w14:paraId="22DEB51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Default="005808F1" w:rsidP="00A73C9A">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3F7263" w:rsidRDefault="005808F1" w:rsidP="00A73C9A">
            <w:pPr>
              <w:pStyle w:val="TAL"/>
              <w:rPr>
                <w:rFonts w:cs="Arial"/>
                <w:b/>
                <w:bCs/>
                <w:sz w:val="16"/>
                <w:szCs w:val="16"/>
              </w:rPr>
            </w:pPr>
            <w:r w:rsidRPr="00A879A9">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3F7263" w:rsidRDefault="005808F1" w:rsidP="00A73C9A">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3F7263" w:rsidRDefault="005808F1" w:rsidP="00A73C9A">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3F7263" w:rsidRDefault="005808F1" w:rsidP="00A73C9A">
            <w:pPr>
              <w:pStyle w:val="TAL"/>
              <w:keepNext w:val="0"/>
              <w:keepLines w:val="0"/>
              <w:rPr>
                <w:rFonts w:cs="Arial"/>
                <w:sz w:val="16"/>
                <w:szCs w:val="16"/>
              </w:rPr>
            </w:pPr>
          </w:p>
        </w:tc>
      </w:tr>
      <w:tr w:rsidR="005808F1" w:rsidRPr="003F7263" w14:paraId="6F040D2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4D511CF" w14:textId="77777777" w:rsidR="005808F1" w:rsidRPr="003F7263" w:rsidRDefault="005808F1" w:rsidP="00A73C9A">
            <w:pPr>
              <w:pStyle w:val="TAL"/>
              <w:keepNext w:val="0"/>
              <w:keepLines w:val="0"/>
              <w:rPr>
                <w:bCs/>
                <w:sz w:val="16"/>
                <w:szCs w:val="16"/>
              </w:rPr>
            </w:pPr>
            <w:r w:rsidRPr="00A879A9">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0D191ABA" w14:textId="77777777" w:rsidR="005808F1" w:rsidRPr="003F7263" w:rsidRDefault="005808F1" w:rsidP="00A73C9A">
            <w:pPr>
              <w:pStyle w:val="TAL"/>
              <w:rPr>
                <w:bCs/>
                <w:sz w:val="16"/>
                <w:szCs w:val="16"/>
              </w:rPr>
            </w:pPr>
            <w:r w:rsidRPr="00DD0E7B">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172313F6" w14:textId="77777777" w:rsidR="005808F1" w:rsidRPr="003F7263" w:rsidRDefault="005808F1" w:rsidP="00A73C9A">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tcPr>
          <w:p w14:paraId="37C1754C" w14:textId="553A2932" w:rsidR="005808F1" w:rsidRPr="003F7263" w:rsidRDefault="005808F1" w:rsidP="00A73C9A">
            <w:pPr>
              <w:pStyle w:val="TAC"/>
              <w:keepNext w:val="0"/>
              <w:keepLines w:val="0"/>
              <w:rPr>
                <w:rFonts w:cs="Arial"/>
                <w:sz w:val="16"/>
                <w:szCs w:val="16"/>
                <w:lang w:eastAsia="zh-CN"/>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13BDAF8A" w14:textId="77777777" w:rsidR="005808F1" w:rsidRPr="003F7263" w:rsidRDefault="005808F1" w:rsidP="00A73C9A">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B63E0A" w:rsidRPr="00B84832" w14:paraId="26323BA1" w14:textId="77777777" w:rsidTr="0092163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A39F45B" w14:textId="77777777" w:rsidR="00B63E0A" w:rsidRPr="00B84832" w:rsidRDefault="00B63E0A" w:rsidP="00247B8C">
            <w:pPr>
              <w:pStyle w:val="TAL"/>
              <w:keepNext w:val="0"/>
              <w:keepLines w:val="0"/>
              <w:rPr>
                <w:rFonts w:cs="Arial"/>
                <w:bCs/>
                <w:sz w:val="16"/>
                <w:szCs w:val="16"/>
              </w:rPr>
            </w:pPr>
            <w:r w:rsidRPr="00B84832">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2C6026AB" w14:textId="77777777" w:rsidR="00B63E0A" w:rsidRPr="00B84832" w:rsidRDefault="00B63E0A" w:rsidP="00247B8C">
            <w:pPr>
              <w:pStyle w:val="TAL"/>
              <w:rPr>
                <w:rFonts w:cs="Arial"/>
                <w:bCs/>
                <w:sz w:val="16"/>
                <w:szCs w:val="16"/>
              </w:rPr>
            </w:pPr>
            <w:r w:rsidRPr="00B84832">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7FB83F44" w14:textId="77777777" w:rsidR="00B63E0A" w:rsidRPr="00B84832" w:rsidRDefault="00B63E0A" w:rsidP="00247B8C">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5A60090A" w14:textId="77777777" w:rsidR="00B63E0A" w:rsidRPr="00B84832" w:rsidRDefault="00B63E0A" w:rsidP="00247B8C">
            <w:pPr>
              <w:pStyle w:val="TAC"/>
              <w:keepNext w:val="0"/>
              <w:keepLines w:val="0"/>
              <w:rPr>
                <w:rFonts w:cs="Arial"/>
                <w:sz w:val="16"/>
                <w:szCs w:val="16"/>
                <w:lang w:eastAsia="zh-CN"/>
              </w:rPr>
            </w:pPr>
            <w:r w:rsidRPr="00B84832">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147AFDB" w14:textId="77777777" w:rsidR="00B63E0A" w:rsidRPr="00B84832" w:rsidRDefault="00B63E0A" w:rsidP="00247B8C">
            <w:pPr>
              <w:pStyle w:val="TAL"/>
              <w:keepNext w:val="0"/>
              <w:keepLines w:val="0"/>
              <w:rPr>
                <w:rFonts w:cs="Arial"/>
                <w:sz w:val="16"/>
                <w:szCs w:val="16"/>
              </w:rPr>
            </w:pPr>
            <w:r w:rsidRPr="00B84832">
              <w:rPr>
                <w:rFonts w:cs="Arial"/>
                <w:sz w:val="16"/>
                <w:szCs w:val="16"/>
              </w:rPr>
              <w:t>UE supporting 5G Core and broadcast reception.</w:t>
            </w:r>
          </w:p>
        </w:tc>
      </w:tr>
      <w:tr w:rsidR="00B63E0A" w:rsidRPr="00B84832" w14:paraId="226C3A7E" w14:textId="77777777" w:rsidTr="0092163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0264582" w14:textId="77777777" w:rsidR="00B63E0A" w:rsidRPr="00B84832" w:rsidRDefault="00B63E0A" w:rsidP="00247B8C">
            <w:pPr>
              <w:pStyle w:val="TAL"/>
              <w:keepNext w:val="0"/>
              <w:keepLines w:val="0"/>
              <w:rPr>
                <w:rFonts w:cs="Arial"/>
                <w:bCs/>
                <w:sz w:val="16"/>
                <w:szCs w:val="16"/>
              </w:rPr>
            </w:pPr>
            <w:r w:rsidRPr="00B84832">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07458B02" w14:textId="11322660" w:rsidR="00B63E0A" w:rsidRPr="00B84832" w:rsidRDefault="00B63E0A" w:rsidP="00247B8C">
            <w:pPr>
              <w:pStyle w:val="TAL"/>
              <w:rPr>
                <w:rFonts w:cs="Arial"/>
                <w:bCs/>
                <w:sz w:val="16"/>
                <w:szCs w:val="16"/>
              </w:rPr>
            </w:pPr>
            <w:r w:rsidRPr="00B84832">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11F28C18" w14:textId="77777777" w:rsidR="00B63E0A" w:rsidRPr="00B84832" w:rsidRDefault="00B63E0A" w:rsidP="00247B8C">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0F52952" w14:textId="77777777" w:rsidR="00B63E0A" w:rsidRPr="00B84832" w:rsidRDefault="00B63E0A" w:rsidP="00247B8C">
            <w:pPr>
              <w:pStyle w:val="TAC"/>
              <w:keepNext w:val="0"/>
              <w:keepLines w:val="0"/>
              <w:rPr>
                <w:rFonts w:cs="Arial"/>
                <w:sz w:val="16"/>
                <w:szCs w:val="16"/>
                <w:lang w:eastAsia="zh-CN"/>
              </w:rPr>
            </w:pPr>
            <w:r w:rsidRPr="00B84832">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783EF5E5" w14:textId="77777777" w:rsidR="00B63E0A" w:rsidRPr="00B84832" w:rsidRDefault="00B63E0A" w:rsidP="00247B8C">
            <w:pPr>
              <w:pStyle w:val="TAL"/>
              <w:keepNext w:val="0"/>
              <w:keepLines w:val="0"/>
              <w:rPr>
                <w:rFonts w:cs="Arial"/>
                <w:sz w:val="16"/>
                <w:szCs w:val="16"/>
              </w:rPr>
            </w:pPr>
            <w:r w:rsidRPr="00B84832">
              <w:rPr>
                <w:rFonts w:cs="Arial"/>
                <w:sz w:val="16"/>
                <w:szCs w:val="16"/>
              </w:rPr>
              <w:t>UE supporting 5G Core and broadcast reception.</w:t>
            </w:r>
          </w:p>
        </w:tc>
      </w:tr>
      <w:tr w:rsidR="00B63E0A" w:rsidRPr="00B84832" w14:paraId="34A25FF5" w14:textId="77777777" w:rsidTr="0092163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D0CC79F" w14:textId="77777777" w:rsidR="00B63E0A" w:rsidRPr="00B84832" w:rsidRDefault="00B63E0A" w:rsidP="00247B8C">
            <w:pPr>
              <w:pStyle w:val="TAL"/>
              <w:keepNext w:val="0"/>
              <w:keepLines w:val="0"/>
              <w:rPr>
                <w:rFonts w:cs="Arial"/>
                <w:b/>
                <w:bCs/>
                <w:sz w:val="16"/>
                <w:szCs w:val="16"/>
              </w:rPr>
            </w:pPr>
            <w:r w:rsidRPr="00B84832">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E52DC0D" w14:textId="4A9EF194" w:rsidR="00B63E0A" w:rsidRPr="00B84832" w:rsidRDefault="00B63E0A" w:rsidP="00247B8C">
            <w:pPr>
              <w:pStyle w:val="TAL"/>
              <w:rPr>
                <w:rFonts w:cs="Arial"/>
                <w:b/>
                <w:bCs/>
                <w:sz w:val="16"/>
                <w:szCs w:val="16"/>
              </w:rPr>
            </w:pPr>
            <w:r w:rsidRPr="00B84832">
              <w:rPr>
                <w:rFonts w:cs="Arial"/>
                <w:b/>
                <w:bCs/>
                <w:sz w:val="16"/>
                <w:szCs w:val="16"/>
              </w:rPr>
              <w:t>MBS Broadcast/ MCCH Information Acquisition/ receiving SIB20 of an SCell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BD0CEE4" w14:textId="77777777" w:rsidR="00B63E0A" w:rsidRPr="00B84832" w:rsidRDefault="00B63E0A" w:rsidP="00247B8C">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49DD773" w14:textId="77777777" w:rsidR="00B63E0A" w:rsidRPr="00B84832" w:rsidRDefault="00B63E0A" w:rsidP="00247B8C">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65F095B" w14:textId="77777777" w:rsidR="00B63E0A" w:rsidRPr="00B84832" w:rsidRDefault="00B63E0A" w:rsidP="00247B8C">
            <w:pPr>
              <w:pStyle w:val="TAL"/>
              <w:keepNext w:val="0"/>
              <w:keepLines w:val="0"/>
              <w:rPr>
                <w:rFonts w:cs="Arial"/>
                <w:sz w:val="16"/>
                <w:szCs w:val="16"/>
              </w:rPr>
            </w:pPr>
          </w:p>
        </w:tc>
      </w:tr>
      <w:tr w:rsidR="00B63E0A" w:rsidRPr="00B84832" w14:paraId="20E069FF" w14:textId="77777777" w:rsidTr="0092163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137A038" w14:textId="77777777" w:rsidR="00B63E0A" w:rsidRPr="00B84832" w:rsidRDefault="00B63E0A" w:rsidP="00247B8C">
            <w:pPr>
              <w:pStyle w:val="TAL"/>
              <w:keepNext w:val="0"/>
              <w:keepLines w:val="0"/>
              <w:rPr>
                <w:rFonts w:cs="Arial"/>
                <w:bCs/>
                <w:sz w:val="16"/>
                <w:szCs w:val="16"/>
              </w:rPr>
            </w:pPr>
            <w:r w:rsidRPr="00B84832">
              <w:rPr>
                <w:rFonts w:cs="Arial"/>
                <w:bCs/>
                <w:sz w:val="16"/>
                <w:szCs w:val="16"/>
              </w:rPr>
              <w:lastRenderedPageBreak/>
              <w:t>14.1.1.4.1</w:t>
            </w:r>
          </w:p>
        </w:tc>
        <w:tc>
          <w:tcPr>
            <w:tcW w:w="3512" w:type="dxa"/>
            <w:gridSpan w:val="2"/>
            <w:tcBorders>
              <w:top w:val="single" w:sz="4" w:space="0" w:color="auto"/>
              <w:left w:val="single" w:sz="4" w:space="0" w:color="auto"/>
              <w:bottom w:val="single" w:sz="4" w:space="0" w:color="auto"/>
              <w:right w:val="single" w:sz="4" w:space="0" w:color="auto"/>
            </w:tcBorders>
          </w:tcPr>
          <w:p w14:paraId="7E0A7482" w14:textId="547AE825" w:rsidR="00B63E0A" w:rsidRPr="00B84832" w:rsidRDefault="00B63E0A" w:rsidP="00247B8C">
            <w:pPr>
              <w:pStyle w:val="TAL"/>
              <w:rPr>
                <w:rFonts w:cs="Arial"/>
                <w:bCs/>
                <w:sz w:val="16"/>
                <w:szCs w:val="16"/>
              </w:rPr>
            </w:pPr>
            <w:r w:rsidRPr="00B84832">
              <w:rPr>
                <w:rFonts w:cs="Arial"/>
                <w:bCs/>
                <w:sz w:val="16"/>
                <w:szCs w:val="16"/>
              </w:rPr>
              <w:t>MBS Broadcast/ MCCH Information Acquisition/ receiving SIB20 of an SCell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72249C47" w14:textId="77777777" w:rsidR="00B63E0A" w:rsidRPr="00B84832" w:rsidRDefault="00B63E0A" w:rsidP="00247B8C">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18C5625" w14:textId="512A1BAB" w:rsidR="00B63E0A" w:rsidRPr="00B84832" w:rsidRDefault="002760BD" w:rsidP="00247B8C">
            <w:pPr>
              <w:pStyle w:val="TAC"/>
              <w:keepNext w:val="0"/>
              <w:keepLines w:val="0"/>
              <w:rPr>
                <w:rFonts w:cs="Arial"/>
                <w:sz w:val="16"/>
                <w:szCs w:val="16"/>
                <w:lang w:eastAsia="zh-CN"/>
              </w:rPr>
            </w:pPr>
            <w:r>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7FD170C6" w14:textId="77777777" w:rsidR="00B63E0A" w:rsidRPr="00B84832" w:rsidRDefault="00B63E0A" w:rsidP="00247B8C">
            <w:pPr>
              <w:pStyle w:val="TAL"/>
              <w:keepNext w:val="0"/>
              <w:keepLines w:val="0"/>
              <w:rPr>
                <w:rFonts w:cs="Arial"/>
                <w:sz w:val="16"/>
                <w:szCs w:val="16"/>
              </w:rPr>
            </w:pPr>
            <w:r w:rsidRPr="00B84832">
              <w:rPr>
                <w:rFonts w:cs="Arial"/>
                <w:sz w:val="16"/>
                <w:szCs w:val="16"/>
              </w:rPr>
              <w:t>UE supporting 5G Core and broadcast reception on SCell and Intra-band Contiguous CA</w:t>
            </w:r>
          </w:p>
        </w:tc>
      </w:tr>
      <w:tr w:rsidR="00B63E0A" w:rsidRPr="00B84832" w14:paraId="21C4DABD" w14:textId="77777777" w:rsidTr="0092163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C4F29A3" w14:textId="77777777" w:rsidR="00B63E0A" w:rsidRPr="00B84832" w:rsidRDefault="00B63E0A" w:rsidP="00247B8C">
            <w:pPr>
              <w:pStyle w:val="TAL"/>
              <w:keepNext w:val="0"/>
              <w:keepLines w:val="0"/>
              <w:rPr>
                <w:rFonts w:cs="Arial"/>
                <w:bCs/>
                <w:sz w:val="16"/>
                <w:szCs w:val="16"/>
              </w:rPr>
            </w:pPr>
            <w:r w:rsidRPr="00B84832">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63FD2F6C" w14:textId="506238BD" w:rsidR="00B63E0A" w:rsidRPr="00B84832" w:rsidRDefault="00B63E0A" w:rsidP="00247B8C">
            <w:pPr>
              <w:pStyle w:val="TAL"/>
              <w:rPr>
                <w:rFonts w:cs="Arial"/>
                <w:bCs/>
                <w:sz w:val="16"/>
                <w:szCs w:val="16"/>
              </w:rPr>
            </w:pPr>
            <w:r w:rsidRPr="00B84832">
              <w:rPr>
                <w:rFonts w:cs="Arial"/>
                <w:bCs/>
                <w:sz w:val="16"/>
                <w:szCs w:val="16"/>
              </w:rPr>
              <w:t>MBS Broadcast/ MCCH Information Acquisition/ receiving SIB20 of an SCell via dedicated signalling</w:t>
            </w:r>
            <w:r w:rsidRPr="00B84832">
              <w:t xml:space="preserve"> </w:t>
            </w:r>
            <w:r w:rsidRPr="00B84832">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031140F1" w14:textId="77777777" w:rsidR="00B63E0A" w:rsidRPr="00B84832" w:rsidRDefault="00B63E0A" w:rsidP="00247B8C">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47F516F2" w14:textId="259DFA55" w:rsidR="00B63E0A" w:rsidRPr="00B84832" w:rsidRDefault="002760BD" w:rsidP="00247B8C">
            <w:pPr>
              <w:pStyle w:val="TAC"/>
              <w:keepNext w:val="0"/>
              <w:keepLines w:val="0"/>
              <w:rPr>
                <w:rFonts w:cs="Arial"/>
                <w:sz w:val="16"/>
                <w:szCs w:val="16"/>
                <w:lang w:eastAsia="zh-CN"/>
              </w:rPr>
            </w:pPr>
            <w:r>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207E2101" w14:textId="77777777" w:rsidR="00B63E0A" w:rsidRPr="00B84832" w:rsidRDefault="00B63E0A" w:rsidP="00247B8C">
            <w:pPr>
              <w:pStyle w:val="TAL"/>
              <w:keepNext w:val="0"/>
              <w:keepLines w:val="0"/>
              <w:rPr>
                <w:rFonts w:cs="Arial"/>
                <w:sz w:val="16"/>
                <w:szCs w:val="16"/>
              </w:rPr>
            </w:pPr>
            <w:r w:rsidRPr="00B84832">
              <w:rPr>
                <w:rFonts w:cs="Arial"/>
                <w:sz w:val="16"/>
                <w:szCs w:val="16"/>
              </w:rPr>
              <w:t>UE supporting 5G Core and broadcast reception on SCell and Inter-band CA</w:t>
            </w:r>
          </w:p>
        </w:tc>
      </w:tr>
      <w:tr w:rsidR="00B63E0A" w:rsidRPr="00B84832" w14:paraId="5884BB46" w14:textId="77777777" w:rsidTr="0092163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808410E" w14:textId="77777777" w:rsidR="00B63E0A" w:rsidRPr="00B84832" w:rsidRDefault="00B63E0A" w:rsidP="00247B8C">
            <w:pPr>
              <w:pStyle w:val="TAL"/>
              <w:keepNext w:val="0"/>
              <w:keepLines w:val="0"/>
              <w:rPr>
                <w:rFonts w:cs="Arial"/>
                <w:bCs/>
                <w:sz w:val="16"/>
                <w:szCs w:val="16"/>
              </w:rPr>
            </w:pPr>
            <w:r w:rsidRPr="00B84832">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0FB47900" w14:textId="31ED646F" w:rsidR="00B63E0A" w:rsidRPr="00B84832" w:rsidRDefault="00B63E0A" w:rsidP="00247B8C">
            <w:pPr>
              <w:pStyle w:val="TAL"/>
              <w:rPr>
                <w:rFonts w:cs="Arial"/>
                <w:bCs/>
                <w:sz w:val="16"/>
                <w:szCs w:val="16"/>
              </w:rPr>
            </w:pPr>
            <w:r w:rsidRPr="00B84832">
              <w:rPr>
                <w:rFonts w:cs="Arial"/>
                <w:bCs/>
                <w:sz w:val="16"/>
                <w:szCs w:val="16"/>
              </w:rPr>
              <w:t>MBS Broadcast/ MCCH Information Acquisition/ receiving SIB20 of an SCell via dedicated signalling / Intra-band non Contiguous CA</w:t>
            </w:r>
          </w:p>
        </w:tc>
        <w:tc>
          <w:tcPr>
            <w:tcW w:w="811" w:type="dxa"/>
            <w:gridSpan w:val="2"/>
            <w:tcBorders>
              <w:top w:val="single" w:sz="4" w:space="0" w:color="auto"/>
              <w:left w:val="single" w:sz="4" w:space="0" w:color="auto"/>
              <w:bottom w:val="single" w:sz="4" w:space="0" w:color="auto"/>
              <w:right w:val="single" w:sz="4" w:space="0" w:color="auto"/>
            </w:tcBorders>
          </w:tcPr>
          <w:p w14:paraId="1992B059" w14:textId="77777777" w:rsidR="00B63E0A" w:rsidRPr="00B84832" w:rsidRDefault="00B63E0A" w:rsidP="00247B8C">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B83F46A" w14:textId="6B62656B" w:rsidR="00B63E0A" w:rsidRPr="00B84832" w:rsidRDefault="002760BD" w:rsidP="00247B8C">
            <w:pPr>
              <w:pStyle w:val="TAC"/>
              <w:keepNext w:val="0"/>
              <w:keepLines w:val="0"/>
              <w:rPr>
                <w:rFonts w:cs="Arial"/>
                <w:sz w:val="16"/>
                <w:szCs w:val="16"/>
                <w:lang w:eastAsia="zh-CN"/>
              </w:rPr>
            </w:pPr>
            <w:r>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00445530" w14:textId="77777777" w:rsidR="00B63E0A" w:rsidRPr="00B84832" w:rsidRDefault="00B63E0A" w:rsidP="00247B8C">
            <w:pPr>
              <w:pStyle w:val="TAL"/>
              <w:keepNext w:val="0"/>
              <w:keepLines w:val="0"/>
              <w:rPr>
                <w:rFonts w:cs="Arial"/>
                <w:sz w:val="16"/>
                <w:szCs w:val="16"/>
              </w:rPr>
            </w:pPr>
            <w:r w:rsidRPr="00B84832">
              <w:rPr>
                <w:rFonts w:cs="Arial"/>
                <w:sz w:val="16"/>
                <w:szCs w:val="16"/>
              </w:rPr>
              <w:t>UE supporting 5G Core and broadcast reception on SCell and Intra-band non Contiguous CA</w:t>
            </w:r>
          </w:p>
        </w:tc>
      </w:tr>
      <w:tr w:rsidR="005808F1" w:rsidRPr="00C569B4" w14:paraId="5ED88CE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5808F1" w:rsidRPr="00C569B4" w:rsidRDefault="005808F1" w:rsidP="00A73C9A">
            <w:pPr>
              <w:pStyle w:val="TAL"/>
              <w:keepNext w:val="0"/>
              <w:keepLines w:val="0"/>
              <w:rPr>
                <w:rFonts w:cs="Arial"/>
                <w:b/>
                <w:bCs/>
                <w:sz w:val="16"/>
                <w:szCs w:val="16"/>
              </w:rPr>
            </w:pPr>
            <w:r w:rsidRPr="00A879A9">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5808F1" w:rsidRPr="00C569B4" w:rsidRDefault="005808F1" w:rsidP="00A73C9A">
            <w:pPr>
              <w:pStyle w:val="TAL"/>
              <w:keepNext w:val="0"/>
              <w:keepLines w:val="0"/>
              <w:rPr>
                <w:rFonts w:cs="Arial"/>
                <w:b/>
                <w:bCs/>
                <w:sz w:val="16"/>
                <w:szCs w:val="16"/>
              </w:rPr>
            </w:pPr>
            <w:r w:rsidRPr="00A879A9">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5808F1" w:rsidRPr="00C569B4" w:rsidRDefault="005808F1" w:rsidP="00A73C9A">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5808F1" w:rsidRPr="00C569B4" w:rsidRDefault="005808F1" w:rsidP="00A73C9A">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5808F1" w:rsidRPr="00C569B4" w:rsidRDefault="005808F1" w:rsidP="00A73C9A">
            <w:pPr>
              <w:pStyle w:val="TAL"/>
              <w:keepNext w:val="0"/>
              <w:keepLines w:val="0"/>
              <w:jc w:val="center"/>
              <w:rPr>
                <w:rFonts w:cs="Arial"/>
                <w:b/>
                <w:bCs/>
                <w:sz w:val="16"/>
                <w:szCs w:val="16"/>
              </w:rPr>
            </w:pPr>
          </w:p>
        </w:tc>
      </w:tr>
      <w:tr w:rsidR="005808F1" w:rsidRPr="003F7263" w14:paraId="7B041C6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4A176CB"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572888"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7BABAA0"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196886E" w14:textId="3C76DF5D"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6FCCAFD"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18289BEE"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7C1B896"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DD33C5F"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BBFAEDF"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A4A138" w14:textId="42E1A7F7"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DC98CBA"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20C93CF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8F2C390"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4455DCE"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42C704B"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DCB986" w14:textId="7FCCD3CE"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9C62012"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F15F2E" w14:paraId="6ED60FDA"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5808F1" w:rsidRPr="003F7263" w:rsidRDefault="005808F1" w:rsidP="00A73C9A">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5808F1" w:rsidRPr="003F7263" w:rsidRDefault="005808F1" w:rsidP="00A73C9A">
            <w:pPr>
              <w:pStyle w:val="TAL"/>
              <w:keepNext w:val="0"/>
              <w:keepLines w:val="0"/>
              <w:rPr>
                <w:rFonts w:cs="Arial"/>
                <w:b/>
                <w:bCs/>
                <w:sz w:val="16"/>
                <w:szCs w:val="16"/>
              </w:rPr>
            </w:pPr>
            <w:r w:rsidRPr="00F70847">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5808F1" w:rsidRPr="00F15F2E" w:rsidRDefault="005808F1" w:rsidP="00A73C9A">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5808F1" w:rsidRPr="00F15F2E" w:rsidRDefault="005808F1" w:rsidP="00A73C9A">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5808F1" w:rsidRPr="00F15F2E" w:rsidRDefault="005808F1" w:rsidP="00A73C9A">
            <w:pPr>
              <w:pStyle w:val="TAL"/>
              <w:keepNext w:val="0"/>
              <w:keepLines w:val="0"/>
              <w:jc w:val="center"/>
              <w:rPr>
                <w:rFonts w:cs="Arial"/>
                <w:b/>
                <w:bCs/>
                <w:sz w:val="16"/>
                <w:szCs w:val="16"/>
              </w:rPr>
            </w:pPr>
          </w:p>
        </w:tc>
      </w:tr>
      <w:tr w:rsidR="005808F1" w:rsidRPr="003F7263" w14:paraId="611E024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52B085F"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EECE6D2" w14:textId="77777777" w:rsidR="005808F1" w:rsidRPr="00F70847" w:rsidRDefault="005808F1" w:rsidP="00A73C9A">
            <w:pPr>
              <w:pStyle w:val="TAL"/>
              <w:rPr>
                <w:rFonts w:cs="Arial"/>
                <w:bCs/>
                <w:sz w:val="16"/>
                <w:szCs w:val="16"/>
              </w:rPr>
            </w:pPr>
            <w:r w:rsidRPr="00F70847">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5FFCF9"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A78D1DF" w14:textId="39F3731B"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81823B0" w14:textId="77777777" w:rsidR="005808F1" w:rsidRPr="002D3FCC" w:rsidRDefault="005808F1" w:rsidP="00A73C9A">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27BEBFB2"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74B75B4"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4EF4E8A" w14:textId="77777777" w:rsidR="005808F1" w:rsidRPr="00F70847" w:rsidRDefault="005808F1" w:rsidP="00A73C9A">
            <w:pPr>
              <w:pStyle w:val="TAL"/>
              <w:rPr>
                <w:rFonts w:cs="Arial"/>
                <w:bCs/>
                <w:sz w:val="16"/>
                <w:szCs w:val="16"/>
              </w:rPr>
            </w:pPr>
            <w:r w:rsidRPr="00F70847">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BA4B6EF"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90ACE82" w14:textId="087A7614"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EA1296B" w14:textId="77777777" w:rsidR="005808F1" w:rsidRPr="002D3FCC" w:rsidRDefault="005808F1" w:rsidP="00A73C9A">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C569B4" w14:paraId="679A189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5808F1" w:rsidRPr="00C569B4" w:rsidRDefault="005808F1" w:rsidP="00A73C9A">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5808F1" w:rsidRPr="00C569B4" w:rsidRDefault="005808F1" w:rsidP="00A73C9A">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5808F1" w:rsidRPr="00C569B4" w:rsidRDefault="005808F1" w:rsidP="00A73C9A">
            <w:pPr>
              <w:pStyle w:val="TAL"/>
              <w:keepNext w:val="0"/>
              <w:keepLines w:val="0"/>
              <w:jc w:val="center"/>
              <w:rPr>
                <w:rFonts w:cs="Arial"/>
                <w:b/>
                <w:bCs/>
                <w:sz w:val="16"/>
                <w:szCs w:val="16"/>
              </w:rPr>
            </w:pPr>
          </w:p>
        </w:tc>
      </w:tr>
      <w:tr w:rsidR="005808F1" w:rsidRPr="00C569B4" w14:paraId="40A9A3B9"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5808F1" w:rsidRPr="00C569B4" w:rsidRDefault="005808F1" w:rsidP="00A73C9A">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5808F1" w:rsidRPr="00C569B4" w:rsidRDefault="005808F1" w:rsidP="00A73C9A">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5808F1" w:rsidRPr="00C569B4" w:rsidRDefault="005808F1" w:rsidP="00A73C9A">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5808F1" w:rsidRPr="00C569B4" w:rsidRDefault="005808F1" w:rsidP="00A73C9A">
            <w:pPr>
              <w:pStyle w:val="TAL"/>
              <w:keepNext w:val="0"/>
              <w:keepLines w:val="0"/>
              <w:jc w:val="center"/>
              <w:rPr>
                <w:rFonts w:cs="Arial"/>
                <w:b/>
                <w:bCs/>
                <w:sz w:val="16"/>
                <w:szCs w:val="16"/>
              </w:rPr>
            </w:pPr>
          </w:p>
        </w:tc>
      </w:tr>
      <w:tr w:rsidR="005808F1" w:rsidRPr="00C569B4" w14:paraId="2271D7D0"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5808F1" w:rsidRPr="00C569B4" w:rsidRDefault="005808F1" w:rsidP="00A73C9A">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5808F1" w:rsidRPr="00C569B4" w:rsidRDefault="005808F1" w:rsidP="00A73C9A">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5808F1" w:rsidRPr="00C569B4" w:rsidRDefault="005808F1" w:rsidP="00A73C9A">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5808F1" w:rsidRPr="00C569B4" w:rsidRDefault="005808F1" w:rsidP="00A73C9A">
            <w:pPr>
              <w:pStyle w:val="TAL"/>
              <w:keepNext w:val="0"/>
              <w:keepLines w:val="0"/>
              <w:jc w:val="center"/>
              <w:rPr>
                <w:rFonts w:cs="Arial"/>
                <w:b/>
                <w:bCs/>
                <w:sz w:val="16"/>
                <w:szCs w:val="16"/>
              </w:rPr>
            </w:pPr>
          </w:p>
        </w:tc>
      </w:tr>
      <w:tr w:rsidR="005808F1" w:rsidRPr="003F7263" w14:paraId="1486B193"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4710A87"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FAD86D9" w14:textId="77777777" w:rsidR="005808F1" w:rsidRPr="00F70847" w:rsidRDefault="005808F1" w:rsidP="00A73C9A">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F1B40AC"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38CDA7B" w14:textId="0B821D47" w:rsidR="005808F1" w:rsidRPr="002D3FCC" w:rsidRDefault="005808F1" w:rsidP="00A73C9A">
            <w:pPr>
              <w:pStyle w:val="TAC"/>
              <w:keepNext w:val="0"/>
              <w:keepLines w:val="0"/>
              <w:rPr>
                <w:rFonts w:cs="Arial"/>
                <w:sz w:val="16"/>
                <w:szCs w:val="16"/>
              </w:rPr>
            </w:pPr>
            <w:r>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DA66BEA"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UE supporting 5G Core and dynamic scheduling for multicast for PCell</w:t>
            </w:r>
          </w:p>
        </w:tc>
      </w:tr>
      <w:tr w:rsidR="00F374D0" w:rsidRPr="003F7263" w14:paraId="17540514"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1EBFF1" w14:textId="0829F8EE" w:rsidR="00F374D0" w:rsidRPr="00F70847" w:rsidRDefault="00F374D0" w:rsidP="00F374D0">
            <w:pPr>
              <w:pStyle w:val="TAL"/>
              <w:keepNext w:val="0"/>
              <w:keepLines w:val="0"/>
              <w:rPr>
                <w:rFonts w:cs="Arial"/>
                <w:bCs/>
                <w:sz w:val="16"/>
                <w:szCs w:val="16"/>
              </w:rPr>
            </w:pPr>
            <w:r w:rsidRPr="00B84832">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8B65A8B" w14:textId="4D3F7D34" w:rsidR="00F374D0" w:rsidRPr="00F70847" w:rsidRDefault="00F374D0" w:rsidP="00F374D0">
            <w:pPr>
              <w:pStyle w:val="TAL"/>
              <w:rPr>
                <w:rFonts w:cs="Arial"/>
                <w:bCs/>
                <w:sz w:val="16"/>
                <w:szCs w:val="16"/>
              </w:rPr>
            </w:pPr>
            <w:r w:rsidRPr="00B84832">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6BC3FBE" w14:textId="17B31D51" w:rsidR="00F374D0" w:rsidRPr="003F7263" w:rsidRDefault="00F374D0" w:rsidP="00F374D0">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E62D2C" w14:textId="0F7A2E0E" w:rsidR="00F374D0" w:rsidRDefault="00F374D0" w:rsidP="00F374D0">
            <w:pPr>
              <w:pStyle w:val="TAC"/>
              <w:keepNext w:val="0"/>
              <w:keepLines w:val="0"/>
              <w:rPr>
                <w:rFonts w:cs="Arial"/>
                <w:sz w:val="16"/>
                <w:szCs w:val="16"/>
                <w:lang w:eastAsia="zh-CN"/>
              </w:rPr>
            </w:pPr>
            <w:r>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F5FBFF5" w14:textId="21486CF5" w:rsidR="00F374D0" w:rsidRPr="002D3FCC" w:rsidRDefault="00F374D0" w:rsidP="00F374D0">
            <w:pPr>
              <w:spacing w:after="0"/>
              <w:rPr>
                <w:rFonts w:ascii="Arial" w:hAnsi="Arial" w:cs="Arial"/>
                <w:sz w:val="16"/>
                <w:szCs w:val="16"/>
              </w:rPr>
            </w:pPr>
            <w:r w:rsidRPr="00B84832">
              <w:rPr>
                <w:rFonts w:ascii="Arial" w:hAnsi="Arial" w:cs="Arial"/>
                <w:sz w:val="16"/>
                <w:szCs w:val="16"/>
              </w:rPr>
              <w:t>UE supporting 5G Core and dynamic scheduling for multicast for PCell and DCI formate 4</w:t>
            </w:r>
            <w:r w:rsidRPr="00B84832">
              <w:rPr>
                <w:sz w:val="16"/>
                <w:szCs w:val="16"/>
              </w:rPr>
              <w:t>_</w:t>
            </w:r>
            <w:r w:rsidRPr="00B84832">
              <w:rPr>
                <w:rFonts w:ascii="Arial" w:hAnsi="Arial" w:cs="Arial"/>
                <w:sz w:val="16"/>
                <w:szCs w:val="16"/>
              </w:rPr>
              <w:t>2</w:t>
            </w:r>
          </w:p>
        </w:tc>
      </w:tr>
      <w:tr w:rsidR="00F374D0" w:rsidRPr="003F7263" w14:paraId="3476DC65"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570569" w14:textId="77777777" w:rsidR="00F374D0" w:rsidRPr="00F70847" w:rsidRDefault="00F374D0" w:rsidP="00F374D0">
            <w:pPr>
              <w:pStyle w:val="TAL"/>
              <w:keepNext w:val="0"/>
              <w:keepLines w:val="0"/>
              <w:rPr>
                <w:rFonts w:cs="Arial"/>
                <w:bCs/>
                <w:sz w:val="16"/>
                <w:szCs w:val="16"/>
              </w:rPr>
            </w:pPr>
            <w:r w:rsidRPr="00F70847">
              <w:rPr>
                <w:rFonts w:cs="Arial"/>
                <w:bCs/>
                <w:sz w:val="16"/>
                <w:szCs w:val="16"/>
              </w:rPr>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B7738AE" w14:textId="77777777" w:rsidR="00F374D0" w:rsidRPr="00F70847" w:rsidRDefault="00F374D0" w:rsidP="00F374D0">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7C63324" w14:textId="77777777" w:rsidR="00F374D0" w:rsidRPr="002D3FCC" w:rsidRDefault="00F374D0" w:rsidP="00F374D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9A4D44E" w14:textId="57E5B11A" w:rsidR="00F374D0" w:rsidRPr="002D3FCC" w:rsidRDefault="00F374D0" w:rsidP="00F374D0">
            <w:pPr>
              <w:pStyle w:val="TAC"/>
              <w:keepNext w:val="0"/>
              <w:keepLines w:val="0"/>
              <w:rPr>
                <w:rFonts w:cs="Arial"/>
                <w:sz w:val="16"/>
                <w:szCs w:val="16"/>
              </w:rPr>
            </w:pPr>
            <w:r>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3718137" w14:textId="77777777" w:rsidR="00F374D0" w:rsidRPr="002D3FCC" w:rsidRDefault="00F374D0" w:rsidP="00F374D0">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F374D0" w:rsidRPr="003F7263" w14:paraId="3F08DE67"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EF1D81F" w14:textId="77777777" w:rsidR="00F374D0" w:rsidRPr="00F70847" w:rsidRDefault="00F374D0" w:rsidP="00F374D0">
            <w:pPr>
              <w:pStyle w:val="TAL"/>
              <w:keepNext w:val="0"/>
              <w:keepLines w:val="0"/>
              <w:rPr>
                <w:rFonts w:cs="Arial"/>
                <w:bCs/>
                <w:sz w:val="16"/>
                <w:szCs w:val="16"/>
              </w:rPr>
            </w:pPr>
            <w:r w:rsidRPr="00F70847">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EFCF767" w14:textId="77777777" w:rsidR="00F374D0" w:rsidRPr="00F70847" w:rsidRDefault="00F374D0" w:rsidP="00F374D0">
            <w:pPr>
              <w:pStyle w:val="TAL"/>
              <w:rPr>
                <w:rFonts w:cs="Arial"/>
                <w:bCs/>
                <w:sz w:val="16"/>
                <w:szCs w:val="16"/>
              </w:rPr>
            </w:pPr>
            <w:r w:rsidRPr="00DD0E7B">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9ABF19A" w14:textId="77777777" w:rsidR="00F374D0" w:rsidRPr="002D3FCC" w:rsidRDefault="00F374D0" w:rsidP="00F374D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46069DB" w14:textId="2A23C362" w:rsidR="00F374D0" w:rsidRPr="002D3FCC" w:rsidRDefault="00F374D0" w:rsidP="00F374D0">
            <w:pPr>
              <w:pStyle w:val="TAC"/>
              <w:keepNext w:val="0"/>
              <w:keepLines w:val="0"/>
              <w:rPr>
                <w:rFonts w:cs="Arial"/>
                <w:sz w:val="16"/>
                <w:szCs w:val="16"/>
              </w:rPr>
            </w:pPr>
            <w:r>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C99FEB" w14:textId="77777777" w:rsidR="00F374D0" w:rsidRPr="002D3FCC" w:rsidRDefault="00F374D0" w:rsidP="00F374D0">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F374D0" w:rsidRPr="003F7263" w14:paraId="6CE3AFAD"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7144EE3" w14:textId="7CD51529" w:rsidR="00F374D0" w:rsidRPr="00F70847" w:rsidRDefault="00F374D0" w:rsidP="00F374D0">
            <w:pPr>
              <w:pStyle w:val="TAL"/>
              <w:keepNext w:val="0"/>
              <w:keepLines w:val="0"/>
              <w:rPr>
                <w:rFonts w:cs="Arial"/>
                <w:bCs/>
                <w:sz w:val="16"/>
                <w:szCs w:val="16"/>
              </w:rPr>
            </w:pPr>
            <w:r w:rsidRPr="00B84832">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1230FD0" w14:textId="1599BF22" w:rsidR="00F374D0" w:rsidRPr="00DD0E7B" w:rsidRDefault="00F374D0" w:rsidP="00F374D0">
            <w:pPr>
              <w:pStyle w:val="TAL"/>
              <w:rPr>
                <w:rFonts w:cs="Arial"/>
                <w:bCs/>
                <w:sz w:val="16"/>
                <w:szCs w:val="16"/>
              </w:rPr>
            </w:pPr>
            <w:r w:rsidRPr="00B84832">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92284FD" w14:textId="46462AEE" w:rsidR="00F374D0" w:rsidRPr="003F7263" w:rsidRDefault="00F374D0" w:rsidP="00F374D0">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C54C35D" w14:textId="4FDC7268" w:rsidR="00F374D0" w:rsidRDefault="00F374D0" w:rsidP="00F374D0">
            <w:pPr>
              <w:pStyle w:val="TAC"/>
              <w:keepNext w:val="0"/>
              <w:keepLines w:val="0"/>
              <w:rPr>
                <w:rFonts w:cs="Arial"/>
                <w:sz w:val="16"/>
                <w:szCs w:val="16"/>
                <w:lang w:eastAsia="zh-CN"/>
              </w:rPr>
            </w:pPr>
            <w:r>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D79E60" w14:textId="01605304" w:rsidR="00F374D0" w:rsidRPr="002D3FCC" w:rsidRDefault="00F374D0" w:rsidP="00F374D0">
            <w:pPr>
              <w:spacing w:after="0"/>
              <w:rPr>
                <w:rFonts w:ascii="Arial" w:hAnsi="Arial" w:cs="Arial"/>
                <w:sz w:val="16"/>
                <w:szCs w:val="16"/>
              </w:rPr>
            </w:pPr>
            <w:r w:rsidRPr="00B84832">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F374D0" w:rsidRPr="003F7263" w14:paraId="07A3EDA9"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C1F4DB" w14:textId="223BDB09" w:rsidR="00F374D0" w:rsidRPr="003B0A24" w:rsidRDefault="00F374D0" w:rsidP="00F374D0">
            <w:pPr>
              <w:pStyle w:val="TAL"/>
              <w:keepNext w:val="0"/>
              <w:keepLines w:val="0"/>
              <w:rPr>
                <w:rFonts w:cs="Arial"/>
                <w:bCs/>
                <w:sz w:val="16"/>
                <w:szCs w:val="16"/>
              </w:rPr>
            </w:pPr>
            <w:r w:rsidRPr="003B0A24">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0DB486E" w14:textId="1EA9250A" w:rsidR="00F374D0" w:rsidRPr="003B0A24" w:rsidRDefault="00F374D0" w:rsidP="00F374D0">
            <w:pPr>
              <w:pStyle w:val="TAL"/>
              <w:rPr>
                <w:rFonts w:cs="Arial"/>
                <w:bCs/>
                <w:sz w:val="16"/>
                <w:szCs w:val="16"/>
              </w:rPr>
            </w:pPr>
            <w:r w:rsidRPr="003B0A24">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77679C0" w14:textId="7C8E767C" w:rsidR="00F374D0" w:rsidRPr="003F7263" w:rsidRDefault="00F374D0" w:rsidP="00F374D0">
            <w:pPr>
              <w:pStyle w:val="TAC"/>
              <w:keepNext w:val="0"/>
              <w:keepLines w:val="0"/>
              <w:rPr>
                <w:rFonts w:cs="Arial"/>
                <w:sz w:val="16"/>
                <w:szCs w:val="16"/>
              </w:rPr>
            </w:pPr>
            <w:r w:rsidRPr="004B145A">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729BA21" w14:textId="555D8A28" w:rsidR="00F374D0" w:rsidRDefault="00F374D0" w:rsidP="00F374D0">
            <w:pPr>
              <w:pStyle w:val="TAC"/>
              <w:keepNext w:val="0"/>
              <w:keepLines w:val="0"/>
              <w:rPr>
                <w:rFonts w:cs="Arial"/>
                <w:sz w:val="16"/>
                <w:szCs w:val="16"/>
                <w:lang w:eastAsia="zh-CN"/>
              </w:rPr>
            </w:pPr>
            <w:r>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6D655BD" w14:textId="28DFAD69" w:rsidR="00F374D0" w:rsidRPr="007815C0" w:rsidRDefault="00F374D0" w:rsidP="00F374D0">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F374D0" w:rsidRPr="003F7263" w14:paraId="244F7EA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92877D4" w14:textId="280C6FD0" w:rsidR="00F374D0" w:rsidRPr="003B0A24" w:rsidRDefault="00F374D0" w:rsidP="00F374D0">
            <w:pPr>
              <w:pStyle w:val="TAL"/>
              <w:keepNext w:val="0"/>
              <w:keepLines w:val="0"/>
              <w:rPr>
                <w:rFonts w:cs="Arial"/>
                <w:bCs/>
                <w:sz w:val="16"/>
                <w:szCs w:val="16"/>
              </w:rPr>
            </w:pPr>
            <w:r w:rsidRPr="003B0A24">
              <w:rPr>
                <w:sz w:val="16"/>
                <w:szCs w:val="16"/>
              </w:rPr>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089F236" w14:textId="0240E568" w:rsidR="00F374D0" w:rsidRPr="003B0A24" w:rsidRDefault="00F374D0" w:rsidP="00F374D0">
            <w:pPr>
              <w:pStyle w:val="TAL"/>
              <w:rPr>
                <w:rFonts w:cs="Arial"/>
                <w:bCs/>
                <w:sz w:val="16"/>
                <w:szCs w:val="16"/>
              </w:rPr>
            </w:pPr>
            <w:r w:rsidRPr="003B0A24">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71DAE33" w14:textId="6EBA30B3" w:rsidR="00F374D0" w:rsidRPr="003F7263" w:rsidRDefault="00F374D0" w:rsidP="00F374D0">
            <w:pPr>
              <w:pStyle w:val="TAC"/>
              <w:keepNext w:val="0"/>
              <w:keepLines w:val="0"/>
              <w:rPr>
                <w:rFonts w:cs="Arial"/>
                <w:sz w:val="16"/>
                <w:szCs w:val="16"/>
              </w:rPr>
            </w:pPr>
            <w:r w:rsidRPr="004B145A">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8B0B74A" w14:textId="3314EE2F" w:rsidR="00F374D0" w:rsidRDefault="00F374D0" w:rsidP="00F374D0">
            <w:pPr>
              <w:pStyle w:val="TAC"/>
              <w:keepNext w:val="0"/>
              <w:keepLines w:val="0"/>
              <w:rPr>
                <w:rFonts w:cs="Arial"/>
                <w:sz w:val="16"/>
                <w:szCs w:val="16"/>
                <w:lang w:eastAsia="zh-CN"/>
              </w:rPr>
            </w:pPr>
            <w:r>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E74723E" w14:textId="12C7C4E3" w:rsidR="00F374D0" w:rsidRPr="007815C0" w:rsidRDefault="00F374D0" w:rsidP="00F374D0">
            <w:pPr>
              <w:pStyle w:val="TAL"/>
              <w:rPr>
                <w:rFonts w:cs="Arial"/>
                <w:sz w:val="16"/>
                <w:szCs w:val="16"/>
              </w:rPr>
            </w:pPr>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F374D0" w:rsidRPr="003F7263" w14:paraId="0FB527F6"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009BCD5" w14:textId="45D7851D" w:rsidR="00F374D0" w:rsidRPr="003B0A24" w:rsidRDefault="00F374D0" w:rsidP="00F374D0">
            <w:pPr>
              <w:pStyle w:val="TAL"/>
              <w:keepNext w:val="0"/>
              <w:keepLines w:val="0"/>
              <w:rPr>
                <w:sz w:val="16"/>
                <w:szCs w:val="16"/>
              </w:rPr>
            </w:pPr>
            <w:r w:rsidRPr="003B0A24">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09E2E5E" w14:textId="781A756F" w:rsidR="00F374D0" w:rsidRPr="003B0A24" w:rsidRDefault="00F374D0" w:rsidP="00F374D0">
            <w:pPr>
              <w:pStyle w:val="TAL"/>
              <w:rPr>
                <w:sz w:val="16"/>
                <w:szCs w:val="16"/>
              </w:rPr>
            </w:pPr>
            <w:r w:rsidRPr="003B0A24">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6590B6" w14:textId="2A18239A" w:rsidR="00F374D0" w:rsidRPr="004B145A" w:rsidRDefault="00F374D0" w:rsidP="00F374D0">
            <w:pPr>
              <w:pStyle w:val="TAC"/>
              <w:keepNext w:val="0"/>
              <w:keepLines w:val="0"/>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66D514F" w14:textId="2D862DB4" w:rsidR="00F374D0" w:rsidRDefault="00F374D0" w:rsidP="00F374D0">
            <w:pPr>
              <w:pStyle w:val="TAC"/>
              <w:keepNext w:val="0"/>
              <w:keepLines w:val="0"/>
            </w:pPr>
            <w:r>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D53091" w14:textId="480286C3" w:rsidR="00F374D0" w:rsidRPr="007815C0" w:rsidRDefault="00F374D0" w:rsidP="00F374D0">
            <w:pPr>
              <w:pStyle w:val="TAL"/>
              <w:rPr>
                <w:sz w:val="16"/>
                <w:szCs w:val="16"/>
              </w:rPr>
            </w:pPr>
            <w:r w:rsidRPr="00B84832">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F374D0" w:rsidRPr="003F7263" w14:paraId="7B9E42F6"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F374D0" w:rsidRPr="007815C0" w:rsidRDefault="00F374D0" w:rsidP="00F374D0">
            <w:pPr>
              <w:pStyle w:val="TAL"/>
              <w:keepNext w:val="0"/>
              <w:keepLines w:val="0"/>
              <w:rPr>
                <w:rFonts w:cs="Arial"/>
                <w:b/>
                <w:bCs/>
                <w:sz w:val="16"/>
                <w:szCs w:val="16"/>
              </w:rPr>
            </w:pPr>
            <w:r w:rsidRPr="007815C0">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F374D0" w:rsidRPr="007815C0" w:rsidRDefault="00F374D0" w:rsidP="00F374D0">
            <w:pPr>
              <w:pStyle w:val="TAL"/>
              <w:rPr>
                <w:rFonts w:cs="Arial"/>
                <w:b/>
                <w:bCs/>
                <w:sz w:val="16"/>
                <w:szCs w:val="16"/>
              </w:rPr>
            </w:pPr>
            <w:r w:rsidRPr="007815C0">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F374D0" w:rsidRPr="003F7263" w:rsidRDefault="00F374D0" w:rsidP="00F374D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F374D0" w:rsidRDefault="00F374D0" w:rsidP="00F374D0">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F374D0" w:rsidRPr="007815C0" w:rsidRDefault="00F374D0" w:rsidP="00F374D0">
            <w:pPr>
              <w:pStyle w:val="TAL"/>
              <w:rPr>
                <w:rFonts w:cs="Arial"/>
                <w:sz w:val="16"/>
                <w:szCs w:val="16"/>
              </w:rPr>
            </w:pPr>
          </w:p>
        </w:tc>
      </w:tr>
      <w:tr w:rsidR="00F374D0" w:rsidRPr="003F7263" w14:paraId="77371628"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89B86E8" w14:textId="474078E9" w:rsidR="00F374D0" w:rsidRPr="00F70847" w:rsidRDefault="00F374D0" w:rsidP="00F374D0">
            <w:pPr>
              <w:pStyle w:val="TAL"/>
              <w:keepNext w:val="0"/>
              <w:keepLines w:val="0"/>
              <w:rPr>
                <w:rFonts w:cs="Arial"/>
                <w:bCs/>
                <w:sz w:val="16"/>
                <w:szCs w:val="16"/>
              </w:rPr>
            </w:pPr>
            <w:r w:rsidRPr="004B145A">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1934ED1" w14:textId="0F6B7058" w:rsidR="00F374D0" w:rsidRPr="00DD0E7B" w:rsidRDefault="00F374D0" w:rsidP="00F374D0">
            <w:pPr>
              <w:pStyle w:val="TAL"/>
              <w:rPr>
                <w:rFonts w:cs="Arial"/>
                <w:bCs/>
                <w:sz w:val="16"/>
                <w:szCs w:val="16"/>
              </w:rPr>
            </w:pPr>
            <w:r w:rsidRPr="004B145A">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B438E47" w14:textId="27C19073" w:rsidR="00F374D0" w:rsidRPr="003F7263" w:rsidRDefault="00F374D0" w:rsidP="00F374D0">
            <w:pPr>
              <w:pStyle w:val="TAC"/>
              <w:keepNext w:val="0"/>
              <w:keepLines w:val="0"/>
              <w:rPr>
                <w:rFonts w:cs="Arial"/>
                <w:sz w:val="16"/>
                <w:szCs w:val="16"/>
              </w:rPr>
            </w:pPr>
            <w:r w:rsidRPr="004B145A">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9B61848" w14:textId="47CF5342" w:rsidR="00F374D0" w:rsidRDefault="00F374D0" w:rsidP="00F374D0">
            <w:pPr>
              <w:pStyle w:val="TAC"/>
              <w:keepNext w:val="0"/>
              <w:keepLines w:val="0"/>
              <w:rPr>
                <w:rFonts w:cs="Arial"/>
                <w:sz w:val="16"/>
                <w:szCs w:val="16"/>
                <w:lang w:eastAsia="zh-CN"/>
              </w:rPr>
            </w:pPr>
            <w:r w:rsidRPr="004B145A">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9CE3794" w14:textId="77B9EFC1" w:rsidR="00F374D0" w:rsidRPr="007815C0" w:rsidRDefault="00F374D0" w:rsidP="00F374D0">
            <w:pPr>
              <w:pStyle w:val="TAL"/>
              <w:rPr>
                <w:rFonts w:cs="Arial"/>
                <w:sz w:val="16"/>
                <w:szCs w:val="16"/>
              </w:rPr>
            </w:pPr>
            <w:r w:rsidRPr="007815C0">
              <w:rPr>
                <w:sz w:val="16"/>
                <w:szCs w:val="16"/>
              </w:rPr>
              <w:t>UE supporting 5G Core and dynamic scheduling for multicast for PCell</w:t>
            </w:r>
          </w:p>
        </w:tc>
      </w:tr>
      <w:tr w:rsidR="00F374D0" w:rsidRPr="003F7263" w14:paraId="5BFCAC3C"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EAE87D8" w14:textId="41DB1A9A" w:rsidR="00F374D0" w:rsidRPr="003B0A24" w:rsidRDefault="00F374D0" w:rsidP="00F374D0">
            <w:pPr>
              <w:pStyle w:val="TAL"/>
              <w:keepNext w:val="0"/>
              <w:keepLines w:val="0"/>
              <w:rPr>
                <w:sz w:val="16"/>
                <w:szCs w:val="16"/>
              </w:rPr>
            </w:pPr>
            <w:r w:rsidRPr="003B0A24">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89E26AF" w14:textId="0D985E4A" w:rsidR="00F374D0" w:rsidRPr="003B0A24" w:rsidRDefault="00F374D0" w:rsidP="00F374D0">
            <w:pPr>
              <w:pStyle w:val="TAL"/>
              <w:rPr>
                <w:sz w:val="16"/>
                <w:szCs w:val="16"/>
              </w:rPr>
            </w:pPr>
            <w:r w:rsidRPr="003B0A24">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63EF0C6" w14:textId="2965F648" w:rsidR="00F374D0" w:rsidRPr="003B0A24" w:rsidRDefault="00F374D0" w:rsidP="00F374D0">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7A7B6AC" w14:textId="47A5E0E0" w:rsidR="00F374D0" w:rsidRPr="003B0A24" w:rsidRDefault="00F374D0" w:rsidP="00F374D0">
            <w:pPr>
              <w:pStyle w:val="TAC"/>
              <w:keepNext w:val="0"/>
              <w:keepLines w:val="0"/>
              <w:rPr>
                <w:sz w:val="16"/>
                <w:szCs w:val="16"/>
              </w:rPr>
            </w:pPr>
            <w:r w:rsidRPr="003B0A24">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1796B0" w14:textId="41B0DE79" w:rsidR="00F374D0" w:rsidRPr="003B0A24" w:rsidRDefault="00F374D0" w:rsidP="00F374D0">
            <w:pPr>
              <w:pStyle w:val="TAL"/>
              <w:rPr>
                <w:sz w:val="16"/>
                <w:szCs w:val="16"/>
              </w:rPr>
            </w:pPr>
            <w:r w:rsidRPr="003B0A24">
              <w:rPr>
                <w:sz w:val="16"/>
                <w:szCs w:val="16"/>
              </w:rPr>
              <w:t xml:space="preserve">UE supporting 5G Core and dynamic scheduling for multicast for PCell and </w:t>
            </w:r>
            <w:r w:rsidRPr="003B0A24">
              <w:rPr>
                <w:rFonts w:cs="Arial"/>
                <w:sz w:val="16"/>
                <w:szCs w:val="16"/>
              </w:rPr>
              <w:t xml:space="preserve">ACK/NACK based HARQ-ACK feedback and RRC-based enabling/disabling ACK/NACK-based feedback for dynamic scheduling for multicast </w:t>
            </w:r>
          </w:p>
        </w:tc>
      </w:tr>
      <w:tr w:rsidR="00F374D0" w:rsidRPr="003F7263" w14:paraId="000DBA1C"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18E805" w14:textId="39538D6B" w:rsidR="00F374D0" w:rsidRPr="003B0A24" w:rsidRDefault="00F374D0" w:rsidP="00F374D0">
            <w:pPr>
              <w:pStyle w:val="TAL"/>
              <w:keepNext w:val="0"/>
              <w:keepLines w:val="0"/>
              <w:rPr>
                <w:sz w:val="16"/>
                <w:szCs w:val="16"/>
              </w:rPr>
            </w:pPr>
            <w:r w:rsidRPr="003B0A24">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C89BAFD" w14:textId="556503F5" w:rsidR="00F374D0" w:rsidRPr="003B0A24" w:rsidRDefault="00F374D0" w:rsidP="00F374D0">
            <w:pPr>
              <w:pStyle w:val="TAL"/>
              <w:rPr>
                <w:sz w:val="16"/>
                <w:szCs w:val="16"/>
              </w:rPr>
            </w:pPr>
            <w:r w:rsidRPr="003B0A24">
              <w:rPr>
                <w:sz w:val="16"/>
                <w:szCs w:val="16"/>
              </w:rPr>
              <w:t xml:space="preserve">MBS Multicast/ MAC/ DRX operation/ PTP </w:t>
            </w:r>
            <w:r w:rsidRPr="003B0A24">
              <w:rPr>
                <w:sz w:val="16"/>
                <w:szCs w:val="16"/>
              </w:rPr>
              <w:lastRenderedPageBreak/>
              <w:t>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AD77E6F" w14:textId="1F55AFCA" w:rsidR="00F374D0" w:rsidRPr="003B0A24" w:rsidRDefault="00F374D0" w:rsidP="00F374D0">
            <w:pPr>
              <w:pStyle w:val="TAC"/>
              <w:keepNext w:val="0"/>
              <w:keepLines w:val="0"/>
              <w:rPr>
                <w:sz w:val="16"/>
                <w:szCs w:val="16"/>
              </w:rPr>
            </w:pPr>
            <w:r w:rsidRPr="003B0A24">
              <w:rPr>
                <w:sz w:val="16"/>
                <w:szCs w:val="16"/>
              </w:rPr>
              <w:lastRenderedPageBreak/>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1A5259" w14:textId="35458D6F" w:rsidR="00F374D0" w:rsidRPr="003B0A24" w:rsidRDefault="00F374D0" w:rsidP="00F374D0">
            <w:pPr>
              <w:pStyle w:val="TAC"/>
              <w:keepNext w:val="0"/>
              <w:keepLines w:val="0"/>
              <w:rPr>
                <w:sz w:val="16"/>
                <w:szCs w:val="16"/>
              </w:rPr>
            </w:pPr>
            <w:r w:rsidRPr="003B0A24">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4D5FB11" w14:textId="484FA5E1" w:rsidR="00F374D0" w:rsidRPr="003B0A24" w:rsidRDefault="00F374D0" w:rsidP="00F374D0">
            <w:pPr>
              <w:pStyle w:val="TAL"/>
              <w:rPr>
                <w:sz w:val="16"/>
                <w:szCs w:val="16"/>
              </w:rPr>
            </w:pPr>
            <w:r w:rsidRPr="003B0A24">
              <w:rPr>
                <w:sz w:val="16"/>
                <w:szCs w:val="16"/>
              </w:rPr>
              <w:t xml:space="preserve">UE supporting 5G Core and dynamic scheduling </w:t>
            </w:r>
            <w:r w:rsidRPr="003B0A24">
              <w:rPr>
                <w:sz w:val="16"/>
                <w:szCs w:val="16"/>
              </w:rPr>
              <w:lastRenderedPageBreak/>
              <w:t xml:space="preserve">for multicast for PCell and </w:t>
            </w:r>
            <w:r w:rsidRPr="003B0A2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F374D0" w:rsidRPr="003F7263" w14:paraId="3E61C375"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F374D0" w:rsidRPr="003B0A24" w:rsidRDefault="00F374D0" w:rsidP="00F374D0">
            <w:pPr>
              <w:pStyle w:val="TAL"/>
              <w:keepNext w:val="0"/>
              <w:keepLines w:val="0"/>
              <w:rPr>
                <w:rFonts w:cs="Arial"/>
                <w:b/>
                <w:bCs/>
                <w:sz w:val="16"/>
                <w:szCs w:val="16"/>
              </w:rPr>
            </w:pPr>
            <w:r w:rsidRPr="003B0A24">
              <w:rPr>
                <w:b/>
                <w:bCs/>
                <w:sz w:val="16"/>
                <w:szCs w:val="16"/>
              </w:rPr>
              <w:lastRenderedPageBreak/>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F374D0" w:rsidRPr="003B0A24" w:rsidRDefault="00F374D0" w:rsidP="00F374D0">
            <w:pPr>
              <w:pStyle w:val="TAL"/>
              <w:rPr>
                <w:rFonts w:cs="Arial"/>
                <w:b/>
                <w:bCs/>
                <w:sz w:val="16"/>
                <w:szCs w:val="16"/>
              </w:rPr>
            </w:pPr>
            <w:r w:rsidRPr="003B0A24">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F374D0" w:rsidRPr="003B0A24" w:rsidRDefault="00F374D0" w:rsidP="00F374D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F374D0" w:rsidRPr="003B0A24" w:rsidRDefault="00F374D0" w:rsidP="00F374D0">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F374D0" w:rsidRPr="003B0A24" w:rsidRDefault="00F374D0" w:rsidP="00F374D0">
            <w:pPr>
              <w:pStyle w:val="TAL"/>
              <w:rPr>
                <w:rFonts w:cs="Arial"/>
                <w:sz w:val="16"/>
                <w:szCs w:val="16"/>
              </w:rPr>
            </w:pPr>
          </w:p>
        </w:tc>
      </w:tr>
      <w:tr w:rsidR="00F374D0" w:rsidRPr="003F7263" w14:paraId="67F1AD0B"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A43C978" w14:textId="2D5AB94A" w:rsidR="00F374D0" w:rsidRPr="003B0A24" w:rsidRDefault="00F374D0" w:rsidP="00F374D0">
            <w:pPr>
              <w:pStyle w:val="TAL"/>
              <w:keepNext w:val="0"/>
              <w:keepLines w:val="0"/>
              <w:rPr>
                <w:rFonts w:cs="Arial"/>
                <w:bCs/>
                <w:sz w:val="16"/>
                <w:szCs w:val="16"/>
              </w:rPr>
            </w:pPr>
            <w:r w:rsidRPr="003B0A24">
              <w:rPr>
                <w:sz w:val="16"/>
                <w:szCs w:val="16"/>
              </w:rPr>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594CB26" w14:textId="0C830834" w:rsidR="00F374D0" w:rsidRPr="003B0A24" w:rsidRDefault="00F374D0" w:rsidP="00F374D0">
            <w:pPr>
              <w:pStyle w:val="TAL"/>
              <w:rPr>
                <w:rFonts w:cs="Arial"/>
                <w:bCs/>
                <w:sz w:val="16"/>
                <w:szCs w:val="16"/>
              </w:rPr>
            </w:pPr>
            <w:r w:rsidRPr="003B0A24">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8424061" w14:textId="19DE6ED6"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0AC9F56" w14:textId="054EC736" w:rsidR="00F374D0" w:rsidRPr="003B0A24" w:rsidRDefault="00F374D0" w:rsidP="00F374D0">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9694E67" w14:textId="3A3D1053" w:rsidR="00F374D0" w:rsidRPr="003B0A24" w:rsidRDefault="00F374D0" w:rsidP="00F374D0">
            <w:pPr>
              <w:pStyle w:val="TAL"/>
              <w:rPr>
                <w:rFonts w:cs="Arial"/>
                <w:sz w:val="16"/>
                <w:szCs w:val="16"/>
              </w:rPr>
            </w:pPr>
            <w:r w:rsidRPr="003B0A24">
              <w:rPr>
                <w:sz w:val="16"/>
                <w:szCs w:val="16"/>
              </w:rPr>
              <w:t>UE supporting 5G Core and dynamic scheduling for multicast for PCell</w:t>
            </w:r>
          </w:p>
        </w:tc>
      </w:tr>
      <w:tr w:rsidR="00F374D0" w:rsidRPr="003F7263" w14:paraId="35B4FDE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6E9D862" w14:textId="53A81259" w:rsidR="00F374D0" w:rsidRPr="003B0A24" w:rsidRDefault="00F374D0" w:rsidP="00F374D0">
            <w:pPr>
              <w:pStyle w:val="TAL"/>
              <w:keepNext w:val="0"/>
              <w:keepLines w:val="0"/>
              <w:rPr>
                <w:rFonts w:cs="Arial"/>
                <w:bCs/>
                <w:sz w:val="16"/>
                <w:szCs w:val="16"/>
              </w:rPr>
            </w:pPr>
            <w:r w:rsidRPr="003B0A24">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41EEA4A" w14:textId="71D4C422" w:rsidR="00F374D0" w:rsidRPr="003B0A24" w:rsidRDefault="00F374D0" w:rsidP="00F374D0">
            <w:pPr>
              <w:pStyle w:val="TAL"/>
              <w:rPr>
                <w:rFonts w:cs="Arial"/>
                <w:bCs/>
                <w:sz w:val="16"/>
                <w:szCs w:val="16"/>
              </w:rPr>
            </w:pPr>
            <w:r w:rsidRPr="003B0A24">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10EE5AF" w14:textId="0A754A76"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8E4B61" w14:textId="50B638F4" w:rsidR="00F374D0" w:rsidRPr="003B0A24" w:rsidRDefault="00F374D0" w:rsidP="00F374D0">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4EEBC27" w14:textId="79B3C94C" w:rsidR="00F374D0" w:rsidRPr="003B0A24" w:rsidRDefault="00F374D0" w:rsidP="00F374D0">
            <w:pPr>
              <w:pStyle w:val="TAL"/>
              <w:rPr>
                <w:rFonts w:cs="Arial"/>
                <w:sz w:val="16"/>
                <w:szCs w:val="16"/>
              </w:rPr>
            </w:pPr>
            <w:r w:rsidRPr="003B0A24">
              <w:rPr>
                <w:sz w:val="16"/>
                <w:szCs w:val="16"/>
              </w:rPr>
              <w:t>UE supporting 5G Core and dynamic scheduling for multicast for PCell</w:t>
            </w:r>
          </w:p>
        </w:tc>
      </w:tr>
      <w:tr w:rsidR="00F374D0" w:rsidRPr="003F7263" w14:paraId="71E0A216"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A895144" w14:textId="013E4E97" w:rsidR="00F374D0" w:rsidRPr="003B0A24" w:rsidRDefault="00F374D0" w:rsidP="00F374D0">
            <w:pPr>
              <w:pStyle w:val="TAL"/>
              <w:keepNext w:val="0"/>
              <w:keepLines w:val="0"/>
              <w:rPr>
                <w:rFonts w:cs="Arial"/>
                <w:b/>
                <w:bCs/>
                <w:sz w:val="16"/>
                <w:szCs w:val="16"/>
              </w:rPr>
            </w:pPr>
            <w:r w:rsidRPr="003B0A24">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F374D0" w:rsidRPr="003B0A24" w:rsidRDefault="00F374D0" w:rsidP="00F374D0">
            <w:pPr>
              <w:pStyle w:val="TAL"/>
              <w:rPr>
                <w:rFonts w:cs="Arial"/>
                <w:b/>
                <w:bCs/>
                <w:sz w:val="16"/>
                <w:szCs w:val="16"/>
              </w:rPr>
            </w:pPr>
            <w:r w:rsidRPr="003B0A24">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F374D0" w:rsidRPr="003B0A24" w:rsidRDefault="00F374D0" w:rsidP="00F374D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F374D0" w:rsidRPr="003B0A24" w:rsidRDefault="00F374D0" w:rsidP="00F374D0">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F374D0" w:rsidRPr="003B0A24" w:rsidRDefault="00F374D0" w:rsidP="00F374D0">
            <w:pPr>
              <w:pStyle w:val="TAL"/>
              <w:rPr>
                <w:rFonts w:cs="Arial"/>
                <w:sz w:val="16"/>
                <w:szCs w:val="16"/>
              </w:rPr>
            </w:pPr>
          </w:p>
        </w:tc>
      </w:tr>
      <w:tr w:rsidR="00F374D0" w:rsidRPr="003F7263" w14:paraId="3A487D9E"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436640" w14:textId="62248253" w:rsidR="00F374D0" w:rsidRPr="003B0A24" w:rsidRDefault="00F374D0" w:rsidP="00F374D0">
            <w:pPr>
              <w:pStyle w:val="TAL"/>
              <w:keepNext w:val="0"/>
              <w:keepLines w:val="0"/>
              <w:rPr>
                <w:rFonts w:cs="Arial"/>
                <w:bCs/>
                <w:sz w:val="16"/>
                <w:szCs w:val="16"/>
              </w:rPr>
            </w:pPr>
            <w:r w:rsidRPr="003B0A24">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9B6911C" w14:textId="2DA8960D" w:rsidR="00F374D0" w:rsidRPr="003B0A24" w:rsidRDefault="00F374D0" w:rsidP="00F374D0">
            <w:pPr>
              <w:pStyle w:val="TAL"/>
              <w:rPr>
                <w:rFonts w:cs="Arial"/>
                <w:bCs/>
                <w:sz w:val="16"/>
                <w:szCs w:val="16"/>
              </w:rPr>
            </w:pPr>
            <w:r w:rsidRPr="003B0A24">
              <w:rPr>
                <w:sz w:val="16"/>
                <w:szCs w:val="16"/>
              </w:rPr>
              <w:t>MBS Multicast / PDCP/ PDCP HFN and SN maintenance / Non-Lossless handover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BE9B7E3" w14:textId="379139C7"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0405BB4" w14:textId="596264F4" w:rsidR="00F374D0" w:rsidRPr="003B0A24" w:rsidRDefault="00F374D0" w:rsidP="00F374D0">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00AD2E0" w14:textId="2EC7C06E" w:rsidR="00F374D0" w:rsidRPr="003B0A24" w:rsidRDefault="00F374D0" w:rsidP="00F374D0">
            <w:pPr>
              <w:pStyle w:val="TAL"/>
              <w:rPr>
                <w:rFonts w:cs="Arial"/>
                <w:sz w:val="16"/>
                <w:szCs w:val="16"/>
              </w:rPr>
            </w:pPr>
            <w:r w:rsidRPr="003B0A24">
              <w:rPr>
                <w:sz w:val="16"/>
                <w:szCs w:val="16"/>
              </w:rPr>
              <w:t>UE supporting 5G Core and dynamic scheduling for multicast for PCell</w:t>
            </w:r>
          </w:p>
        </w:tc>
      </w:tr>
      <w:tr w:rsidR="00F374D0" w:rsidRPr="003F7263" w14:paraId="431846E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52D819A" w14:textId="402E02FE" w:rsidR="00F374D0" w:rsidRPr="003B0A24" w:rsidRDefault="00F374D0" w:rsidP="00F374D0">
            <w:pPr>
              <w:pStyle w:val="TAL"/>
              <w:keepNext w:val="0"/>
              <w:keepLines w:val="0"/>
              <w:rPr>
                <w:rFonts w:cs="Arial"/>
                <w:bCs/>
                <w:sz w:val="16"/>
                <w:szCs w:val="16"/>
              </w:rPr>
            </w:pPr>
            <w:r w:rsidRPr="003B0A24">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DD1DC78" w14:textId="4035AB9B" w:rsidR="00F374D0" w:rsidRPr="003B0A24" w:rsidRDefault="00F374D0" w:rsidP="00F374D0">
            <w:pPr>
              <w:pStyle w:val="TAL"/>
              <w:rPr>
                <w:rFonts w:cs="Arial"/>
                <w:bCs/>
                <w:sz w:val="16"/>
                <w:szCs w:val="16"/>
              </w:rPr>
            </w:pPr>
            <w:r w:rsidRPr="003B0A24">
              <w:rPr>
                <w:sz w:val="16"/>
                <w:szCs w:val="16"/>
              </w:rPr>
              <w:t>MBS Multicast / PDCP/ PDCP HFN and SN maintenance / Non-Lossless handover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703B42D" w14:textId="66053146"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423C7E3" w14:textId="70402DB5" w:rsidR="00F374D0" w:rsidRPr="003B0A24" w:rsidRDefault="00F374D0" w:rsidP="00F374D0">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BB82961" w14:textId="69266C71" w:rsidR="00F374D0" w:rsidRPr="003B0A24" w:rsidRDefault="00F374D0" w:rsidP="00F374D0">
            <w:pPr>
              <w:pStyle w:val="TAL"/>
              <w:rPr>
                <w:rFonts w:cs="Arial"/>
                <w:sz w:val="16"/>
                <w:szCs w:val="16"/>
              </w:rPr>
            </w:pPr>
            <w:r w:rsidRPr="003B0A24">
              <w:rPr>
                <w:sz w:val="16"/>
                <w:szCs w:val="16"/>
              </w:rPr>
              <w:t>UE supporting 5G Core and dynamic scheduling for multicast for PCell</w:t>
            </w:r>
          </w:p>
        </w:tc>
      </w:tr>
      <w:tr w:rsidR="00F374D0" w:rsidRPr="003F7263" w14:paraId="4B2E4098"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514B6C4" w14:textId="021B1647" w:rsidR="00F374D0" w:rsidRPr="003B0A24" w:rsidRDefault="00F374D0" w:rsidP="00F374D0">
            <w:pPr>
              <w:pStyle w:val="TAL"/>
              <w:keepNext w:val="0"/>
              <w:keepLines w:val="0"/>
              <w:rPr>
                <w:rFonts w:cs="Arial"/>
                <w:bCs/>
                <w:sz w:val="16"/>
                <w:szCs w:val="16"/>
              </w:rPr>
            </w:pPr>
            <w:r w:rsidRPr="003B0A24">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6B4455C" w14:textId="6432527F" w:rsidR="00F374D0" w:rsidRPr="003B0A24" w:rsidRDefault="00F374D0" w:rsidP="00F374D0">
            <w:pPr>
              <w:pStyle w:val="TAL"/>
              <w:rPr>
                <w:rFonts w:cs="Arial"/>
                <w:bCs/>
                <w:sz w:val="16"/>
                <w:szCs w:val="16"/>
              </w:rPr>
            </w:pPr>
            <w:r w:rsidRPr="003B0A24">
              <w:rPr>
                <w:sz w:val="16"/>
                <w:szCs w:val="16"/>
              </w:rPr>
              <w:t>MBS Multicast / PDCP/ PDCP HFN and SN maintenance /Lossless handover/ PDCP status report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CD5B130" w14:textId="7993AE86"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FB6551" w14:textId="319B3A19" w:rsidR="00F374D0" w:rsidRPr="003B0A24" w:rsidRDefault="00F374D0" w:rsidP="00F374D0">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36A96F7" w14:textId="2B10AED2" w:rsidR="00F374D0" w:rsidRPr="003B0A24" w:rsidRDefault="00F374D0" w:rsidP="00F374D0">
            <w:pPr>
              <w:pStyle w:val="TAL"/>
              <w:rPr>
                <w:rFonts w:cs="Arial"/>
                <w:sz w:val="16"/>
                <w:szCs w:val="16"/>
              </w:rPr>
            </w:pPr>
            <w:r w:rsidRPr="003B0A24">
              <w:rPr>
                <w:sz w:val="16"/>
                <w:szCs w:val="16"/>
              </w:rPr>
              <w:t>UE supporting 5G Core and dynamic scheduling for multicast for PCell</w:t>
            </w:r>
          </w:p>
        </w:tc>
      </w:tr>
      <w:tr w:rsidR="00F374D0" w:rsidRPr="003F7263" w14:paraId="2C4BC763"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1EC3A91" w14:textId="3A0F6AAF" w:rsidR="00F374D0" w:rsidRPr="003B0A24" w:rsidRDefault="00F374D0" w:rsidP="00F374D0">
            <w:pPr>
              <w:pStyle w:val="TAL"/>
              <w:keepNext w:val="0"/>
              <w:keepLines w:val="0"/>
              <w:rPr>
                <w:rFonts w:cs="Arial"/>
                <w:bCs/>
                <w:sz w:val="16"/>
                <w:szCs w:val="16"/>
              </w:rPr>
            </w:pPr>
            <w:r w:rsidRPr="003B0A24">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E8FBEDF" w14:textId="7C7C7E7B" w:rsidR="00F374D0" w:rsidRPr="003B0A24" w:rsidRDefault="00F374D0" w:rsidP="00F374D0">
            <w:pPr>
              <w:pStyle w:val="TAL"/>
              <w:rPr>
                <w:rFonts w:cs="Arial"/>
                <w:bCs/>
                <w:sz w:val="16"/>
                <w:szCs w:val="16"/>
              </w:rPr>
            </w:pPr>
            <w:r w:rsidRPr="003B0A24">
              <w:rPr>
                <w:sz w:val="16"/>
                <w:szCs w:val="16"/>
              </w:rPr>
              <w:t>MBS Multicast / PDCP/ PDCP HFN and SN maintenance /Lossless handover/ PDCP status report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9A1D98" w14:textId="4F0D3CC1"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26E2CFB" w14:textId="49E08C8F" w:rsidR="00F374D0" w:rsidRPr="003B0A24" w:rsidRDefault="00F374D0" w:rsidP="00F374D0">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7C06E13" w14:textId="467D18A0" w:rsidR="00F374D0" w:rsidRPr="003B0A24" w:rsidRDefault="00F374D0" w:rsidP="00F374D0">
            <w:pPr>
              <w:pStyle w:val="TAL"/>
              <w:rPr>
                <w:rFonts w:cs="Arial"/>
                <w:sz w:val="16"/>
                <w:szCs w:val="16"/>
              </w:rPr>
            </w:pPr>
            <w:r w:rsidRPr="003B0A24">
              <w:rPr>
                <w:sz w:val="16"/>
                <w:szCs w:val="16"/>
              </w:rPr>
              <w:t>UE supporting 5G Core and dynamic scheduling for multicast for PCell</w:t>
            </w:r>
          </w:p>
        </w:tc>
      </w:tr>
      <w:tr w:rsidR="00F374D0" w:rsidRPr="003F7263" w14:paraId="568D10E2"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F374D0" w:rsidRPr="003B0A24" w:rsidRDefault="00F374D0" w:rsidP="00F374D0">
            <w:pPr>
              <w:pStyle w:val="TAL"/>
              <w:keepNext w:val="0"/>
              <w:keepLines w:val="0"/>
              <w:rPr>
                <w:rFonts w:cs="Arial"/>
                <w:b/>
                <w:bCs/>
                <w:sz w:val="16"/>
                <w:szCs w:val="16"/>
              </w:rPr>
            </w:pPr>
            <w:r w:rsidRPr="003B0A24">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F374D0" w:rsidRPr="003B0A24" w:rsidRDefault="00F374D0" w:rsidP="00F374D0">
            <w:pPr>
              <w:pStyle w:val="TAL"/>
              <w:rPr>
                <w:rFonts w:cs="Arial"/>
                <w:b/>
                <w:bCs/>
                <w:sz w:val="16"/>
                <w:szCs w:val="16"/>
              </w:rPr>
            </w:pPr>
            <w:r w:rsidRPr="003B0A24">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F374D0" w:rsidRPr="003B0A24" w:rsidRDefault="00F374D0" w:rsidP="00F374D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F374D0" w:rsidRPr="003B0A24" w:rsidRDefault="00F374D0" w:rsidP="00F374D0">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F374D0" w:rsidRPr="003B0A24" w:rsidRDefault="00F374D0" w:rsidP="00F374D0">
            <w:pPr>
              <w:pStyle w:val="TAL"/>
              <w:rPr>
                <w:rFonts w:cs="Arial"/>
                <w:sz w:val="16"/>
                <w:szCs w:val="16"/>
              </w:rPr>
            </w:pPr>
          </w:p>
        </w:tc>
      </w:tr>
      <w:tr w:rsidR="00F374D0" w:rsidRPr="003F7263" w14:paraId="4254676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F374D0" w:rsidRPr="003B0A24" w:rsidRDefault="00F374D0" w:rsidP="00F374D0">
            <w:pPr>
              <w:pStyle w:val="TAL"/>
              <w:keepNext w:val="0"/>
              <w:keepLines w:val="0"/>
              <w:rPr>
                <w:rFonts w:cs="Arial"/>
                <w:b/>
                <w:bCs/>
                <w:sz w:val="16"/>
                <w:szCs w:val="16"/>
              </w:rPr>
            </w:pPr>
            <w:r w:rsidRPr="003B0A24">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F374D0" w:rsidRPr="003B0A24" w:rsidRDefault="00F374D0" w:rsidP="00F374D0">
            <w:pPr>
              <w:pStyle w:val="TAL"/>
              <w:rPr>
                <w:rFonts w:cs="Arial"/>
                <w:b/>
                <w:bCs/>
                <w:sz w:val="16"/>
                <w:szCs w:val="16"/>
              </w:rPr>
            </w:pPr>
            <w:r w:rsidRPr="003B0A24">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F374D0" w:rsidRPr="003B0A24" w:rsidRDefault="00F374D0" w:rsidP="00F374D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F374D0" w:rsidRPr="003B0A24" w:rsidRDefault="00F374D0" w:rsidP="00F374D0">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F374D0" w:rsidRPr="003B0A24" w:rsidRDefault="00F374D0" w:rsidP="00F374D0">
            <w:pPr>
              <w:pStyle w:val="TAL"/>
              <w:rPr>
                <w:rFonts w:cs="Arial"/>
                <w:sz w:val="16"/>
                <w:szCs w:val="16"/>
              </w:rPr>
            </w:pPr>
          </w:p>
        </w:tc>
      </w:tr>
      <w:tr w:rsidR="00F374D0" w:rsidRPr="003F7263" w14:paraId="31402CB8"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6D74963" w14:textId="27FDD009" w:rsidR="00F374D0" w:rsidRPr="003B0A24" w:rsidRDefault="00F374D0" w:rsidP="00F374D0">
            <w:pPr>
              <w:pStyle w:val="TAL"/>
              <w:keepNext w:val="0"/>
              <w:keepLines w:val="0"/>
              <w:rPr>
                <w:rFonts w:cs="Arial"/>
                <w:bCs/>
                <w:sz w:val="16"/>
                <w:szCs w:val="16"/>
              </w:rPr>
            </w:pPr>
            <w:r w:rsidRPr="003B0A24">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C273B79" w14:textId="4F22AD61" w:rsidR="00F374D0" w:rsidRPr="003B0A24" w:rsidRDefault="00F374D0" w:rsidP="00F374D0">
            <w:pPr>
              <w:pStyle w:val="TAL"/>
              <w:rPr>
                <w:rFonts w:cs="Arial"/>
                <w:bCs/>
                <w:sz w:val="16"/>
                <w:szCs w:val="16"/>
              </w:rPr>
            </w:pPr>
            <w:r w:rsidRPr="003B0A24">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8216900" w14:textId="0062405A"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C5E8E2" w14:textId="544B7591" w:rsidR="00F374D0" w:rsidRPr="003B0A24" w:rsidRDefault="00F374D0" w:rsidP="00F374D0">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78415AB" w14:textId="6DEA1058" w:rsidR="00F374D0" w:rsidRPr="003B0A24" w:rsidRDefault="00F374D0" w:rsidP="00F374D0">
            <w:pPr>
              <w:pStyle w:val="TAL"/>
              <w:rPr>
                <w:rFonts w:cs="Arial"/>
                <w:sz w:val="16"/>
                <w:szCs w:val="16"/>
              </w:rPr>
            </w:pPr>
            <w:r w:rsidRPr="003B0A24">
              <w:rPr>
                <w:sz w:val="16"/>
                <w:szCs w:val="16"/>
              </w:rPr>
              <w:t>UE supporting 5G Core and dynamic scheduling for multicast for PCell</w:t>
            </w:r>
          </w:p>
        </w:tc>
      </w:tr>
      <w:tr w:rsidR="00F374D0" w:rsidRPr="003F7263" w14:paraId="78F4F030"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8D8DE6B" w14:textId="4781F1EF" w:rsidR="00F374D0" w:rsidRPr="003B0A24" w:rsidRDefault="00F374D0" w:rsidP="00F374D0">
            <w:pPr>
              <w:pStyle w:val="TAL"/>
              <w:keepNext w:val="0"/>
              <w:keepLines w:val="0"/>
              <w:rPr>
                <w:rFonts w:cs="Arial"/>
                <w:bCs/>
                <w:sz w:val="16"/>
                <w:szCs w:val="16"/>
              </w:rPr>
            </w:pPr>
            <w:r w:rsidRPr="003B0A24">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2D9839D" w14:textId="5F2B424D" w:rsidR="00F374D0" w:rsidRPr="003B0A24" w:rsidRDefault="00F374D0" w:rsidP="00F374D0">
            <w:pPr>
              <w:pStyle w:val="TAL"/>
              <w:rPr>
                <w:rFonts w:cs="Arial"/>
                <w:bCs/>
                <w:sz w:val="16"/>
                <w:szCs w:val="16"/>
              </w:rPr>
            </w:pPr>
            <w:r w:rsidRPr="003B0A24">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9B0896" w14:textId="199B7411"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A52135" w14:textId="28AA6861" w:rsidR="00F374D0" w:rsidRPr="003B0A24" w:rsidRDefault="00F374D0" w:rsidP="00F374D0">
            <w:pPr>
              <w:pStyle w:val="TAC"/>
              <w:keepNext w:val="0"/>
              <w:keepLines w:val="0"/>
              <w:rPr>
                <w:rFonts w:cs="Arial"/>
                <w:sz w:val="16"/>
                <w:szCs w:val="16"/>
                <w:lang w:eastAsia="zh-CN"/>
              </w:rPr>
            </w:pPr>
            <w:r w:rsidRPr="003B0A24">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F7C95D" w14:textId="22F49EB7" w:rsidR="00F374D0" w:rsidRPr="003B0A24" w:rsidRDefault="00F374D0" w:rsidP="00F374D0">
            <w:pPr>
              <w:pStyle w:val="TAL"/>
              <w:rPr>
                <w:rFonts w:cs="Arial"/>
                <w:sz w:val="16"/>
                <w:szCs w:val="16"/>
              </w:rPr>
            </w:pPr>
            <w:r w:rsidRPr="003B0A24">
              <w:rPr>
                <w:sz w:val="16"/>
                <w:szCs w:val="16"/>
              </w:rPr>
              <w:t>UE supporting 5G Core and dynamic scheduling for multicast for PCell and RRC_INACTIVE</w:t>
            </w:r>
          </w:p>
        </w:tc>
      </w:tr>
      <w:tr w:rsidR="00F374D0" w:rsidRPr="003F7263" w14:paraId="1BA1B58B"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F374D0" w:rsidRPr="003B0A24" w:rsidRDefault="00F374D0" w:rsidP="00F374D0">
            <w:pPr>
              <w:pStyle w:val="TAL"/>
              <w:keepNext w:val="0"/>
              <w:keepLines w:val="0"/>
              <w:rPr>
                <w:rFonts w:cs="Arial"/>
                <w:b/>
                <w:bCs/>
                <w:sz w:val="16"/>
                <w:szCs w:val="16"/>
              </w:rPr>
            </w:pPr>
            <w:r w:rsidRPr="003B0A24">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F374D0" w:rsidRPr="003B0A24" w:rsidRDefault="00F374D0" w:rsidP="00F374D0">
            <w:pPr>
              <w:pStyle w:val="TAL"/>
              <w:rPr>
                <w:rFonts w:cs="Arial"/>
                <w:b/>
                <w:bCs/>
                <w:sz w:val="16"/>
                <w:szCs w:val="16"/>
              </w:rPr>
            </w:pPr>
            <w:r w:rsidRPr="003B0A24">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F374D0" w:rsidRPr="003B0A24" w:rsidRDefault="00F374D0" w:rsidP="00F374D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F374D0" w:rsidRPr="003B0A24" w:rsidRDefault="00F374D0" w:rsidP="00F374D0">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F374D0" w:rsidRPr="003B0A24" w:rsidRDefault="00F374D0" w:rsidP="00F374D0">
            <w:pPr>
              <w:pStyle w:val="TAL"/>
              <w:rPr>
                <w:rFonts w:cs="Arial"/>
                <w:sz w:val="16"/>
                <w:szCs w:val="16"/>
              </w:rPr>
            </w:pPr>
          </w:p>
        </w:tc>
      </w:tr>
      <w:tr w:rsidR="00F374D0" w:rsidRPr="003F7263" w14:paraId="3D5E8C1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021C122" w14:textId="19A70190" w:rsidR="00F374D0" w:rsidRPr="003B0A24" w:rsidRDefault="00F374D0" w:rsidP="00F374D0">
            <w:pPr>
              <w:pStyle w:val="TAL"/>
              <w:keepNext w:val="0"/>
              <w:keepLines w:val="0"/>
              <w:rPr>
                <w:rFonts w:cs="Arial"/>
                <w:bCs/>
                <w:sz w:val="16"/>
                <w:szCs w:val="16"/>
              </w:rPr>
            </w:pPr>
            <w:r w:rsidRPr="003B0A24">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9FAFA5D" w14:textId="36F3BFD7" w:rsidR="00F374D0" w:rsidRPr="003B0A24" w:rsidRDefault="00F374D0" w:rsidP="00F374D0">
            <w:pPr>
              <w:pStyle w:val="TAL"/>
              <w:rPr>
                <w:rFonts w:cs="Arial"/>
                <w:bCs/>
                <w:sz w:val="16"/>
                <w:szCs w:val="16"/>
              </w:rPr>
            </w:pPr>
            <w:r w:rsidRPr="003B0A24">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63806D" w14:textId="40135C5E" w:rsidR="00F374D0" w:rsidRPr="003B0A24" w:rsidRDefault="00F374D0" w:rsidP="00F374D0">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42A9BF" w14:textId="41CB6401" w:rsidR="00F374D0" w:rsidRPr="003B0A24" w:rsidRDefault="00F374D0" w:rsidP="00F374D0">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876B730" w14:textId="32C85CBF" w:rsidR="00F374D0" w:rsidRPr="003B0A24" w:rsidRDefault="00F374D0" w:rsidP="00F374D0">
            <w:pPr>
              <w:pStyle w:val="TAL"/>
              <w:rPr>
                <w:rFonts w:cs="Arial"/>
                <w:sz w:val="16"/>
                <w:szCs w:val="16"/>
              </w:rPr>
            </w:pPr>
            <w:r w:rsidRPr="003B0A24">
              <w:rPr>
                <w:sz w:val="16"/>
                <w:szCs w:val="16"/>
              </w:rPr>
              <w:t>UE supporting 5G Core and dynamic scheduling for multicast for PCell</w:t>
            </w:r>
          </w:p>
        </w:tc>
      </w:tr>
      <w:tr w:rsidR="00F374D0" w:rsidRPr="003F7263" w14:paraId="70614258"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BCFFFC3" w14:textId="3F23EA15" w:rsidR="00F374D0" w:rsidRPr="003B0A24" w:rsidRDefault="00F374D0" w:rsidP="00F374D0">
            <w:pPr>
              <w:pStyle w:val="TAL"/>
              <w:keepNext w:val="0"/>
              <w:keepLines w:val="0"/>
              <w:rPr>
                <w:sz w:val="16"/>
                <w:szCs w:val="16"/>
              </w:rPr>
            </w:pPr>
            <w:r w:rsidRPr="003B0A24">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593A977" w14:textId="5FD7F8B3" w:rsidR="00F374D0" w:rsidRPr="003B0A24" w:rsidRDefault="00F374D0" w:rsidP="00F374D0">
            <w:pPr>
              <w:pStyle w:val="TAL"/>
              <w:rPr>
                <w:sz w:val="16"/>
                <w:szCs w:val="16"/>
              </w:rPr>
            </w:pPr>
            <w:r w:rsidRPr="003B0A24">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CD91AF6" w14:textId="77777777" w:rsidR="00F374D0" w:rsidRPr="003B0A24" w:rsidRDefault="00F374D0" w:rsidP="00F374D0">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EC3C50" w14:textId="77777777" w:rsidR="00F374D0" w:rsidRPr="003B0A24" w:rsidRDefault="00F374D0" w:rsidP="00F374D0">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4D2A71A" w14:textId="77777777" w:rsidR="00F374D0" w:rsidRPr="003B0A24" w:rsidRDefault="00F374D0" w:rsidP="00F374D0">
            <w:pPr>
              <w:pStyle w:val="TAL"/>
              <w:rPr>
                <w:sz w:val="16"/>
                <w:szCs w:val="16"/>
              </w:rPr>
            </w:pPr>
          </w:p>
        </w:tc>
      </w:tr>
      <w:tr w:rsidR="00F374D0" w:rsidRPr="003F7263" w14:paraId="7C5CEF54"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A0D284" w14:textId="7B6CD965" w:rsidR="00F374D0" w:rsidRPr="003B0A24" w:rsidRDefault="00F374D0" w:rsidP="00F374D0">
            <w:pPr>
              <w:pStyle w:val="TAL"/>
              <w:keepNext w:val="0"/>
              <w:keepLines w:val="0"/>
              <w:rPr>
                <w:sz w:val="16"/>
                <w:szCs w:val="16"/>
              </w:rPr>
            </w:pPr>
            <w:r w:rsidRPr="003B0A24">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9B9014C" w14:textId="19DCE6E3" w:rsidR="00F374D0" w:rsidRPr="003B0A24" w:rsidRDefault="00F374D0" w:rsidP="00F374D0">
            <w:pPr>
              <w:pStyle w:val="TAL"/>
              <w:rPr>
                <w:sz w:val="16"/>
                <w:szCs w:val="16"/>
              </w:rPr>
            </w:pPr>
            <w:r w:rsidRPr="003B0A24">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973974E" w14:textId="4A925B38" w:rsidR="00F374D0" w:rsidRPr="003B0A24" w:rsidRDefault="00F374D0" w:rsidP="00F374D0">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8044E2" w14:textId="6BC25B7E" w:rsidR="00F374D0" w:rsidRPr="003B0A24" w:rsidRDefault="00F374D0" w:rsidP="00F374D0">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DF58C1" w14:textId="1A3CDD0C" w:rsidR="00F374D0" w:rsidRPr="003B0A24" w:rsidRDefault="00F374D0" w:rsidP="00F374D0">
            <w:pPr>
              <w:pStyle w:val="TAL"/>
              <w:rPr>
                <w:sz w:val="16"/>
                <w:szCs w:val="16"/>
              </w:rPr>
            </w:pPr>
            <w:r w:rsidRPr="003B0A24">
              <w:rPr>
                <w:sz w:val="16"/>
                <w:szCs w:val="16"/>
              </w:rPr>
              <w:t>UE supporting 5G Core and dynamic scheduling for multicast for PCell</w:t>
            </w:r>
          </w:p>
        </w:tc>
      </w:tr>
      <w:tr w:rsidR="00F374D0" w:rsidRPr="003F7263" w14:paraId="4DBECEEE"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F2AE02F" w14:textId="2BF8DAF8" w:rsidR="00F374D0" w:rsidRPr="003B0A24" w:rsidRDefault="00F374D0" w:rsidP="00F374D0">
            <w:pPr>
              <w:pStyle w:val="TAL"/>
              <w:keepNext w:val="0"/>
              <w:keepLines w:val="0"/>
              <w:rPr>
                <w:sz w:val="16"/>
                <w:szCs w:val="16"/>
              </w:rPr>
            </w:pPr>
            <w:r w:rsidRPr="003B0A24">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AE72E36" w14:textId="04F52C1F" w:rsidR="00F374D0" w:rsidRPr="003B0A24" w:rsidRDefault="00F374D0" w:rsidP="00F374D0">
            <w:pPr>
              <w:pStyle w:val="TAL"/>
              <w:rPr>
                <w:sz w:val="16"/>
                <w:szCs w:val="16"/>
              </w:rPr>
            </w:pPr>
            <w:r w:rsidRPr="003B0A24">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1E49DDE" w14:textId="4CAA5470" w:rsidR="00F374D0" w:rsidRPr="003B0A24" w:rsidRDefault="00F374D0" w:rsidP="00F374D0">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A8915BB" w14:textId="3D7628DA" w:rsidR="00F374D0" w:rsidRPr="003B0A24" w:rsidRDefault="00F374D0" w:rsidP="00F374D0">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81376BB" w14:textId="7909F6B4" w:rsidR="00F374D0" w:rsidRPr="003B0A24" w:rsidRDefault="00F374D0" w:rsidP="00F374D0">
            <w:pPr>
              <w:pStyle w:val="TAL"/>
              <w:rPr>
                <w:sz w:val="16"/>
                <w:szCs w:val="16"/>
              </w:rPr>
            </w:pPr>
            <w:r w:rsidRPr="003B0A24">
              <w:rPr>
                <w:sz w:val="16"/>
                <w:szCs w:val="16"/>
              </w:rPr>
              <w:t>UE supporting 5G Core and dynamic scheduling for multicast for PCell</w:t>
            </w:r>
          </w:p>
        </w:tc>
      </w:tr>
      <w:tr w:rsidR="00F374D0" w:rsidRPr="003F7263" w14:paraId="02C7C165"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06D9A1A" w14:textId="0E4A4A7C" w:rsidR="00F374D0" w:rsidRPr="003B0A24" w:rsidRDefault="00F374D0" w:rsidP="00F374D0">
            <w:pPr>
              <w:pStyle w:val="TAL"/>
              <w:keepNext w:val="0"/>
              <w:keepLines w:val="0"/>
              <w:rPr>
                <w:sz w:val="16"/>
                <w:szCs w:val="16"/>
              </w:rPr>
            </w:pPr>
            <w:r w:rsidRPr="003B0A24">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7BD83CD" w14:textId="53182A86" w:rsidR="00F374D0" w:rsidRPr="003B0A24" w:rsidRDefault="00F374D0" w:rsidP="00F374D0">
            <w:pPr>
              <w:pStyle w:val="TAL"/>
              <w:rPr>
                <w:sz w:val="16"/>
                <w:szCs w:val="16"/>
              </w:rPr>
            </w:pPr>
            <w:r w:rsidRPr="003B0A24">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763DB2" w14:textId="6124285A" w:rsidR="00F374D0" w:rsidRPr="003B0A24" w:rsidRDefault="00F374D0" w:rsidP="00F374D0">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F29908E" w14:textId="432CDE16" w:rsidR="00F374D0" w:rsidRPr="003B0A24" w:rsidRDefault="00F374D0" w:rsidP="00F374D0">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89B8EF2" w14:textId="2B50C038" w:rsidR="00F374D0" w:rsidRPr="003B0A24" w:rsidRDefault="00F374D0" w:rsidP="00F374D0">
            <w:pPr>
              <w:pStyle w:val="TAL"/>
              <w:rPr>
                <w:sz w:val="16"/>
                <w:szCs w:val="16"/>
              </w:rPr>
            </w:pPr>
            <w:r w:rsidRPr="003B0A24">
              <w:rPr>
                <w:sz w:val="16"/>
                <w:szCs w:val="16"/>
              </w:rPr>
              <w:t>UE supporting 5G Core and dynamic scheduling for multicast for PCell</w:t>
            </w:r>
          </w:p>
        </w:tc>
      </w:tr>
      <w:tr w:rsidR="00F374D0" w:rsidRPr="003F7263" w14:paraId="34C2686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3D7A156" w14:textId="53EAF018" w:rsidR="00F374D0" w:rsidRPr="003B0A24" w:rsidRDefault="00F374D0" w:rsidP="00F374D0">
            <w:pPr>
              <w:pStyle w:val="TAL"/>
              <w:keepNext w:val="0"/>
              <w:keepLines w:val="0"/>
              <w:rPr>
                <w:sz w:val="16"/>
                <w:szCs w:val="16"/>
              </w:rPr>
            </w:pPr>
            <w:r w:rsidRPr="003B0A24">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2552002" w14:textId="7709BB0E" w:rsidR="00F374D0" w:rsidRPr="003B0A24" w:rsidRDefault="00F374D0" w:rsidP="00F374D0">
            <w:pPr>
              <w:pStyle w:val="TAL"/>
              <w:rPr>
                <w:sz w:val="16"/>
                <w:szCs w:val="16"/>
              </w:rPr>
            </w:pPr>
            <w:r w:rsidRPr="003B0A24">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6B9B64F" w14:textId="77777777" w:rsidR="00F374D0" w:rsidRPr="003B0A24" w:rsidRDefault="00F374D0" w:rsidP="00F374D0">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93B66A" w14:textId="77777777" w:rsidR="00F374D0" w:rsidRPr="003B0A24" w:rsidRDefault="00F374D0" w:rsidP="00F374D0">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6C9BF72" w14:textId="77777777" w:rsidR="00F374D0" w:rsidRPr="003B0A24" w:rsidRDefault="00F374D0" w:rsidP="00F374D0">
            <w:pPr>
              <w:pStyle w:val="TAL"/>
              <w:rPr>
                <w:sz w:val="16"/>
                <w:szCs w:val="16"/>
              </w:rPr>
            </w:pPr>
          </w:p>
        </w:tc>
      </w:tr>
      <w:tr w:rsidR="00F374D0" w:rsidRPr="003F7263" w14:paraId="1023D5FB"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1748A2" w14:textId="4B5A0F55" w:rsidR="00F374D0" w:rsidRPr="003B0A24" w:rsidRDefault="00F374D0" w:rsidP="00F374D0">
            <w:pPr>
              <w:pStyle w:val="TAL"/>
              <w:keepNext w:val="0"/>
              <w:keepLines w:val="0"/>
              <w:rPr>
                <w:sz w:val="16"/>
                <w:szCs w:val="16"/>
              </w:rPr>
            </w:pPr>
            <w:r w:rsidRPr="003B0A24">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F4A46D1" w14:textId="590B0479" w:rsidR="00F374D0" w:rsidRPr="003B0A24" w:rsidRDefault="00F374D0" w:rsidP="00F374D0">
            <w:pPr>
              <w:pStyle w:val="TAL"/>
              <w:rPr>
                <w:sz w:val="16"/>
                <w:szCs w:val="16"/>
              </w:rPr>
            </w:pPr>
            <w:r w:rsidRPr="003B0A24">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F8BA335" w14:textId="77777777" w:rsidR="00F374D0" w:rsidRPr="003B0A24" w:rsidRDefault="00F374D0" w:rsidP="00F374D0">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00F594" w14:textId="77777777" w:rsidR="00F374D0" w:rsidRPr="003B0A24" w:rsidRDefault="00F374D0" w:rsidP="00F374D0">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EDA19FC" w14:textId="77777777" w:rsidR="00F374D0" w:rsidRPr="003B0A24" w:rsidRDefault="00F374D0" w:rsidP="00F374D0">
            <w:pPr>
              <w:pStyle w:val="TAL"/>
              <w:rPr>
                <w:sz w:val="16"/>
                <w:szCs w:val="16"/>
              </w:rPr>
            </w:pPr>
          </w:p>
        </w:tc>
      </w:tr>
      <w:tr w:rsidR="00F374D0" w:rsidRPr="003F7263" w14:paraId="06412203"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C2C308" w14:textId="16B77292" w:rsidR="00F374D0" w:rsidRPr="003B0A24" w:rsidRDefault="00F374D0" w:rsidP="00F374D0">
            <w:pPr>
              <w:pStyle w:val="TAL"/>
              <w:keepNext w:val="0"/>
              <w:keepLines w:val="0"/>
              <w:rPr>
                <w:sz w:val="16"/>
                <w:szCs w:val="16"/>
              </w:rPr>
            </w:pPr>
            <w:r w:rsidRPr="003B0A24">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CC0D151" w14:textId="16B31200" w:rsidR="00F374D0" w:rsidRPr="003B0A24" w:rsidRDefault="00F374D0" w:rsidP="00F374D0">
            <w:pPr>
              <w:pStyle w:val="TAL"/>
              <w:rPr>
                <w:sz w:val="16"/>
                <w:szCs w:val="16"/>
              </w:rPr>
            </w:pPr>
            <w:r w:rsidRPr="003B0A24">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C2AC7DF" w14:textId="6EC63DFF" w:rsidR="00F374D0" w:rsidRPr="003B0A24" w:rsidRDefault="00F374D0" w:rsidP="00F374D0">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429FBC" w14:textId="46456216" w:rsidR="00F374D0" w:rsidRPr="003B0A24" w:rsidRDefault="00F374D0" w:rsidP="00F374D0">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6F6D473" w14:textId="6ED0C8F8" w:rsidR="00F374D0" w:rsidRPr="003B0A24" w:rsidRDefault="00F374D0" w:rsidP="00F374D0">
            <w:pPr>
              <w:pStyle w:val="TAL"/>
              <w:rPr>
                <w:sz w:val="16"/>
                <w:szCs w:val="16"/>
              </w:rPr>
            </w:pPr>
            <w:r w:rsidRPr="003B0A24">
              <w:rPr>
                <w:sz w:val="16"/>
                <w:szCs w:val="16"/>
              </w:rPr>
              <w:t>UE supporting 5G Core and dynamic scheduling for multicast for PCell</w:t>
            </w:r>
          </w:p>
        </w:tc>
      </w:tr>
      <w:tr w:rsidR="00F374D0" w:rsidRPr="003F7263" w14:paraId="7F9003AE"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75D1795" w14:textId="5ABAD046" w:rsidR="00F374D0" w:rsidRPr="003B0A24" w:rsidRDefault="00F374D0" w:rsidP="00F374D0">
            <w:pPr>
              <w:pStyle w:val="TAL"/>
              <w:keepNext w:val="0"/>
              <w:keepLines w:val="0"/>
              <w:rPr>
                <w:sz w:val="16"/>
                <w:szCs w:val="16"/>
              </w:rPr>
            </w:pPr>
            <w:r w:rsidRPr="003B0A24">
              <w:rPr>
                <w:sz w:val="16"/>
                <w:szCs w:val="16"/>
              </w:rPr>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95E62AF" w14:textId="4BD4E2C6" w:rsidR="00F374D0" w:rsidRPr="003B0A24" w:rsidRDefault="00F374D0" w:rsidP="00F374D0">
            <w:pPr>
              <w:pStyle w:val="TAL"/>
              <w:rPr>
                <w:sz w:val="16"/>
                <w:szCs w:val="16"/>
              </w:rPr>
            </w:pPr>
            <w:r w:rsidRPr="003B0A24">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4FC85DA" w14:textId="410C9B80" w:rsidR="00F374D0" w:rsidRPr="003B0A24" w:rsidRDefault="00F374D0" w:rsidP="00F374D0">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6A7D176" w14:textId="1BB6419D" w:rsidR="00F374D0" w:rsidRPr="003B0A24" w:rsidRDefault="00F374D0" w:rsidP="00F374D0">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F1B90D5" w14:textId="39FFDBC8" w:rsidR="00F374D0" w:rsidRPr="003B0A24" w:rsidRDefault="00F374D0" w:rsidP="00F374D0">
            <w:pPr>
              <w:pStyle w:val="TAL"/>
              <w:rPr>
                <w:sz w:val="16"/>
                <w:szCs w:val="16"/>
              </w:rPr>
            </w:pPr>
            <w:r w:rsidRPr="003B0A24">
              <w:rPr>
                <w:sz w:val="16"/>
                <w:szCs w:val="16"/>
              </w:rPr>
              <w:t>UE supporting 5G Core and dynamic scheduling for multicast for PCell</w:t>
            </w:r>
          </w:p>
        </w:tc>
      </w:tr>
      <w:tr w:rsidR="00F374D0" w:rsidRPr="003F7263" w14:paraId="3CB99AB7"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FAA9D96" w14:textId="279F66E4" w:rsidR="00F374D0" w:rsidRPr="003B0A24" w:rsidRDefault="00F374D0" w:rsidP="00F374D0">
            <w:pPr>
              <w:pStyle w:val="TAL"/>
              <w:keepNext w:val="0"/>
              <w:keepLines w:val="0"/>
              <w:rPr>
                <w:sz w:val="16"/>
                <w:szCs w:val="16"/>
              </w:rPr>
            </w:pPr>
            <w:r w:rsidRPr="003B0A24">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F6C7DD9" w14:textId="293B0D80" w:rsidR="00F374D0" w:rsidRPr="003B0A24" w:rsidRDefault="00F374D0" w:rsidP="00F374D0">
            <w:pPr>
              <w:pStyle w:val="TAL"/>
              <w:rPr>
                <w:sz w:val="16"/>
                <w:szCs w:val="16"/>
              </w:rPr>
            </w:pPr>
            <w:r w:rsidRPr="003B0A24">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024DF81" w14:textId="77777777" w:rsidR="00F374D0" w:rsidRPr="003B0A24" w:rsidRDefault="00F374D0" w:rsidP="00F374D0">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9EFA1C" w14:textId="77777777" w:rsidR="00F374D0" w:rsidRPr="003B0A24" w:rsidRDefault="00F374D0" w:rsidP="00F374D0">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EDB805" w14:textId="77777777" w:rsidR="00F374D0" w:rsidRPr="003B0A24" w:rsidRDefault="00F374D0" w:rsidP="00F374D0">
            <w:pPr>
              <w:pStyle w:val="TAL"/>
              <w:rPr>
                <w:sz w:val="16"/>
                <w:szCs w:val="16"/>
              </w:rPr>
            </w:pPr>
          </w:p>
        </w:tc>
      </w:tr>
      <w:tr w:rsidR="00F374D0" w:rsidRPr="003F7263" w14:paraId="0951CA92"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2855F6" w14:textId="5981A4B7" w:rsidR="00F374D0" w:rsidRPr="003B0A24" w:rsidRDefault="00F374D0" w:rsidP="00F374D0">
            <w:pPr>
              <w:pStyle w:val="TAL"/>
              <w:keepNext w:val="0"/>
              <w:keepLines w:val="0"/>
              <w:rPr>
                <w:sz w:val="16"/>
                <w:szCs w:val="16"/>
              </w:rPr>
            </w:pPr>
            <w:r w:rsidRPr="003B0A24">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476718B" w14:textId="5D98E9AE" w:rsidR="00F374D0" w:rsidRPr="003B0A24" w:rsidRDefault="00F374D0" w:rsidP="00F374D0">
            <w:pPr>
              <w:pStyle w:val="TAL"/>
              <w:rPr>
                <w:sz w:val="16"/>
                <w:szCs w:val="16"/>
              </w:rPr>
            </w:pPr>
            <w:r w:rsidRPr="003B0A24">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EEEBDA8" w14:textId="4E4992F3" w:rsidR="00F374D0" w:rsidRPr="003B0A24" w:rsidRDefault="00F374D0" w:rsidP="00F374D0">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EEBFE9" w14:textId="77974CD7" w:rsidR="00F374D0" w:rsidRPr="003B0A24" w:rsidRDefault="00F374D0" w:rsidP="00F374D0">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D44F401" w14:textId="026BC8C6" w:rsidR="00F374D0" w:rsidRPr="003B0A24" w:rsidRDefault="00F374D0" w:rsidP="00F374D0">
            <w:pPr>
              <w:pStyle w:val="TAL"/>
              <w:rPr>
                <w:sz w:val="16"/>
                <w:szCs w:val="16"/>
              </w:rPr>
            </w:pPr>
            <w:r w:rsidRPr="003B0A24">
              <w:rPr>
                <w:sz w:val="16"/>
                <w:szCs w:val="16"/>
              </w:rPr>
              <w:t>UE supporting 5G Core and dynamic scheduling for multicast for PCell</w:t>
            </w:r>
          </w:p>
        </w:tc>
      </w:tr>
    </w:tbl>
    <w:p w14:paraId="5248DBB3" w14:textId="77777777" w:rsidR="005808F1" w:rsidRPr="003F7263" w:rsidRDefault="005808F1" w:rsidP="005808F1"/>
    <w:p w14:paraId="50214A67" w14:textId="390B56ED" w:rsidR="005808F1" w:rsidRPr="003F7263" w:rsidRDefault="005808F1" w:rsidP="005808F1">
      <w:pPr>
        <w:pStyle w:val="TH"/>
      </w:pPr>
      <w:r w:rsidRPr="003F7263">
        <w:lastRenderedPageBreak/>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5808F1"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5270CE" w:rsidRDefault="005808F1" w:rsidP="005270CE">
            <w:pPr>
              <w:pStyle w:val="TAH"/>
              <w:rPr>
                <w:b w:val="0"/>
                <w:sz w:val="16"/>
                <w:szCs w:val="16"/>
              </w:rPr>
            </w:pPr>
            <w:r w:rsidRPr="005270CE">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5270CE" w:rsidRDefault="005808F1" w:rsidP="005270CE">
            <w:pPr>
              <w:pStyle w:val="TAH"/>
              <w:rPr>
                <w:b w:val="0"/>
                <w:sz w:val="16"/>
                <w:szCs w:val="16"/>
              </w:rPr>
            </w:pPr>
            <w:r w:rsidRPr="005270CE">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5270CE" w:rsidRDefault="005808F1" w:rsidP="005808F1">
            <w:pPr>
              <w:pStyle w:val="TAH"/>
              <w:rPr>
                <w:sz w:val="16"/>
                <w:szCs w:val="16"/>
              </w:rPr>
            </w:pPr>
            <w:r w:rsidRPr="005270CE">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5270CE" w:rsidRDefault="005808F1" w:rsidP="005270CE">
            <w:pPr>
              <w:pStyle w:val="TAH"/>
              <w:rPr>
                <w:b w:val="0"/>
                <w:sz w:val="16"/>
                <w:szCs w:val="16"/>
              </w:rPr>
            </w:pPr>
            <w:r w:rsidRPr="005270CE">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5270CE" w:rsidRDefault="005808F1" w:rsidP="005270CE">
            <w:pPr>
              <w:pStyle w:val="TAH"/>
              <w:rPr>
                <w:b w:val="0"/>
                <w:sz w:val="16"/>
                <w:szCs w:val="16"/>
              </w:rPr>
            </w:pPr>
            <w:r w:rsidRPr="005270CE">
              <w:rPr>
                <w:sz w:val="16"/>
                <w:szCs w:val="16"/>
              </w:rPr>
              <w:t>Release other RAT</w:t>
            </w:r>
          </w:p>
        </w:tc>
      </w:tr>
      <w:tr w:rsidR="00F374D0" w:rsidRPr="005808F1" w14:paraId="1F15381C"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213E56B4" w14:textId="4CC1AE1F" w:rsidR="00F374D0" w:rsidRPr="005270CE" w:rsidRDefault="00F374D0" w:rsidP="00F374D0">
            <w:pPr>
              <w:pStyle w:val="TAH"/>
              <w:rPr>
                <w:sz w:val="16"/>
                <w:szCs w:val="16"/>
              </w:rPr>
            </w:pPr>
            <w:r w:rsidRPr="00B84832">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tcPr>
          <w:p w14:paraId="6F90EE29" w14:textId="77777777" w:rsidR="00F374D0" w:rsidRPr="005270CE"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60D92A2" w14:textId="77777777" w:rsidR="00F374D0" w:rsidRPr="005270CE"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1BF0E84" w14:textId="77777777" w:rsidR="00F374D0" w:rsidRPr="005270CE"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99CCA99" w14:textId="77777777" w:rsidR="00F374D0" w:rsidRPr="005270CE" w:rsidRDefault="00F374D0" w:rsidP="00F374D0">
            <w:pPr>
              <w:pStyle w:val="TAH"/>
              <w:rPr>
                <w:sz w:val="16"/>
                <w:szCs w:val="16"/>
              </w:rPr>
            </w:pPr>
          </w:p>
        </w:tc>
      </w:tr>
      <w:tr w:rsidR="00F374D0" w:rsidRPr="005808F1" w14:paraId="4A46351A"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298BAF12" w14:textId="3D41B301" w:rsidR="00F374D0" w:rsidRPr="005270CE" w:rsidRDefault="00F374D0" w:rsidP="00F374D0">
            <w:pPr>
              <w:pStyle w:val="TAH"/>
              <w:rPr>
                <w:sz w:val="16"/>
                <w:szCs w:val="16"/>
              </w:rPr>
            </w:pPr>
            <w:r w:rsidRPr="00B84832">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tcPr>
          <w:p w14:paraId="6EC819FB" w14:textId="77777777" w:rsidR="00F374D0" w:rsidRPr="005270CE"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D99A73A" w14:textId="77777777" w:rsidR="00F374D0" w:rsidRPr="005270CE"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AB1050E" w14:textId="77777777" w:rsidR="00F374D0" w:rsidRPr="005270CE"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41BD1A3" w14:textId="77777777" w:rsidR="00F374D0" w:rsidRPr="005270CE" w:rsidRDefault="00F374D0" w:rsidP="00F374D0">
            <w:pPr>
              <w:pStyle w:val="TAH"/>
              <w:rPr>
                <w:sz w:val="16"/>
                <w:szCs w:val="16"/>
              </w:rPr>
            </w:pPr>
          </w:p>
        </w:tc>
      </w:tr>
      <w:tr w:rsidR="00F374D0" w:rsidRPr="005808F1" w14:paraId="29C75ADD"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24ACEC77" w14:textId="1C7CFBBE" w:rsidR="00F374D0" w:rsidRPr="005270CE" w:rsidRDefault="00F374D0" w:rsidP="00F374D0">
            <w:pPr>
              <w:pStyle w:val="TAH"/>
              <w:rPr>
                <w:sz w:val="16"/>
                <w:szCs w:val="16"/>
              </w:rPr>
            </w:pPr>
            <w:r w:rsidRPr="00B84832">
              <w:rPr>
                <w:rFonts w:cs="Arial" w:hint="eastAsia"/>
                <w:bCs/>
                <w:sz w:val="16"/>
                <w:szCs w:val="16"/>
                <w:lang w:eastAsia="zh-CN"/>
              </w:rPr>
              <w:t>1</w:t>
            </w:r>
            <w:r w:rsidRPr="00B84832">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tcPr>
          <w:p w14:paraId="18F855A5" w14:textId="77777777" w:rsidR="00F374D0" w:rsidRPr="005270CE"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9FA4834" w14:textId="77777777" w:rsidR="00F374D0" w:rsidRPr="005270CE"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1B09B46" w14:textId="77777777" w:rsidR="00F374D0" w:rsidRPr="005270CE"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41C8F6" w14:textId="77777777" w:rsidR="00F374D0" w:rsidRPr="005270CE" w:rsidRDefault="00F374D0" w:rsidP="00F374D0">
            <w:pPr>
              <w:pStyle w:val="TAH"/>
              <w:rPr>
                <w:sz w:val="16"/>
                <w:szCs w:val="16"/>
              </w:rPr>
            </w:pPr>
          </w:p>
        </w:tc>
      </w:tr>
      <w:tr w:rsidR="00F374D0" w:rsidRPr="005808F1"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5270CE" w:rsidRDefault="00F374D0" w:rsidP="00F374D0">
            <w:pPr>
              <w:pStyle w:val="TAH"/>
              <w:rPr>
                <w:sz w:val="16"/>
                <w:szCs w:val="16"/>
              </w:rPr>
            </w:pPr>
            <w:r w:rsidRPr="00B84832">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5270CE" w:rsidRDefault="00F374D0" w:rsidP="00F374D0">
            <w:pPr>
              <w:pStyle w:val="TAH"/>
              <w:rPr>
                <w:sz w:val="16"/>
                <w:szCs w:val="16"/>
              </w:rPr>
            </w:pPr>
            <w:r w:rsidRPr="00B84832">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5270CE"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5270CE"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5270CE" w:rsidRDefault="00F374D0" w:rsidP="00F374D0">
            <w:pPr>
              <w:pStyle w:val="TAH"/>
              <w:rPr>
                <w:sz w:val="16"/>
                <w:szCs w:val="16"/>
              </w:rPr>
            </w:pPr>
          </w:p>
        </w:tc>
      </w:tr>
      <w:tr w:rsidR="00F374D0" w:rsidRPr="005808F1" w14:paraId="7A3B403D"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096EAE7F" w14:textId="797F1097" w:rsidR="00F374D0" w:rsidRPr="005270CE" w:rsidRDefault="00F374D0" w:rsidP="00F374D0">
            <w:pPr>
              <w:pStyle w:val="TAH"/>
              <w:rPr>
                <w:sz w:val="16"/>
                <w:szCs w:val="16"/>
              </w:rPr>
            </w:pPr>
            <w:r w:rsidRPr="00B84832">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tcPr>
          <w:p w14:paraId="7628E3AC" w14:textId="77777777" w:rsidR="00F374D0" w:rsidRPr="005270CE"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9B33DC4" w14:textId="77777777" w:rsidR="00F374D0" w:rsidRPr="005270CE"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C553A7C" w14:textId="77777777" w:rsidR="00F374D0" w:rsidRPr="005270CE"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CB155F4" w14:textId="77777777" w:rsidR="00F374D0" w:rsidRPr="005270CE" w:rsidRDefault="00F374D0" w:rsidP="00F374D0">
            <w:pPr>
              <w:pStyle w:val="TAH"/>
              <w:rPr>
                <w:sz w:val="16"/>
                <w:szCs w:val="16"/>
              </w:rPr>
            </w:pPr>
          </w:p>
        </w:tc>
      </w:tr>
      <w:tr w:rsidR="00F374D0" w:rsidRPr="005808F1"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5270CE" w:rsidRDefault="00F374D0" w:rsidP="00F374D0">
            <w:pPr>
              <w:pStyle w:val="TAH"/>
              <w:rPr>
                <w:sz w:val="16"/>
                <w:szCs w:val="16"/>
              </w:rPr>
            </w:pPr>
            <w:r w:rsidRPr="00B84832">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5270CE" w:rsidRDefault="00F374D0" w:rsidP="00F374D0">
            <w:pPr>
              <w:pStyle w:val="TAH"/>
              <w:rPr>
                <w:sz w:val="16"/>
                <w:szCs w:val="16"/>
              </w:rPr>
            </w:pPr>
            <w:r w:rsidRPr="00B84832">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5270CE"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5270CE"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5270CE" w:rsidRDefault="00F374D0" w:rsidP="00F374D0">
            <w:pPr>
              <w:pStyle w:val="TAH"/>
              <w:rPr>
                <w:sz w:val="16"/>
                <w:szCs w:val="16"/>
              </w:rPr>
            </w:pPr>
          </w:p>
        </w:tc>
      </w:tr>
      <w:tr w:rsidR="00F374D0" w:rsidRPr="005808F1" w14:paraId="546484AA"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03B2D31F" w14:textId="66F400FE" w:rsidR="00F374D0" w:rsidRPr="005270CE" w:rsidRDefault="00F374D0" w:rsidP="00F374D0">
            <w:pPr>
              <w:pStyle w:val="TAH"/>
              <w:rPr>
                <w:sz w:val="16"/>
                <w:szCs w:val="16"/>
              </w:rPr>
            </w:pPr>
            <w:r w:rsidRPr="00B84832">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tcPr>
          <w:p w14:paraId="7E59FDDC" w14:textId="77777777" w:rsidR="00F374D0" w:rsidRPr="005270CE"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D6CEA90" w14:textId="77777777" w:rsidR="00F374D0" w:rsidRPr="005270CE"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66F8A14" w14:textId="77777777" w:rsidR="00F374D0" w:rsidRPr="005270CE"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010ED17" w14:textId="77777777" w:rsidR="00F374D0" w:rsidRPr="005270CE" w:rsidRDefault="00F374D0" w:rsidP="00F374D0">
            <w:pPr>
              <w:pStyle w:val="TAH"/>
              <w:rPr>
                <w:sz w:val="16"/>
                <w:szCs w:val="16"/>
              </w:rPr>
            </w:pPr>
          </w:p>
        </w:tc>
      </w:tr>
      <w:tr w:rsidR="00F374D0" w:rsidRPr="005808F1"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5270CE" w:rsidRDefault="00F374D0" w:rsidP="00F374D0">
            <w:pPr>
              <w:pStyle w:val="TAH"/>
              <w:rPr>
                <w:sz w:val="16"/>
                <w:szCs w:val="16"/>
              </w:rPr>
            </w:pPr>
            <w:r w:rsidRPr="00B84832">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5270CE" w:rsidRDefault="00F374D0" w:rsidP="00F374D0">
            <w:pPr>
              <w:pStyle w:val="TAH"/>
              <w:rPr>
                <w:sz w:val="16"/>
                <w:szCs w:val="16"/>
              </w:rPr>
            </w:pPr>
            <w:r w:rsidRPr="00B84832">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5270CE"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5270CE"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5270CE" w:rsidRDefault="00F374D0" w:rsidP="00F374D0">
            <w:pPr>
              <w:pStyle w:val="TAH"/>
              <w:rPr>
                <w:sz w:val="16"/>
                <w:szCs w:val="16"/>
              </w:rPr>
            </w:pPr>
          </w:p>
        </w:tc>
      </w:tr>
      <w:tr w:rsidR="00F374D0" w:rsidRPr="005808F1"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7815C0" w:rsidRDefault="00F374D0" w:rsidP="00F374D0">
            <w:pPr>
              <w:pStyle w:val="TAL"/>
              <w:rPr>
                <w:b/>
                <w:bCs/>
                <w:sz w:val="16"/>
                <w:szCs w:val="16"/>
                <w:lang w:eastAsia="zh-CN"/>
              </w:rPr>
            </w:pPr>
            <w:r w:rsidRPr="007815C0">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7815C0"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5270CE"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5270CE"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5270CE" w:rsidRDefault="00F374D0" w:rsidP="00F374D0">
            <w:pPr>
              <w:pStyle w:val="TAL"/>
              <w:rPr>
                <w:sz w:val="16"/>
                <w:szCs w:val="16"/>
              </w:rPr>
            </w:pPr>
          </w:p>
        </w:tc>
      </w:tr>
      <w:tr w:rsidR="00F374D0" w:rsidRPr="005808F1"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7815C0" w:rsidRDefault="00F374D0" w:rsidP="00F374D0">
            <w:pPr>
              <w:pStyle w:val="TAL"/>
              <w:rPr>
                <w:b/>
                <w:bCs/>
                <w:sz w:val="16"/>
                <w:szCs w:val="16"/>
                <w:lang w:eastAsia="zh-CN"/>
              </w:rPr>
            </w:pPr>
            <w:r w:rsidRPr="007815C0">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7815C0"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5270CE"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5270CE"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5270CE" w:rsidRDefault="00F374D0" w:rsidP="00F374D0">
            <w:pPr>
              <w:pStyle w:val="TAL"/>
              <w:rPr>
                <w:sz w:val="16"/>
                <w:szCs w:val="16"/>
              </w:rPr>
            </w:pPr>
          </w:p>
        </w:tc>
      </w:tr>
      <w:tr w:rsidR="00F374D0" w:rsidRPr="005808F1"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5270CE" w:rsidRDefault="00F374D0" w:rsidP="00F374D0">
            <w:pPr>
              <w:pStyle w:val="TAL"/>
              <w:rPr>
                <w:sz w:val="16"/>
                <w:szCs w:val="16"/>
                <w:lang w:eastAsia="zh-CN"/>
              </w:rPr>
            </w:pPr>
            <w:r w:rsidRPr="00D90EB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5270CE" w:rsidRDefault="00F374D0" w:rsidP="00F374D0">
            <w:pPr>
              <w:pStyle w:val="TAL"/>
              <w:rPr>
                <w:sz w:val="16"/>
                <w:szCs w:val="16"/>
              </w:rPr>
            </w:pPr>
            <w:r w:rsidRPr="00D90EB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5270CE"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5270CE"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5270CE" w:rsidRDefault="00F374D0" w:rsidP="00F374D0">
            <w:pPr>
              <w:pStyle w:val="TAL"/>
              <w:rPr>
                <w:sz w:val="16"/>
                <w:szCs w:val="16"/>
              </w:rPr>
            </w:pPr>
          </w:p>
        </w:tc>
      </w:tr>
    </w:tbl>
    <w:p w14:paraId="743FD4A7" w14:textId="77777777" w:rsidR="005808F1" w:rsidRDefault="005808F1" w:rsidP="005808F1"/>
    <w:p w14:paraId="12217DC6" w14:textId="77777777" w:rsidR="00167DB7" w:rsidRPr="003F7263" w:rsidRDefault="00167DB7" w:rsidP="00167DB7">
      <w:pPr>
        <w:pStyle w:val="Heading2"/>
      </w:pPr>
      <w:r w:rsidRPr="003F7263">
        <w:t>4.2</w:t>
      </w:r>
      <w:r w:rsidRPr="003F7263">
        <w:tab/>
        <w:t>Protocol conformance test cases</w:t>
      </w:r>
      <w:r w:rsidRPr="003F7263" w:rsidDel="00062F2A">
        <w:t xml:space="preserve"> </w:t>
      </w:r>
      <w:r w:rsidRPr="003F7263">
        <w:t>Applicability Condition</w:t>
      </w:r>
      <w:bookmarkEnd w:id="121"/>
      <w:bookmarkEnd w:id="122"/>
      <w:bookmarkEnd w:id="123"/>
      <w:bookmarkEnd w:id="124"/>
      <w:bookmarkEnd w:id="125"/>
      <w:bookmarkEnd w:id="126"/>
      <w:bookmarkEnd w:id="127"/>
      <w:bookmarkEnd w:id="128"/>
      <w:bookmarkEnd w:id="129"/>
      <w:bookmarkEnd w:id="130"/>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D425F5" w:rsidRPr="003F7263" w14:paraId="3E748312" w14:textId="77777777" w:rsidTr="004E4157">
        <w:trPr>
          <w:gridAfter w:val="1"/>
          <w:wAfter w:w="67" w:type="dxa"/>
          <w:tblHeader/>
          <w:jc w:val="center"/>
        </w:trPr>
        <w:tc>
          <w:tcPr>
            <w:tcW w:w="982" w:type="dxa"/>
            <w:gridSpan w:val="2"/>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t>Condition</w:t>
            </w:r>
          </w:p>
        </w:tc>
        <w:tc>
          <w:tcPr>
            <w:tcW w:w="4397" w:type="dxa"/>
            <w:gridSpan w:val="4"/>
            <w:tcBorders>
              <w:bottom w:val="single" w:sz="4" w:space="0" w:color="auto"/>
            </w:tcBorders>
          </w:tcPr>
          <w:p w14:paraId="67976FAF" w14:textId="1CD9EEB7" w:rsidR="005E095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tc>
        <w:tc>
          <w:tcPr>
            <w:tcW w:w="4822" w:type="dxa"/>
            <w:gridSpan w:val="3"/>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4E4157">
        <w:trPr>
          <w:gridAfter w:val="1"/>
          <w:wAfter w:w="67" w:type="dxa"/>
          <w:jc w:val="center"/>
        </w:trPr>
        <w:tc>
          <w:tcPr>
            <w:tcW w:w="982" w:type="dxa"/>
            <w:gridSpan w:val="2"/>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lastRenderedPageBreak/>
              <w:t>C01</w:t>
            </w:r>
          </w:p>
        </w:tc>
        <w:tc>
          <w:tcPr>
            <w:tcW w:w="4397" w:type="dxa"/>
            <w:gridSpan w:val="4"/>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22" w:type="dxa"/>
            <w:gridSpan w:val="3"/>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4E4157">
        <w:trPr>
          <w:gridAfter w:val="1"/>
          <w:wAfter w:w="67" w:type="dxa"/>
          <w:jc w:val="center"/>
        </w:trPr>
        <w:tc>
          <w:tcPr>
            <w:tcW w:w="982" w:type="dxa"/>
            <w:gridSpan w:val="2"/>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397" w:type="dxa"/>
            <w:gridSpan w:val="4"/>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22" w:type="dxa"/>
            <w:gridSpan w:val="3"/>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4E4157">
        <w:trPr>
          <w:gridAfter w:val="1"/>
          <w:wAfter w:w="67" w:type="dxa"/>
          <w:jc w:val="center"/>
        </w:trPr>
        <w:tc>
          <w:tcPr>
            <w:tcW w:w="982" w:type="dxa"/>
            <w:gridSpan w:val="2"/>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397" w:type="dxa"/>
            <w:gridSpan w:val="4"/>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22" w:type="dxa"/>
            <w:gridSpan w:val="3"/>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4E4157">
        <w:trPr>
          <w:gridAfter w:val="1"/>
          <w:wAfter w:w="67" w:type="dxa"/>
          <w:jc w:val="center"/>
        </w:trPr>
        <w:tc>
          <w:tcPr>
            <w:tcW w:w="982" w:type="dxa"/>
            <w:gridSpan w:val="2"/>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397" w:type="dxa"/>
            <w:gridSpan w:val="4"/>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22" w:type="dxa"/>
            <w:gridSpan w:val="3"/>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4E4157">
        <w:trPr>
          <w:gridAfter w:val="1"/>
          <w:wAfter w:w="67" w:type="dxa"/>
          <w:jc w:val="center"/>
        </w:trPr>
        <w:tc>
          <w:tcPr>
            <w:tcW w:w="982" w:type="dxa"/>
            <w:gridSpan w:val="2"/>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397" w:type="dxa"/>
            <w:gridSpan w:val="4"/>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22" w:type="dxa"/>
            <w:gridSpan w:val="3"/>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4E4157">
        <w:trPr>
          <w:gridAfter w:val="1"/>
          <w:wAfter w:w="67" w:type="dxa"/>
          <w:jc w:val="center"/>
        </w:trPr>
        <w:tc>
          <w:tcPr>
            <w:tcW w:w="982" w:type="dxa"/>
            <w:gridSpan w:val="2"/>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397" w:type="dxa"/>
            <w:gridSpan w:val="4"/>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22" w:type="dxa"/>
            <w:gridSpan w:val="3"/>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4E4157">
        <w:trPr>
          <w:gridAfter w:val="1"/>
          <w:wAfter w:w="67" w:type="dxa"/>
          <w:jc w:val="center"/>
        </w:trPr>
        <w:tc>
          <w:tcPr>
            <w:tcW w:w="982" w:type="dxa"/>
            <w:gridSpan w:val="2"/>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397" w:type="dxa"/>
            <w:gridSpan w:val="4"/>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22" w:type="dxa"/>
            <w:gridSpan w:val="3"/>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035FE" w:rsidRPr="009509AE" w14:paraId="3C4775D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9509AE" w:rsidRDefault="003B0895" w:rsidP="00A73C9A">
            <w:pPr>
              <w:pStyle w:val="TAL"/>
              <w:rPr>
                <w:sz w:val="16"/>
                <w:szCs w:val="16"/>
                <w:lang w:eastAsia="en-US"/>
              </w:rPr>
            </w:pPr>
            <w:r w:rsidRPr="009509AE">
              <w:rPr>
                <w:sz w:val="16"/>
                <w:szCs w:val="16"/>
                <w:lang w:eastAsia="en-US"/>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9509AE" w:rsidRDefault="003B0895" w:rsidP="00A73C9A">
            <w:pPr>
              <w:pStyle w:val="TAL"/>
              <w:rPr>
                <w:sz w:val="16"/>
                <w:szCs w:val="16"/>
                <w:lang w:eastAsia="en-US"/>
              </w:rPr>
            </w:pPr>
            <w:r w:rsidRPr="009509AE">
              <w:rPr>
                <w:sz w:val="16"/>
                <w:szCs w:val="16"/>
                <w:lang w:eastAsia="en-US"/>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9509AE" w:rsidRDefault="003B0895" w:rsidP="00A73C9A">
            <w:pPr>
              <w:pStyle w:val="TAL"/>
              <w:rPr>
                <w:sz w:val="16"/>
                <w:szCs w:val="16"/>
                <w:lang w:eastAsia="en-US"/>
              </w:rPr>
            </w:pPr>
            <w:r w:rsidRPr="009509AE">
              <w:rPr>
                <w:sz w:val="16"/>
                <w:szCs w:val="16"/>
                <w:lang w:eastAsia="en-US"/>
              </w:rPr>
              <w:t>UEs supporting 5GS and RLC AM with 18-bit length of RLC sequence number</w:t>
            </w:r>
          </w:p>
        </w:tc>
      </w:tr>
      <w:tr w:rsidR="00735483" w:rsidRPr="003F7263" w14:paraId="06A4BE48" w14:textId="77777777" w:rsidTr="004E4157">
        <w:trPr>
          <w:gridAfter w:val="1"/>
          <w:wAfter w:w="67" w:type="dxa"/>
          <w:jc w:val="center"/>
        </w:trPr>
        <w:tc>
          <w:tcPr>
            <w:tcW w:w="982" w:type="dxa"/>
            <w:gridSpan w:val="2"/>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397" w:type="dxa"/>
            <w:gridSpan w:val="4"/>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22" w:type="dxa"/>
            <w:gridSpan w:val="3"/>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035FE" w:rsidRPr="009509AE" w14:paraId="7E5E43A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9509AE" w:rsidRDefault="003B0895" w:rsidP="00A73C9A">
            <w:pPr>
              <w:pStyle w:val="TAL"/>
              <w:rPr>
                <w:sz w:val="16"/>
                <w:szCs w:val="16"/>
                <w:lang w:eastAsia="en-US"/>
              </w:rPr>
            </w:pPr>
            <w:r w:rsidRPr="009509AE">
              <w:rPr>
                <w:sz w:val="16"/>
                <w:szCs w:val="16"/>
                <w:lang w:eastAsia="en-US"/>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9509AE" w:rsidRDefault="003B0895" w:rsidP="00A73C9A">
            <w:pPr>
              <w:pStyle w:val="TAL"/>
              <w:rPr>
                <w:sz w:val="16"/>
                <w:szCs w:val="16"/>
                <w:lang w:eastAsia="en-US"/>
              </w:rPr>
            </w:pPr>
            <w:r w:rsidRPr="009509AE">
              <w:rPr>
                <w:sz w:val="16"/>
                <w:szCs w:val="16"/>
                <w:lang w:eastAsia="en-US"/>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9509AE" w:rsidRDefault="003B0895" w:rsidP="00A73C9A">
            <w:pPr>
              <w:pStyle w:val="TAL"/>
              <w:rPr>
                <w:sz w:val="16"/>
                <w:szCs w:val="16"/>
                <w:lang w:eastAsia="en-US"/>
              </w:rPr>
            </w:pPr>
            <w:r w:rsidRPr="009509AE">
              <w:rPr>
                <w:sz w:val="16"/>
                <w:szCs w:val="16"/>
                <w:lang w:eastAsia="en-US"/>
              </w:rPr>
              <w:t>UEs supporting 5GS and 18-bit length of PDCP sequence number</w:t>
            </w:r>
          </w:p>
        </w:tc>
      </w:tr>
      <w:tr w:rsidR="00735483" w:rsidRPr="003F7263" w14:paraId="47D06C66" w14:textId="77777777" w:rsidTr="004E4157">
        <w:trPr>
          <w:gridAfter w:val="1"/>
          <w:wAfter w:w="67" w:type="dxa"/>
          <w:jc w:val="center"/>
        </w:trPr>
        <w:tc>
          <w:tcPr>
            <w:tcW w:w="982" w:type="dxa"/>
            <w:gridSpan w:val="2"/>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397" w:type="dxa"/>
            <w:gridSpan w:val="4"/>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22" w:type="dxa"/>
            <w:gridSpan w:val="3"/>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4E4157">
        <w:trPr>
          <w:gridAfter w:val="1"/>
          <w:wAfter w:w="67" w:type="dxa"/>
          <w:jc w:val="center"/>
        </w:trPr>
        <w:tc>
          <w:tcPr>
            <w:tcW w:w="982" w:type="dxa"/>
            <w:gridSpan w:val="2"/>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397" w:type="dxa"/>
            <w:gridSpan w:val="4"/>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22" w:type="dxa"/>
            <w:gridSpan w:val="3"/>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4E4157">
        <w:trPr>
          <w:gridAfter w:val="1"/>
          <w:wAfter w:w="67" w:type="dxa"/>
          <w:jc w:val="center"/>
        </w:trPr>
        <w:tc>
          <w:tcPr>
            <w:tcW w:w="982" w:type="dxa"/>
            <w:gridSpan w:val="2"/>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397" w:type="dxa"/>
            <w:gridSpan w:val="4"/>
            <w:shd w:val="clear" w:color="auto" w:fill="auto"/>
          </w:tcPr>
          <w:p w14:paraId="1C50EA04" w14:textId="0225C496"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r w:rsidR="00103904"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672E55E5" w14:textId="7DF359A6"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p>
        </w:tc>
      </w:tr>
      <w:tr w:rsidR="00735483" w:rsidRPr="003F7263" w14:paraId="22A8F193" w14:textId="77777777" w:rsidTr="004E4157">
        <w:trPr>
          <w:gridAfter w:val="1"/>
          <w:wAfter w:w="67" w:type="dxa"/>
          <w:jc w:val="center"/>
        </w:trPr>
        <w:tc>
          <w:tcPr>
            <w:tcW w:w="982" w:type="dxa"/>
            <w:gridSpan w:val="2"/>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397" w:type="dxa"/>
            <w:gridSpan w:val="4"/>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4E4157">
        <w:trPr>
          <w:gridAfter w:val="1"/>
          <w:wAfter w:w="67" w:type="dxa"/>
          <w:jc w:val="center"/>
        </w:trPr>
        <w:tc>
          <w:tcPr>
            <w:tcW w:w="982" w:type="dxa"/>
            <w:gridSpan w:val="2"/>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397" w:type="dxa"/>
            <w:gridSpan w:val="4"/>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22" w:type="dxa"/>
            <w:gridSpan w:val="3"/>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4E4157">
        <w:trPr>
          <w:gridAfter w:val="1"/>
          <w:wAfter w:w="67" w:type="dxa"/>
          <w:jc w:val="center"/>
        </w:trPr>
        <w:tc>
          <w:tcPr>
            <w:tcW w:w="982" w:type="dxa"/>
            <w:gridSpan w:val="2"/>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397" w:type="dxa"/>
            <w:gridSpan w:val="4"/>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22" w:type="dxa"/>
            <w:gridSpan w:val="3"/>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4E4157">
        <w:trPr>
          <w:gridAfter w:val="1"/>
          <w:wAfter w:w="67" w:type="dxa"/>
          <w:trHeight w:val="128"/>
          <w:jc w:val="center"/>
        </w:trPr>
        <w:tc>
          <w:tcPr>
            <w:tcW w:w="982" w:type="dxa"/>
            <w:gridSpan w:val="2"/>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397" w:type="dxa"/>
            <w:gridSpan w:val="4"/>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22" w:type="dxa"/>
            <w:gridSpan w:val="3"/>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4E4157">
        <w:trPr>
          <w:gridAfter w:val="1"/>
          <w:wAfter w:w="67" w:type="dxa"/>
          <w:jc w:val="center"/>
        </w:trPr>
        <w:tc>
          <w:tcPr>
            <w:tcW w:w="982" w:type="dxa"/>
            <w:gridSpan w:val="2"/>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397" w:type="dxa"/>
            <w:gridSpan w:val="4"/>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22" w:type="dxa"/>
            <w:gridSpan w:val="3"/>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4E4157">
        <w:trPr>
          <w:gridAfter w:val="1"/>
          <w:wAfter w:w="67" w:type="dxa"/>
          <w:jc w:val="center"/>
        </w:trPr>
        <w:tc>
          <w:tcPr>
            <w:tcW w:w="982" w:type="dxa"/>
            <w:gridSpan w:val="2"/>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397" w:type="dxa"/>
            <w:gridSpan w:val="4"/>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22" w:type="dxa"/>
            <w:gridSpan w:val="3"/>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4E4157">
        <w:trPr>
          <w:gridAfter w:val="1"/>
          <w:wAfter w:w="67" w:type="dxa"/>
          <w:jc w:val="center"/>
        </w:trPr>
        <w:tc>
          <w:tcPr>
            <w:tcW w:w="982" w:type="dxa"/>
            <w:gridSpan w:val="2"/>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397" w:type="dxa"/>
            <w:gridSpan w:val="4"/>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22" w:type="dxa"/>
            <w:gridSpan w:val="3"/>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4E4157">
        <w:trPr>
          <w:gridAfter w:val="1"/>
          <w:wAfter w:w="67" w:type="dxa"/>
          <w:jc w:val="center"/>
        </w:trPr>
        <w:tc>
          <w:tcPr>
            <w:tcW w:w="982" w:type="dxa"/>
            <w:gridSpan w:val="2"/>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397" w:type="dxa"/>
            <w:gridSpan w:val="4"/>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22" w:type="dxa"/>
            <w:gridSpan w:val="3"/>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4E4157">
        <w:trPr>
          <w:gridAfter w:val="1"/>
          <w:wAfter w:w="67" w:type="dxa"/>
          <w:jc w:val="center"/>
        </w:trPr>
        <w:tc>
          <w:tcPr>
            <w:tcW w:w="982" w:type="dxa"/>
            <w:gridSpan w:val="2"/>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397" w:type="dxa"/>
            <w:gridSpan w:val="4"/>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22" w:type="dxa"/>
            <w:gridSpan w:val="3"/>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4E4157">
        <w:trPr>
          <w:gridAfter w:val="1"/>
          <w:wAfter w:w="67" w:type="dxa"/>
          <w:jc w:val="center"/>
        </w:trPr>
        <w:tc>
          <w:tcPr>
            <w:tcW w:w="982" w:type="dxa"/>
            <w:gridSpan w:val="2"/>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397" w:type="dxa"/>
            <w:gridSpan w:val="4"/>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22" w:type="dxa"/>
            <w:gridSpan w:val="3"/>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4E4157">
        <w:trPr>
          <w:gridAfter w:val="1"/>
          <w:wAfter w:w="67" w:type="dxa"/>
          <w:jc w:val="center"/>
        </w:trPr>
        <w:tc>
          <w:tcPr>
            <w:tcW w:w="982" w:type="dxa"/>
            <w:gridSpan w:val="2"/>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397" w:type="dxa"/>
            <w:gridSpan w:val="4"/>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4E4157">
        <w:trPr>
          <w:gridAfter w:val="1"/>
          <w:wAfter w:w="67" w:type="dxa"/>
          <w:jc w:val="center"/>
        </w:trPr>
        <w:tc>
          <w:tcPr>
            <w:tcW w:w="982" w:type="dxa"/>
            <w:gridSpan w:val="2"/>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397" w:type="dxa"/>
            <w:gridSpan w:val="4"/>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22" w:type="dxa"/>
            <w:gridSpan w:val="3"/>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4E4157">
        <w:trPr>
          <w:gridAfter w:val="1"/>
          <w:wAfter w:w="67" w:type="dxa"/>
          <w:jc w:val="center"/>
        </w:trPr>
        <w:tc>
          <w:tcPr>
            <w:tcW w:w="982" w:type="dxa"/>
            <w:gridSpan w:val="2"/>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397" w:type="dxa"/>
            <w:gridSpan w:val="4"/>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22" w:type="dxa"/>
            <w:gridSpan w:val="3"/>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4E4157">
        <w:trPr>
          <w:gridAfter w:val="1"/>
          <w:wAfter w:w="67" w:type="dxa"/>
          <w:jc w:val="center"/>
        </w:trPr>
        <w:tc>
          <w:tcPr>
            <w:tcW w:w="982" w:type="dxa"/>
            <w:gridSpan w:val="2"/>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397" w:type="dxa"/>
            <w:gridSpan w:val="4"/>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22" w:type="dxa"/>
            <w:gridSpan w:val="3"/>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4E4157">
        <w:trPr>
          <w:gridAfter w:val="1"/>
          <w:wAfter w:w="67" w:type="dxa"/>
          <w:jc w:val="center"/>
        </w:trPr>
        <w:tc>
          <w:tcPr>
            <w:tcW w:w="982" w:type="dxa"/>
            <w:gridSpan w:val="2"/>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397" w:type="dxa"/>
            <w:gridSpan w:val="4"/>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22" w:type="dxa"/>
            <w:gridSpan w:val="3"/>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4E4157">
        <w:trPr>
          <w:gridAfter w:val="1"/>
          <w:wAfter w:w="67" w:type="dxa"/>
          <w:jc w:val="center"/>
        </w:trPr>
        <w:tc>
          <w:tcPr>
            <w:tcW w:w="982" w:type="dxa"/>
            <w:gridSpan w:val="2"/>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397" w:type="dxa"/>
            <w:gridSpan w:val="4"/>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22" w:type="dxa"/>
            <w:gridSpan w:val="3"/>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4E4157">
        <w:trPr>
          <w:gridAfter w:val="1"/>
          <w:wAfter w:w="67" w:type="dxa"/>
          <w:jc w:val="center"/>
        </w:trPr>
        <w:tc>
          <w:tcPr>
            <w:tcW w:w="982" w:type="dxa"/>
            <w:gridSpan w:val="2"/>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22" w:type="dxa"/>
            <w:gridSpan w:val="3"/>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4E4157">
        <w:trPr>
          <w:gridAfter w:val="1"/>
          <w:wAfter w:w="67" w:type="dxa"/>
          <w:jc w:val="center"/>
        </w:trPr>
        <w:tc>
          <w:tcPr>
            <w:tcW w:w="982" w:type="dxa"/>
            <w:gridSpan w:val="2"/>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22" w:type="dxa"/>
            <w:gridSpan w:val="3"/>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4E4157">
        <w:trPr>
          <w:gridAfter w:val="1"/>
          <w:wAfter w:w="67" w:type="dxa"/>
          <w:jc w:val="center"/>
        </w:trPr>
        <w:tc>
          <w:tcPr>
            <w:tcW w:w="982" w:type="dxa"/>
            <w:gridSpan w:val="2"/>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4E4157">
        <w:trPr>
          <w:gridAfter w:val="1"/>
          <w:wAfter w:w="67" w:type="dxa"/>
          <w:jc w:val="center"/>
        </w:trPr>
        <w:tc>
          <w:tcPr>
            <w:tcW w:w="982" w:type="dxa"/>
            <w:gridSpan w:val="2"/>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4E4157">
        <w:trPr>
          <w:gridAfter w:val="1"/>
          <w:wAfter w:w="67" w:type="dxa"/>
          <w:jc w:val="center"/>
        </w:trPr>
        <w:tc>
          <w:tcPr>
            <w:tcW w:w="982" w:type="dxa"/>
            <w:gridSpan w:val="2"/>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UEs supporting 5G Core and SMS over NAS and UE configured to not use SMSoIP</w:t>
            </w:r>
          </w:p>
        </w:tc>
      </w:tr>
      <w:tr w:rsidR="00765784" w:rsidRPr="003F7263" w14:paraId="30C16011" w14:textId="77777777" w:rsidTr="004E4157">
        <w:trPr>
          <w:gridAfter w:val="1"/>
          <w:wAfter w:w="67" w:type="dxa"/>
          <w:jc w:val="center"/>
        </w:trPr>
        <w:tc>
          <w:tcPr>
            <w:tcW w:w="982" w:type="dxa"/>
            <w:gridSpan w:val="2"/>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UEs supporting 5G Core and MinimumPeriodicSearchTimer</w:t>
            </w:r>
          </w:p>
        </w:tc>
      </w:tr>
      <w:tr w:rsidR="00765784" w:rsidRPr="003F7263" w14:paraId="15EBAF1E" w14:textId="77777777" w:rsidTr="004E4157">
        <w:trPr>
          <w:gridAfter w:val="1"/>
          <w:wAfter w:w="67" w:type="dxa"/>
          <w:jc w:val="center"/>
        </w:trPr>
        <w:tc>
          <w:tcPr>
            <w:tcW w:w="982" w:type="dxa"/>
            <w:gridSpan w:val="2"/>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4E4157">
        <w:trPr>
          <w:gridAfter w:val="1"/>
          <w:wAfter w:w="67" w:type="dxa"/>
          <w:jc w:val="center"/>
        </w:trPr>
        <w:tc>
          <w:tcPr>
            <w:tcW w:w="982" w:type="dxa"/>
            <w:gridSpan w:val="2"/>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4E4157">
        <w:trPr>
          <w:gridAfter w:val="1"/>
          <w:wAfter w:w="67" w:type="dxa"/>
          <w:jc w:val="center"/>
        </w:trPr>
        <w:tc>
          <w:tcPr>
            <w:tcW w:w="982" w:type="dxa"/>
            <w:gridSpan w:val="2"/>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4E4157">
        <w:trPr>
          <w:gridAfter w:val="1"/>
          <w:wAfter w:w="67" w:type="dxa"/>
          <w:jc w:val="center"/>
        </w:trPr>
        <w:tc>
          <w:tcPr>
            <w:tcW w:w="982" w:type="dxa"/>
            <w:gridSpan w:val="2"/>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4E4157">
        <w:trPr>
          <w:gridAfter w:val="1"/>
          <w:wAfter w:w="67" w:type="dxa"/>
          <w:jc w:val="center"/>
        </w:trPr>
        <w:tc>
          <w:tcPr>
            <w:tcW w:w="982" w:type="dxa"/>
            <w:gridSpan w:val="2"/>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22" w:type="dxa"/>
            <w:gridSpan w:val="3"/>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4E4157">
        <w:trPr>
          <w:gridAfter w:val="1"/>
          <w:wAfter w:w="67" w:type="dxa"/>
          <w:jc w:val="center"/>
        </w:trPr>
        <w:tc>
          <w:tcPr>
            <w:tcW w:w="982" w:type="dxa"/>
            <w:gridSpan w:val="2"/>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4E4157">
        <w:trPr>
          <w:gridAfter w:val="1"/>
          <w:wAfter w:w="67" w:type="dxa"/>
          <w:jc w:val="center"/>
        </w:trPr>
        <w:tc>
          <w:tcPr>
            <w:tcW w:w="982" w:type="dxa"/>
            <w:gridSpan w:val="2"/>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65784" w:rsidRPr="003F7263" w14:paraId="76AD2D8A" w14:textId="77777777" w:rsidTr="004E4157">
        <w:trPr>
          <w:gridAfter w:val="1"/>
          <w:wAfter w:w="67" w:type="dxa"/>
          <w:jc w:val="center"/>
        </w:trPr>
        <w:tc>
          <w:tcPr>
            <w:tcW w:w="982" w:type="dxa"/>
            <w:gridSpan w:val="2"/>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4E4157">
        <w:trPr>
          <w:gridAfter w:val="1"/>
          <w:wAfter w:w="67" w:type="dxa"/>
          <w:jc w:val="center"/>
        </w:trPr>
        <w:tc>
          <w:tcPr>
            <w:tcW w:w="982" w:type="dxa"/>
            <w:gridSpan w:val="2"/>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4E4157">
        <w:trPr>
          <w:gridAfter w:val="1"/>
          <w:wAfter w:w="67" w:type="dxa"/>
          <w:jc w:val="center"/>
        </w:trPr>
        <w:tc>
          <w:tcPr>
            <w:tcW w:w="982" w:type="dxa"/>
            <w:gridSpan w:val="2"/>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4E4157">
        <w:trPr>
          <w:gridAfter w:val="1"/>
          <w:wAfter w:w="67" w:type="dxa"/>
          <w:jc w:val="center"/>
        </w:trPr>
        <w:tc>
          <w:tcPr>
            <w:tcW w:w="982" w:type="dxa"/>
            <w:gridSpan w:val="2"/>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4E4157">
        <w:trPr>
          <w:gridAfter w:val="1"/>
          <w:wAfter w:w="67" w:type="dxa"/>
          <w:jc w:val="center"/>
        </w:trPr>
        <w:tc>
          <w:tcPr>
            <w:tcW w:w="982" w:type="dxa"/>
            <w:gridSpan w:val="2"/>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4E4157">
        <w:trPr>
          <w:gridAfter w:val="1"/>
          <w:wAfter w:w="67" w:type="dxa"/>
          <w:jc w:val="center"/>
        </w:trPr>
        <w:tc>
          <w:tcPr>
            <w:tcW w:w="982" w:type="dxa"/>
            <w:gridSpan w:val="2"/>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22" w:type="dxa"/>
            <w:gridSpan w:val="3"/>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4E4157">
        <w:trPr>
          <w:gridAfter w:val="1"/>
          <w:wAfter w:w="67" w:type="dxa"/>
          <w:jc w:val="center"/>
        </w:trPr>
        <w:tc>
          <w:tcPr>
            <w:tcW w:w="982" w:type="dxa"/>
            <w:gridSpan w:val="2"/>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4E4157">
        <w:trPr>
          <w:gridAfter w:val="1"/>
          <w:wAfter w:w="67" w:type="dxa"/>
          <w:jc w:val="center"/>
        </w:trPr>
        <w:tc>
          <w:tcPr>
            <w:tcW w:w="982" w:type="dxa"/>
            <w:gridSpan w:val="2"/>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4E4157">
        <w:trPr>
          <w:gridAfter w:val="1"/>
          <w:wAfter w:w="67" w:type="dxa"/>
          <w:jc w:val="center"/>
        </w:trPr>
        <w:tc>
          <w:tcPr>
            <w:tcW w:w="982" w:type="dxa"/>
            <w:gridSpan w:val="2"/>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4E4157">
        <w:trPr>
          <w:gridAfter w:val="1"/>
          <w:wAfter w:w="67" w:type="dxa"/>
          <w:jc w:val="center"/>
        </w:trPr>
        <w:tc>
          <w:tcPr>
            <w:tcW w:w="982" w:type="dxa"/>
            <w:gridSpan w:val="2"/>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4E4157">
        <w:trPr>
          <w:gridAfter w:val="1"/>
          <w:wAfter w:w="67" w:type="dxa"/>
          <w:jc w:val="center"/>
        </w:trPr>
        <w:tc>
          <w:tcPr>
            <w:tcW w:w="982" w:type="dxa"/>
            <w:gridSpan w:val="2"/>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4E4157">
        <w:trPr>
          <w:gridAfter w:val="1"/>
          <w:wAfter w:w="67" w:type="dxa"/>
          <w:jc w:val="center"/>
        </w:trPr>
        <w:tc>
          <w:tcPr>
            <w:tcW w:w="982" w:type="dxa"/>
            <w:gridSpan w:val="2"/>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4E4157">
        <w:trPr>
          <w:gridAfter w:val="1"/>
          <w:wAfter w:w="67" w:type="dxa"/>
          <w:jc w:val="center"/>
        </w:trPr>
        <w:tc>
          <w:tcPr>
            <w:tcW w:w="982" w:type="dxa"/>
            <w:gridSpan w:val="2"/>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4E4157">
        <w:trPr>
          <w:gridAfter w:val="1"/>
          <w:wAfter w:w="67" w:type="dxa"/>
          <w:jc w:val="center"/>
        </w:trPr>
        <w:tc>
          <w:tcPr>
            <w:tcW w:w="982" w:type="dxa"/>
            <w:gridSpan w:val="2"/>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54D3D0AF" w14:textId="2A18750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AND (A.4.1-4A/1 OR A.4.1-4A/3)</w:t>
            </w:r>
            <w:r w:rsidR="00577EA0"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5CF9B34C" w14:textId="51D05658"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r w:rsidR="00577EA0" w:rsidRPr="00577EA0">
              <w:rPr>
                <w:rFonts w:cs="Arial"/>
                <w:sz w:val="16"/>
                <w:szCs w:val="16"/>
              </w:rPr>
              <w:t xml:space="preserve"> and SRB3</w:t>
            </w:r>
          </w:p>
        </w:tc>
      </w:tr>
      <w:tr w:rsidR="00765784" w:rsidRPr="003F7263" w14:paraId="237EC811" w14:textId="77777777" w:rsidTr="004E4157">
        <w:trPr>
          <w:gridAfter w:val="1"/>
          <w:wAfter w:w="67" w:type="dxa"/>
          <w:jc w:val="center"/>
        </w:trPr>
        <w:tc>
          <w:tcPr>
            <w:tcW w:w="982" w:type="dxa"/>
            <w:gridSpan w:val="2"/>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1248A7BC" w14:textId="1474E9AC"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AND (A.4.1-4A/5 OR A.4.1-4A/6 OR A.4.1-4A/7)</w:t>
            </w:r>
            <w:r w:rsidR="00577EA0"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0857986A" w14:textId="5DE0C1CC"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r w:rsidR="00577EA0" w:rsidRPr="00577EA0">
              <w:rPr>
                <w:rFonts w:cs="Arial"/>
                <w:sz w:val="16"/>
                <w:szCs w:val="16"/>
              </w:rPr>
              <w:t xml:space="preserve"> and SRB3</w:t>
            </w:r>
          </w:p>
        </w:tc>
      </w:tr>
      <w:tr w:rsidR="00765784" w:rsidRPr="003F7263" w14:paraId="71986747" w14:textId="77777777" w:rsidTr="004E4157">
        <w:trPr>
          <w:gridAfter w:val="1"/>
          <w:wAfter w:w="67" w:type="dxa"/>
          <w:jc w:val="center"/>
        </w:trPr>
        <w:tc>
          <w:tcPr>
            <w:tcW w:w="982" w:type="dxa"/>
            <w:gridSpan w:val="2"/>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65C0A65E" w14:textId="433008AC"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AND (A.4.1-4A/2 OR A.4.1-4A/4)</w:t>
            </w:r>
            <w:r w:rsidR="00577EA0"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2ABB6181" w14:textId="21E1B29C"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r w:rsidR="00577EA0" w:rsidRPr="00577EA0">
              <w:rPr>
                <w:rFonts w:cs="Arial"/>
                <w:sz w:val="16"/>
                <w:szCs w:val="16"/>
              </w:rPr>
              <w:t xml:space="preserve"> and SRB3</w:t>
            </w:r>
          </w:p>
        </w:tc>
      </w:tr>
      <w:tr w:rsidR="00765784" w:rsidRPr="003F7263" w14:paraId="48D14FA5" w14:textId="77777777" w:rsidTr="004E4157">
        <w:trPr>
          <w:gridAfter w:val="1"/>
          <w:wAfter w:w="67" w:type="dxa"/>
          <w:jc w:val="center"/>
        </w:trPr>
        <w:tc>
          <w:tcPr>
            <w:tcW w:w="982" w:type="dxa"/>
            <w:gridSpan w:val="2"/>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4E4157">
        <w:trPr>
          <w:gridAfter w:val="1"/>
          <w:wAfter w:w="67" w:type="dxa"/>
          <w:jc w:val="center"/>
        </w:trPr>
        <w:tc>
          <w:tcPr>
            <w:tcW w:w="982" w:type="dxa"/>
            <w:gridSpan w:val="2"/>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2388CB6B" w14:textId="5A4DDB4A"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4E4157">
        <w:trPr>
          <w:gridAfter w:val="1"/>
          <w:wAfter w:w="67" w:type="dxa"/>
          <w:jc w:val="center"/>
        </w:trPr>
        <w:tc>
          <w:tcPr>
            <w:tcW w:w="982" w:type="dxa"/>
            <w:gridSpan w:val="2"/>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3DF82457" w14:textId="75731086"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4E4157">
        <w:trPr>
          <w:gridAfter w:val="1"/>
          <w:wAfter w:w="67" w:type="dxa"/>
          <w:jc w:val="center"/>
        </w:trPr>
        <w:tc>
          <w:tcPr>
            <w:tcW w:w="982" w:type="dxa"/>
            <w:gridSpan w:val="2"/>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4E4157">
        <w:trPr>
          <w:gridAfter w:val="1"/>
          <w:wAfter w:w="67" w:type="dxa"/>
          <w:jc w:val="center"/>
        </w:trPr>
        <w:tc>
          <w:tcPr>
            <w:tcW w:w="982" w:type="dxa"/>
            <w:gridSpan w:val="2"/>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22" w:type="dxa"/>
            <w:gridSpan w:val="3"/>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4E4157">
        <w:trPr>
          <w:gridAfter w:val="1"/>
          <w:wAfter w:w="67" w:type="dxa"/>
          <w:jc w:val="center"/>
        </w:trPr>
        <w:tc>
          <w:tcPr>
            <w:tcW w:w="982" w:type="dxa"/>
            <w:gridSpan w:val="2"/>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4E4157">
        <w:trPr>
          <w:gridAfter w:val="1"/>
          <w:wAfter w:w="67" w:type="dxa"/>
          <w:jc w:val="center"/>
        </w:trPr>
        <w:tc>
          <w:tcPr>
            <w:tcW w:w="982" w:type="dxa"/>
            <w:gridSpan w:val="2"/>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07F205C2" w14:textId="28EB64F0"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w:t>
            </w:r>
            <w:r w:rsidR="00DC21FC">
              <w:rPr>
                <w:rFonts w:cs="Arial"/>
                <w:sz w:val="16"/>
                <w:szCs w:val="16"/>
              </w:rPr>
              <w:t xml:space="preserve"> </w:t>
            </w:r>
            <w:r w:rsidR="00DC21FC"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4E4157">
        <w:trPr>
          <w:gridAfter w:val="1"/>
          <w:wAfter w:w="67" w:type="dxa"/>
          <w:jc w:val="center"/>
        </w:trPr>
        <w:tc>
          <w:tcPr>
            <w:tcW w:w="982" w:type="dxa"/>
            <w:gridSpan w:val="2"/>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13259530" w14:textId="57DA49D8"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w:t>
            </w:r>
            <w:r w:rsidR="00DC21FC">
              <w:rPr>
                <w:rFonts w:cs="Arial"/>
                <w:sz w:val="16"/>
                <w:szCs w:val="16"/>
              </w:rPr>
              <w:t xml:space="preserve"> </w:t>
            </w:r>
            <w:r w:rsidR="00DC21FC"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4E4157">
        <w:trPr>
          <w:gridAfter w:val="1"/>
          <w:wAfter w:w="67" w:type="dxa"/>
          <w:jc w:val="center"/>
        </w:trPr>
        <w:tc>
          <w:tcPr>
            <w:tcW w:w="982" w:type="dxa"/>
            <w:gridSpan w:val="2"/>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337F474D" w14:textId="3C5E0545"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w:t>
            </w:r>
            <w:r w:rsidR="007D1A3D" w:rsidRPr="007D1A3D">
              <w:rPr>
                <w:rFonts w:cs="Arial"/>
                <w:sz w:val="16"/>
                <w:szCs w:val="16"/>
              </w:rPr>
              <w:t xml:space="preserve"> (</w:t>
            </w:r>
            <w:r w:rsidR="00C75E39" w:rsidRPr="003F7263">
              <w:rPr>
                <w:rFonts w:cs="Arial"/>
                <w:sz w:val="16"/>
                <w:szCs w:val="16"/>
              </w:rPr>
              <w:t>(A.4.3.2-1/</w:t>
            </w:r>
            <w:r w:rsidR="00103904" w:rsidRPr="00A71616">
              <w:rPr>
                <w:rFonts w:cs="Arial"/>
                <w:sz w:val="16"/>
                <w:szCs w:val="16"/>
              </w:rPr>
              <w:t>42</w:t>
            </w:r>
            <w:r w:rsidR="00C75E39" w:rsidRPr="003F7263">
              <w:rPr>
                <w:rFonts w:cs="Arial"/>
                <w:sz w:val="16"/>
                <w:szCs w:val="16"/>
              </w:rPr>
              <w:t xml:space="preserve"> OR </w:t>
            </w:r>
            <w:r w:rsidR="007D1A3D" w:rsidRPr="007D1A3D">
              <w:rPr>
                <w:rFonts w:cs="Arial"/>
                <w:sz w:val="16"/>
                <w:szCs w:val="16"/>
              </w:rPr>
              <w:t>A.4.3.2-1/42a OR A.4.3.2-1/42b) OR (</w:t>
            </w:r>
            <w:r w:rsidR="00C75E39" w:rsidRPr="003F7263">
              <w:rPr>
                <w:rFonts w:cs="Arial"/>
                <w:sz w:val="16"/>
                <w:szCs w:val="16"/>
              </w:rPr>
              <w:t>A.4.3.2-1/</w:t>
            </w:r>
            <w:r w:rsidR="00103904" w:rsidRPr="00A71616">
              <w:rPr>
                <w:rFonts w:cs="Arial"/>
                <w:sz w:val="16"/>
                <w:szCs w:val="16"/>
              </w:rPr>
              <w:t>43</w:t>
            </w:r>
            <w:r w:rsidR="007D1A3D" w:rsidRPr="007D1A3D">
              <w:rPr>
                <w:rFonts w:cs="Arial"/>
                <w:sz w:val="16"/>
                <w:szCs w:val="16"/>
              </w:rPr>
              <w:t xml:space="preserve"> OR A.4.3.2-1/43a OR A.4.3.2-1/43b</w:t>
            </w:r>
            <w:r w:rsidR="007D1A3D">
              <w:rPr>
                <w:rFonts w:cs="Arial"/>
                <w:sz w:val="16"/>
                <w:szCs w:val="16"/>
              </w:rPr>
              <w:t>)</w:t>
            </w:r>
            <w:r w:rsidR="00C75E39" w:rsidRPr="003F7263">
              <w:rPr>
                <w:rFonts w:cs="Arial"/>
                <w:sz w:val="16"/>
                <w:szCs w:val="16"/>
              </w:rPr>
              <w:t>)</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34DF2C7D" w14:textId="6D3C3E97"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 xml:space="preserve">and </w:t>
            </w:r>
            <w:r w:rsidR="007D1A3D" w:rsidRPr="007D1A3D">
              <w:rPr>
                <w:rFonts w:cs="Arial"/>
                <w:sz w:val="16"/>
                <w:szCs w:val="16"/>
              </w:rPr>
              <w:t>(</w:t>
            </w:r>
            <w:r w:rsidR="00C75E39" w:rsidRPr="003F7263">
              <w:rPr>
                <w:rFonts w:cs="Arial"/>
                <w:sz w:val="16"/>
                <w:szCs w:val="16"/>
              </w:rPr>
              <w:t>(BWP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w:t>
            </w:r>
            <w:r w:rsidR="007D1A3D" w:rsidRPr="007D1A3D">
              <w:rPr>
                <w:rFonts w:cs="Arial"/>
                <w:sz w:val="16"/>
                <w:szCs w:val="16"/>
              </w:rPr>
              <w:t xml:space="preserve"> NR FR1 FDD or NR FR1 TDD or NR FR2)</w:t>
            </w:r>
            <w:r w:rsidR="00C75E39" w:rsidRPr="003F7263">
              <w:rPr>
                <w:rFonts w:cs="Arial"/>
                <w:sz w:val="16"/>
                <w:szCs w:val="16"/>
              </w:rPr>
              <w:t xml:space="preserve"> </w:t>
            </w:r>
            <w:r w:rsidR="007D1A3D" w:rsidRPr="007D1A3D">
              <w:rPr>
                <w:rFonts w:cs="Arial"/>
                <w:sz w:val="16"/>
                <w:szCs w:val="16"/>
              </w:rPr>
              <w:t>or (BWP adaptation up to 4 NR FR1 FDD or NR FR1 TDD or NR FR2))</w:t>
            </w:r>
          </w:p>
        </w:tc>
      </w:tr>
      <w:tr w:rsidR="00765784" w:rsidRPr="003F7263" w14:paraId="6FE5C53F" w14:textId="77777777" w:rsidTr="004E4157">
        <w:trPr>
          <w:gridAfter w:val="1"/>
          <w:wAfter w:w="67" w:type="dxa"/>
          <w:jc w:val="center"/>
        </w:trPr>
        <w:tc>
          <w:tcPr>
            <w:tcW w:w="982" w:type="dxa"/>
            <w:gridSpan w:val="2"/>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t>UEs supporting EN-DC and Intra-Band Contiguous CA</w:t>
            </w:r>
          </w:p>
        </w:tc>
      </w:tr>
      <w:tr w:rsidR="00765784" w:rsidRPr="003F7263" w14:paraId="105F6DD0" w14:textId="77777777" w:rsidTr="004E4157">
        <w:trPr>
          <w:gridAfter w:val="1"/>
          <w:wAfter w:w="67" w:type="dxa"/>
          <w:jc w:val="center"/>
        </w:trPr>
        <w:tc>
          <w:tcPr>
            <w:tcW w:w="982" w:type="dxa"/>
            <w:gridSpan w:val="2"/>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4E4157">
        <w:trPr>
          <w:gridAfter w:val="1"/>
          <w:wAfter w:w="67" w:type="dxa"/>
          <w:jc w:val="center"/>
        </w:trPr>
        <w:tc>
          <w:tcPr>
            <w:tcW w:w="982" w:type="dxa"/>
            <w:gridSpan w:val="2"/>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t>UEs supporting EN-DC and Inter-Band CA</w:t>
            </w:r>
          </w:p>
        </w:tc>
      </w:tr>
      <w:tr w:rsidR="00765784" w:rsidRPr="003F7263" w14:paraId="4083243B" w14:textId="77777777" w:rsidTr="004E4157">
        <w:trPr>
          <w:gridAfter w:val="1"/>
          <w:wAfter w:w="67" w:type="dxa"/>
          <w:jc w:val="center"/>
        </w:trPr>
        <w:tc>
          <w:tcPr>
            <w:tcW w:w="982" w:type="dxa"/>
            <w:gridSpan w:val="2"/>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4E4157">
        <w:trPr>
          <w:gridAfter w:val="1"/>
          <w:wAfter w:w="67" w:type="dxa"/>
          <w:jc w:val="center"/>
        </w:trPr>
        <w:tc>
          <w:tcPr>
            <w:tcW w:w="982" w:type="dxa"/>
            <w:gridSpan w:val="2"/>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4E4157">
        <w:trPr>
          <w:gridAfter w:val="1"/>
          <w:wAfter w:w="67" w:type="dxa"/>
          <w:jc w:val="center"/>
        </w:trPr>
        <w:tc>
          <w:tcPr>
            <w:tcW w:w="982" w:type="dxa"/>
            <w:gridSpan w:val="2"/>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1D16BB40" w14:textId="2F2F9149"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09C8C869" w14:textId="77777777" w:rsidTr="004E4157">
        <w:trPr>
          <w:gridAfter w:val="1"/>
          <w:wAfter w:w="67" w:type="dxa"/>
          <w:jc w:val="center"/>
        </w:trPr>
        <w:tc>
          <w:tcPr>
            <w:tcW w:w="982" w:type="dxa"/>
            <w:gridSpan w:val="2"/>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13FDC705" w14:textId="5174B4DF" w:rsidR="00765784" w:rsidRPr="003F7263" w:rsidRDefault="00765784" w:rsidP="00765784">
            <w:pPr>
              <w:pStyle w:val="TAL"/>
              <w:rPr>
                <w:rFonts w:cs="Arial"/>
                <w:sz w:val="16"/>
                <w:szCs w:val="16"/>
              </w:rPr>
            </w:pPr>
            <w:r w:rsidRPr="003F7263">
              <w:rPr>
                <w:rFonts w:cs="Arial"/>
                <w:sz w:val="16"/>
                <w:szCs w:val="16"/>
              </w:rPr>
              <w:t>UEs supporting 5G Core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577969BE" w14:textId="77777777" w:rsidTr="004E4157">
        <w:trPr>
          <w:gridAfter w:val="1"/>
          <w:wAfter w:w="67" w:type="dxa"/>
          <w:jc w:val="center"/>
        </w:trPr>
        <w:tc>
          <w:tcPr>
            <w:tcW w:w="982" w:type="dxa"/>
            <w:gridSpan w:val="2"/>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74D2D670" w14:textId="054BBE22"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128288B5" w14:textId="77777777" w:rsidTr="004E4157">
        <w:trPr>
          <w:gridAfter w:val="1"/>
          <w:wAfter w:w="67" w:type="dxa"/>
          <w:jc w:val="center"/>
        </w:trPr>
        <w:tc>
          <w:tcPr>
            <w:tcW w:w="982" w:type="dxa"/>
            <w:gridSpan w:val="2"/>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14:paraId="43F8A22A" w14:textId="45C9E023"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3471F2F6" w14:textId="36B7CB78"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0D83244F" w14:textId="77777777" w:rsidTr="004E4157">
        <w:trPr>
          <w:gridAfter w:val="1"/>
          <w:wAfter w:w="67" w:type="dxa"/>
          <w:jc w:val="center"/>
        </w:trPr>
        <w:tc>
          <w:tcPr>
            <w:tcW w:w="982" w:type="dxa"/>
            <w:gridSpan w:val="2"/>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14:paraId="4302FE3E" w14:textId="6C2B111B"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AND</w:t>
            </w:r>
            <w:r w:rsidR="006C377F">
              <w:rPr>
                <w:rFonts w:cs="Arial"/>
                <w:sz w:val="16"/>
                <w:szCs w:val="16"/>
                <w:lang w:eastAsia="ja-JP"/>
              </w:rPr>
              <w:t xml:space="preserve">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64E05754" w14:textId="3EA42373"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2200169C" w14:textId="77777777" w:rsidTr="004E4157">
        <w:trPr>
          <w:gridAfter w:val="1"/>
          <w:wAfter w:w="67" w:type="dxa"/>
          <w:jc w:val="center"/>
        </w:trPr>
        <w:tc>
          <w:tcPr>
            <w:tcW w:w="982" w:type="dxa"/>
            <w:gridSpan w:val="2"/>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14:paraId="629763E9" w14:textId="39F0D41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64E0E00C" w14:textId="6E5937FE"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38502126" w14:textId="77777777" w:rsidTr="004E4157">
        <w:trPr>
          <w:gridAfter w:val="1"/>
          <w:wAfter w:w="67" w:type="dxa"/>
          <w:jc w:val="center"/>
        </w:trPr>
        <w:tc>
          <w:tcPr>
            <w:tcW w:w="982" w:type="dxa"/>
            <w:gridSpan w:val="2"/>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4E4157">
        <w:trPr>
          <w:gridAfter w:val="1"/>
          <w:wAfter w:w="67" w:type="dxa"/>
          <w:jc w:val="center"/>
        </w:trPr>
        <w:tc>
          <w:tcPr>
            <w:tcW w:w="982" w:type="dxa"/>
            <w:gridSpan w:val="2"/>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4E4157">
        <w:trPr>
          <w:gridAfter w:val="1"/>
          <w:wAfter w:w="67" w:type="dxa"/>
          <w:jc w:val="center"/>
        </w:trPr>
        <w:tc>
          <w:tcPr>
            <w:tcW w:w="982" w:type="dxa"/>
            <w:gridSpan w:val="2"/>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4E4157">
        <w:trPr>
          <w:gridAfter w:val="1"/>
          <w:wAfter w:w="67" w:type="dxa"/>
          <w:jc w:val="center"/>
        </w:trPr>
        <w:tc>
          <w:tcPr>
            <w:tcW w:w="982" w:type="dxa"/>
            <w:gridSpan w:val="2"/>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13F296EE" w14:textId="04A8B115"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C94EE11" w14:textId="6FC5FEF6"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contiguous CA and UL NR CA with 2 carriers</w:t>
            </w:r>
          </w:p>
        </w:tc>
      </w:tr>
      <w:tr w:rsidR="00DB54A0" w:rsidRPr="00B01433" w14:paraId="3417EC32" w14:textId="77777777" w:rsidTr="004E4157">
        <w:trPr>
          <w:gridBefore w:val="1"/>
          <w:wBefore w:w="32" w:type="dxa"/>
          <w:jc w:val="center"/>
        </w:trPr>
        <w:tc>
          <w:tcPr>
            <w:tcW w:w="991" w:type="dxa"/>
            <w:gridSpan w:val="3"/>
            <w:tcBorders>
              <w:bottom w:val="single" w:sz="4" w:space="0" w:color="auto"/>
            </w:tcBorders>
            <w:shd w:val="clear" w:color="auto" w:fill="auto"/>
          </w:tcPr>
          <w:p w14:paraId="52204416" w14:textId="77777777" w:rsidR="00DB54A0" w:rsidRPr="00B01433" w:rsidRDefault="00DB54A0" w:rsidP="00032DEE">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14:paraId="3AE0E200" w14:textId="77777777" w:rsidR="00DB54A0" w:rsidRPr="00B01433" w:rsidRDefault="00DB54A0" w:rsidP="00032DEE">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14:paraId="604AE3F4" w14:textId="77777777" w:rsidR="00DB54A0" w:rsidRPr="00B01433" w:rsidRDefault="00DB54A0" w:rsidP="00032DEE">
            <w:pPr>
              <w:pStyle w:val="TAL"/>
              <w:rPr>
                <w:rFonts w:cs="Arial"/>
                <w:sz w:val="16"/>
                <w:szCs w:val="16"/>
              </w:rPr>
            </w:pPr>
            <w:r w:rsidRPr="00B01433">
              <w:rPr>
                <w:rFonts w:cs="Arial"/>
                <w:sz w:val="16"/>
                <w:szCs w:val="16"/>
              </w:rPr>
              <w:t>UEs supporting EN-DC and intra-band contiguous CA and EN-DC with 2 NR UL carriers</w:t>
            </w:r>
          </w:p>
        </w:tc>
      </w:tr>
      <w:tr w:rsidR="00765784" w:rsidRPr="003F7263" w14:paraId="4280D14B" w14:textId="77777777" w:rsidTr="004E4157">
        <w:trPr>
          <w:gridAfter w:val="1"/>
          <w:wAfter w:w="67" w:type="dxa"/>
          <w:jc w:val="center"/>
        </w:trPr>
        <w:tc>
          <w:tcPr>
            <w:tcW w:w="982" w:type="dxa"/>
            <w:gridSpan w:val="2"/>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15DCD85C" w14:textId="667BAC20"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4650515" w14:textId="19D30E98"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inter-band CA and UL NR CA with 2 carriers</w:t>
            </w:r>
          </w:p>
        </w:tc>
      </w:tr>
      <w:tr w:rsidR="00DB54A0" w:rsidRPr="00B01433" w14:paraId="21E77A06" w14:textId="77777777" w:rsidTr="004E4157">
        <w:trPr>
          <w:gridBefore w:val="1"/>
          <w:wBefore w:w="32" w:type="dxa"/>
          <w:jc w:val="center"/>
        </w:trPr>
        <w:tc>
          <w:tcPr>
            <w:tcW w:w="991" w:type="dxa"/>
            <w:gridSpan w:val="3"/>
            <w:tcBorders>
              <w:bottom w:val="single" w:sz="4" w:space="0" w:color="auto"/>
            </w:tcBorders>
            <w:shd w:val="clear" w:color="auto" w:fill="auto"/>
          </w:tcPr>
          <w:p w14:paraId="0DC935F2" w14:textId="77777777" w:rsidR="00DB54A0" w:rsidRPr="00B01433" w:rsidRDefault="00DB54A0" w:rsidP="00032DEE">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14:paraId="7B274B32" w14:textId="77777777" w:rsidR="00DB54A0" w:rsidRPr="00B01433" w:rsidRDefault="00DB54A0" w:rsidP="00032DEE">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14:paraId="2D7CA58A" w14:textId="77777777" w:rsidR="00DB54A0" w:rsidRPr="00B01433" w:rsidRDefault="00DB54A0" w:rsidP="00032DEE">
            <w:pPr>
              <w:pStyle w:val="TAL"/>
              <w:rPr>
                <w:rFonts w:cs="Arial"/>
                <w:sz w:val="16"/>
                <w:szCs w:val="16"/>
              </w:rPr>
            </w:pPr>
            <w:r w:rsidRPr="00B01433">
              <w:rPr>
                <w:rFonts w:cs="Arial"/>
                <w:sz w:val="16"/>
                <w:szCs w:val="16"/>
              </w:rPr>
              <w:t>UEs supporting EN-DC and inter-band CA and EN-DC with 2 NR UL carriers</w:t>
            </w:r>
          </w:p>
        </w:tc>
      </w:tr>
      <w:tr w:rsidR="00765784" w:rsidRPr="003F7263" w14:paraId="134809BB" w14:textId="77777777" w:rsidTr="004E4157">
        <w:trPr>
          <w:gridAfter w:val="1"/>
          <w:wAfter w:w="67" w:type="dxa"/>
          <w:jc w:val="center"/>
        </w:trPr>
        <w:tc>
          <w:tcPr>
            <w:tcW w:w="982" w:type="dxa"/>
            <w:gridSpan w:val="2"/>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456F5FE4" w14:textId="6F6A1903"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CBE802C" w14:textId="50E38DFF"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non-contiguous CA and UL NR CA with 2 carriers</w:t>
            </w:r>
          </w:p>
        </w:tc>
      </w:tr>
      <w:tr w:rsidR="00DB54A0" w:rsidRPr="00B01433" w14:paraId="2F822938" w14:textId="77777777" w:rsidTr="004E4157">
        <w:trPr>
          <w:gridBefore w:val="1"/>
          <w:wBefore w:w="32" w:type="dxa"/>
          <w:jc w:val="center"/>
        </w:trPr>
        <w:tc>
          <w:tcPr>
            <w:tcW w:w="991" w:type="dxa"/>
            <w:gridSpan w:val="3"/>
            <w:tcBorders>
              <w:bottom w:val="single" w:sz="4" w:space="0" w:color="auto"/>
            </w:tcBorders>
            <w:shd w:val="clear" w:color="auto" w:fill="auto"/>
          </w:tcPr>
          <w:p w14:paraId="27957820" w14:textId="77777777" w:rsidR="00DB54A0" w:rsidRPr="00B01433" w:rsidRDefault="00DB54A0" w:rsidP="00032DEE">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14:paraId="2C2E26EA" w14:textId="77777777" w:rsidR="00DB54A0" w:rsidRPr="00B01433" w:rsidRDefault="00DB54A0" w:rsidP="00032DEE">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14:paraId="019796D5" w14:textId="77777777" w:rsidR="00DB54A0" w:rsidRPr="00B01433" w:rsidRDefault="00DB54A0" w:rsidP="00032DEE">
            <w:pPr>
              <w:pStyle w:val="TAL"/>
              <w:rPr>
                <w:rFonts w:cs="Arial"/>
                <w:sz w:val="16"/>
                <w:szCs w:val="16"/>
              </w:rPr>
            </w:pPr>
            <w:r w:rsidRPr="00B01433">
              <w:rPr>
                <w:rFonts w:cs="Arial"/>
                <w:sz w:val="16"/>
                <w:szCs w:val="16"/>
              </w:rPr>
              <w:t>UEs supporting EN-DC and intra-band non-contiguous CA and EN-DC with 2 NR UL carriers</w:t>
            </w:r>
          </w:p>
        </w:tc>
      </w:tr>
      <w:tr w:rsidR="00765784" w:rsidRPr="003F7263" w14:paraId="7EA8FFAA" w14:textId="77777777" w:rsidTr="004E4157">
        <w:trPr>
          <w:gridAfter w:val="1"/>
          <w:wAfter w:w="67" w:type="dxa"/>
          <w:jc w:val="center"/>
        </w:trPr>
        <w:tc>
          <w:tcPr>
            <w:tcW w:w="982" w:type="dxa"/>
            <w:gridSpan w:val="2"/>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4E4157">
        <w:trPr>
          <w:gridAfter w:val="1"/>
          <w:wAfter w:w="67" w:type="dxa"/>
          <w:jc w:val="center"/>
        </w:trPr>
        <w:tc>
          <w:tcPr>
            <w:tcW w:w="982" w:type="dxa"/>
            <w:gridSpan w:val="2"/>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27CF8733" w14:textId="422AD460" w:rsidR="00765784" w:rsidRPr="003F7263" w:rsidRDefault="00DA7FFD" w:rsidP="00765784">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5F827B0E" w14:textId="6A008C4F" w:rsidR="00765784" w:rsidRPr="003F7263" w:rsidRDefault="00765784" w:rsidP="00765784">
            <w:pPr>
              <w:keepNext/>
              <w:keepLines/>
              <w:spacing w:after="0"/>
              <w:rPr>
                <w:rFonts w:ascii="Arial" w:hAnsi="Arial"/>
                <w:sz w:val="16"/>
                <w:szCs w:val="16"/>
              </w:rPr>
            </w:pPr>
          </w:p>
        </w:tc>
      </w:tr>
      <w:tr w:rsidR="00B9433E" w:rsidRPr="003F7263" w14:paraId="1A6E7208" w14:textId="77777777" w:rsidTr="004E4157">
        <w:trPr>
          <w:gridAfter w:val="1"/>
          <w:wAfter w:w="67" w:type="dxa"/>
          <w:jc w:val="center"/>
        </w:trPr>
        <w:tc>
          <w:tcPr>
            <w:tcW w:w="982" w:type="dxa"/>
            <w:gridSpan w:val="2"/>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22" w:type="dxa"/>
            <w:gridSpan w:val="3"/>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605F7E" w:rsidRPr="003F7263" w14:paraId="2C74BC90" w14:textId="77777777" w:rsidTr="004E4157">
        <w:trPr>
          <w:gridAfter w:val="1"/>
          <w:wAfter w:w="67" w:type="dxa"/>
          <w:jc w:val="center"/>
        </w:trPr>
        <w:tc>
          <w:tcPr>
            <w:tcW w:w="982" w:type="dxa"/>
            <w:gridSpan w:val="2"/>
            <w:tcBorders>
              <w:bottom w:val="single" w:sz="4" w:space="0" w:color="auto"/>
            </w:tcBorders>
            <w:shd w:val="clear" w:color="auto" w:fill="auto"/>
          </w:tcPr>
          <w:p w14:paraId="540B4A2F" w14:textId="3AB6422C"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5029D347" w14:textId="7D156AC5"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6F9B1B57" w14:textId="39AE1123"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05F7E" w:rsidRPr="003F7263" w14:paraId="5DAE3DE5" w14:textId="77777777" w:rsidTr="004E4157">
        <w:trPr>
          <w:gridAfter w:val="1"/>
          <w:wAfter w:w="67" w:type="dxa"/>
          <w:jc w:val="center"/>
        </w:trPr>
        <w:tc>
          <w:tcPr>
            <w:tcW w:w="982" w:type="dxa"/>
            <w:gridSpan w:val="2"/>
            <w:tcBorders>
              <w:bottom w:val="single" w:sz="4" w:space="0" w:color="auto"/>
            </w:tcBorders>
            <w:shd w:val="clear" w:color="auto" w:fill="auto"/>
          </w:tcPr>
          <w:p w14:paraId="3F55CC9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599583B5"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57EA96F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w:t>
            </w:r>
          </w:p>
        </w:tc>
      </w:tr>
      <w:tr w:rsidR="00605F7E" w:rsidRPr="003F7263" w14:paraId="6CF7B445" w14:textId="77777777" w:rsidTr="004E4157">
        <w:trPr>
          <w:gridAfter w:val="1"/>
          <w:wAfter w:w="67" w:type="dxa"/>
          <w:jc w:val="center"/>
        </w:trPr>
        <w:tc>
          <w:tcPr>
            <w:tcW w:w="982" w:type="dxa"/>
            <w:gridSpan w:val="2"/>
            <w:tcBorders>
              <w:bottom w:val="single" w:sz="4" w:space="0" w:color="auto"/>
            </w:tcBorders>
            <w:shd w:val="clear" w:color="auto" w:fill="auto"/>
          </w:tcPr>
          <w:p w14:paraId="008974E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34576FC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1969052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05F7E" w:rsidRPr="003F7263" w14:paraId="7A9B4B42" w14:textId="77777777" w:rsidTr="004E4157">
        <w:trPr>
          <w:gridAfter w:val="1"/>
          <w:wAfter w:w="67" w:type="dxa"/>
          <w:jc w:val="center"/>
        </w:trPr>
        <w:tc>
          <w:tcPr>
            <w:tcW w:w="982" w:type="dxa"/>
            <w:gridSpan w:val="2"/>
            <w:tcBorders>
              <w:bottom w:val="single" w:sz="4" w:space="0" w:color="auto"/>
            </w:tcBorders>
            <w:shd w:val="clear" w:color="auto" w:fill="auto"/>
          </w:tcPr>
          <w:p w14:paraId="75CBB05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2239DA98" w14:textId="136CF74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2083C7F8" w14:textId="61F0B3E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1CBF19A2" w14:textId="77777777" w:rsidTr="004E4157">
        <w:trPr>
          <w:gridAfter w:val="1"/>
          <w:wAfter w:w="67" w:type="dxa"/>
          <w:jc w:val="center"/>
        </w:trPr>
        <w:tc>
          <w:tcPr>
            <w:tcW w:w="982" w:type="dxa"/>
            <w:gridSpan w:val="2"/>
            <w:tcBorders>
              <w:bottom w:val="single" w:sz="4" w:space="0" w:color="auto"/>
            </w:tcBorders>
            <w:shd w:val="clear" w:color="auto" w:fill="auto"/>
          </w:tcPr>
          <w:p w14:paraId="32A31ED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36E2B4F6" w14:textId="5BE9473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32450434" w14:textId="57293E8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47B4D4CB" w14:textId="77777777" w:rsidTr="004E4157">
        <w:trPr>
          <w:gridAfter w:val="1"/>
          <w:wAfter w:w="67" w:type="dxa"/>
          <w:jc w:val="center"/>
        </w:trPr>
        <w:tc>
          <w:tcPr>
            <w:tcW w:w="982" w:type="dxa"/>
            <w:gridSpan w:val="2"/>
            <w:tcBorders>
              <w:bottom w:val="single" w:sz="4" w:space="0" w:color="auto"/>
            </w:tcBorders>
            <w:shd w:val="clear" w:color="auto" w:fill="auto"/>
          </w:tcPr>
          <w:p w14:paraId="6A470E0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42F2FD63" w14:textId="4802113B"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7EEF91AF" w14:textId="5D8C036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24C6EF8D" w14:textId="77777777" w:rsidTr="004E4157">
        <w:trPr>
          <w:gridAfter w:val="1"/>
          <w:wAfter w:w="67" w:type="dxa"/>
          <w:jc w:val="center"/>
        </w:trPr>
        <w:tc>
          <w:tcPr>
            <w:tcW w:w="982" w:type="dxa"/>
            <w:gridSpan w:val="2"/>
            <w:tcBorders>
              <w:bottom w:val="single" w:sz="4" w:space="0" w:color="auto"/>
            </w:tcBorders>
            <w:shd w:val="clear" w:color="auto" w:fill="auto"/>
          </w:tcPr>
          <w:p w14:paraId="7F545113"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14:paraId="60B7443B"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71C16ED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605F7E" w:rsidRPr="003F7263" w14:paraId="0919F2FC" w14:textId="77777777" w:rsidTr="004E4157">
        <w:trPr>
          <w:gridAfter w:val="1"/>
          <w:wAfter w:w="67" w:type="dxa"/>
          <w:jc w:val="center"/>
        </w:trPr>
        <w:tc>
          <w:tcPr>
            <w:tcW w:w="982" w:type="dxa"/>
            <w:gridSpan w:val="2"/>
            <w:tcBorders>
              <w:bottom w:val="single" w:sz="4" w:space="0" w:color="auto"/>
            </w:tcBorders>
            <w:shd w:val="clear" w:color="auto" w:fill="auto"/>
          </w:tcPr>
          <w:p w14:paraId="7EE0B0FC"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0CF2BFAB" w14:textId="35BF373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57AFAA02" w14:textId="03B64194"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05F7E" w:rsidRPr="003F7263" w14:paraId="0702745F" w14:textId="77777777" w:rsidTr="004E4157">
        <w:trPr>
          <w:gridAfter w:val="1"/>
          <w:wAfter w:w="67" w:type="dxa"/>
          <w:jc w:val="center"/>
        </w:trPr>
        <w:tc>
          <w:tcPr>
            <w:tcW w:w="982" w:type="dxa"/>
            <w:gridSpan w:val="2"/>
            <w:tcBorders>
              <w:bottom w:val="single" w:sz="4" w:space="0" w:color="auto"/>
            </w:tcBorders>
            <w:shd w:val="clear" w:color="auto" w:fill="auto"/>
          </w:tcPr>
          <w:p w14:paraId="438B625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C93</w:t>
            </w:r>
          </w:p>
        </w:tc>
        <w:tc>
          <w:tcPr>
            <w:tcW w:w="4397" w:type="dxa"/>
            <w:gridSpan w:val="4"/>
            <w:tcBorders>
              <w:bottom w:val="single" w:sz="4" w:space="0" w:color="auto"/>
            </w:tcBorders>
            <w:shd w:val="clear" w:color="auto" w:fill="auto"/>
          </w:tcPr>
          <w:p w14:paraId="5549B28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IF A.4.1-3/2 AND A.4.3.6-1/1 AND A.4.3.6-1/3 AND (A.4.1-2/1 OR A.4.1-2/2 OR (A.4.1-1/1 AND A.4.1-1/2)) THEN R </w:t>
            </w:r>
            <w:r w:rsidRPr="003F7263">
              <w:rPr>
                <w:rFonts w:ascii="Arial" w:hAnsi="Arial" w:cs="Arial"/>
                <w:sz w:val="16"/>
                <w:szCs w:val="16"/>
              </w:rPr>
              <w:lastRenderedPageBreak/>
              <w:t>ELSE N/A</w:t>
            </w:r>
          </w:p>
        </w:tc>
        <w:tc>
          <w:tcPr>
            <w:tcW w:w="4822" w:type="dxa"/>
            <w:gridSpan w:val="3"/>
            <w:tcBorders>
              <w:bottom w:val="single" w:sz="4" w:space="0" w:color="auto"/>
            </w:tcBorders>
            <w:shd w:val="clear" w:color="auto" w:fill="auto"/>
          </w:tcPr>
          <w:p w14:paraId="07529A9F" w14:textId="77E29466"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lastRenderedPageBreak/>
              <w:t xml:space="preserve">UEs supporting EN-DC and NR measurements and Event A triggered reporting and (NR Intra-frequency and NR-Inter </w:t>
            </w:r>
            <w:r w:rsidRPr="003F7263">
              <w:rPr>
                <w:rFonts w:ascii="Arial" w:hAnsi="Arial" w:cs="Arial"/>
                <w:sz w:val="16"/>
                <w:szCs w:val="16"/>
              </w:rPr>
              <w:lastRenderedPageBreak/>
              <w:t>frequency measurements and at least periodical reporting) and multiple NR bands</w:t>
            </w:r>
          </w:p>
        </w:tc>
      </w:tr>
      <w:tr w:rsidR="00605F7E" w:rsidRPr="003F7263" w14:paraId="276A2584" w14:textId="77777777" w:rsidTr="004E4157">
        <w:trPr>
          <w:gridAfter w:val="1"/>
          <w:wAfter w:w="67" w:type="dxa"/>
          <w:jc w:val="center"/>
        </w:trPr>
        <w:tc>
          <w:tcPr>
            <w:tcW w:w="982" w:type="dxa"/>
            <w:gridSpan w:val="2"/>
            <w:tcBorders>
              <w:bottom w:val="single" w:sz="4" w:space="0" w:color="auto"/>
            </w:tcBorders>
            <w:shd w:val="clear" w:color="auto" w:fill="auto"/>
          </w:tcPr>
          <w:p w14:paraId="0437133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lastRenderedPageBreak/>
              <w:t>C94</w:t>
            </w:r>
          </w:p>
        </w:tc>
        <w:tc>
          <w:tcPr>
            <w:tcW w:w="4397" w:type="dxa"/>
            <w:gridSpan w:val="4"/>
            <w:tcBorders>
              <w:bottom w:val="single" w:sz="4" w:space="0" w:color="auto"/>
            </w:tcBorders>
            <w:shd w:val="clear" w:color="auto" w:fill="auto"/>
          </w:tcPr>
          <w:p w14:paraId="4FE9E3E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5AD7E49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05F7E" w:rsidRPr="003F7263" w14:paraId="468322EE" w14:textId="77777777" w:rsidTr="004E4157">
        <w:trPr>
          <w:gridAfter w:val="1"/>
          <w:wAfter w:w="67" w:type="dxa"/>
          <w:jc w:val="center"/>
        </w:trPr>
        <w:tc>
          <w:tcPr>
            <w:tcW w:w="982" w:type="dxa"/>
            <w:gridSpan w:val="2"/>
            <w:tcBorders>
              <w:bottom w:val="single" w:sz="4" w:space="0" w:color="auto"/>
            </w:tcBorders>
            <w:shd w:val="clear" w:color="auto" w:fill="auto"/>
          </w:tcPr>
          <w:p w14:paraId="2E2E018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35FEA52A" w14:textId="43BCB00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05130A6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605F7E" w:rsidRPr="003F7263" w14:paraId="53EF00B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DFD490" w14:textId="77777777" w:rsidR="00605F7E" w:rsidRPr="003F7263" w:rsidRDefault="00605F7E" w:rsidP="00605F7E">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EA5275" w14:textId="217ACD6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6A2A8C" w14:textId="7F27B99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05F7E" w:rsidRPr="003F7263" w14:paraId="3A715CC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FC6898" w14:textId="77777777" w:rsidR="00605F7E" w:rsidRPr="003F7263" w:rsidRDefault="00605F7E" w:rsidP="00605F7E">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45547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C5B9B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05F7E" w:rsidRPr="003F7263" w14:paraId="2817E79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01B901" w14:textId="77777777" w:rsidR="00605F7E" w:rsidRPr="003F7263" w:rsidRDefault="00605F7E" w:rsidP="00605F7E">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232C5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69ACD3"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PDCP duplication over split DRB</w:t>
            </w:r>
          </w:p>
        </w:tc>
      </w:tr>
      <w:tr w:rsidR="00605F7E" w:rsidRPr="003F7263" w14:paraId="29F0E81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1CEDB1" w14:textId="77777777" w:rsidR="00605F7E" w:rsidRPr="003F7263" w:rsidRDefault="00605F7E" w:rsidP="00605F7E">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D7649C"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3B8F3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05F7E" w:rsidRPr="003F7263" w14:paraId="3EC9727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A04E1BF" w14:textId="77777777" w:rsidR="00605F7E" w:rsidRPr="003F7263" w:rsidRDefault="00605F7E" w:rsidP="00605F7E">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552DFC" w14:textId="01FE834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D1EEF9" w14:textId="22C5642A" w:rsidR="00605F7E" w:rsidRPr="003F7263" w:rsidRDefault="00605F7E" w:rsidP="00605F7E">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05F7E" w:rsidRPr="003F7263" w14:paraId="796BE2E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38246E" w14:textId="77777777" w:rsidR="00605F7E" w:rsidRPr="003F7263" w:rsidRDefault="00605F7E" w:rsidP="00605F7E">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DA5F75" w14:textId="4CE0A44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8D00F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intra-frequency DAPS handover</w:t>
            </w:r>
          </w:p>
        </w:tc>
      </w:tr>
      <w:tr w:rsidR="00605F7E" w:rsidRPr="003F7263" w14:paraId="16FC2BB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ED389F" w14:textId="77777777" w:rsidR="00605F7E" w:rsidRPr="003F7263" w:rsidRDefault="00605F7E" w:rsidP="00605F7E">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9A2114A" w14:textId="3207E4B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97E2272"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cross slot scheduling </w:t>
            </w:r>
          </w:p>
        </w:tc>
      </w:tr>
      <w:tr w:rsidR="00605F7E" w:rsidRPr="003F7263" w14:paraId="12D9CC6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26873D" w14:textId="77777777" w:rsidR="00605F7E" w:rsidRPr="003F7263" w:rsidRDefault="00605F7E" w:rsidP="00605F7E">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1F14FD" w14:textId="73DF35D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7501FB"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05F7E" w:rsidRPr="003F7263" w14:paraId="182301F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82890B" w14:textId="77777777" w:rsidR="00605F7E" w:rsidRPr="003F7263" w:rsidRDefault="00605F7E" w:rsidP="00605F7E">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D042BC" w14:textId="75D26D0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9D1B0A" w14:textId="718026CC" w:rsidR="00605F7E" w:rsidRPr="003F7263" w:rsidRDefault="00605F7E" w:rsidP="00605F7E">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05F7E" w:rsidRPr="003F7263" w14:paraId="4F009CD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0EFE1B" w14:textId="77777777" w:rsidR="00605F7E" w:rsidRPr="003F7263" w:rsidRDefault="00605F7E" w:rsidP="00605F7E">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370D1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FD85BE"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05F7E" w:rsidRPr="003F7263" w14:paraId="14D8EC97"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8CF31D" w14:textId="77777777" w:rsidR="00605F7E" w:rsidRPr="003F7263" w:rsidRDefault="00605F7E" w:rsidP="00605F7E">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577CA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56A3DC" w14:textId="77777777" w:rsidR="00605F7E" w:rsidRPr="003F7263" w:rsidRDefault="00605F7E" w:rsidP="00605F7E">
            <w:pPr>
              <w:rPr>
                <w:rFonts w:ascii="Arial" w:hAnsi="Arial" w:cs="Arial"/>
                <w:sz w:val="16"/>
                <w:szCs w:val="16"/>
              </w:rPr>
            </w:pPr>
            <w:r w:rsidRPr="003F7263">
              <w:rPr>
                <w:rFonts w:ascii="Arial" w:hAnsi="Arial" w:cs="Arial"/>
                <w:sz w:val="16"/>
                <w:szCs w:val="16"/>
              </w:rPr>
              <w:t>UE supporting 5G core and NR sidelink mode 1 transmission</w:t>
            </w:r>
          </w:p>
        </w:tc>
      </w:tr>
      <w:tr w:rsidR="00605F7E" w:rsidRPr="003F7263" w14:paraId="7DAE9827"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F92323" w14:textId="77777777" w:rsidR="00605F7E" w:rsidRPr="003F7263" w:rsidRDefault="00605F7E" w:rsidP="00605F7E">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C5DE17" w14:textId="5521A4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1E5F32B"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multi-DCI based multi-TRP</w:t>
            </w:r>
          </w:p>
        </w:tc>
      </w:tr>
      <w:tr w:rsidR="00605F7E" w:rsidRPr="003F7263" w14:paraId="4316C85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A0B421" w14:textId="200F5DE7" w:rsidR="00605F7E" w:rsidRPr="003F7263" w:rsidRDefault="00605F7E" w:rsidP="00605F7E">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2B02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0E77C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RACS</w:t>
            </w:r>
          </w:p>
        </w:tc>
      </w:tr>
      <w:tr w:rsidR="00605F7E" w:rsidRPr="003F7263" w14:paraId="396E50C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DB5AAC" w14:textId="648B2641" w:rsidR="00605F7E" w:rsidRPr="003F7263" w:rsidRDefault="00605F7E" w:rsidP="00605F7E">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321B66" w14:textId="49C827F2"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520A9E" w14:textId="1EB15D83" w:rsidR="00605F7E" w:rsidRPr="003F7263" w:rsidRDefault="00605F7E" w:rsidP="00605F7E">
            <w:pPr>
              <w:rPr>
                <w:rFonts w:ascii="Arial" w:hAnsi="Arial" w:cs="Arial"/>
                <w:sz w:val="16"/>
                <w:szCs w:val="16"/>
              </w:rPr>
            </w:pPr>
            <w:r w:rsidRPr="003F7263">
              <w:rPr>
                <w:rFonts w:ascii="Arial" w:hAnsi="Arial"/>
                <w:sz w:val="16"/>
                <w:szCs w:val="16"/>
              </w:rPr>
              <w:t>UEs supporting 5G Core and RRC_INACTIVE</w:t>
            </w:r>
          </w:p>
        </w:tc>
      </w:tr>
      <w:tr w:rsidR="00605F7E" w:rsidRPr="003F7263" w14:paraId="15BBE0F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A19390" w14:textId="379E729F" w:rsidR="00605F7E" w:rsidRPr="003F7263" w:rsidRDefault="00605F7E" w:rsidP="00605F7E">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A6B1DC" w14:textId="0DF0901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 xml:space="preserve">AND </w:t>
            </w:r>
            <w:r w:rsidR="00731B9E" w:rsidRPr="00731B9E">
              <w:rPr>
                <w:rFonts w:ascii="Arial" w:hAnsi="Arial" w:cs="Arial"/>
                <w:sz w:val="16"/>
                <w:szCs w:val="16"/>
                <w:lang w:eastAsia="zh-CN"/>
              </w:rPr>
              <w:t>A.4.4-2/10</w:t>
            </w:r>
            <w:r>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0227C1" w14:textId="60D36517" w:rsidR="00605F7E" w:rsidRPr="003F7263" w:rsidRDefault="00605F7E" w:rsidP="00605F7E">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 xml:space="preserve">_INACTIVE and </w:t>
            </w:r>
            <w:r w:rsidR="00731B9E" w:rsidRPr="00731B9E">
              <w:rPr>
                <w:rFonts w:ascii="Arial" w:hAnsi="Arial" w:cs="Arial"/>
                <w:sz w:val="16"/>
                <w:szCs w:val="16"/>
              </w:rPr>
              <w:t>UE’s usage setting as data centric</w:t>
            </w:r>
          </w:p>
        </w:tc>
      </w:tr>
      <w:tr w:rsidR="00605F7E" w:rsidRPr="003F7263" w14:paraId="0E7886C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A6700F" w14:textId="5931DD30" w:rsidR="00605F7E" w:rsidRPr="003F7263" w:rsidRDefault="00605F7E" w:rsidP="00605F7E">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F25CE3B" w14:textId="30ECBD20"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65A506" w14:textId="0520378A" w:rsidR="00605F7E" w:rsidRPr="003F7263" w:rsidRDefault="00605F7E" w:rsidP="00605F7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05F7E" w:rsidRPr="003F7263" w14:paraId="04F6117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F149C1" w14:textId="55FA2BCE" w:rsidR="00605F7E" w:rsidRPr="003F7263" w:rsidRDefault="00605F7E" w:rsidP="00605F7E">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A74628" w14:textId="43BE70C4"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3B4C97" w14:textId="040FC011" w:rsidR="00605F7E" w:rsidRPr="003F7263" w:rsidRDefault="00605F7E" w:rsidP="00605F7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05F7E" w:rsidRPr="003F7263" w14:paraId="34E242B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B6EE7B" w14:textId="7D998E40" w:rsidR="00605F7E" w:rsidRPr="003F7263" w:rsidRDefault="00605F7E" w:rsidP="00605F7E">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E7D286" w14:textId="6B47FBAE" w:rsidR="00605F7E" w:rsidRPr="003F7263" w:rsidRDefault="00605F7E" w:rsidP="00605F7E">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A8469F9" w14:textId="651FA5DD" w:rsidR="00605F7E" w:rsidRPr="003F7263" w:rsidRDefault="00605F7E" w:rsidP="00605F7E">
            <w:pPr>
              <w:rPr>
                <w:rFonts w:ascii="Arial" w:hAnsi="Arial" w:cs="Arial"/>
                <w:sz w:val="16"/>
                <w:szCs w:val="16"/>
              </w:rPr>
            </w:pPr>
          </w:p>
        </w:tc>
      </w:tr>
      <w:tr w:rsidR="00605F7E" w:rsidRPr="003F7263" w14:paraId="1ACBFF4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B1945A" w14:textId="6F07B430" w:rsidR="00605F7E" w:rsidRPr="003F7263" w:rsidRDefault="00605F7E" w:rsidP="00605F7E">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9531FC" w14:textId="11905A3F" w:rsidR="00605F7E" w:rsidRPr="003F7263" w:rsidRDefault="00605F7E" w:rsidP="00605F7E">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AB82F7" w14:textId="0A2AF6FD" w:rsidR="00605F7E" w:rsidRPr="003F7263" w:rsidRDefault="00605F7E" w:rsidP="00605F7E">
            <w:pPr>
              <w:pStyle w:val="TAL"/>
              <w:rPr>
                <w:color w:val="000000"/>
                <w:sz w:val="16"/>
                <w:szCs w:val="16"/>
              </w:rPr>
            </w:pPr>
            <w:r w:rsidRPr="003F7263">
              <w:rPr>
                <w:sz w:val="16"/>
                <w:szCs w:val="16"/>
              </w:rPr>
              <w:t>UEs 5GS and PDSCH reception based on multiple semi-persistent scheduling</w:t>
            </w:r>
          </w:p>
        </w:tc>
      </w:tr>
      <w:tr w:rsidR="00605F7E" w:rsidRPr="003F7263" w14:paraId="73973F3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15A2B0" w14:textId="137FB9BA" w:rsidR="00605F7E" w:rsidRPr="003F7263" w:rsidRDefault="00605F7E" w:rsidP="00605F7E">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0EEEB0" w14:textId="335C4BDA" w:rsidR="00605F7E" w:rsidRPr="003F7263" w:rsidRDefault="00605F7E" w:rsidP="00605F7E">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E7AAFC" w14:textId="76D6B7E5" w:rsidR="00605F7E" w:rsidRPr="003F7263" w:rsidRDefault="00605F7E" w:rsidP="00605F7E">
            <w:pPr>
              <w:pStyle w:val="TAL"/>
              <w:rPr>
                <w:color w:val="000000"/>
                <w:sz w:val="16"/>
                <w:szCs w:val="16"/>
              </w:rPr>
            </w:pPr>
            <w:r w:rsidRPr="003F7263">
              <w:rPr>
                <w:sz w:val="16"/>
                <w:szCs w:val="16"/>
              </w:rPr>
              <w:t>UEs supporting 5GS and LCH-based UL grant prioritization</w:t>
            </w:r>
          </w:p>
        </w:tc>
      </w:tr>
      <w:tr w:rsidR="00605F7E" w:rsidRPr="003F7263" w14:paraId="407BE56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90D24E" w14:textId="4728841A" w:rsidR="00605F7E" w:rsidRPr="003F7263" w:rsidRDefault="00605F7E" w:rsidP="00605F7E">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E0BCB9" w14:textId="5D3F8E81" w:rsidR="00605F7E" w:rsidRPr="003F7263" w:rsidRDefault="00605F7E" w:rsidP="00605F7E">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B4DC81" w14:textId="2A777FB4"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05F7E" w:rsidRPr="003F7263" w14:paraId="53FFC04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D467B5" w14:textId="04FB2131" w:rsidR="00605F7E" w:rsidRPr="003F7263" w:rsidRDefault="00605F7E" w:rsidP="00605F7E">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9B541C" w14:textId="4BC930D7" w:rsidR="00605F7E" w:rsidRPr="003F7263" w:rsidRDefault="00605F7E" w:rsidP="00605F7E">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F68957" w14:textId="21DDC1AB"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05F7E" w:rsidRPr="003F7263" w14:paraId="5044E4B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9C1EBF" w14:textId="1395CD56" w:rsidR="00605F7E" w:rsidRPr="003F7263" w:rsidRDefault="00605F7E" w:rsidP="00605F7E">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542FBA" w14:textId="1BB7E321" w:rsidR="00605F7E" w:rsidRPr="003F7263" w:rsidRDefault="00605F7E" w:rsidP="00605F7E">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B797BC" w14:textId="61562C4D"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05F7E" w:rsidRPr="003F7263" w14:paraId="156ABA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5DDC94" w14:textId="5B96FCB5" w:rsidR="00605F7E" w:rsidRPr="003F7263" w:rsidRDefault="00605F7E" w:rsidP="00605F7E">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E3E5BE" w14:textId="7F3DF63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8F18AE7" w14:textId="5E64F6AA"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31" w:name="OLE_LINK19"/>
            <w:bookmarkStart w:id="13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31"/>
            <w:bookmarkEnd w:id="132"/>
          </w:p>
        </w:tc>
      </w:tr>
      <w:tr w:rsidR="00605F7E" w:rsidRPr="003F7263" w14:paraId="348BE5C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8D201E" w14:textId="622ECE9C" w:rsidR="00605F7E" w:rsidRPr="003F7263" w:rsidRDefault="00605F7E" w:rsidP="00605F7E">
            <w:pPr>
              <w:rPr>
                <w:rFonts w:ascii="Arial" w:hAnsi="Arial" w:cs="Arial"/>
                <w:sz w:val="16"/>
                <w:szCs w:val="16"/>
              </w:rPr>
            </w:pPr>
            <w:r w:rsidRPr="003F7263">
              <w:rPr>
                <w:rFonts w:ascii="Arial" w:hAnsi="Arial" w:cs="Arial"/>
                <w:sz w:val="16"/>
                <w:szCs w:val="16"/>
                <w:lang w:eastAsia="zh-CN"/>
              </w:rPr>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15E9FA" w14:textId="7C52D5A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BDF5D0" w14:textId="203B07A1"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w:t>
            </w:r>
            <w:r w:rsidRPr="00CB7735">
              <w:rPr>
                <w:rFonts w:ascii="Arial" w:hAnsi="Arial" w:cs="Arial"/>
                <w:sz w:val="16"/>
                <w:szCs w:val="16"/>
                <w:lang w:eastAsia="zh-CN"/>
              </w:rPr>
              <w:lastRenderedPageBreak/>
              <w:t>PUCCH group in CA with a same numerology</w:t>
            </w:r>
          </w:p>
        </w:tc>
      </w:tr>
      <w:tr w:rsidR="00605F7E" w:rsidRPr="003F7263" w14:paraId="4250C40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FC0758" w14:textId="0F88715C" w:rsidR="00605F7E" w:rsidRPr="003F7263" w:rsidRDefault="00605F7E" w:rsidP="00605F7E">
            <w:pPr>
              <w:rPr>
                <w:rFonts w:ascii="Arial" w:hAnsi="Arial" w:cs="Arial"/>
                <w:sz w:val="16"/>
                <w:szCs w:val="16"/>
              </w:rPr>
            </w:pPr>
            <w:r w:rsidRPr="003F7263">
              <w:rPr>
                <w:rFonts w:ascii="Arial" w:hAnsi="Arial" w:cs="Arial"/>
                <w:sz w:val="16"/>
                <w:szCs w:val="16"/>
                <w:lang w:eastAsia="zh-CN"/>
              </w:rPr>
              <w:lastRenderedPageBreak/>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B2B04E" w14:textId="5FFCB33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2228B8F" w14:textId="6248C35F"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05F7E" w:rsidRPr="003F7263" w14:paraId="0E135C3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1F9EDD" w14:textId="020951B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1E4ACC" w14:textId="610B7FC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2824AA" w14:textId="3DBC0A58" w:rsidR="00605F7E" w:rsidRPr="003F7263" w:rsidRDefault="00605F7E" w:rsidP="00605F7E">
            <w:pPr>
              <w:rPr>
                <w:rFonts w:ascii="Arial" w:hAnsi="Arial" w:cs="Arial"/>
                <w:sz w:val="16"/>
                <w:szCs w:val="16"/>
              </w:rPr>
            </w:pPr>
          </w:p>
        </w:tc>
      </w:tr>
      <w:tr w:rsidR="00605F7E" w:rsidRPr="003F7263" w14:paraId="4C7DB8B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0F5E32" w14:textId="15F23F6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9D6547" w14:textId="3125169F" w:rsidR="00605F7E" w:rsidRPr="003F7263" w:rsidRDefault="00605F7E" w:rsidP="00605F7E">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4328B7" w14:textId="227B4A86"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UL PDCP Packet Delay per DRB</w:t>
            </w:r>
          </w:p>
        </w:tc>
      </w:tr>
      <w:tr w:rsidR="00605F7E" w:rsidRPr="003F7263" w14:paraId="30D4EE7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83E2BF" w14:textId="13264306" w:rsidR="00605F7E" w:rsidRPr="003F7263" w:rsidRDefault="00605F7E" w:rsidP="00605F7E">
            <w:pPr>
              <w:rPr>
                <w:rFonts w:ascii="Arial" w:hAnsi="Arial" w:cs="Arial"/>
                <w:sz w:val="16"/>
                <w:szCs w:val="16"/>
                <w:lang w:eastAsia="en-US"/>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F9EA9B4" w14:textId="018A69A8" w:rsidR="00605F7E" w:rsidRPr="003F7263" w:rsidRDefault="00605F7E" w:rsidP="00605F7E">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E14304" w14:textId="7F4782D5" w:rsidR="00605F7E" w:rsidRPr="003F7263" w:rsidRDefault="00605F7E" w:rsidP="00605F7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05F7E" w:rsidRPr="003F7263" w14:paraId="470C450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D10F32" w14:textId="12ACC40F" w:rsidR="00605F7E" w:rsidRPr="003F7263" w:rsidRDefault="00605F7E" w:rsidP="00605F7E">
            <w:pPr>
              <w:rPr>
                <w:rFonts w:ascii="Arial" w:hAnsi="Arial" w:cs="Arial"/>
                <w:sz w:val="16"/>
                <w:szCs w:val="16"/>
                <w:lang w:eastAsia="en-US"/>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40A7C9" w14:textId="7BAF8CF4" w:rsidR="00605F7E" w:rsidRPr="003F7263" w:rsidRDefault="00605F7E" w:rsidP="00605F7E">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71B3D2" w14:textId="62A19B19"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05F7E" w:rsidRPr="003F7263" w14:paraId="3CC5743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0B0ED0" w14:textId="3A66913F" w:rsidR="00605F7E" w:rsidRPr="003F7263" w:rsidRDefault="00605F7E" w:rsidP="00605F7E">
            <w:pPr>
              <w:rPr>
                <w:rFonts w:ascii="Arial" w:hAnsi="Arial" w:cs="Arial"/>
                <w:sz w:val="16"/>
                <w:szCs w:val="16"/>
                <w:lang w:eastAsia="en-US"/>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440A9E" w14:textId="641B8EF3" w:rsidR="00605F7E" w:rsidRPr="003F7263" w:rsidRDefault="00605F7E" w:rsidP="00605F7E">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582D0F" w14:textId="33A10410"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05F7E" w:rsidRPr="003F7263" w14:paraId="0B7E04A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BDF59C" w14:textId="4DA1DD61" w:rsidR="00605F7E" w:rsidRPr="003F7263" w:rsidRDefault="00605F7E" w:rsidP="00605F7E">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844F72" w14:textId="71E5ADD4" w:rsidR="00605F7E" w:rsidRPr="003F7263" w:rsidRDefault="00605F7E" w:rsidP="00605F7E">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E87FDC" w14:textId="15CB32E4" w:rsidR="00605F7E" w:rsidRPr="003F7263" w:rsidRDefault="00605F7E" w:rsidP="00605F7E">
            <w:pPr>
              <w:pStyle w:val="TAL"/>
            </w:pPr>
            <w:r w:rsidRPr="003F7263">
              <w:t xml:space="preserve">UEs supporting 5G Core and equipped with a GNSS or A-GNSS receiver to provide detailed location information. </w:t>
            </w:r>
          </w:p>
        </w:tc>
      </w:tr>
      <w:tr w:rsidR="00605F7E" w:rsidRPr="003F7263" w14:paraId="6E8B457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7161A9" w14:textId="724CA1B8" w:rsidR="00605F7E" w:rsidRPr="003F7263" w:rsidRDefault="00605F7E" w:rsidP="00605F7E">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BC7433" w14:textId="03CC437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C2A045" w14:textId="2F6C0A0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05F7E" w:rsidRPr="003F7263" w14:paraId="41FF968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7B0F5F" w14:textId="36654E1A" w:rsidR="00605F7E" w:rsidRPr="003F7263" w:rsidRDefault="00605F7E" w:rsidP="00605F7E">
            <w:pPr>
              <w:rPr>
                <w:rFonts w:ascii="Arial" w:hAnsi="Arial" w:cs="Arial"/>
                <w:sz w:val="16"/>
                <w:szCs w:val="16"/>
              </w:rPr>
            </w:pPr>
            <w:bookmarkStart w:id="133"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098D7A" w14:textId="04D9376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852C41" w14:textId="1C2F2756" w:rsidR="00605F7E" w:rsidRPr="003F7263" w:rsidRDefault="00605F7E" w:rsidP="00605F7E">
            <w:pPr>
              <w:rPr>
                <w:rFonts w:ascii="Arial" w:hAnsi="Arial" w:cs="Arial"/>
                <w:sz w:val="16"/>
                <w:szCs w:val="16"/>
              </w:rPr>
            </w:pPr>
            <w:r w:rsidRPr="003F7263">
              <w:rPr>
                <w:rFonts w:ascii="Arial" w:hAnsi="Arial" w:cs="Arial"/>
                <w:sz w:val="16"/>
                <w:szCs w:val="16"/>
              </w:rPr>
              <w:t>UE supporting 5G core and NR sidelink</w:t>
            </w:r>
          </w:p>
        </w:tc>
      </w:tr>
      <w:tr w:rsidR="00605F7E" w:rsidRPr="003F7263" w14:paraId="2253FF4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6819DD" w14:textId="6E62265F" w:rsidR="00605F7E" w:rsidRPr="003F7263" w:rsidRDefault="00605F7E" w:rsidP="00605F7E">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B53A02" w14:textId="7BC3271F"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D7F28FB" w14:textId="08C0BDBC"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message Segmentation in the UL</w:t>
            </w:r>
          </w:p>
        </w:tc>
      </w:tr>
      <w:tr w:rsidR="00605F7E" w:rsidRPr="003F7263" w14:paraId="6EF3506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7372E4" w14:textId="7B0547A1" w:rsidR="00605F7E" w:rsidRPr="003F7263" w:rsidRDefault="00605F7E" w:rsidP="00605F7E">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0B58A5" w14:textId="1499E4CD"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545950" w14:textId="6EEB42F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inter-frequency DAPS handover</w:t>
            </w:r>
          </w:p>
        </w:tc>
      </w:tr>
      <w:tr w:rsidR="00605F7E" w:rsidRPr="003F7263" w14:paraId="7CE1AC2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5AB56B7" w14:textId="527419C6" w:rsidR="00605F7E" w:rsidRPr="003F7263" w:rsidRDefault="00605F7E" w:rsidP="00605F7E">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92A83B9" w14:textId="4B0DB57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0C107F" w14:textId="67F69B32" w:rsidR="00605F7E" w:rsidRPr="003F7263" w:rsidRDefault="00605F7E" w:rsidP="00605F7E">
            <w:pPr>
              <w:rPr>
                <w:rFonts w:ascii="Arial" w:hAnsi="Arial" w:cs="Arial"/>
                <w:sz w:val="16"/>
                <w:szCs w:val="16"/>
              </w:rPr>
            </w:pPr>
            <w:r w:rsidRPr="003F7263">
              <w:rPr>
                <w:rFonts w:ascii="Arial" w:hAnsi="Arial"/>
                <w:sz w:val="16"/>
                <w:szCs w:val="16"/>
              </w:rPr>
              <w:t>UEs supporting 5G Core and SNPN</w:t>
            </w:r>
          </w:p>
        </w:tc>
      </w:tr>
      <w:tr w:rsidR="00605F7E" w:rsidRPr="003F7263" w14:paraId="785EFFA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189C3E" w14:textId="7AACC39F" w:rsidR="00605F7E" w:rsidRPr="003F7263" w:rsidRDefault="00605F7E" w:rsidP="00605F7E">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B2EE87D" w14:textId="50D9B1A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199E7D1" w14:textId="4A806BE4" w:rsidR="00605F7E" w:rsidRPr="003F7263" w:rsidRDefault="00605F7E" w:rsidP="00605F7E">
            <w:pPr>
              <w:rPr>
                <w:rFonts w:ascii="Arial" w:hAnsi="Arial" w:cs="Arial"/>
                <w:sz w:val="16"/>
                <w:szCs w:val="16"/>
              </w:rPr>
            </w:pPr>
            <w:r w:rsidRPr="003F7263">
              <w:rPr>
                <w:rFonts w:ascii="Arial" w:hAnsi="Arial"/>
                <w:sz w:val="16"/>
                <w:szCs w:val="16"/>
              </w:rPr>
              <w:t>UEs supporting 5G Core and CAG</w:t>
            </w:r>
          </w:p>
        </w:tc>
      </w:tr>
      <w:tr w:rsidR="00605F7E" w:rsidRPr="003F7263" w14:paraId="173D9B8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E83793" w14:textId="3BB7F414" w:rsidR="00605F7E" w:rsidRPr="003F7263" w:rsidRDefault="00605F7E" w:rsidP="00605F7E">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A8D56C" w14:textId="1B1B6C7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1073F7" w14:textId="061D2332"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605F7E" w:rsidRPr="003F7263" w14:paraId="7DA41DD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F407ED" w14:textId="26DBE259" w:rsidR="00605F7E" w:rsidRPr="003F7263" w:rsidRDefault="00605F7E" w:rsidP="00605F7E">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4E0F7B2" w14:textId="5C87381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8B5761" w14:textId="4A808AD3" w:rsidR="00605F7E" w:rsidRPr="003F7263" w:rsidRDefault="00605F7E" w:rsidP="00605F7E">
            <w:pPr>
              <w:rPr>
                <w:rFonts w:ascii="Arial" w:hAnsi="Arial" w:cs="Arial"/>
                <w:sz w:val="16"/>
                <w:szCs w:val="16"/>
              </w:rPr>
            </w:pPr>
            <w:r w:rsidRPr="003F7263">
              <w:rPr>
                <w:rFonts w:ascii="Arial" w:hAnsi="Arial" w:cs="Arial"/>
                <w:sz w:val="16"/>
                <w:szCs w:val="16"/>
              </w:rPr>
              <w:t>UEs supporting PUSCH repetition type B</w:t>
            </w:r>
          </w:p>
        </w:tc>
      </w:tr>
      <w:tr w:rsidR="00605F7E" w:rsidRPr="003F7263" w14:paraId="774965C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4F16B2" w14:textId="405A95C5" w:rsidR="00605F7E" w:rsidRPr="003F7263" w:rsidRDefault="00605F7E" w:rsidP="00605F7E">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267A77" w14:textId="4C3EAD9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34EBDD" w14:textId="57B4D0B1" w:rsidR="00605F7E" w:rsidRPr="003F7263" w:rsidRDefault="00605F7E" w:rsidP="00605F7E">
            <w:pPr>
              <w:rPr>
                <w:rFonts w:ascii="Arial" w:hAnsi="Arial" w:cs="Arial"/>
                <w:sz w:val="16"/>
                <w:szCs w:val="16"/>
              </w:rPr>
            </w:pPr>
            <w:r w:rsidRPr="003F7263">
              <w:rPr>
                <w:rFonts w:ascii="Arial" w:hAnsi="Arial" w:cs="Arial"/>
                <w:sz w:val="16"/>
                <w:szCs w:val="16"/>
              </w:rPr>
              <w:t>UEs supporting 2-Step RACH</w:t>
            </w:r>
          </w:p>
        </w:tc>
      </w:tr>
      <w:bookmarkEnd w:id="133"/>
      <w:tr w:rsidR="00605F7E" w:rsidRPr="003F7263" w14:paraId="5217B07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4BC791" w14:textId="38B63218" w:rsidR="00605F7E" w:rsidRPr="003F7263" w:rsidRDefault="00605F7E" w:rsidP="00605F7E">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133C631" w14:textId="40AC9A63" w:rsidR="00605F7E" w:rsidRPr="003F7263" w:rsidRDefault="00605F7E" w:rsidP="00605F7E">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470856" w14:textId="38AB8F5F" w:rsidR="00605F7E" w:rsidRPr="003F7263" w:rsidRDefault="00605F7E" w:rsidP="00605F7E">
            <w:pPr>
              <w:pStyle w:val="TAL"/>
              <w:rPr>
                <w:rFonts w:cs="Arial"/>
                <w:sz w:val="16"/>
                <w:szCs w:val="16"/>
              </w:rPr>
            </w:pPr>
            <w:r w:rsidRPr="003F7263">
              <w:rPr>
                <w:sz w:val="16"/>
                <w:szCs w:val="16"/>
              </w:rPr>
              <w:t>UEs supporting 5G Core and delivery of rachReport upon request from the network.</w:t>
            </w:r>
          </w:p>
        </w:tc>
      </w:tr>
      <w:tr w:rsidR="00605F7E" w:rsidRPr="003F7263" w14:paraId="042C78E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398D56" w14:textId="28A80D53" w:rsidR="00605F7E" w:rsidRPr="003F7263" w:rsidRDefault="00605F7E" w:rsidP="00605F7E">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EEFC5C1" w14:textId="5213EC83" w:rsidR="00605F7E" w:rsidRPr="003F7263" w:rsidRDefault="00605F7E" w:rsidP="00605F7E">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F8248B7" w14:textId="09DE7F5D" w:rsidR="00605F7E" w:rsidRPr="003F7263" w:rsidRDefault="00605F7E" w:rsidP="00605F7E">
            <w:pPr>
              <w:pStyle w:val="TAL"/>
              <w:rPr>
                <w:rFonts w:cs="Arial"/>
                <w:sz w:val="16"/>
                <w:szCs w:val="16"/>
              </w:rPr>
            </w:pPr>
            <w:r w:rsidRPr="003F7263">
              <w:rPr>
                <w:sz w:val="16"/>
                <w:szCs w:val="16"/>
              </w:rPr>
              <w:t>UEs supporting 5G core and Bluetooth measurements in RRC_IDLE and RRC_INACTIVE state</w:t>
            </w:r>
          </w:p>
        </w:tc>
      </w:tr>
      <w:tr w:rsidR="00605F7E" w:rsidRPr="003F7263" w14:paraId="0FB2954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2641FB" w14:textId="04BE551C" w:rsidR="00605F7E" w:rsidRPr="003F7263" w:rsidRDefault="00605F7E" w:rsidP="00605F7E">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BE2B8E" w14:textId="14D3BDBC" w:rsidR="00605F7E" w:rsidRPr="003F7263" w:rsidRDefault="00605F7E" w:rsidP="00605F7E">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99933F" w14:textId="2F562863" w:rsidR="00605F7E" w:rsidRPr="003F7263" w:rsidRDefault="00605F7E" w:rsidP="00605F7E">
            <w:pPr>
              <w:pStyle w:val="TAL"/>
              <w:rPr>
                <w:rFonts w:cs="Arial"/>
                <w:sz w:val="16"/>
                <w:szCs w:val="16"/>
              </w:rPr>
            </w:pPr>
            <w:r w:rsidRPr="003F7263">
              <w:rPr>
                <w:sz w:val="16"/>
                <w:szCs w:val="16"/>
              </w:rPr>
              <w:t>UEs supporting 5G core and WLAN measurements in RRC_IDLE and RRC_INACTIVE state</w:t>
            </w:r>
          </w:p>
        </w:tc>
      </w:tr>
      <w:tr w:rsidR="00605F7E" w:rsidRPr="003F7263" w14:paraId="221A86F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17E8FA" w14:textId="3AE2DA39" w:rsidR="00605F7E" w:rsidRPr="003F7263" w:rsidRDefault="00605F7E" w:rsidP="00605F7E">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51A8D9" w14:textId="2BDA84B7" w:rsidR="00605F7E" w:rsidRPr="003F7263" w:rsidRDefault="00605F7E" w:rsidP="00605F7E">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7C74122" w14:textId="4A640A2F" w:rsidR="00605F7E" w:rsidRPr="003F7263" w:rsidRDefault="00605F7E" w:rsidP="00605F7E">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05F7E" w:rsidRPr="003F7263" w14:paraId="6DFAC43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CD0B9FE" w14:textId="2E97AAD2" w:rsidR="00605F7E" w:rsidRPr="003F7263" w:rsidRDefault="00605F7E" w:rsidP="00605F7E">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7C3091" w14:textId="0B80FC2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602F12" w14:textId="6E56310B" w:rsidR="00605F7E" w:rsidRPr="003F7263" w:rsidRDefault="00605F7E" w:rsidP="00605F7E">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05F7E" w:rsidRPr="003F7263" w14:paraId="41A1C7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9B89BA" w14:textId="7BA45AC5" w:rsidR="00605F7E" w:rsidRPr="003F7263" w:rsidRDefault="00605F7E" w:rsidP="00605F7E">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FF89B9" w14:textId="6B3B276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53604A" w14:textId="5764AE8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05F7E" w:rsidRPr="003F7263" w14:paraId="7267923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46B0E0" w14:textId="630C78CE" w:rsidR="00605F7E" w:rsidRPr="003F7263" w:rsidRDefault="00605F7E" w:rsidP="00605F7E">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FC42B7" w14:textId="27E9BC3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9828F2"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05F7E" w:rsidRPr="003F7263" w14:paraId="3202847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185C8DE" w14:textId="3A5C2816" w:rsidR="00605F7E" w:rsidRPr="003F7263" w:rsidRDefault="00605F7E" w:rsidP="00605F7E">
            <w:pPr>
              <w:pStyle w:val="TAL"/>
              <w:rPr>
                <w:sz w:val="16"/>
                <w:szCs w:val="18"/>
              </w:rPr>
            </w:pPr>
            <w:r w:rsidRPr="003F7263">
              <w:rPr>
                <w:sz w:val="16"/>
                <w:szCs w:val="18"/>
                <w:lang w:eastAsia="zh-CN"/>
              </w:rPr>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77E85B" w14:textId="51D1DFE4" w:rsidR="00605F7E" w:rsidRPr="003F7263" w:rsidRDefault="00605F7E" w:rsidP="00605F7E">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19C0B3" w14:textId="7B8718AC" w:rsidR="00605F7E" w:rsidRPr="003F7263" w:rsidRDefault="00605F7E" w:rsidP="00605F7E">
            <w:pPr>
              <w:pStyle w:val="TAL"/>
              <w:rPr>
                <w:sz w:val="16"/>
                <w:szCs w:val="18"/>
              </w:rPr>
            </w:pPr>
            <w:r w:rsidRPr="003F7263">
              <w:rPr>
                <w:sz w:val="16"/>
                <w:szCs w:val="18"/>
              </w:rPr>
              <w:t>UEs supporting 5G Core and E-UTRA and standalone GNSS receiver to provide detailed location information</w:t>
            </w:r>
          </w:p>
        </w:tc>
      </w:tr>
      <w:tr w:rsidR="00605F7E" w:rsidRPr="003F7263" w14:paraId="571E26A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851E80" w14:textId="091378D7" w:rsidR="00605F7E" w:rsidRPr="003F7263" w:rsidRDefault="00605F7E" w:rsidP="00605F7E">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EFD504" w14:textId="5B87B664" w:rsidR="00605F7E" w:rsidRPr="003F7263" w:rsidRDefault="00605F7E" w:rsidP="00605F7E">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CBBCFE" w14:textId="006CF7D8" w:rsidR="00605F7E" w:rsidRPr="003F7263" w:rsidRDefault="00605F7E" w:rsidP="00605F7E">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605F7E" w:rsidRPr="003F7263" w14:paraId="62F8762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3A4F73" w14:textId="619C0D44" w:rsidR="00605F7E" w:rsidRPr="003F7263" w:rsidRDefault="00605F7E" w:rsidP="00605F7E">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06D402" w14:textId="60118F47" w:rsidR="00605F7E" w:rsidRPr="003F7263" w:rsidRDefault="00605F7E" w:rsidP="00605F7E">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900137E" w14:textId="6DF850AD" w:rsidR="00605F7E" w:rsidRPr="003F7263" w:rsidRDefault="00605F7E" w:rsidP="00605F7E">
            <w:pPr>
              <w:pStyle w:val="TAL"/>
              <w:rPr>
                <w:sz w:val="16"/>
                <w:szCs w:val="18"/>
              </w:rPr>
            </w:pPr>
            <w:r w:rsidRPr="003F7263">
              <w:rPr>
                <w:rFonts w:cs="Arial"/>
                <w:sz w:val="16"/>
                <w:szCs w:val="16"/>
              </w:rPr>
              <w:t>UEs supporting 5G Core and release preference assistance information</w:t>
            </w:r>
          </w:p>
        </w:tc>
      </w:tr>
      <w:tr w:rsidR="00605F7E" w:rsidRPr="003F7263" w14:paraId="48AD6CE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6DFF84" w14:textId="457EBACB" w:rsidR="00605F7E" w:rsidRPr="003F7263" w:rsidRDefault="00605F7E" w:rsidP="00605F7E">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5F04924" w14:textId="30A6D54D" w:rsidR="00605F7E" w:rsidRPr="003F7263" w:rsidRDefault="00605F7E" w:rsidP="00605F7E">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E32A9EC" w14:textId="4B55EDE3" w:rsidR="00605F7E" w:rsidRPr="003F7263" w:rsidRDefault="00605F7E" w:rsidP="00605F7E">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05F7E" w:rsidRPr="003F7263" w14:paraId="194A3C5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5A28C5" w14:textId="6483FA7C" w:rsidR="00605F7E" w:rsidRPr="003F7263" w:rsidRDefault="00605F7E" w:rsidP="00605F7E">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DAC338" w14:textId="67FDB028" w:rsidR="00605F7E" w:rsidRPr="003F7263" w:rsidRDefault="00605F7E" w:rsidP="00605F7E">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A7FF0EA" w14:textId="01E88ABC" w:rsidR="00605F7E" w:rsidRPr="003F7263" w:rsidRDefault="00605F7E" w:rsidP="00605F7E">
            <w:pPr>
              <w:pStyle w:val="TAL"/>
              <w:rPr>
                <w:rFonts w:cs="Arial"/>
                <w:sz w:val="16"/>
                <w:szCs w:val="16"/>
              </w:rPr>
            </w:pPr>
            <w:r w:rsidRPr="001D7D57">
              <w:rPr>
                <w:rFonts w:cs="Arial"/>
                <w:sz w:val="16"/>
                <w:szCs w:val="16"/>
              </w:rPr>
              <w:t>C</w:t>
            </w:r>
          </w:p>
        </w:tc>
      </w:tr>
      <w:tr w:rsidR="00605F7E" w:rsidRPr="003F7263" w14:paraId="14CA6D3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8333FE" w14:textId="7562ADE1" w:rsidR="00605F7E" w:rsidRPr="003F7263" w:rsidRDefault="00605F7E" w:rsidP="00605F7E">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06E716A"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01B6B1" w14:textId="77777777" w:rsidR="00605F7E" w:rsidRPr="003F7263" w:rsidRDefault="00605F7E" w:rsidP="00605F7E">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05F7E" w:rsidRPr="003F7263" w14:paraId="3F9B8AA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3059DC" w14:textId="596F77A7" w:rsidR="00605F7E" w:rsidRPr="003F7263" w:rsidRDefault="00605F7E" w:rsidP="00605F7E">
            <w:pPr>
              <w:rPr>
                <w:rFonts w:ascii="Arial" w:hAnsi="Arial" w:cs="Arial"/>
                <w:sz w:val="16"/>
                <w:szCs w:val="16"/>
              </w:rPr>
            </w:pPr>
            <w:r w:rsidRPr="003F7263">
              <w:rPr>
                <w:rFonts w:ascii="Arial" w:hAnsi="Arial" w:cs="Arial"/>
                <w:sz w:val="16"/>
                <w:szCs w:val="16"/>
              </w:rPr>
              <w:lastRenderedPageBreak/>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F43A18"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0657739"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605F7E" w:rsidRPr="003F7263" w14:paraId="49C82C0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22939D" w14:textId="6F3D7C11" w:rsidR="00605F7E" w:rsidRPr="003F7263" w:rsidRDefault="00605F7E" w:rsidP="00605F7E">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285C64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1550C4"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05F7E" w:rsidRPr="003F7263" w14:paraId="56D3AE6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259428" w14:textId="1C163134" w:rsidR="00605F7E" w:rsidRPr="003F7263" w:rsidRDefault="00605F7E" w:rsidP="00605F7E">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B1B7F1" w14:textId="2248F51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EEA8A98" w14:textId="7F24356A" w:rsidR="00605F7E" w:rsidRPr="003F7263" w:rsidRDefault="00605F7E" w:rsidP="00605F7E">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605F7E" w:rsidRPr="003F7263" w14:paraId="3F23C29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8374A1" w14:textId="2B2221EA" w:rsidR="00605F7E" w:rsidRPr="003F7263" w:rsidRDefault="00605F7E" w:rsidP="00605F7E">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1E1D22" w14:textId="5CA7B7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505041" w14:textId="4432E744" w:rsidR="00605F7E" w:rsidRPr="003F7263" w:rsidRDefault="00605F7E" w:rsidP="00605F7E">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605F7E" w:rsidRPr="003F7263" w14:paraId="78C0C67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C950E1" w14:textId="6FDF032D" w:rsidR="00605F7E" w:rsidRPr="003F7263" w:rsidRDefault="00605F7E" w:rsidP="00605F7E">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30A566" w14:textId="13034D8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4615D9" w14:textId="16EF3E1D" w:rsidR="00605F7E" w:rsidRPr="003F7263" w:rsidRDefault="00605F7E" w:rsidP="00605F7E">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605F7E" w:rsidRPr="003F7263" w14:paraId="2F7C050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083857" w14:textId="0C559102" w:rsidR="00605F7E" w:rsidRPr="003F7263" w:rsidRDefault="00605F7E" w:rsidP="00605F7E">
            <w:pPr>
              <w:pStyle w:val="TAL"/>
              <w:rPr>
                <w:rFonts w:cs="Arial"/>
              </w:rPr>
            </w:pPr>
            <w:bookmarkStart w:id="134"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660F2A" w14:textId="4CE69713" w:rsidR="00605F7E" w:rsidRPr="003F7263" w:rsidRDefault="00605F7E" w:rsidP="00605F7E">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6608285" w14:textId="052399BC" w:rsidR="00605F7E" w:rsidRPr="00B46C9E" w:rsidRDefault="00605F7E" w:rsidP="00605F7E">
            <w:pPr>
              <w:pStyle w:val="TAL"/>
              <w:rPr>
                <w:sz w:val="16"/>
                <w:szCs w:val="16"/>
              </w:rPr>
            </w:pPr>
            <w:r w:rsidRPr="003F7263">
              <w:rPr>
                <w:sz w:val="16"/>
                <w:szCs w:val="16"/>
              </w:rPr>
              <w:t>UEs supporting EN-DC and conditional PSCell change</w:t>
            </w:r>
          </w:p>
        </w:tc>
      </w:tr>
      <w:bookmarkEnd w:id="134"/>
      <w:tr w:rsidR="00605F7E" w:rsidRPr="003F7263" w14:paraId="3923FBBA"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75162A" w14:textId="64694C75" w:rsidR="00605F7E" w:rsidRPr="003F7263" w:rsidRDefault="00605F7E" w:rsidP="00605F7E">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ADFEF8C" w14:textId="34B681D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w:t>
            </w:r>
            <w:r w:rsidR="005270CE" w:rsidRPr="005270CE">
              <w:rPr>
                <w:rFonts w:ascii="Arial" w:hAnsi="Arial" w:cs="Arial"/>
                <w:sz w:val="16"/>
                <w:szCs w:val="16"/>
                <w:lang w:eastAsia="zh-CN"/>
              </w:rPr>
              <w:t>14</w:t>
            </w:r>
            <w:r w:rsidRPr="005270CE">
              <w:rPr>
                <w:rFonts w:ascii="Arial" w:hAnsi="Arial" w:cs="Arial"/>
                <w:sz w:val="16"/>
                <w:szCs w:val="16"/>
                <w:lang w:eastAsia="zh-CN"/>
              </w:rPr>
              <w:t xml:space="preserve">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F5A0BC" w14:textId="2F13624C"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48735B6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7CE796" w14:textId="4CDC1B55" w:rsidR="00605F7E" w:rsidRPr="003F7263" w:rsidRDefault="00605F7E" w:rsidP="00605F7E">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CD373D" w14:textId="589EF9D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CCFF84" w14:textId="037ECA82"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0307871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870A71" w14:textId="0178C78F" w:rsidR="00605F7E" w:rsidRPr="003F7263" w:rsidRDefault="00605F7E" w:rsidP="00605F7E">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A83A1D" w14:textId="65E4129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CA32B1" w14:textId="10F275A1" w:rsidR="00605F7E" w:rsidRPr="003F7263" w:rsidRDefault="00605F7E" w:rsidP="00605F7E">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0100F9A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014996" w14:textId="48BEFA89" w:rsidR="00605F7E" w:rsidRPr="003F7263" w:rsidRDefault="00605F7E" w:rsidP="00605F7E">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70FB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C700873" w14:textId="77777777" w:rsidR="00605F7E" w:rsidRPr="003F7263" w:rsidRDefault="00605F7E" w:rsidP="00605F7E">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05F7E" w:rsidRPr="003F7263" w14:paraId="2CA0A27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4EA3D5" w14:textId="5B79AF5F" w:rsidR="00605F7E" w:rsidRPr="003F7263" w:rsidRDefault="00605F7E" w:rsidP="00605F7E">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EFE272"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CEEE81" w14:textId="77777777" w:rsidR="00605F7E" w:rsidRPr="003F7263" w:rsidRDefault="00605F7E" w:rsidP="00605F7E">
            <w:pPr>
              <w:rPr>
                <w:rFonts w:ascii="Arial" w:hAnsi="Arial"/>
                <w:sz w:val="16"/>
                <w:szCs w:val="16"/>
              </w:rPr>
            </w:pPr>
            <w:r w:rsidRPr="003F7263">
              <w:rPr>
                <w:rFonts w:ascii="Arial" w:hAnsi="Arial"/>
                <w:sz w:val="16"/>
                <w:szCs w:val="16"/>
              </w:rPr>
              <w:t>UEs supporting 5G Core and NR-DC and RRC_INACTIVE</w:t>
            </w:r>
          </w:p>
        </w:tc>
      </w:tr>
      <w:tr w:rsidR="00605F7E" w:rsidRPr="003F7263" w14:paraId="3B65F4B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8522F2" w14:textId="4DFDC67C" w:rsidR="00605F7E" w:rsidRPr="003F7263" w:rsidRDefault="00605F7E" w:rsidP="00605F7E">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39A597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367AD09" w14:textId="77777777" w:rsidR="00605F7E" w:rsidRPr="003F7263" w:rsidRDefault="00605F7E" w:rsidP="00605F7E">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05F7E" w:rsidRPr="003F7263" w14:paraId="6FD4516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1A5607" w14:textId="3AEF8BF4" w:rsidR="00605F7E" w:rsidRPr="003F7263" w:rsidRDefault="00605F7E" w:rsidP="00605F7E">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632A26"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54EB50" w14:textId="77777777" w:rsidR="00605F7E" w:rsidRPr="003F7263" w:rsidRDefault="00605F7E" w:rsidP="00605F7E">
            <w:pPr>
              <w:rPr>
                <w:rFonts w:ascii="Arial" w:hAnsi="Arial"/>
                <w:sz w:val="16"/>
                <w:szCs w:val="16"/>
              </w:rPr>
            </w:pPr>
            <w:r w:rsidRPr="003F7263">
              <w:rPr>
                <w:rFonts w:ascii="Arial" w:hAnsi="Arial"/>
                <w:sz w:val="16"/>
                <w:szCs w:val="16"/>
              </w:rPr>
              <w:t>UEs supporting NE-DC</w:t>
            </w:r>
          </w:p>
        </w:tc>
      </w:tr>
      <w:tr w:rsidR="00605F7E" w:rsidRPr="003F7263" w14:paraId="1711DE2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B1D156" w14:textId="468FB20E" w:rsidR="00605F7E" w:rsidRPr="003F7263" w:rsidRDefault="00605F7E" w:rsidP="00605F7E">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B8BC10"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139A42" w14:textId="77777777" w:rsidR="00605F7E" w:rsidRPr="003F7263" w:rsidRDefault="00605F7E" w:rsidP="00605F7E">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605F7E" w:rsidRPr="003F7263" w14:paraId="4B5F39C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7D983E" w14:textId="168A25DB" w:rsidR="00605F7E" w:rsidRPr="003F7263" w:rsidRDefault="00605F7E" w:rsidP="00605F7E">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46564B" w14:textId="412BE95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6957EF" w14:textId="37538B0E" w:rsidR="00605F7E" w:rsidRPr="003F7263" w:rsidRDefault="00605F7E" w:rsidP="00605F7E">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05F7E" w:rsidRPr="003F7263" w14:paraId="7F6C2F1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5BAA27" w14:textId="23C1D73B" w:rsidR="00605F7E" w:rsidRPr="003F7263" w:rsidRDefault="00605F7E" w:rsidP="00605F7E">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9B7235" w14:textId="7145A3EE" w:rsidR="00605F7E" w:rsidRPr="003F7263" w:rsidRDefault="00605F7E" w:rsidP="00605F7E">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794581" w14:textId="403D0159" w:rsidR="00605F7E" w:rsidRPr="003F7263" w:rsidRDefault="00605F7E" w:rsidP="00605F7E">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05F7E" w:rsidRPr="003F7263" w14:paraId="5B25D0D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7F766D" w14:textId="50349FB5" w:rsidR="00605F7E" w:rsidRPr="003F7263" w:rsidRDefault="00605F7E" w:rsidP="00605F7E">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EF0066" w14:textId="6EB19A6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EF29DC" w14:textId="2E7E2F73" w:rsidR="00605F7E" w:rsidRPr="003F7263" w:rsidRDefault="00605F7E" w:rsidP="00605F7E">
            <w:pPr>
              <w:rPr>
                <w:rFonts w:ascii="Arial" w:hAnsi="Arial"/>
                <w:sz w:val="16"/>
                <w:szCs w:val="16"/>
              </w:rPr>
            </w:pPr>
            <w:r w:rsidRPr="003F7263">
              <w:rPr>
                <w:rFonts w:ascii="Arial" w:hAnsi="Arial"/>
                <w:sz w:val="16"/>
                <w:szCs w:val="16"/>
              </w:rPr>
              <w:t>UE supporting 5G core and NR sidelink and Sidelink CSI report</w:t>
            </w:r>
          </w:p>
        </w:tc>
      </w:tr>
      <w:tr w:rsidR="00605F7E" w:rsidRPr="003F7263" w14:paraId="3E780D8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C97B95" w14:textId="30646A77" w:rsidR="00605F7E" w:rsidRPr="003F7263" w:rsidRDefault="00605F7E" w:rsidP="00605F7E">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96D4C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56E95DD" w14:textId="77777777" w:rsidR="00605F7E" w:rsidRPr="003F7263" w:rsidRDefault="00605F7E" w:rsidP="00605F7E">
            <w:pPr>
              <w:rPr>
                <w:rFonts w:ascii="Arial" w:hAnsi="Arial"/>
                <w:sz w:val="16"/>
                <w:szCs w:val="16"/>
              </w:rPr>
            </w:pPr>
            <w:r w:rsidRPr="003F7263">
              <w:rPr>
                <w:rFonts w:ascii="Arial" w:hAnsi="Arial"/>
                <w:sz w:val="16"/>
                <w:szCs w:val="16"/>
              </w:rPr>
              <w:t>UE supporting 5G core and NR sidelink mode 1 transmission and Sidelink CSI report</w:t>
            </w:r>
          </w:p>
        </w:tc>
      </w:tr>
      <w:tr w:rsidR="00605F7E" w:rsidRPr="003F7263" w14:paraId="231A4BA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AB2658" w14:textId="4E483843" w:rsidR="00605F7E" w:rsidRPr="003F7263" w:rsidRDefault="00605F7E" w:rsidP="00605F7E">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EAC9F3" w14:textId="59C538C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5229CD"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w:t>
            </w:r>
          </w:p>
        </w:tc>
      </w:tr>
      <w:tr w:rsidR="00605F7E" w:rsidRPr="003F7263" w14:paraId="68A66EE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D43522" w14:textId="1572AF3D" w:rsidR="00605F7E" w:rsidRPr="003F7263" w:rsidRDefault="00605F7E" w:rsidP="00605F7E">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07246E" w14:textId="738BADC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0D69F3"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 over NR-PC5</w:t>
            </w:r>
          </w:p>
        </w:tc>
      </w:tr>
      <w:tr w:rsidR="00605F7E" w:rsidRPr="003F7263" w14:paraId="534F32A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3840A22" w14:textId="5A5BE40F" w:rsidR="00605F7E" w:rsidRPr="003F7263" w:rsidRDefault="00605F7E" w:rsidP="00605F7E">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B857CAA" w14:textId="1C53FE0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B0C5614" w14:textId="77777777" w:rsidR="00605F7E" w:rsidRPr="003F7263" w:rsidRDefault="00605F7E" w:rsidP="00605F7E">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05F7E" w:rsidRPr="003F7263" w14:paraId="7993F0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5808F7" w14:textId="1149F3EE" w:rsidR="00605F7E" w:rsidRPr="003F7263" w:rsidRDefault="00605F7E" w:rsidP="00605F7E">
            <w:pPr>
              <w:rPr>
                <w:rFonts w:ascii="Arial" w:hAnsi="Arial" w:cs="Arial"/>
                <w:sz w:val="16"/>
                <w:szCs w:val="16"/>
              </w:rPr>
            </w:pPr>
            <w:r w:rsidRPr="003F7263">
              <w:rPr>
                <w:rFonts w:ascii="Arial" w:hAnsi="Arial" w:cs="Arial"/>
                <w:sz w:val="16"/>
                <w:szCs w:val="16"/>
              </w:rPr>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5CB7B5" w14:textId="10F3C1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007BA3" w14:textId="77777777" w:rsidR="00605F7E" w:rsidRPr="003F7263" w:rsidRDefault="00605F7E" w:rsidP="00605F7E">
            <w:pPr>
              <w:rPr>
                <w:rFonts w:ascii="Arial" w:hAnsi="Arial"/>
                <w:sz w:val="16"/>
                <w:szCs w:val="16"/>
              </w:rPr>
            </w:pPr>
            <w:r w:rsidRPr="003F7263">
              <w:rPr>
                <w:rFonts w:ascii="Arial" w:hAnsi="Arial"/>
                <w:sz w:val="16"/>
                <w:szCs w:val="16"/>
              </w:rPr>
              <w:t>UEs supporting 5G Core and CAG and Autonomous search function on NR</w:t>
            </w:r>
          </w:p>
        </w:tc>
      </w:tr>
      <w:tr w:rsidR="00605F7E" w:rsidRPr="003F7263" w14:paraId="32E4EE4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8A11D0" w14:textId="3792A65A" w:rsidR="00605F7E" w:rsidRPr="003F7263" w:rsidRDefault="00605F7E" w:rsidP="00605F7E">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DA1F85" w14:textId="28DA14C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w:t>
            </w:r>
            <w:r w:rsidR="00CA25DD" w:rsidRPr="00CA25DD">
              <w:rPr>
                <w:rFonts w:ascii="Arial" w:hAnsi="Arial" w:cs="Arial"/>
                <w:sz w:val="16"/>
                <w:szCs w:val="16"/>
                <w:lang w:eastAsia="zh-CN"/>
              </w:rPr>
              <w:t>6</w:t>
            </w:r>
            <w:r w:rsidRPr="003F7263">
              <w:rPr>
                <w:rFonts w:ascii="Arial" w:hAnsi="Arial" w:cs="Arial"/>
                <w:sz w:val="16"/>
                <w:szCs w:val="16"/>
                <w:lang w:eastAsia="zh-CN"/>
              </w:rPr>
              <w:t>-1/52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F80BAE" w14:textId="2A87789C" w:rsidR="00605F7E" w:rsidRPr="003F7263" w:rsidRDefault="00605F7E" w:rsidP="00605F7E">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05F7E" w:rsidRPr="003F7263" w14:paraId="0F6408B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F9A015" w14:textId="16185B62" w:rsidR="00605F7E" w:rsidRPr="003F7263" w:rsidRDefault="00605F7E" w:rsidP="00605F7E">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67F0A7E" w14:textId="63BC09B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2C2347B" w14:textId="77777777" w:rsidR="00605F7E" w:rsidRPr="003F7263" w:rsidRDefault="00605F7E" w:rsidP="00605F7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605F7E" w:rsidRPr="003F7263" w14:paraId="02746FB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BAEE02C" w14:textId="37A60659" w:rsidR="00605F7E" w:rsidRPr="003F7263" w:rsidRDefault="00605F7E" w:rsidP="00605F7E">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DAB859" w14:textId="24D38773"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DF094C" w14:textId="77777777" w:rsidR="00605F7E" w:rsidRPr="003F7263" w:rsidRDefault="00605F7E" w:rsidP="00605F7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605F7E" w:rsidRPr="003F7263" w14:paraId="22C0928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0FDF04" w14:textId="3DCFE2F1" w:rsidR="00605F7E" w:rsidRPr="003F7263" w:rsidRDefault="00605F7E" w:rsidP="00605F7E">
            <w:pPr>
              <w:rPr>
                <w:rFonts w:ascii="Arial" w:hAnsi="Arial" w:cs="Arial"/>
                <w:sz w:val="16"/>
                <w:szCs w:val="16"/>
              </w:rPr>
            </w:pPr>
            <w:r w:rsidRPr="003F7263">
              <w:rPr>
                <w:rFonts w:ascii="Arial" w:hAnsi="Arial" w:cs="Arial"/>
                <w:sz w:val="16"/>
                <w:szCs w:val="16"/>
              </w:rPr>
              <w:lastRenderedPageBreak/>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DEB8008" w14:textId="71087B7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9B9C1B" w14:textId="041AAE12" w:rsidR="00605F7E" w:rsidRPr="003F7263" w:rsidRDefault="00605F7E" w:rsidP="00605F7E">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05F7E" w:rsidRPr="003F7263" w14:paraId="3C72D7DA"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C923D6" w14:textId="37F7E79D" w:rsidR="00605F7E" w:rsidRPr="003F7263" w:rsidRDefault="00605F7E" w:rsidP="00605F7E">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708A9B" w14:textId="1B7D4BF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822930" w14:textId="30D78909" w:rsidR="00605F7E" w:rsidRPr="003F7263" w:rsidRDefault="00605F7E" w:rsidP="00605F7E">
            <w:pPr>
              <w:rPr>
                <w:rFonts w:ascii="Arial" w:hAnsi="Arial"/>
                <w:sz w:val="16"/>
                <w:szCs w:val="16"/>
              </w:rPr>
            </w:pPr>
            <w:r w:rsidRPr="003F7263">
              <w:rPr>
                <w:rFonts w:ascii="Arial" w:hAnsi="Arial"/>
                <w:sz w:val="16"/>
                <w:szCs w:val="16"/>
              </w:rPr>
              <w:t>UEs supporting 5G Core and E-UTRA and NG.114 v2.0</w:t>
            </w:r>
          </w:p>
        </w:tc>
      </w:tr>
      <w:tr w:rsidR="00605F7E" w:rsidRPr="003F7263" w14:paraId="5A0FA6E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BF0437" w14:textId="48AE67C5" w:rsidR="00605F7E" w:rsidRPr="003F7263" w:rsidRDefault="00605F7E" w:rsidP="00605F7E">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1188F9" w14:textId="244E6DE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C08DE0" w14:textId="6FDC0A44" w:rsidR="00605F7E" w:rsidRPr="003F7263" w:rsidRDefault="00605F7E" w:rsidP="00605F7E">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605F7E" w:rsidRPr="003F7263" w14:paraId="06257C9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69ED1D" w14:textId="055AD841" w:rsidR="00605F7E" w:rsidRPr="003F7263" w:rsidRDefault="00605F7E" w:rsidP="00605F7E">
            <w:pPr>
              <w:rPr>
                <w:rFonts w:ascii="Arial" w:hAnsi="Arial" w:cs="Arial"/>
                <w:sz w:val="16"/>
                <w:szCs w:val="16"/>
              </w:rPr>
            </w:pPr>
            <w:bookmarkStart w:id="135"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BA6F45" w14:textId="3AE639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4B55C1" w14:textId="5FCD36EA" w:rsidR="00605F7E" w:rsidRPr="003F7263" w:rsidRDefault="00605F7E" w:rsidP="00605F7E">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35"/>
      <w:tr w:rsidR="00605F7E" w:rsidRPr="003F7263" w14:paraId="0982665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B8C981" w14:textId="7B6095FC" w:rsidR="00605F7E" w:rsidRPr="003F7263" w:rsidRDefault="00605F7E" w:rsidP="00605F7E">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172AB6" w14:textId="54DD5368"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CE6194" w14:textId="5715B646" w:rsidR="00605F7E" w:rsidRPr="003F7263" w:rsidRDefault="00605F7E" w:rsidP="00605F7E">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05F7E" w:rsidRPr="003F7263" w14:paraId="575814E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4D27D9" w14:textId="198CA667" w:rsidR="00605F7E" w:rsidRPr="003F7263" w:rsidRDefault="00605F7E" w:rsidP="00605F7E">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FE9AFA" w14:textId="77C6ED75"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8C6DAB" w14:textId="227F2294" w:rsidR="00605F7E" w:rsidRPr="003F7263" w:rsidRDefault="00605F7E" w:rsidP="00605F7E">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05F7E" w:rsidRPr="003F7263" w14:paraId="022C383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E0DF83" w14:textId="12E68CB6" w:rsidR="00605F7E" w:rsidRPr="003F7263" w:rsidRDefault="00605F7E" w:rsidP="00605F7E">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6EB651B" w14:textId="0B6B074C"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927F59" w14:textId="2403B412" w:rsidR="00605F7E" w:rsidRPr="003F7263" w:rsidRDefault="00605F7E" w:rsidP="00605F7E">
            <w:pPr>
              <w:rPr>
                <w:rFonts w:ascii="Arial" w:hAnsi="Arial" w:cs="Arial"/>
                <w:sz w:val="16"/>
                <w:szCs w:val="16"/>
              </w:rPr>
            </w:pPr>
            <w:r w:rsidRPr="003F7263">
              <w:rPr>
                <w:rFonts w:ascii="Arial" w:hAnsi="Arial"/>
                <w:sz w:val="16"/>
                <w:szCs w:val="16"/>
              </w:rPr>
              <w:t>UEs supporting 5G Core and E-UTRA and RACS</w:t>
            </w:r>
          </w:p>
        </w:tc>
      </w:tr>
      <w:tr w:rsidR="00605F7E" w:rsidRPr="003F7263" w14:paraId="01D480B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076BC5" w14:textId="22CCB6DA" w:rsidR="00605F7E" w:rsidRPr="003F7263" w:rsidRDefault="00605F7E" w:rsidP="00605F7E">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BE4EBE" w14:textId="35D2638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EDF9143" w14:textId="1B898198" w:rsidR="00605F7E" w:rsidRPr="003F7263" w:rsidRDefault="00605F7E" w:rsidP="00605F7E">
            <w:pPr>
              <w:rPr>
                <w:rFonts w:ascii="Arial" w:hAnsi="Arial"/>
                <w:sz w:val="16"/>
                <w:szCs w:val="16"/>
              </w:rPr>
            </w:pPr>
            <w:r w:rsidRPr="003F7263">
              <w:rPr>
                <w:rFonts w:ascii="Arial" w:hAnsi="Arial" w:cs="Arial"/>
                <w:sz w:val="16"/>
                <w:szCs w:val="16"/>
                <w:lang w:eastAsia="en-US"/>
              </w:rPr>
              <w:t>UEs supporting DCI DL Priority Indicator</w:t>
            </w:r>
          </w:p>
        </w:tc>
      </w:tr>
      <w:tr w:rsidR="00605F7E" w:rsidRPr="003F7263" w14:paraId="7BAC3A9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9F3BBC" w14:textId="435D06B0" w:rsidR="00605F7E" w:rsidRPr="003F7263" w:rsidRDefault="00605F7E" w:rsidP="00605F7E">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BC382B3" w14:textId="0C949B8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679D9FB" w14:textId="0EA61C14" w:rsidR="00605F7E" w:rsidRPr="003F7263" w:rsidRDefault="00605F7E" w:rsidP="00605F7E">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605F7E" w:rsidRPr="003F7263" w14:paraId="09BE1D7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C00BF4" w14:textId="248446D1" w:rsidR="00605F7E" w:rsidRPr="003F7263" w:rsidRDefault="00605F7E" w:rsidP="00605F7E">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978CFF" w14:textId="017849F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08E821" w14:textId="7EB9FADE" w:rsidR="00605F7E" w:rsidRPr="003F7263" w:rsidRDefault="00605F7E" w:rsidP="00605F7E">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05F7E" w:rsidRPr="003F7263" w14:paraId="3A1A4C7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7083FE" w14:textId="027C31A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84610C" w14:textId="647D380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8BBE90" w14:textId="040336C9"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05F7E" w:rsidRPr="003F7263" w14:paraId="783BE47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6421BA" w14:textId="174D124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C6E87F5" w14:textId="423774C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627C00" w14:textId="44549355"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05F7E" w14:paraId="08FAE26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815EF5" w14:textId="289D8B5E" w:rsidR="00605F7E" w:rsidRPr="00DF04F9" w:rsidRDefault="00605F7E" w:rsidP="00605F7E">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24B99E"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F1A95C" w14:textId="77777777" w:rsidR="00605F7E" w:rsidRPr="00DF04F9" w:rsidRDefault="00605F7E" w:rsidP="00605F7E">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605F7E" w14:paraId="5430290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CD2553" w14:textId="0A84AC63" w:rsidR="00605F7E" w:rsidRPr="00DF04F9" w:rsidRDefault="00605F7E" w:rsidP="00605F7E">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1D9DB2" w14:textId="43F40F94"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378684" w14:textId="77777777" w:rsidR="00605F7E" w:rsidRPr="00DF04F9" w:rsidRDefault="00605F7E" w:rsidP="00605F7E">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605F7E" w14:paraId="4FED2EA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A3D347" w14:textId="695257F8" w:rsidR="00605F7E" w:rsidRPr="00DF04F9" w:rsidRDefault="00605F7E" w:rsidP="00605F7E">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ED38C9"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8A869BC"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605F7E" w14:paraId="42B7259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23C94F" w14:textId="6E480E18" w:rsidR="00605F7E" w:rsidRPr="00DF04F9" w:rsidRDefault="00605F7E" w:rsidP="00605F7E">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EEB337"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5E24CF"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605F7E" w14:paraId="0A6A3E5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2AE12A" w14:textId="06990568" w:rsidR="00605F7E" w:rsidRPr="00DF04F9" w:rsidRDefault="00605F7E" w:rsidP="00605F7E">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0CB5AB"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9A21771"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605F7E" w14:paraId="47B5511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E665DA" w14:textId="43960CD1" w:rsidR="00605F7E" w:rsidRPr="00DF04F9" w:rsidRDefault="00605F7E" w:rsidP="00605F7E">
            <w:pPr>
              <w:rPr>
                <w:rFonts w:ascii="Arial" w:hAnsi="Arial" w:cs="Arial"/>
                <w:sz w:val="16"/>
                <w:szCs w:val="16"/>
                <w:lang w:eastAsia="zh-CN"/>
              </w:rPr>
            </w:pPr>
            <w:r>
              <w:rPr>
                <w:rFonts w:ascii="Arial" w:hAnsi="Arial" w:cs="Arial"/>
                <w:sz w:val="16"/>
                <w:szCs w:val="16"/>
                <w:lang w:eastAsia="zh-CN"/>
              </w:rPr>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DE124C"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70A6A1"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605F7E" w14:paraId="1B83A6B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C342D0" w14:textId="0179E11B" w:rsidR="00605F7E" w:rsidRPr="008D30E6" w:rsidRDefault="00605F7E" w:rsidP="00605F7E">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E70B17" w14:textId="3E10A3A6"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A14FEA" w14:textId="77777777" w:rsidR="00605F7E" w:rsidRPr="008D30E6" w:rsidRDefault="00605F7E" w:rsidP="00605F7E">
            <w:pPr>
              <w:rPr>
                <w:rFonts w:ascii="Arial" w:hAnsi="Arial"/>
                <w:sz w:val="16"/>
                <w:szCs w:val="16"/>
              </w:rPr>
            </w:pPr>
            <w:r w:rsidRPr="008D30E6">
              <w:rPr>
                <w:rFonts w:ascii="Arial" w:hAnsi="Arial"/>
                <w:sz w:val="16"/>
                <w:szCs w:val="16"/>
              </w:rPr>
              <w:t>UEs supporting 5G Core and Idle/Inactive Measurements</w:t>
            </w:r>
          </w:p>
        </w:tc>
      </w:tr>
      <w:tr w:rsidR="00605F7E" w14:paraId="190DC18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9E903F" w14:textId="16D3CA4F" w:rsidR="00605F7E" w:rsidRPr="008D30E6" w:rsidRDefault="00605F7E" w:rsidP="00605F7E">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108059" w14:textId="1F62EA7B"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18D0C3" w14:textId="77777777" w:rsidR="00605F7E" w:rsidRPr="008D30E6" w:rsidRDefault="00605F7E" w:rsidP="00605F7E">
            <w:pPr>
              <w:rPr>
                <w:rFonts w:ascii="Arial" w:hAnsi="Arial"/>
                <w:sz w:val="16"/>
                <w:szCs w:val="16"/>
              </w:rPr>
            </w:pPr>
            <w:r w:rsidRPr="008D30E6">
              <w:rPr>
                <w:rFonts w:ascii="Arial" w:hAnsi="Arial"/>
                <w:sz w:val="16"/>
                <w:szCs w:val="16"/>
              </w:rPr>
              <w:t>UEs supporting 5G Core and E-UTRA and Idle/Inactive Measurements</w:t>
            </w:r>
          </w:p>
        </w:tc>
      </w:tr>
      <w:tr w:rsidR="00605F7E" w14:paraId="3BD10CF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C709AD" w14:textId="5AD5B4D5" w:rsidR="00605F7E" w:rsidRPr="008D30E6" w:rsidRDefault="00605F7E" w:rsidP="00605F7E">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CB0850" w14:textId="30CA2CA1"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0AD66D" w14:textId="77777777" w:rsidR="00605F7E" w:rsidRPr="008D30E6" w:rsidRDefault="00605F7E" w:rsidP="00605F7E">
            <w:pPr>
              <w:rPr>
                <w:rFonts w:ascii="Arial" w:hAnsi="Arial"/>
                <w:sz w:val="16"/>
                <w:szCs w:val="16"/>
              </w:rPr>
            </w:pPr>
            <w:r w:rsidRPr="008D30E6">
              <w:rPr>
                <w:rFonts w:ascii="Arial" w:hAnsi="Arial"/>
                <w:sz w:val="16"/>
                <w:szCs w:val="16"/>
              </w:rPr>
              <w:t>UEs supporting 5G Core and RRC_INACTIVE and Idle/Inactive Measurements</w:t>
            </w:r>
          </w:p>
        </w:tc>
      </w:tr>
      <w:tr w:rsidR="00605F7E" w14:paraId="51F0657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EBDCE9" w14:textId="31C9EE6E" w:rsidR="00605F7E" w:rsidRPr="008D30E6" w:rsidRDefault="00605F7E" w:rsidP="00605F7E">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86CDC8" w14:textId="571EDBF4"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 xml:space="preserve">IF A.4.1-5/1 AND A.4.3.7-1/19 AND ([10] A.4.1-1/1 OR [10] </w:t>
            </w:r>
            <w:r w:rsidRPr="008D30E6">
              <w:rPr>
                <w:rFonts w:ascii="Arial" w:hAnsi="Arial" w:cs="Arial"/>
                <w:sz w:val="16"/>
                <w:szCs w:val="16"/>
                <w:lang w:eastAsia="zh-CN"/>
              </w:rPr>
              <w:lastRenderedPageBreak/>
              <w:t>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914428" w14:textId="77777777" w:rsidR="00605F7E" w:rsidRPr="008D30E6" w:rsidRDefault="00605F7E" w:rsidP="00605F7E">
            <w:pPr>
              <w:rPr>
                <w:rFonts w:ascii="Arial" w:hAnsi="Arial"/>
                <w:sz w:val="16"/>
                <w:szCs w:val="16"/>
              </w:rPr>
            </w:pPr>
            <w:r w:rsidRPr="008D30E6">
              <w:rPr>
                <w:rFonts w:ascii="Arial" w:hAnsi="Arial"/>
                <w:sz w:val="16"/>
                <w:szCs w:val="16"/>
              </w:rPr>
              <w:lastRenderedPageBreak/>
              <w:t xml:space="preserve">UEs supporting 5G Core and RRC_INACTIVE and E-UTRA and </w:t>
            </w:r>
            <w:r w:rsidRPr="008D30E6">
              <w:rPr>
                <w:rFonts w:ascii="Arial" w:hAnsi="Arial"/>
                <w:sz w:val="16"/>
                <w:szCs w:val="16"/>
              </w:rPr>
              <w:lastRenderedPageBreak/>
              <w:t>Idle/Inactive Measurements</w:t>
            </w:r>
          </w:p>
        </w:tc>
      </w:tr>
      <w:tr w:rsidR="00605F7E" w14:paraId="74C03FF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6C4EF3" w14:textId="561A10EE" w:rsidR="00605F7E" w:rsidRPr="00DA7FFD" w:rsidRDefault="00605F7E" w:rsidP="00605F7E">
            <w:pPr>
              <w:rPr>
                <w:rFonts w:ascii="Arial" w:hAnsi="Arial" w:cs="Arial"/>
                <w:sz w:val="16"/>
                <w:szCs w:val="16"/>
                <w:lang w:eastAsia="zh-CN"/>
              </w:rPr>
            </w:pPr>
            <w:r>
              <w:rPr>
                <w:rFonts w:ascii="Arial" w:hAnsi="Arial" w:cs="Arial"/>
                <w:sz w:val="16"/>
                <w:szCs w:val="16"/>
                <w:lang w:eastAsia="zh-CN"/>
              </w:rPr>
              <w:lastRenderedPageBreak/>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31DAD99"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99A0F2" w14:textId="77777777" w:rsidR="00605F7E" w:rsidRPr="00DA7FFD" w:rsidRDefault="00605F7E" w:rsidP="00605F7E">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05F7E" w:rsidRPr="00DA7FFD" w14:paraId="690D46A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AE55EE" w14:textId="15697FCB" w:rsidR="00605F7E" w:rsidRDefault="00605F7E" w:rsidP="00605F7E">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237826" w14:textId="77777777" w:rsidR="00605F7E" w:rsidRPr="00DA7FFD" w:rsidRDefault="00605F7E" w:rsidP="00605F7E">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DC4FC3B"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05F7E" w:rsidRPr="00DA7FFD" w14:paraId="5013A7F8"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5BC7F0" w14:textId="01EF87E6" w:rsidR="00605F7E" w:rsidRDefault="00605F7E" w:rsidP="00605F7E">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5120B2C"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0434751"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05F7E" w:rsidRPr="00DA7FFD" w14:paraId="2ADD31A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710369" w14:textId="63EF3B0C" w:rsidR="00605F7E" w:rsidRDefault="00605F7E" w:rsidP="00605F7E">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9CC50A" w14:textId="77777777" w:rsidR="00605F7E" w:rsidRPr="00DA7FFD" w:rsidRDefault="00605F7E" w:rsidP="00605F7E">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3FC7B4" w14:textId="77777777" w:rsidR="00605F7E" w:rsidRPr="00DA7FFD" w:rsidRDefault="00605F7E" w:rsidP="00605F7E">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605F7E" w:rsidRPr="00273A7B" w14:paraId="52FE218C"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14C85A" w14:textId="6A954BB6" w:rsidR="00605F7E" w:rsidRPr="00273A7B" w:rsidRDefault="00605F7E" w:rsidP="00605F7E">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856FE76" w14:textId="77777777" w:rsidR="00605F7E" w:rsidRPr="00273A7B" w:rsidRDefault="00605F7E" w:rsidP="00605F7E">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C6CBF92" w14:textId="77777777" w:rsidR="00605F7E" w:rsidRPr="00273A7B" w:rsidRDefault="00605F7E" w:rsidP="00605F7E">
            <w:pPr>
              <w:rPr>
                <w:rFonts w:ascii="Arial" w:hAnsi="Arial" w:cs="Arial"/>
                <w:sz w:val="16"/>
                <w:szCs w:val="16"/>
              </w:rPr>
            </w:pPr>
            <w:r w:rsidRPr="00273A7B">
              <w:rPr>
                <w:rFonts w:ascii="Arial" w:hAnsi="Arial" w:cs="Arial"/>
                <w:sz w:val="16"/>
                <w:szCs w:val="16"/>
              </w:rPr>
              <w:t>UEs supporting 5G Core and IMS security</w:t>
            </w:r>
          </w:p>
        </w:tc>
      </w:tr>
      <w:tr w:rsidR="00605F7E" w:rsidRPr="003F7263" w14:paraId="4DC46BEE" w14:textId="77777777" w:rsidTr="004E4157">
        <w:trPr>
          <w:gridBefore w:val="1"/>
          <w:wBefore w:w="32" w:type="dxa"/>
          <w:jc w:val="center"/>
        </w:trPr>
        <w:tc>
          <w:tcPr>
            <w:tcW w:w="991" w:type="dxa"/>
            <w:gridSpan w:val="3"/>
            <w:tcBorders>
              <w:bottom w:val="single" w:sz="4" w:space="0" w:color="auto"/>
            </w:tcBorders>
            <w:shd w:val="clear" w:color="auto" w:fill="auto"/>
          </w:tcPr>
          <w:p w14:paraId="0224BADA" w14:textId="76B733AE" w:rsidR="00605F7E" w:rsidRPr="003F7263" w:rsidRDefault="00605F7E" w:rsidP="00605F7E">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14:paraId="5620DE2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14:paraId="45F7C81A"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605F7E" w:rsidRPr="003F7263" w14:paraId="23CF292D" w14:textId="77777777" w:rsidTr="004E4157">
        <w:trPr>
          <w:gridBefore w:val="1"/>
          <w:wBefore w:w="32" w:type="dxa"/>
          <w:jc w:val="center"/>
        </w:trPr>
        <w:tc>
          <w:tcPr>
            <w:tcW w:w="991" w:type="dxa"/>
            <w:gridSpan w:val="3"/>
            <w:tcBorders>
              <w:bottom w:val="single" w:sz="4" w:space="0" w:color="auto"/>
            </w:tcBorders>
            <w:shd w:val="clear" w:color="auto" w:fill="auto"/>
          </w:tcPr>
          <w:p w14:paraId="036D652D" w14:textId="2DBD85BB" w:rsidR="00605F7E" w:rsidRPr="003F7263" w:rsidRDefault="00605F7E" w:rsidP="00605F7E">
            <w:pPr>
              <w:pStyle w:val="TAL"/>
              <w:rPr>
                <w:rFonts w:cs="Arial"/>
                <w:sz w:val="16"/>
                <w:szCs w:val="16"/>
              </w:rPr>
            </w:pPr>
            <w:r>
              <w:rPr>
                <w:rFonts w:cs="Arial"/>
                <w:sz w:val="16"/>
                <w:szCs w:val="16"/>
                <w:lang w:eastAsia="en-US"/>
              </w:rPr>
              <w:t>C200</w:t>
            </w:r>
          </w:p>
        </w:tc>
        <w:tc>
          <w:tcPr>
            <w:tcW w:w="4412" w:type="dxa"/>
            <w:gridSpan w:val="3"/>
            <w:tcBorders>
              <w:bottom w:val="single" w:sz="4" w:space="0" w:color="auto"/>
            </w:tcBorders>
            <w:shd w:val="clear" w:color="auto" w:fill="auto"/>
          </w:tcPr>
          <w:p w14:paraId="16CF2F6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14:paraId="255AB499"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605F7E" w:rsidRPr="003F7263" w14:paraId="3395F8F3" w14:textId="77777777" w:rsidTr="004E4157">
        <w:trPr>
          <w:gridBefore w:val="1"/>
          <w:wBefore w:w="32" w:type="dxa"/>
          <w:jc w:val="center"/>
        </w:trPr>
        <w:tc>
          <w:tcPr>
            <w:tcW w:w="991" w:type="dxa"/>
            <w:gridSpan w:val="3"/>
            <w:tcBorders>
              <w:bottom w:val="single" w:sz="4" w:space="0" w:color="auto"/>
            </w:tcBorders>
            <w:shd w:val="clear" w:color="auto" w:fill="auto"/>
          </w:tcPr>
          <w:p w14:paraId="5D6B63C9" w14:textId="50B5236E" w:rsidR="00605F7E" w:rsidRPr="003F7263" w:rsidRDefault="00605F7E" w:rsidP="00605F7E">
            <w:pPr>
              <w:pStyle w:val="TAL"/>
              <w:rPr>
                <w:rFonts w:cs="Arial"/>
                <w:sz w:val="16"/>
                <w:szCs w:val="16"/>
              </w:rPr>
            </w:pPr>
            <w:r>
              <w:rPr>
                <w:rFonts w:cs="Arial"/>
                <w:sz w:val="16"/>
                <w:szCs w:val="16"/>
                <w:lang w:eastAsia="en-US"/>
              </w:rPr>
              <w:t>C201</w:t>
            </w:r>
          </w:p>
        </w:tc>
        <w:tc>
          <w:tcPr>
            <w:tcW w:w="4412" w:type="dxa"/>
            <w:gridSpan w:val="3"/>
            <w:tcBorders>
              <w:bottom w:val="single" w:sz="4" w:space="0" w:color="auto"/>
            </w:tcBorders>
            <w:shd w:val="clear" w:color="auto" w:fill="auto"/>
          </w:tcPr>
          <w:p w14:paraId="7BDFF7F3"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14:paraId="5A380EA0"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605F7E" w:rsidRPr="00DA7FFD" w14:paraId="287A288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3BD380A" w14:textId="3BBEE049" w:rsidR="00605F7E" w:rsidRDefault="00605F7E" w:rsidP="00605F7E">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D1B9022"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5751A2D" w14:textId="77777777" w:rsidR="00605F7E" w:rsidRPr="00DA7FFD" w:rsidRDefault="00605F7E" w:rsidP="00605F7E">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605F7E" w:rsidRPr="00DA7FFD" w14:paraId="208A68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171D0BB" w14:textId="11740A1F"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6618248"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5CFD0CF" w14:textId="77777777" w:rsidR="00605F7E" w:rsidRPr="00DA7FFD" w:rsidRDefault="00605F7E" w:rsidP="00605F7E">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605F7E" w:rsidRPr="00DA7FFD" w14:paraId="51D7BE8B"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C75054" w14:textId="0A3BE46C"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161A5E6"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A2613F0" w14:textId="77777777" w:rsidR="00605F7E" w:rsidRPr="00DA7FFD" w:rsidRDefault="00605F7E" w:rsidP="00605F7E">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605F7E" w:rsidRPr="00A71616" w14:paraId="6702DA2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381C71B" w14:textId="48001B27" w:rsidR="00605F7E" w:rsidRPr="00A71616" w:rsidRDefault="00605F7E" w:rsidP="00605F7E">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C020FC" w14:textId="22CD45FE" w:rsidR="00605F7E" w:rsidRPr="00A71616" w:rsidRDefault="00605F7E" w:rsidP="00605F7E">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9BE5D02" w14:textId="3802DD4B" w:rsidR="00605F7E" w:rsidRPr="00A71616" w:rsidRDefault="00605F7E" w:rsidP="00605F7E">
            <w:pPr>
              <w:rPr>
                <w:rFonts w:ascii="Arial" w:hAnsi="Arial"/>
                <w:sz w:val="16"/>
                <w:szCs w:val="16"/>
              </w:rPr>
            </w:pPr>
          </w:p>
        </w:tc>
      </w:tr>
      <w:tr w:rsidR="00605F7E" w14:paraId="1ABA47F8" w14:textId="77777777" w:rsidTr="004E4157">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3E3A74" w14:textId="2B5DCE75" w:rsidR="00605F7E" w:rsidRDefault="00605F7E" w:rsidP="00605F7E">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0555374" w14:textId="77777777" w:rsidR="00605F7E" w:rsidRDefault="00605F7E" w:rsidP="00605F7E">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46F3E6A" w14:textId="77777777" w:rsidR="00605F7E" w:rsidRDefault="00605F7E" w:rsidP="00605F7E">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05F7E" w:rsidRPr="00DA7FFD" w14:paraId="577BD0D1"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9E44EF" w14:textId="6F2341B5" w:rsidR="00605F7E" w:rsidRPr="003511EA" w:rsidRDefault="00605F7E" w:rsidP="00605F7E">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2C77704" w14:textId="4EC817C3" w:rsidR="00605F7E" w:rsidRPr="008A3177" w:rsidRDefault="00605F7E" w:rsidP="00605F7E">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92DA767" w14:textId="77777777" w:rsidR="00605F7E" w:rsidRPr="008A3177" w:rsidRDefault="00605F7E" w:rsidP="00605F7E">
            <w:pPr>
              <w:rPr>
                <w:rFonts w:ascii="Arial" w:hAnsi="Arial"/>
                <w:sz w:val="16"/>
                <w:szCs w:val="16"/>
              </w:rPr>
            </w:pPr>
            <w:r w:rsidRPr="008A3177">
              <w:rPr>
                <w:rFonts w:ascii="Arial" w:hAnsi="Arial"/>
                <w:sz w:val="16"/>
                <w:szCs w:val="16"/>
              </w:rPr>
              <w:t>UEs supporting 5G core and reception of segmented DL RRC messages.</w:t>
            </w:r>
          </w:p>
        </w:tc>
      </w:tr>
      <w:tr w:rsidR="00605F7E" w:rsidRPr="0044140C" w14:paraId="6337F8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4320B73" w14:textId="1A8FB8BA" w:rsidR="00605F7E" w:rsidRPr="00AF38F3" w:rsidRDefault="00605F7E" w:rsidP="00605F7E">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EEDF42D" w14:textId="76AD1A76" w:rsidR="00605F7E" w:rsidRDefault="00605F7E" w:rsidP="00605F7E">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BD1B11" w14:textId="77777777" w:rsidR="00605F7E" w:rsidRPr="00AF38F3" w:rsidRDefault="00605F7E" w:rsidP="00605F7E">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05F7E" w:rsidRPr="00DA7FFD" w14:paraId="1365B76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AB50227" w14:textId="1204F011" w:rsidR="00605F7E" w:rsidRDefault="00605F7E" w:rsidP="00605F7E">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2070E0" w14:textId="302A9E77" w:rsidR="00605F7E" w:rsidRPr="00DA7FFD" w:rsidRDefault="00605F7E" w:rsidP="00605F7E">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sidR="000B18C3">
              <w:rPr>
                <w:rFonts w:ascii="Arial" w:hAnsi="Arial" w:cs="Arial"/>
                <w:sz w:val="16"/>
                <w:szCs w:val="16"/>
                <w:lang w:eastAsia="zh-CN"/>
              </w:rPr>
              <w:t>6</w:t>
            </w:r>
            <w:r w:rsidRPr="00191261">
              <w:rPr>
                <w:rFonts w:ascii="Arial" w:hAnsi="Arial" w:cs="Arial"/>
                <w:sz w:val="16"/>
                <w:szCs w:val="16"/>
                <w:lang w:eastAsia="zh-CN"/>
              </w:rPr>
              <w:t xml:space="preserve"> </w:t>
            </w:r>
            <w:r w:rsidR="00A8463E"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09731FF" w14:textId="650D4099" w:rsidR="00605F7E" w:rsidRPr="00DA7FFD" w:rsidRDefault="00605F7E" w:rsidP="00605F7E">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00A8463E"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605F7E" w:rsidRPr="00DA7FFD" w14:paraId="27AED5D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03A24B1" w14:textId="328D171D" w:rsidR="00605F7E" w:rsidRDefault="00605F7E" w:rsidP="00605F7E">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19E6336" w14:textId="2CC98B0E" w:rsidR="00605F7E" w:rsidRPr="005270CE" w:rsidRDefault="00605F7E" w:rsidP="000B18C3">
            <w:pPr>
              <w:rPr>
                <w:rFonts w:ascii="Arial" w:hAnsi="Arial" w:cs="Arial"/>
                <w:sz w:val="16"/>
                <w:szCs w:val="16"/>
                <w:lang w:eastAsia="zh-CN"/>
              </w:rPr>
            </w:pPr>
            <w:r w:rsidRPr="005270CE">
              <w:rPr>
                <w:rFonts w:ascii="Arial" w:hAnsi="Arial" w:cs="Arial"/>
                <w:sz w:val="16"/>
                <w:szCs w:val="16"/>
                <w:lang w:eastAsia="zh-CN"/>
              </w:rPr>
              <w:t>IF A.4.1-5/1 AND A.4.3.7-1/</w:t>
            </w:r>
            <w:r w:rsidR="000B18C3" w:rsidRPr="005270CE">
              <w:rPr>
                <w:rFonts w:ascii="Arial" w:hAnsi="Arial" w:cs="Arial"/>
                <w:sz w:val="16"/>
                <w:szCs w:val="16"/>
                <w:lang w:eastAsia="zh-CN"/>
              </w:rPr>
              <w:t>43</w:t>
            </w:r>
            <w:r w:rsidRPr="005270CE">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450B7FB" w14:textId="4AE8699C" w:rsidR="00605F7E" w:rsidRPr="00DA7FFD" w:rsidRDefault="00605F7E" w:rsidP="00605F7E">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605F7E" w:rsidRPr="00DA7FFD" w14:paraId="7EBA6DE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4C2C97D" w14:textId="4FAD916E" w:rsidR="00605F7E" w:rsidRDefault="00605F7E" w:rsidP="00605F7E">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FB878D4" w14:textId="16B000AC"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300549A" w14:textId="77777777" w:rsidR="00605F7E" w:rsidRPr="00DA7FFD" w:rsidRDefault="00605F7E" w:rsidP="00605F7E">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05F7E" w:rsidRPr="00864F79" w14:paraId="680AE5B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79AAF3" w14:textId="60D742DF" w:rsidR="00605F7E" w:rsidRPr="00864F79" w:rsidRDefault="00605F7E" w:rsidP="00605F7E">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89FFE66" w14:textId="77777777"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CEF6BE4" w14:textId="77777777" w:rsidR="00605F7E" w:rsidRPr="00864F79" w:rsidRDefault="00605F7E" w:rsidP="00605F7E">
            <w:pPr>
              <w:rPr>
                <w:rFonts w:ascii="Arial" w:hAnsi="Arial"/>
                <w:sz w:val="16"/>
                <w:szCs w:val="16"/>
              </w:rPr>
            </w:pPr>
            <w:r w:rsidRPr="00864F79">
              <w:rPr>
                <w:rFonts w:ascii="Arial" w:hAnsi="Arial"/>
                <w:sz w:val="16"/>
                <w:szCs w:val="16"/>
              </w:rPr>
              <w:t>UEs supporting 5G Core and RedCap</w:t>
            </w:r>
          </w:p>
        </w:tc>
      </w:tr>
      <w:tr w:rsidR="00605F7E" w:rsidRPr="00864F79" w14:paraId="79DE66C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EC3B8C7" w14:textId="3B3A19DF" w:rsidR="00605F7E" w:rsidRDefault="00605F7E" w:rsidP="00605F7E">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006A1322"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594717A" w14:textId="7A735C4F"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AD21E3A" w14:textId="36A946F3" w:rsidR="00605F7E" w:rsidRPr="00864F79" w:rsidRDefault="00605F7E" w:rsidP="00605F7E">
            <w:pPr>
              <w:rPr>
                <w:rFonts w:ascii="Arial" w:hAnsi="Arial"/>
                <w:sz w:val="16"/>
                <w:szCs w:val="16"/>
              </w:rPr>
            </w:pPr>
            <w:r w:rsidRPr="003516AF">
              <w:rPr>
                <w:rFonts w:ascii="Arial" w:hAnsi="Arial"/>
                <w:sz w:val="16"/>
                <w:szCs w:val="16"/>
              </w:rPr>
              <w:t>UEs supporting 5G Core and RedCap and RRC_INACTIVE</w:t>
            </w:r>
          </w:p>
        </w:tc>
      </w:tr>
      <w:tr w:rsidR="00605F7E" w:rsidRPr="00864F79" w14:paraId="77433818"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B25ADEE" w14:textId="12BD0F18" w:rsidR="00605F7E" w:rsidRDefault="00605F7E" w:rsidP="00605F7E">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8E6D2F" w14:textId="3EFF52F5"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5FF894D" w14:textId="3911A499" w:rsidR="00605F7E" w:rsidRPr="00864F79" w:rsidRDefault="00605F7E" w:rsidP="00605F7E">
            <w:pPr>
              <w:rPr>
                <w:rFonts w:ascii="Arial" w:hAnsi="Arial"/>
                <w:sz w:val="16"/>
                <w:szCs w:val="16"/>
              </w:rPr>
            </w:pPr>
            <w:r w:rsidRPr="0013466A">
              <w:rPr>
                <w:rFonts w:ascii="Arial" w:hAnsi="Arial"/>
                <w:sz w:val="16"/>
                <w:szCs w:val="16"/>
              </w:rPr>
              <w:t>UE supporting 5G Core and broadcast reception</w:t>
            </w:r>
          </w:p>
        </w:tc>
      </w:tr>
      <w:tr w:rsidR="00605F7E" w:rsidRPr="00864F79" w14:paraId="642E507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7FDF2D" w14:textId="21F676CD" w:rsidR="00605F7E" w:rsidRDefault="00605F7E" w:rsidP="00605F7E">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DA1C8F8" w14:textId="641E5DC3"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2A7A33E" w14:textId="04A98402"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w:t>
            </w:r>
          </w:p>
        </w:tc>
      </w:tr>
      <w:tr w:rsidR="00605F7E" w:rsidRPr="00864F79" w14:paraId="0118574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0840EA1" w14:textId="6877BEEA" w:rsidR="00605F7E" w:rsidRDefault="00605F7E" w:rsidP="00605F7E">
            <w:pPr>
              <w:rPr>
                <w:rFonts w:ascii="Arial" w:hAnsi="Arial" w:cs="Arial"/>
                <w:sz w:val="16"/>
                <w:szCs w:val="16"/>
                <w:lang w:eastAsia="zh-CN"/>
              </w:rPr>
            </w:pPr>
            <w:r>
              <w:rPr>
                <w:rFonts w:ascii="Arial" w:hAnsi="Arial" w:cs="Arial"/>
                <w:sz w:val="16"/>
                <w:szCs w:val="16"/>
                <w:lang w:eastAsia="zh-CN"/>
              </w:rPr>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531F49B" w14:textId="269D7A35"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AND A.4.3.</w:t>
            </w:r>
            <w:r w:rsidR="007815C0"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881A809" w14:textId="749C42D7"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605F7E" w:rsidRPr="00864F79" w14:paraId="6B796DCE"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793B57" w14:textId="28582D5F" w:rsidR="00605F7E" w:rsidRDefault="00605F7E" w:rsidP="00605F7E">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AE63A2B" w14:textId="7690E053"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AND A.4.3.</w:t>
            </w:r>
            <w:r w:rsidR="007815C0" w:rsidRPr="007815C0">
              <w:rPr>
                <w:rFonts w:ascii="Arial" w:hAnsi="Arial" w:cs="Arial"/>
                <w:sz w:val="16"/>
                <w:szCs w:val="16"/>
                <w:lang w:eastAsia="zh-CN"/>
              </w:rPr>
              <w:t>14</w:t>
            </w:r>
            <w:r w:rsidRPr="005270CE">
              <w:rPr>
                <w:rFonts w:ascii="Arial" w:hAnsi="Arial" w:cs="Arial"/>
                <w:sz w:val="16"/>
                <w:szCs w:val="16"/>
                <w:lang w:eastAsia="zh-CN"/>
              </w:rPr>
              <w:t>-1/3 AND A.4.3.</w:t>
            </w:r>
            <w:r w:rsidR="007815C0"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D525AFD" w14:textId="499D6B41"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05F7E" w:rsidRPr="00864F79" w14:paraId="6D523CD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BD1C28F" w14:textId="4029A424" w:rsidR="00605F7E" w:rsidRPr="0013466A" w:rsidRDefault="00605F7E" w:rsidP="00605F7E">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921C862" w14:textId="51F8CE68"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01128AD" w14:textId="51134E63" w:rsidR="00605F7E" w:rsidRPr="0013466A" w:rsidRDefault="00605F7E" w:rsidP="00605F7E">
            <w:pPr>
              <w:rPr>
                <w:rFonts w:ascii="Arial" w:hAnsi="Arial"/>
                <w:sz w:val="16"/>
                <w:szCs w:val="16"/>
              </w:rPr>
            </w:pPr>
            <w:r w:rsidRPr="00C64574">
              <w:rPr>
                <w:rFonts w:ascii="Arial" w:hAnsi="Arial"/>
                <w:sz w:val="16"/>
                <w:szCs w:val="16"/>
              </w:rPr>
              <w:t xml:space="preserve">UEs supporting 5G Core and NR standalone shared spectrum </w:t>
            </w:r>
            <w:r w:rsidRPr="00C64574">
              <w:rPr>
                <w:rFonts w:ascii="Arial" w:hAnsi="Arial"/>
                <w:sz w:val="16"/>
                <w:szCs w:val="16"/>
              </w:rPr>
              <w:lastRenderedPageBreak/>
              <w:t>channel access</w:t>
            </w:r>
          </w:p>
        </w:tc>
      </w:tr>
      <w:tr w:rsidR="00605F7E" w:rsidRPr="00864F79" w14:paraId="2E0D89B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950E56F" w14:textId="188AD877" w:rsidR="00605F7E" w:rsidRPr="0013466A" w:rsidRDefault="00605F7E" w:rsidP="00605F7E">
            <w:pPr>
              <w:rPr>
                <w:rFonts w:ascii="Arial" w:hAnsi="Arial" w:cs="Arial"/>
                <w:sz w:val="16"/>
                <w:szCs w:val="16"/>
                <w:lang w:eastAsia="zh-CN"/>
              </w:rPr>
            </w:pPr>
            <w:r>
              <w:rPr>
                <w:rFonts w:ascii="Arial" w:hAnsi="Arial" w:cs="Arial"/>
                <w:sz w:val="16"/>
                <w:szCs w:val="16"/>
                <w:lang w:eastAsia="zh-CN"/>
              </w:rPr>
              <w:lastRenderedPageBreak/>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7E93FC" w14:textId="49E54F02"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w:t>
            </w:r>
            <w:r w:rsidR="000B18C3" w:rsidRPr="005270CE">
              <w:rPr>
                <w:rFonts w:ascii="Arial" w:hAnsi="Arial" w:cs="Arial"/>
                <w:sz w:val="16"/>
                <w:szCs w:val="16"/>
                <w:lang w:eastAsia="zh-CN"/>
              </w:rPr>
              <w:t>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6002162" w14:textId="51DF7794" w:rsidR="00605F7E" w:rsidRPr="0013466A" w:rsidRDefault="00605F7E" w:rsidP="00605F7E">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05F7E" w:rsidRPr="00DA7FFD" w14:paraId="72403164"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98DBB7" w14:textId="7D14E361" w:rsidR="00605F7E" w:rsidRDefault="00605F7E" w:rsidP="00605F7E">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831ABE3" w14:textId="77777777" w:rsidR="00605F7E" w:rsidRPr="00DA7FF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49BE3FA" w14:textId="77777777" w:rsidR="00605F7E" w:rsidRPr="00DA7FFD" w:rsidRDefault="00605F7E" w:rsidP="00605F7E">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05F7E" w:rsidRPr="00C91177" w14:paraId="0B280F7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88B3612" w14:textId="2563F068" w:rsidR="00605F7E" w:rsidRDefault="00605F7E" w:rsidP="00605F7E">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FA63997" w14:textId="77777777" w:rsidR="00605F7E" w:rsidRPr="0030645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6FC22A8" w14:textId="77777777" w:rsidR="00605F7E" w:rsidRPr="00C91177" w:rsidRDefault="00605F7E" w:rsidP="00605F7E">
            <w:pPr>
              <w:rPr>
                <w:rFonts w:ascii="Arial" w:hAnsi="Arial"/>
                <w:sz w:val="16"/>
                <w:szCs w:val="16"/>
              </w:rPr>
            </w:pPr>
            <w:r w:rsidRPr="00D43570">
              <w:rPr>
                <w:rFonts w:ascii="Arial" w:hAnsi="Arial"/>
                <w:sz w:val="16"/>
                <w:szCs w:val="16"/>
              </w:rPr>
              <w:t>UEs supporting 5G Core and Multi-SIM Reject paging request</w:t>
            </w:r>
          </w:p>
        </w:tc>
      </w:tr>
      <w:tr w:rsidR="00605F7E" w:rsidRPr="00C91177" w14:paraId="4611345B"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CB431B9" w14:textId="060A9C7A" w:rsidR="00605F7E" w:rsidRDefault="00605F7E" w:rsidP="00605F7E">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7E42D64" w14:textId="08F6E9F5"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w:t>
            </w:r>
            <w:r w:rsidR="0056646D">
              <w:rPr>
                <w:rFonts w:ascii="Arial" w:hAnsi="Arial" w:cs="Arial"/>
                <w:sz w:val="16"/>
                <w:szCs w:val="16"/>
                <w:lang w:eastAsia="zh-CN"/>
              </w:rPr>
              <w:t>15</w:t>
            </w:r>
            <w:r w:rsidRPr="005B0D24">
              <w:rPr>
                <w:rFonts w:ascii="Arial" w:hAnsi="Arial" w:cs="Arial"/>
                <w:sz w:val="16"/>
                <w:szCs w:val="16"/>
                <w:lang w:eastAsia="zh-CN"/>
              </w:rPr>
              <w:t xml:space="preserve"> </w:t>
            </w:r>
            <w:r w:rsidR="00B76AD6" w:rsidRPr="00B76AD6">
              <w:rPr>
                <w:rFonts w:ascii="Arial" w:hAnsi="Arial" w:cs="Arial"/>
                <w:sz w:val="16"/>
                <w:szCs w:val="16"/>
                <w:lang w:eastAsia="zh-CN"/>
              </w:rPr>
              <w:t xml:space="preserve">AND A.4.1-4/6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AE5576" w14:textId="59944EAC" w:rsidR="00605F7E" w:rsidRPr="00D43570" w:rsidRDefault="00605F7E" w:rsidP="00605F7E">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r w:rsidR="00B76AD6" w:rsidRPr="00B76AD6">
              <w:rPr>
                <w:rFonts w:ascii="Arial" w:hAnsi="Arial"/>
                <w:sz w:val="16"/>
                <w:szCs w:val="16"/>
              </w:rPr>
              <w:t xml:space="preserve"> and NR-DC</w:t>
            </w:r>
          </w:p>
        </w:tc>
      </w:tr>
      <w:tr w:rsidR="00605F7E" w:rsidRPr="00C91177" w14:paraId="23267627"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18EAC75" w14:textId="0717E44F" w:rsidR="00605F7E" w:rsidRDefault="00605F7E" w:rsidP="00605F7E">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97AF426" w14:textId="07665FF6"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00B76AD6" w:rsidRPr="00B76AD6">
              <w:rPr>
                <w:rFonts w:ascii="Arial" w:hAnsi="Arial" w:cs="Arial"/>
                <w:sz w:val="16"/>
                <w:szCs w:val="16"/>
                <w:lang w:eastAsia="zh-CN"/>
              </w:rPr>
              <w:t xml:space="preserve">AND A.4.1-4/6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CF52202" w14:textId="2B5A32B3" w:rsidR="00605F7E" w:rsidRPr="00D43570" w:rsidRDefault="00605F7E" w:rsidP="00605F7E">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r w:rsidR="00B76AD6" w:rsidRPr="001B39FB">
              <w:rPr>
                <w:rFonts w:ascii="Arial" w:hAnsi="Arial"/>
                <w:sz w:val="16"/>
                <w:szCs w:val="16"/>
              </w:rPr>
              <w:t xml:space="preserve"> and NR-DC</w:t>
            </w:r>
          </w:p>
        </w:tc>
      </w:tr>
      <w:tr w:rsidR="00605F7E" w:rsidRPr="00C91177" w14:paraId="49AFDA9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8BD8CBA" w14:textId="6A364302" w:rsidR="00605F7E" w:rsidRDefault="00605F7E" w:rsidP="00605F7E">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ACC793C" w14:textId="6AF29205" w:rsidR="00605F7E" w:rsidRPr="0030645D" w:rsidRDefault="00605F7E" w:rsidP="0056646D">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00B76AD6" w:rsidRPr="00B76AD6">
              <w:rPr>
                <w:rFonts w:ascii="Arial" w:hAnsi="Arial" w:cs="Arial"/>
                <w:sz w:val="16"/>
                <w:szCs w:val="16"/>
                <w:lang w:eastAsia="zh-CN"/>
              </w:rPr>
              <w:t xml:space="preserve">AND A.4.1-4/6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53DF71" w14:textId="78E68777" w:rsidR="00605F7E" w:rsidRPr="00D43570" w:rsidRDefault="00605F7E" w:rsidP="00605F7E">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r w:rsidR="00B76AD6" w:rsidRPr="001B39FB">
              <w:rPr>
                <w:rFonts w:ascii="Arial" w:hAnsi="Arial"/>
                <w:sz w:val="16"/>
                <w:szCs w:val="16"/>
              </w:rPr>
              <w:t xml:space="preserve"> and NR-DC</w:t>
            </w:r>
          </w:p>
        </w:tc>
      </w:tr>
      <w:tr w:rsidR="00605F7E" w:rsidRPr="00C91177" w14:paraId="546CD9C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24716FF" w14:textId="0DBFBCA3" w:rsidR="00605F7E" w:rsidRDefault="00605F7E" w:rsidP="00605F7E">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C49FD3F" w14:textId="3B06C47B" w:rsidR="00605F7E" w:rsidRPr="003F7263" w:rsidRDefault="00605F7E" w:rsidP="00605F7E">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w:t>
            </w:r>
            <w:r w:rsidR="0056646D" w:rsidRPr="005270CE">
              <w:rPr>
                <w:rFonts w:ascii="Arial" w:hAnsi="Arial" w:cs="Arial"/>
                <w:sz w:val="16"/>
                <w:szCs w:val="16"/>
                <w:lang w:eastAsia="zh-CN"/>
              </w:rPr>
              <w:t>42</w:t>
            </w:r>
            <w:r w:rsidRPr="005270CE">
              <w:rPr>
                <w:rFonts w:ascii="Arial" w:hAnsi="Arial" w:cs="Arial"/>
                <w:sz w:val="16"/>
                <w:szCs w:val="16"/>
                <w:lang w:eastAsia="zh-CN"/>
              </w:rPr>
              <w:t xml:space="preserve">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D850DBC" w14:textId="7B4FD59D" w:rsidR="00605F7E" w:rsidRPr="002D66BA" w:rsidRDefault="00605F7E" w:rsidP="00605F7E">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5270CE" w:rsidRPr="00C91177" w14:paraId="50C8445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DA7605" w14:textId="7EB115B0" w:rsidR="005270CE" w:rsidRDefault="005270CE" w:rsidP="005270CE">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9EE6153" w14:textId="6A99FC58" w:rsidR="005270CE" w:rsidRPr="00864F79" w:rsidRDefault="005270CE" w:rsidP="005270CE">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918A03E" w14:textId="30729C1A" w:rsidR="005270CE" w:rsidRPr="00864F79" w:rsidRDefault="005270CE" w:rsidP="005270CE">
            <w:pPr>
              <w:rPr>
                <w:rFonts w:ascii="Arial" w:hAnsi="Arial"/>
                <w:sz w:val="16"/>
                <w:szCs w:val="16"/>
              </w:rPr>
            </w:pPr>
            <w:r w:rsidRPr="005270CE">
              <w:rPr>
                <w:rFonts w:ascii="Arial" w:hAnsi="Arial"/>
                <w:sz w:val="16"/>
                <w:szCs w:val="16"/>
              </w:rPr>
              <w:t>UEs supporting EN-DC and Idle/Inactive Measurements</w:t>
            </w:r>
          </w:p>
        </w:tc>
      </w:tr>
      <w:tr w:rsidR="005270CE" w:rsidRPr="00D76235" w14:paraId="30C5DB5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9D61F24" w14:textId="5CA11E07" w:rsidR="005270CE" w:rsidRPr="00D76235" w:rsidRDefault="005270CE" w:rsidP="005270CE">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6758CEF" w14:textId="2C09CE1B"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6AC7308"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intra-band contiguous CA</w:t>
            </w:r>
          </w:p>
        </w:tc>
      </w:tr>
      <w:tr w:rsidR="005270CE" w:rsidRPr="00D76235" w14:paraId="66DCFEE6"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17B6AFF" w14:textId="74DBE34D" w:rsidR="005270CE" w:rsidRPr="00D76235" w:rsidRDefault="005270CE" w:rsidP="005270CE">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6C497CB" w14:textId="32ABFE2E"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F003AD0"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5270CE" w:rsidRPr="00864F79" w14:paraId="602BC13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72BA661" w14:textId="22550674" w:rsidR="005270CE" w:rsidRPr="00D76235" w:rsidRDefault="005270CE" w:rsidP="005270CE">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09AB57F" w14:textId="6EAD4B0C"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A31B64E"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inter-band CA</w:t>
            </w:r>
          </w:p>
        </w:tc>
      </w:tr>
      <w:tr w:rsidR="005270CE" w:rsidRPr="002A3E4B" w14:paraId="3752F36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275D3D0" w14:textId="6A95E360" w:rsidR="005270CE" w:rsidRPr="002A3E4B" w:rsidRDefault="005270CE" w:rsidP="005270CE">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D4B879C" w14:textId="7927D370" w:rsidR="005270CE" w:rsidRPr="002A3E4B" w:rsidRDefault="005270CE" w:rsidP="005270CE">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59E5C97" w14:textId="77777777" w:rsidR="005270CE" w:rsidRPr="002A3E4B" w:rsidRDefault="005270CE" w:rsidP="005270CE">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5270CE" w:rsidRPr="002A3E4B" w14:paraId="20E35AAE"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116F71" w14:textId="510D79FE" w:rsidR="005270CE" w:rsidRPr="00B861AA" w:rsidRDefault="005270CE" w:rsidP="005270CE">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EED30A4" w14:textId="613611E1" w:rsidR="005270CE" w:rsidRPr="00B861AA" w:rsidRDefault="005270CE" w:rsidP="005270CE">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C7007AD" w14:textId="7258DD12" w:rsidR="005270CE" w:rsidRPr="00B861AA" w:rsidRDefault="005270CE" w:rsidP="005270CE">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5270CE" w:rsidRPr="00092A71" w14:paraId="0E31DFF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9779656" w14:textId="6A88326F" w:rsidR="005270CE" w:rsidRPr="00092A71" w:rsidRDefault="005270CE" w:rsidP="005270CE">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BCF3278" w14:textId="191A40D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CFD52D" w14:textId="77777777" w:rsidR="005270CE" w:rsidRPr="00092A71" w:rsidRDefault="005270CE" w:rsidP="005270CE">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5270CE" w:rsidRPr="00092A71" w14:paraId="65B92151"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BFAE15" w14:textId="2A16D43F" w:rsidR="005270CE" w:rsidRPr="00092A71" w:rsidRDefault="005270CE" w:rsidP="005270CE">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F8622CF" w14:textId="52F181C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7F24E78" w14:textId="160DCC86" w:rsidR="005270CE" w:rsidRPr="00092A71" w:rsidRDefault="005270CE" w:rsidP="005270CE">
            <w:pPr>
              <w:rPr>
                <w:rFonts w:ascii="Arial" w:hAnsi="Arial"/>
                <w:sz w:val="16"/>
                <w:szCs w:val="16"/>
              </w:rPr>
            </w:pPr>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Random access SDT</w:t>
            </w:r>
          </w:p>
        </w:tc>
      </w:tr>
      <w:tr w:rsidR="005270CE" w:rsidRPr="00092A71" w14:paraId="24C0D99C"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8A4FCDE" w14:textId="536BEA37" w:rsidR="005270CE" w:rsidRPr="00092A71" w:rsidRDefault="005270CE" w:rsidP="005270CE">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85A28B" w14:textId="0C6992AD" w:rsidR="005270CE" w:rsidRPr="00092A71" w:rsidRDefault="005270CE" w:rsidP="005270CE">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DB99CCB" w14:textId="492CA467" w:rsidR="005270CE" w:rsidRPr="00092A71" w:rsidRDefault="005270CE" w:rsidP="005270CE">
            <w:pPr>
              <w:rPr>
                <w:rFonts w:ascii="Arial" w:hAnsi="Arial"/>
                <w:sz w:val="16"/>
                <w:szCs w:val="16"/>
              </w:rPr>
            </w:pPr>
            <w:r w:rsidRPr="008E16D9">
              <w:rPr>
                <w:rFonts w:ascii="Arial" w:hAnsi="Arial" w:cs="Arial"/>
                <w:sz w:val="16"/>
                <w:szCs w:val="16"/>
                <w:lang w:eastAsia="en-US"/>
              </w:rPr>
              <w:t xml:space="preserve">UEs Supporting </w:t>
            </w:r>
            <w:r w:rsidRPr="008E16D9">
              <w:rPr>
                <w:rFonts w:ascii="Arial" w:hAnsi="Arial" w:cs="Arial"/>
                <w:sz w:val="16"/>
                <w:szCs w:val="16"/>
                <w:lang w:eastAsia="zh-CN"/>
              </w:rPr>
              <w:t>Random access SDT</w:t>
            </w:r>
          </w:p>
        </w:tc>
      </w:tr>
      <w:tr w:rsidR="005270CE" w:rsidRPr="00CF7717" w14:paraId="2664864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B9C58E" w14:textId="575FE091" w:rsidR="005270CE" w:rsidRDefault="005270CE" w:rsidP="005270CE">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0DC93B5" w14:textId="77777777" w:rsidR="005270CE" w:rsidRPr="00991302" w:rsidRDefault="005270CE" w:rsidP="005270CE">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1B464A" w14:textId="77777777" w:rsidR="005270CE" w:rsidRPr="00CF7717" w:rsidRDefault="005270CE" w:rsidP="005270CE">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5270CE" w:rsidRPr="00CF7717" w14:paraId="57F6786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9E0BFA" w14:textId="1F994C3A" w:rsidR="005270CE" w:rsidRPr="00273A7B" w:rsidRDefault="005270CE" w:rsidP="005270CE">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73E3669" w14:textId="570DFEBF" w:rsidR="005270CE" w:rsidRPr="00A73C9A" w:rsidRDefault="005270CE" w:rsidP="005270CE">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8BA23A6" w14:textId="67FE17C2" w:rsidR="005270CE" w:rsidRPr="00A73C9A" w:rsidRDefault="005270CE" w:rsidP="005270CE">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5270CE" w:rsidRPr="00CF7717" w14:paraId="2688B57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93D9505" w14:textId="5414696B" w:rsidR="005270CE" w:rsidRPr="00273A7B" w:rsidRDefault="005270CE" w:rsidP="005270CE">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8AA022" w14:textId="4E6D2FC7" w:rsidR="005270CE" w:rsidRPr="00A73C9A" w:rsidRDefault="005270CE" w:rsidP="005270CE">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32DFE7C" w14:textId="125505BB" w:rsidR="005270CE" w:rsidRPr="00A73C9A" w:rsidRDefault="005270CE" w:rsidP="005270CE">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5270CE" w14:paraId="57F0A365"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226267" w14:textId="0EF1DF37" w:rsidR="005270CE" w:rsidRPr="00605F7E" w:rsidRDefault="005270CE" w:rsidP="005270CE">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1260B1F" w14:textId="60C28391" w:rsidR="005270CE" w:rsidRDefault="005270CE" w:rsidP="005270CE">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B8567EC" w14:textId="77777777" w:rsidR="005270CE" w:rsidRDefault="005270CE" w:rsidP="005270CE">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B861AA" w14:paraId="498C4C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5179E6" w14:textId="3386203A" w:rsidR="00B861AA" w:rsidRDefault="00B861AA" w:rsidP="00B861AA">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BE4065" w14:textId="3B8F1076" w:rsidR="00B861AA" w:rsidRDefault="00B861AA" w:rsidP="00B861AA">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9B96CB6" w14:textId="7A774BF7" w:rsidR="00B861AA" w:rsidRPr="00605F7E" w:rsidRDefault="00B861AA" w:rsidP="00B861AA">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B861AA" w14:paraId="0B6E95E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43D1AB3" w14:textId="4DAA3F69" w:rsidR="00B861AA" w:rsidRDefault="00B861AA" w:rsidP="00B861AA">
            <w:pPr>
              <w:rPr>
                <w:rFonts w:ascii="Arial" w:hAnsi="Arial" w:cs="Arial"/>
                <w:sz w:val="16"/>
                <w:szCs w:val="16"/>
                <w:lang w:eastAsia="zh-CN"/>
              </w:rPr>
            </w:pPr>
            <w:r>
              <w:rPr>
                <w:rFonts w:ascii="Arial" w:hAnsi="Arial" w:cs="Arial"/>
                <w:sz w:val="16"/>
                <w:szCs w:val="16"/>
                <w:lang w:eastAsia="zh-CN"/>
              </w:rPr>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7364348" w14:textId="174F8294" w:rsidR="00B861AA" w:rsidRDefault="00B861AA" w:rsidP="00B861AA">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7BFFD8B" w14:textId="60511CAA" w:rsidR="00B861AA" w:rsidRPr="00605F7E" w:rsidRDefault="00B861AA" w:rsidP="00B861AA">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B861AA" w14:paraId="38831A28"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484955" w14:textId="5852C4D1" w:rsidR="00B861AA" w:rsidRDefault="00B861AA" w:rsidP="00B861AA">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831F176" w14:textId="77777777" w:rsidR="00B861AA" w:rsidRDefault="00B861AA" w:rsidP="00B861AA">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F0907F6" w14:textId="77777777" w:rsidR="00B861AA" w:rsidRDefault="00B861AA" w:rsidP="00B861AA">
            <w:pPr>
              <w:pStyle w:val="TAL"/>
              <w:rPr>
                <w:sz w:val="16"/>
                <w:szCs w:val="16"/>
              </w:rPr>
            </w:pPr>
            <w:r w:rsidRPr="00B861AA">
              <w:rPr>
                <w:sz w:val="16"/>
                <w:szCs w:val="16"/>
              </w:rPr>
              <w:t>UEs supporting 5G Core</w:t>
            </w:r>
            <w:r>
              <w:rPr>
                <w:sz w:val="16"/>
                <w:szCs w:val="16"/>
              </w:rPr>
              <w:t xml:space="preserve"> and slice based cell reselection</w:t>
            </w:r>
          </w:p>
        </w:tc>
      </w:tr>
      <w:tr w:rsidR="00B861AA" w14:paraId="5E4BCF4B"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8F520E" w14:textId="33C770F8" w:rsidR="00B861AA" w:rsidRDefault="00B861AA" w:rsidP="00B861AA">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D4B92E4" w14:textId="77777777" w:rsidR="00B861AA" w:rsidRDefault="00B861AA" w:rsidP="00B861AA">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4F0A52" w14:textId="77777777" w:rsidR="00B861AA" w:rsidRDefault="00B861AA" w:rsidP="00B861AA">
            <w:pPr>
              <w:pStyle w:val="TAL"/>
              <w:rPr>
                <w:sz w:val="16"/>
                <w:szCs w:val="16"/>
              </w:rPr>
            </w:pPr>
            <w:r>
              <w:rPr>
                <w:color w:val="000000"/>
                <w:sz w:val="16"/>
                <w:szCs w:val="16"/>
              </w:rPr>
              <w:t>UEs supporting 5G Core</w:t>
            </w:r>
            <w:r>
              <w:rPr>
                <w:sz w:val="16"/>
                <w:szCs w:val="16"/>
              </w:rPr>
              <w:t xml:space="preserve"> and RRC_INACTIVE and slice based cell reselection</w:t>
            </w:r>
          </w:p>
        </w:tc>
      </w:tr>
      <w:tr w:rsidR="00B861AA" w14:paraId="5311C47A"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A8CACA" w14:textId="5D75AC00" w:rsidR="00B861AA" w:rsidRDefault="00B861AA" w:rsidP="00B861AA">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B786742" w14:textId="515F6ADB" w:rsidR="00B861AA" w:rsidRDefault="00B861AA" w:rsidP="00B861AA">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51E3630" w14:textId="549322D5" w:rsidR="00B861AA" w:rsidRDefault="00B861AA" w:rsidP="00B861AA">
            <w:pPr>
              <w:pStyle w:val="TAL"/>
              <w:rPr>
                <w:color w:val="000000"/>
                <w:sz w:val="16"/>
                <w:szCs w:val="16"/>
              </w:rPr>
            </w:pPr>
            <w:r w:rsidRPr="00022AD1">
              <w:rPr>
                <w:sz w:val="16"/>
                <w:szCs w:val="16"/>
              </w:rPr>
              <w:t>UEs supporting 5G Core and Multi-SIM N1 NAS signalling connection release</w:t>
            </w:r>
          </w:p>
        </w:tc>
      </w:tr>
      <w:tr w:rsidR="00B861AA" w14:paraId="263DC275"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99A8381" w14:textId="1793FB03" w:rsidR="00B861AA" w:rsidRDefault="00B861AA" w:rsidP="00B861AA">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7B3CBB3" w14:textId="722C8054" w:rsidR="00B861AA" w:rsidRPr="00A6565D" w:rsidRDefault="00B861AA" w:rsidP="00B861AA">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9A51B7" w14:textId="30440C01" w:rsidR="00B861AA" w:rsidRPr="00022AD1" w:rsidRDefault="00B861AA" w:rsidP="00B861AA">
            <w:pPr>
              <w:pStyle w:val="TAL"/>
              <w:rPr>
                <w:sz w:val="16"/>
                <w:szCs w:val="16"/>
              </w:rPr>
            </w:pPr>
            <w:r w:rsidRPr="00944C32">
              <w:rPr>
                <w:sz w:val="16"/>
                <w:szCs w:val="16"/>
              </w:rPr>
              <w:t>UEs supporting 5G Core and EN-DC with NR shared spectrum channel access</w:t>
            </w:r>
          </w:p>
        </w:tc>
      </w:tr>
      <w:tr w:rsidR="00B861AA" w14:paraId="3050312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9B620A" w14:textId="3723C596" w:rsidR="00B861AA" w:rsidRDefault="00B861AA" w:rsidP="00B861AA">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0CDF64" w14:textId="720314FA" w:rsidR="00B861AA" w:rsidRPr="00A6565D" w:rsidRDefault="00B861AA" w:rsidP="00B861AA">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E2DD4B" w14:textId="7B48A032" w:rsidR="00B861AA" w:rsidRPr="00022AD1" w:rsidRDefault="00B861AA" w:rsidP="00B861AA">
            <w:pPr>
              <w:pStyle w:val="TAL"/>
              <w:rPr>
                <w:sz w:val="16"/>
                <w:szCs w:val="16"/>
              </w:rPr>
            </w:pPr>
            <w:r w:rsidRPr="00944C32">
              <w:rPr>
                <w:sz w:val="16"/>
                <w:szCs w:val="16"/>
              </w:rPr>
              <w:t>UEs supporting 5G Core and NR-DC with NR shared spectrum channel access</w:t>
            </w:r>
          </w:p>
        </w:tc>
      </w:tr>
      <w:tr w:rsidR="00B861AA" w14:paraId="0B35652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E42A6C7" w14:textId="1689C82C" w:rsidR="00B861AA" w:rsidRPr="00944C32" w:rsidRDefault="00B861AA" w:rsidP="00B861AA">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050825" w14:textId="5E61C8E8" w:rsidR="00B861AA" w:rsidRPr="00944C32" w:rsidRDefault="00B861AA" w:rsidP="00B861AA">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21643D6" w14:textId="6865472B" w:rsidR="00B861AA" w:rsidRPr="00944C32" w:rsidRDefault="00B861AA" w:rsidP="00B861AA">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B861AA" w14:paraId="32BDE32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47831B" w14:textId="757CBF12" w:rsidR="00B861AA" w:rsidRPr="00016F18" w:rsidRDefault="00B861AA" w:rsidP="00B861AA">
            <w:pPr>
              <w:pStyle w:val="TAL"/>
              <w:rPr>
                <w:rFonts w:cs="Arial"/>
                <w:sz w:val="16"/>
                <w:szCs w:val="16"/>
                <w:lang w:eastAsia="zh-CN"/>
              </w:rPr>
            </w:pPr>
            <w:r w:rsidRPr="00016F18">
              <w:rPr>
                <w:rFonts w:eastAsia="SimSun"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07D63FF" w14:textId="7F3CB7B4" w:rsidR="00B861AA" w:rsidRDefault="00B861AA" w:rsidP="00B861AA">
            <w:pPr>
              <w:pStyle w:val="TAL"/>
              <w:rPr>
                <w:rFonts w:cs="Arial"/>
                <w:sz w:val="16"/>
                <w:szCs w:val="16"/>
                <w:lang w:eastAsia="zh-CN"/>
              </w:rPr>
            </w:pPr>
            <w:r>
              <w:rPr>
                <w:rFonts w:cs="Arial" w:hint="eastAsia"/>
                <w:sz w:val="16"/>
                <w:szCs w:val="16"/>
              </w:rPr>
              <w:t xml:space="preserve">IF A.4.1-5/1 </w:t>
            </w:r>
            <w:r>
              <w:rPr>
                <w:rFonts w:eastAsia="SimSun"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5720886" w14:textId="2EFAC45E" w:rsidR="00B861AA" w:rsidRDefault="00B861AA" w:rsidP="00B861AA">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B861AA" w14:paraId="1734AE69"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3D2540B" w14:textId="007DBC34" w:rsidR="00B861AA" w:rsidRDefault="00B861AA" w:rsidP="00B861AA">
            <w:pPr>
              <w:pStyle w:val="TAL"/>
              <w:rPr>
                <w:rFonts w:eastAsia="SimSun"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EF196A" w14:textId="3A13385B" w:rsidR="00B861AA" w:rsidRDefault="00B861AA" w:rsidP="00B861AA">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AED52B" w14:textId="0E65D32D" w:rsidR="00B861AA" w:rsidRDefault="00B861AA" w:rsidP="00B861AA">
            <w:pPr>
              <w:pStyle w:val="Normal1"/>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B861AA" w14:paraId="6274680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EC3315" w14:textId="6601759E" w:rsidR="00B861AA" w:rsidRDefault="00B861AA" w:rsidP="00B861AA">
            <w:pPr>
              <w:pStyle w:val="TAL"/>
              <w:rPr>
                <w:rFonts w:cs="Arial"/>
                <w:sz w:val="16"/>
                <w:szCs w:val="16"/>
                <w:lang w:eastAsia="zh-CN"/>
              </w:rPr>
            </w:pPr>
            <w:r>
              <w:rPr>
                <w:rFonts w:eastAsia="SimSun"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9708F50" w14:textId="69B13349" w:rsidR="00B861AA" w:rsidRPr="00B861AA" w:rsidRDefault="00B861AA" w:rsidP="00B861AA">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36AC15" w14:textId="621BE328" w:rsidR="00B861AA" w:rsidRPr="00F47676" w:rsidRDefault="00B861AA" w:rsidP="00B861AA">
            <w:pPr>
              <w:pStyle w:val="Normal1"/>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r w:rsidR="00CA25DD" w:rsidRPr="00CA25DD">
              <w:rPr>
                <w:rFonts w:ascii="Arial" w:hAnsi="Arial"/>
                <w:sz w:val="16"/>
                <w:szCs w:val="16"/>
              </w:rPr>
              <w:t xml:space="preserve"> and WLAN</w:t>
            </w:r>
          </w:p>
        </w:tc>
      </w:tr>
      <w:tr w:rsidR="00B861AA" w14:paraId="18A5718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6AF1E06" w14:textId="47B153A3" w:rsidR="00B861AA" w:rsidRDefault="00B861AA" w:rsidP="00B861AA">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71F9B4D" w14:textId="6BDC8EB0" w:rsidR="00B861AA" w:rsidRPr="00B861AA" w:rsidRDefault="00B861AA" w:rsidP="00B861AA">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w:t>
            </w:r>
            <w:r w:rsidR="00CA25DD" w:rsidRPr="00CA25DD">
              <w:rPr>
                <w:rFonts w:cs="Arial"/>
                <w:sz w:val="16"/>
                <w:szCs w:val="16"/>
                <w:lang w:eastAsia="zh-CN"/>
              </w:rPr>
              <w:t xml:space="preserve">23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295D1FC" w14:textId="3494CED6" w:rsidR="00B861AA" w:rsidRPr="00F47676" w:rsidRDefault="00B861AA" w:rsidP="00B861AA">
            <w:pPr>
              <w:pStyle w:val="Normal1"/>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r w:rsidR="00CA25DD" w:rsidRPr="00CA25DD">
              <w:rPr>
                <w:rFonts w:ascii="Arial" w:hAnsi="Arial"/>
                <w:sz w:val="16"/>
                <w:szCs w:val="16"/>
              </w:rPr>
              <w:t xml:space="preserve"> and WLAN</w:t>
            </w:r>
          </w:p>
        </w:tc>
      </w:tr>
      <w:tr w:rsidR="00B861AA" w14:paraId="7B6754F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AF3C6F" w14:textId="1DD72BB6" w:rsidR="00B861AA" w:rsidRPr="002F0F47" w:rsidRDefault="00B861AA" w:rsidP="00B861AA">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8AE434C" w14:textId="6D1262FE" w:rsidR="00B861AA" w:rsidRPr="00B861AA" w:rsidRDefault="00B861AA" w:rsidP="00B861AA">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0586D57" w14:textId="7D2CEFE9" w:rsidR="00B861AA" w:rsidRPr="002F0F47" w:rsidRDefault="00B861AA" w:rsidP="00B861AA">
            <w:pPr>
              <w:pStyle w:val="Normal1"/>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B861AA" w14:paraId="2774CB5A"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E2724CE" w14:textId="136C93BA" w:rsidR="00B861AA" w:rsidRPr="004469B6" w:rsidRDefault="00B861AA" w:rsidP="00B861AA">
            <w:pPr>
              <w:pStyle w:val="TAL"/>
              <w:rPr>
                <w:rFonts w:cs="Arial"/>
                <w:sz w:val="16"/>
                <w:szCs w:val="16"/>
                <w:lang w:eastAsia="zh-CN"/>
              </w:rPr>
            </w:pPr>
            <w:r>
              <w:rPr>
                <w:rFonts w:cs="Arial"/>
                <w:sz w:val="16"/>
                <w:szCs w:val="16"/>
                <w:lang w:eastAsia="en-US"/>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EBBC0AF" w14:textId="34F253AA" w:rsidR="00B861AA" w:rsidRPr="00B861AA" w:rsidRDefault="00B861AA" w:rsidP="00B861AA">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3DBEF37" w14:textId="7D241702" w:rsidR="00B861AA" w:rsidRPr="004469B6" w:rsidRDefault="00B861AA" w:rsidP="00B861AA">
            <w:pPr>
              <w:pStyle w:val="Normal1"/>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B861AA" w14:paraId="572FF40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91D3FB" w14:textId="7F195EFD" w:rsidR="00B861AA" w:rsidRPr="007815C0" w:rsidRDefault="00B861AA" w:rsidP="00B861AA">
            <w:pPr>
              <w:pStyle w:val="TAL"/>
              <w:rPr>
                <w:rFonts w:cs="Arial"/>
                <w:sz w:val="16"/>
                <w:szCs w:val="16"/>
                <w:lang w:eastAsia="en-US"/>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A7E1423" w14:textId="0DF7922A" w:rsidR="00B861AA" w:rsidRPr="007815C0" w:rsidRDefault="00B861AA" w:rsidP="00B861AA">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1D72EED" w14:textId="6DAF207C" w:rsidR="00B861AA" w:rsidRPr="007815C0" w:rsidRDefault="00B861AA" w:rsidP="00B861AA">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B861AA" w14:paraId="6ADFC78C"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B23B31" w14:textId="68A97080" w:rsidR="00B861AA" w:rsidRPr="007815C0" w:rsidRDefault="00B861AA" w:rsidP="00B861AA">
            <w:pPr>
              <w:pStyle w:val="TAL"/>
              <w:rPr>
                <w:rFonts w:cs="Arial"/>
                <w:sz w:val="16"/>
                <w:szCs w:val="16"/>
                <w:lang w:eastAsia="en-US"/>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495854B" w14:textId="6B2A53E5" w:rsidR="00B861AA" w:rsidRPr="007815C0" w:rsidRDefault="00B861AA" w:rsidP="00B861AA">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275474" w14:textId="51E1777E" w:rsidR="00B861AA" w:rsidRPr="007815C0" w:rsidRDefault="00B861AA" w:rsidP="00B861AA">
            <w:pPr>
              <w:pStyle w:val="TAL"/>
              <w:rPr>
                <w:rFonts w:cs="Arial"/>
                <w:sz w:val="16"/>
                <w:szCs w:val="16"/>
              </w:rPr>
            </w:pPr>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861AA" w14:paraId="6C370CC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00E839" w14:textId="4A8BD630" w:rsidR="00B861AA" w:rsidRPr="007815C0" w:rsidRDefault="00B861AA" w:rsidP="00B861AA">
            <w:pPr>
              <w:pStyle w:val="TAL"/>
              <w:rPr>
                <w:rFonts w:cs="Arial"/>
                <w:sz w:val="16"/>
                <w:szCs w:val="16"/>
                <w:lang w:eastAsia="en-US"/>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D99805" w14:textId="36CF8E5C" w:rsidR="00B861AA" w:rsidRPr="007815C0" w:rsidRDefault="00B861AA" w:rsidP="00B861AA">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A9ABF8" w14:textId="53952508" w:rsidR="00B861AA" w:rsidRPr="007815C0" w:rsidRDefault="00B861AA" w:rsidP="00B861AA">
            <w:pPr>
              <w:pStyle w:val="TAL"/>
              <w:rPr>
                <w:rFonts w:cs="Arial"/>
                <w:sz w:val="16"/>
                <w:szCs w:val="16"/>
              </w:rPr>
            </w:pPr>
            <w:r w:rsidRPr="007815C0">
              <w:rPr>
                <w:sz w:val="16"/>
                <w:szCs w:val="16"/>
              </w:rPr>
              <w:t>UE supporting 5G Core and dynamic scheduling for multicast for PCell and RRC_INACTIVE</w:t>
            </w:r>
          </w:p>
        </w:tc>
      </w:tr>
      <w:tr w:rsidR="00B861AA" w14:paraId="7635A0C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4B8C34" w14:textId="164570CB" w:rsidR="00B861AA" w:rsidRPr="00D52060" w:rsidRDefault="00B861AA" w:rsidP="00B861AA">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94E695B" w14:textId="00CDDF39" w:rsidR="00B861AA" w:rsidRPr="00D52060" w:rsidRDefault="00B861AA" w:rsidP="00B861AA">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02C7FF4" w14:textId="74F93617" w:rsidR="00B861AA" w:rsidRPr="00D52060" w:rsidRDefault="00B861AA" w:rsidP="00B861AA">
            <w:pPr>
              <w:pStyle w:val="TAL"/>
              <w:rPr>
                <w:sz w:val="16"/>
                <w:szCs w:val="16"/>
              </w:rPr>
            </w:pPr>
            <w:r w:rsidRPr="00D52060">
              <w:rPr>
                <w:sz w:val="16"/>
                <w:szCs w:val="16"/>
              </w:rPr>
              <w:t>UEs supporting NE-DC and RRC_INACTIVE and (re-)configuration of an SCG during the resume procedure.</w:t>
            </w:r>
          </w:p>
        </w:tc>
      </w:tr>
      <w:tr w:rsidR="00B861AA" w14:paraId="6E4B3F4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B39021" w14:textId="790D2960" w:rsidR="00B861AA" w:rsidRPr="00705F52" w:rsidRDefault="00B861AA" w:rsidP="00B861AA">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3AD220C" w14:textId="0AEA1512" w:rsidR="00B861AA" w:rsidRPr="00B861AA" w:rsidRDefault="00B861AA" w:rsidP="00B861AA">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3FFFAF4" w14:textId="1CB94714" w:rsidR="00B861AA" w:rsidRPr="00705F52" w:rsidRDefault="00B861AA" w:rsidP="00B861AA">
            <w:pPr>
              <w:pStyle w:val="TAL"/>
              <w:rPr>
                <w:sz w:val="16"/>
                <w:szCs w:val="16"/>
              </w:rPr>
            </w:pPr>
            <w:r w:rsidRPr="00705F52">
              <w:rPr>
                <w:sz w:val="16"/>
                <w:szCs w:val="16"/>
              </w:rPr>
              <w:t>UEs supporting services with survival time and NR-DC and PDCP-duplication over split DRB</w:t>
            </w:r>
          </w:p>
        </w:tc>
      </w:tr>
      <w:tr w:rsidR="00B861AA" w14:paraId="61AC06E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696D47" w14:textId="617E561E" w:rsidR="00B861AA" w:rsidRPr="00705F52" w:rsidRDefault="00B861AA" w:rsidP="00B861AA">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A9205A0" w14:textId="741FCA81" w:rsidR="00B861AA" w:rsidRPr="00B861AA" w:rsidRDefault="00B861AA" w:rsidP="00B861AA">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EEE93E1" w14:textId="1752218D" w:rsidR="00B861AA" w:rsidRPr="00705F52" w:rsidRDefault="00B861AA" w:rsidP="00B861AA">
            <w:pPr>
              <w:pStyle w:val="TAL"/>
              <w:rPr>
                <w:sz w:val="16"/>
                <w:szCs w:val="16"/>
              </w:rPr>
            </w:pPr>
            <w:r w:rsidRPr="00705F52">
              <w:rPr>
                <w:sz w:val="16"/>
                <w:szCs w:val="16"/>
              </w:rPr>
              <w:t>UEs supporting services with survival time and intra-band contiguous CA and CA-based PDCP duplication over MCG or SCG DRB</w:t>
            </w:r>
          </w:p>
        </w:tc>
      </w:tr>
      <w:tr w:rsidR="00B861AA" w14:paraId="2280123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A49330" w14:textId="05EF249F" w:rsidR="00B861AA" w:rsidRPr="00705F52" w:rsidRDefault="00B861AA" w:rsidP="00B861AA">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CAF7341" w14:textId="2432E5D0" w:rsidR="00B861AA" w:rsidRPr="00B861AA" w:rsidRDefault="00B861AA" w:rsidP="00B861AA">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1E53DC9" w14:textId="0DB251E7" w:rsidR="00B861AA" w:rsidRPr="00705F52" w:rsidRDefault="00B861AA" w:rsidP="00B861AA">
            <w:pPr>
              <w:pStyle w:val="TAL"/>
              <w:rPr>
                <w:sz w:val="16"/>
                <w:szCs w:val="16"/>
              </w:rPr>
            </w:pPr>
            <w:r w:rsidRPr="00705F52">
              <w:rPr>
                <w:sz w:val="16"/>
                <w:szCs w:val="16"/>
              </w:rPr>
              <w:t>UEs supporting services with survival time and intra-band non-contiguous CA and CA-based PDCP duplication over MCG or SCG DRB</w:t>
            </w:r>
          </w:p>
        </w:tc>
      </w:tr>
      <w:tr w:rsidR="00B861AA" w14:paraId="5E601FE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BC3EFE" w14:textId="2183A80B" w:rsidR="00B861AA" w:rsidRPr="00705F52" w:rsidRDefault="00B861AA" w:rsidP="00B861AA">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EC98671" w14:textId="31A4CA91" w:rsidR="00B861AA" w:rsidRPr="00B861AA" w:rsidRDefault="00B861AA" w:rsidP="00B861AA">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43773BF" w14:textId="58717844" w:rsidR="00B861AA" w:rsidRPr="00705F52" w:rsidRDefault="00B861AA" w:rsidP="00B861AA">
            <w:pPr>
              <w:pStyle w:val="TAL"/>
              <w:rPr>
                <w:sz w:val="16"/>
                <w:szCs w:val="16"/>
              </w:rPr>
            </w:pPr>
            <w:r w:rsidRPr="00705F52">
              <w:rPr>
                <w:sz w:val="16"/>
                <w:szCs w:val="16"/>
              </w:rPr>
              <w:t>UEs supporting services with survival time and inter-band CA and CA-based PDCP duplication over MCG or SCG DRB</w:t>
            </w:r>
          </w:p>
        </w:tc>
      </w:tr>
      <w:tr w:rsidR="00B861AA" w14:paraId="6C0D9F8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405D7F" w14:textId="001C9004" w:rsidR="00B861AA" w:rsidRPr="00016F18" w:rsidRDefault="00B861AA" w:rsidP="00B861AA">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94FA282" w14:textId="260849E3" w:rsidR="00B861AA" w:rsidRPr="00B861AA" w:rsidRDefault="00B861AA" w:rsidP="00B861AA">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F1A391B" w14:textId="27074F00" w:rsidR="00B861AA" w:rsidRPr="00016F18" w:rsidRDefault="00B861AA" w:rsidP="00B861AA">
            <w:pPr>
              <w:pStyle w:val="TAL"/>
              <w:rPr>
                <w:sz w:val="16"/>
                <w:szCs w:val="16"/>
              </w:rPr>
            </w:pPr>
            <w:r w:rsidRPr="00016F18">
              <w:rPr>
                <w:sz w:val="16"/>
                <w:szCs w:val="16"/>
              </w:rPr>
              <w:t>UEs supporting 5GS and E-UTRA and NSSRG.</w:t>
            </w:r>
          </w:p>
        </w:tc>
      </w:tr>
      <w:tr w:rsidR="00B861AA" w14:paraId="7292B8C5"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B9BE959" w14:textId="2425809E" w:rsidR="00B861AA" w:rsidRPr="00016F18" w:rsidRDefault="00B861AA" w:rsidP="00B861AA">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753C31C" w14:textId="4F9A02BF" w:rsidR="00B861AA" w:rsidRPr="00B861AA" w:rsidRDefault="00B861AA" w:rsidP="00B861AA">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37109D4" w14:textId="6268352C" w:rsidR="00B861AA" w:rsidRPr="00016F18" w:rsidRDefault="00B861AA" w:rsidP="00B861AA">
            <w:pPr>
              <w:pStyle w:val="TAL"/>
              <w:rPr>
                <w:sz w:val="16"/>
                <w:szCs w:val="16"/>
              </w:rPr>
            </w:pPr>
            <w:r w:rsidRPr="00016F18">
              <w:rPr>
                <w:sz w:val="16"/>
                <w:szCs w:val="16"/>
              </w:rPr>
              <w:t>UEs supporting 5G Core and additional UE-requested PDU establishment and emergency services in NR connected to 5GCN</w:t>
            </w:r>
          </w:p>
        </w:tc>
      </w:tr>
      <w:tr w:rsidR="00B861AA" w14:paraId="04A29152"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F1770F9" w14:textId="0D05D33C" w:rsidR="00B861AA" w:rsidRPr="002C087A" w:rsidRDefault="00B861AA" w:rsidP="00B861AA">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155F3C5" w14:textId="78CC2264" w:rsidR="00B861AA" w:rsidRPr="00B861AA" w:rsidRDefault="00B861AA" w:rsidP="00B861AA">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975BB64" w14:textId="6ECFA9AC" w:rsidR="00B861AA" w:rsidRPr="002C087A" w:rsidRDefault="00B861AA" w:rsidP="00B861AA">
            <w:pPr>
              <w:pStyle w:val="TAL"/>
              <w:rPr>
                <w:sz w:val="16"/>
                <w:szCs w:val="16"/>
              </w:rPr>
            </w:pPr>
            <w:r w:rsidRPr="002C087A">
              <w:rPr>
                <w:sz w:val="16"/>
                <w:szCs w:val="16"/>
              </w:rPr>
              <w:t>UEs supporting slice-based RACH partitioning and slice-based RACH prioritisation</w:t>
            </w:r>
          </w:p>
        </w:tc>
      </w:tr>
      <w:tr w:rsidR="00B861AA" w14:paraId="27A56B82"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350CA1" w14:textId="32C8F21F" w:rsidR="00B861AA" w:rsidRPr="002C087A" w:rsidRDefault="00B861AA" w:rsidP="00B861AA">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732440C" w14:textId="58E7BCC7" w:rsidR="00B861AA" w:rsidRPr="00B861AA" w:rsidRDefault="00B861AA" w:rsidP="00B861AA">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E6945BD" w14:textId="680DCA9A" w:rsidR="00B861AA" w:rsidRPr="002C087A" w:rsidRDefault="00B861AA" w:rsidP="00B861AA">
            <w:pPr>
              <w:pStyle w:val="TAL"/>
              <w:rPr>
                <w:sz w:val="16"/>
                <w:szCs w:val="16"/>
              </w:rPr>
            </w:pPr>
            <w:r w:rsidRPr="002C087A">
              <w:rPr>
                <w:sz w:val="16"/>
                <w:szCs w:val="16"/>
              </w:rPr>
              <w:t>UEs supporting slice-based RACH partitioning, slice-based RACH prioritisation and RACH prioritisation for Access Identity 1</w:t>
            </w:r>
          </w:p>
        </w:tc>
      </w:tr>
      <w:tr w:rsidR="00B861AA" w14:paraId="53859B7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CE2F53B" w14:textId="581CF482" w:rsidR="00B861AA" w:rsidRPr="002C087A" w:rsidRDefault="00B861AA" w:rsidP="00B861AA">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9E6A635" w14:textId="3056837A" w:rsidR="00B861AA" w:rsidRPr="00B861AA" w:rsidRDefault="00B861AA" w:rsidP="00B861AA">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0832DEC" w14:textId="606A451D" w:rsidR="00B861AA" w:rsidRPr="002C087A" w:rsidRDefault="00B861AA" w:rsidP="00B861AA">
            <w:pPr>
              <w:pStyle w:val="TAL"/>
              <w:rPr>
                <w:sz w:val="16"/>
                <w:szCs w:val="16"/>
              </w:rPr>
            </w:pPr>
            <w:r w:rsidRPr="002C087A">
              <w:rPr>
                <w:sz w:val="16"/>
                <w:szCs w:val="16"/>
              </w:rPr>
              <w:t>UEs supporting 2-Step RACH, slice-based RACH partitioning and slice-based RACH prioritisation</w:t>
            </w:r>
          </w:p>
        </w:tc>
      </w:tr>
      <w:tr w:rsidR="00B861AA" w14:paraId="34F3874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E241C56" w14:textId="378A5F8C" w:rsidR="00B861AA" w:rsidRPr="002C087A" w:rsidRDefault="00B861AA" w:rsidP="00B861AA">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A5FDF90" w14:textId="05157E0A" w:rsidR="00B861AA" w:rsidRPr="00B861AA" w:rsidRDefault="00B861AA" w:rsidP="00B861AA">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B108CBA" w14:textId="6B117E3E" w:rsidR="00B861AA" w:rsidRPr="002C087A" w:rsidRDefault="00B861AA" w:rsidP="00B861AA">
            <w:pPr>
              <w:pStyle w:val="TAL"/>
              <w:rPr>
                <w:sz w:val="16"/>
                <w:szCs w:val="16"/>
              </w:rPr>
            </w:pPr>
            <w:r w:rsidRPr="002C087A">
              <w:rPr>
                <w:sz w:val="16"/>
                <w:szCs w:val="16"/>
              </w:rPr>
              <w:t>UEs supporting 2-Step RACH, slice-based RACH partitioning, slice-based RACH prioritisation and RACH prioritisation for Access Identity 1</w:t>
            </w:r>
          </w:p>
        </w:tc>
      </w:tr>
      <w:tr w:rsidR="00B861AA" w14:paraId="5CF053A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0F462C7" w14:textId="0FA14E30" w:rsidR="00B861AA" w:rsidRPr="009472CA" w:rsidRDefault="00B861AA" w:rsidP="00B861AA">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A7E1A3A" w14:textId="0280FDA3" w:rsidR="00B861AA" w:rsidRPr="00B861AA" w:rsidRDefault="00B861AA" w:rsidP="00B861AA">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2C0E3CF" w14:textId="6AA7B012" w:rsidR="00B861AA" w:rsidRPr="009472CA" w:rsidRDefault="00B861AA" w:rsidP="00B861AA">
            <w:pPr>
              <w:pStyle w:val="TAL"/>
              <w:rPr>
                <w:sz w:val="16"/>
                <w:szCs w:val="16"/>
              </w:rPr>
            </w:pPr>
            <w:r w:rsidRPr="009472CA">
              <w:rPr>
                <w:sz w:val="16"/>
                <w:szCs w:val="16"/>
              </w:rPr>
              <w:t>UEs supporting 5G core and logged measurements in RRC_IDLE and RRC_INACTIVE and IDC mechanism</w:t>
            </w:r>
          </w:p>
        </w:tc>
      </w:tr>
      <w:tr w:rsidR="00B861AA" w14:paraId="374F5427"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F345FBA" w14:textId="1CE4410C" w:rsidR="00B861AA" w:rsidRPr="009472CA" w:rsidRDefault="00B861AA" w:rsidP="00B861AA">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7492C13" w14:textId="6821FB6E" w:rsidR="00B861AA" w:rsidRPr="00B861AA" w:rsidRDefault="00B861AA" w:rsidP="00B861AA">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D2CB602" w14:textId="494B7285" w:rsidR="00B861AA" w:rsidRPr="009472CA" w:rsidRDefault="00B861AA" w:rsidP="00B861AA">
            <w:pPr>
              <w:pStyle w:val="TAL"/>
              <w:rPr>
                <w:sz w:val="16"/>
                <w:szCs w:val="16"/>
              </w:rPr>
            </w:pPr>
            <w:r w:rsidRPr="009472CA">
              <w:rPr>
                <w:sz w:val="16"/>
                <w:szCs w:val="16"/>
              </w:rPr>
              <w:t>UEs supporting 5G core and logged measurements in RRC_IDLE and RRC_INACTIVE and early measurements</w:t>
            </w:r>
          </w:p>
        </w:tc>
      </w:tr>
      <w:tr w:rsidR="00B861AA" w14:paraId="4CA117A6"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2D0A92" w14:textId="11751BD0" w:rsidR="00B861AA" w:rsidRPr="004F27B1" w:rsidRDefault="00B861AA" w:rsidP="00B861AA">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7FB36BE" w14:textId="37FFC446" w:rsidR="00B861AA" w:rsidRPr="00B861AA" w:rsidRDefault="00B861AA" w:rsidP="00B861AA">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B6FD73D" w14:textId="32C97D67" w:rsidR="00B861AA" w:rsidRPr="004F27B1" w:rsidRDefault="00B861AA" w:rsidP="00B861AA">
            <w:pPr>
              <w:pStyle w:val="TAL"/>
              <w:rPr>
                <w:sz w:val="16"/>
                <w:szCs w:val="16"/>
              </w:rPr>
            </w:pPr>
            <w:r w:rsidRPr="004F27B1">
              <w:rPr>
                <w:sz w:val="16"/>
                <w:szCs w:val="16"/>
              </w:rPr>
              <w:t>UEs supporting NE-DC and SFTD measurement between NR PCell and E-UTRA PSCell</w:t>
            </w:r>
          </w:p>
        </w:tc>
      </w:tr>
      <w:tr w:rsidR="00B861AA" w14:paraId="259ECC7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429846" w14:textId="358DAE28" w:rsidR="00B861AA" w:rsidRPr="00C21875" w:rsidRDefault="00B861AA" w:rsidP="00B861AA">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D893C4" w14:textId="65ED0D3C" w:rsidR="00B861AA" w:rsidRPr="00C21875" w:rsidRDefault="00B861AA" w:rsidP="00B861AA">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5A993FB" w14:textId="5221A850" w:rsidR="00B861AA" w:rsidRPr="00C21875" w:rsidRDefault="00B861AA" w:rsidP="00B861AA">
            <w:pPr>
              <w:pStyle w:val="TAL"/>
              <w:rPr>
                <w:sz w:val="16"/>
                <w:szCs w:val="16"/>
              </w:rPr>
            </w:pPr>
            <w:r w:rsidRPr="00C21875">
              <w:rPr>
                <w:sz w:val="16"/>
                <w:szCs w:val="16"/>
              </w:rPr>
              <w:t>UEs supporting 5G Core and SDT via Configured Grant Type 1 in RRC_INACTIVE state</w:t>
            </w:r>
          </w:p>
        </w:tc>
      </w:tr>
      <w:tr w:rsidR="00B861AA" w14:paraId="415594D6"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88019C" w14:textId="075B86D7" w:rsidR="00B861AA" w:rsidRPr="00C21875" w:rsidRDefault="00B861AA" w:rsidP="00B861AA">
            <w:pPr>
              <w:pStyle w:val="TAL"/>
              <w:rPr>
                <w:sz w:val="16"/>
                <w:szCs w:val="16"/>
              </w:rPr>
            </w:pPr>
            <w:r>
              <w:rPr>
                <w:sz w:val="16"/>
                <w:szCs w:val="16"/>
              </w:rPr>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5B2B8ED" w14:textId="53A71079" w:rsidR="00B861AA" w:rsidRPr="00C21875" w:rsidRDefault="00B861AA" w:rsidP="00B861AA">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46D54A9" w14:textId="4B2FD1F1" w:rsidR="00B861AA" w:rsidRPr="00C21875" w:rsidRDefault="00B861AA" w:rsidP="00B861AA">
            <w:pPr>
              <w:pStyle w:val="TAL"/>
              <w:rPr>
                <w:sz w:val="16"/>
                <w:szCs w:val="16"/>
              </w:rPr>
            </w:pPr>
            <w:r w:rsidRPr="00C21875">
              <w:rPr>
                <w:sz w:val="16"/>
                <w:szCs w:val="16"/>
              </w:rPr>
              <w:t>UEs supporting 5G Core and SRB SDT and SDT via Configured Grant Type 1 in RRC_INACTIVE state</w:t>
            </w:r>
          </w:p>
        </w:tc>
      </w:tr>
      <w:tr w:rsidR="0036010B" w:rsidRPr="003B0A24" w14:paraId="6028FFB8"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ADA4E0F" w14:textId="075AED74" w:rsidR="0036010B" w:rsidRPr="003B0A24" w:rsidRDefault="0036010B" w:rsidP="0036010B">
            <w:pPr>
              <w:pStyle w:val="TAL"/>
              <w:rPr>
                <w:sz w:val="16"/>
                <w:szCs w:val="16"/>
              </w:rPr>
            </w:pPr>
            <w:r w:rsidRPr="003B0A24">
              <w:rPr>
                <w:sz w:val="16"/>
                <w:szCs w:val="16"/>
              </w:rPr>
              <w:t>C271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3F16480" w14:textId="24EF47B2" w:rsidR="0036010B" w:rsidRPr="003B0A24" w:rsidRDefault="0036010B" w:rsidP="0036010B">
            <w:pPr>
              <w:pStyle w:val="TAL"/>
              <w:rPr>
                <w:sz w:val="16"/>
                <w:szCs w:val="16"/>
              </w:rPr>
            </w:pPr>
            <w:r w:rsidRPr="003B0A24">
              <w:rPr>
                <w:sz w:val="16"/>
                <w:szCs w:val="16"/>
              </w:rPr>
              <w:t>IF A.4.3.3-1/8 and A.4.3.3-1/10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EA94E2E" w14:textId="5B2AE57D" w:rsidR="0036010B" w:rsidRPr="003B0A24" w:rsidRDefault="0036010B" w:rsidP="0036010B">
            <w:pPr>
              <w:pStyle w:val="TAL"/>
              <w:rPr>
                <w:sz w:val="16"/>
                <w:szCs w:val="16"/>
              </w:rPr>
            </w:pPr>
            <w:r w:rsidRPr="003B0A24">
              <w:rPr>
                <w:sz w:val="16"/>
                <w:szCs w:val="16"/>
              </w:rPr>
              <w:t>UEs supporting 5GS and uplink data compression operation and continuation of uplink data compression protocol operation</w:t>
            </w:r>
          </w:p>
        </w:tc>
      </w:tr>
      <w:tr w:rsidR="002B323F" w:rsidRPr="003B0A24" w14:paraId="74E615AC" w14:textId="77777777" w:rsidTr="002B323F">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D13C52E" w14:textId="2216CA8F" w:rsidR="002B323F" w:rsidRPr="003B0A24" w:rsidRDefault="002B323F" w:rsidP="002B323F">
            <w:pPr>
              <w:pStyle w:val="TAL"/>
              <w:rPr>
                <w:sz w:val="16"/>
                <w:szCs w:val="16"/>
              </w:rPr>
            </w:pPr>
            <w:r w:rsidRPr="003B0A24">
              <w:rPr>
                <w:sz w:val="16"/>
                <w:szCs w:val="16"/>
              </w:rPr>
              <w:t>C272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A806AE6" w14:textId="77777777" w:rsidR="002B323F" w:rsidRPr="003B0A24" w:rsidRDefault="002B323F" w:rsidP="002B323F">
            <w:pPr>
              <w:pStyle w:val="TAL"/>
              <w:rPr>
                <w:sz w:val="16"/>
                <w:szCs w:val="16"/>
              </w:rPr>
            </w:pPr>
            <w:r w:rsidRPr="003B0A24">
              <w:rPr>
                <w:sz w:val="16"/>
                <w:szCs w:val="16"/>
              </w:rPr>
              <w:t>IF A.4.1-4/6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B91D6B2" w14:textId="77777777" w:rsidR="002B323F" w:rsidRPr="003B0A24" w:rsidRDefault="002B323F" w:rsidP="002B323F">
            <w:pPr>
              <w:pStyle w:val="TAL"/>
              <w:rPr>
                <w:sz w:val="16"/>
                <w:szCs w:val="16"/>
              </w:rPr>
            </w:pPr>
            <w:r w:rsidRPr="003B0A24">
              <w:rPr>
                <w:sz w:val="16"/>
                <w:szCs w:val="16"/>
              </w:rPr>
              <w:t>UEs supporting NR-DC and uplink data compression operation</w:t>
            </w:r>
          </w:p>
        </w:tc>
      </w:tr>
      <w:tr w:rsidR="002B323F" w:rsidRPr="003B0A24" w14:paraId="5E1ABF48" w14:textId="77777777" w:rsidTr="002B323F">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9DA4B5D" w14:textId="6BAFE754" w:rsidR="002B323F" w:rsidRPr="003B0A24" w:rsidRDefault="002B323F" w:rsidP="002B323F">
            <w:pPr>
              <w:pStyle w:val="TAL"/>
              <w:rPr>
                <w:sz w:val="16"/>
                <w:szCs w:val="16"/>
              </w:rPr>
            </w:pPr>
            <w:r w:rsidRPr="003B0A24">
              <w:rPr>
                <w:sz w:val="16"/>
                <w:szCs w:val="16"/>
              </w:rPr>
              <w:t>C273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68A0D93" w14:textId="77777777" w:rsidR="002B323F" w:rsidRPr="003B0A24" w:rsidRDefault="002B323F" w:rsidP="002B323F">
            <w:pPr>
              <w:pStyle w:val="TAL"/>
              <w:rPr>
                <w:sz w:val="16"/>
                <w:szCs w:val="16"/>
              </w:rPr>
            </w:pPr>
            <w:r w:rsidRPr="003B0A24">
              <w:rPr>
                <w:sz w:val="16"/>
                <w:szCs w:val="16"/>
              </w:rPr>
              <w:t>IF A.4.1-3/3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9376B42" w14:textId="77777777" w:rsidR="002B323F" w:rsidRPr="003B0A24" w:rsidRDefault="002B323F" w:rsidP="002B323F">
            <w:pPr>
              <w:pStyle w:val="TAL"/>
              <w:rPr>
                <w:sz w:val="16"/>
                <w:szCs w:val="16"/>
              </w:rPr>
            </w:pPr>
            <w:r w:rsidRPr="003B0A24">
              <w:rPr>
                <w:sz w:val="16"/>
                <w:szCs w:val="16"/>
              </w:rPr>
              <w:t>UEs supporting NE-DC and uplink data compression operation</w:t>
            </w:r>
          </w:p>
        </w:tc>
      </w:tr>
      <w:tr w:rsidR="00C95168" w:rsidRPr="003B0A24" w14:paraId="0E55AE76" w14:textId="77777777" w:rsidTr="00C95168">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FD67FE8" w14:textId="012EBABD" w:rsidR="00C95168" w:rsidRPr="003B0A24" w:rsidRDefault="00C95168" w:rsidP="00247B8C">
            <w:pPr>
              <w:pStyle w:val="TAL"/>
              <w:rPr>
                <w:sz w:val="16"/>
                <w:szCs w:val="16"/>
              </w:rPr>
            </w:pPr>
            <w:r w:rsidRPr="003B0A24">
              <w:rPr>
                <w:sz w:val="16"/>
                <w:szCs w:val="16"/>
              </w:rPr>
              <w:lastRenderedPageBreak/>
              <w:t>C274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2F5930A" w14:textId="2AEAF226" w:rsidR="00C95168" w:rsidRPr="003B0A24" w:rsidRDefault="00C95168" w:rsidP="00247B8C">
            <w:pPr>
              <w:pStyle w:val="TAL"/>
              <w:rPr>
                <w:sz w:val="16"/>
                <w:szCs w:val="16"/>
              </w:rPr>
            </w:pPr>
            <w:r w:rsidRPr="003B0A24">
              <w:rPr>
                <w:sz w:val="16"/>
                <w:szCs w:val="16"/>
              </w:rPr>
              <w:t>IF A.4.1-5/1 AND A.4.4-1/</w:t>
            </w:r>
            <w:r w:rsidR="004942FC" w:rsidRPr="003B0A24">
              <w:rPr>
                <w:sz w:val="16"/>
                <w:szCs w:val="16"/>
              </w:rPr>
              <w:t>26</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216C379" w14:textId="77777777" w:rsidR="00C95168" w:rsidRPr="003B0A24" w:rsidRDefault="00C95168" w:rsidP="00247B8C">
            <w:pPr>
              <w:pStyle w:val="TAL"/>
              <w:rPr>
                <w:sz w:val="16"/>
                <w:szCs w:val="16"/>
              </w:rPr>
            </w:pPr>
            <w:r w:rsidRPr="003B0A24">
              <w:rPr>
                <w:sz w:val="16"/>
                <w:szCs w:val="16"/>
              </w:rPr>
              <w:t>UEs supporting 5G Core and RRC Connection release with MPS priority indication</w:t>
            </w:r>
          </w:p>
        </w:tc>
      </w:tr>
      <w:tr w:rsidR="005C3D90" w:rsidRPr="003B0A24" w14:paraId="3A64BAA1" w14:textId="77777777" w:rsidTr="005C3D90">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BCC14B" w14:textId="65F0F4C2" w:rsidR="005C3D90" w:rsidRPr="003B0A24" w:rsidRDefault="005C3D90" w:rsidP="00247B8C">
            <w:pPr>
              <w:pStyle w:val="TAL"/>
              <w:rPr>
                <w:sz w:val="16"/>
                <w:szCs w:val="16"/>
              </w:rPr>
            </w:pPr>
            <w:r w:rsidRPr="003B0A24">
              <w:rPr>
                <w:sz w:val="16"/>
                <w:szCs w:val="16"/>
              </w:rPr>
              <w:t>C275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E503103" w14:textId="77777777" w:rsidR="005C3D90" w:rsidRPr="003B0A24" w:rsidRDefault="005C3D90" w:rsidP="00247B8C">
            <w:pPr>
              <w:pStyle w:val="TAL"/>
              <w:rPr>
                <w:sz w:val="16"/>
                <w:szCs w:val="16"/>
              </w:rPr>
            </w:pPr>
            <w:r w:rsidRPr="003B0A24">
              <w:rPr>
                <w:sz w:val="16"/>
                <w:szCs w:val="16"/>
              </w:rPr>
              <w:t>IF A.4.1-5/1 AND A.4.1-5/2 AND [10] A.4.1-1/5 AND A.4.3.7-1/</w:t>
            </w:r>
            <w:r w:rsidRPr="003B0A24">
              <w:rPr>
                <w:rFonts w:hint="eastAsia"/>
                <w:sz w:val="16"/>
                <w:szCs w:val="16"/>
              </w:rPr>
              <w:t>13</w:t>
            </w:r>
            <w:r w:rsidRPr="003B0A24">
              <w:rPr>
                <w:sz w:val="16"/>
                <w:szCs w:val="16"/>
              </w:rPr>
              <w:t xml:space="preserve">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57526F7" w14:textId="77777777" w:rsidR="005C3D90" w:rsidRPr="003B0A24" w:rsidRDefault="005C3D90" w:rsidP="00247B8C">
            <w:pPr>
              <w:pStyle w:val="TAL"/>
              <w:rPr>
                <w:sz w:val="16"/>
                <w:szCs w:val="16"/>
              </w:rPr>
            </w:pPr>
            <w:r w:rsidRPr="003B0A24">
              <w:rPr>
                <w:sz w:val="16"/>
                <w:szCs w:val="16"/>
              </w:rPr>
              <w:t>UEs supporting 5G Core and 5G core over non-3GPP Access Network and WLAN and UE-requested PDU modification and ATSSS</w:t>
            </w:r>
          </w:p>
        </w:tc>
      </w:tr>
      <w:tr w:rsidR="00CA25DD" w:rsidRPr="003B0A24" w14:paraId="4718EC44" w14:textId="77777777" w:rsidTr="00CA25DD">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B67EE5B" w14:textId="0F6CBD29" w:rsidR="00CA25DD" w:rsidRPr="003B0A24" w:rsidRDefault="00CA25DD" w:rsidP="00CA25DD">
            <w:pPr>
              <w:pStyle w:val="TAL"/>
              <w:rPr>
                <w:sz w:val="16"/>
                <w:szCs w:val="16"/>
              </w:rPr>
            </w:pPr>
            <w:r w:rsidRPr="003B0A24">
              <w:rPr>
                <w:sz w:val="16"/>
                <w:szCs w:val="16"/>
              </w:rPr>
              <w:t>C276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D2FE603" w14:textId="77777777" w:rsidR="00CA25DD" w:rsidRPr="003B0A24" w:rsidRDefault="00CA25DD" w:rsidP="00CA25DD">
            <w:pPr>
              <w:pStyle w:val="TAL"/>
              <w:rPr>
                <w:sz w:val="16"/>
                <w:szCs w:val="16"/>
              </w:rPr>
            </w:pPr>
            <w:r w:rsidRPr="003B0A24">
              <w:rPr>
                <w:sz w:val="16"/>
                <w:szCs w:val="16"/>
              </w:rPr>
              <w:t>IF A.4.1-5/</w:t>
            </w:r>
            <w:r w:rsidRPr="003B0A24">
              <w:rPr>
                <w:rFonts w:hint="eastAsia"/>
                <w:sz w:val="16"/>
                <w:szCs w:val="16"/>
              </w:rPr>
              <w:t>1</w:t>
            </w:r>
            <w:r w:rsidRPr="003B0A24">
              <w:rPr>
                <w:sz w:val="16"/>
                <w:szCs w:val="16"/>
              </w:rPr>
              <w:t xml:space="preserve"> AND A.4.3.8-1/25</w:t>
            </w:r>
            <w:r w:rsidRPr="003B0A24">
              <w:rPr>
                <w:rFonts w:hint="eastAsia"/>
                <w:sz w:val="16"/>
                <w:szCs w:val="16"/>
              </w:rPr>
              <w:t xml:space="preserve"> </w:t>
            </w:r>
            <w:r w:rsidRPr="003B0A24">
              <w:rPr>
                <w:sz w:val="16"/>
                <w:szCs w:val="16"/>
              </w:rPr>
              <w:t xml:space="preserve">AND [10] A.4.1-1/5 </w:t>
            </w:r>
            <w:r w:rsidRPr="003B0A24">
              <w:rPr>
                <w:rFonts w:hint="eastAsia"/>
                <w:sz w:val="16"/>
                <w:szCs w:val="16"/>
              </w:rPr>
              <w:t>AND</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197C978" w14:textId="77777777" w:rsidR="00CA25DD" w:rsidRPr="003B0A24" w:rsidRDefault="00CA25DD" w:rsidP="00CA25DD">
            <w:pPr>
              <w:pStyle w:val="TAL"/>
              <w:rPr>
                <w:sz w:val="16"/>
                <w:szCs w:val="16"/>
              </w:rPr>
            </w:pPr>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w:t>
            </w:r>
            <w:r w:rsidRPr="003B0A24">
              <w:rPr>
                <w:sz w:val="16"/>
                <w:szCs w:val="16"/>
              </w:rPr>
              <w:t xml:space="preserve">5G Core Network </w:t>
            </w:r>
            <w:r w:rsidRPr="003B0A24">
              <w:rPr>
                <w:rFonts w:hint="eastAsia"/>
                <w:sz w:val="16"/>
                <w:szCs w:val="16"/>
              </w:rPr>
              <w:t xml:space="preserve">to </w:t>
            </w:r>
            <w:r w:rsidRPr="003B0A24">
              <w:rPr>
                <w:sz w:val="16"/>
                <w:szCs w:val="16"/>
              </w:rPr>
              <w:t>5G Core over non-3GPP Access Network and WLAN</w:t>
            </w:r>
          </w:p>
        </w:tc>
      </w:tr>
      <w:tr w:rsidR="00CA25DD" w:rsidRPr="003B0A24" w14:paraId="42698624" w14:textId="77777777" w:rsidTr="00CA25DD">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2CC738" w14:textId="6E2430C8" w:rsidR="00CA25DD" w:rsidRPr="003B0A24" w:rsidRDefault="00CA25DD" w:rsidP="00CA25DD">
            <w:pPr>
              <w:pStyle w:val="TAL"/>
              <w:rPr>
                <w:sz w:val="16"/>
                <w:szCs w:val="16"/>
              </w:rPr>
            </w:pPr>
            <w:r w:rsidRPr="003B0A24">
              <w:rPr>
                <w:sz w:val="16"/>
                <w:szCs w:val="16"/>
              </w:rPr>
              <w:t>C277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AE37301" w14:textId="77777777" w:rsidR="00CA25DD" w:rsidRPr="003B0A24" w:rsidRDefault="00CA25DD" w:rsidP="00CA25DD">
            <w:pPr>
              <w:pStyle w:val="TAL"/>
              <w:rPr>
                <w:sz w:val="16"/>
                <w:szCs w:val="16"/>
              </w:rPr>
            </w:pPr>
            <w:r w:rsidRPr="003B0A24">
              <w:rPr>
                <w:sz w:val="16"/>
                <w:szCs w:val="16"/>
              </w:rPr>
              <w:t>IF A.4.1-5/</w:t>
            </w:r>
            <w:r w:rsidRPr="003B0A24">
              <w:rPr>
                <w:rFonts w:hint="eastAsia"/>
                <w:sz w:val="16"/>
                <w:szCs w:val="16"/>
              </w:rPr>
              <w:t>1</w:t>
            </w:r>
            <w:r w:rsidRPr="003B0A24">
              <w:rPr>
                <w:sz w:val="16"/>
                <w:szCs w:val="16"/>
              </w:rPr>
              <w:t xml:space="preserve"> AND A.4.3.8-1/22</w:t>
            </w:r>
            <w:r w:rsidRPr="003B0A24">
              <w:rPr>
                <w:rFonts w:hint="eastAsia"/>
                <w:sz w:val="16"/>
                <w:szCs w:val="16"/>
              </w:rPr>
              <w:t xml:space="preserve"> </w:t>
            </w:r>
            <w:r w:rsidRPr="003B0A24">
              <w:rPr>
                <w:sz w:val="16"/>
                <w:szCs w:val="16"/>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2BFC806" w14:textId="77777777" w:rsidR="00CA25DD" w:rsidRPr="003B0A24" w:rsidRDefault="00CA25DD" w:rsidP="00CA25DD">
            <w:pPr>
              <w:pStyle w:val="TAL"/>
              <w:rPr>
                <w:sz w:val="16"/>
                <w:szCs w:val="16"/>
              </w:rPr>
            </w:pPr>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EPC </w:t>
            </w:r>
            <w:r w:rsidRPr="003B0A24">
              <w:rPr>
                <w:sz w:val="16"/>
                <w:szCs w:val="16"/>
              </w:rPr>
              <w:t>Network to 5G Core over non-3GPP Access Network</w:t>
            </w:r>
            <w:r w:rsidRPr="003B0A24">
              <w:rPr>
                <w:rFonts w:hint="eastAsia"/>
                <w:sz w:val="16"/>
                <w:szCs w:val="16"/>
              </w:rPr>
              <w:t xml:space="preserve"> </w:t>
            </w:r>
            <w:r w:rsidRPr="003B0A24">
              <w:rPr>
                <w:sz w:val="16"/>
                <w:szCs w:val="16"/>
              </w:rPr>
              <w:t>and WLAN</w:t>
            </w:r>
          </w:p>
        </w:tc>
      </w:tr>
      <w:tr w:rsidR="00B63E0A" w:rsidRPr="003B0A24" w14:paraId="009ECD57" w14:textId="77777777" w:rsidTr="00B63E0A">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98DA71" w14:textId="5CE96C4A" w:rsidR="00B63E0A" w:rsidRPr="003B0A24" w:rsidRDefault="00B63E0A" w:rsidP="00247B8C">
            <w:pPr>
              <w:pStyle w:val="TAL"/>
              <w:rPr>
                <w:sz w:val="16"/>
                <w:szCs w:val="16"/>
              </w:rPr>
            </w:pPr>
            <w:r w:rsidRPr="003B0A24">
              <w:rPr>
                <w:sz w:val="16"/>
                <w:szCs w:val="16"/>
              </w:rPr>
              <w:t>C278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3BA7020" w14:textId="48A3B70C" w:rsidR="00B63E0A" w:rsidRPr="003B0A24" w:rsidRDefault="00B63E0A" w:rsidP="00247B8C">
            <w:pPr>
              <w:pStyle w:val="TAL"/>
              <w:rPr>
                <w:sz w:val="16"/>
                <w:szCs w:val="16"/>
              </w:rPr>
            </w:pPr>
            <w:r w:rsidRPr="003B0A24">
              <w:rPr>
                <w:sz w:val="16"/>
                <w:szCs w:val="16"/>
              </w:rPr>
              <w:t>IF A.4.1-5/1 AND A.4.4-1/</w:t>
            </w:r>
            <w:r w:rsidR="004942FC" w:rsidRPr="003B0A24">
              <w:rPr>
                <w:sz w:val="16"/>
                <w:szCs w:val="16"/>
              </w:rPr>
              <w:t>24</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6C5251" w14:textId="77777777" w:rsidR="00B63E0A" w:rsidRPr="003B0A24" w:rsidRDefault="00B63E0A" w:rsidP="00247B8C">
            <w:pPr>
              <w:pStyle w:val="TAL"/>
              <w:rPr>
                <w:sz w:val="16"/>
                <w:szCs w:val="16"/>
              </w:rPr>
            </w:pPr>
            <w:r w:rsidRPr="003B0A24">
              <w:rPr>
                <w:sz w:val="16"/>
                <w:szCs w:val="16"/>
              </w:rPr>
              <w:t>UEs supporting 5G Core and delivery of delivery of 2-step RACH related information upon request from the network</w:t>
            </w:r>
          </w:p>
        </w:tc>
      </w:tr>
      <w:tr w:rsidR="00B63E0A" w:rsidRPr="003B0A24" w14:paraId="0F5E9365" w14:textId="77777777" w:rsidTr="00B63E0A">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73822E6" w14:textId="0AE17C84" w:rsidR="00B63E0A" w:rsidRPr="003B0A24" w:rsidRDefault="00B63E0A" w:rsidP="00247B8C">
            <w:pPr>
              <w:pStyle w:val="TAL"/>
              <w:rPr>
                <w:sz w:val="16"/>
                <w:szCs w:val="16"/>
              </w:rPr>
            </w:pPr>
            <w:r w:rsidRPr="003B0A24">
              <w:rPr>
                <w:sz w:val="16"/>
                <w:szCs w:val="16"/>
              </w:rPr>
              <w:t>C279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D25ABD1" w14:textId="688D53F4" w:rsidR="00B63E0A" w:rsidRPr="003B0A24" w:rsidRDefault="00B63E0A" w:rsidP="00247B8C">
            <w:pPr>
              <w:pStyle w:val="TAL"/>
              <w:rPr>
                <w:sz w:val="16"/>
                <w:szCs w:val="16"/>
              </w:rPr>
            </w:pPr>
            <w:r w:rsidRPr="003B0A24">
              <w:rPr>
                <w:sz w:val="16"/>
                <w:szCs w:val="16"/>
              </w:rPr>
              <w:t>IF A.4.1-5/1 AND A.4.4-1/</w:t>
            </w:r>
            <w:r w:rsidR="004942FC" w:rsidRPr="003B0A24">
              <w:rPr>
                <w:sz w:val="16"/>
                <w:szCs w:val="16"/>
              </w:rPr>
              <w:t>25</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93D4A78" w14:textId="77777777" w:rsidR="00B63E0A" w:rsidRPr="003B0A24" w:rsidRDefault="00B63E0A" w:rsidP="00247B8C">
            <w:pPr>
              <w:pStyle w:val="TAL"/>
              <w:rPr>
                <w:sz w:val="16"/>
                <w:szCs w:val="16"/>
              </w:rPr>
            </w:pPr>
            <w:r w:rsidRPr="003B0A24">
              <w:rPr>
                <w:sz w:val="16"/>
                <w:szCs w:val="16"/>
              </w:rPr>
              <w:t>UEs supporting 5G Core and delivery of delivery of 2-step RACH related information upon request from the network.</w:t>
            </w:r>
          </w:p>
        </w:tc>
      </w:tr>
      <w:tr w:rsidR="00921633" w:rsidRPr="003B0A24" w14:paraId="336EEFE8" w14:textId="77777777" w:rsidTr="00921633">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B9BE7D" w14:textId="32AF0C0E" w:rsidR="00921633" w:rsidRPr="003B0A24" w:rsidRDefault="00921633" w:rsidP="00247B8C">
            <w:pPr>
              <w:pStyle w:val="TAL"/>
              <w:rPr>
                <w:sz w:val="16"/>
                <w:szCs w:val="16"/>
              </w:rPr>
            </w:pPr>
            <w:r w:rsidRPr="003B0A24">
              <w:rPr>
                <w:sz w:val="16"/>
                <w:szCs w:val="16"/>
              </w:rPr>
              <w:t>C280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ACD7A81" w14:textId="77777777" w:rsidR="00921633" w:rsidRPr="003B0A24" w:rsidRDefault="00921633" w:rsidP="00247B8C">
            <w:pPr>
              <w:pStyle w:val="TAL"/>
              <w:rPr>
                <w:sz w:val="16"/>
                <w:szCs w:val="16"/>
              </w:rPr>
            </w:pPr>
            <w:r w:rsidRPr="003B0A24">
              <w:rPr>
                <w:sz w:val="16"/>
                <w:szCs w:val="16"/>
              </w:rPr>
              <w:t>IF A.4.1-5/1 AND A.4.3.14-1/11 AND (A.4.1-4A/1 OR A.4.1-4A/3)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7E19070" w14:textId="77777777" w:rsidR="00921633" w:rsidRPr="003B0A24" w:rsidRDefault="00921633" w:rsidP="00247B8C">
            <w:pPr>
              <w:pStyle w:val="TAL"/>
              <w:rPr>
                <w:sz w:val="16"/>
                <w:szCs w:val="16"/>
              </w:rPr>
            </w:pPr>
            <w:r w:rsidRPr="003B0A24">
              <w:rPr>
                <w:sz w:val="16"/>
                <w:szCs w:val="16"/>
              </w:rPr>
              <w:t>UE supporting 5G Core and broadcast reception on SCell and Intra-band Contiguous CA</w:t>
            </w:r>
          </w:p>
        </w:tc>
      </w:tr>
      <w:tr w:rsidR="00921633" w:rsidRPr="003B0A24" w14:paraId="15DF2E00" w14:textId="77777777" w:rsidTr="00921633">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1F65B3E" w14:textId="4FC259E1" w:rsidR="00921633" w:rsidRPr="003B0A24" w:rsidRDefault="00921633" w:rsidP="00247B8C">
            <w:pPr>
              <w:pStyle w:val="TAL"/>
              <w:rPr>
                <w:sz w:val="16"/>
                <w:szCs w:val="16"/>
              </w:rPr>
            </w:pPr>
            <w:r w:rsidRPr="003B0A24">
              <w:rPr>
                <w:sz w:val="16"/>
                <w:szCs w:val="16"/>
              </w:rPr>
              <w:t>C281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31729B3" w14:textId="77777777" w:rsidR="00921633" w:rsidRPr="003B0A24" w:rsidRDefault="00921633" w:rsidP="00247B8C">
            <w:pPr>
              <w:pStyle w:val="TAL"/>
              <w:rPr>
                <w:sz w:val="16"/>
                <w:szCs w:val="16"/>
              </w:rPr>
            </w:pPr>
            <w:r w:rsidRPr="003B0A24">
              <w:rPr>
                <w:sz w:val="16"/>
                <w:szCs w:val="16"/>
              </w:rPr>
              <w:t>IF A.4.1-5/1 AND A.4.3.14-1/11 AND (A.4.1-4A/5 OR A.4.1-4A/6 OR A.4.1-4A/7)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AA77924" w14:textId="77777777" w:rsidR="00921633" w:rsidRPr="003B0A24" w:rsidRDefault="00921633" w:rsidP="00247B8C">
            <w:pPr>
              <w:pStyle w:val="TAL"/>
              <w:rPr>
                <w:sz w:val="16"/>
                <w:szCs w:val="16"/>
              </w:rPr>
            </w:pPr>
            <w:r w:rsidRPr="003B0A24">
              <w:rPr>
                <w:sz w:val="16"/>
                <w:szCs w:val="16"/>
              </w:rPr>
              <w:t>UE supporting 5G Core and broadcast reception on SCell and Inter-band CA</w:t>
            </w:r>
          </w:p>
        </w:tc>
      </w:tr>
      <w:tr w:rsidR="00921633" w:rsidRPr="003B0A24" w14:paraId="38AEC867" w14:textId="77777777" w:rsidTr="00921633">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F47A43" w14:textId="1657F7F1" w:rsidR="00921633" w:rsidRPr="003B0A24" w:rsidRDefault="00921633" w:rsidP="00247B8C">
            <w:pPr>
              <w:pStyle w:val="TAL"/>
              <w:rPr>
                <w:sz w:val="16"/>
                <w:szCs w:val="16"/>
              </w:rPr>
            </w:pPr>
            <w:r w:rsidRPr="003B0A24">
              <w:rPr>
                <w:sz w:val="16"/>
                <w:szCs w:val="16"/>
              </w:rPr>
              <w:t>C282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7032207" w14:textId="77777777" w:rsidR="00921633" w:rsidRPr="003B0A24" w:rsidRDefault="00921633" w:rsidP="00247B8C">
            <w:pPr>
              <w:pStyle w:val="TAL"/>
              <w:rPr>
                <w:sz w:val="16"/>
                <w:szCs w:val="16"/>
              </w:rPr>
            </w:pPr>
            <w:r w:rsidRPr="003B0A24">
              <w:rPr>
                <w:sz w:val="16"/>
                <w:szCs w:val="16"/>
              </w:rPr>
              <w:t>IF A.4.1-5/1 AND A.4.3.14-1/11 AND (A.4.1-4A/2 OR A.4.1-4A/4)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E3D172B" w14:textId="77777777" w:rsidR="00921633" w:rsidRPr="003B0A24" w:rsidRDefault="00921633" w:rsidP="00247B8C">
            <w:pPr>
              <w:pStyle w:val="TAL"/>
              <w:rPr>
                <w:sz w:val="16"/>
                <w:szCs w:val="16"/>
              </w:rPr>
            </w:pPr>
            <w:r w:rsidRPr="003B0A24">
              <w:rPr>
                <w:sz w:val="16"/>
                <w:szCs w:val="16"/>
              </w:rPr>
              <w:t>UE supporting 5G Core and broadcast reception on SCell and Intra-band non Contiguous CA</w:t>
            </w:r>
          </w:p>
        </w:tc>
      </w:tr>
      <w:tr w:rsidR="00921633" w:rsidRPr="003B0A24" w14:paraId="0040C931" w14:textId="77777777" w:rsidTr="00921633">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44AF3F5" w14:textId="2B8697DD" w:rsidR="00921633" w:rsidRPr="003B0A24" w:rsidRDefault="00921633" w:rsidP="00247B8C">
            <w:pPr>
              <w:pStyle w:val="TAL"/>
              <w:rPr>
                <w:sz w:val="16"/>
                <w:szCs w:val="16"/>
              </w:rPr>
            </w:pPr>
            <w:r w:rsidRPr="003B0A24">
              <w:rPr>
                <w:sz w:val="16"/>
                <w:szCs w:val="16"/>
              </w:rPr>
              <w:t>C283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A7DBDFE" w14:textId="77777777" w:rsidR="00921633" w:rsidRPr="003B0A24" w:rsidRDefault="00921633" w:rsidP="00247B8C">
            <w:pPr>
              <w:pStyle w:val="TAL"/>
              <w:rPr>
                <w:sz w:val="16"/>
                <w:szCs w:val="16"/>
              </w:rPr>
            </w:pPr>
            <w:r w:rsidRPr="003B0A24">
              <w:rPr>
                <w:sz w:val="16"/>
                <w:szCs w:val="16"/>
              </w:rPr>
              <w:t>IF A.4.1-5/1 AND A.4.3.14-1/2 AND A.4.3.14-1/8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4EE97C1" w14:textId="77777777" w:rsidR="00921633" w:rsidRPr="003B0A24" w:rsidRDefault="00921633" w:rsidP="00247B8C">
            <w:pPr>
              <w:pStyle w:val="TAL"/>
              <w:rPr>
                <w:sz w:val="16"/>
                <w:szCs w:val="16"/>
              </w:rPr>
            </w:pPr>
            <w:r w:rsidRPr="003B0A24">
              <w:rPr>
                <w:sz w:val="16"/>
                <w:szCs w:val="16"/>
              </w:rPr>
              <w:t>UE supporting 5G Core and dynamic scheduling for multicast for PCell and DCI formate 4_2</w:t>
            </w:r>
          </w:p>
        </w:tc>
      </w:tr>
      <w:tr w:rsidR="00921633" w:rsidRPr="003B0A24" w14:paraId="37E58E4C" w14:textId="77777777" w:rsidTr="00921633">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0731CDD" w14:textId="086C64AC" w:rsidR="00921633" w:rsidRPr="003B0A24" w:rsidRDefault="00921633" w:rsidP="00247B8C">
            <w:pPr>
              <w:pStyle w:val="TAL"/>
              <w:rPr>
                <w:sz w:val="16"/>
                <w:szCs w:val="16"/>
              </w:rPr>
            </w:pPr>
            <w:r w:rsidRPr="003B0A24">
              <w:rPr>
                <w:sz w:val="16"/>
                <w:szCs w:val="16"/>
              </w:rPr>
              <w:t>C284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B272FBD" w14:textId="77777777" w:rsidR="00921633" w:rsidRPr="003B0A24" w:rsidRDefault="00921633" w:rsidP="00247B8C">
            <w:pPr>
              <w:pStyle w:val="TAL"/>
              <w:rPr>
                <w:sz w:val="16"/>
                <w:szCs w:val="16"/>
              </w:rPr>
            </w:pPr>
            <w:r w:rsidRPr="003B0A24">
              <w:rPr>
                <w:sz w:val="16"/>
                <w:szCs w:val="16"/>
              </w:rPr>
              <w:t>IF A.4.1-5/1 AND A.4.3.14-1/2 AND A.4.3.14-1/8 AND A.4.3.14-1/9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95F4BA3" w14:textId="77777777" w:rsidR="00921633" w:rsidRPr="003B0A24" w:rsidRDefault="00921633" w:rsidP="00247B8C">
            <w:pPr>
              <w:pStyle w:val="TAL"/>
              <w:rPr>
                <w:sz w:val="16"/>
                <w:szCs w:val="16"/>
              </w:rPr>
            </w:pPr>
            <w:r w:rsidRPr="003B0A24">
              <w:rPr>
                <w:sz w:val="16"/>
                <w:szCs w:val="16"/>
              </w:rPr>
              <w:t>UE supporting 5G Core and dynamic scheduling for multicast for PCell and DCI formate 4-2 and DCI-based enabling/disabling ACK/NACK based HARQ-ACK feedback configured per G-RNTI by RRC signalling via DCI format 4_2</w:t>
            </w:r>
          </w:p>
        </w:tc>
      </w:tr>
      <w:tr w:rsidR="00921633" w:rsidRPr="003B0A24" w14:paraId="0D85CC97" w14:textId="77777777" w:rsidTr="00921633">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C90CA87" w14:textId="260E01A5" w:rsidR="00921633" w:rsidRPr="003B0A24" w:rsidRDefault="00921633" w:rsidP="00247B8C">
            <w:pPr>
              <w:pStyle w:val="TAL"/>
              <w:rPr>
                <w:sz w:val="16"/>
                <w:szCs w:val="16"/>
              </w:rPr>
            </w:pPr>
            <w:r w:rsidRPr="003B0A24">
              <w:rPr>
                <w:sz w:val="16"/>
                <w:szCs w:val="16"/>
              </w:rPr>
              <w:t>C285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9B6A3D6" w14:textId="77777777" w:rsidR="00921633" w:rsidRPr="003B0A24" w:rsidRDefault="00921633" w:rsidP="00247B8C">
            <w:pPr>
              <w:pStyle w:val="TAL"/>
              <w:rPr>
                <w:sz w:val="16"/>
                <w:szCs w:val="16"/>
              </w:rPr>
            </w:pPr>
            <w:r w:rsidRPr="003B0A24">
              <w:rPr>
                <w:sz w:val="16"/>
                <w:szCs w:val="16"/>
              </w:rPr>
              <w:t>IF A.4.1-5/1 AND A.4.3.14-1/2 AND A.4.3.14-1/8 AND A.4.3.14-1/10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EB84041" w14:textId="77777777" w:rsidR="00921633" w:rsidRPr="003B0A24" w:rsidRDefault="00921633" w:rsidP="00247B8C">
            <w:pPr>
              <w:pStyle w:val="TAL"/>
              <w:rPr>
                <w:sz w:val="16"/>
                <w:szCs w:val="16"/>
              </w:rPr>
            </w:pPr>
            <w:r w:rsidRPr="003B0A24">
              <w:rPr>
                <w:sz w:val="16"/>
                <w:szCs w:val="16"/>
              </w:rPr>
              <w:t>UE supporting 5G Core and dynamic scheduling for multicast for PCell and DCI formate 4-2 and DCI-based enabling/disabling NACK-only based HARQ-ACK feedback configured per G-RNTI by RRC signalling via DCI format 4_2</w:t>
            </w:r>
          </w:p>
        </w:tc>
      </w:tr>
      <w:tr w:rsidR="00AB26E4" w:rsidRPr="003B0A24" w14:paraId="23C962CA" w14:textId="77777777" w:rsidTr="00AB26E4">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E97DEE0" w14:textId="6623F9DC" w:rsidR="00AB26E4" w:rsidRPr="003B0A24" w:rsidRDefault="00AB26E4" w:rsidP="00247B8C">
            <w:pPr>
              <w:pStyle w:val="TAL"/>
              <w:rPr>
                <w:sz w:val="16"/>
                <w:szCs w:val="16"/>
              </w:rPr>
            </w:pPr>
            <w:r w:rsidRPr="003B0A24">
              <w:rPr>
                <w:sz w:val="16"/>
                <w:szCs w:val="16"/>
              </w:rPr>
              <w:t>C286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34E05C1" w14:textId="0F1B1380" w:rsidR="00AB26E4" w:rsidRPr="003B0A24" w:rsidRDefault="00AB26E4" w:rsidP="00247B8C">
            <w:pPr>
              <w:pStyle w:val="TAL"/>
              <w:rPr>
                <w:sz w:val="16"/>
                <w:szCs w:val="16"/>
              </w:rPr>
            </w:pPr>
            <w:r w:rsidRPr="003B0A24">
              <w:rPr>
                <w:sz w:val="16"/>
                <w:szCs w:val="16"/>
              </w:rPr>
              <w:t>IF A.4.1-3/2 AND A.4.3.7-1/</w:t>
            </w:r>
            <w:r w:rsidR="004942FC" w:rsidRPr="003B0A24">
              <w:rPr>
                <w:sz w:val="16"/>
                <w:szCs w:val="16"/>
              </w:rPr>
              <w:t>50</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33F7071" w14:textId="77777777" w:rsidR="00AB26E4" w:rsidRPr="003B0A24" w:rsidRDefault="00AB26E4" w:rsidP="00247B8C">
            <w:pPr>
              <w:pStyle w:val="TAL"/>
              <w:rPr>
                <w:sz w:val="16"/>
                <w:szCs w:val="16"/>
              </w:rPr>
            </w:pPr>
            <w:r w:rsidRPr="003B0A24">
              <w:rPr>
                <w:sz w:val="16"/>
                <w:szCs w:val="16"/>
              </w:rPr>
              <w:t>UEs supporting EN-DC</w:t>
            </w:r>
            <w:r w:rsidRPr="003B0A24">
              <w:rPr>
                <w:rFonts w:hint="eastAsia"/>
                <w:sz w:val="16"/>
                <w:szCs w:val="16"/>
              </w:rPr>
              <w:t xml:space="preserve"> </w:t>
            </w:r>
            <w:r w:rsidRPr="003B0A24">
              <w:rPr>
                <w:sz w:val="16"/>
                <w:szCs w:val="16"/>
              </w:rPr>
              <w:t>and user plane integrity protection with EPS</w:t>
            </w:r>
          </w:p>
        </w:tc>
      </w:tr>
      <w:tr w:rsidR="004A0E15" w:rsidRPr="003B0A24" w14:paraId="6B97BF49" w14:textId="77777777" w:rsidTr="004A0E15">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1C9F5BC" w14:textId="09400964" w:rsidR="004A0E15" w:rsidRPr="003B0A24" w:rsidRDefault="004A0E15" w:rsidP="00247B8C">
            <w:pPr>
              <w:pStyle w:val="TAL"/>
              <w:rPr>
                <w:sz w:val="16"/>
                <w:szCs w:val="16"/>
              </w:rPr>
            </w:pPr>
            <w:r w:rsidRPr="003B0A24">
              <w:rPr>
                <w:sz w:val="16"/>
                <w:szCs w:val="16"/>
              </w:rPr>
              <w:t>C287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BE51572" w14:textId="04BC3BFF" w:rsidR="007643C2" w:rsidRPr="003B0A24" w:rsidRDefault="004A0E15" w:rsidP="00247B8C">
            <w:pPr>
              <w:pStyle w:val="TAL"/>
              <w:rPr>
                <w:sz w:val="16"/>
                <w:szCs w:val="16"/>
              </w:rPr>
            </w:pPr>
            <w:r w:rsidRPr="003B0A24">
              <w:rPr>
                <w:rFonts w:hint="eastAsia"/>
                <w:sz w:val="16"/>
                <w:szCs w:val="16"/>
              </w:rPr>
              <w:t>I</w:t>
            </w:r>
            <w:r w:rsidRPr="003B0A24">
              <w:rPr>
                <w:sz w:val="16"/>
                <w:szCs w:val="16"/>
              </w:rPr>
              <w:t>F A.4.3.2-1/</w:t>
            </w:r>
            <w:r w:rsidR="004942FC" w:rsidRPr="003B0A24">
              <w:rPr>
                <w:sz w:val="16"/>
                <w:szCs w:val="16"/>
              </w:rPr>
              <w:t>114</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E74A2D6" w14:textId="77777777" w:rsidR="004A0E15" w:rsidRPr="003B0A24" w:rsidRDefault="004A0E15" w:rsidP="00247B8C">
            <w:pPr>
              <w:pStyle w:val="TAL"/>
              <w:rPr>
                <w:sz w:val="16"/>
                <w:szCs w:val="16"/>
              </w:rPr>
            </w:pPr>
            <w:r w:rsidRPr="003B0A24">
              <w:rPr>
                <w:sz w:val="16"/>
                <w:szCs w:val="16"/>
              </w:rPr>
              <w:t>UEs supporting dynamic indication of PUCCH repetition</w:t>
            </w:r>
          </w:p>
        </w:tc>
      </w:tr>
      <w:tr w:rsidR="004A0E15" w:rsidRPr="003B0A24" w14:paraId="2CA1B921" w14:textId="77777777" w:rsidTr="004A0E15">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79241AA" w14:textId="100D6205" w:rsidR="004A0E15" w:rsidRPr="003B0A24" w:rsidRDefault="004A0E15" w:rsidP="00247B8C">
            <w:pPr>
              <w:pStyle w:val="TAL"/>
              <w:rPr>
                <w:sz w:val="16"/>
                <w:szCs w:val="16"/>
              </w:rPr>
            </w:pPr>
            <w:r w:rsidRPr="003B0A24">
              <w:rPr>
                <w:sz w:val="16"/>
                <w:szCs w:val="16"/>
              </w:rPr>
              <w:t>C288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0EDF133" w14:textId="2D7F25C5" w:rsidR="004A0E15" w:rsidRPr="003B0A24" w:rsidRDefault="004A0E15" w:rsidP="00247B8C">
            <w:pPr>
              <w:pStyle w:val="TAL"/>
              <w:rPr>
                <w:sz w:val="16"/>
                <w:szCs w:val="16"/>
              </w:rPr>
            </w:pPr>
            <w:r w:rsidRPr="003B0A24">
              <w:rPr>
                <w:rFonts w:hint="eastAsia"/>
                <w:sz w:val="16"/>
                <w:szCs w:val="16"/>
              </w:rPr>
              <w:t>I</w:t>
            </w:r>
            <w:r w:rsidRPr="003B0A24">
              <w:rPr>
                <w:sz w:val="16"/>
                <w:szCs w:val="16"/>
              </w:rPr>
              <w:t>F A.4.3.2-1/</w:t>
            </w:r>
            <w:r w:rsidR="004942FC" w:rsidRPr="003B0A24">
              <w:rPr>
                <w:sz w:val="16"/>
                <w:szCs w:val="16"/>
              </w:rPr>
              <w:t>115</w:t>
            </w:r>
            <w:r w:rsidRPr="003B0A24">
              <w:rPr>
                <w:sz w:val="16"/>
                <w:szCs w:val="16"/>
              </w:rPr>
              <w:t xml:space="preserve"> AND A.4.3.2-1/</w:t>
            </w:r>
            <w:r w:rsidR="004942FC" w:rsidRPr="003B0A24">
              <w:rPr>
                <w:sz w:val="16"/>
                <w:szCs w:val="16"/>
              </w:rPr>
              <w:t>113</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34AEE38" w14:textId="77777777" w:rsidR="004A0E15" w:rsidRPr="003B0A24" w:rsidRDefault="004A0E15" w:rsidP="00247B8C">
            <w:pPr>
              <w:pStyle w:val="TAL"/>
              <w:rPr>
                <w:sz w:val="16"/>
                <w:szCs w:val="16"/>
              </w:rPr>
            </w:pPr>
            <w:r w:rsidRPr="003B0A24">
              <w:rPr>
                <w:rFonts w:hint="eastAsia"/>
                <w:sz w:val="16"/>
                <w:szCs w:val="16"/>
              </w:rPr>
              <w:t>U</w:t>
            </w:r>
            <w:r w:rsidRPr="003B0A24">
              <w:rPr>
                <w:sz w:val="16"/>
                <w:szCs w:val="16"/>
              </w:rPr>
              <w:t>Es supporting increased maximum number of PUSCH Type A repetitions and dynamic indication of the number of repetitions for PUSCH</w:t>
            </w:r>
          </w:p>
        </w:tc>
      </w:tr>
      <w:tr w:rsidR="004A0E15" w:rsidRPr="003B0A24" w14:paraId="534AC772" w14:textId="77777777" w:rsidTr="004A0E15">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34803AC" w14:textId="5C78F431" w:rsidR="004A0E15" w:rsidRPr="003B0A24" w:rsidRDefault="004A0E15" w:rsidP="00247B8C">
            <w:pPr>
              <w:pStyle w:val="TAL"/>
              <w:rPr>
                <w:sz w:val="16"/>
                <w:szCs w:val="16"/>
              </w:rPr>
            </w:pPr>
            <w:r w:rsidRPr="003B0A24">
              <w:rPr>
                <w:sz w:val="16"/>
                <w:szCs w:val="16"/>
              </w:rPr>
              <w:t>C289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CC1D1C7" w14:textId="6B13EDE1" w:rsidR="004A0E15" w:rsidRPr="003B0A24" w:rsidRDefault="004A0E15" w:rsidP="00247B8C">
            <w:pPr>
              <w:pStyle w:val="TAL"/>
              <w:rPr>
                <w:sz w:val="16"/>
                <w:szCs w:val="16"/>
              </w:rPr>
            </w:pPr>
            <w:r w:rsidRPr="003B0A24">
              <w:rPr>
                <w:rFonts w:hint="eastAsia"/>
                <w:sz w:val="16"/>
                <w:szCs w:val="16"/>
              </w:rPr>
              <w:t>I</w:t>
            </w:r>
            <w:r w:rsidRPr="003B0A24">
              <w:rPr>
                <w:sz w:val="16"/>
                <w:szCs w:val="16"/>
              </w:rPr>
              <w:t>F A.4.3.2-1/</w:t>
            </w:r>
            <w:r w:rsidR="004942FC" w:rsidRPr="003B0A24">
              <w:rPr>
                <w:sz w:val="16"/>
                <w:szCs w:val="16"/>
              </w:rPr>
              <w:t>115</w:t>
            </w:r>
            <w:r w:rsidRPr="003B0A24">
              <w:rPr>
                <w:sz w:val="16"/>
                <w:szCs w:val="16"/>
              </w:rPr>
              <w:t xml:space="preserve"> AND (A.4.3.2-1/</w:t>
            </w:r>
            <w:r w:rsidR="004942FC" w:rsidRPr="003B0A24">
              <w:rPr>
                <w:sz w:val="16"/>
                <w:szCs w:val="16"/>
              </w:rPr>
              <w:t>111</w:t>
            </w:r>
            <w:r w:rsidRPr="003B0A24">
              <w:rPr>
                <w:sz w:val="16"/>
                <w:szCs w:val="16"/>
              </w:rPr>
              <w:t xml:space="preserve"> OR A.4.3.2-1/</w:t>
            </w:r>
            <w:r w:rsidR="004942FC" w:rsidRPr="003B0A24">
              <w:rPr>
                <w:sz w:val="16"/>
                <w:szCs w:val="16"/>
              </w:rPr>
              <w:t>112</w:t>
            </w:r>
            <w:r w:rsidRPr="003B0A24">
              <w:rPr>
                <w:sz w:val="16"/>
                <w:szCs w:val="16"/>
              </w:rPr>
              <w:t>)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2996F2D" w14:textId="77777777" w:rsidR="004A0E15" w:rsidRPr="003B0A24" w:rsidRDefault="004A0E15" w:rsidP="00247B8C">
            <w:pPr>
              <w:pStyle w:val="TAL"/>
              <w:rPr>
                <w:sz w:val="16"/>
                <w:szCs w:val="16"/>
              </w:rPr>
            </w:pPr>
            <w:r w:rsidRPr="003B0A24">
              <w:rPr>
                <w:rFonts w:hint="eastAsia"/>
                <w:sz w:val="16"/>
                <w:szCs w:val="16"/>
              </w:rPr>
              <w:t>U</w:t>
            </w:r>
            <w:r w:rsidRPr="003B0A24">
              <w:rPr>
                <w:sz w:val="16"/>
                <w:szCs w:val="16"/>
              </w:rPr>
              <w:t>Es supporting increased maximum number of PUSCH Type A repetitions and PUSCH transmissions with configured grant</w:t>
            </w:r>
          </w:p>
        </w:tc>
      </w:tr>
      <w:tr w:rsidR="004A0E15" w:rsidRPr="003B0A24" w14:paraId="27E13241" w14:textId="77777777" w:rsidTr="004A0E15">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D23FCC" w14:textId="1B20FA6E" w:rsidR="004A0E15" w:rsidRPr="003B0A24" w:rsidRDefault="004A0E15" w:rsidP="00247B8C">
            <w:pPr>
              <w:pStyle w:val="TAL"/>
              <w:rPr>
                <w:sz w:val="16"/>
                <w:szCs w:val="16"/>
              </w:rPr>
            </w:pPr>
            <w:r w:rsidRPr="003B0A24">
              <w:rPr>
                <w:sz w:val="16"/>
                <w:szCs w:val="16"/>
              </w:rPr>
              <w:t>C290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AE66EB7" w14:textId="4AB8B378" w:rsidR="004A0E15" w:rsidRPr="003B0A24" w:rsidRDefault="004A0E15" w:rsidP="00247B8C">
            <w:pPr>
              <w:pStyle w:val="TAL"/>
              <w:rPr>
                <w:sz w:val="16"/>
                <w:szCs w:val="16"/>
              </w:rPr>
            </w:pPr>
            <w:r w:rsidRPr="003B0A24">
              <w:rPr>
                <w:rFonts w:hint="eastAsia"/>
                <w:sz w:val="16"/>
                <w:szCs w:val="16"/>
              </w:rPr>
              <w:t>I</w:t>
            </w:r>
            <w:r w:rsidRPr="003B0A24">
              <w:rPr>
                <w:sz w:val="16"/>
                <w:szCs w:val="16"/>
              </w:rPr>
              <w:t>F A.4.3.2-1/</w:t>
            </w:r>
            <w:r w:rsidR="004942FC" w:rsidRPr="003B0A24">
              <w:rPr>
                <w:sz w:val="16"/>
                <w:szCs w:val="16"/>
              </w:rPr>
              <w:t>116</w:t>
            </w:r>
            <w:r w:rsidRPr="003B0A24">
              <w:rPr>
                <w:sz w:val="16"/>
                <w:szCs w:val="16"/>
              </w:rPr>
              <w:t xml:space="preserve"> AND A.4.3.2-1/</w:t>
            </w:r>
            <w:r w:rsidR="004942FC" w:rsidRPr="003B0A24">
              <w:rPr>
                <w:sz w:val="16"/>
                <w:szCs w:val="16"/>
              </w:rPr>
              <w:t>113</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5325B30" w14:textId="77777777" w:rsidR="004A0E15" w:rsidRPr="003B0A24" w:rsidRDefault="004A0E15" w:rsidP="00247B8C">
            <w:pPr>
              <w:pStyle w:val="TAL"/>
              <w:rPr>
                <w:sz w:val="16"/>
                <w:szCs w:val="16"/>
              </w:rPr>
            </w:pPr>
            <w:r w:rsidRPr="003B0A24">
              <w:rPr>
                <w:rFonts w:hint="eastAsia"/>
                <w:sz w:val="16"/>
                <w:szCs w:val="16"/>
              </w:rPr>
              <w:t>U</w:t>
            </w:r>
            <w:r w:rsidRPr="003B0A24">
              <w:rPr>
                <w:sz w:val="16"/>
                <w:szCs w:val="16"/>
              </w:rPr>
              <w:t>Es supporting PUSCH repetitions based on available slots and dynamic indication of the number of repetitions for PUSCH</w:t>
            </w:r>
          </w:p>
        </w:tc>
      </w:tr>
      <w:tr w:rsidR="004A0E15" w:rsidRPr="003B0A24" w14:paraId="2166D9F2" w14:textId="77777777" w:rsidTr="004A0E15">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51BE29" w14:textId="369015C1" w:rsidR="004A0E15" w:rsidRPr="003B0A24" w:rsidRDefault="004A0E15" w:rsidP="00247B8C">
            <w:pPr>
              <w:pStyle w:val="TAL"/>
              <w:rPr>
                <w:sz w:val="16"/>
                <w:szCs w:val="16"/>
              </w:rPr>
            </w:pPr>
            <w:r w:rsidRPr="003B0A24">
              <w:rPr>
                <w:sz w:val="16"/>
                <w:szCs w:val="16"/>
              </w:rPr>
              <w:t>C291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BF8D681" w14:textId="49541B70" w:rsidR="004A0E15" w:rsidRPr="003B0A24" w:rsidRDefault="004A0E15" w:rsidP="00247B8C">
            <w:pPr>
              <w:pStyle w:val="TAL"/>
              <w:rPr>
                <w:sz w:val="16"/>
                <w:szCs w:val="16"/>
              </w:rPr>
            </w:pPr>
            <w:r w:rsidRPr="003B0A24">
              <w:rPr>
                <w:rFonts w:hint="eastAsia"/>
                <w:sz w:val="16"/>
                <w:szCs w:val="16"/>
              </w:rPr>
              <w:t>I</w:t>
            </w:r>
            <w:r w:rsidRPr="003B0A24">
              <w:rPr>
                <w:sz w:val="16"/>
                <w:szCs w:val="16"/>
              </w:rPr>
              <w:t>F A.4.3.2-1/</w:t>
            </w:r>
            <w:r w:rsidR="004942FC" w:rsidRPr="003B0A24">
              <w:rPr>
                <w:sz w:val="16"/>
                <w:szCs w:val="16"/>
              </w:rPr>
              <w:t>116</w:t>
            </w:r>
            <w:r w:rsidRPr="003B0A24">
              <w:rPr>
                <w:sz w:val="16"/>
                <w:szCs w:val="16"/>
              </w:rPr>
              <w:t xml:space="preserve"> AND (A.4.3.2-1/</w:t>
            </w:r>
            <w:r w:rsidR="004942FC" w:rsidRPr="003B0A24">
              <w:rPr>
                <w:sz w:val="16"/>
                <w:szCs w:val="16"/>
              </w:rPr>
              <w:t>111</w:t>
            </w:r>
            <w:r w:rsidRPr="003B0A24">
              <w:rPr>
                <w:sz w:val="16"/>
                <w:szCs w:val="16"/>
              </w:rPr>
              <w:t xml:space="preserve"> OR A.4.3.2-1/</w:t>
            </w:r>
            <w:r w:rsidR="004942FC" w:rsidRPr="003B0A24">
              <w:rPr>
                <w:sz w:val="16"/>
                <w:szCs w:val="16"/>
              </w:rPr>
              <w:t>112</w:t>
            </w:r>
            <w:r w:rsidRPr="003B0A24">
              <w:rPr>
                <w:sz w:val="16"/>
                <w:szCs w:val="16"/>
              </w:rPr>
              <w:t>)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449E1C4" w14:textId="77777777" w:rsidR="004A0E15" w:rsidRPr="003B0A24" w:rsidRDefault="004A0E15" w:rsidP="00247B8C">
            <w:pPr>
              <w:pStyle w:val="TAL"/>
              <w:rPr>
                <w:sz w:val="16"/>
                <w:szCs w:val="16"/>
              </w:rPr>
            </w:pPr>
            <w:r w:rsidRPr="003B0A24">
              <w:rPr>
                <w:rFonts w:hint="eastAsia"/>
                <w:sz w:val="16"/>
                <w:szCs w:val="16"/>
              </w:rPr>
              <w:t>U</w:t>
            </w:r>
            <w:r w:rsidRPr="003B0A24">
              <w:rPr>
                <w:sz w:val="16"/>
                <w:szCs w:val="16"/>
              </w:rPr>
              <w:t>Es supporting PUSCH repetitions based on available slots and PUSCH transmissions with configured grant</w:t>
            </w:r>
          </w:p>
        </w:tc>
      </w:tr>
      <w:tr w:rsidR="004A0E15" w:rsidRPr="003B0A24" w14:paraId="6BA6364E" w14:textId="77777777" w:rsidTr="004A0E15">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C3E62B" w14:textId="7CEB5511" w:rsidR="004A0E15" w:rsidRPr="003B0A24" w:rsidRDefault="004A0E15" w:rsidP="00247B8C">
            <w:pPr>
              <w:pStyle w:val="TAL"/>
              <w:rPr>
                <w:sz w:val="16"/>
                <w:szCs w:val="16"/>
              </w:rPr>
            </w:pPr>
            <w:r w:rsidRPr="003B0A24">
              <w:rPr>
                <w:sz w:val="16"/>
                <w:szCs w:val="16"/>
              </w:rPr>
              <w:t>C292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361BD83" w14:textId="7BDC364F" w:rsidR="004A0E15" w:rsidRPr="003B0A24" w:rsidRDefault="004A0E15" w:rsidP="00247B8C">
            <w:pPr>
              <w:pStyle w:val="TAL"/>
              <w:rPr>
                <w:sz w:val="16"/>
                <w:szCs w:val="16"/>
              </w:rPr>
            </w:pPr>
            <w:r w:rsidRPr="003B0A24">
              <w:rPr>
                <w:rFonts w:hint="eastAsia"/>
                <w:sz w:val="16"/>
                <w:szCs w:val="16"/>
              </w:rPr>
              <w:t>I</w:t>
            </w:r>
            <w:r w:rsidRPr="003B0A24">
              <w:rPr>
                <w:sz w:val="16"/>
                <w:szCs w:val="16"/>
              </w:rPr>
              <w:t>F A.4.3.2-1/</w:t>
            </w:r>
            <w:r w:rsidR="004942FC" w:rsidRPr="003B0A24">
              <w:rPr>
                <w:sz w:val="16"/>
                <w:szCs w:val="16"/>
              </w:rPr>
              <w:t>117</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B025C7" w14:textId="77777777" w:rsidR="004A0E15" w:rsidRPr="003B0A24" w:rsidRDefault="004A0E15" w:rsidP="00247B8C">
            <w:pPr>
              <w:pStyle w:val="TAL"/>
              <w:rPr>
                <w:sz w:val="16"/>
                <w:szCs w:val="16"/>
              </w:rPr>
            </w:pPr>
            <w:r w:rsidRPr="003B0A24">
              <w:rPr>
                <w:rFonts w:hint="eastAsia"/>
                <w:sz w:val="16"/>
                <w:szCs w:val="16"/>
              </w:rPr>
              <w:t>U</w:t>
            </w:r>
            <w:r w:rsidRPr="003B0A24">
              <w:rPr>
                <w:sz w:val="16"/>
                <w:szCs w:val="16"/>
              </w:rPr>
              <w:t>Es supporting TB processing over multi-slot PUSCH</w:t>
            </w:r>
          </w:p>
        </w:tc>
      </w:tr>
      <w:tr w:rsidR="004A0E15" w:rsidRPr="003B0A24" w14:paraId="4D924538" w14:textId="77777777" w:rsidTr="004A0E15">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27E4791" w14:textId="06B11737" w:rsidR="004A0E15" w:rsidRPr="003B0A24" w:rsidRDefault="004A0E15" w:rsidP="00247B8C">
            <w:pPr>
              <w:pStyle w:val="TAL"/>
              <w:rPr>
                <w:sz w:val="16"/>
                <w:szCs w:val="16"/>
              </w:rPr>
            </w:pPr>
            <w:r w:rsidRPr="003B0A24">
              <w:rPr>
                <w:sz w:val="16"/>
                <w:szCs w:val="16"/>
              </w:rPr>
              <w:t>C293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18C81FC" w14:textId="188A57B6" w:rsidR="004942FC" w:rsidRPr="003B0A24" w:rsidRDefault="004A0E15" w:rsidP="00247B8C">
            <w:pPr>
              <w:pStyle w:val="TAL"/>
              <w:rPr>
                <w:sz w:val="16"/>
                <w:szCs w:val="16"/>
              </w:rPr>
            </w:pPr>
            <w:r w:rsidRPr="003B0A24">
              <w:rPr>
                <w:rFonts w:hint="eastAsia"/>
                <w:sz w:val="16"/>
                <w:szCs w:val="16"/>
              </w:rPr>
              <w:t>I</w:t>
            </w:r>
            <w:r w:rsidRPr="003B0A24">
              <w:rPr>
                <w:sz w:val="16"/>
                <w:szCs w:val="16"/>
              </w:rPr>
              <w:t>F A.4.3.2-1/</w:t>
            </w:r>
            <w:r w:rsidR="004942FC" w:rsidRPr="003B0A24">
              <w:rPr>
                <w:sz w:val="16"/>
                <w:szCs w:val="16"/>
              </w:rPr>
              <w:t>118</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6636123" w14:textId="77777777" w:rsidR="004A0E15" w:rsidRPr="003B0A24" w:rsidRDefault="004A0E15" w:rsidP="00247B8C">
            <w:pPr>
              <w:pStyle w:val="TAL"/>
              <w:rPr>
                <w:sz w:val="16"/>
                <w:szCs w:val="16"/>
              </w:rPr>
            </w:pPr>
            <w:r w:rsidRPr="003B0A24">
              <w:rPr>
                <w:rFonts w:hint="eastAsia"/>
                <w:sz w:val="16"/>
                <w:szCs w:val="16"/>
              </w:rPr>
              <w:t>U</w:t>
            </w:r>
            <w:r w:rsidRPr="003B0A24">
              <w:rPr>
                <w:sz w:val="16"/>
                <w:szCs w:val="16"/>
              </w:rPr>
              <w:t>Es supporting repetition of TB processing over multi-slot PUSCH</w:t>
            </w:r>
          </w:p>
        </w:tc>
      </w:tr>
      <w:tr w:rsidR="0036010B" w:rsidRPr="003B0A24" w14:paraId="5B36F43A" w14:textId="77777777" w:rsidTr="0036010B">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F525B3" w14:textId="3824D522" w:rsidR="0036010B" w:rsidRPr="003B0A24" w:rsidRDefault="0036010B" w:rsidP="006226FD">
            <w:pPr>
              <w:pStyle w:val="TAL"/>
              <w:rPr>
                <w:sz w:val="16"/>
                <w:szCs w:val="16"/>
              </w:rPr>
            </w:pPr>
            <w:r w:rsidRPr="003B0A24">
              <w:rPr>
                <w:sz w:val="16"/>
                <w:szCs w:val="16"/>
              </w:rPr>
              <w:t>C294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FB403CB" w14:textId="7B13886F" w:rsidR="0036010B" w:rsidRPr="003B0A24" w:rsidRDefault="0036010B" w:rsidP="006226FD">
            <w:pPr>
              <w:pStyle w:val="TAL"/>
              <w:rPr>
                <w:sz w:val="16"/>
                <w:szCs w:val="16"/>
              </w:rPr>
            </w:pPr>
            <w:r w:rsidRPr="003B0A24">
              <w:rPr>
                <w:sz w:val="16"/>
                <w:szCs w:val="16"/>
              </w:rPr>
              <w:t>IF A.4.1-5/1 AND A.4.3.13-1/1 AND A.4.3.13-1/6 AND A.4.3.13-1/7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8024C54" w14:textId="77777777" w:rsidR="0036010B" w:rsidRPr="003B0A24" w:rsidRDefault="0036010B" w:rsidP="006226FD">
            <w:pPr>
              <w:pStyle w:val="TAL"/>
              <w:rPr>
                <w:sz w:val="16"/>
                <w:szCs w:val="16"/>
              </w:rPr>
            </w:pPr>
            <w:r w:rsidRPr="003B0A24">
              <w:rPr>
                <w:sz w:val="16"/>
                <w:szCs w:val="16"/>
              </w:rPr>
              <w:t>UEs supporting 5G Core and Multi-SIM features and MUSIM related assistance information</w:t>
            </w:r>
          </w:p>
        </w:tc>
      </w:tr>
    </w:tbl>
    <w:p w14:paraId="2E1000B6" w14:textId="207690DB" w:rsidR="00356D76" w:rsidRDefault="00356D76" w:rsidP="00D425F5"/>
    <w:p w14:paraId="7440B7D4" w14:textId="77777777" w:rsidR="006E43D5" w:rsidRPr="004407D3" w:rsidRDefault="006E43D5" w:rsidP="006E43D5">
      <w:pPr>
        <w:pStyle w:val="Heading2"/>
      </w:pPr>
      <w:bookmarkStart w:id="136" w:name="_Toc114918860"/>
      <w:r w:rsidRPr="004407D3">
        <w:t>4.3</w:t>
      </w:r>
      <w:r w:rsidRPr="004407D3">
        <w:tab/>
        <w:t>Protocol conformance test cases applicability for Vertical UEs</w:t>
      </w:r>
      <w:bookmarkEnd w:id="136"/>
    </w:p>
    <w:p w14:paraId="71D933C7" w14:textId="77777777" w:rsidR="006E43D5" w:rsidRPr="004407D3" w:rsidRDefault="006E43D5" w:rsidP="006E43D5">
      <w:pPr>
        <w:pStyle w:val="Heading3"/>
      </w:pPr>
      <w:bookmarkStart w:id="137" w:name="_Toc114918861"/>
      <w:r w:rsidRPr="004407D3">
        <w:t>4.3.1</w:t>
      </w:r>
      <w:r w:rsidRPr="004407D3">
        <w:tab/>
        <w:t>SNPN-only UEs</w:t>
      </w:r>
      <w:bookmarkEnd w:id="137"/>
    </w:p>
    <w:p w14:paraId="34A44B8F" w14:textId="39510C15" w:rsidR="006E43D5" w:rsidRPr="004407D3" w:rsidRDefault="006E43D5" w:rsidP="006E43D5">
      <w:r w:rsidRPr="004407D3">
        <w:t>Test cases applicable to SNPN-only UEs (A.4.1-5/3) are listed in Table 4.3.1-1. The Applicability - Condition of each individual test is as identified in subclause 4.1.</w:t>
      </w:r>
    </w:p>
    <w:p w14:paraId="1DF386F1" w14:textId="77777777" w:rsidR="006E43D5" w:rsidRPr="004407D3" w:rsidRDefault="006E43D5" w:rsidP="006E43D5">
      <w:pPr>
        <w:pStyle w:val="TH"/>
        <w:rPr>
          <w:rFonts w:eastAsia="SimSun"/>
        </w:rPr>
      </w:pPr>
      <w:r w:rsidRPr="004407D3">
        <w:rPr>
          <w:rFonts w:eastAsia="SimSun"/>
        </w:rPr>
        <w:t>Table 4.3.1-1: Protocol</w:t>
      </w:r>
      <w:r w:rsidRPr="004407D3">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4407D3" w14:paraId="44534DF3" w14:textId="77777777" w:rsidTr="00032DEE">
        <w:trPr>
          <w:tblHeader/>
          <w:jc w:val="center"/>
        </w:trPr>
        <w:tc>
          <w:tcPr>
            <w:tcW w:w="1696" w:type="dxa"/>
            <w:tcBorders>
              <w:bottom w:val="nil"/>
            </w:tcBorders>
          </w:tcPr>
          <w:p w14:paraId="228C84CC" w14:textId="77777777" w:rsidR="006E43D5" w:rsidRPr="004407D3" w:rsidRDefault="006E43D5" w:rsidP="00032DEE">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03CF5743" w14:textId="77777777" w:rsidR="006E43D5" w:rsidRPr="004407D3" w:rsidRDefault="006E43D5" w:rsidP="00032DEE">
            <w:pPr>
              <w:pStyle w:val="TAC"/>
              <w:keepNext w:val="0"/>
              <w:keepLines w:val="0"/>
              <w:rPr>
                <w:sz w:val="16"/>
                <w:szCs w:val="16"/>
                <w:lang w:eastAsia="en-US"/>
              </w:rPr>
            </w:pPr>
            <w:r w:rsidRPr="004407D3">
              <w:rPr>
                <w:b/>
                <w:sz w:val="16"/>
                <w:szCs w:val="16"/>
                <w:lang w:eastAsia="en-US"/>
              </w:rPr>
              <w:t>Comment</w:t>
            </w:r>
          </w:p>
        </w:tc>
      </w:tr>
      <w:tr w:rsidR="006E43D5" w:rsidRPr="004407D3" w14:paraId="6B3AD247" w14:textId="77777777" w:rsidTr="00032DEE">
        <w:trPr>
          <w:tblHeader/>
          <w:jc w:val="center"/>
        </w:trPr>
        <w:tc>
          <w:tcPr>
            <w:tcW w:w="1696" w:type="dxa"/>
            <w:tcBorders>
              <w:top w:val="nil"/>
              <w:bottom w:val="single" w:sz="4" w:space="0" w:color="auto"/>
            </w:tcBorders>
          </w:tcPr>
          <w:p w14:paraId="4AE24E59" w14:textId="77777777" w:rsidR="006E43D5" w:rsidRPr="004407D3"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4407D3" w:rsidRDefault="006E43D5" w:rsidP="00032DEE">
            <w:pPr>
              <w:pStyle w:val="TAH"/>
              <w:keepNext w:val="0"/>
              <w:keepLines w:val="0"/>
              <w:rPr>
                <w:sz w:val="16"/>
                <w:szCs w:val="16"/>
                <w:lang w:eastAsia="en-US"/>
              </w:rPr>
            </w:pPr>
          </w:p>
        </w:tc>
      </w:tr>
      <w:tr w:rsidR="006E43D5" w:rsidRPr="004407D3"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4407D3" w:rsidRDefault="006E43D5" w:rsidP="00032DEE">
            <w:pPr>
              <w:pStyle w:val="TAH"/>
              <w:keepNext w:val="0"/>
              <w:keepLines w:val="0"/>
              <w:jc w:val="left"/>
              <w:rPr>
                <w:sz w:val="16"/>
                <w:szCs w:val="16"/>
              </w:rPr>
            </w:pPr>
            <w:r w:rsidRPr="004407D3">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4407D3" w:rsidRDefault="006E43D5" w:rsidP="00032DEE">
            <w:pPr>
              <w:pStyle w:val="TAC"/>
              <w:keepNext w:val="0"/>
              <w:keepLines w:val="0"/>
              <w:jc w:val="left"/>
              <w:rPr>
                <w:sz w:val="16"/>
              </w:rPr>
            </w:pPr>
          </w:p>
        </w:tc>
      </w:tr>
      <w:tr w:rsidR="006E43D5" w:rsidRPr="004407D3"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4407D3" w:rsidRDefault="006E43D5" w:rsidP="00032DEE">
            <w:pPr>
              <w:pStyle w:val="TAC"/>
              <w:keepNext w:val="0"/>
              <w:keepLines w:val="0"/>
              <w:jc w:val="left"/>
              <w:rPr>
                <w:sz w:val="16"/>
              </w:rPr>
            </w:pPr>
          </w:p>
        </w:tc>
      </w:tr>
      <w:tr w:rsidR="006E43D5" w:rsidRPr="004407D3"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4407D3" w:rsidRDefault="006E43D5" w:rsidP="00032DEE">
            <w:pPr>
              <w:pStyle w:val="TAC"/>
              <w:keepNext w:val="0"/>
              <w:keepLines w:val="0"/>
              <w:jc w:val="left"/>
              <w:rPr>
                <w:sz w:val="16"/>
              </w:rPr>
            </w:pPr>
          </w:p>
        </w:tc>
      </w:tr>
      <w:tr w:rsidR="006E43D5" w:rsidRPr="004407D3"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4407D3" w:rsidRDefault="006E43D5" w:rsidP="00032DEE">
            <w:pPr>
              <w:pStyle w:val="TAC"/>
              <w:keepNext w:val="0"/>
              <w:keepLines w:val="0"/>
              <w:jc w:val="left"/>
              <w:rPr>
                <w:sz w:val="16"/>
              </w:rPr>
            </w:pPr>
          </w:p>
        </w:tc>
      </w:tr>
      <w:tr w:rsidR="006E43D5" w:rsidRPr="004407D3"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4407D3" w:rsidRDefault="006E43D5" w:rsidP="00032DEE">
            <w:pPr>
              <w:pStyle w:val="TAC"/>
              <w:keepNext w:val="0"/>
              <w:keepLines w:val="0"/>
              <w:jc w:val="left"/>
              <w:rPr>
                <w:sz w:val="16"/>
              </w:rPr>
            </w:pPr>
          </w:p>
        </w:tc>
      </w:tr>
      <w:tr w:rsidR="006E43D5" w:rsidRPr="004407D3"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4407D3" w:rsidRDefault="006E43D5" w:rsidP="00032DEE">
            <w:pPr>
              <w:pStyle w:val="TAC"/>
              <w:keepNext w:val="0"/>
              <w:keepLines w:val="0"/>
              <w:jc w:val="left"/>
              <w:rPr>
                <w:sz w:val="16"/>
              </w:rPr>
            </w:pPr>
          </w:p>
        </w:tc>
      </w:tr>
      <w:tr w:rsidR="006E43D5" w:rsidRPr="004407D3"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4407D3" w:rsidRDefault="006E43D5" w:rsidP="00032DEE">
            <w:pPr>
              <w:pStyle w:val="TAC"/>
              <w:keepNext w:val="0"/>
              <w:keepLines w:val="0"/>
              <w:jc w:val="left"/>
              <w:rPr>
                <w:sz w:val="16"/>
              </w:rPr>
            </w:pPr>
          </w:p>
        </w:tc>
      </w:tr>
      <w:tr w:rsidR="006E43D5" w:rsidRPr="004407D3"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4407D3" w:rsidRDefault="006E43D5" w:rsidP="00032DEE">
            <w:pPr>
              <w:pStyle w:val="TAC"/>
              <w:keepNext w:val="0"/>
              <w:keepLines w:val="0"/>
              <w:jc w:val="left"/>
              <w:rPr>
                <w:sz w:val="16"/>
              </w:rPr>
            </w:pPr>
          </w:p>
        </w:tc>
      </w:tr>
      <w:tr w:rsidR="006E43D5" w:rsidRPr="004407D3"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4407D3" w:rsidRDefault="006E43D5" w:rsidP="00032DEE">
            <w:pPr>
              <w:pStyle w:val="TAC"/>
              <w:keepNext w:val="0"/>
              <w:keepLines w:val="0"/>
              <w:jc w:val="left"/>
              <w:rPr>
                <w:sz w:val="16"/>
              </w:rPr>
            </w:pPr>
          </w:p>
        </w:tc>
      </w:tr>
      <w:tr w:rsidR="006E43D5" w:rsidRPr="004407D3"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4407D3" w:rsidRDefault="006E43D5" w:rsidP="00032DEE">
            <w:pPr>
              <w:pStyle w:val="TAC"/>
              <w:keepNext w:val="0"/>
              <w:keepLines w:val="0"/>
              <w:jc w:val="left"/>
              <w:rPr>
                <w:sz w:val="16"/>
              </w:rPr>
            </w:pPr>
          </w:p>
        </w:tc>
      </w:tr>
      <w:tr w:rsidR="006E43D5" w:rsidRPr="004407D3"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4407D3" w:rsidRDefault="006E43D5" w:rsidP="00032DEE">
            <w:pPr>
              <w:pStyle w:val="TAC"/>
              <w:keepNext w:val="0"/>
              <w:keepLines w:val="0"/>
              <w:jc w:val="left"/>
              <w:rPr>
                <w:sz w:val="16"/>
              </w:rPr>
            </w:pPr>
          </w:p>
        </w:tc>
      </w:tr>
      <w:tr w:rsidR="006E43D5" w:rsidRPr="004407D3"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4407D3" w:rsidRDefault="006E43D5" w:rsidP="00032DEE">
            <w:pPr>
              <w:pStyle w:val="TAC"/>
              <w:keepNext w:val="0"/>
              <w:keepLines w:val="0"/>
              <w:jc w:val="left"/>
              <w:rPr>
                <w:sz w:val="16"/>
              </w:rPr>
            </w:pPr>
          </w:p>
        </w:tc>
      </w:tr>
      <w:tr w:rsidR="006E43D5" w:rsidRPr="004407D3"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4407D3" w:rsidRDefault="006E43D5" w:rsidP="00032DEE">
            <w:pPr>
              <w:pStyle w:val="TAC"/>
              <w:keepNext w:val="0"/>
              <w:keepLines w:val="0"/>
              <w:jc w:val="left"/>
              <w:rPr>
                <w:sz w:val="16"/>
              </w:rPr>
            </w:pPr>
          </w:p>
        </w:tc>
      </w:tr>
      <w:tr w:rsidR="006E43D5" w:rsidRPr="004407D3"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4407D3" w:rsidRDefault="006E43D5" w:rsidP="00032DEE">
            <w:pPr>
              <w:pStyle w:val="TAC"/>
              <w:keepNext w:val="0"/>
              <w:keepLines w:val="0"/>
              <w:jc w:val="left"/>
              <w:rPr>
                <w:sz w:val="16"/>
              </w:rPr>
            </w:pPr>
          </w:p>
        </w:tc>
      </w:tr>
      <w:tr w:rsidR="006E43D5" w:rsidRPr="004407D3"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4407D3" w:rsidRDefault="006E43D5" w:rsidP="00032DEE">
            <w:pPr>
              <w:pStyle w:val="TAC"/>
              <w:keepNext w:val="0"/>
              <w:keepLines w:val="0"/>
              <w:jc w:val="left"/>
              <w:rPr>
                <w:sz w:val="16"/>
              </w:rPr>
            </w:pPr>
          </w:p>
        </w:tc>
      </w:tr>
      <w:tr w:rsidR="006E43D5" w:rsidRPr="004407D3"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4407D3" w:rsidRDefault="006E43D5" w:rsidP="00032DEE">
            <w:pPr>
              <w:pStyle w:val="TAC"/>
              <w:keepNext w:val="0"/>
              <w:keepLines w:val="0"/>
              <w:jc w:val="left"/>
              <w:rPr>
                <w:sz w:val="16"/>
              </w:rPr>
            </w:pPr>
          </w:p>
        </w:tc>
      </w:tr>
      <w:tr w:rsidR="006E43D5" w:rsidRPr="004407D3"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4407D3" w:rsidRDefault="006E43D5" w:rsidP="00032DEE">
            <w:pPr>
              <w:pStyle w:val="TAC"/>
              <w:keepNext w:val="0"/>
              <w:keepLines w:val="0"/>
              <w:jc w:val="left"/>
              <w:rPr>
                <w:sz w:val="16"/>
              </w:rPr>
            </w:pPr>
          </w:p>
        </w:tc>
      </w:tr>
      <w:tr w:rsidR="006E43D5" w:rsidRPr="004407D3"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4407D3" w:rsidRDefault="006E43D5" w:rsidP="00032DEE">
            <w:pPr>
              <w:pStyle w:val="TAC"/>
              <w:keepNext w:val="0"/>
              <w:keepLines w:val="0"/>
              <w:jc w:val="left"/>
              <w:rPr>
                <w:sz w:val="16"/>
              </w:rPr>
            </w:pPr>
          </w:p>
        </w:tc>
      </w:tr>
      <w:tr w:rsidR="006E43D5" w:rsidRPr="004407D3"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4407D3" w:rsidRDefault="006E43D5" w:rsidP="00032DEE">
            <w:pPr>
              <w:pStyle w:val="TAC"/>
              <w:keepNext w:val="0"/>
              <w:keepLines w:val="0"/>
              <w:jc w:val="left"/>
              <w:rPr>
                <w:sz w:val="16"/>
              </w:rPr>
            </w:pPr>
          </w:p>
        </w:tc>
      </w:tr>
      <w:tr w:rsidR="006E43D5" w:rsidRPr="004407D3"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4407D3" w:rsidRDefault="006E43D5" w:rsidP="00032DEE">
            <w:pPr>
              <w:pStyle w:val="TAC"/>
              <w:keepNext w:val="0"/>
              <w:keepLines w:val="0"/>
              <w:jc w:val="left"/>
              <w:rPr>
                <w:sz w:val="16"/>
              </w:rPr>
            </w:pPr>
          </w:p>
        </w:tc>
      </w:tr>
      <w:tr w:rsidR="005270CE" w:rsidRPr="004407D3" w14:paraId="37F28656" w14:textId="77777777" w:rsidTr="00032DEE">
        <w:trPr>
          <w:jc w:val="center"/>
        </w:trPr>
        <w:tc>
          <w:tcPr>
            <w:tcW w:w="1696" w:type="dxa"/>
            <w:tcBorders>
              <w:top w:val="single" w:sz="4" w:space="0" w:color="auto"/>
              <w:bottom w:val="single" w:sz="4" w:space="0" w:color="auto"/>
            </w:tcBorders>
            <w:shd w:val="clear" w:color="auto" w:fill="auto"/>
          </w:tcPr>
          <w:p w14:paraId="41BC90CE" w14:textId="7755AA40" w:rsidR="005270CE" w:rsidRPr="004407D3" w:rsidRDefault="005270CE" w:rsidP="00032DEE">
            <w:pPr>
              <w:pStyle w:val="TAH"/>
              <w:keepNext w:val="0"/>
              <w:keepLines w:val="0"/>
              <w:jc w:val="left"/>
              <w:rPr>
                <w:rFonts w:cs="Arial"/>
                <w:b w:val="0"/>
                <w:bCs/>
                <w:sz w:val="16"/>
                <w:szCs w:val="16"/>
              </w:rPr>
            </w:pPr>
            <w:r w:rsidRPr="004407D3">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5270CE" w:rsidRPr="004407D3" w:rsidRDefault="005270CE" w:rsidP="00032DEE">
            <w:pPr>
              <w:pStyle w:val="TAC"/>
              <w:keepNext w:val="0"/>
              <w:keepLines w:val="0"/>
              <w:jc w:val="left"/>
              <w:rPr>
                <w:sz w:val="16"/>
              </w:rPr>
            </w:pPr>
          </w:p>
        </w:tc>
      </w:tr>
      <w:tr w:rsidR="006E43D5" w:rsidRPr="004407D3"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4407D3" w:rsidRDefault="006E43D5" w:rsidP="00032DEE">
            <w:pPr>
              <w:pStyle w:val="TAC"/>
              <w:keepNext w:val="0"/>
              <w:keepLines w:val="0"/>
              <w:jc w:val="left"/>
              <w:rPr>
                <w:sz w:val="16"/>
              </w:rPr>
            </w:pPr>
          </w:p>
        </w:tc>
      </w:tr>
      <w:tr w:rsidR="006E43D5" w:rsidRPr="004407D3"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4407D3" w:rsidRDefault="006E43D5" w:rsidP="00032DEE">
            <w:pPr>
              <w:pStyle w:val="TAC"/>
              <w:keepNext w:val="0"/>
              <w:keepLines w:val="0"/>
              <w:jc w:val="left"/>
              <w:rPr>
                <w:sz w:val="16"/>
              </w:rPr>
            </w:pPr>
          </w:p>
        </w:tc>
      </w:tr>
      <w:tr w:rsidR="006E43D5" w:rsidRPr="004407D3"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4407D3" w:rsidRDefault="006E43D5" w:rsidP="00032DEE">
            <w:pPr>
              <w:pStyle w:val="TAC"/>
              <w:keepNext w:val="0"/>
              <w:keepLines w:val="0"/>
              <w:jc w:val="left"/>
              <w:rPr>
                <w:sz w:val="16"/>
              </w:rPr>
            </w:pPr>
          </w:p>
        </w:tc>
      </w:tr>
      <w:tr w:rsidR="006E43D5" w:rsidRPr="004407D3"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4407D3" w:rsidRDefault="006E43D5" w:rsidP="00032DEE">
            <w:pPr>
              <w:pStyle w:val="TAC"/>
              <w:keepNext w:val="0"/>
              <w:keepLines w:val="0"/>
              <w:jc w:val="left"/>
              <w:rPr>
                <w:sz w:val="16"/>
              </w:rPr>
            </w:pPr>
          </w:p>
        </w:tc>
      </w:tr>
      <w:tr w:rsidR="006E43D5" w:rsidRPr="004407D3"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4407D3" w:rsidRDefault="006E43D5" w:rsidP="00032DEE">
            <w:pPr>
              <w:pStyle w:val="TAC"/>
              <w:keepNext w:val="0"/>
              <w:keepLines w:val="0"/>
              <w:jc w:val="left"/>
              <w:rPr>
                <w:sz w:val="16"/>
              </w:rPr>
            </w:pPr>
          </w:p>
        </w:tc>
      </w:tr>
      <w:tr w:rsidR="006E43D5" w:rsidRPr="004407D3"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4407D3" w:rsidRDefault="006E43D5" w:rsidP="00032DEE">
            <w:pPr>
              <w:pStyle w:val="TAC"/>
              <w:keepNext w:val="0"/>
              <w:keepLines w:val="0"/>
              <w:jc w:val="left"/>
              <w:rPr>
                <w:sz w:val="16"/>
              </w:rPr>
            </w:pPr>
          </w:p>
        </w:tc>
      </w:tr>
      <w:tr w:rsidR="006E43D5" w:rsidRPr="004407D3"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4407D3" w:rsidRDefault="006E43D5" w:rsidP="00032DEE">
            <w:pPr>
              <w:pStyle w:val="TAC"/>
              <w:keepNext w:val="0"/>
              <w:keepLines w:val="0"/>
              <w:jc w:val="left"/>
              <w:rPr>
                <w:sz w:val="16"/>
              </w:rPr>
            </w:pPr>
          </w:p>
        </w:tc>
      </w:tr>
      <w:tr w:rsidR="006E43D5" w:rsidRPr="004407D3"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4407D3" w:rsidRDefault="006E43D5" w:rsidP="00032DEE">
            <w:pPr>
              <w:pStyle w:val="TAC"/>
              <w:keepNext w:val="0"/>
              <w:keepLines w:val="0"/>
              <w:jc w:val="left"/>
              <w:rPr>
                <w:sz w:val="16"/>
              </w:rPr>
            </w:pPr>
          </w:p>
        </w:tc>
      </w:tr>
      <w:tr w:rsidR="006E43D5" w:rsidRPr="004407D3"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4407D3" w:rsidRDefault="006E43D5" w:rsidP="00032DEE">
            <w:pPr>
              <w:pStyle w:val="TAC"/>
              <w:keepNext w:val="0"/>
              <w:keepLines w:val="0"/>
              <w:jc w:val="left"/>
              <w:rPr>
                <w:sz w:val="16"/>
              </w:rPr>
            </w:pPr>
          </w:p>
        </w:tc>
      </w:tr>
      <w:tr w:rsidR="006E43D5" w:rsidRPr="004407D3"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4407D3" w:rsidRDefault="006E43D5" w:rsidP="00032DEE">
            <w:pPr>
              <w:pStyle w:val="TAC"/>
              <w:keepNext w:val="0"/>
              <w:keepLines w:val="0"/>
              <w:jc w:val="left"/>
              <w:rPr>
                <w:sz w:val="16"/>
              </w:rPr>
            </w:pPr>
          </w:p>
        </w:tc>
      </w:tr>
      <w:tr w:rsidR="006E43D5" w:rsidRPr="004407D3"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4407D3" w:rsidRDefault="006E43D5" w:rsidP="00032DEE">
            <w:pPr>
              <w:pStyle w:val="TAC"/>
              <w:keepNext w:val="0"/>
              <w:keepLines w:val="0"/>
              <w:jc w:val="left"/>
              <w:rPr>
                <w:sz w:val="16"/>
              </w:rPr>
            </w:pPr>
          </w:p>
        </w:tc>
      </w:tr>
      <w:tr w:rsidR="006E43D5" w:rsidRPr="004407D3"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4407D3" w:rsidRDefault="006E43D5" w:rsidP="00032DEE">
            <w:pPr>
              <w:pStyle w:val="TAC"/>
              <w:keepNext w:val="0"/>
              <w:keepLines w:val="0"/>
              <w:jc w:val="left"/>
              <w:rPr>
                <w:sz w:val="16"/>
              </w:rPr>
            </w:pPr>
          </w:p>
        </w:tc>
      </w:tr>
      <w:tr w:rsidR="006E43D5" w:rsidRPr="004407D3"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4407D3" w:rsidRDefault="006E43D5" w:rsidP="00032DEE">
            <w:pPr>
              <w:pStyle w:val="TAC"/>
              <w:keepNext w:val="0"/>
              <w:keepLines w:val="0"/>
              <w:jc w:val="left"/>
              <w:rPr>
                <w:sz w:val="16"/>
              </w:rPr>
            </w:pPr>
          </w:p>
        </w:tc>
      </w:tr>
      <w:tr w:rsidR="006E43D5" w:rsidRPr="004407D3"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4407D3" w:rsidRDefault="006E43D5" w:rsidP="00032DEE">
            <w:pPr>
              <w:pStyle w:val="TAC"/>
              <w:keepNext w:val="0"/>
              <w:keepLines w:val="0"/>
              <w:jc w:val="left"/>
              <w:rPr>
                <w:sz w:val="16"/>
              </w:rPr>
            </w:pPr>
          </w:p>
        </w:tc>
      </w:tr>
      <w:tr w:rsidR="006E43D5" w:rsidRPr="004407D3"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4407D3" w:rsidRDefault="006E43D5" w:rsidP="00032DEE">
            <w:pPr>
              <w:pStyle w:val="TAC"/>
              <w:keepNext w:val="0"/>
              <w:keepLines w:val="0"/>
              <w:jc w:val="left"/>
              <w:rPr>
                <w:sz w:val="16"/>
              </w:rPr>
            </w:pPr>
          </w:p>
        </w:tc>
      </w:tr>
      <w:tr w:rsidR="006E43D5" w:rsidRPr="004407D3"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4407D3" w:rsidRDefault="006E43D5" w:rsidP="00032DEE">
            <w:pPr>
              <w:pStyle w:val="TAC"/>
              <w:keepNext w:val="0"/>
              <w:keepLines w:val="0"/>
              <w:jc w:val="left"/>
              <w:rPr>
                <w:sz w:val="16"/>
              </w:rPr>
            </w:pPr>
          </w:p>
        </w:tc>
      </w:tr>
      <w:tr w:rsidR="006E43D5" w:rsidRPr="004407D3"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4407D3" w:rsidRDefault="006E43D5" w:rsidP="00032DEE">
            <w:pPr>
              <w:pStyle w:val="TAC"/>
              <w:keepNext w:val="0"/>
              <w:keepLines w:val="0"/>
              <w:jc w:val="left"/>
              <w:rPr>
                <w:sz w:val="16"/>
              </w:rPr>
            </w:pPr>
          </w:p>
        </w:tc>
      </w:tr>
      <w:tr w:rsidR="006E43D5" w:rsidRPr="004407D3"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4407D3" w:rsidRDefault="006E43D5" w:rsidP="00032DEE">
            <w:pPr>
              <w:pStyle w:val="TAC"/>
              <w:keepNext w:val="0"/>
              <w:keepLines w:val="0"/>
              <w:jc w:val="left"/>
              <w:rPr>
                <w:sz w:val="16"/>
              </w:rPr>
            </w:pPr>
          </w:p>
        </w:tc>
      </w:tr>
      <w:tr w:rsidR="006E43D5" w:rsidRPr="004407D3"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4407D3" w:rsidRDefault="006E43D5" w:rsidP="00032DEE">
            <w:pPr>
              <w:pStyle w:val="TAC"/>
              <w:keepNext w:val="0"/>
              <w:keepLines w:val="0"/>
              <w:jc w:val="left"/>
              <w:rPr>
                <w:sz w:val="16"/>
              </w:rPr>
            </w:pPr>
          </w:p>
        </w:tc>
      </w:tr>
      <w:tr w:rsidR="006E43D5" w:rsidRPr="004407D3"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4407D3" w:rsidRDefault="006E43D5" w:rsidP="00032DEE">
            <w:pPr>
              <w:pStyle w:val="TAC"/>
              <w:keepNext w:val="0"/>
              <w:keepLines w:val="0"/>
              <w:jc w:val="left"/>
              <w:rPr>
                <w:sz w:val="16"/>
              </w:rPr>
            </w:pPr>
          </w:p>
        </w:tc>
      </w:tr>
      <w:tr w:rsidR="006E43D5" w:rsidRPr="004407D3"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4407D3" w:rsidRDefault="006E43D5" w:rsidP="00032DEE">
            <w:pPr>
              <w:pStyle w:val="TAC"/>
              <w:keepNext w:val="0"/>
              <w:keepLines w:val="0"/>
              <w:jc w:val="left"/>
              <w:rPr>
                <w:sz w:val="16"/>
              </w:rPr>
            </w:pPr>
          </w:p>
        </w:tc>
      </w:tr>
      <w:tr w:rsidR="006E43D5" w:rsidRPr="004407D3"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4407D3" w:rsidRDefault="006E43D5" w:rsidP="00032DEE">
            <w:pPr>
              <w:pStyle w:val="TAC"/>
              <w:keepNext w:val="0"/>
              <w:keepLines w:val="0"/>
              <w:jc w:val="left"/>
              <w:rPr>
                <w:sz w:val="16"/>
              </w:rPr>
            </w:pPr>
          </w:p>
        </w:tc>
      </w:tr>
      <w:tr w:rsidR="006E43D5" w:rsidRPr="004407D3"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4407D3" w:rsidRDefault="006E43D5" w:rsidP="00032DEE">
            <w:pPr>
              <w:pStyle w:val="TAC"/>
              <w:keepNext w:val="0"/>
              <w:keepLines w:val="0"/>
              <w:jc w:val="left"/>
              <w:rPr>
                <w:sz w:val="16"/>
              </w:rPr>
            </w:pPr>
          </w:p>
        </w:tc>
      </w:tr>
      <w:tr w:rsidR="006E43D5" w:rsidRPr="004407D3"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4407D3" w:rsidRDefault="006E43D5" w:rsidP="00032DEE">
            <w:pPr>
              <w:pStyle w:val="TAC"/>
              <w:keepNext w:val="0"/>
              <w:keepLines w:val="0"/>
              <w:jc w:val="left"/>
              <w:rPr>
                <w:sz w:val="16"/>
              </w:rPr>
            </w:pPr>
          </w:p>
        </w:tc>
      </w:tr>
      <w:tr w:rsidR="006E43D5" w:rsidRPr="004407D3"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4407D3" w:rsidRDefault="006E43D5" w:rsidP="00032DEE">
            <w:pPr>
              <w:pStyle w:val="TAC"/>
              <w:keepNext w:val="0"/>
              <w:keepLines w:val="0"/>
              <w:jc w:val="left"/>
              <w:rPr>
                <w:sz w:val="16"/>
              </w:rPr>
            </w:pPr>
          </w:p>
        </w:tc>
      </w:tr>
      <w:tr w:rsidR="006E43D5" w:rsidRPr="004407D3"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4407D3" w:rsidRDefault="006E43D5" w:rsidP="00032DEE">
            <w:pPr>
              <w:pStyle w:val="TAC"/>
              <w:keepNext w:val="0"/>
              <w:keepLines w:val="0"/>
              <w:jc w:val="left"/>
              <w:rPr>
                <w:sz w:val="16"/>
              </w:rPr>
            </w:pPr>
          </w:p>
        </w:tc>
      </w:tr>
      <w:tr w:rsidR="006E43D5" w:rsidRPr="004407D3"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4407D3" w:rsidRDefault="006E43D5" w:rsidP="00032DEE">
            <w:pPr>
              <w:pStyle w:val="TAC"/>
              <w:keepNext w:val="0"/>
              <w:keepLines w:val="0"/>
              <w:jc w:val="left"/>
              <w:rPr>
                <w:sz w:val="16"/>
              </w:rPr>
            </w:pPr>
          </w:p>
        </w:tc>
      </w:tr>
      <w:tr w:rsidR="006E43D5" w:rsidRPr="004407D3"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4407D3" w:rsidRDefault="006E43D5" w:rsidP="00032DEE">
            <w:pPr>
              <w:pStyle w:val="TAC"/>
              <w:keepNext w:val="0"/>
              <w:keepLines w:val="0"/>
              <w:jc w:val="left"/>
              <w:rPr>
                <w:sz w:val="16"/>
              </w:rPr>
            </w:pPr>
          </w:p>
        </w:tc>
      </w:tr>
      <w:tr w:rsidR="006E43D5" w:rsidRPr="004407D3"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4407D3" w:rsidRDefault="006E43D5" w:rsidP="00032DEE">
            <w:pPr>
              <w:pStyle w:val="TAC"/>
              <w:keepNext w:val="0"/>
              <w:keepLines w:val="0"/>
              <w:jc w:val="left"/>
              <w:rPr>
                <w:sz w:val="16"/>
              </w:rPr>
            </w:pPr>
          </w:p>
        </w:tc>
      </w:tr>
      <w:tr w:rsidR="006E43D5" w:rsidRPr="004407D3"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4407D3" w:rsidRDefault="006E43D5" w:rsidP="00032DEE">
            <w:pPr>
              <w:pStyle w:val="TAC"/>
              <w:keepNext w:val="0"/>
              <w:keepLines w:val="0"/>
              <w:jc w:val="left"/>
              <w:rPr>
                <w:sz w:val="16"/>
              </w:rPr>
            </w:pPr>
          </w:p>
        </w:tc>
      </w:tr>
      <w:tr w:rsidR="006E43D5" w:rsidRPr="004407D3"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4407D3" w:rsidRDefault="006E43D5" w:rsidP="00032DEE">
            <w:pPr>
              <w:pStyle w:val="TAC"/>
              <w:keepNext w:val="0"/>
              <w:keepLines w:val="0"/>
              <w:jc w:val="left"/>
              <w:rPr>
                <w:sz w:val="16"/>
              </w:rPr>
            </w:pPr>
          </w:p>
        </w:tc>
      </w:tr>
      <w:tr w:rsidR="006E43D5" w:rsidRPr="004407D3"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4407D3" w:rsidRDefault="006E43D5" w:rsidP="00032DEE">
            <w:pPr>
              <w:pStyle w:val="TAC"/>
              <w:keepNext w:val="0"/>
              <w:keepLines w:val="0"/>
              <w:jc w:val="left"/>
              <w:rPr>
                <w:sz w:val="16"/>
              </w:rPr>
            </w:pPr>
          </w:p>
        </w:tc>
      </w:tr>
      <w:tr w:rsidR="006E43D5" w:rsidRPr="004407D3"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4407D3" w:rsidRDefault="006E43D5" w:rsidP="00032DEE">
            <w:pPr>
              <w:pStyle w:val="TAC"/>
              <w:keepNext w:val="0"/>
              <w:keepLines w:val="0"/>
              <w:jc w:val="left"/>
              <w:rPr>
                <w:sz w:val="16"/>
              </w:rPr>
            </w:pPr>
          </w:p>
        </w:tc>
      </w:tr>
      <w:tr w:rsidR="006E43D5" w:rsidRPr="004407D3"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4407D3" w:rsidRDefault="006E43D5" w:rsidP="00032DEE">
            <w:pPr>
              <w:pStyle w:val="TAC"/>
              <w:keepNext w:val="0"/>
              <w:keepLines w:val="0"/>
              <w:jc w:val="left"/>
              <w:rPr>
                <w:sz w:val="16"/>
              </w:rPr>
            </w:pPr>
          </w:p>
        </w:tc>
      </w:tr>
      <w:tr w:rsidR="006E43D5" w:rsidRPr="004407D3"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4407D3" w:rsidRDefault="006E43D5" w:rsidP="00032DEE">
            <w:pPr>
              <w:pStyle w:val="TAC"/>
              <w:keepNext w:val="0"/>
              <w:keepLines w:val="0"/>
              <w:jc w:val="left"/>
              <w:rPr>
                <w:sz w:val="16"/>
              </w:rPr>
            </w:pPr>
          </w:p>
        </w:tc>
      </w:tr>
      <w:tr w:rsidR="006E43D5" w:rsidRPr="004407D3"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4407D3" w:rsidRDefault="006E43D5" w:rsidP="00032DEE">
            <w:pPr>
              <w:pStyle w:val="TAC"/>
              <w:keepNext w:val="0"/>
              <w:keepLines w:val="0"/>
              <w:jc w:val="left"/>
              <w:rPr>
                <w:sz w:val="16"/>
              </w:rPr>
            </w:pPr>
          </w:p>
        </w:tc>
      </w:tr>
      <w:tr w:rsidR="006E43D5" w:rsidRPr="004407D3"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4407D3" w:rsidRDefault="006E43D5" w:rsidP="00032DEE">
            <w:pPr>
              <w:pStyle w:val="TAC"/>
              <w:keepNext w:val="0"/>
              <w:keepLines w:val="0"/>
              <w:jc w:val="left"/>
              <w:rPr>
                <w:sz w:val="16"/>
              </w:rPr>
            </w:pPr>
          </w:p>
        </w:tc>
      </w:tr>
      <w:tr w:rsidR="006E43D5" w:rsidRPr="004407D3"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4407D3" w:rsidRDefault="006E43D5" w:rsidP="00032DEE">
            <w:pPr>
              <w:pStyle w:val="TAC"/>
              <w:keepNext w:val="0"/>
              <w:keepLines w:val="0"/>
              <w:jc w:val="left"/>
              <w:rPr>
                <w:sz w:val="16"/>
              </w:rPr>
            </w:pPr>
          </w:p>
        </w:tc>
      </w:tr>
      <w:tr w:rsidR="006E43D5" w:rsidRPr="004407D3"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4407D3" w:rsidRDefault="006E43D5" w:rsidP="00032DEE">
            <w:pPr>
              <w:pStyle w:val="TAC"/>
              <w:keepNext w:val="0"/>
              <w:keepLines w:val="0"/>
              <w:jc w:val="left"/>
              <w:rPr>
                <w:sz w:val="16"/>
              </w:rPr>
            </w:pPr>
          </w:p>
        </w:tc>
      </w:tr>
      <w:tr w:rsidR="006E43D5" w:rsidRPr="004407D3"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4407D3" w:rsidRDefault="006E43D5" w:rsidP="00032DEE">
            <w:pPr>
              <w:pStyle w:val="TAC"/>
              <w:keepNext w:val="0"/>
              <w:keepLines w:val="0"/>
              <w:jc w:val="left"/>
              <w:rPr>
                <w:sz w:val="16"/>
              </w:rPr>
            </w:pPr>
          </w:p>
        </w:tc>
      </w:tr>
      <w:tr w:rsidR="006E43D5" w:rsidRPr="004407D3"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4407D3" w:rsidRDefault="006E43D5" w:rsidP="00032DEE">
            <w:pPr>
              <w:pStyle w:val="TAC"/>
              <w:keepNext w:val="0"/>
              <w:keepLines w:val="0"/>
              <w:jc w:val="left"/>
              <w:rPr>
                <w:sz w:val="16"/>
              </w:rPr>
            </w:pPr>
          </w:p>
        </w:tc>
      </w:tr>
      <w:tr w:rsidR="006E43D5" w:rsidRPr="004407D3"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4407D3" w:rsidRDefault="006E43D5" w:rsidP="00032DEE">
            <w:pPr>
              <w:pStyle w:val="TAC"/>
              <w:keepNext w:val="0"/>
              <w:keepLines w:val="0"/>
              <w:jc w:val="left"/>
              <w:rPr>
                <w:sz w:val="16"/>
              </w:rPr>
            </w:pPr>
          </w:p>
        </w:tc>
      </w:tr>
      <w:tr w:rsidR="006E43D5" w:rsidRPr="004407D3"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4407D3" w:rsidRDefault="006E43D5" w:rsidP="00032DEE">
            <w:pPr>
              <w:pStyle w:val="TAC"/>
              <w:keepNext w:val="0"/>
              <w:keepLines w:val="0"/>
              <w:jc w:val="left"/>
              <w:rPr>
                <w:sz w:val="16"/>
              </w:rPr>
            </w:pPr>
          </w:p>
        </w:tc>
      </w:tr>
      <w:tr w:rsidR="004054A4" w:rsidRPr="004407D3" w14:paraId="4DC2AABA" w14:textId="77777777" w:rsidTr="00F64D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4054A4" w:rsidRPr="004407D3" w:rsidRDefault="004054A4" w:rsidP="00F64DDB">
            <w:pPr>
              <w:pStyle w:val="TAH"/>
              <w:keepNext w:val="0"/>
              <w:keepLines w:val="0"/>
              <w:jc w:val="left"/>
              <w:rPr>
                <w:rFonts w:cs="Arial"/>
                <w:b w:val="0"/>
                <w:bCs/>
                <w:sz w:val="16"/>
                <w:szCs w:val="16"/>
              </w:rPr>
            </w:pPr>
            <w:r>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4054A4" w:rsidRPr="004407D3" w:rsidRDefault="004054A4" w:rsidP="00F64DDB">
            <w:pPr>
              <w:pStyle w:val="TAC"/>
              <w:keepNext w:val="0"/>
              <w:keepLines w:val="0"/>
              <w:jc w:val="left"/>
              <w:rPr>
                <w:sz w:val="16"/>
              </w:rPr>
            </w:pPr>
          </w:p>
        </w:tc>
      </w:tr>
      <w:tr w:rsidR="006E43D5" w:rsidRPr="004407D3"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4407D3" w:rsidRDefault="006E43D5" w:rsidP="00032DEE">
            <w:pPr>
              <w:pStyle w:val="TAC"/>
              <w:keepNext w:val="0"/>
              <w:keepLines w:val="0"/>
              <w:jc w:val="left"/>
              <w:rPr>
                <w:sz w:val="16"/>
              </w:rPr>
            </w:pPr>
          </w:p>
        </w:tc>
      </w:tr>
      <w:tr w:rsidR="006E43D5" w:rsidRPr="004407D3"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4407D3" w:rsidRDefault="006E43D5" w:rsidP="00032DEE">
            <w:pPr>
              <w:pStyle w:val="TAC"/>
              <w:keepNext w:val="0"/>
              <w:keepLines w:val="0"/>
              <w:jc w:val="left"/>
              <w:rPr>
                <w:sz w:val="16"/>
              </w:rPr>
            </w:pPr>
          </w:p>
        </w:tc>
      </w:tr>
      <w:tr w:rsidR="006E43D5" w:rsidRPr="004407D3"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4407D3" w:rsidRDefault="006E43D5" w:rsidP="00032DEE">
            <w:pPr>
              <w:pStyle w:val="TAC"/>
              <w:keepNext w:val="0"/>
              <w:keepLines w:val="0"/>
              <w:jc w:val="left"/>
              <w:rPr>
                <w:sz w:val="16"/>
              </w:rPr>
            </w:pPr>
          </w:p>
        </w:tc>
      </w:tr>
      <w:tr w:rsidR="006E43D5" w:rsidRPr="004407D3"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4407D3" w:rsidRDefault="006E43D5" w:rsidP="00032DEE">
            <w:pPr>
              <w:pStyle w:val="TAC"/>
              <w:keepNext w:val="0"/>
              <w:keepLines w:val="0"/>
              <w:jc w:val="left"/>
              <w:rPr>
                <w:sz w:val="16"/>
              </w:rPr>
            </w:pPr>
          </w:p>
        </w:tc>
      </w:tr>
      <w:tr w:rsidR="006E43D5" w:rsidRPr="004407D3"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4407D3" w:rsidRDefault="006E43D5" w:rsidP="00032DEE">
            <w:pPr>
              <w:pStyle w:val="TAC"/>
              <w:keepNext w:val="0"/>
              <w:keepLines w:val="0"/>
              <w:jc w:val="left"/>
              <w:rPr>
                <w:sz w:val="16"/>
              </w:rPr>
            </w:pPr>
          </w:p>
        </w:tc>
      </w:tr>
      <w:tr w:rsidR="006E43D5" w:rsidRPr="004407D3"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4407D3" w:rsidRDefault="006E43D5" w:rsidP="00032DEE">
            <w:pPr>
              <w:pStyle w:val="TAC"/>
              <w:keepNext w:val="0"/>
              <w:keepLines w:val="0"/>
              <w:jc w:val="left"/>
              <w:rPr>
                <w:sz w:val="16"/>
              </w:rPr>
            </w:pPr>
          </w:p>
        </w:tc>
      </w:tr>
      <w:tr w:rsidR="006E43D5" w:rsidRPr="004407D3"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4407D3" w:rsidRDefault="006E43D5" w:rsidP="00032DEE">
            <w:pPr>
              <w:pStyle w:val="TAC"/>
              <w:keepNext w:val="0"/>
              <w:keepLines w:val="0"/>
              <w:jc w:val="left"/>
              <w:rPr>
                <w:sz w:val="16"/>
              </w:rPr>
            </w:pPr>
          </w:p>
        </w:tc>
      </w:tr>
      <w:tr w:rsidR="006E43D5" w:rsidRPr="004407D3"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4407D3" w:rsidRDefault="006E43D5" w:rsidP="00032DEE">
            <w:pPr>
              <w:pStyle w:val="TAC"/>
              <w:keepNext w:val="0"/>
              <w:keepLines w:val="0"/>
              <w:jc w:val="left"/>
              <w:rPr>
                <w:sz w:val="16"/>
              </w:rPr>
            </w:pPr>
          </w:p>
        </w:tc>
      </w:tr>
      <w:tr w:rsidR="006E43D5" w:rsidRPr="004407D3"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4407D3" w:rsidRDefault="006E43D5" w:rsidP="00032DEE">
            <w:pPr>
              <w:pStyle w:val="TAC"/>
              <w:keepNext w:val="0"/>
              <w:keepLines w:val="0"/>
              <w:jc w:val="left"/>
              <w:rPr>
                <w:sz w:val="16"/>
              </w:rPr>
            </w:pPr>
          </w:p>
        </w:tc>
      </w:tr>
      <w:tr w:rsidR="006E43D5" w:rsidRPr="004407D3"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4407D3" w:rsidRDefault="006E43D5" w:rsidP="00032DEE">
            <w:pPr>
              <w:pStyle w:val="TAC"/>
              <w:keepNext w:val="0"/>
              <w:keepLines w:val="0"/>
              <w:jc w:val="left"/>
              <w:rPr>
                <w:sz w:val="16"/>
              </w:rPr>
            </w:pPr>
          </w:p>
        </w:tc>
      </w:tr>
      <w:tr w:rsidR="006E43D5" w:rsidRPr="004407D3"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4407D3" w:rsidRDefault="006E43D5" w:rsidP="00032DEE">
            <w:pPr>
              <w:pStyle w:val="TAC"/>
              <w:keepNext w:val="0"/>
              <w:keepLines w:val="0"/>
              <w:jc w:val="left"/>
              <w:rPr>
                <w:sz w:val="16"/>
              </w:rPr>
            </w:pPr>
          </w:p>
        </w:tc>
      </w:tr>
      <w:tr w:rsidR="006E43D5" w:rsidRPr="004407D3"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4407D3" w:rsidRDefault="006E43D5" w:rsidP="00032DEE">
            <w:pPr>
              <w:pStyle w:val="TAC"/>
              <w:keepNext w:val="0"/>
              <w:keepLines w:val="0"/>
              <w:jc w:val="left"/>
              <w:rPr>
                <w:sz w:val="16"/>
              </w:rPr>
            </w:pPr>
          </w:p>
        </w:tc>
      </w:tr>
      <w:tr w:rsidR="006E43D5" w:rsidRPr="004407D3"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4407D3" w:rsidRDefault="006E43D5" w:rsidP="00032DEE">
            <w:pPr>
              <w:pStyle w:val="TAC"/>
              <w:keepNext w:val="0"/>
              <w:keepLines w:val="0"/>
              <w:jc w:val="left"/>
              <w:rPr>
                <w:sz w:val="16"/>
              </w:rPr>
            </w:pPr>
          </w:p>
        </w:tc>
      </w:tr>
      <w:tr w:rsidR="006E43D5" w:rsidRPr="004407D3"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4407D3" w:rsidRDefault="006E43D5" w:rsidP="00032DEE">
            <w:pPr>
              <w:pStyle w:val="TAC"/>
              <w:keepNext w:val="0"/>
              <w:keepLines w:val="0"/>
              <w:jc w:val="left"/>
              <w:rPr>
                <w:sz w:val="16"/>
              </w:rPr>
            </w:pPr>
          </w:p>
        </w:tc>
      </w:tr>
      <w:tr w:rsidR="006E43D5" w:rsidRPr="004407D3"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4407D3" w:rsidRDefault="006E43D5" w:rsidP="00032DEE">
            <w:pPr>
              <w:pStyle w:val="TAC"/>
              <w:keepNext w:val="0"/>
              <w:keepLines w:val="0"/>
              <w:jc w:val="left"/>
              <w:rPr>
                <w:sz w:val="16"/>
              </w:rPr>
            </w:pPr>
          </w:p>
        </w:tc>
      </w:tr>
      <w:tr w:rsidR="006E43D5" w:rsidRPr="004407D3"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4407D3" w:rsidRDefault="006E43D5" w:rsidP="00032DEE">
            <w:pPr>
              <w:pStyle w:val="TAC"/>
              <w:keepNext w:val="0"/>
              <w:keepLines w:val="0"/>
              <w:jc w:val="left"/>
              <w:rPr>
                <w:sz w:val="16"/>
              </w:rPr>
            </w:pPr>
          </w:p>
        </w:tc>
      </w:tr>
      <w:tr w:rsidR="006E43D5" w:rsidRPr="004407D3"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4407D3" w:rsidRDefault="006E43D5" w:rsidP="00032DEE">
            <w:pPr>
              <w:pStyle w:val="TAC"/>
              <w:keepNext w:val="0"/>
              <w:keepLines w:val="0"/>
              <w:jc w:val="left"/>
              <w:rPr>
                <w:sz w:val="16"/>
              </w:rPr>
            </w:pPr>
          </w:p>
        </w:tc>
      </w:tr>
      <w:tr w:rsidR="006E43D5" w:rsidRPr="004407D3"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4407D3" w:rsidRDefault="006E43D5" w:rsidP="00032DEE">
            <w:pPr>
              <w:pStyle w:val="TAC"/>
              <w:keepNext w:val="0"/>
              <w:keepLines w:val="0"/>
              <w:jc w:val="left"/>
              <w:rPr>
                <w:sz w:val="16"/>
              </w:rPr>
            </w:pPr>
          </w:p>
        </w:tc>
      </w:tr>
      <w:tr w:rsidR="006E43D5" w:rsidRPr="004407D3"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4407D3" w:rsidRDefault="006E43D5" w:rsidP="00032DEE">
            <w:pPr>
              <w:pStyle w:val="TAC"/>
              <w:keepNext w:val="0"/>
              <w:keepLines w:val="0"/>
              <w:jc w:val="left"/>
              <w:rPr>
                <w:sz w:val="16"/>
              </w:rPr>
            </w:pPr>
          </w:p>
        </w:tc>
      </w:tr>
      <w:tr w:rsidR="006E43D5" w:rsidRPr="004407D3"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4407D3" w:rsidRDefault="006E43D5" w:rsidP="00032DEE">
            <w:pPr>
              <w:pStyle w:val="TAC"/>
              <w:keepNext w:val="0"/>
              <w:keepLines w:val="0"/>
              <w:jc w:val="left"/>
              <w:rPr>
                <w:sz w:val="16"/>
              </w:rPr>
            </w:pPr>
          </w:p>
        </w:tc>
      </w:tr>
      <w:tr w:rsidR="006E43D5" w:rsidRPr="004407D3"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4407D3" w:rsidRDefault="006E43D5" w:rsidP="00032DEE">
            <w:pPr>
              <w:pStyle w:val="TAC"/>
              <w:keepNext w:val="0"/>
              <w:keepLines w:val="0"/>
              <w:jc w:val="left"/>
              <w:rPr>
                <w:sz w:val="16"/>
              </w:rPr>
            </w:pPr>
          </w:p>
        </w:tc>
      </w:tr>
      <w:tr w:rsidR="006E43D5" w:rsidRPr="004407D3"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4407D3" w:rsidRDefault="006E43D5" w:rsidP="00032DEE">
            <w:pPr>
              <w:pStyle w:val="TAC"/>
              <w:keepNext w:val="0"/>
              <w:keepLines w:val="0"/>
              <w:jc w:val="left"/>
              <w:rPr>
                <w:sz w:val="16"/>
              </w:rPr>
            </w:pPr>
          </w:p>
        </w:tc>
      </w:tr>
      <w:tr w:rsidR="006E43D5" w:rsidRPr="004407D3"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4407D3" w:rsidRDefault="006E43D5" w:rsidP="00032DEE">
            <w:pPr>
              <w:pStyle w:val="TAC"/>
              <w:keepNext w:val="0"/>
              <w:keepLines w:val="0"/>
              <w:jc w:val="left"/>
              <w:rPr>
                <w:sz w:val="16"/>
              </w:rPr>
            </w:pPr>
          </w:p>
        </w:tc>
      </w:tr>
      <w:tr w:rsidR="006E43D5" w:rsidRPr="004407D3"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4407D3" w:rsidRDefault="006E43D5" w:rsidP="00032DEE">
            <w:pPr>
              <w:pStyle w:val="TAC"/>
              <w:keepNext w:val="0"/>
              <w:keepLines w:val="0"/>
              <w:jc w:val="left"/>
              <w:rPr>
                <w:sz w:val="16"/>
              </w:rPr>
            </w:pPr>
          </w:p>
        </w:tc>
      </w:tr>
      <w:tr w:rsidR="006E43D5" w:rsidRPr="004407D3"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4407D3" w:rsidRDefault="006E43D5" w:rsidP="00032DEE">
            <w:pPr>
              <w:pStyle w:val="TAC"/>
              <w:keepNext w:val="0"/>
              <w:keepLines w:val="0"/>
              <w:jc w:val="left"/>
              <w:rPr>
                <w:sz w:val="16"/>
              </w:rPr>
            </w:pPr>
          </w:p>
        </w:tc>
      </w:tr>
      <w:tr w:rsidR="006E43D5" w:rsidRPr="004407D3"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4407D3" w:rsidRDefault="006E43D5" w:rsidP="00032DEE">
            <w:pPr>
              <w:pStyle w:val="TAC"/>
              <w:keepNext w:val="0"/>
              <w:keepLines w:val="0"/>
              <w:jc w:val="left"/>
              <w:rPr>
                <w:sz w:val="16"/>
              </w:rPr>
            </w:pPr>
          </w:p>
        </w:tc>
      </w:tr>
      <w:tr w:rsidR="006E43D5" w:rsidRPr="004407D3"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4407D3" w:rsidRDefault="006E43D5" w:rsidP="00032DEE">
            <w:pPr>
              <w:pStyle w:val="TAC"/>
              <w:keepNext w:val="0"/>
              <w:keepLines w:val="0"/>
              <w:jc w:val="left"/>
              <w:rPr>
                <w:sz w:val="16"/>
              </w:rPr>
            </w:pPr>
          </w:p>
        </w:tc>
      </w:tr>
      <w:tr w:rsidR="006E43D5" w:rsidRPr="004407D3"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4407D3" w:rsidRDefault="006E43D5" w:rsidP="00032DEE">
            <w:pPr>
              <w:pStyle w:val="TAC"/>
              <w:keepNext w:val="0"/>
              <w:keepLines w:val="0"/>
              <w:jc w:val="left"/>
              <w:rPr>
                <w:sz w:val="16"/>
              </w:rPr>
            </w:pPr>
          </w:p>
        </w:tc>
      </w:tr>
      <w:tr w:rsidR="006E43D5" w:rsidRPr="004407D3"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4407D3" w:rsidRDefault="006E43D5" w:rsidP="00032DEE">
            <w:pPr>
              <w:pStyle w:val="TAC"/>
              <w:keepNext w:val="0"/>
              <w:keepLines w:val="0"/>
              <w:jc w:val="left"/>
              <w:rPr>
                <w:sz w:val="16"/>
              </w:rPr>
            </w:pPr>
          </w:p>
        </w:tc>
      </w:tr>
      <w:tr w:rsidR="004054A4" w:rsidRPr="004407D3" w14:paraId="0F8C557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4054A4" w:rsidRPr="004407D3" w:rsidRDefault="004054A4" w:rsidP="004338E7">
            <w:pPr>
              <w:pStyle w:val="TAC"/>
              <w:keepNext w:val="0"/>
              <w:keepLines w:val="0"/>
              <w:jc w:val="left"/>
              <w:rPr>
                <w:sz w:val="16"/>
              </w:rPr>
            </w:pPr>
          </w:p>
        </w:tc>
      </w:tr>
      <w:tr w:rsidR="004054A4" w:rsidRPr="004407D3" w14:paraId="11A90CB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4054A4" w:rsidRPr="004407D3" w:rsidRDefault="004054A4" w:rsidP="004338E7">
            <w:pPr>
              <w:pStyle w:val="TAC"/>
              <w:keepNext w:val="0"/>
              <w:keepLines w:val="0"/>
              <w:jc w:val="left"/>
              <w:rPr>
                <w:sz w:val="16"/>
              </w:rPr>
            </w:pPr>
          </w:p>
        </w:tc>
      </w:tr>
      <w:tr w:rsidR="006E43D5" w:rsidRPr="004407D3"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4407D3" w:rsidRDefault="006E43D5" w:rsidP="00032DEE">
            <w:pPr>
              <w:pStyle w:val="TAC"/>
              <w:keepNext w:val="0"/>
              <w:keepLines w:val="0"/>
              <w:jc w:val="left"/>
              <w:rPr>
                <w:sz w:val="16"/>
              </w:rPr>
            </w:pPr>
          </w:p>
        </w:tc>
      </w:tr>
      <w:tr w:rsidR="004054A4" w:rsidRPr="004407D3" w14:paraId="2E031F4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4054A4" w:rsidRPr="004407D3" w:rsidRDefault="004054A4" w:rsidP="00032DEE">
            <w:pPr>
              <w:pStyle w:val="TAH"/>
              <w:keepNext w:val="0"/>
              <w:keepLines w:val="0"/>
              <w:jc w:val="left"/>
              <w:rPr>
                <w:rFonts w:cs="Arial"/>
                <w:b w:val="0"/>
                <w:bCs/>
                <w:sz w:val="16"/>
                <w:szCs w:val="16"/>
              </w:rPr>
            </w:pPr>
            <w:r w:rsidRPr="004054A4">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4054A4" w:rsidRPr="004407D3" w:rsidRDefault="004054A4" w:rsidP="00032DEE">
            <w:pPr>
              <w:pStyle w:val="TAC"/>
              <w:keepNext w:val="0"/>
              <w:keepLines w:val="0"/>
              <w:jc w:val="left"/>
              <w:rPr>
                <w:sz w:val="16"/>
              </w:rPr>
            </w:pPr>
          </w:p>
        </w:tc>
      </w:tr>
      <w:tr w:rsidR="006E43D5" w:rsidRPr="004407D3"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4407D3" w:rsidRDefault="006E43D5" w:rsidP="00032DEE">
            <w:pPr>
              <w:pStyle w:val="TAC"/>
              <w:keepNext w:val="0"/>
              <w:keepLines w:val="0"/>
              <w:jc w:val="left"/>
              <w:rPr>
                <w:sz w:val="16"/>
              </w:rPr>
            </w:pPr>
          </w:p>
        </w:tc>
      </w:tr>
      <w:tr w:rsidR="006E43D5" w:rsidRPr="004407D3"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4407D3" w:rsidRDefault="006E43D5" w:rsidP="00032DEE">
            <w:pPr>
              <w:pStyle w:val="TAC"/>
              <w:keepNext w:val="0"/>
              <w:keepLines w:val="0"/>
              <w:jc w:val="left"/>
              <w:rPr>
                <w:sz w:val="16"/>
              </w:rPr>
            </w:pPr>
          </w:p>
        </w:tc>
      </w:tr>
      <w:tr w:rsidR="006E43D5" w:rsidRPr="004407D3"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4407D3" w:rsidRDefault="006E43D5" w:rsidP="00032DEE">
            <w:pPr>
              <w:pStyle w:val="TAC"/>
              <w:keepNext w:val="0"/>
              <w:keepLines w:val="0"/>
              <w:jc w:val="left"/>
              <w:rPr>
                <w:sz w:val="16"/>
              </w:rPr>
            </w:pPr>
          </w:p>
        </w:tc>
      </w:tr>
      <w:tr w:rsidR="006E43D5" w:rsidRPr="004407D3"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4407D3" w:rsidRDefault="006E43D5" w:rsidP="00032DEE">
            <w:pPr>
              <w:pStyle w:val="TAC"/>
              <w:keepNext w:val="0"/>
              <w:keepLines w:val="0"/>
              <w:jc w:val="left"/>
              <w:rPr>
                <w:sz w:val="16"/>
              </w:rPr>
            </w:pPr>
          </w:p>
        </w:tc>
      </w:tr>
      <w:tr w:rsidR="006E43D5" w:rsidRPr="004407D3"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4407D3" w:rsidRDefault="006E43D5" w:rsidP="00032DEE">
            <w:pPr>
              <w:pStyle w:val="TAC"/>
              <w:keepNext w:val="0"/>
              <w:keepLines w:val="0"/>
              <w:jc w:val="left"/>
              <w:rPr>
                <w:sz w:val="16"/>
              </w:rPr>
            </w:pPr>
          </w:p>
        </w:tc>
      </w:tr>
      <w:tr w:rsidR="006E43D5" w:rsidRPr="004407D3"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4407D3" w:rsidRDefault="006E43D5" w:rsidP="00032DEE">
            <w:pPr>
              <w:pStyle w:val="TAC"/>
              <w:keepNext w:val="0"/>
              <w:keepLines w:val="0"/>
              <w:jc w:val="left"/>
              <w:rPr>
                <w:sz w:val="16"/>
              </w:rPr>
            </w:pPr>
          </w:p>
        </w:tc>
      </w:tr>
      <w:tr w:rsidR="006E43D5" w:rsidRPr="004407D3"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4407D3" w:rsidRDefault="006E43D5" w:rsidP="00032DEE">
            <w:pPr>
              <w:pStyle w:val="TAC"/>
              <w:keepNext w:val="0"/>
              <w:keepLines w:val="0"/>
              <w:jc w:val="left"/>
              <w:rPr>
                <w:sz w:val="16"/>
              </w:rPr>
            </w:pPr>
          </w:p>
        </w:tc>
      </w:tr>
      <w:tr w:rsidR="006E43D5" w:rsidRPr="004407D3"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4407D3" w:rsidRDefault="006E43D5" w:rsidP="00032DEE">
            <w:pPr>
              <w:pStyle w:val="TAC"/>
              <w:keepNext w:val="0"/>
              <w:keepLines w:val="0"/>
              <w:jc w:val="left"/>
              <w:rPr>
                <w:sz w:val="16"/>
              </w:rPr>
            </w:pPr>
          </w:p>
        </w:tc>
      </w:tr>
      <w:tr w:rsidR="006E43D5" w:rsidRPr="004407D3"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4407D3" w:rsidRDefault="006E43D5" w:rsidP="00032DEE">
            <w:pPr>
              <w:pStyle w:val="TAC"/>
              <w:keepNext w:val="0"/>
              <w:keepLines w:val="0"/>
              <w:jc w:val="left"/>
              <w:rPr>
                <w:sz w:val="16"/>
              </w:rPr>
            </w:pPr>
          </w:p>
        </w:tc>
      </w:tr>
      <w:tr w:rsidR="006E43D5" w:rsidRPr="004407D3"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4407D3" w:rsidRDefault="006E43D5" w:rsidP="00032DEE">
            <w:pPr>
              <w:pStyle w:val="TAC"/>
              <w:keepNext w:val="0"/>
              <w:keepLines w:val="0"/>
              <w:jc w:val="left"/>
              <w:rPr>
                <w:sz w:val="16"/>
              </w:rPr>
            </w:pPr>
          </w:p>
        </w:tc>
      </w:tr>
      <w:tr w:rsidR="006E43D5" w:rsidRPr="004407D3"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4407D3" w:rsidRDefault="006E43D5" w:rsidP="00032DEE">
            <w:pPr>
              <w:pStyle w:val="TAC"/>
              <w:keepNext w:val="0"/>
              <w:keepLines w:val="0"/>
              <w:jc w:val="left"/>
              <w:rPr>
                <w:sz w:val="16"/>
              </w:rPr>
            </w:pPr>
          </w:p>
        </w:tc>
      </w:tr>
      <w:tr w:rsidR="006E43D5" w:rsidRPr="004407D3"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4407D3" w:rsidRDefault="006E43D5" w:rsidP="00032DEE">
            <w:pPr>
              <w:pStyle w:val="TAC"/>
              <w:keepNext w:val="0"/>
              <w:keepLines w:val="0"/>
              <w:jc w:val="left"/>
              <w:rPr>
                <w:sz w:val="16"/>
              </w:rPr>
            </w:pPr>
          </w:p>
        </w:tc>
      </w:tr>
      <w:tr w:rsidR="006E43D5" w:rsidRPr="004407D3"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4407D3" w:rsidRDefault="006E43D5" w:rsidP="00032DEE">
            <w:pPr>
              <w:pStyle w:val="TAC"/>
              <w:keepNext w:val="0"/>
              <w:keepLines w:val="0"/>
              <w:jc w:val="left"/>
              <w:rPr>
                <w:sz w:val="16"/>
              </w:rPr>
            </w:pPr>
          </w:p>
        </w:tc>
      </w:tr>
      <w:tr w:rsidR="006E43D5" w:rsidRPr="004407D3"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4407D3" w:rsidRDefault="006E43D5" w:rsidP="00032DEE">
            <w:pPr>
              <w:pStyle w:val="TAC"/>
              <w:keepNext w:val="0"/>
              <w:keepLines w:val="0"/>
              <w:jc w:val="left"/>
              <w:rPr>
                <w:sz w:val="16"/>
              </w:rPr>
            </w:pPr>
          </w:p>
        </w:tc>
      </w:tr>
      <w:tr w:rsidR="006E43D5" w:rsidRPr="004407D3"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4407D3" w:rsidRDefault="006E43D5" w:rsidP="00032DEE">
            <w:pPr>
              <w:pStyle w:val="TAC"/>
              <w:keepNext w:val="0"/>
              <w:keepLines w:val="0"/>
              <w:jc w:val="left"/>
              <w:rPr>
                <w:sz w:val="16"/>
              </w:rPr>
            </w:pPr>
          </w:p>
        </w:tc>
      </w:tr>
      <w:tr w:rsidR="006E43D5" w:rsidRPr="004407D3"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4407D3" w:rsidRDefault="006E43D5" w:rsidP="00032DEE">
            <w:pPr>
              <w:pStyle w:val="TAC"/>
              <w:keepNext w:val="0"/>
              <w:keepLines w:val="0"/>
              <w:jc w:val="left"/>
              <w:rPr>
                <w:sz w:val="16"/>
              </w:rPr>
            </w:pPr>
          </w:p>
        </w:tc>
      </w:tr>
      <w:tr w:rsidR="006E43D5" w:rsidRPr="004407D3"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4407D3" w:rsidRDefault="006E43D5" w:rsidP="00032DEE">
            <w:pPr>
              <w:pStyle w:val="TAC"/>
              <w:keepNext w:val="0"/>
              <w:keepLines w:val="0"/>
              <w:jc w:val="left"/>
              <w:rPr>
                <w:sz w:val="16"/>
              </w:rPr>
            </w:pPr>
          </w:p>
        </w:tc>
      </w:tr>
      <w:tr w:rsidR="006E43D5" w:rsidRPr="004407D3"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4407D3" w:rsidRDefault="006E43D5" w:rsidP="00032DEE">
            <w:pPr>
              <w:pStyle w:val="TAC"/>
              <w:keepNext w:val="0"/>
              <w:keepLines w:val="0"/>
              <w:jc w:val="left"/>
              <w:rPr>
                <w:sz w:val="16"/>
              </w:rPr>
            </w:pPr>
          </w:p>
        </w:tc>
      </w:tr>
      <w:tr w:rsidR="006E43D5" w:rsidRPr="004407D3"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4407D3" w:rsidRDefault="006E43D5" w:rsidP="00032DEE">
            <w:pPr>
              <w:pStyle w:val="TAC"/>
              <w:keepNext w:val="0"/>
              <w:keepLines w:val="0"/>
              <w:jc w:val="left"/>
              <w:rPr>
                <w:sz w:val="16"/>
              </w:rPr>
            </w:pPr>
          </w:p>
        </w:tc>
      </w:tr>
      <w:tr w:rsidR="006E43D5" w:rsidRPr="004407D3"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4407D3" w:rsidRDefault="006E43D5" w:rsidP="00032DEE">
            <w:pPr>
              <w:pStyle w:val="TAC"/>
              <w:keepNext w:val="0"/>
              <w:keepLines w:val="0"/>
              <w:jc w:val="left"/>
              <w:rPr>
                <w:sz w:val="16"/>
              </w:rPr>
            </w:pPr>
          </w:p>
        </w:tc>
      </w:tr>
      <w:tr w:rsidR="006E43D5" w:rsidRPr="004407D3"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4407D3" w:rsidRDefault="006E43D5" w:rsidP="00032DEE">
            <w:pPr>
              <w:pStyle w:val="TAC"/>
              <w:keepNext w:val="0"/>
              <w:keepLines w:val="0"/>
              <w:jc w:val="left"/>
              <w:rPr>
                <w:sz w:val="16"/>
              </w:rPr>
            </w:pPr>
          </w:p>
        </w:tc>
      </w:tr>
      <w:tr w:rsidR="006E43D5" w:rsidRPr="004407D3"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4407D3" w:rsidRDefault="006E43D5" w:rsidP="00032DEE">
            <w:pPr>
              <w:pStyle w:val="TAC"/>
              <w:keepNext w:val="0"/>
              <w:keepLines w:val="0"/>
              <w:jc w:val="left"/>
              <w:rPr>
                <w:sz w:val="16"/>
              </w:rPr>
            </w:pPr>
          </w:p>
        </w:tc>
      </w:tr>
      <w:tr w:rsidR="006E43D5" w:rsidRPr="004407D3"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4407D3" w:rsidRDefault="006E43D5" w:rsidP="00032DEE">
            <w:pPr>
              <w:pStyle w:val="TAC"/>
              <w:keepNext w:val="0"/>
              <w:keepLines w:val="0"/>
              <w:jc w:val="left"/>
              <w:rPr>
                <w:sz w:val="16"/>
              </w:rPr>
            </w:pPr>
          </w:p>
        </w:tc>
      </w:tr>
      <w:tr w:rsidR="006E43D5" w:rsidRPr="004407D3"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4407D3" w:rsidRDefault="006E43D5" w:rsidP="00032DEE">
            <w:pPr>
              <w:pStyle w:val="TAC"/>
              <w:keepNext w:val="0"/>
              <w:keepLines w:val="0"/>
              <w:jc w:val="left"/>
              <w:rPr>
                <w:sz w:val="16"/>
              </w:rPr>
            </w:pPr>
          </w:p>
        </w:tc>
      </w:tr>
      <w:tr w:rsidR="006E43D5" w:rsidRPr="004407D3"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4407D3" w:rsidRDefault="006E43D5" w:rsidP="00032DEE">
            <w:pPr>
              <w:pStyle w:val="TAC"/>
              <w:keepNext w:val="0"/>
              <w:keepLines w:val="0"/>
              <w:jc w:val="left"/>
              <w:rPr>
                <w:sz w:val="16"/>
              </w:rPr>
            </w:pPr>
          </w:p>
        </w:tc>
      </w:tr>
      <w:tr w:rsidR="006E43D5" w:rsidRPr="004407D3"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4407D3" w:rsidRDefault="006E43D5" w:rsidP="00032DEE">
            <w:pPr>
              <w:pStyle w:val="TAC"/>
              <w:keepNext w:val="0"/>
              <w:keepLines w:val="0"/>
              <w:jc w:val="left"/>
              <w:rPr>
                <w:sz w:val="16"/>
              </w:rPr>
            </w:pPr>
          </w:p>
        </w:tc>
      </w:tr>
      <w:tr w:rsidR="006E43D5" w:rsidRPr="004407D3"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4407D3" w:rsidRDefault="006E43D5" w:rsidP="00032DEE">
            <w:pPr>
              <w:pStyle w:val="TAC"/>
              <w:keepNext w:val="0"/>
              <w:keepLines w:val="0"/>
              <w:jc w:val="left"/>
              <w:rPr>
                <w:sz w:val="16"/>
              </w:rPr>
            </w:pPr>
          </w:p>
        </w:tc>
      </w:tr>
      <w:tr w:rsidR="006E43D5" w:rsidRPr="004407D3"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4407D3" w:rsidRDefault="006E43D5" w:rsidP="00032DEE">
            <w:pPr>
              <w:pStyle w:val="TAC"/>
              <w:keepNext w:val="0"/>
              <w:keepLines w:val="0"/>
              <w:jc w:val="left"/>
              <w:rPr>
                <w:sz w:val="16"/>
              </w:rPr>
            </w:pPr>
          </w:p>
        </w:tc>
      </w:tr>
      <w:tr w:rsidR="006E43D5" w:rsidRPr="004407D3"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4407D3" w:rsidRDefault="006E43D5" w:rsidP="00032DEE">
            <w:pPr>
              <w:pStyle w:val="TAC"/>
              <w:keepNext w:val="0"/>
              <w:keepLines w:val="0"/>
              <w:jc w:val="left"/>
              <w:rPr>
                <w:sz w:val="16"/>
              </w:rPr>
            </w:pPr>
          </w:p>
        </w:tc>
      </w:tr>
      <w:tr w:rsidR="006E43D5" w:rsidRPr="004407D3"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4407D3" w:rsidRDefault="006E43D5" w:rsidP="00032DEE">
            <w:pPr>
              <w:pStyle w:val="TAC"/>
              <w:keepNext w:val="0"/>
              <w:keepLines w:val="0"/>
              <w:jc w:val="left"/>
              <w:rPr>
                <w:sz w:val="16"/>
              </w:rPr>
            </w:pPr>
          </w:p>
        </w:tc>
      </w:tr>
      <w:tr w:rsidR="006E43D5" w:rsidRPr="004407D3"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4407D3" w:rsidRDefault="006E43D5" w:rsidP="00032DEE">
            <w:pPr>
              <w:pStyle w:val="TAC"/>
              <w:keepNext w:val="0"/>
              <w:keepLines w:val="0"/>
              <w:jc w:val="left"/>
              <w:rPr>
                <w:sz w:val="16"/>
              </w:rPr>
            </w:pPr>
          </w:p>
        </w:tc>
      </w:tr>
      <w:tr w:rsidR="006E43D5" w:rsidRPr="004407D3"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4407D3" w:rsidRDefault="006E43D5" w:rsidP="00032DEE">
            <w:pPr>
              <w:pStyle w:val="TAC"/>
              <w:keepNext w:val="0"/>
              <w:keepLines w:val="0"/>
              <w:jc w:val="left"/>
              <w:rPr>
                <w:sz w:val="16"/>
              </w:rPr>
            </w:pPr>
          </w:p>
        </w:tc>
      </w:tr>
      <w:tr w:rsidR="006E43D5" w:rsidRPr="004407D3"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4407D3" w:rsidRDefault="006E43D5" w:rsidP="00032DEE">
            <w:pPr>
              <w:pStyle w:val="TAC"/>
              <w:keepNext w:val="0"/>
              <w:keepLines w:val="0"/>
              <w:jc w:val="left"/>
              <w:rPr>
                <w:sz w:val="16"/>
              </w:rPr>
            </w:pPr>
          </w:p>
        </w:tc>
      </w:tr>
      <w:tr w:rsidR="006E43D5" w:rsidRPr="004407D3"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4407D3" w:rsidRDefault="006E43D5" w:rsidP="00032DEE">
            <w:pPr>
              <w:pStyle w:val="TAC"/>
              <w:keepNext w:val="0"/>
              <w:keepLines w:val="0"/>
              <w:jc w:val="left"/>
              <w:rPr>
                <w:sz w:val="16"/>
              </w:rPr>
            </w:pPr>
          </w:p>
        </w:tc>
      </w:tr>
      <w:tr w:rsidR="006E43D5" w:rsidRPr="004407D3"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4407D3" w:rsidRDefault="006E43D5" w:rsidP="00032DEE">
            <w:pPr>
              <w:pStyle w:val="TAC"/>
              <w:keepNext w:val="0"/>
              <w:keepLines w:val="0"/>
              <w:jc w:val="left"/>
              <w:rPr>
                <w:sz w:val="16"/>
              </w:rPr>
            </w:pPr>
          </w:p>
        </w:tc>
      </w:tr>
      <w:tr w:rsidR="006E43D5" w:rsidRPr="004407D3"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4407D3" w:rsidRDefault="006E43D5" w:rsidP="00032DEE">
            <w:pPr>
              <w:pStyle w:val="TAC"/>
              <w:keepNext w:val="0"/>
              <w:keepLines w:val="0"/>
              <w:jc w:val="left"/>
              <w:rPr>
                <w:sz w:val="16"/>
              </w:rPr>
            </w:pPr>
          </w:p>
        </w:tc>
      </w:tr>
      <w:tr w:rsidR="006E43D5" w:rsidRPr="004407D3"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4407D3" w:rsidRDefault="006E43D5" w:rsidP="00032DEE">
            <w:pPr>
              <w:pStyle w:val="TAC"/>
              <w:keepNext w:val="0"/>
              <w:keepLines w:val="0"/>
              <w:jc w:val="left"/>
              <w:rPr>
                <w:sz w:val="16"/>
              </w:rPr>
            </w:pPr>
          </w:p>
        </w:tc>
      </w:tr>
      <w:tr w:rsidR="006E43D5" w:rsidRPr="004407D3"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4407D3" w:rsidRDefault="006E43D5" w:rsidP="00032DEE">
            <w:pPr>
              <w:pStyle w:val="TAC"/>
              <w:keepNext w:val="0"/>
              <w:keepLines w:val="0"/>
              <w:jc w:val="left"/>
              <w:rPr>
                <w:sz w:val="16"/>
              </w:rPr>
            </w:pPr>
          </w:p>
        </w:tc>
      </w:tr>
      <w:tr w:rsidR="006E43D5" w:rsidRPr="004407D3"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4407D3" w:rsidRDefault="006E43D5" w:rsidP="00032DEE">
            <w:pPr>
              <w:pStyle w:val="TAC"/>
              <w:keepNext w:val="0"/>
              <w:keepLines w:val="0"/>
              <w:jc w:val="left"/>
              <w:rPr>
                <w:sz w:val="16"/>
              </w:rPr>
            </w:pPr>
          </w:p>
        </w:tc>
      </w:tr>
      <w:tr w:rsidR="006E43D5" w:rsidRPr="004407D3"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4407D3" w:rsidRDefault="006E43D5" w:rsidP="00032DEE">
            <w:pPr>
              <w:pStyle w:val="TAC"/>
              <w:keepNext w:val="0"/>
              <w:keepLines w:val="0"/>
              <w:jc w:val="left"/>
              <w:rPr>
                <w:sz w:val="16"/>
              </w:rPr>
            </w:pPr>
          </w:p>
        </w:tc>
      </w:tr>
      <w:tr w:rsidR="006E43D5" w:rsidRPr="004407D3"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4407D3" w:rsidRDefault="006E43D5" w:rsidP="00032DEE">
            <w:pPr>
              <w:pStyle w:val="TAC"/>
              <w:keepNext w:val="0"/>
              <w:keepLines w:val="0"/>
              <w:jc w:val="left"/>
              <w:rPr>
                <w:sz w:val="16"/>
              </w:rPr>
            </w:pPr>
          </w:p>
        </w:tc>
      </w:tr>
      <w:tr w:rsidR="006E43D5" w:rsidRPr="004407D3"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4407D3" w:rsidRDefault="006E43D5" w:rsidP="00032DEE">
            <w:pPr>
              <w:pStyle w:val="TAC"/>
              <w:keepNext w:val="0"/>
              <w:keepLines w:val="0"/>
              <w:jc w:val="left"/>
              <w:rPr>
                <w:sz w:val="16"/>
              </w:rPr>
            </w:pPr>
          </w:p>
        </w:tc>
      </w:tr>
      <w:tr w:rsidR="006E43D5" w:rsidRPr="004407D3"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4407D3" w:rsidRDefault="006E43D5" w:rsidP="00032DEE">
            <w:pPr>
              <w:pStyle w:val="TAC"/>
              <w:keepNext w:val="0"/>
              <w:keepLines w:val="0"/>
              <w:jc w:val="left"/>
              <w:rPr>
                <w:sz w:val="16"/>
              </w:rPr>
            </w:pPr>
          </w:p>
        </w:tc>
      </w:tr>
      <w:tr w:rsidR="006E43D5" w:rsidRPr="004407D3"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4407D3" w:rsidRDefault="006E43D5" w:rsidP="00032DEE">
            <w:pPr>
              <w:pStyle w:val="TAC"/>
              <w:keepNext w:val="0"/>
              <w:keepLines w:val="0"/>
              <w:jc w:val="left"/>
              <w:rPr>
                <w:sz w:val="16"/>
              </w:rPr>
            </w:pPr>
          </w:p>
        </w:tc>
      </w:tr>
      <w:tr w:rsidR="006E43D5" w:rsidRPr="004407D3"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4407D3" w:rsidRDefault="006E43D5" w:rsidP="00032DEE">
            <w:pPr>
              <w:pStyle w:val="TAC"/>
              <w:keepNext w:val="0"/>
              <w:keepLines w:val="0"/>
              <w:jc w:val="left"/>
              <w:rPr>
                <w:sz w:val="16"/>
              </w:rPr>
            </w:pPr>
          </w:p>
        </w:tc>
      </w:tr>
      <w:tr w:rsidR="006E43D5" w:rsidRPr="004407D3"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4407D3" w:rsidRDefault="006E43D5" w:rsidP="00032DEE">
            <w:pPr>
              <w:pStyle w:val="TAC"/>
              <w:keepNext w:val="0"/>
              <w:keepLines w:val="0"/>
              <w:jc w:val="left"/>
              <w:rPr>
                <w:sz w:val="16"/>
              </w:rPr>
            </w:pPr>
          </w:p>
        </w:tc>
      </w:tr>
      <w:tr w:rsidR="006E43D5" w:rsidRPr="004407D3"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4407D3" w:rsidRDefault="006E43D5" w:rsidP="00032DEE">
            <w:pPr>
              <w:pStyle w:val="TAC"/>
              <w:keepNext w:val="0"/>
              <w:keepLines w:val="0"/>
              <w:jc w:val="left"/>
              <w:rPr>
                <w:sz w:val="16"/>
              </w:rPr>
            </w:pPr>
          </w:p>
        </w:tc>
      </w:tr>
      <w:tr w:rsidR="006E43D5" w:rsidRPr="004407D3"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4407D3" w:rsidRDefault="006E43D5" w:rsidP="00032DEE">
            <w:pPr>
              <w:pStyle w:val="TAC"/>
              <w:keepNext w:val="0"/>
              <w:keepLines w:val="0"/>
              <w:jc w:val="left"/>
              <w:rPr>
                <w:sz w:val="16"/>
              </w:rPr>
            </w:pPr>
          </w:p>
        </w:tc>
      </w:tr>
      <w:tr w:rsidR="006E43D5" w:rsidRPr="004407D3"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4407D3" w:rsidRDefault="006E43D5" w:rsidP="00032DEE">
            <w:pPr>
              <w:pStyle w:val="TAC"/>
              <w:keepNext w:val="0"/>
              <w:keepLines w:val="0"/>
              <w:jc w:val="left"/>
              <w:rPr>
                <w:sz w:val="16"/>
              </w:rPr>
            </w:pPr>
          </w:p>
        </w:tc>
      </w:tr>
      <w:tr w:rsidR="006E43D5" w:rsidRPr="004407D3"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4407D3" w:rsidRDefault="006E43D5" w:rsidP="00032DEE">
            <w:pPr>
              <w:pStyle w:val="TAC"/>
              <w:keepNext w:val="0"/>
              <w:keepLines w:val="0"/>
              <w:jc w:val="left"/>
              <w:rPr>
                <w:sz w:val="16"/>
              </w:rPr>
            </w:pPr>
          </w:p>
        </w:tc>
      </w:tr>
      <w:tr w:rsidR="006E43D5" w:rsidRPr="004407D3"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4407D3" w:rsidRDefault="006E43D5" w:rsidP="00032DEE">
            <w:pPr>
              <w:pStyle w:val="TAC"/>
              <w:keepNext w:val="0"/>
              <w:keepLines w:val="0"/>
              <w:jc w:val="left"/>
              <w:rPr>
                <w:sz w:val="16"/>
              </w:rPr>
            </w:pPr>
          </w:p>
        </w:tc>
      </w:tr>
      <w:tr w:rsidR="006E43D5" w:rsidRPr="004407D3"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4407D3" w:rsidRDefault="006E43D5" w:rsidP="00032DEE">
            <w:pPr>
              <w:pStyle w:val="TAC"/>
              <w:keepNext w:val="0"/>
              <w:keepLines w:val="0"/>
              <w:jc w:val="left"/>
              <w:rPr>
                <w:sz w:val="16"/>
              </w:rPr>
            </w:pPr>
          </w:p>
        </w:tc>
      </w:tr>
      <w:tr w:rsidR="006E43D5" w:rsidRPr="004407D3"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4407D3" w:rsidRDefault="006E43D5" w:rsidP="00032DEE">
            <w:pPr>
              <w:pStyle w:val="TAC"/>
              <w:keepNext w:val="0"/>
              <w:keepLines w:val="0"/>
              <w:jc w:val="left"/>
              <w:rPr>
                <w:sz w:val="16"/>
              </w:rPr>
            </w:pPr>
          </w:p>
        </w:tc>
      </w:tr>
      <w:tr w:rsidR="006E43D5" w:rsidRPr="004407D3"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4407D3" w:rsidRDefault="006E43D5" w:rsidP="00032DEE">
            <w:pPr>
              <w:pStyle w:val="TAC"/>
              <w:keepNext w:val="0"/>
              <w:keepLines w:val="0"/>
              <w:jc w:val="left"/>
              <w:rPr>
                <w:sz w:val="16"/>
              </w:rPr>
            </w:pPr>
          </w:p>
        </w:tc>
      </w:tr>
      <w:tr w:rsidR="006E43D5" w:rsidRPr="004407D3"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4407D3" w:rsidRDefault="006E43D5" w:rsidP="00032DEE">
            <w:pPr>
              <w:pStyle w:val="TAC"/>
              <w:keepNext w:val="0"/>
              <w:keepLines w:val="0"/>
              <w:jc w:val="left"/>
              <w:rPr>
                <w:sz w:val="16"/>
              </w:rPr>
            </w:pPr>
          </w:p>
        </w:tc>
      </w:tr>
      <w:tr w:rsidR="006E43D5" w:rsidRPr="004407D3"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4407D3" w:rsidRDefault="006E43D5" w:rsidP="00032DEE">
            <w:pPr>
              <w:pStyle w:val="TAC"/>
              <w:keepNext w:val="0"/>
              <w:keepLines w:val="0"/>
              <w:jc w:val="left"/>
              <w:rPr>
                <w:sz w:val="16"/>
              </w:rPr>
            </w:pPr>
          </w:p>
        </w:tc>
      </w:tr>
      <w:tr w:rsidR="006E43D5" w:rsidRPr="004407D3"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4407D3" w:rsidRDefault="006E43D5" w:rsidP="00032DEE">
            <w:pPr>
              <w:pStyle w:val="TAC"/>
              <w:keepNext w:val="0"/>
              <w:keepLines w:val="0"/>
              <w:jc w:val="left"/>
              <w:rPr>
                <w:sz w:val="16"/>
              </w:rPr>
            </w:pPr>
          </w:p>
        </w:tc>
      </w:tr>
      <w:tr w:rsidR="006E43D5" w:rsidRPr="004407D3"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4407D3" w:rsidRDefault="006E43D5" w:rsidP="00032DEE">
            <w:pPr>
              <w:pStyle w:val="TAC"/>
              <w:keepNext w:val="0"/>
              <w:keepLines w:val="0"/>
              <w:jc w:val="left"/>
              <w:rPr>
                <w:sz w:val="16"/>
              </w:rPr>
            </w:pPr>
          </w:p>
        </w:tc>
      </w:tr>
      <w:tr w:rsidR="006E43D5" w:rsidRPr="004407D3"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4407D3" w:rsidRDefault="006E43D5" w:rsidP="00032DEE">
            <w:pPr>
              <w:pStyle w:val="TAC"/>
              <w:keepNext w:val="0"/>
              <w:keepLines w:val="0"/>
              <w:jc w:val="left"/>
              <w:rPr>
                <w:sz w:val="16"/>
              </w:rPr>
            </w:pPr>
          </w:p>
        </w:tc>
      </w:tr>
      <w:tr w:rsidR="006E43D5" w:rsidRPr="004407D3"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4407D3" w:rsidRDefault="006E43D5" w:rsidP="00032DEE">
            <w:pPr>
              <w:pStyle w:val="TAC"/>
              <w:keepNext w:val="0"/>
              <w:keepLines w:val="0"/>
              <w:jc w:val="left"/>
              <w:rPr>
                <w:sz w:val="16"/>
              </w:rPr>
            </w:pPr>
          </w:p>
        </w:tc>
      </w:tr>
      <w:tr w:rsidR="006E43D5" w:rsidRPr="004407D3"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4407D3" w:rsidRDefault="006E43D5" w:rsidP="00032DEE">
            <w:pPr>
              <w:pStyle w:val="TAC"/>
              <w:keepNext w:val="0"/>
              <w:keepLines w:val="0"/>
              <w:jc w:val="left"/>
              <w:rPr>
                <w:sz w:val="16"/>
              </w:rPr>
            </w:pPr>
          </w:p>
        </w:tc>
      </w:tr>
      <w:tr w:rsidR="006E43D5" w:rsidRPr="004407D3"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4407D3" w:rsidRDefault="006E43D5" w:rsidP="00032DEE">
            <w:pPr>
              <w:pStyle w:val="TAC"/>
              <w:keepNext w:val="0"/>
              <w:keepLines w:val="0"/>
              <w:jc w:val="left"/>
              <w:rPr>
                <w:sz w:val="16"/>
              </w:rPr>
            </w:pPr>
          </w:p>
        </w:tc>
      </w:tr>
      <w:tr w:rsidR="006E43D5" w:rsidRPr="004407D3"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4407D3" w:rsidRDefault="006E43D5" w:rsidP="00032DEE">
            <w:pPr>
              <w:pStyle w:val="TAC"/>
              <w:keepNext w:val="0"/>
              <w:keepLines w:val="0"/>
              <w:jc w:val="left"/>
              <w:rPr>
                <w:sz w:val="16"/>
              </w:rPr>
            </w:pPr>
          </w:p>
        </w:tc>
      </w:tr>
      <w:tr w:rsidR="006E43D5" w:rsidRPr="004407D3"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4407D3" w:rsidRDefault="006E43D5" w:rsidP="00032DEE">
            <w:pPr>
              <w:pStyle w:val="TAC"/>
              <w:keepNext w:val="0"/>
              <w:keepLines w:val="0"/>
              <w:jc w:val="left"/>
              <w:rPr>
                <w:sz w:val="16"/>
              </w:rPr>
            </w:pPr>
          </w:p>
        </w:tc>
      </w:tr>
      <w:tr w:rsidR="006E43D5" w:rsidRPr="004407D3"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4407D3" w:rsidRDefault="006E43D5" w:rsidP="00032DEE">
            <w:pPr>
              <w:pStyle w:val="TAC"/>
              <w:keepNext w:val="0"/>
              <w:keepLines w:val="0"/>
              <w:jc w:val="left"/>
              <w:rPr>
                <w:sz w:val="16"/>
              </w:rPr>
            </w:pPr>
          </w:p>
        </w:tc>
      </w:tr>
      <w:tr w:rsidR="006E43D5" w:rsidRPr="004407D3"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4407D3" w:rsidRDefault="006E43D5" w:rsidP="00032DEE">
            <w:pPr>
              <w:pStyle w:val="TAC"/>
              <w:keepNext w:val="0"/>
              <w:keepLines w:val="0"/>
              <w:jc w:val="left"/>
              <w:rPr>
                <w:sz w:val="16"/>
              </w:rPr>
            </w:pPr>
          </w:p>
        </w:tc>
      </w:tr>
      <w:tr w:rsidR="006E43D5" w:rsidRPr="004407D3"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4407D3" w:rsidRDefault="006E43D5" w:rsidP="00032DEE">
            <w:pPr>
              <w:pStyle w:val="TAC"/>
              <w:keepNext w:val="0"/>
              <w:keepLines w:val="0"/>
              <w:jc w:val="left"/>
              <w:rPr>
                <w:sz w:val="16"/>
              </w:rPr>
            </w:pPr>
          </w:p>
        </w:tc>
      </w:tr>
      <w:tr w:rsidR="006E43D5" w:rsidRPr="004407D3"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4407D3" w:rsidRDefault="006E43D5" w:rsidP="00032DEE">
            <w:pPr>
              <w:pStyle w:val="TAC"/>
              <w:keepNext w:val="0"/>
              <w:keepLines w:val="0"/>
              <w:jc w:val="left"/>
              <w:rPr>
                <w:sz w:val="16"/>
              </w:rPr>
            </w:pPr>
          </w:p>
        </w:tc>
      </w:tr>
      <w:tr w:rsidR="006E43D5" w:rsidRPr="004407D3"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4407D3" w:rsidRDefault="006E43D5" w:rsidP="00032DEE">
            <w:pPr>
              <w:pStyle w:val="TAC"/>
              <w:keepNext w:val="0"/>
              <w:keepLines w:val="0"/>
              <w:jc w:val="left"/>
              <w:rPr>
                <w:sz w:val="16"/>
              </w:rPr>
            </w:pPr>
          </w:p>
        </w:tc>
      </w:tr>
      <w:tr w:rsidR="004054A4" w:rsidRPr="004407D3" w14:paraId="0009D3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4054A4" w:rsidRPr="004407D3" w:rsidRDefault="004054A4" w:rsidP="004338E7">
            <w:pPr>
              <w:pStyle w:val="TAC"/>
              <w:keepNext w:val="0"/>
              <w:keepLines w:val="0"/>
              <w:jc w:val="left"/>
              <w:rPr>
                <w:sz w:val="16"/>
              </w:rPr>
            </w:pPr>
          </w:p>
        </w:tc>
      </w:tr>
      <w:tr w:rsidR="004054A4" w:rsidRPr="004407D3" w14:paraId="4AF0F86B"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4054A4" w:rsidRPr="004407D3" w:rsidRDefault="004054A4" w:rsidP="004338E7">
            <w:pPr>
              <w:pStyle w:val="TAC"/>
              <w:keepNext w:val="0"/>
              <w:keepLines w:val="0"/>
              <w:jc w:val="left"/>
              <w:rPr>
                <w:sz w:val="16"/>
              </w:rPr>
            </w:pPr>
          </w:p>
        </w:tc>
      </w:tr>
      <w:tr w:rsidR="004054A4" w:rsidRPr="004407D3" w14:paraId="05F0178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4054A4" w:rsidRPr="004407D3" w:rsidRDefault="004054A4" w:rsidP="004338E7">
            <w:pPr>
              <w:pStyle w:val="TAC"/>
              <w:keepNext w:val="0"/>
              <w:keepLines w:val="0"/>
              <w:jc w:val="left"/>
              <w:rPr>
                <w:sz w:val="16"/>
              </w:rPr>
            </w:pPr>
          </w:p>
        </w:tc>
      </w:tr>
      <w:tr w:rsidR="004054A4" w:rsidRPr="004407D3" w14:paraId="1B10FD0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4054A4" w:rsidRPr="004407D3" w:rsidRDefault="004054A4" w:rsidP="004338E7">
            <w:pPr>
              <w:pStyle w:val="TAC"/>
              <w:keepNext w:val="0"/>
              <w:keepLines w:val="0"/>
              <w:jc w:val="left"/>
              <w:rPr>
                <w:sz w:val="16"/>
              </w:rPr>
            </w:pPr>
          </w:p>
        </w:tc>
      </w:tr>
      <w:tr w:rsidR="004054A4" w:rsidRPr="004407D3" w14:paraId="0DDF5E2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4054A4" w:rsidRPr="004407D3" w:rsidRDefault="004054A4" w:rsidP="004338E7">
            <w:pPr>
              <w:pStyle w:val="TAC"/>
              <w:keepNext w:val="0"/>
              <w:keepLines w:val="0"/>
              <w:jc w:val="left"/>
              <w:rPr>
                <w:sz w:val="16"/>
              </w:rPr>
            </w:pPr>
          </w:p>
        </w:tc>
      </w:tr>
      <w:tr w:rsidR="004054A4" w:rsidRPr="004407D3" w14:paraId="0FC4554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4054A4" w:rsidRPr="004407D3" w:rsidRDefault="004054A4" w:rsidP="004338E7">
            <w:pPr>
              <w:pStyle w:val="TAC"/>
              <w:keepNext w:val="0"/>
              <w:keepLines w:val="0"/>
              <w:jc w:val="left"/>
              <w:rPr>
                <w:sz w:val="16"/>
              </w:rPr>
            </w:pPr>
          </w:p>
        </w:tc>
      </w:tr>
      <w:tr w:rsidR="004054A4" w:rsidRPr="004407D3" w14:paraId="19DB76F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4054A4" w:rsidRPr="004407D3" w:rsidRDefault="004054A4" w:rsidP="004338E7">
            <w:pPr>
              <w:pStyle w:val="TAC"/>
              <w:keepNext w:val="0"/>
              <w:keepLines w:val="0"/>
              <w:jc w:val="left"/>
              <w:rPr>
                <w:sz w:val="16"/>
              </w:rPr>
            </w:pPr>
          </w:p>
        </w:tc>
      </w:tr>
      <w:tr w:rsidR="004054A4" w:rsidRPr="004407D3" w14:paraId="2FB594BF"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4054A4" w:rsidRPr="004407D3" w:rsidRDefault="004054A4" w:rsidP="004338E7">
            <w:pPr>
              <w:pStyle w:val="TAC"/>
              <w:keepNext w:val="0"/>
              <w:keepLines w:val="0"/>
              <w:jc w:val="left"/>
              <w:rPr>
                <w:sz w:val="16"/>
              </w:rPr>
            </w:pPr>
          </w:p>
        </w:tc>
      </w:tr>
      <w:tr w:rsidR="004054A4" w:rsidRPr="004407D3" w14:paraId="22D2E5D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4054A4" w:rsidRPr="004407D3" w:rsidRDefault="004054A4" w:rsidP="004338E7">
            <w:pPr>
              <w:pStyle w:val="TAC"/>
              <w:keepNext w:val="0"/>
              <w:keepLines w:val="0"/>
              <w:jc w:val="left"/>
              <w:rPr>
                <w:sz w:val="16"/>
              </w:rPr>
            </w:pPr>
          </w:p>
        </w:tc>
      </w:tr>
      <w:tr w:rsidR="004054A4" w:rsidRPr="004407D3" w14:paraId="2453480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4054A4" w:rsidRPr="004407D3" w:rsidRDefault="004054A4" w:rsidP="004338E7">
            <w:pPr>
              <w:pStyle w:val="TAC"/>
              <w:keepNext w:val="0"/>
              <w:keepLines w:val="0"/>
              <w:jc w:val="left"/>
              <w:rPr>
                <w:sz w:val="16"/>
              </w:rPr>
            </w:pPr>
          </w:p>
        </w:tc>
      </w:tr>
      <w:tr w:rsidR="004054A4" w:rsidRPr="004407D3" w14:paraId="65C2D27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4054A4" w:rsidRPr="004407D3" w:rsidRDefault="004054A4" w:rsidP="004338E7">
            <w:pPr>
              <w:pStyle w:val="TAC"/>
              <w:keepNext w:val="0"/>
              <w:keepLines w:val="0"/>
              <w:jc w:val="left"/>
              <w:rPr>
                <w:sz w:val="16"/>
              </w:rPr>
            </w:pPr>
          </w:p>
        </w:tc>
      </w:tr>
      <w:tr w:rsidR="004054A4" w:rsidRPr="004407D3" w14:paraId="1CFFC45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4054A4" w:rsidRPr="004407D3" w:rsidRDefault="004054A4" w:rsidP="004338E7">
            <w:pPr>
              <w:pStyle w:val="TAC"/>
              <w:keepNext w:val="0"/>
              <w:keepLines w:val="0"/>
              <w:jc w:val="left"/>
              <w:rPr>
                <w:sz w:val="16"/>
              </w:rPr>
            </w:pPr>
          </w:p>
        </w:tc>
      </w:tr>
      <w:tr w:rsidR="004054A4" w:rsidRPr="004407D3" w14:paraId="6C270B1E"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4054A4" w:rsidRPr="004407D3" w:rsidRDefault="004054A4" w:rsidP="004338E7">
            <w:pPr>
              <w:pStyle w:val="TAC"/>
              <w:keepNext w:val="0"/>
              <w:keepLines w:val="0"/>
              <w:jc w:val="left"/>
              <w:rPr>
                <w:sz w:val="16"/>
              </w:rPr>
            </w:pPr>
          </w:p>
        </w:tc>
      </w:tr>
      <w:tr w:rsidR="004054A4" w:rsidRPr="004407D3" w14:paraId="551A0389"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4054A4" w:rsidRPr="004407D3" w:rsidRDefault="004054A4" w:rsidP="004338E7">
            <w:pPr>
              <w:pStyle w:val="TAC"/>
              <w:keepNext w:val="0"/>
              <w:keepLines w:val="0"/>
              <w:jc w:val="left"/>
              <w:rPr>
                <w:sz w:val="16"/>
              </w:rPr>
            </w:pPr>
          </w:p>
        </w:tc>
      </w:tr>
      <w:tr w:rsidR="004054A4" w:rsidRPr="004407D3" w14:paraId="1C586B5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4054A4" w:rsidRPr="004407D3" w:rsidRDefault="004054A4" w:rsidP="004338E7">
            <w:pPr>
              <w:pStyle w:val="TAC"/>
              <w:keepNext w:val="0"/>
              <w:keepLines w:val="0"/>
              <w:jc w:val="left"/>
              <w:rPr>
                <w:sz w:val="16"/>
              </w:rPr>
            </w:pPr>
          </w:p>
        </w:tc>
      </w:tr>
      <w:tr w:rsidR="004054A4" w:rsidRPr="004407D3" w14:paraId="73F42D6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4054A4" w:rsidRPr="004407D3" w:rsidRDefault="004054A4" w:rsidP="004338E7">
            <w:pPr>
              <w:pStyle w:val="TAC"/>
              <w:keepNext w:val="0"/>
              <w:keepLines w:val="0"/>
              <w:jc w:val="left"/>
              <w:rPr>
                <w:sz w:val="16"/>
              </w:rPr>
            </w:pPr>
          </w:p>
        </w:tc>
      </w:tr>
      <w:tr w:rsidR="004054A4" w:rsidRPr="004407D3" w14:paraId="5C1F1E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4054A4" w:rsidRPr="004407D3" w:rsidRDefault="004054A4" w:rsidP="004338E7">
            <w:pPr>
              <w:pStyle w:val="TAC"/>
              <w:keepNext w:val="0"/>
              <w:keepLines w:val="0"/>
              <w:jc w:val="left"/>
              <w:rPr>
                <w:sz w:val="16"/>
              </w:rPr>
            </w:pPr>
          </w:p>
        </w:tc>
      </w:tr>
      <w:tr w:rsidR="004054A4" w:rsidRPr="004407D3" w14:paraId="4C393D7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4054A4" w:rsidRPr="004407D3" w:rsidRDefault="004054A4" w:rsidP="004338E7">
            <w:pPr>
              <w:pStyle w:val="TAC"/>
              <w:keepNext w:val="0"/>
              <w:keepLines w:val="0"/>
              <w:jc w:val="left"/>
              <w:rPr>
                <w:sz w:val="16"/>
              </w:rPr>
            </w:pPr>
          </w:p>
        </w:tc>
      </w:tr>
      <w:tr w:rsidR="004054A4" w:rsidRPr="004407D3" w14:paraId="298EE0F0"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4054A4" w:rsidRPr="004407D3" w:rsidRDefault="004054A4" w:rsidP="004338E7">
            <w:pPr>
              <w:pStyle w:val="TAC"/>
              <w:keepNext w:val="0"/>
              <w:keepLines w:val="0"/>
              <w:jc w:val="left"/>
              <w:rPr>
                <w:sz w:val="16"/>
              </w:rPr>
            </w:pPr>
          </w:p>
        </w:tc>
      </w:tr>
      <w:tr w:rsidR="004054A4" w:rsidRPr="004407D3" w14:paraId="6FCD5CD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4054A4" w:rsidRPr="004407D3" w:rsidRDefault="004054A4" w:rsidP="004338E7">
            <w:pPr>
              <w:pStyle w:val="TAC"/>
              <w:keepNext w:val="0"/>
              <w:keepLines w:val="0"/>
              <w:jc w:val="left"/>
              <w:rPr>
                <w:sz w:val="16"/>
              </w:rPr>
            </w:pPr>
          </w:p>
        </w:tc>
      </w:tr>
      <w:tr w:rsidR="006E43D5" w:rsidRPr="004407D3"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4407D3" w:rsidRDefault="006E43D5" w:rsidP="00032DEE">
            <w:pPr>
              <w:pStyle w:val="TAC"/>
              <w:keepNext w:val="0"/>
              <w:keepLines w:val="0"/>
              <w:jc w:val="left"/>
              <w:rPr>
                <w:sz w:val="16"/>
              </w:rPr>
            </w:pPr>
          </w:p>
        </w:tc>
      </w:tr>
      <w:tr w:rsidR="006E43D5" w:rsidRPr="004407D3"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4407D3" w:rsidRDefault="006E43D5" w:rsidP="00032DEE">
            <w:pPr>
              <w:pStyle w:val="TAC"/>
              <w:keepNext w:val="0"/>
              <w:keepLines w:val="0"/>
              <w:jc w:val="left"/>
              <w:rPr>
                <w:sz w:val="16"/>
              </w:rPr>
            </w:pPr>
          </w:p>
        </w:tc>
      </w:tr>
      <w:tr w:rsidR="006E43D5" w:rsidRPr="004407D3"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4407D3" w:rsidRDefault="006E43D5" w:rsidP="00032DEE">
            <w:pPr>
              <w:pStyle w:val="TAC"/>
              <w:keepNext w:val="0"/>
              <w:keepLines w:val="0"/>
              <w:jc w:val="left"/>
              <w:rPr>
                <w:sz w:val="16"/>
              </w:rPr>
            </w:pPr>
          </w:p>
        </w:tc>
      </w:tr>
      <w:tr w:rsidR="006E43D5" w:rsidRPr="004407D3"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4407D3" w:rsidRDefault="006E43D5" w:rsidP="00032DEE">
            <w:pPr>
              <w:pStyle w:val="TAC"/>
              <w:keepNext w:val="0"/>
              <w:keepLines w:val="0"/>
              <w:jc w:val="left"/>
              <w:rPr>
                <w:sz w:val="16"/>
              </w:rPr>
            </w:pPr>
          </w:p>
        </w:tc>
      </w:tr>
      <w:tr w:rsidR="006E43D5" w:rsidRPr="004407D3"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4407D3" w:rsidRDefault="006E43D5" w:rsidP="00032DEE">
            <w:pPr>
              <w:pStyle w:val="TAC"/>
              <w:keepNext w:val="0"/>
              <w:keepLines w:val="0"/>
              <w:jc w:val="left"/>
              <w:rPr>
                <w:sz w:val="16"/>
              </w:rPr>
            </w:pPr>
          </w:p>
        </w:tc>
      </w:tr>
      <w:tr w:rsidR="006E43D5" w:rsidRPr="004407D3"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4407D3" w:rsidRDefault="006E43D5" w:rsidP="00032DEE">
            <w:pPr>
              <w:pStyle w:val="TAC"/>
              <w:keepNext w:val="0"/>
              <w:keepLines w:val="0"/>
              <w:jc w:val="left"/>
              <w:rPr>
                <w:sz w:val="16"/>
              </w:rPr>
            </w:pPr>
          </w:p>
        </w:tc>
      </w:tr>
      <w:tr w:rsidR="006E43D5" w:rsidRPr="004407D3"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4407D3" w:rsidRDefault="006E43D5" w:rsidP="00032DEE">
            <w:pPr>
              <w:pStyle w:val="TAC"/>
              <w:keepNext w:val="0"/>
              <w:keepLines w:val="0"/>
              <w:jc w:val="left"/>
              <w:rPr>
                <w:sz w:val="16"/>
              </w:rPr>
            </w:pPr>
          </w:p>
        </w:tc>
      </w:tr>
      <w:tr w:rsidR="006E43D5" w:rsidRPr="004407D3"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4407D3" w:rsidRDefault="006E43D5" w:rsidP="00032DEE">
            <w:pPr>
              <w:pStyle w:val="TAC"/>
              <w:keepNext w:val="0"/>
              <w:keepLines w:val="0"/>
              <w:jc w:val="left"/>
              <w:rPr>
                <w:sz w:val="16"/>
              </w:rPr>
            </w:pPr>
          </w:p>
        </w:tc>
      </w:tr>
      <w:tr w:rsidR="006E43D5" w:rsidRPr="004407D3"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4407D3" w:rsidRDefault="006E43D5" w:rsidP="00032DEE">
            <w:pPr>
              <w:pStyle w:val="TAC"/>
              <w:keepNext w:val="0"/>
              <w:keepLines w:val="0"/>
              <w:jc w:val="left"/>
              <w:rPr>
                <w:sz w:val="16"/>
              </w:rPr>
            </w:pPr>
          </w:p>
        </w:tc>
      </w:tr>
      <w:tr w:rsidR="006E43D5" w:rsidRPr="004407D3"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4407D3" w:rsidRDefault="006E43D5" w:rsidP="00032DEE">
            <w:pPr>
              <w:pStyle w:val="TAC"/>
              <w:keepNext w:val="0"/>
              <w:keepLines w:val="0"/>
              <w:jc w:val="left"/>
              <w:rPr>
                <w:sz w:val="16"/>
              </w:rPr>
            </w:pPr>
          </w:p>
        </w:tc>
      </w:tr>
      <w:tr w:rsidR="006E43D5" w:rsidRPr="004407D3"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4407D3" w:rsidRDefault="006E43D5" w:rsidP="00032DEE">
            <w:pPr>
              <w:pStyle w:val="TAC"/>
              <w:keepNext w:val="0"/>
              <w:keepLines w:val="0"/>
              <w:jc w:val="left"/>
              <w:rPr>
                <w:sz w:val="16"/>
              </w:rPr>
            </w:pPr>
          </w:p>
        </w:tc>
      </w:tr>
      <w:tr w:rsidR="006E43D5" w:rsidRPr="004407D3"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4407D3" w:rsidRDefault="006E43D5" w:rsidP="00032DEE">
            <w:pPr>
              <w:pStyle w:val="TAC"/>
              <w:keepNext w:val="0"/>
              <w:keepLines w:val="0"/>
              <w:jc w:val="left"/>
              <w:rPr>
                <w:sz w:val="16"/>
              </w:rPr>
            </w:pPr>
          </w:p>
        </w:tc>
      </w:tr>
      <w:tr w:rsidR="006E43D5" w:rsidRPr="004407D3"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4407D3" w:rsidRDefault="006E43D5" w:rsidP="00032DEE">
            <w:pPr>
              <w:pStyle w:val="TAC"/>
              <w:keepNext w:val="0"/>
              <w:keepLines w:val="0"/>
              <w:jc w:val="left"/>
              <w:rPr>
                <w:sz w:val="16"/>
              </w:rPr>
            </w:pPr>
          </w:p>
        </w:tc>
      </w:tr>
      <w:tr w:rsidR="006E43D5" w:rsidRPr="004407D3"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4407D3" w:rsidRDefault="006E43D5" w:rsidP="00032DEE">
            <w:pPr>
              <w:pStyle w:val="TAC"/>
              <w:keepNext w:val="0"/>
              <w:keepLines w:val="0"/>
              <w:jc w:val="left"/>
              <w:rPr>
                <w:sz w:val="16"/>
              </w:rPr>
            </w:pPr>
          </w:p>
        </w:tc>
      </w:tr>
      <w:tr w:rsidR="006E43D5" w:rsidRPr="004407D3"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4407D3" w:rsidRDefault="006E43D5" w:rsidP="00032DEE">
            <w:pPr>
              <w:pStyle w:val="TAC"/>
              <w:keepNext w:val="0"/>
              <w:keepLines w:val="0"/>
              <w:jc w:val="left"/>
              <w:rPr>
                <w:sz w:val="16"/>
              </w:rPr>
            </w:pPr>
          </w:p>
        </w:tc>
      </w:tr>
      <w:tr w:rsidR="006E43D5" w:rsidRPr="004407D3"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4407D3" w:rsidRDefault="006E43D5" w:rsidP="00032DEE">
            <w:pPr>
              <w:pStyle w:val="TAC"/>
              <w:keepNext w:val="0"/>
              <w:keepLines w:val="0"/>
              <w:jc w:val="left"/>
              <w:rPr>
                <w:sz w:val="16"/>
              </w:rPr>
            </w:pPr>
          </w:p>
        </w:tc>
      </w:tr>
      <w:tr w:rsidR="006E43D5" w:rsidRPr="004407D3"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4407D3" w:rsidRDefault="006E43D5" w:rsidP="00032DEE">
            <w:pPr>
              <w:pStyle w:val="TAC"/>
              <w:keepNext w:val="0"/>
              <w:keepLines w:val="0"/>
              <w:jc w:val="left"/>
              <w:rPr>
                <w:sz w:val="16"/>
              </w:rPr>
            </w:pPr>
          </w:p>
        </w:tc>
      </w:tr>
      <w:tr w:rsidR="006E43D5" w:rsidRPr="004407D3"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4407D3" w:rsidRDefault="006E43D5" w:rsidP="00032DEE">
            <w:pPr>
              <w:pStyle w:val="TAC"/>
              <w:keepNext w:val="0"/>
              <w:keepLines w:val="0"/>
              <w:jc w:val="left"/>
              <w:rPr>
                <w:sz w:val="16"/>
              </w:rPr>
            </w:pPr>
          </w:p>
        </w:tc>
      </w:tr>
      <w:tr w:rsidR="006E43D5" w:rsidRPr="004407D3"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4407D3" w:rsidRDefault="006E43D5" w:rsidP="00032DEE">
            <w:pPr>
              <w:pStyle w:val="TAC"/>
              <w:keepNext w:val="0"/>
              <w:keepLines w:val="0"/>
              <w:jc w:val="left"/>
              <w:rPr>
                <w:sz w:val="16"/>
              </w:rPr>
            </w:pPr>
          </w:p>
        </w:tc>
      </w:tr>
      <w:tr w:rsidR="006E43D5" w:rsidRPr="004407D3"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4407D3" w:rsidRDefault="006E43D5" w:rsidP="00032DEE">
            <w:pPr>
              <w:pStyle w:val="TAC"/>
              <w:keepNext w:val="0"/>
              <w:keepLines w:val="0"/>
              <w:jc w:val="left"/>
              <w:rPr>
                <w:sz w:val="16"/>
              </w:rPr>
            </w:pPr>
          </w:p>
        </w:tc>
      </w:tr>
      <w:tr w:rsidR="006E43D5" w:rsidRPr="004407D3"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4407D3" w:rsidRDefault="006E43D5" w:rsidP="00032DEE">
            <w:pPr>
              <w:pStyle w:val="TAC"/>
              <w:keepNext w:val="0"/>
              <w:keepLines w:val="0"/>
              <w:jc w:val="left"/>
              <w:rPr>
                <w:sz w:val="16"/>
              </w:rPr>
            </w:pPr>
          </w:p>
        </w:tc>
      </w:tr>
      <w:tr w:rsidR="006E43D5" w:rsidRPr="004407D3"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4407D3" w:rsidRDefault="006E43D5" w:rsidP="00032DEE">
            <w:pPr>
              <w:pStyle w:val="TAC"/>
              <w:keepNext w:val="0"/>
              <w:keepLines w:val="0"/>
              <w:jc w:val="left"/>
              <w:rPr>
                <w:sz w:val="16"/>
              </w:rPr>
            </w:pPr>
          </w:p>
        </w:tc>
      </w:tr>
      <w:tr w:rsidR="006E43D5" w:rsidRPr="004407D3"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4407D3" w:rsidRDefault="006E43D5" w:rsidP="00032DEE">
            <w:pPr>
              <w:pStyle w:val="TAC"/>
              <w:keepNext w:val="0"/>
              <w:keepLines w:val="0"/>
              <w:jc w:val="left"/>
              <w:rPr>
                <w:sz w:val="16"/>
              </w:rPr>
            </w:pPr>
          </w:p>
        </w:tc>
      </w:tr>
      <w:tr w:rsidR="006E43D5" w:rsidRPr="004407D3"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4407D3" w:rsidRDefault="006E43D5" w:rsidP="00032DEE">
            <w:pPr>
              <w:pStyle w:val="TAC"/>
              <w:keepNext w:val="0"/>
              <w:keepLines w:val="0"/>
              <w:jc w:val="left"/>
              <w:rPr>
                <w:sz w:val="16"/>
              </w:rPr>
            </w:pPr>
          </w:p>
        </w:tc>
      </w:tr>
      <w:tr w:rsidR="006E43D5" w:rsidRPr="004407D3"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4407D3" w:rsidRDefault="006E43D5" w:rsidP="00032DEE">
            <w:pPr>
              <w:pStyle w:val="TAC"/>
              <w:keepNext w:val="0"/>
              <w:keepLines w:val="0"/>
              <w:jc w:val="left"/>
              <w:rPr>
                <w:sz w:val="16"/>
              </w:rPr>
            </w:pPr>
          </w:p>
        </w:tc>
      </w:tr>
      <w:tr w:rsidR="006E43D5" w:rsidRPr="004407D3"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4407D3" w:rsidRDefault="006E43D5" w:rsidP="00032DEE">
            <w:pPr>
              <w:pStyle w:val="TAC"/>
              <w:keepNext w:val="0"/>
              <w:keepLines w:val="0"/>
              <w:jc w:val="left"/>
              <w:rPr>
                <w:sz w:val="16"/>
              </w:rPr>
            </w:pPr>
          </w:p>
        </w:tc>
      </w:tr>
      <w:tr w:rsidR="006E43D5" w:rsidRPr="004407D3"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4407D3" w:rsidRDefault="006E43D5" w:rsidP="00032DEE">
            <w:pPr>
              <w:pStyle w:val="TAC"/>
              <w:keepNext w:val="0"/>
              <w:keepLines w:val="0"/>
              <w:jc w:val="left"/>
              <w:rPr>
                <w:sz w:val="16"/>
              </w:rPr>
            </w:pPr>
          </w:p>
        </w:tc>
      </w:tr>
      <w:tr w:rsidR="006E43D5" w:rsidRPr="004407D3"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4407D3" w:rsidRDefault="006E43D5" w:rsidP="00032DEE">
            <w:pPr>
              <w:pStyle w:val="TAC"/>
              <w:keepNext w:val="0"/>
              <w:keepLines w:val="0"/>
              <w:jc w:val="left"/>
              <w:rPr>
                <w:sz w:val="16"/>
              </w:rPr>
            </w:pPr>
          </w:p>
        </w:tc>
      </w:tr>
      <w:tr w:rsidR="006E43D5" w:rsidRPr="004407D3"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4407D3" w:rsidRDefault="006E43D5" w:rsidP="00032DEE">
            <w:pPr>
              <w:pStyle w:val="TAC"/>
              <w:keepNext w:val="0"/>
              <w:keepLines w:val="0"/>
              <w:jc w:val="left"/>
              <w:rPr>
                <w:sz w:val="16"/>
              </w:rPr>
            </w:pPr>
          </w:p>
        </w:tc>
      </w:tr>
      <w:tr w:rsidR="006E43D5" w:rsidRPr="004407D3"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4407D3" w:rsidRDefault="006E43D5" w:rsidP="00032DEE">
            <w:pPr>
              <w:pStyle w:val="TAC"/>
              <w:keepNext w:val="0"/>
              <w:keepLines w:val="0"/>
              <w:jc w:val="left"/>
              <w:rPr>
                <w:sz w:val="16"/>
              </w:rPr>
            </w:pPr>
          </w:p>
        </w:tc>
      </w:tr>
      <w:tr w:rsidR="006E43D5" w:rsidRPr="004407D3"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4407D3" w:rsidRDefault="006E43D5" w:rsidP="00032DEE">
            <w:pPr>
              <w:pStyle w:val="TAC"/>
              <w:keepNext w:val="0"/>
              <w:keepLines w:val="0"/>
              <w:jc w:val="left"/>
              <w:rPr>
                <w:sz w:val="16"/>
              </w:rPr>
            </w:pPr>
          </w:p>
        </w:tc>
      </w:tr>
      <w:tr w:rsidR="006E43D5" w:rsidRPr="004407D3"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4407D3" w:rsidRDefault="006E43D5" w:rsidP="00032DEE">
            <w:pPr>
              <w:pStyle w:val="TAC"/>
              <w:keepNext w:val="0"/>
              <w:keepLines w:val="0"/>
              <w:jc w:val="left"/>
              <w:rPr>
                <w:sz w:val="16"/>
              </w:rPr>
            </w:pPr>
          </w:p>
        </w:tc>
      </w:tr>
      <w:tr w:rsidR="006E43D5" w:rsidRPr="004407D3"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4407D3" w:rsidRDefault="006E43D5" w:rsidP="00032DEE">
            <w:pPr>
              <w:pStyle w:val="TAC"/>
              <w:keepNext w:val="0"/>
              <w:keepLines w:val="0"/>
              <w:jc w:val="left"/>
              <w:rPr>
                <w:sz w:val="16"/>
              </w:rPr>
            </w:pPr>
          </w:p>
        </w:tc>
      </w:tr>
      <w:tr w:rsidR="006E43D5" w:rsidRPr="004407D3"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4407D3" w:rsidRDefault="006E43D5" w:rsidP="00032DEE">
            <w:pPr>
              <w:pStyle w:val="TAC"/>
              <w:keepNext w:val="0"/>
              <w:keepLines w:val="0"/>
              <w:jc w:val="left"/>
              <w:rPr>
                <w:sz w:val="16"/>
              </w:rPr>
            </w:pPr>
          </w:p>
        </w:tc>
      </w:tr>
      <w:tr w:rsidR="006E43D5" w:rsidRPr="004407D3"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4407D3" w:rsidRDefault="006E43D5" w:rsidP="00032DEE">
            <w:pPr>
              <w:pStyle w:val="TAC"/>
              <w:keepNext w:val="0"/>
              <w:keepLines w:val="0"/>
              <w:jc w:val="left"/>
              <w:rPr>
                <w:sz w:val="16"/>
              </w:rPr>
            </w:pPr>
          </w:p>
        </w:tc>
      </w:tr>
      <w:tr w:rsidR="006E43D5" w:rsidRPr="004407D3"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4407D3" w:rsidRDefault="006E43D5" w:rsidP="00032DEE">
            <w:pPr>
              <w:pStyle w:val="TAC"/>
              <w:keepNext w:val="0"/>
              <w:keepLines w:val="0"/>
              <w:jc w:val="left"/>
              <w:rPr>
                <w:sz w:val="16"/>
              </w:rPr>
            </w:pPr>
          </w:p>
        </w:tc>
      </w:tr>
      <w:tr w:rsidR="006E43D5" w:rsidRPr="004407D3"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4407D3" w:rsidRDefault="006E43D5" w:rsidP="00032DEE">
            <w:pPr>
              <w:pStyle w:val="TAC"/>
              <w:keepNext w:val="0"/>
              <w:keepLines w:val="0"/>
              <w:jc w:val="left"/>
              <w:rPr>
                <w:sz w:val="16"/>
              </w:rPr>
            </w:pPr>
          </w:p>
        </w:tc>
      </w:tr>
      <w:tr w:rsidR="006E43D5" w:rsidRPr="004407D3"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4407D3" w:rsidRDefault="006E43D5" w:rsidP="00032DEE">
            <w:pPr>
              <w:pStyle w:val="TAC"/>
              <w:keepNext w:val="0"/>
              <w:keepLines w:val="0"/>
              <w:jc w:val="left"/>
              <w:rPr>
                <w:sz w:val="16"/>
              </w:rPr>
            </w:pPr>
          </w:p>
        </w:tc>
      </w:tr>
      <w:tr w:rsidR="006E43D5" w:rsidRPr="004407D3"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4407D3" w:rsidRDefault="006E43D5" w:rsidP="00032DEE">
            <w:pPr>
              <w:pStyle w:val="TAC"/>
              <w:keepNext w:val="0"/>
              <w:keepLines w:val="0"/>
              <w:jc w:val="left"/>
              <w:rPr>
                <w:sz w:val="16"/>
              </w:rPr>
            </w:pPr>
          </w:p>
        </w:tc>
      </w:tr>
      <w:tr w:rsidR="006E43D5" w:rsidRPr="004407D3"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4407D3" w:rsidRDefault="006E43D5" w:rsidP="00032DEE">
            <w:pPr>
              <w:pStyle w:val="TAC"/>
              <w:keepNext w:val="0"/>
              <w:keepLines w:val="0"/>
              <w:jc w:val="left"/>
              <w:rPr>
                <w:sz w:val="16"/>
              </w:rPr>
            </w:pPr>
          </w:p>
        </w:tc>
      </w:tr>
      <w:tr w:rsidR="006E43D5" w:rsidRPr="004407D3"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4407D3" w:rsidRDefault="006E43D5" w:rsidP="00032DEE">
            <w:pPr>
              <w:pStyle w:val="TAC"/>
              <w:keepNext w:val="0"/>
              <w:keepLines w:val="0"/>
              <w:jc w:val="left"/>
              <w:rPr>
                <w:sz w:val="16"/>
              </w:rPr>
            </w:pPr>
          </w:p>
        </w:tc>
      </w:tr>
      <w:tr w:rsidR="006E43D5" w:rsidRPr="004407D3"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4407D3" w:rsidRDefault="006E43D5" w:rsidP="00032DEE">
            <w:pPr>
              <w:pStyle w:val="TAC"/>
              <w:keepNext w:val="0"/>
              <w:keepLines w:val="0"/>
              <w:jc w:val="left"/>
              <w:rPr>
                <w:sz w:val="16"/>
              </w:rPr>
            </w:pPr>
          </w:p>
        </w:tc>
      </w:tr>
      <w:tr w:rsidR="006E43D5" w:rsidRPr="004407D3"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4407D3" w:rsidRDefault="006E43D5" w:rsidP="00032DEE">
            <w:pPr>
              <w:pStyle w:val="TAC"/>
              <w:keepNext w:val="0"/>
              <w:keepLines w:val="0"/>
              <w:jc w:val="left"/>
              <w:rPr>
                <w:sz w:val="16"/>
              </w:rPr>
            </w:pPr>
          </w:p>
        </w:tc>
      </w:tr>
      <w:tr w:rsidR="006E43D5" w:rsidRPr="004407D3"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4407D3" w:rsidRDefault="006E43D5" w:rsidP="00032DEE">
            <w:pPr>
              <w:pStyle w:val="TAC"/>
              <w:keepNext w:val="0"/>
              <w:keepLines w:val="0"/>
              <w:jc w:val="left"/>
              <w:rPr>
                <w:sz w:val="16"/>
              </w:rPr>
            </w:pPr>
          </w:p>
        </w:tc>
      </w:tr>
      <w:tr w:rsidR="006E43D5" w:rsidRPr="004407D3"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4407D3" w:rsidRDefault="006E43D5" w:rsidP="00032DEE">
            <w:pPr>
              <w:pStyle w:val="TAC"/>
              <w:keepNext w:val="0"/>
              <w:keepLines w:val="0"/>
              <w:jc w:val="left"/>
              <w:rPr>
                <w:sz w:val="16"/>
              </w:rPr>
            </w:pPr>
          </w:p>
        </w:tc>
      </w:tr>
      <w:tr w:rsidR="004054A4" w:rsidRPr="004407D3" w14:paraId="65D91A6B" w14:textId="77777777" w:rsidTr="006B76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4054A4" w:rsidRPr="004407D3" w:rsidRDefault="004054A4" w:rsidP="006B763D">
            <w:pPr>
              <w:pStyle w:val="TAH"/>
              <w:keepNext w:val="0"/>
              <w:keepLines w:val="0"/>
              <w:jc w:val="left"/>
              <w:rPr>
                <w:rFonts w:cs="Arial"/>
                <w:b w:val="0"/>
                <w:bCs/>
                <w:sz w:val="16"/>
                <w:szCs w:val="16"/>
              </w:rPr>
            </w:pPr>
            <w:r w:rsidRPr="004054A4">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4054A4" w:rsidRPr="004407D3" w:rsidRDefault="004054A4" w:rsidP="006B763D">
            <w:pPr>
              <w:pStyle w:val="TAC"/>
              <w:keepNext w:val="0"/>
              <w:keepLines w:val="0"/>
              <w:jc w:val="left"/>
              <w:rPr>
                <w:sz w:val="16"/>
              </w:rPr>
            </w:pPr>
          </w:p>
        </w:tc>
      </w:tr>
      <w:tr w:rsidR="006E43D5" w:rsidRPr="004407D3"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4054A4" w:rsidRPr="004054A4" w:rsidRDefault="006E43D5" w:rsidP="00032DEE">
            <w:pPr>
              <w:pStyle w:val="TAH"/>
              <w:keepNext w:val="0"/>
              <w:keepLines w:val="0"/>
              <w:jc w:val="left"/>
              <w:rPr>
                <w:rFonts w:cs="Arial"/>
                <w:b w:val="0"/>
                <w:bCs/>
                <w:sz w:val="16"/>
                <w:szCs w:val="16"/>
              </w:rPr>
            </w:pPr>
            <w:r w:rsidRPr="004407D3">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4407D3" w:rsidRDefault="006E43D5" w:rsidP="00032DEE">
            <w:pPr>
              <w:pStyle w:val="TAC"/>
              <w:keepNext w:val="0"/>
              <w:keepLines w:val="0"/>
              <w:jc w:val="left"/>
              <w:rPr>
                <w:sz w:val="16"/>
              </w:rPr>
            </w:pPr>
          </w:p>
        </w:tc>
      </w:tr>
      <w:tr w:rsidR="006E43D5" w:rsidRPr="004407D3"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4407D3" w:rsidRDefault="006E43D5" w:rsidP="00032DEE">
            <w:pPr>
              <w:pStyle w:val="TAC"/>
              <w:keepNext w:val="0"/>
              <w:keepLines w:val="0"/>
              <w:jc w:val="left"/>
              <w:rPr>
                <w:sz w:val="16"/>
              </w:rPr>
            </w:pPr>
          </w:p>
        </w:tc>
      </w:tr>
      <w:tr w:rsidR="006E43D5" w:rsidRPr="004407D3"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4407D3" w:rsidRDefault="006E43D5" w:rsidP="00032DEE">
            <w:pPr>
              <w:pStyle w:val="TAC"/>
              <w:keepNext w:val="0"/>
              <w:keepLines w:val="0"/>
              <w:jc w:val="left"/>
              <w:rPr>
                <w:sz w:val="16"/>
              </w:rPr>
            </w:pPr>
          </w:p>
        </w:tc>
      </w:tr>
      <w:tr w:rsidR="006E43D5" w:rsidRPr="004407D3"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4407D3" w:rsidRDefault="006E43D5" w:rsidP="00032DEE">
            <w:pPr>
              <w:pStyle w:val="TAC"/>
              <w:keepNext w:val="0"/>
              <w:keepLines w:val="0"/>
              <w:jc w:val="left"/>
              <w:rPr>
                <w:sz w:val="16"/>
              </w:rPr>
            </w:pPr>
          </w:p>
        </w:tc>
      </w:tr>
      <w:tr w:rsidR="006E43D5" w:rsidRPr="004407D3"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4407D3" w:rsidRDefault="006E43D5" w:rsidP="00032DEE">
            <w:pPr>
              <w:pStyle w:val="TAC"/>
              <w:keepNext w:val="0"/>
              <w:keepLines w:val="0"/>
              <w:jc w:val="left"/>
              <w:rPr>
                <w:sz w:val="16"/>
              </w:rPr>
            </w:pPr>
          </w:p>
        </w:tc>
      </w:tr>
      <w:tr w:rsidR="006E43D5" w:rsidRPr="004407D3"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4407D3" w:rsidRDefault="006E43D5" w:rsidP="00032DEE">
            <w:pPr>
              <w:pStyle w:val="TAC"/>
              <w:keepNext w:val="0"/>
              <w:keepLines w:val="0"/>
              <w:jc w:val="left"/>
              <w:rPr>
                <w:sz w:val="16"/>
              </w:rPr>
            </w:pPr>
          </w:p>
        </w:tc>
      </w:tr>
      <w:tr w:rsidR="006E43D5" w:rsidRPr="004407D3"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4407D3" w:rsidRDefault="006E43D5" w:rsidP="00032DEE">
            <w:pPr>
              <w:pStyle w:val="TAC"/>
              <w:keepNext w:val="0"/>
              <w:keepLines w:val="0"/>
              <w:jc w:val="left"/>
              <w:rPr>
                <w:sz w:val="16"/>
              </w:rPr>
            </w:pPr>
          </w:p>
        </w:tc>
      </w:tr>
      <w:tr w:rsidR="006E43D5" w:rsidRPr="004407D3"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11.3.6</w:t>
            </w:r>
            <w:r w:rsidR="000D1543"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4407D3" w:rsidRDefault="006E43D5" w:rsidP="00032DEE">
            <w:pPr>
              <w:pStyle w:val="TAC"/>
              <w:keepNext w:val="0"/>
              <w:keepLines w:val="0"/>
              <w:jc w:val="left"/>
              <w:rPr>
                <w:sz w:val="16"/>
              </w:rPr>
            </w:pPr>
          </w:p>
        </w:tc>
      </w:tr>
      <w:tr w:rsidR="006E43D5" w:rsidRPr="004407D3"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4407D3" w:rsidRDefault="006E43D5" w:rsidP="00032DEE">
            <w:pPr>
              <w:pStyle w:val="TAC"/>
              <w:keepNext w:val="0"/>
              <w:keepLines w:val="0"/>
              <w:jc w:val="left"/>
              <w:rPr>
                <w:sz w:val="16"/>
              </w:rPr>
            </w:pPr>
          </w:p>
        </w:tc>
      </w:tr>
      <w:tr w:rsidR="006E43D5" w:rsidRPr="004407D3"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11.3.9</w:t>
            </w:r>
            <w:r w:rsidR="000D1543"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4407D3" w:rsidRDefault="006E43D5" w:rsidP="00032DEE">
            <w:pPr>
              <w:pStyle w:val="TAC"/>
              <w:keepNext w:val="0"/>
              <w:keepLines w:val="0"/>
              <w:jc w:val="left"/>
              <w:rPr>
                <w:sz w:val="16"/>
              </w:rPr>
            </w:pPr>
          </w:p>
        </w:tc>
      </w:tr>
    </w:tbl>
    <w:p w14:paraId="7F9FDEC5" w14:textId="77777777" w:rsidR="006E43D5" w:rsidRPr="003F7263" w:rsidRDefault="006E43D5" w:rsidP="00D425F5"/>
    <w:p w14:paraId="36F8195D" w14:textId="77777777" w:rsidR="00080512" w:rsidRPr="003F7263" w:rsidRDefault="00370C71">
      <w:pPr>
        <w:pStyle w:val="Heading8"/>
      </w:pPr>
      <w:bookmarkStart w:id="138" w:name="historyclause"/>
      <w:r w:rsidRPr="003F7263">
        <w:br w:type="page"/>
      </w:r>
      <w:bookmarkStart w:id="139" w:name="_Toc27419193"/>
      <w:bookmarkStart w:id="140" w:name="_Toc36040069"/>
      <w:bookmarkStart w:id="141" w:name="_Toc43900801"/>
      <w:bookmarkStart w:id="142" w:name="_Toc51768024"/>
      <w:bookmarkStart w:id="143" w:name="_Toc58241947"/>
      <w:bookmarkStart w:id="144" w:name="_Toc68076600"/>
      <w:bookmarkStart w:id="145" w:name="_Toc75369790"/>
      <w:bookmarkStart w:id="146" w:name="_Toc90490561"/>
      <w:bookmarkStart w:id="147" w:name="_Toc100141934"/>
      <w:bookmarkStart w:id="148" w:name="_Toc114918862"/>
      <w:r w:rsidR="00080512" w:rsidRPr="003F7263">
        <w:lastRenderedPageBreak/>
        <w:t xml:space="preserve">Annex </w:t>
      </w:r>
      <w:r w:rsidR="004D36DF" w:rsidRPr="003F7263">
        <w:t>A (</w:t>
      </w:r>
      <w:r w:rsidR="00080512" w:rsidRPr="003F7263">
        <w:t>informative):</w:t>
      </w:r>
      <w:r w:rsidR="00080512" w:rsidRPr="003F7263">
        <w:br/>
        <w:t>Change history</w:t>
      </w:r>
      <w:bookmarkEnd w:id="139"/>
      <w:bookmarkEnd w:id="140"/>
      <w:bookmarkEnd w:id="141"/>
      <w:bookmarkEnd w:id="142"/>
      <w:bookmarkEnd w:id="143"/>
      <w:bookmarkEnd w:id="144"/>
      <w:bookmarkEnd w:id="145"/>
      <w:bookmarkEnd w:id="146"/>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38"/>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r w:rsidRPr="003F7263">
              <w:rPr>
                <w:b/>
                <w:sz w:val="16"/>
                <w:lang w:eastAsia="en-US"/>
              </w:rPr>
              <w:t>TDoc</w:t>
            </w:r>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3F7263" w:rsidRDefault="00A76896" w:rsidP="005C45BF">
            <w:pPr>
              <w:pStyle w:val="TAL"/>
              <w:rPr>
                <w:rFonts w:cs="Arial"/>
                <w:color w:val="000000"/>
                <w:sz w:val="16"/>
                <w:szCs w:val="16"/>
              </w:rPr>
            </w:pPr>
            <w:r w:rsidRPr="003F7263">
              <w:rPr>
                <w:rFonts w:cs="Arial"/>
                <w:color w:val="000000"/>
                <w:sz w:val="16"/>
                <w:szCs w:val="16"/>
              </w:rPr>
              <w:t>Addition of</w:t>
            </w:r>
            <w:r w:rsidR="0067755D">
              <w:rPr>
                <w:rFonts w:cs="Arial"/>
                <w:color w:val="000000"/>
                <w:sz w:val="16"/>
                <w:szCs w:val="16"/>
              </w:rPr>
              <w:t xml:space="preserve"> </w:t>
            </w:r>
            <w:r w:rsidRPr="003F7263">
              <w:rPr>
                <w:rFonts w:cs="Arial"/>
                <w:color w:val="000000"/>
                <w:sz w:val="16"/>
                <w:szCs w:val="16"/>
              </w:rPr>
              <w:t>applicability for new</w:t>
            </w:r>
            <w:r w:rsidR="0067755D">
              <w:rPr>
                <w:rFonts w:cs="Arial"/>
                <w:color w:val="000000"/>
                <w:sz w:val="16"/>
                <w:szCs w:val="16"/>
              </w:rPr>
              <w:t xml:space="preserve"> </w:t>
            </w:r>
            <w:r w:rsidRPr="003F7263">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686354" w:rsidRPr="0068635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3F7263" w:rsidRDefault="00686354" w:rsidP="00686354">
            <w:pPr>
              <w:pStyle w:val="TAL"/>
              <w:rPr>
                <w:rFonts w:cs="Arial"/>
                <w:color w:val="000000"/>
                <w:sz w:val="16"/>
                <w:szCs w:val="16"/>
              </w:rPr>
            </w:pPr>
            <w:r w:rsidRPr="00B46C9E">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3F7263" w:rsidRDefault="00686354" w:rsidP="00686354">
            <w:pPr>
              <w:pStyle w:val="TAL"/>
              <w:rPr>
                <w:rFonts w:cs="Arial"/>
                <w:color w:val="000000"/>
                <w:sz w:val="16"/>
                <w:szCs w:val="16"/>
              </w:rPr>
            </w:pPr>
            <w:r w:rsidRPr="00B46C9E">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3F7263" w:rsidRDefault="00686354" w:rsidP="00686354">
            <w:pPr>
              <w:pStyle w:val="TAL"/>
              <w:rPr>
                <w:rFonts w:cs="Arial"/>
                <w:color w:val="000000"/>
                <w:sz w:val="16"/>
                <w:szCs w:val="16"/>
              </w:rPr>
            </w:pPr>
            <w:r w:rsidRPr="00B46C9E">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3F7263" w:rsidRDefault="00686354" w:rsidP="00686354">
            <w:pPr>
              <w:pStyle w:val="TAL"/>
              <w:rPr>
                <w:rFonts w:cs="Arial"/>
                <w:color w:val="000000"/>
                <w:sz w:val="16"/>
                <w:szCs w:val="16"/>
              </w:rPr>
            </w:pPr>
            <w:r w:rsidRPr="00B46C9E">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3F7263" w:rsidRDefault="00686354" w:rsidP="00686354">
            <w:pPr>
              <w:pStyle w:val="TAL"/>
              <w:rPr>
                <w:rFonts w:cs="Arial"/>
                <w:color w:val="000000"/>
                <w:sz w:val="16"/>
                <w:szCs w:val="16"/>
              </w:rPr>
            </w:pPr>
            <w:r w:rsidRPr="00B46C9E">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3F7263" w:rsidRDefault="00686354" w:rsidP="00686354">
            <w:pPr>
              <w:pStyle w:val="TAL"/>
              <w:rPr>
                <w:rFonts w:cs="Arial"/>
                <w:color w:val="000000"/>
                <w:sz w:val="16"/>
                <w:szCs w:val="16"/>
              </w:rPr>
            </w:pPr>
            <w:r w:rsidRPr="00B46C9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3F7263" w:rsidRDefault="00686354" w:rsidP="00686354">
            <w:pPr>
              <w:pStyle w:val="TAL"/>
              <w:rPr>
                <w:rFonts w:cs="Arial"/>
                <w:color w:val="000000"/>
                <w:sz w:val="16"/>
                <w:szCs w:val="16"/>
              </w:rPr>
            </w:pPr>
            <w:r w:rsidRPr="00B46C9E">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3F7263" w:rsidRDefault="00686354" w:rsidP="00686354">
            <w:pPr>
              <w:pStyle w:val="TAL"/>
              <w:rPr>
                <w:rFonts w:cs="Arial"/>
                <w:color w:val="000000"/>
                <w:sz w:val="16"/>
                <w:szCs w:val="16"/>
              </w:rPr>
            </w:pPr>
            <w:r w:rsidRPr="00B46C9E">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3F7263" w:rsidRDefault="00686354" w:rsidP="00686354">
            <w:pPr>
              <w:pStyle w:val="TAL"/>
              <w:rPr>
                <w:rFonts w:cs="Arial"/>
                <w:color w:val="000000"/>
                <w:sz w:val="16"/>
                <w:szCs w:val="16"/>
              </w:rPr>
            </w:pPr>
            <w:r w:rsidRPr="00B46C9E">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3F7263" w:rsidRDefault="00686354" w:rsidP="00686354">
            <w:pPr>
              <w:pStyle w:val="TAL"/>
              <w:rPr>
                <w:rFonts w:cs="Arial"/>
                <w:color w:val="000000"/>
                <w:sz w:val="16"/>
                <w:szCs w:val="16"/>
              </w:rPr>
            </w:pPr>
            <w:r w:rsidRPr="00B46C9E">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3F7263" w:rsidRDefault="00686354" w:rsidP="00686354">
            <w:pPr>
              <w:pStyle w:val="TAL"/>
              <w:rPr>
                <w:rFonts w:cs="Arial"/>
                <w:color w:val="000000"/>
                <w:sz w:val="16"/>
                <w:szCs w:val="16"/>
              </w:rPr>
            </w:pPr>
            <w:r w:rsidRPr="00B46C9E">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3F7263" w:rsidRDefault="00686354" w:rsidP="00686354">
            <w:pPr>
              <w:pStyle w:val="TAL"/>
              <w:rPr>
                <w:rFonts w:cs="Arial"/>
                <w:color w:val="000000"/>
                <w:sz w:val="16"/>
                <w:szCs w:val="16"/>
              </w:rPr>
            </w:pPr>
            <w:r w:rsidRPr="00B46C9E">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3F7263" w:rsidRDefault="00686354" w:rsidP="00686354">
            <w:pPr>
              <w:pStyle w:val="TAL"/>
              <w:rPr>
                <w:rFonts w:cs="Arial"/>
                <w:color w:val="000000"/>
                <w:sz w:val="16"/>
                <w:szCs w:val="16"/>
              </w:rPr>
            </w:pPr>
            <w:r w:rsidRPr="00B46C9E">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3F7263" w:rsidRDefault="00686354" w:rsidP="00686354">
            <w:pPr>
              <w:pStyle w:val="TAL"/>
              <w:rPr>
                <w:rFonts w:cs="Arial"/>
                <w:color w:val="000000"/>
                <w:sz w:val="16"/>
                <w:szCs w:val="16"/>
              </w:rPr>
            </w:pPr>
            <w:r w:rsidRPr="00B46C9E">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3F7263" w:rsidRDefault="00686354" w:rsidP="00686354">
            <w:pPr>
              <w:pStyle w:val="TAL"/>
              <w:rPr>
                <w:rFonts w:cs="Arial"/>
                <w:color w:val="000000"/>
                <w:sz w:val="16"/>
                <w:szCs w:val="16"/>
              </w:rPr>
            </w:pPr>
            <w:r w:rsidRPr="00B46C9E">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3F7263" w:rsidRDefault="00686354" w:rsidP="00686354">
            <w:pPr>
              <w:pStyle w:val="TAL"/>
              <w:rPr>
                <w:rFonts w:cs="Arial"/>
                <w:color w:val="000000"/>
                <w:sz w:val="16"/>
                <w:szCs w:val="16"/>
              </w:rPr>
            </w:pPr>
            <w:r w:rsidRPr="00B46C9E">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3F7263" w:rsidRDefault="00686354" w:rsidP="00686354">
            <w:pPr>
              <w:pStyle w:val="TAL"/>
              <w:rPr>
                <w:rFonts w:cs="Arial"/>
                <w:color w:val="000000"/>
                <w:sz w:val="16"/>
                <w:szCs w:val="16"/>
              </w:rPr>
            </w:pPr>
            <w:r w:rsidRPr="00B46C9E">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3F7263" w:rsidRDefault="00686354" w:rsidP="00686354">
            <w:pPr>
              <w:pStyle w:val="TAL"/>
              <w:rPr>
                <w:rFonts w:cs="Arial"/>
                <w:color w:val="000000"/>
                <w:sz w:val="16"/>
                <w:szCs w:val="16"/>
              </w:rPr>
            </w:pPr>
            <w:r w:rsidRPr="00B46C9E">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3F7263" w:rsidRDefault="00686354" w:rsidP="00686354">
            <w:pPr>
              <w:pStyle w:val="TAL"/>
              <w:rPr>
                <w:rFonts w:cs="Arial"/>
                <w:color w:val="000000"/>
                <w:sz w:val="16"/>
                <w:szCs w:val="16"/>
              </w:rPr>
            </w:pPr>
            <w:r w:rsidRPr="00B46C9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01065F" w:rsidRPr="0001065F"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3F7263" w:rsidRDefault="0001065F" w:rsidP="0001065F">
            <w:pPr>
              <w:pStyle w:val="TAL"/>
              <w:rPr>
                <w:rFonts w:cs="Arial"/>
                <w:color w:val="000000"/>
                <w:sz w:val="16"/>
                <w:szCs w:val="16"/>
              </w:rPr>
            </w:pPr>
            <w:r w:rsidRPr="00BE608E">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3F7263" w:rsidRDefault="0001065F" w:rsidP="0001065F">
            <w:pPr>
              <w:pStyle w:val="TAL"/>
              <w:rPr>
                <w:rFonts w:cs="Arial"/>
                <w:color w:val="000000"/>
                <w:sz w:val="16"/>
                <w:szCs w:val="16"/>
              </w:rPr>
            </w:pPr>
            <w:r w:rsidRPr="00BE608E">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3F7263" w:rsidRDefault="0001065F" w:rsidP="0001065F">
            <w:pPr>
              <w:pStyle w:val="TAL"/>
              <w:rPr>
                <w:rFonts w:cs="Arial"/>
                <w:color w:val="000000"/>
                <w:sz w:val="16"/>
                <w:szCs w:val="16"/>
              </w:rPr>
            </w:pPr>
            <w:r w:rsidRPr="00BE608E">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3F7263" w:rsidRDefault="0001065F" w:rsidP="0001065F">
            <w:pPr>
              <w:pStyle w:val="TAL"/>
              <w:rPr>
                <w:rFonts w:cs="Arial"/>
                <w:color w:val="000000"/>
                <w:sz w:val="16"/>
                <w:szCs w:val="16"/>
              </w:rPr>
            </w:pPr>
            <w:r w:rsidRPr="00BE608E">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3F7263" w:rsidRDefault="0001065F" w:rsidP="0001065F">
            <w:pPr>
              <w:pStyle w:val="TAL"/>
              <w:rPr>
                <w:rFonts w:cs="Arial"/>
                <w:color w:val="000000"/>
                <w:sz w:val="16"/>
                <w:szCs w:val="16"/>
              </w:rPr>
            </w:pPr>
            <w:r w:rsidRPr="00BE608E">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3F7263" w:rsidRDefault="0001065F" w:rsidP="0001065F">
            <w:pPr>
              <w:pStyle w:val="TAL"/>
              <w:rPr>
                <w:rFonts w:cs="Arial"/>
                <w:color w:val="000000"/>
                <w:sz w:val="16"/>
                <w:szCs w:val="16"/>
              </w:rPr>
            </w:pPr>
            <w:r w:rsidRPr="00BE608E">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3F7263" w:rsidRDefault="0001065F" w:rsidP="0001065F">
            <w:pPr>
              <w:pStyle w:val="TAL"/>
              <w:rPr>
                <w:rFonts w:cs="Arial"/>
                <w:color w:val="000000"/>
                <w:sz w:val="16"/>
                <w:szCs w:val="16"/>
              </w:rPr>
            </w:pPr>
            <w:r w:rsidRPr="00BE608E">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3F7263" w:rsidRDefault="0001065F" w:rsidP="0001065F">
            <w:pPr>
              <w:pStyle w:val="TAL"/>
              <w:rPr>
                <w:rFonts w:cs="Arial"/>
                <w:color w:val="000000"/>
                <w:sz w:val="16"/>
                <w:szCs w:val="16"/>
              </w:rPr>
            </w:pPr>
            <w:r w:rsidRPr="003F7263">
              <w:rPr>
                <w:rFonts w:cs="Arial"/>
                <w:color w:val="000000"/>
                <w:sz w:val="16"/>
                <w:szCs w:val="16"/>
              </w:rPr>
              <w:lastRenderedPageBreak/>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3F7263" w:rsidRDefault="0001065F" w:rsidP="0001065F">
            <w:pPr>
              <w:pStyle w:val="TAL"/>
              <w:rPr>
                <w:rFonts w:cs="Arial"/>
                <w:color w:val="000000"/>
                <w:sz w:val="16"/>
                <w:szCs w:val="16"/>
              </w:rPr>
            </w:pPr>
            <w:r w:rsidRPr="00BE608E">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3F7263" w:rsidRDefault="0001065F" w:rsidP="0001065F">
            <w:pPr>
              <w:pStyle w:val="TAL"/>
              <w:rPr>
                <w:rFonts w:cs="Arial"/>
                <w:color w:val="000000"/>
                <w:sz w:val="16"/>
                <w:szCs w:val="16"/>
              </w:rPr>
            </w:pPr>
            <w:r w:rsidRPr="00BE608E">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3F7263" w:rsidRDefault="0001065F" w:rsidP="0001065F">
            <w:pPr>
              <w:pStyle w:val="TAL"/>
              <w:rPr>
                <w:rFonts w:cs="Arial"/>
                <w:color w:val="000000"/>
                <w:sz w:val="16"/>
                <w:szCs w:val="16"/>
              </w:rPr>
            </w:pPr>
            <w:r w:rsidRPr="00BE608E">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3F7263" w:rsidRDefault="0001065F" w:rsidP="0001065F">
            <w:pPr>
              <w:pStyle w:val="TAL"/>
              <w:rPr>
                <w:rFonts w:cs="Arial"/>
                <w:color w:val="000000"/>
                <w:sz w:val="16"/>
                <w:szCs w:val="16"/>
              </w:rPr>
            </w:pPr>
            <w:r w:rsidRPr="00BE608E">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3F7263" w:rsidRDefault="0001065F" w:rsidP="0001065F">
            <w:pPr>
              <w:pStyle w:val="TAL"/>
              <w:rPr>
                <w:rFonts w:cs="Arial"/>
                <w:color w:val="000000"/>
                <w:sz w:val="16"/>
                <w:szCs w:val="16"/>
              </w:rPr>
            </w:pPr>
            <w:r w:rsidRPr="00BE608E">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3F7263" w:rsidRDefault="0001065F" w:rsidP="0001065F">
            <w:pPr>
              <w:pStyle w:val="TAL"/>
              <w:rPr>
                <w:rFonts w:cs="Arial"/>
                <w:color w:val="000000"/>
                <w:sz w:val="16"/>
                <w:szCs w:val="16"/>
              </w:rPr>
            </w:pPr>
            <w:r w:rsidRPr="00BE608E">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3F7263" w:rsidRDefault="0001065F" w:rsidP="0001065F">
            <w:pPr>
              <w:pStyle w:val="TAL"/>
              <w:rPr>
                <w:rFonts w:cs="Arial"/>
                <w:color w:val="000000"/>
                <w:sz w:val="16"/>
                <w:szCs w:val="16"/>
              </w:rPr>
            </w:pPr>
            <w:r w:rsidRPr="00BE608E">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3F7263" w:rsidRDefault="0001065F" w:rsidP="0001065F">
            <w:pPr>
              <w:pStyle w:val="TAL"/>
              <w:rPr>
                <w:rFonts w:cs="Arial"/>
                <w:color w:val="000000"/>
                <w:sz w:val="16"/>
                <w:szCs w:val="16"/>
              </w:rPr>
            </w:pPr>
            <w:r w:rsidRPr="00BE608E">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3F7263" w:rsidRDefault="0001065F" w:rsidP="0001065F">
            <w:pPr>
              <w:pStyle w:val="TAL"/>
              <w:rPr>
                <w:rFonts w:cs="Arial"/>
                <w:color w:val="000000"/>
                <w:sz w:val="16"/>
                <w:szCs w:val="16"/>
              </w:rPr>
            </w:pPr>
            <w:r w:rsidRPr="00BE608E">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3F7263" w:rsidRDefault="0001065F" w:rsidP="0001065F">
            <w:pPr>
              <w:pStyle w:val="TAL"/>
              <w:rPr>
                <w:rFonts w:cs="Arial"/>
                <w:color w:val="000000"/>
                <w:sz w:val="16"/>
                <w:szCs w:val="16"/>
              </w:rPr>
            </w:pPr>
            <w:r w:rsidRPr="00BE608E">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3F7263" w:rsidRDefault="0001065F" w:rsidP="0001065F">
            <w:pPr>
              <w:pStyle w:val="TAL"/>
              <w:rPr>
                <w:rFonts w:cs="Arial"/>
                <w:color w:val="000000"/>
                <w:sz w:val="16"/>
                <w:szCs w:val="16"/>
              </w:rPr>
            </w:pPr>
            <w:r w:rsidRPr="00BE608E">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3F7263" w:rsidRDefault="0001065F" w:rsidP="0001065F">
            <w:pPr>
              <w:pStyle w:val="TAL"/>
              <w:rPr>
                <w:rFonts w:cs="Arial"/>
                <w:color w:val="000000"/>
                <w:sz w:val="16"/>
                <w:szCs w:val="16"/>
              </w:rPr>
            </w:pPr>
            <w:r w:rsidRPr="00BE608E">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3F7263" w:rsidRDefault="0001065F" w:rsidP="0001065F">
            <w:pPr>
              <w:pStyle w:val="TAL"/>
              <w:rPr>
                <w:rFonts w:cs="Arial"/>
                <w:color w:val="000000"/>
                <w:sz w:val="16"/>
                <w:szCs w:val="16"/>
              </w:rPr>
            </w:pPr>
            <w:r w:rsidRPr="00BE608E">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3F7263" w:rsidRDefault="0001065F" w:rsidP="0001065F">
            <w:pPr>
              <w:pStyle w:val="TAL"/>
              <w:rPr>
                <w:rFonts w:cs="Arial"/>
                <w:color w:val="000000"/>
                <w:sz w:val="16"/>
                <w:szCs w:val="16"/>
              </w:rPr>
            </w:pPr>
            <w:r w:rsidRPr="00BE608E">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3F7263" w:rsidRDefault="0001065F" w:rsidP="0001065F">
            <w:pPr>
              <w:pStyle w:val="TAL"/>
              <w:rPr>
                <w:rFonts w:cs="Arial"/>
                <w:color w:val="000000"/>
                <w:sz w:val="16"/>
                <w:szCs w:val="16"/>
              </w:rPr>
            </w:pPr>
            <w:r w:rsidRPr="00BE608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3F7263" w:rsidRDefault="0001065F" w:rsidP="0001065F">
            <w:pPr>
              <w:pStyle w:val="TAL"/>
              <w:rPr>
                <w:rFonts w:cs="Arial"/>
                <w:color w:val="000000"/>
                <w:sz w:val="16"/>
                <w:szCs w:val="16"/>
              </w:rPr>
            </w:pPr>
            <w:r w:rsidRPr="00BE608E">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3F7263" w:rsidRDefault="0001065F" w:rsidP="0001065F">
            <w:pPr>
              <w:pStyle w:val="TAL"/>
              <w:rPr>
                <w:rFonts w:cs="Arial"/>
                <w:color w:val="000000"/>
                <w:sz w:val="16"/>
                <w:szCs w:val="16"/>
              </w:rPr>
            </w:pPr>
            <w:r w:rsidRPr="00BE608E">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3F7263" w:rsidRDefault="0001065F" w:rsidP="0001065F">
            <w:pPr>
              <w:pStyle w:val="TAL"/>
              <w:rPr>
                <w:rFonts w:cs="Arial"/>
                <w:color w:val="000000"/>
                <w:sz w:val="16"/>
                <w:szCs w:val="16"/>
              </w:rPr>
            </w:pPr>
            <w:r w:rsidRPr="00BE608E">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3F7263" w:rsidRDefault="0001065F" w:rsidP="0001065F">
            <w:pPr>
              <w:pStyle w:val="TAL"/>
              <w:rPr>
                <w:rFonts w:cs="Arial"/>
                <w:color w:val="000000"/>
                <w:sz w:val="16"/>
                <w:szCs w:val="16"/>
              </w:rPr>
            </w:pPr>
            <w:r w:rsidRPr="00BE608E">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3F7263" w:rsidRDefault="0001065F" w:rsidP="0001065F">
            <w:pPr>
              <w:pStyle w:val="TAL"/>
              <w:rPr>
                <w:rFonts w:cs="Arial"/>
                <w:color w:val="000000"/>
                <w:sz w:val="16"/>
                <w:szCs w:val="16"/>
              </w:rPr>
            </w:pPr>
            <w:r w:rsidRPr="00BE608E">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3F7263" w:rsidRDefault="0001065F" w:rsidP="0001065F">
            <w:pPr>
              <w:pStyle w:val="TAL"/>
              <w:rPr>
                <w:rFonts w:cs="Arial"/>
                <w:color w:val="000000"/>
                <w:sz w:val="16"/>
                <w:szCs w:val="16"/>
              </w:rPr>
            </w:pPr>
            <w:r w:rsidRPr="00BE608E">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3F7263" w:rsidRDefault="0001065F" w:rsidP="0001065F">
            <w:pPr>
              <w:pStyle w:val="TAL"/>
              <w:rPr>
                <w:rFonts w:cs="Arial"/>
                <w:color w:val="000000"/>
                <w:sz w:val="16"/>
                <w:szCs w:val="16"/>
              </w:rPr>
            </w:pPr>
            <w:r w:rsidRPr="00BE608E">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3F7263" w:rsidRDefault="0001065F" w:rsidP="0001065F">
            <w:pPr>
              <w:pStyle w:val="TAL"/>
              <w:rPr>
                <w:rFonts w:cs="Arial"/>
                <w:color w:val="000000"/>
                <w:sz w:val="16"/>
                <w:szCs w:val="16"/>
              </w:rPr>
            </w:pPr>
            <w:r w:rsidRPr="00BE608E">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3F7263" w:rsidRDefault="0001065F" w:rsidP="0001065F">
            <w:pPr>
              <w:pStyle w:val="TAL"/>
              <w:rPr>
                <w:rFonts w:cs="Arial"/>
                <w:color w:val="000000"/>
                <w:sz w:val="16"/>
                <w:szCs w:val="16"/>
              </w:rPr>
            </w:pPr>
            <w:r w:rsidRPr="00BE608E">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3F7263" w:rsidRDefault="0001065F" w:rsidP="0001065F">
            <w:pPr>
              <w:pStyle w:val="TAL"/>
              <w:rPr>
                <w:rFonts w:cs="Arial"/>
                <w:color w:val="000000"/>
                <w:sz w:val="16"/>
                <w:szCs w:val="16"/>
              </w:rPr>
            </w:pPr>
            <w:r w:rsidRPr="00BE608E">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3F7263" w:rsidRDefault="0001065F" w:rsidP="0001065F">
            <w:pPr>
              <w:pStyle w:val="TAL"/>
              <w:rPr>
                <w:rFonts w:cs="Arial"/>
                <w:color w:val="000000"/>
                <w:sz w:val="16"/>
                <w:szCs w:val="16"/>
              </w:rPr>
            </w:pPr>
            <w:r w:rsidRPr="00BE608E">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3F7263" w:rsidRDefault="0001065F" w:rsidP="0001065F">
            <w:pPr>
              <w:pStyle w:val="TAL"/>
              <w:rPr>
                <w:rFonts w:cs="Arial"/>
                <w:color w:val="000000"/>
                <w:sz w:val="16"/>
                <w:szCs w:val="16"/>
              </w:rPr>
            </w:pPr>
            <w:r w:rsidRPr="00BE608E">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3F7263" w:rsidRDefault="0001065F" w:rsidP="0001065F">
            <w:pPr>
              <w:pStyle w:val="TAL"/>
              <w:rPr>
                <w:rFonts w:cs="Arial"/>
                <w:color w:val="000000"/>
                <w:sz w:val="16"/>
                <w:szCs w:val="16"/>
              </w:rPr>
            </w:pPr>
            <w:r w:rsidRPr="00BE608E">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3F7263" w:rsidRDefault="0001065F" w:rsidP="0001065F">
            <w:pPr>
              <w:pStyle w:val="TAL"/>
              <w:rPr>
                <w:rFonts w:cs="Arial"/>
                <w:color w:val="000000"/>
                <w:sz w:val="16"/>
                <w:szCs w:val="16"/>
              </w:rPr>
            </w:pPr>
            <w:r w:rsidRPr="00BE608E">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3F7263" w:rsidRDefault="0001065F" w:rsidP="0001065F">
            <w:pPr>
              <w:pStyle w:val="TAL"/>
              <w:rPr>
                <w:rFonts w:cs="Arial"/>
                <w:color w:val="000000"/>
                <w:sz w:val="16"/>
                <w:szCs w:val="16"/>
              </w:rPr>
            </w:pPr>
            <w:r w:rsidRPr="00BE608E">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3F7263" w:rsidRDefault="0001065F" w:rsidP="0001065F">
            <w:pPr>
              <w:pStyle w:val="TAL"/>
              <w:rPr>
                <w:rFonts w:cs="Arial"/>
                <w:color w:val="000000"/>
                <w:sz w:val="16"/>
                <w:szCs w:val="16"/>
              </w:rPr>
            </w:pPr>
            <w:r w:rsidRPr="00BE608E">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3F7263" w:rsidRDefault="0001065F" w:rsidP="0001065F">
            <w:pPr>
              <w:pStyle w:val="TAL"/>
              <w:rPr>
                <w:rFonts w:cs="Arial"/>
                <w:color w:val="000000"/>
                <w:sz w:val="16"/>
                <w:szCs w:val="16"/>
              </w:rPr>
            </w:pPr>
            <w:r w:rsidRPr="00BE608E">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3F7263" w:rsidRDefault="0001065F" w:rsidP="0001065F">
            <w:pPr>
              <w:pStyle w:val="TAL"/>
              <w:rPr>
                <w:rFonts w:cs="Arial"/>
                <w:color w:val="000000"/>
                <w:sz w:val="16"/>
                <w:szCs w:val="16"/>
              </w:rPr>
            </w:pPr>
            <w:r w:rsidRPr="00BE608E">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3F7263" w:rsidRDefault="0001065F" w:rsidP="0001065F">
            <w:pPr>
              <w:pStyle w:val="TAL"/>
              <w:rPr>
                <w:rFonts w:cs="Arial"/>
                <w:color w:val="000000"/>
                <w:sz w:val="16"/>
                <w:szCs w:val="16"/>
              </w:rPr>
            </w:pPr>
            <w:r w:rsidRPr="00BE608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3F7263" w:rsidRDefault="0001065F" w:rsidP="0001065F">
            <w:pPr>
              <w:pStyle w:val="TAL"/>
              <w:rPr>
                <w:rFonts w:cs="Arial"/>
                <w:color w:val="000000"/>
                <w:sz w:val="16"/>
                <w:szCs w:val="16"/>
              </w:rPr>
            </w:pPr>
            <w:r w:rsidRPr="00BE608E">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3F7263" w:rsidRDefault="0001065F" w:rsidP="0001065F">
            <w:pPr>
              <w:pStyle w:val="TAL"/>
              <w:rPr>
                <w:rFonts w:cs="Arial"/>
                <w:color w:val="000000"/>
                <w:sz w:val="16"/>
                <w:szCs w:val="16"/>
              </w:rPr>
            </w:pPr>
            <w:r w:rsidRPr="00BE608E">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3F7263" w:rsidRDefault="0001065F" w:rsidP="0001065F">
            <w:pPr>
              <w:pStyle w:val="TAL"/>
              <w:rPr>
                <w:rFonts w:cs="Arial"/>
                <w:color w:val="000000"/>
                <w:sz w:val="16"/>
                <w:szCs w:val="16"/>
              </w:rPr>
            </w:pPr>
            <w:r w:rsidRPr="00BE608E">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3F7263" w:rsidRDefault="0001065F" w:rsidP="0001065F">
            <w:pPr>
              <w:pStyle w:val="TAL"/>
              <w:rPr>
                <w:rFonts w:cs="Arial"/>
                <w:color w:val="000000"/>
                <w:sz w:val="16"/>
                <w:szCs w:val="16"/>
              </w:rPr>
            </w:pPr>
            <w:r w:rsidRPr="00BE608E">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3F7263" w:rsidRDefault="0001065F" w:rsidP="0001065F">
            <w:pPr>
              <w:pStyle w:val="TAL"/>
              <w:rPr>
                <w:rFonts w:cs="Arial"/>
                <w:color w:val="000000"/>
                <w:sz w:val="16"/>
                <w:szCs w:val="16"/>
              </w:rPr>
            </w:pPr>
            <w:r w:rsidRPr="00BE608E">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3F7263" w:rsidRDefault="0001065F" w:rsidP="0001065F">
            <w:pPr>
              <w:pStyle w:val="TAL"/>
              <w:rPr>
                <w:rFonts w:cs="Arial"/>
                <w:color w:val="000000"/>
                <w:sz w:val="16"/>
                <w:szCs w:val="16"/>
              </w:rPr>
            </w:pPr>
            <w:r w:rsidRPr="00BE608E">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3F7263" w:rsidRDefault="0001065F" w:rsidP="0001065F">
            <w:pPr>
              <w:pStyle w:val="TAL"/>
              <w:rPr>
                <w:rFonts w:cs="Arial"/>
                <w:color w:val="000000"/>
                <w:sz w:val="16"/>
                <w:szCs w:val="16"/>
              </w:rPr>
            </w:pPr>
            <w:r w:rsidRPr="00BE608E">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3F7263" w:rsidRDefault="0001065F" w:rsidP="0001065F">
            <w:pPr>
              <w:pStyle w:val="TAL"/>
              <w:rPr>
                <w:rFonts w:cs="Arial"/>
                <w:color w:val="000000"/>
                <w:sz w:val="16"/>
                <w:szCs w:val="16"/>
              </w:rPr>
            </w:pPr>
            <w:r w:rsidRPr="00BE608E">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3F7263" w:rsidRDefault="0001065F" w:rsidP="0001065F">
            <w:pPr>
              <w:pStyle w:val="TAL"/>
              <w:rPr>
                <w:rFonts w:cs="Arial"/>
                <w:color w:val="000000"/>
                <w:sz w:val="16"/>
                <w:szCs w:val="16"/>
              </w:rPr>
            </w:pPr>
            <w:r w:rsidRPr="00BE608E">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27BA9"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BE608E" w:rsidRDefault="0001065F" w:rsidP="00027BA9">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BE608E" w:rsidRDefault="0001065F" w:rsidP="00027BA9">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BE608E" w:rsidRDefault="0001065F" w:rsidP="00027BA9">
            <w:pPr>
              <w:pStyle w:val="TAL"/>
              <w:rPr>
                <w:rFonts w:cs="Arial"/>
                <w:color w:val="000000"/>
                <w:sz w:val="16"/>
                <w:szCs w:val="16"/>
              </w:rPr>
            </w:pPr>
            <w:r w:rsidRPr="00BE608E">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BE608E" w:rsidRDefault="0001065F" w:rsidP="00027BA9">
            <w:pPr>
              <w:pStyle w:val="TAL"/>
              <w:rPr>
                <w:rFonts w:cs="Arial"/>
                <w:color w:val="000000"/>
                <w:sz w:val="16"/>
                <w:szCs w:val="16"/>
              </w:rPr>
            </w:pPr>
            <w:r w:rsidRPr="00BE608E">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BE608E" w:rsidRDefault="0001065F" w:rsidP="00027BA9">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BE608E" w:rsidRDefault="0001065F" w:rsidP="00027BA9">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BE608E" w:rsidRDefault="0001065F" w:rsidP="00027BA9">
            <w:pPr>
              <w:pStyle w:val="TAL"/>
              <w:rPr>
                <w:rFonts w:cs="Arial"/>
                <w:color w:val="000000"/>
                <w:sz w:val="16"/>
                <w:szCs w:val="16"/>
              </w:rPr>
            </w:pPr>
            <w:r w:rsidRPr="00BE608E">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BE608E" w:rsidRDefault="0001065F" w:rsidP="00027BA9">
            <w:pPr>
              <w:pStyle w:val="TAL"/>
              <w:rPr>
                <w:rFonts w:cs="Arial"/>
                <w:color w:val="000000"/>
                <w:sz w:val="16"/>
                <w:szCs w:val="16"/>
              </w:rPr>
            </w:pPr>
            <w:r w:rsidRPr="00BE608E">
              <w:rPr>
                <w:rFonts w:cs="Arial"/>
                <w:color w:val="000000"/>
                <w:sz w:val="16"/>
                <w:szCs w:val="16"/>
              </w:rPr>
              <w:t>17.0.0</w:t>
            </w:r>
          </w:p>
        </w:tc>
      </w:tr>
      <w:tr w:rsidR="0001065F" w:rsidRPr="00027BA9"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BE608E" w:rsidRDefault="0001065F" w:rsidP="0001065F">
            <w:pPr>
              <w:pStyle w:val="TAL"/>
              <w:rPr>
                <w:rFonts w:cs="Arial"/>
                <w:color w:val="000000"/>
                <w:sz w:val="16"/>
                <w:szCs w:val="16"/>
              </w:rPr>
            </w:pPr>
            <w:r w:rsidRPr="00BE608E">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BE608E" w:rsidRDefault="0001065F" w:rsidP="0001065F">
            <w:pPr>
              <w:pStyle w:val="TAL"/>
              <w:rPr>
                <w:rFonts w:cs="Arial"/>
                <w:color w:val="000000"/>
                <w:sz w:val="16"/>
                <w:szCs w:val="16"/>
              </w:rPr>
            </w:pPr>
            <w:r w:rsidRPr="00BE608E">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BE608E"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BE608E" w:rsidRDefault="0001065F" w:rsidP="0001065F">
            <w:pPr>
              <w:pStyle w:val="TAL"/>
              <w:rPr>
                <w:rFonts w:cs="Arial"/>
                <w:color w:val="000000"/>
                <w:sz w:val="16"/>
                <w:szCs w:val="16"/>
              </w:rPr>
            </w:pPr>
            <w:r w:rsidRPr="00BE608E">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BE608E" w:rsidRDefault="0001065F" w:rsidP="0001065F">
            <w:pPr>
              <w:pStyle w:val="TAL"/>
              <w:rPr>
                <w:rFonts w:cs="Arial"/>
                <w:color w:val="000000"/>
                <w:sz w:val="16"/>
                <w:szCs w:val="16"/>
              </w:rPr>
            </w:pPr>
            <w:r w:rsidRPr="00BE608E">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BE608E" w:rsidRDefault="0001065F" w:rsidP="0001065F">
            <w:pPr>
              <w:pStyle w:val="TAL"/>
              <w:rPr>
                <w:rFonts w:cs="Arial"/>
                <w:color w:val="000000"/>
                <w:sz w:val="16"/>
                <w:szCs w:val="16"/>
              </w:rPr>
            </w:pPr>
            <w:r w:rsidRPr="00BE608E">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BE608E" w:rsidRDefault="0001065F" w:rsidP="0001065F">
            <w:pPr>
              <w:pStyle w:val="TAL"/>
              <w:rPr>
                <w:rFonts w:cs="Arial"/>
                <w:color w:val="000000"/>
                <w:sz w:val="16"/>
                <w:szCs w:val="16"/>
              </w:rPr>
            </w:pPr>
            <w:r w:rsidRPr="00BE608E">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BE608E" w:rsidRDefault="0001065F" w:rsidP="0001065F">
            <w:pPr>
              <w:pStyle w:val="TAL"/>
              <w:rPr>
                <w:rFonts w:cs="Arial"/>
                <w:color w:val="000000"/>
                <w:sz w:val="16"/>
                <w:szCs w:val="16"/>
              </w:rPr>
            </w:pPr>
            <w:r w:rsidRPr="00BE608E">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BE608E" w:rsidRDefault="0001065F" w:rsidP="0001065F">
            <w:pPr>
              <w:pStyle w:val="TAL"/>
              <w:rPr>
                <w:rFonts w:cs="Arial"/>
                <w:color w:val="000000"/>
                <w:sz w:val="16"/>
                <w:szCs w:val="16"/>
              </w:rPr>
            </w:pPr>
            <w:r w:rsidRPr="00BE608E">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BE608E" w:rsidRDefault="0001065F" w:rsidP="0001065F">
            <w:pPr>
              <w:pStyle w:val="TAL"/>
              <w:rPr>
                <w:rFonts w:cs="Arial"/>
                <w:color w:val="000000"/>
                <w:sz w:val="16"/>
                <w:szCs w:val="16"/>
              </w:rPr>
            </w:pPr>
            <w:r w:rsidRPr="00BE608E">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3E526D" w:rsidRPr="003E526D"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BE608E" w:rsidRDefault="003E526D" w:rsidP="003E526D">
            <w:pPr>
              <w:pStyle w:val="TAL"/>
              <w:rPr>
                <w:rFonts w:cs="Arial"/>
                <w:color w:val="000000"/>
                <w:sz w:val="16"/>
                <w:szCs w:val="16"/>
              </w:rPr>
            </w:pPr>
            <w:r w:rsidRPr="005270CE">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BE608E" w:rsidRDefault="003E526D" w:rsidP="003E526D">
            <w:pPr>
              <w:pStyle w:val="TAL"/>
              <w:rPr>
                <w:rFonts w:cs="Arial"/>
                <w:color w:val="000000"/>
                <w:sz w:val="16"/>
                <w:szCs w:val="16"/>
              </w:rPr>
            </w:pPr>
            <w:r w:rsidRPr="005270CE">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BE608E" w:rsidRDefault="003E526D" w:rsidP="003E526D">
            <w:pPr>
              <w:pStyle w:val="TAL"/>
              <w:rPr>
                <w:rFonts w:cs="Arial"/>
                <w:color w:val="000000"/>
                <w:sz w:val="16"/>
                <w:szCs w:val="16"/>
              </w:rPr>
            </w:pPr>
            <w:r w:rsidRPr="005270CE">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BE608E" w:rsidRDefault="003E526D" w:rsidP="003E526D">
            <w:pPr>
              <w:pStyle w:val="TAL"/>
              <w:rPr>
                <w:rFonts w:cs="Arial"/>
                <w:color w:val="000000"/>
                <w:sz w:val="16"/>
                <w:szCs w:val="16"/>
              </w:rPr>
            </w:pPr>
            <w:r w:rsidRPr="005270CE">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BE608E" w:rsidRDefault="003E526D" w:rsidP="003E526D">
            <w:pPr>
              <w:pStyle w:val="TAL"/>
              <w:rPr>
                <w:rFonts w:cs="Arial"/>
                <w:color w:val="000000"/>
                <w:sz w:val="16"/>
                <w:szCs w:val="16"/>
              </w:rPr>
            </w:pPr>
            <w:r w:rsidRPr="005270CE">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BE608E" w:rsidRDefault="003E526D" w:rsidP="003E526D">
            <w:pPr>
              <w:pStyle w:val="TAL"/>
              <w:rPr>
                <w:rFonts w:cs="Arial"/>
                <w:color w:val="000000"/>
                <w:sz w:val="16"/>
                <w:szCs w:val="16"/>
              </w:rPr>
            </w:pPr>
            <w:r w:rsidRPr="005270CE">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BE608E" w:rsidRDefault="003E526D" w:rsidP="003E526D">
            <w:pPr>
              <w:pStyle w:val="TAL"/>
              <w:rPr>
                <w:rFonts w:cs="Arial"/>
                <w:color w:val="000000"/>
                <w:sz w:val="16"/>
                <w:szCs w:val="16"/>
              </w:rPr>
            </w:pPr>
            <w:r w:rsidRPr="005270CE">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BE608E" w:rsidRDefault="003E526D" w:rsidP="003E526D">
            <w:pPr>
              <w:pStyle w:val="TAL"/>
              <w:rPr>
                <w:rFonts w:cs="Arial"/>
                <w:color w:val="000000"/>
                <w:sz w:val="16"/>
                <w:szCs w:val="16"/>
              </w:rPr>
            </w:pPr>
            <w:r w:rsidRPr="005270CE">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BE608E" w:rsidRDefault="003E526D" w:rsidP="003E526D">
            <w:pPr>
              <w:pStyle w:val="TAL"/>
              <w:rPr>
                <w:rFonts w:cs="Arial"/>
                <w:color w:val="000000"/>
                <w:sz w:val="16"/>
                <w:szCs w:val="16"/>
              </w:rPr>
            </w:pPr>
            <w:r w:rsidRPr="005270CE">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BE608E" w:rsidRDefault="003E526D" w:rsidP="003E526D">
            <w:pPr>
              <w:pStyle w:val="TAL"/>
              <w:rPr>
                <w:rFonts w:cs="Arial"/>
                <w:color w:val="000000"/>
                <w:sz w:val="16"/>
                <w:szCs w:val="16"/>
              </w:rPr>
            </w:pPr>
            <w:r w:rsidRPr="005270CE">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BE608E" w:rsidRDefault="003E526D" w:rsidP="003E526D">
            <w:pPr>
              <w:pStyle w:val="TAL"/>
              <w:rPr>
                <w:rFonts w:cs="Arial"/>
                <w:color w:val="000000"/>
                <w:sz w:val="16"/>
                <w:szCs w:val="16"/>
              </w:rPr>
            </w:pPr>
            <w:r w:rsidRPr="005270CE">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BE608E" w:rsidRDefault="003E526D" w:rsidP="003E526D">
            <w:pPr>
              <w:pStyle w:val="TAL"/>
              <w:rPr>
                <w:rFonts w:cs="Arial"/>
                <w:color w:val="000000"/>
                <w:sz w:val="16"/>
                <w:szCs w:val="16"/>
              </w:rPr>
            </w:pPr>
            <w:r w:rsidRPr="005270CE">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605F7E" w:rsidRDefault="003E526D" w:rsidP="003E526D">
            <w:pPr>
              <w:pStyle w:val="TAL"/>
              <w:rPr>
                <w:rFonts w:cs="Arial"/>
                <w:color w:val="000000"/>
                <w:sz w:val="16"/>
                <w:szCs w:val="16"/>
              </w:rPr>
            </w:pPr>
            <w:r w:rsidRPr="00605F7E">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605F7E" w:rsidRDefault="003E526D" w:rsidP="003E526D">
            <w:pPr>
              <w:pStyle w:val="TAL"/>
              <w:rPr>
                <w:rFonts w:cs="Arial"/>
                <w:color w:val="000000"/>
                <w:sz w:val="16"/>
                <w:szCs w:val="16"/>
              </w:rPr>
            </w:pPr>
            <w:r w:rsidRPr="00605F7E">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605F7E" w:rsidRDefault="003E526D" w:rsidP="003E526D">
            <w:pPr>
              <w:pStyle w:val="TAL"/>
              <w:rPr>
                <w:rFonts w:cs="Arial"/>
                <w:color w:val="000000"/>
                <w:sz w:val="16"/>
                <w:szCs w:val="16"/>
              </w:rPr>
            </w:pPr>
            <w:r w:rsidRPr="005270CE">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605F7E" w:rsidRDefault="003E526D" w:rsidP="003E526D">
            <w:pPr>
              <w:pStyle w:val="TAL"/>
              <w:rPr>
                <w:rFonts w:cs="Arial"/>
                <w:color w:val="000000"/>
                <w:sz w:val="16"/>
                <w:szCs w:val="16"/>
              </w:rPr>
            </w:pPr>
            <w:r w:rsidRPr="005270CE">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605F7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605F7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605F7E" w:rsidRDefault="003E526D" w:rsidP="003E526D">
            <w:pPr>
              <w:pStyle w:val="TAL"/>
              <w:rPr>
                <w:rFonts w:cs="Arial"/>
                <w:color w:val="000000"/>
                <w:sz w:val="16"/>
                <w:szCs w:val="16"/>
              </w:rPr>
            </w:pPr>
            <w:r w:rsidRPr="005270CE">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605F7E" w:rsidRDefault="003E526D" w:rsidP="003E526D">
            <w:pPr>
              <w:pStyle w:val="TAL"/>
              <w:rPr>
                <w:rFonts w:cs="Arial"/>
                <w:color w:val="000000"/>
                <w:sz w:val="16"/>
                <w:szCs w:val="16"/>
              </w:rPr>
            </w:pPr>
            <w:r w:rsidRPr="00605F7E">
              <w:rPr>
                <w:rFonts w:cs="Arial"/>
                <w:color w:val="000000"/>
                <w:sz w:val="16"/>
                <w:szCs w:val="16"/>
              </w:rPr>
              <w:t>17.1.0</w:t>
            </w:r>
          </w:p>
        </w:tc>
      </w:tr>
      <w:tr w:rsidR="003E526D" w:rsidRPr="003E526D"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BE608E" w:rsidRDefault="003E526D" w:rsidP="003E526D">
            <w:pPr>
              <w:pStyle w:val="TAL"/>
              <w:rPr>
                <w:rFonts w:cs="Arial"/>
                <w:color w:val="000000"/>
                <w:sz w:val="16"/>
                <w:szCs w:val="16"/>
              </w:rPr>
            </w:pPr>
            <w:r w:rsidRPr="005270CE">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BE608E" w:rsidRDefault="003E526D" w:rsidP="003E526D">
            <w:pPr>
              <w:pStyle w:val="TAL"/>
              <w:rPr>
                <w:rFonts w:cs="Arial"/>
                <w:color w:val="000000"/>
                <w:sz w:val="16"/>
                <w:szCs w:val="16"/>
              </w:rPr>
            </w:pPr>
            <w:r w:rsidRPr="005270CE">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BE608E" w:rsidRDefault="003E526D" w:rsidP="003E526D">
            <w:pPr>
              <w:pStyle w:val="TAL"/>
              <w:rPr>
                <w:rFonts w:cs="Arial"/>
                <w:color w:val="000000"/>
                <w:sz w:val="16"/>
                <w:szCs w:val="16"/>
              </w:rPr>
            </w:pPr>
            <w:r w:rsidRPr="005270CE">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BE608E" w:rsidRDefault="003E526D" w:rsidP="003E526D">
            <w:pPr>
              <w:pStyle w:val="TAL"/>
              <w:rPr>
                <w:rFonts w:cs="Arial"/>
                <w:color w:val="000000"/>
                <w:sz w:val="16"/>
                <w:szCs w:val="16"/>
              </w:rPr>
            </w:pPr>
            <w:r w:rsidRPr="005270CE">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BE608E" w:rsidRDefault="003E526D" w:rsidP="003E526D">
            <w:pPr>
              <w:pStyle w:val="TAL"/>
              <w:rPr>
                <w:rFonts w:cs="Arial"/>
                <w:color w:val="000000"/>
                <w:sz w:val="16"/>
                <w:szCs w:val="16"/>
              </w:rPr>
            </w:pPr>
            <w:r w:rsidRPr="005270CE">
              <w:rPr>
                <w:rFonts w:cs="Arial"/>
                <w:color w:val="000000"/>
                <w:sz w:val="16"/>
                <w:szCs w:val="16"/>
              </w:rPr>
              <w:t xml:space="preserve">Addition of test </w:t>
            </w:r>
            <w:r w:rsidR="005270CE" w:rsidRPr="005270CE">
              <w:rPr>
                <w:rFonts w:cs="Arial"/>
                <w:color w:val="000000"/>
                <w:sz w:val="16"/>
                <w:szCs w:val="16"/>
              </w:rPr>
              <w:t>applicability</w:t>
            </w:r>
            <w:r w:rsidRPr="005270CE">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BE608E" w:rsidRDefault="003E526D" w:rsidP="003E526D">
            <w:pPr>
              <w:pStyle w:val="TAL"/>
              <w:rPr>
                <w:rFonts w:cs="Arial"/>
                <w:color w:val="000000"/>
                <w:sz w:val="16"/>
                <w:szCs w:val="16"/>
              </w:rPr>
            </w:pPr>
            <w:r w:rsidRPr="005270CE">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BE608E" w:rsidRDefault="003E526D" w:rsidP="003E526D">
            <w:pPr>
              <w:pStyle w:val="TAL"/>
              <w:rPr>
                <w:rFonts w:cs="Arial"/>
                <w:color w:val="000000"/>
                <w:sz w:val="16"/>
                <w:szCs w:val="16"/>
              </w:rPr>
            </w:pPr>
            <w:r w:rsidRPr="005270CE">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BE608E" w:rsidRDefault="003E526D" w:rsidP="003E526D">
            <w:pPr>
              <w:pStyle w:val="TAL"/>
              <w:rPr>
                <w:rFonts w:cs="Arial"/>
                <w:color w:val="000000"/>
                <w:sz w:val="16"/>
                <w:szCs w:val="16"/>
              </w:rPr>
            </w:pPr>
            <w:r w:rsidRPr="005270CE">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BE608E" w:rsidRDefault="003E526D" w:rsidP="003E526D">
            <w:pPr>
              <w:pStyle w:val="TAL"/>
              <w:rPr>
                <w:rFonts w:cs="Arial"/>
                <w:color w:val="000000"/>
                <w:sz w:val="16"/>
                <w:szCs w:val="16"/>
              </w:rPr>
            </w:pPr>
            <w:r w:rsidRPr="005270CE">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BE608E" w:rsidRDefault="003E526D" w:rsidP="003E526D">
            <w:pPr>
              <w:pStyle w:val="TAL"/>
              <w:rPr>
                <w:rFonts w:cs="Arial"/>
                <w:color w:val="000000"/>
                <w:sz w:val="16"/>
                <w:szCs w:val="16"/>
              </w:rPr>
            </w:pPr>
            <w:r w:rsidRPr="005270CE">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BE608E" w:rsidRDefault="003E526D" w:rsidP="003E526D">
            <w:pPr>
              <w:pStyle w:val="TAL"/>
              <w:rPr>
                <w:rFonts w:cs="Arial"/>
                <w:color w:val="000000"/>
                <w:sz w:val="16"/>
                <w:szCs w:val="16"/>
              </w:rPr>
            </w:pPr>
            <w:r w:rsidRPr="005270CE">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BE608E" w:rsidRDefault="003E526D" w:rsidP="003E526D">
            <w:pPr>
              <w:pStyle w:val="TAL"/>
              <w:rPr>
                <w:rFonts w:cs="Arial"/>
                <w:color w:val="000000"/>
                <w:sz w:val="16"/>
                <w:szCs w:val="16"/>
              </w:rPr>
            </w:pPr>
            <w:r w:rsidRPr="005270CE">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BE608E" w:rsidRDefault="003E526D" w:rsidP="003E526D">
            <w:pPr>
              <w:pStyle w:val="TAL"/>
              <w:rPr>
                <w:rFonts w:cs="Arial"/>
                <w:color w:val="000000"/>
                <w:sz w:val="16"/>
                <w:szCs w:val="16"/>
              </w:rPr>
            </w:pPr>
            <w:r w:rsidRPr="005270CE">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BE608E" w:rsidRDefault="003E526D" w:rsidP="003E526D">
            <w:pPr>
              <w:pStyle w:val="TAL"/>
              <w:rPr>
                <w:rFonts w:cs="Arial"/>
                <w:color w:val="000000"/>
                <w:sz w:val="16"/>
                <w:szCs w:val="16"/>
              </w:rPr>
            </w:pPr>
            <w:r w:rsidRPr="005270CE">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BE608E" w:rsidRDefault="003E526D" w:rsidP="003E526D">
            <w:pPr>
              <w:pStyle w:val="TAL"/>
              <w:rPr>
                <w:rFonts w:cs="Arial"/>
                <w:color w:val="000000"/>
                <w:sz w:val="16"/>
                <w:szCs w:val="16"/>
              </w:rPr>
            </w:pPr>
            <w:r w:rsidRPr="005270CE">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BE608E" w:rsidRDefault="003E526D" w:rsidP="003E526D">
            <w:pPr>
              <w:pStyle w:val="TAL"/>
              <w:rPr>
                <w:rFonts w:cs="Arial"/>
                <w:color w:val="000000"/>
                <w:sz w:val="16"/>
                <w:szCs w:val="16"/>
              </w:rPr>
            </w:pPr>
            <w:r w:rsidRPr="005270CE">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BE608E" w:rsidRDefault="003E526D" w:rsidP="003E526D">
            <w:pPr>
              <w:pStyle w:val="TAL"/>
              <w:rPr>
                <w:rFonts w:cs="Arial"/>
                <w:color w:val="000000"/>
                <w:sz w:val="16"/>
                <w:szCs w:val="16"/>
              </w:rPr>
            </w:pPr>
            <w:r w:rsidRPr="005270CE">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BE608E" w:rsidRDefault="003E526D" w:rsidP="003E526D">
            <w:pPr>
              <w:pStyle w:val="TAL"/>
              <w:rPr>
                <w:rFonts w:cs="Arial"/>
                <w:color w:val="000000"/>
                <w:sz w:val="16"/>
                <w:szCs w:val="16"/>
              </w:rPr>
            </w:pPr>
            <w:r w:rsidRPr="005270CE">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BE608E" w:rsidRDefault="003E526D" w:rsidP="003E526D">
            <w:pPr>
              <w:pStyle w:val="TAL"/>
              <w:rPr>
                <w:rFonts w:cs="Arial"/>
                <w:color w:val="000000"/>
                <w:sz w:val="16"/>
                <w:szCs w:val="16"/>
              </w:rPr>
            </w:pPr>
            <w:r w:rsidRPr="005270CE">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BE608E" w:rsidRDefault="003E526D" w:rsidP="003E526D">
            <w:pPr>
              <w:pStyle w:val="TAL"/>
              <w:rPr>
                <w:rFonts w:cs="Arial"/>
                <w:color w:val="000000"/>
                <w:sz w:val="16"/>
                <w:szCs w:val="16"/>
              </w:rPr>
            </w:pPr>
            <w:r w:rsidRPr="005270CE">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BE608E" w:rsidRDefault="003E526D" w:rsidP="003E526D">
            <w:pPr>
              <w:pStyle w:val="TAL"/>
              <w:rPr>
                <w:rFonts w:cs="Arial"/>
                <w:color w:val="000000"/>
                <w:sz w:val="16"/>
                <w:szCs w:val="16"/>
              </w:rPr>
            </w:pPr>
            <w:r w:rsidRPr="005270CE">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BE608E" w:rsidRDefault="003E526D" w:rsidP="003E526D">
            <w:pPr>
              <w:pStyle w:val="TAL"/>
              <w:rPr>
                <w:rFonts w:cs="Arial"/>
                <w:color w:val="000000"/>
                <w:sz w:val="16"/>
                <w:szCs w:val="16"/>
              </w:rPr>
            </w:pPr>
            <w:r w:rsidRPr="005270CE">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BE608E" w:rsidRDefault="003E526D" w:rsidP="003E526D">
            <w:pPr>
              <w:pStyle w:val="TAL"/>
              <w:rPr>
                <w:rFonts w:cs="Arial"/>
                <w:color w:val="000000"/>
                <w:sz w:val="16"/>
                <w:szCs w:val="16"/>
              </w:rPr>
            </w:pPr>
            <w:r w:rsidRPr="005270CE">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BE608E" w:rsidRDefault="003E526D" w:rsidP="003E526D">
            <w:pPr>
              <w:pStyle w:val="TAL"/>
              <w:rPr>
                <w:rFonts w:cs="Arial"/>
                <w:color w:val="000000"/>
                <w:sz w:val="16"/>
                <w:szCs w:val="16"/>
              </w:rPr>
            </w:pPr>
            <w:r w:rsidRPr="005270CE">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BE608E" w:rsidRDefault="003E526D" w:rsidP="003E526D">
            <w:pPr>
              <w:pStyle w:val="TAL"/>
              <w:rPr>
                <w:rFonts w:cs="Arial"/>
                <w:color w:val="000000"/>
                <w:sz w:val="16"/>
                <w:szCs w:val="16"/>
              </w:rPr>
            </w:pPr>
            <w:r w:rsidRPr="005270CE">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BE608E" w:rsidRDefault="003E526D" w:rsidP="003E526D">
            <w:pPr>
              <w:pStyle w:val="TAL"/>
              <w:rPr>
                <w:rFonts w:cs="Arial"/>
                <w:color w:val="000000"/>
                <w:sz w:val="16"/>
                <w:szCs w:val="16"/>
              </w:rPr>
            </w:pPr>
            <w:r w:rsidRPr="005270CE">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BE608E" w:rsidRDefault="003E526D" w:rsidP="003E526D">
            <w:pPr>
              <w:pStyle w:val="TAL"/>
              <w:rPr>
                <w:rFonts w:cs="Arial"/>
                <w:color w:val="000000"/>
                <w:sz w:val="16"/>
                <w:szCs w:val="16"/>
              </w:rPr>
            </w:pPr>
            <w:r w:rsidRPr="005270CE">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BE608E" w:rsidRDefault="003E526D" w:rsidP="003E526D">
            <w:pPr>
              <w:pStyle w:val="TAL"/>
              <w:rPr>
                <w:rFonts w:cs="Arial"/>
                <w:color w:val="000000"/>
                <w:sz w:val="16"/>
                <w:szCs w:val="16"/>
              </w:rPr>
            </w:pPr>
            <w:r w:rsidRPr="005270CE">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BE608E"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BE608E" w:rsidRDefault="003E526D" w:rsidP="003E526D">
            <w:pPr>
              <w:pStyle w:val="TAL"/>
              <w:rPr>
                <w:rFonts w:cs="Arial"/>
                <w:color w:val="000000"/>
                <w:sz w:val="16"/>
                <w:szCs w:val="16"/>
              </w:rPr>
            </w:pPr>
            <w:r w:rsidRPr="005270CE">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BE608E" w:rsidRDefault="003E526D" w:rsidP="003E526D">
            <w:pPr>
              <w:pStyle w:val="TAL"/>
              <w:rPr>
                <w:rFonts w:cs="Arial"/>
                <w:color w:val="000000"/>
                <w:sz w:val="16"/>
                <w:szCs w:val="16"/>
              </w:rPr>
            </w:pPr>
            <w:r w:rsidRPr="005270CE">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BE608E" w:rsidRDefault="003E526D" w:rsidP="003E526D">
            <w:pPr>
              <w:pStyle w:val="TAL"/>
              <w:rPr>
                <w:rFonts w:cs="Arial"/>
                <w:color w:val="000000"/>
                <w:sz w:val="16"/>
                <w:szCs w:val="16"/>
              </w:rPr>
            </w:pPr>
            <w:r w:rsidRPr="005270CE">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BE608E" w:rsidRDefault="003E526D" w:rsidP="003E526D">
            <w:pPr>
              <w:pStyle w:val="TAL"/>
              <w:rPr>
                <w:rFonts w:cs="Arial"/>
                <w:color w:val="000000"/>
                <w:sz w:val="16"/>
                <w:szCs w:val="16"/>
              </w:rPr>
            </w:pPr>
            <w:r w:rsidRPr="005270CE">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BE608E" w:rsidRDefault="003E526D" w:rsidP="003E526D">
            <w:pPr>
              <w:pStyle w:val="TAL"/>
              <w:rPr>
                <w:rFonts w:cs="Arial"/>
                <w:color w:val="000000"/>
                <w:sz w:val="16"/>
                <w:szCs w:val="16"/>
              </w:rPr>
            </w:pPr>
            <w:r w:rsidRPr="005270CE">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BE608E" w:rsidRDefault="003E526D" w:rsidP="003E526D">
            <w:pPr>
              <w:pStyle w:val="TAL"/>
              <w:rPr>
                <w:rFonts w:cs="Arial"/>
                <w:color w:val="000000"/>
                <w:sz w:val="16"/>
                <w:szCs w:val="16"/>
              </w:rPr>
            </w:pPr>
            <w:r w:rsidRPr="005270CE">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BE608E" w:rsidRDefault="003E526D" w:rsidP="003E526D">
            <w:pPr>
              <w:pStyle w:val="TAL"/>
              <w:rPr>
                <w:rFonts w:cs="Arial"/>
                <w:color w:val="000000"/>
                <w:sz w:val="16"/>
                <w:szCs w:val="16"/>
              </w:rPr>
            </w:pPr>
            <w:r w:rsidRPr="005270CE">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BE608E" w:rsidRDefault="003E526D" w:rsidP="003E526D">
            <w:pPr>
              <w:pStyle w:val="TAL"/>
              <w:rPr>
                <w:rFonts w:cs="Arial"/>
                <w:color w:val="000000"/>
                <w:sz w:val="16"/>
                <w:szCs w:val="16"/>
              </w:rPr>
            </w:pPr>
            <w:r w:rsidRPr="005270CE">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BE608E" w:rsidRDefault="003E526D" w:rsidP="003E526D">
            <w:pPr>
              <w:pStyle w:val="TAL"/>
              <w:rPr>
                <w:rFonts w:cs="Arial"/>
                <w:color w:val="000000"/>
                <w:sz w:val="16"/>
                <w:szCs w:val="16"/>
              </w:rPr>
            </w:pPr>
            <w:r w:rsidRPr="005270CE">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BE608E" w:rsidRDefault="003E526D" w:rsidP="003E526D">
            <w:pPr>
              <w:pStyle w:val="TAL"/>
              <w:rPr>
                <w:rFonts w:cs="Arial"/>
                <w:color w:val="000000"/>
                <w:sz w:val="16"/>
                <w:szCs w:val="16"/>
              </w:rPr>
            </w:pPr>
            <w:r w:rsidRPr="005270CE">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BE608E" w:rsidRDefault="003E526D" w:rsidP="003E526D">
            <w:pPr>
              <w:pStyle w:val="TAL"/>
              <w:rPr>
                <w:rFonts w:cs="Arial"/>
                <w:color w:val="000000"/>
                <w:sz w:val="16"/>
                <w:szCs w:val="16"/>
              </w:rPr>
            </w:pPr>
            <w:r w:rsidRPr="005270CE">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BE608E" w:rsidRDefault="003E526D" w:rsidP="003E526D">
            <w:pPr>
              <w:pStyle w:val="TAL"/>
              <w:rPr>
                <w:rFonts w:cs="Arial"/>
                <w:color w:val="000000"/>
                <w:sz w:val="16"/>
                <w:szCs w:val="16"/>
              </w:rPr>
            </w:pPr>
            <w:r w:rsidRPr="005270CE">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BE608E" w:rsidRDefault="003E526D" w:rsidP="003E526D">
            <w:pPr>
              <w:pStyle w:val="TAL"/>
              <w:rPr>
                <w:rFonts w:cs="Arial"/>
                <w:color w:val="000000"/>
                <w:sz w:val="16"/>
                <w:szCs w:val="16"/>
              </w:rPr>
            </w:pPr>
            <w:r w:rsidRPr="005270CE">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BE608E" w:rsidRDefault="003E526D" w:rsidP="003E526D">
            <w:pPr>
              <w:pStyle w:val="TAL"/>
              <w:rPr>
                <w:rFonts w:cs="Arial"/>
                <w:color w:val="000000"/>
                <w:sz w:val="16"/>
                <w:szCs w:val="16"/>
              </w:rPr>
            </w:pPr>
            <w:r w:rsidRPr="005270CE">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BE608E" w:rsidRDefault="003E526D" w:rsidP="003E526D">
            <w:pPr>
              <w:pStyle w:val="TAL"/>
              <w:rPr>
                <w:rFonts w:cs="Arial"/>
                <w:color w:val="000000"/>
                <w:sz w:val="16"/>
                <w:szCs w:val="16"/>
              </w:rPr>
            </w:pPr>
            <w:r w:rsidRPr="005270CE">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BE608E" w:rsidRDefault="003E526D" w:rsidP="003E526D">
            <w:pPr>
              <w:pStyle w:val="TAL"/>
              <w:rPr>
                <w:rFonts w:cs="Arial"/>
                <w:color w:val="000000"/>
                <w:sz w:val="16"/>
                <w:szCs w:val="16"/>
              </w:rPr>
            </w:pPr>
            <w:r w:rsidRPr="005270CE">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BE608E" w:rsidRDefault="003E526D" w:rsidP="003E526D">
            <w:pPr>
              <w:pStyle w:val="TAL"/>
              <w:rPr>
                <w:rFonts w:cs="Arial"/>
                <w:color w:val="000000"/>
                <w:sz w:val="16"/>
                <w:szCs w:val="16"/>
              </w:rPr>
            </w:pPr>
            <w:r w:rsidRPr="005270CE">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605F7E" w:rsidRDefault="003E526D" w:rsidP="003E526D">
            <w:pPr>
              <w:pStyle w:val="TAL"/>
              <w:rPr>
                <w:rFonts w:cs="Arial"/>
                <w:color w:val="000000"/>
                <w:sz w:val="16"/>
                <w:szCs w:val="16"/>
              </w:rPr>
            </w:pPr>
            <w:r w:rsidRPr="00605F7E">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605F7E" w:rsidRDefault="003E526D" w:rsidP="003E526D">
            <w:pPr>
              <w:pStyle w:val="TAL"/>
              <w:rPr>
                <w:rFonts w:cs="Arial"/>
                <w:color w:val="000000"/>
                <w:sz w:val="16"/>
                <w:szCs w:val="16"/>
              </w:rPr>
            </w:pPr>
            <w:r w:rsidRPr="00605F7E">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605F7E" w:rsidRDefault="003E526D" w:rsidP="003E526D">
            <w:pPr>
              <w:pStyle w:val="TAL"/>
              <w:rPr>
                <w:rFonts w:cs="Arial"/>
                <w:color w:val="000000"/>
                <w:sz w:val="16"/>
                <w:szCs w:val="16"/>
              </w:rPr>
            </w:pPr>
            <w:r w:rsidRPr="005270CE">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605F7E" w:rsidRDefault="003E526D" w:rsidP="003E526D">
            <w:pPr>
              <w:pStyle w:val="TAL"/>
              <w:rPr>
                <w:rFonts w:cs="Arial"/>
                <w:color w:val="000000"/>
                <w:sz w:val="16"/>
                <w:szCs w:val="16"/>
              </w:rPr>
            </w:pPr>
            <w:r w:rsidRPr="005270CE">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605F7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605F7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605F7E" w:rsidRDefault="003E526D" w:rsidP="003E526D">
            <w:pPr>
              <w:pStyle w:val="TAL"/>
              <w:rPr>
                <w:rFonts w:cs="Arial"/>
                <w:color w:val="000000"/>
                <w:sz w:val="16"/>
                <w:szCs w:val="16"/>
              </w:rPr>
            </w:pPr>
            <w:r w:rsidRPr="005270C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605F7E" w:rsidRDefault="003E526D" w:rsidP="003E526D">
            <w:pPr>
              <w:pStyle w:val="TAL"/>
              <w:rPr>
                <w:rFonts w:cs="Arial"/>
                <w:color w:val="000000"/>
                <w:sz w:val="16"/>
                <w:szCs w:val="16"/>
              </w:rPr>
            </w:pPr>
            <w:r w:rsidRPr="00605F7E">
              <w:rPr>
                <w:rFonts w:cs="Arial"/>
                <w:color w:val="000000"/>
                <w:sz w:val="16"/>
                <w:szCs w:val="16"/>
              </w:rPr>
              <w:t>17.1.0</w:t>
            </w:r>
          </w:p>
        </w:tc>
      </w:tr>
      <w:tr w:rsidR="003E526D" w:rsidRPr="003E526D"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BE608E" w:rsidRDefault="003E526D" w:rsidP="003E526D">
            <w:pPr>
              <w:pStyle w:val="TAL"/>
              <w:rPr>
                <w:rFonts w:cs="Arial"/>
                <w:color w:val="000000"/>
                <w:sz w:val="16"/>
                <w:szCs w:val="16"/>
              </w:rPr>
            </w:pPr>
            <w:r w:rsidRPr="005270CE">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BE608E" w:rsidRDefault="003E526D" w:rsidP="003E526D">
            <w:pPr>
              <w:pStyle w:val="TAL"/>
              <w:rPr>
                <w:rFonts w:cs="Arial"/>
                <w:color w:val="000000"/>
                <w:sz w:val="16"/>
                <w:szCs w:val="16"/>
              </w:rPr>
            </w:pPr>
            <w:r w:rsidRPr="005270CE">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BE608E" w:rsidRDefault="003E526D" w:rsidP="003E526D">
            <w:pPr>
              <w:pStyle w:val="TAL"/>
              <w:rPr>
                <w:rFonts w:cs="Arial"/>
                <w:color w:val="000000"/>
                <w:sz w:val="16"/>
                <w:szCs w:val="16"/>
              </w:rPr>
            </w:pPr>
            <w:r w:rsidRPr="005270CE">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BE608E" w:rsidRDefault="003E526D" w:rsidP="003E526D">
            <w:pPr>
              <w:pStyle w:val="TAL"/>
              <w:rPr>
                <w:rFonts w:cs="Arial"/>
                <w:color w:val="000000"/>
                <w:sz w:val="16"/>
                <w:szCs w:val="16"/>
              </w:rPr>
            </w:pPr>
            <w:r w:rsidRPr="005270CE">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BE608E" w:rsidRDefault="003E526D" w:rsidP="003E526D">
            <w:pPr>
              <w:pStyle w:val="TAL"/>
              <w:rPr>
                <w:rFonts w:cs="Arial"/>
                <w:color w:val="000000"/>
                <w:sz w:val="16"/>
                <w:szCs w:val="16"/>
              </w:rPr>
            </w:pPr>
            <w:r w:rsidRPr="005270CE">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BE608E" w:rsidRDefault="003E526D" w:rsidP="003E526D">
            <w:pPr>
              <w:pStyle w:val="TAL"/>
              <w:rPr>
                <w:rFonts w:cs="Arial"/>
                <w:color w:val="000000"/>
                <w:sz w:val="16"/>
                <w:szCs w:val="16"/>
              </w:rPr>
            </w:pPr>
            <w:r w:rsidRPr="005270CE">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BE608E" w:rsidRDefault="003E526D" w:rsidP="003E526D">
            <w:pPr>
              <w:pStyle w:val="TAL"/>
              <w:rPr>
                <w:rFonts w:cs="Arial"/>
                <w:color w:val="000000"/>
                <w:sz w:val="16"/>
                <w:szCs w:val="16"/>
              </w:rPr>
            </w:pPr>
            <w:r w:rsidRPr="005270CE">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BE608E" w:rsidRDefault="003E526D" w:rsidP="003E526D">
            <w:pPr>
              <w:pStyle w:val="TAL"/>
              <w:rPr>
                <w:rFonts w:cs="Arial"/>
                <w:color w:val="000000"/>
                <w:sz w:val="16"/>
                <w:szCs w:val="16"/>
              </w:rPr>
            </w:pPr>
            <w:r w:rsidRPr="005270CE">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BE608E" w:rsidRDefault="003E526D" w:rsidP="003E526D">
            <w:pPr>
              <w:pStyle w:val="TAL"/>
              <w:rPr>
                <w:rFonts w:cs="Arial"/>
                <w:color w:val="000000"/>
                <w:sz w:val="16"/>
                <w:szCs w:val="16"/>
              </w:rPr>
            </w:pPr>
            <w:r w:rsidRPr="005270CE">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BE608E" w:rsidRDefault="003E526D" w:rsidP="003E526D">
            <w:pPr>
              <w:pStyle w:val="TAL"/>
              <w:rPr>
                <w:rFonts w:cs="Arial"/>
                <w:color w:val="000000"/>
                <w:sz w:val="16"/>
                <w:szCs w:val="16"/>
              </w:rPr>
            </w:pPr>
            <w:r w:rsidRPr="005270CE">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BE608E" w:rsidRDefault="003E526D" w:rsidP="003E526D">
            <w:pPr>
              <w:pStyle w:val="TAL"/>
              <w:rPr>
                <w:rFonts w:cs="Arial"/>
                <w:color w:val="000000"/>
                <w:sz w:val="16"/>
                <w:szCs w:val="16"/>
              </w:rPr>
            </w:pPr>
            <w:r w:rsidRPr="005270CE">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BE608E" w:rsidRDefault="003E526D" w:rsidP="003E526D">
            <w:pPr>
              <w:pStyle w:val="TAL"/>
              <w:rPr>
                <w:rFonts w:cs="Arial"/>
                <w:color w:val="000000"/>
                <w:sz w:val="16"/>
                <w:szCs w:val="16"/>
              </w:rPr>
            </w:pPr>
            <w:r w:rsidRPr="005270CE">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BE608E" w:rsidRDefault="003E526D" w:rsidP="003E526D">
            <w:pPr>
              <w:pStyle w:val="TAL"/>
              <w:rPr>
                <w:rFonts w:cs="Arial"/>
                <w:color w:val="000000"/>
                <w:sz w:val="16"/>
                <w:szCs w:val="16"/>
              </w:rPr>
            </w:pPr>
            <w:r w:rsidRPr="005270CE">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BE608E" w:rsidRDefault="003E526D" w:rsidP="003E526D">
            <w:pPr>
              <w:pStyle w:val="TAL"/>
              <w:rPr>
                <w:rFonts w:cs="Arial"/>
                <w:color w:val="000000"/>
                <w:sz w:val="16"/>
                <w:szCs w:val="16"/>
              </w:rPr>
            </w:pPr>
            <w:r w:rsidRPr="005270CE">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BE608E" w:rsidRDefault="003E526D" w:rsidP="003E526D">
            <w:pPr>
              <w:pStyle w:val="TAL"/>
              <w:rPr>
                <w:rFonts w:cs="Arial"/>
                <w:color w:val="000000"/>
                <w:sz w:val="16"/>
                <w:szCs w:val="16"/>
              </w:rPr>
            </w:pPr>
            <w:r w:rsidRPr="005270CE">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BE608E" w:rsidRDefault="003E526D" w:rsidP="003E526D">
            <w:pPr>
              <w:pStyle w:val="TAL"/>
              <w:rPr>
                <w:rFonts w:cs="Arial"/>
                <w:color w:val="000000"/>
                <w:sz w:val="16"/>
                <w:szCs w:val="16"/>
              </w:rPr>
            </w:pPr>
            <w:r w:rsidRPr="005270CE">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D4003" w:rsidRPr="003D4003"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BE608E" w:rsidRDefault="003D4003" w:rsidP="003D4003">
            <w:pPr>
              <w:pStyle w:val="TAL"/>
              <w:rPr>
                <w:rFonts w:cs="Arial"/>
                <w:color w:val="000000"/>
                <w:sz w:val="16"/>
                <w:szCs w:val="16"/>
              </w:rPr>
            </w:pPr>
            <w:r w:rsidRPr="003D4003">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BE608E" w:rsidRDefault="003D4003" w:rsidP="003D4003">
            <w:pPr>
              <w:pStyle w:val="TAL"/>
              <w:rPr>
                <w:rFonts w:cs="Arial"/>
                <w:color w:val="000000"/>
                <w:sz w:val="16"/>
                <w:szCs w:val="16"/>
              </w:rPr>
            </w:pPr>
            <w:r w:rsidRPr="003D4003">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BE608E" w:rsidRDefault="003D4003" w:rsidP="003D4003">
            <w:pPr>
              <w:pStyle w:val="TAL"/>
              <w:rPr>
                <w:rFonts w:cs="Arial"/>
                <w:color w:val="000000"/>
                <w:sz w:val="16"/>
                <w:szCs w:val="16"/>
              </w:rPr>
            </w:pPr>
            <w:r w:rsidRPr="003D4003">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BE608E" w:rsidRDefault="003D4003" w:rsidP="003D4003">
            <w:pPr>
              <w:pStyle w:val="TAL"/>
              <w:rPr>
                <w:rFonts w:cs="Arial"/>
                <w:color w:val="000000"/>
                <w:sz w:val="16"/>
                <w:szCs w:val="16"/>
              </w:rPr>
            </w:pPr>
            <w:r w:rsidRPr="003D4003">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BE608E" w:rsidRDefault="003D4003" w:rsidP="003D4003">
            <w:pPr>
              <w:pStyle w:val="TAL"/>
              <w:rPr>
                <w:rFonts w:cs="Arial"/>
                <w:color w:val="000000"/>
                <w:sz w:val="16"/>
                <w:szCs w:val="16"/>
              </w:rPr>
            </w:pPr>
            <w:r w:rsidRPr="003D4003">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BE608E" w:rsidRDefault="003D4003" w:rsidP="003D4003">
            <w:pPr>
              <w:pStyle w:val="TAL"/>
              <w:rPr>
                <w:rFonts w:cs="Arial"/>
                <w:color w:val="000000"/>
                <w:sz w:val="16"/>
                <w:szCs w:val="16"/>
              </w:rPr>
            </w:pPr>
            <w:r w:rsidRPr="003D4003">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BE608E" w:rsidRDefault="003D4003" w:rsidP="003D4003">
            <w:pPr>
              <w:pStyle w:val="TAL"/>
              <w:rPr>
                <w:rFonts w:cs="Arial"/>
                <w:color w:val="000000"/>
                <w:sz w:val="16"/>
                <w:szCs w:val="16"/>
              </w:rPr>
            </w:pPr>
            <w:r w:rsidRPr="003D4003">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BE608E" w:rsidRDefault="003D4003" w:rsidP="003D4003">
            <w:pPr>
              <w:pStyle w:val="TAL"/>
              <w:rPr>
                <w:rFonts w:cs="Arial"/>
                <w:color w:val="000000"/>
                <w:sz w:val="16"/>
                <w:szCs w:val="16"/>
              </w:rPr>
            </w:pPr>
            <w:r w:rsidRPr="003D4003">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BE608E" w:rsidRDefault="003D4003" w:rsidP="003D4003">
            <w:pPr>
              <w:pStyle w:val="TAL"/>
              <w:rPr>
                <w:rFonts w:cs="Arial"/>
                <w:color w:val="000000"/>
                <w:sz w:val="16"/>
                <w:szCs w:val="16"/>
              </w:rPr>
            </w:pPr>
            <w:r w:rsidRPr="003D4003">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BE608E" w:rsidRDefault="003D4003" w:rsidP="003D4003">
            <w:pPr>
              <w:pStyle w:val="TAL"/>
              <w:rPr>
                <w:rFonts w:cs="Arial"/>
                <w:color w:val="000000"/>
                <w:sz w:val="16"/>
                <w:szCs w:val="16"/>
              </w:rPr>
            </w:pPr>
            <w:r w:rsidRPr="003D4003">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BE608E" w:rsidRDefault="003D4003" w:rsidP="003D4003">
            <w:pPr>
              <w:pStyle w:val="TAL"/>
              <w:rPr>
                <w:rFonts w:cs="Arial"/>
                <w:color w:val="000000"/>
                <w:sz w:val="16"/>
                <w:szCs w:val="16"/>
              </w:rPr>
            </w:pPr>
            <w:r w:rsidRPr="003D4003">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BE608E" w:rsidRDefault="003D4003" w:rsidP="003D4003">
            <w:pPr>
              <w:pStyle w:val="TAL"/>
              <w:rPr>
                <w:rFonts w:cs="Arial"/>
                <w:color w:val="000000"/>
                <w:sz w:val="16"/>
                <w:szCs w:val="16"/>
              </w:rPr>
            </w:pPr>
            <w:r w:rsidRPr="003D4003">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BE608E" w:rsidRDefault="003D4003" w:rsidP="003D4003">
            <w:pPr>
              <w:pStyle w:val="TAL"/>
              <w:rPr>
                <w:rFonts w:cs="Arial"/>
                <w:color w:val="000000"/>
                <w:sz w:val="16"/>
                <w:szCs w:val="16"/>
              </w:rPr>
            </w:pPr>
            <w:r w:rsidRPr="003D4003">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BE608E" w:rsidRDefault="003D4003" w:rsidP="003D4003">
            <w:pPr>
              <w:pStyle w:val="TAL"/>
              <w:rPr>
                <w:rFonts w:cs="Arial"/>
                <w:color w:val="000000"/>
                <w:sz w:val="16"/>
                <w:szCs w:val="16"/>
              </w:rPr>
            </w:pPr>
            <w:r w:rsidRPr="003D4003">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BE608E" w:rsidRDefault="003D4003" w:rsidP="003D4003">
            <w:pPr>
              <w:pStyle w:val="TAL"/>
              <w:rPr>
                <w:rFonts w:cs="Arial"/>
                <w:color w:val="000000"/>
                <w:sz w:val="16"/>
                <w:szCs w:val="16"/>
              </w:rPr>
            </w:pPr>
            <w:r w:rsidRPr="003D4003">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BE608E" w:rsidRDefault="003D4003" w:rsidP="003D4003">
            <w:pPr>
              <w:pStyle w:val="TAL"/>
              <w:rPr>
                <w:rFonts w:cs="Arial"/>
                <w:color w:val="000000"/>
                <w:sz w:val="16"/>
                <w:szCs w:val="16"/>
              </w:rPr>
            </w:pPr>
            <w:r w:rsidRPr="003D4003">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BE608E" w:rsidRDefault="003D4003" w:rsidP="003D4003">
            <w:pPr>
              <w:pStyle w:val="TAL"/>
              <w:rPr>
                <w:rFonts w:cs="Arial"/>
                <w:color w:val="000000"/>
                <w:sz w:val="16"/>
                <w:szCs w:val="16"/>
              </w:rPr>
            </w:pPr>
            <w:r w:rsidRPr="003D4003">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BE608E" w:rsidRDefault="003D4003" w:rsidP="003D4003">
            <w:pPr>
              <w:pStyle w:val="TAL"/>
              <w:rPr>
                <w:rFonts w:cs="Arial"/>
                <w:color w:val="000000"/>
                <w:sz w:val="16"/>
                <w:szCs w:val="16"/>
              </w:rPr>
            </w:pPr>
            <w:r w:rsidRPr="003D4003">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BE608E" w:rsidRDefault="003D4003" w:rsidP="003D4003">
            <w:pPr>
              <w:pStyle w:val="TAL"/>
              <w:rPr>
                <w:rFonts w:cs="Arial"/>
                <w:color w:val="000000"/>
                <w:sz w:val="16"/>
                <w:szCs w:val="16"/>
              </w:rPr>
            </w:pPr>
            <w:r w:rsidRPr="003D4003">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BE608E" w:rsidRDefault="003D4003" w:rsidP="003D4003">
            <w:pPr>
              <w:pStyle w:val="TAL"/>
              <w:rPr>
                <w:rFonts w:cs="Arial"/>
                <w:color w:val="000000"/>
                <w:sz w:val="16"/>
                <w:szCs w:val="16"/>
              </w:rPr>
            </w:pPr>
            <w:r w:rsidRPr="003D4003">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BE608E" w:rsidRDefault="003D4003" w:rsidP="003D4003">
            <w:pPr>
              <w:pStyle w:val="TAL"/>
              <w:rPr>
                <w:rFonts w:cs="Arial"/>
                <w:color w:val="000000"/>
                <w:sz w:val="16"/>
                <w:szCs w:val="16"/>
              </w:rPr>
            </w:pPr>
            <w:r w:rsidRPr="003D4003">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BE608E" w:rsidRDefault="003D4003" w:rsidP="003D4003">
            <w:pPr>
              <w:pStyle w:val="TAL"/>
              <w:rPr>
                <w:rFonts w:cs="Arial"/>
                <w:color w:val="000000"/>
                <w:sz w:val="16"/>
                <w:szCs w:val="16"/>
              </w:rPr>
            </w:pPr>
            <w:r w:rsidRPr="003D4003">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BE608E" w:rsidRDefault="003D4003" w:rsidP="003D4003">
            <w:pPr>
              <w:pStyle w:val="TAL"/>
              <w:rPr>
                <w:rFonts w:cs="Arial"/>
                <w:color w:val="000000"/>
                <w:sz w:val="16"/>
                <w:szCs w:val="16"/>
              </w:rPr>
            </w:pPr>
            <w:r w:rsidRPr="003D4003">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BE608E" w:rsidRDefault="003D4003" w:rsidP="003D4003">
            <w:pPr>
              <w:pStyle w:val="TAL"/>
              <w:rPr>
                <w:rFonts w:cs="Arial"/>
                <w:color w:val="000000"/>
                <w:sz w:val="16"/>
                <w:szCs w:val="16"/>
              </w:rPr>
            </w:pPr>
            <w:r w:rsidRPr="003D4003">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BE608E" w:rsidRDefault="003D4003" w:rsidP="003D4003">
            <w:pPr>
              <w:pStyle w:val="TAL"/>
              <w:rPr>
                <w:rFonts w:cs="Arial"/>
                <w:color w:val="000000"/>
                <w:sz w:val="16"/>
                <w:szCs w:val="16"/>
              </w:rPr>
            </w:pPr>
            <w:r w:rsidRPr="003D4003">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BE608E" w:rsidRDefault="003D4003" w:rsidP="003D4003">
            <w:pPr>
              <w:pStyle w:val="TAL"/>
              <w:rPr>
                <w:rFonts w:cs="Arial"/>
                <w:color w:val="000000"/>
                <w:sz w:val="16"/>
                <w:szCs w:val="16"/>
              </w:rPr>
            </w:pPr>
            <w:r w:rsidRPr="003D4003">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BE608E" w:rsidRDefault="003D4003" w:rsidP="003D4003">
            <w:pPr>
              <w:pStyle w:val="TAL"/>
              <w:rPr>
                <w:rFonts w:cs="Arial"/>
                <w:color w:val="000000"/>
                <w:sz w:val="16"/>
                <w:szCs w:val="16"/>
              </w:rPr>
            </w:pPr>
            <w:r w:rsidRPr="003D4003">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BE608E" w:rsidRDefault="003D4003" w:rsidP="003D4003">
            <w:pPr>
              <w:pStyle w:val="TAL"/>
              <w:rPr>
                <w:rFonts w:cs="Arial"/>
                <w:color w:val="000000"/>
                <w:sz w:val="16"/>
                <w:szCs w:val="16"/>
              </w:rPr>
            </w:pPr>
            <w:r w:rsidRPr="00BE608E">
              <w:rPr>
                <w:rFonts w:cs="Arial"/>
                <w:color w:val="000000"/>
                <w:sz w:val="16"/>
                <w:szCs w:val="16"/>
              </w:rPr>
              <w:lastRenderedPageBreak/>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BE608E" w:rsidRDefault="003D4003" w:rsidP="003D4003">
            <w:pPr>
              <w:pStyle w:val="TAL"/>
              <w:rPr>
                <w:rFonts w:cs="Arial"/>
                <w:color w:val="000000"/>
                <w:sz w:val="16"/>
                <w:szCs w:val="16"/>
              </w:rPr>
            </w:pPr>
            <w:r w:rsidRPr="003D4003">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BE608E" w:rsidRDefault="003D4003" w:rsidP="003D4003">
            <w:pPr>
              <w:pStyle w:val="TAL"/>
              <w:rPr>
                <w:rFonts w:cs="Arial"/>
                <w:color w:val="000000"/>
                <w:sz w:val="16"/>
                <w:szCs w:val="16"/>
              </w:rPr>
            </w:pPr>
            <w:r w:rsidRPr="003D4003">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BE608E" w:rsidRDefault="003D4003" w:rsidP="003D4003">
            <w:pPr>
              <w:pStyle w:val="TAL"/>
              <w:rPr>
                <w:rFonts w:cs="Arial"/>
                <w:color w:val="000000"/>
                <w:sz w:val="16"/>
                <w:szCs w:val="16"/>
              </w:rPr>
            </w:pPr>
            <w:r w:rsidRPr="003D4003">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BE608E" w:rsidRDefault="003D4003" w:rsidP="003D4003">
            <w:pPr>
              <w:pStyle w:val="TAL"/>
              <w:rPr>
                <w:rFonts w:cs="Arial"/>
                <w:color w:val="000000"/>
                <w:sz w:val="16"/>
                <w:szCs w:val="16"/>
              </w:rPr>
            </w:pPr>
            <w:r w:rsidRPr="003D4003">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BE608E" w:rsidRDefault="003D4003" w:rsidP="003D4003">
            <w:pPr>
              <w:pStyle w:val="TAL"/>
              <w:rPr>
                <w:rFonts w:cs="Arial"/>
                <w:color w:val="000000"/>
                <w:sz w:val="16"/>
                <w:szCs w:val="16"/>
              </w:rPr>
            </w:pPr>
            <w:r w:rsidRPr="003D4003">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BE608E" w:rsidRDefault="003D4003" w:rsidP="003D4003">
            <w:pPr>
              <w:pStyle w:val="TAL"/>
              <w:rPr>
                <w:rFonts w:cs="Arial"/>
                <w:color w:val="000000"/>
                <w:sz w:val="16"/>
                <w:szCs w:val="16"/>
              </w:rPr>
            </w:pPr>
            <w:r w:rsidRPr="003D4003">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BE608E" w:rsidRDefault="003D4003" w:rsidP="003D4003">
            <w:pPr>
              <w:pStyle w:val="TAL"/>
              <w:rPr>
                <w:rFonts w:cs="Arial"/>
                <w:color w:val="000000"/>
                <w:sz w:val="16"/>
                <w:szCs w:val="16"/>
              </w:rPr>
            </w:pPr>
            <w:r w:rsidRPr="003D4003">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BE608E" w:rsidRDefault="003D4003" w:rsidP="003D4003">
            <w:pPr>
              <w:pStyle w:val="TAL"/>
              <w:rPr>
                <w:rFonts w:cs="Arial"/>
                <w:color w:val="000000"/>
                <w:sz w:val="16"/>
                <w:szCs w:val="16"/>
              </w:rPr>
            </w:pPr>
            <w:r w:rsidRPr="003D4003">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BE608E" w:rsidRDefault="003D4003" w:rsidP="003D4003">
            <w:pPr>
              <w:pStyle w:val="TAL"/>
              <w:rPr>
                <w:rFonts w:cs="Arial"/>
                <w:color w:val="000000"/>
                <w:sz w:val="16"/>
                <w:szCs w:val="16"/>
              </w:rPr>
            </w:pPr>
            <w:r w:rsidRPr="003D4003">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BE608E" w:rsidRDefault="003D4003" w:rsidP="003D4003">
            <w:pPr>
              <w:pStyle w:val="TAL"/>
              <w:rPr>
                <w:rFonts w:cs="Arial"/>
                <w:color w:val="000000"/>
                <w:sz w:val="16"/>
                <w:szCs w:val="16"/>
              </w:rPr>
            </w:pPr>
            <w:r w:rsidRPr="003D4003">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BE608E" w:rsidRDefault="003D4003" w:rsidP="003D4003">
            <w:pPr>
              <w:pStyle w:val="TAL"/>
              <w:rPr>
                <w:rFonts w:cs="Arial"/>
                <w:color w:val="000000"/>
                <w:sz w:val="16"/>
                <w:szCs w:val="16"/>
              </w:rPr>
            </w:pPr>
            <w:r w:rsidRPr="003D4003">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BE608E" w:rsidRDefault="003D4003" w:rsidP="003D4003">
            <w:pPr>
              <w:pStyle w:val="TAL"/>
              <w:rPr>
                <w:rFonts w:cs="Arial"/>
                <w:color w:val="000000"/>
                <w:sz w:val="16"/>
                <w:szCs w:val="16"/>
              </w:rPr>
            </w:pPr>
            <w:r w:rsidRPr="003D4003">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BE608E" w:rsidRDefault="003D4003" w:rsidP="003D4003">
            <w:pPr>
              <w:pStyle w:val="TAL"/>
              <w:rPr>
                <w:rFonts w:cs="Arial"/>
                <w:color w:val="000000"/>
                <w:sz w:val="16"/>
                <w:szCs w:val="16"/>
              </w:rPr>
            </w:pPr>
            <w:r w:rsidRPr="003D4003">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BE608E" w:rsidRDefault="003D4003" w:rsidP="003D4003">
            <w:pPr>
              <w:pStyle w:val="TAL"/>
              <w:rPr>
                <w:rFonts w:cs="Arial"/>
                <w:color w:val="000000"/>
                <w:sz w:val="16"/>
                <w:szCs w:val="16"/>
              </w:rPr>
            </w:pPr>
            <w:r w:rsidRPr="003D4003">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BE608E" w:rsidRDefault="003D4003" w:rsidP="003D4003">
            <w:pPr>
              <w:pStyle w:val="TAL"/>
              <w:rPr>
                <w:rFonts w:cs="Arial"/>
                <w:color w:val="000000"/>
                <w:sz w:val="16"/>
                <w:szCs w:val="16"/>
              </w:rPr>
            </w:pPr>
            <w:r w:rsidRPr="003D4003">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BE608E" w:rsidRDefault="003D4003" w:rsidP="003D4003">
            <w:pPr>
              <w:pStyle w:val="TAL"/>
              <w:rPr>
                <w:rFonts w:cs="Arial"/>
                <w:color w:val="000000"/>
                <w:sz w:val="16"/>
                <w:szCs w:val="16"/>
              </w:rPr>
            </w:pPr>
            <w:r w:rsidRPr="003D4003">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BE608E" w:rsidRDefault="003D4003" w:rsidP="003D4003">
            <w:pPr>
              <w:pStyle w:val="TAL"/>
              <w:rPr>
                <w:rFonts w:cs="Arial"/>
                <w:color w:val="000000"/>
                <w:sz w:val="16"/>
                <w:szCs w:val="16"/>
              </w:rPr>
            </w:pPr>
            <w:r w:rsidRPr="003D4003">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BE608E" w:rsidRDefault="003D4003" w:rsidP="003D4003">
            <w:pPr>
              <w:pStyle w:val="TAL"/>
              <w:rPr>
                <w:rFonts w:cs="Arial"/>
                <w:color w:val="000000"/>
                <w:sz w:val="16"/>
                <w:szCs w:val="16"/>
              </w:rPr>
            </w:pPr>
            <w:r w:rsidRPr="003D4003">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BE608E" w:rsidRDefault="003D4003" w:rsidP="003D4003">
            <w:pPr>
              <w:pStyle w:val="TAL"/>
              <w:rPr>
                <w:rFonts w:cs="Arial"/>
                <w:color w:val="000000"/>
                <w:sz w:val="16"/>
                <w:szCs w:val="16"/>
              </w:rPr>
            </w:pPr>
            <w:r w:rsidRPr="003D4003">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BE608E" w:rsidRDefault="003D4003" w:rsidP="003D4003">
            <w:pPr>
              <w:pStyle w:val="TAL"/>
              <w:rPr>
                <w:rFonts w:cs="Arial"/>
                <w:color w:val="000000"/>
                <w:sz w:val="16"/>
                <w:szCs w:val="16"/>
              </w:rPr>
            </w:pPr>
            <w:r w:rsidRPr="003D4003">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BE608E" w:rsidRDefault="003D4003" w:rsidP="003D4003">
            <w:pPr>
              <w:pStyle w:val="TAL"/>
              <w:rPr>
                <w:rFonts w:cs="Arial"/>
                <w:color w:val="000000"/>
                <w:sz w:val="16"/>
                <w:szCs w:val="16"/>
              </w:rPr>
            </w:pPr>
            <w:r w:rsidRPr="003D4003">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BE608E" w:rsidRDefault="003D4003" w:rsidP="003D4003">
            <w:pPr>
              <w:pStyle w:val="TAL"/>
              <w:rPr>
                <w:rFonts w:cs="Arial"/>
                <w:color w:val="000000"/>
                <w:sz w:val="16"/>
                <w:szCs w:val="16"/>
              </w:rPr>
            </w:pPr>
            <w:r w:rsidRPr="003D4003">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BE608E" w:rsidRDefault="003D4003" w:rsidP="003D4003">
            <w:pPr>
              <w:pStyle w:val="TAL"/>
              <w:rPr>
                <w:rFonts w:cs="Arial"/>
                <w:color w:val="000000"/>
                <w:sz w:val="16"/>
                <w:szCs w:val="16"/>
              </w:rPr>
            </w:pPr>
            <w:r w:rsidRPr="003D4003">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BE608E" w:rsidRDefault="003D4003" w:rsidP="003D4003">
            <w:pPr>
              <w:pStyle w:val="TAL"/>
              <w:rPr>
                <w:rFonts w:cs="Arial"/>
                <w:color w:val="000000"/>
                <w:sz w:val="16"/>
                <w:szCs w:val="16"/>
              </w:rPr>
            </w:pPr>
            <w:r w:rsidRPr="003D4003">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BE608E" w:rsidRDefault="003D4003" w:rsidP="003D4003">
            <w:pPr>
              <w:pStyle w:val="TAL"/>
              <w:rPr>
                <w:rFonts w:cs="Arial"/>
                <w:color w:val="000000"/>
                <w:sz w:val="16"/>
                <w:szCs w:val="16"/>
              </w:rPr>
            </w:pPr>
            <w:r w:rsidRPr="003D4003">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BE608E" w:rsidRDefault="003D4003" w:rsidP="003D4003">
            <w:pPr>
              <w:pStyle w:val="TAL"/>
              <w:rPr>
                <w:rFonts w:cs="Arial"/>
                <w:color w:val="000000"/>
                <w:sz w:val="16"/>
                <w:szCs w:val="16"/>
              </w:rPr>
            </w:pPr>
            <w:r w:rsidRPr="003D4003">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BE608E" w:rsidRDefault="003D4003" w:rsidP="003D4003">
            <w:pPr>
              <w:pStyle w:val="TAL"/>
              <w:rPr>
                <w:rFonts w:cs="Arial"/>
                <w:color w:val="000000"/>
                <w:sz w:val="16"/>
                <w:szCs w:val="16"/>
              </w:rPr>
            </w:pPr>
            <w:r w:rsidRPr="003D4003">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BE608E" w:rsidRDefault="003D4003" w:rsidP="003D4003">
            <w:pPr>
              <w:pStyle w:val="TAL"/>
              <w:rPr>
                <w:rFonts w:cs="Arial"/>
                <w:color w:val="000000"/>
                <w:sz w:val="16"/>
                <w:szCs w:val="16"/>
              </w:rPr>
            </w:pPr>
            <w:r w:rsidRPr="003D4003">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BE608E" w:rsidRDefault="003D4003" w:rsidP="003D4003">
            <w:pPr>
              <w:pStyle w:val="TAL"/>
              <w:rPr>
                <w:rFonts w:cs="Arial"/>
                <w:color w:val="000000"/>
                <w:sz w:val="16"/>
                <w:szCs w:val="16"/>
              </w:rPr>
            </w:pPr>
            <w:r w:rsidRPr="003D4003">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BE608E" w:rsidRDefault="003D4003" w:rsidP="003D4003">
            <w:pPr>
              <w:pStyle w:val="TAL"/>
              <w:rPr>
                <w:rFonts w:cs="Arial"/>
                <w:color w:val="000000"/>
                <w:sz w:val="16"/>
                <w:szCs w:val="16"/>
              </w:rPr>
            </w:pPr>
            <w:r w:rsidRPr="003D4003">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BE608E" w:rsidRDefault="003D4003" w:rsidP="003D4003">
            <w:pPr>
              <w:pStyle w:val="TAL"/>
              <w:rPr>
                <w:rFonts w:cs="Arial"/>
                <w:color w:val="000000"/>
                <w:sz w:val="16"/>
                <w:szCs w:val="16"/>
              </w:rPr>
            </w:pPr>
            <w:r w:rsidRPr="003D4003">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BE608E" w:rsidRDefault="003D4003" w:rsidP="003D4003">
            <w:pPr>
              <w:pStyle w:val="TAL"/>
              <w:rPr>
                <w:rFonts w:cs="Arial"/>
                <w:color w:val="000000"/>
                <w:sz w:val="16"/>
                <w:szCs w:val="16"/>
              </w:rPr>
            </w:pPr>
            <w:r w:rsidRPr="003D4003">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BE608E" w:rsidRDefault="003D4003" w:rsidP="003D4003">
            <w:pPr>
              <w:pStyle w:val="TAL"/>
              <w:rPr>
                <w:rFonts w:cs="Arial"/>
                <w:color w:val="000000"/>
                <w:sz w:val="16"/>
                <w:szCs w:val="16"/>
              </w:rPr>
            </w:pPr>
            <w:r w:rsidRPr="003D4003">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BE608E" w:rsidRDefault="003D4003" w:rsidP="003D4003">
            <w:pPr>
              <w:pStyle w:val="TAL"/>
              <w:rPr>
                <w:rFonts w:cs="Arial"/>
                <w:color w:val="000000"/>
                <w:sz w:val="16"/>
                <w:szCs w:val="16"/>
              </w:rPr>
            </w:pPr>
            <w:r w:rsidRPr="003D4003">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BE608E" w:rsidRDefault="003D4003" w:rsidP="003D4003">
            <w:pPr>
              <w:pStyle w:val="TAL"/>
              <w:rPr>
                <w:rFonts w:cs="Arial"/>
                <w:color w:val="000000"/>
                <w:sz w:val="16"/>
                <w:szCs w:val="16"/>
              </w:rPr>
            </w:pPr>
            <w:r w:rsidRPr="003D4003">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BE608E" w:rsidRDefault="003D4003" w:rsidP="003D4003">
            <w:pPr>
              <w:pStyle w:val="TAL"/>
              <w:rPr>
                <w:rFonts w:cs="Arial"/>
                <w:color w:val="000000"/>
                <w:sz w:val="16"/>
                <w:szCs w:val="16"/>
              </w:rPr>
            </w:pPr>
            <w:r w:rsidRPr="003D4003">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BE608E" w:rsidRDefault="003D4003" w:rsidP="003D4003">
            <w:pPr>
              <w:pStyle w:val="TAL"/>
              <w:rPr>
                <w:rFonts w:cs="Arial"/>
                <w:color w:val="000000"/>
                <w:sz w:val="16"/>
                <w:szCs w:val="16"/>
              </w:rPr>
            </w:pPr>
            <w:r w:rsidRPr="003D4003">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BE608E" w:rsidRDefault="003D4003" w:rsidP="003D4003">
            <w:pPr>
              <w:pStyle w:val="TAL"/>
              <w:rPr>
                <w:rFonts w:cs="Arial"/>
                <w:color w:val="000000"/>
                <w:sz w:val="16"/>
                <w:szCs w:val="16"/>
              </w:rPr>
            </w:pPr>
            <w:r w:rsidRPr="003D4003">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BE608E" w:rsidRDefault="003D4003" w:rsidP="003D4003">
            <w:pPr>
              <w:pStyle w:val="TAL"/>
              <w:rPr>
                <w:rFonts w:cs="Arial"/>
                <w:color w:val="000000"/>
                <w:sz w:val="16"/>
                <w:szCs w:val="16"/>
              </w:rPr>
            </w:pPr>
            <w:r w:rsidRPr="003D4003">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BE608E" w:rsidRDefault="003D4003" w:rsidP="003D4003">
            <w:pPr>
              <w:pStyle w:val="TAL"/>
              <w:rPr>
                <w:rFonts w:cs="Arial"/>
                <w:color w:val="000000"/>
                <w:sz w:val="16"/>
                <w:szCs w:val="16"/>
              </w:rPr>
            </w:pPr>
            <w:r w:rsidRPr="003D4003">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BE608E" w:rsidRDefault="003D4003" w:rsidP="003D4003">
            <w:pPr>
              <w:pStyle w:val="TAL"/>
              <w:rPr>
                <w:rFonts w:cs="Arial"/>
                <w:color w:val="000000"/>
                <w:sz w:val="16"/>
                <w:szCs w:val="16"/>
              </w:rPr>
            </w:pPr>
            <w:r w:rsidRPr="003D4003">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BE608E" w:rsidRDefault="003D4003" w:rsidP="003D4003">
            <w:pPr>
              <w:pStyle w:val="TAL"/>
              <w:rPr>
                <w:rFonts w:cs="Arial"/>
                <w:color w:val="000000"/>
                <w:sz w:val="16"/>
                <w:szCs w:val="16"/>
              </w:rPr>
            </w:pPr>
            <w:r w:rsidRPr="003D4003">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BE608E" w:rsidRDefault="003D4003" w:rsidP="003D4003">
            <w:pPr>
              <w:pStyle w:val="TAL"/>
              <w:rPr>
                <w:rFonts w:cs="Arial"/>
                <w:color w:val="000000"/>
                <w:sz w:val="16"/>
                <w:szCs w:val="16"/>
              </w:rPr>
            </w:pPr>
            <w:r w:rsidRPr="003D4003">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BE608E" w:rsidRDefault="003D4003" w:rsidP="003D4003">
            <w:pPr>
              <w:pStyle w:val="TAL"/>
              <w:rPr>
                <w:rFonts w:cs="Arial"/>
                <w:color w:val="000000"/>
                <w:sz w:val="16"/>
                <w:szCs w:val="16"/>
              </w:rPr>
            </w:pPr>
            <w:r w:rsidRPr="003D4003">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BE608E" w:rsidRDefault="003D4003" w:rsidP="003D4003">
            <w:pPr>
              <w:pStyle w:val="TAL"/>
              <w:rPr>
                <w:rFonts w:cs="Arial"/>
                <w:color w:val="000000"/>
                <w:sz w:val="16"/>
                <w:szCs w:val="16"/>
              </w:rPr>
            </w:pPr>
            <w:r w:rsidRPr="003D4003">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BE608E" w:rsidRDefault="003D4003" w:rsidP="003D4003">
            <w:pPr>
              <w:pStyle w:val="TAL"/>
              <w:rPr>
                <w:rFonts w:cs="Arial"/>
                <w:color w:val="000000"/>
                <w:sz w:val="16"/>
                <w:szCs w:val="16"/>
              </w:rPr>
            </w:pPr>
            <w:r w:rsidRPr="003D4003">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BE608E" w:rsidRDefault="003D4003" w:rsidP="003D4003">
            <w:pPr>
              <w:pStyle w:val="TAL"/>
              <w:rPr>
                <w:rFonts w:cs="Arial"/>
                <w:color w:val="000000"/>
                <w:sz w:val="16"/>
                <w:szCs w:val="16"/>
              </w:rPr>
            </w:pPr>
            <w:r w:rsidRPr="003D4003">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BE608E" w:rsidRDefault="003D4003" w:rsidP="003D4003">
            <w:pPr>
              <w:pStyle w:val="TAL"/>
              <w:rPr>
                <w:rFonts w:cs="Arial"/>
                <w:color w:val="000000"/>
                <w:sz w:val="16"/>
                <w:szCs w:val="16"/>
              </w:rPr>
            </w:pPr>
            <w:r w:rsidRPr="003D4003">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BE608E" w:rsidRDefault="003D4003" w:rsidP="003D4003">
            <w:pPr>
              <w:pStyle w:val="TAL"/>
              <w:rPr>
                <w:rFonts w:cs="Arial"/>
                <w:color w:val="000000"/>
                <w:sz w:val="16"/>
                <w:szCs w:val="16"/>
              </w:rPr>
            </w:pPr>
            <w:r w:rsidRPr="003D4003">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BE608E" w:rsidRDefault="003D4003" w:rsidP="003D4003">
            <w:pPr>
              <w:pStyle w:val="TAL"/>
              <w:rPr>
                <w:rFonts w:cs="Arial"/>
                <w:color w:val="000000"/>
                <w:sz w:val="16"/>
                <w:szCs w:val="16"/>
              </w:rPr>
            </w:pPr>
            <w:r w:rsidRPr="003D4003">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BE608E" w:rsidRDefault="003D4003" w:rsidP="003D4003">
            <w:pPr>
              <w:pStyle w:val="TAL"/>
              <w:rPr>
                <w:rFonts w:cs="Arial"/>
                <w:color w:val="000000"/>
                <w:sz w:val="16"/>
                <w:szCs w:val="16"/>
              </w:rPr>
            </w:pPr>
            <w:r w:rsidRPr="003D4003">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BE608E" w:rsidRDefault="003D4003" w:rsidP="003D4003">
            <w:pPr>
              <w:pStyle w:val="TAL"/>
              <w:rPr>
                <w:rFonts w:cs="Arial"/>
                <w:color w:val="000000"/>
                <w:sz w:val="16"/>
                <w:szCs w:val="16"/>
              </w:rPr>
            </w:pPr>
            <w:r w:rsidRPr="003D4003">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BE608E" w:rsidRDefault="003D4003" w:rsidP="003D4003">
            <w:pPr>
              <w:pStyle w:val="TAL"/>
              <w:rPr>
                <w:rFonts w:cs="Arial"/>
                <w:color w:val="000000"/>
                <w:sz w:val="16"/>
                <w:szCs w:val="16"/>
              </w:rPr>
            </w:pPr>
            <w:r w:rsidRPr="003D4003">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BE608E" w:rsidRDefault="003D4003" w:rsidP="003D4003">
            <w:pPr>
              <w:pStyle w:val="TAL"/>
              <w:rPr>
                <w:rFonts w:cs="Arial"/>
                <w:color w:val="000000"/>
                <w:sz w:val="16"/>
                <w:szCs w:val="16"/>
              </w:rPr>
            </w:pPr>
            <w:r w:rsidRPr="003D4003">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BE608E" w:rsidRDefault="003D4003" w:rsidP="003D4003">
            <w:pPr>
              <w:pStyle w:val="TAL"/>
              <w:rPr>
                <w:rFonts w:cs="Arial"/>
                <w:color w:val="000000"/>
                <w:sz w:val="16"/>
                <w:szCs w:val="16"/>
              </w:rPr>
            </w:pPr>
            <w:r w:rsidRPr="003D4003">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BE608E" w:rsidRDefault="003D4003" w:rsidP="003D4003">
            <w:pPr>
              <w:pStyle w:val="TAL"/>
              <w:rPr>
                <w:rFonts w:cs="Arial"/>
                <w:color w:val="000000"/>
                <w:sz w:val="16"/>
                <w:szCs w:val="16"/>
              </w:rPr>
            </w:pPr>
            <w:r w:rsidRPr="003D4003">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BE608E" w:rsidRDefault="003D4003" w:rsidP="003D4003">
            <w:pPr>
              <w:pStyle w:val="TAL"/>
              <w:rPr>
                <w:rFonts w:cs="Arial"/>
                <w:color w:val="000000"/>
                <w:sz w:val="16"/>
                <w:szCs w:val="16"/>
              </w:rPr>
            </w:pPr>
            <w:r w:rsidRPr="003D4003">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BE608E" w:rsidRDefault="003D4003" w:rsidP="003D4003">
            <w:pPr>
              <w:pStyle w:val="TAL"/>
              <w:rPr>
                <w:rFonts w:cs="Arial"/>
                <w:color w:val="000000"/>
                <w:sz w:val="16"/>
                <w:szCs w:val="16"/>
              </w:rPr>
            </w:pPr>
            <w:r w:rsidRPr="003D4003">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BE608E" w:rsidRDefault="003D4003" w:rsidP="003D4003">
            <w:pPr>
              <w:pStyle w:val="TAL"/>
              <w:rPr>
                <w:rFonts w:cs="Arial"/>
                <w:color w:val="000000"/>
                <w:sz w:val="16"/>
                <w:szCs w:val="16"/>
              </w:rPr>
            </w:pPr>
            <w:r w:rsidRPr="003D4003">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BE608E" w:rsidRDefault="003D4003" w:rsidP="003D4003">
            <w:pPr>
              <w:pStyle w:val="TAL"/>
              <w:rPr>
                <w:rFonts w:cs="Arial"/>
                <w:color w:val="000000"/>
                <w:sz w:val="16"/>
                <w:szCs w:val="16"/>
              </w:rPr>
            </w:pPr>
            <w:r w:rsidRPr="003D4003">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BE608E" w:rsidRDefault="003D4003" w:rsidP="003D4003">
            <w:pPr>
              <w:pStyle w:val="TAL"/>
              <w:rPr>
                <w:rFonts w:cs="Arial"/>
                <w:color w:val="000000"/>
                <w:sz w:val="16"/>
                <w:szCs w:val="16"/>
              </w:rPr>
            </w:pPr>
            <w:r w:rsidRPr="003D4003">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BE608E" w:rsidRDefault="003D4003" w:rsidP="003D4003">
            <w:pPr>
              <w:pStyle w:val="TAL"/>
              <w:rPr>
                <w:rFonts w:cs="Arial"/>
                <w:color w:val="000000"/>
                <w:sz w:val="16"/>
                <w:szCs w:val="16"/>
              </w:rPr>
            </w:pPr>
            <w:r w:rsidRPr="003D4003">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BE608E" w:rsidRDefault="003D4003" w:rsidP="003D4003">
            <w:pPr>
              <w:pStyle w:val="TAL"/>
              <w:rPr>
                <w:rFonts w:cs="Arial"/>
                <w:color w:val="000000"/>
                <w:sz w:val="16"/>
                <w:szCs w:val="16"/>
              </w:rPr>
            </w:pPr>
            <w:r w:rsidRPr="003D4003">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BE608E" w:rsidRDefault="003D4003" w:rsidP="003D4003">
            <w:pPr>
              <w:pStyle w:val="TAL"/>
              <w:rPr>
                <w:rFonts w:cs="Arial"/>
                <w:color w:val="000000"/>
                <w:sz w:val="16"/>
                <w:szCs w:val="16"/>
              </w:rPr>
            </w:pPr>
            <w:r w:rsidRPr="003D4003">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BE608E" w:rsidRDefault="003D4003" w:rsidP="003D4003">
            <w:pPr>
              <w:pStyle w:val="TAL"/>
              <w:rPr>
                <w:rFonts w:cs="Arial"/>
                <w:color w:val="000000"/>
                <w:sz w:val="16"/>
                <w:szCs w:val="16"/>
              </w:rPr>
            </w:pPr>
            <w:r w:rsidRPr="003D4003">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BE608E" w:rsidRDefault="003D4003" w:rsidP="003D4003">
            <w:pPr>
              <w:pStyle w:val="TAL"/>
              <w:rPr>
                <w:rFonts w:cs="Arial"/>
                <w:color w:val="000000"/>
                <w:sz w:val="16"/>
                <w:szCs w:val="16"/>
              </w:rPr>
            </w:pPr>
            <w:r w:rsidRPr="003D4003">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BE608E" w:rsidRDefault="003D4003" w:rsidP="003D4003">
            <w:pPr>
              <w:pStyle w:val="TAL"/>
              <w:rPr>
                <w:rFonts w:cs="Arial"/>
                <w:color w:val="000000"/>
                <w:sz w:val="16"/>
                <w:szCs w:val="16"/>
              </w:rPr>
            </w:pPr>
            <w:r w:rsidRPr="003D4003">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BE608E" w:rsidRDefault="003D4003" w:rsidP="003D4003">
            <w:pPr>
              <w:pStyle w:val="TAL"/>
              <w:rPr>
                <w:rFonts w:cs="Arial"/>
                <w:color w:val="000000"/>
                <w:sz w:val="16"/>
                <w:szCs w:val="16"/>
              </w:rPr>
            </w:pPr>
            <w:r w:rsidRPr="003D4003">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BE608E" w:rsidRDefault="003D4003" w:rsidP="003D4003">
            <w:pPr>
              <w:pStyle w:val="TAL"/>
              <w:rPr>
                <w:rFonts w:cs="Arial"/>
                <w:color w:val="000000"/>
                <w:sz w:val="16"/>
                <w:szCs w:val="16"/>
              </w:rPr>
            </w:pPr>
            <w:r w:rsidRPr="003D4003">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6010B" w:rsidRPr="003D4003"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BE608E" w:rsidRDefault="0036010B" w:rsidP="0036010B">
            <w:pPr>
              <w:pStyle w:val="TAL"/>
              <w:rPr>
                <w:rFonts w:cs="Arial"/>
                <w:color w:val="000000"/>
                <w:sz w:val="16"/>
                <w:szCs w:val="16"/>
              </w:rPr>
            </w:pPr>
            <w:r>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BE608E" w:rsidRDefault="0036010B" w:rsidP="0036010B">
            <w:pPr>
              <w:pStyle w:val="TAL"/>
              <w:rPr>
                <w:rFonts w:cs="Arial"/>
                <w:color w:val="000000"/>
                <w:sz w:val="16"/>
                <w:szCs w:val="16"/>
              </w:rPr>
            </w:pPr>
            <w:r>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3D4003" w:rsidRDefault="0036010B" w:rsidP="0036010B">
            <w:pPr>
              <w:pStyle w:val="TAL"/>
              <w:rPr>
                <w:rFonts w:cs="Arial"/>
                <w:color w:val="000000"/>
                <w:sz w:val="16"/>
                <w:szCs w:val="16"/>
              </w:rPr>
            </w:pPr>
            <w:r>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3D4003" w:rsidRDefault="0036010B" w:rsidP="0036010B">
            <w:pPr>
              <w:pStyle w:val="TAL"/>
              <w:rPr>
                <w:rFonts w:cs="Arial"/>
                <w:color w:val="000000"/>
                <w:sz w:val="16"/>
                <w:szCs w:val="16"/>
              </w:rPr>
            </w:pPr>
            <w:r>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3D4003" w:rsidRDefault="0036010B" w:rsidP="0036010B">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3D4003" w:rsidRDefault="0036010B" w:rsidP="0036010B">
            <w:pPr>
              <w:pStyle w:val="TAL"/>
              <w:rPr>
                <w:rFonts w:cs="Arial"/>
                <w:color w:val="000000"/>
                <w:sz w:val="16"/>
                <w:szCs w:val="16"/>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3D4003" w:rsidRDefault="0036010B" w:rsidP="0036010B">
            <w:pPr>
              <w:pStyle w:val="TAL"/>
              <w:rPr>
                <w:rFonts w:cs="Arial"/>
                <w:color w:val="000000"/>
                <w:sz w:val="16"/>
                <w:szCs w:val="16"/>
              </w:rPr>
            </w:pPr>
            <w:r>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BE608E" w:rsidRDefault="0036010B" w:rsidP="0036010B">
            <w:pPr>
              <w:pStyle w:val="TAL"/>
              <w:rPr>
                <w:rFonts w:cs="Arial"/>
                <w:color w:val="000000"/>
                <w:sz w:val="16"/>
                <w:szCs w:val="16"/>
              </w:rPr>
            </w:pPr>
            <w:r>
              <w:rPr>
                <w:rFonts w:cs="Arial"/>
                <w:color w:val="000000"/>
                <w:sz w:val="16"/>
                <w:szCs w:val="16"/>
              </w:rPr>
              <w:t>17.2.1</w:t>
            </w:r>
          </w:p>
        </w:tc>
      </w:tr>
      <w:tr w:rsidR="004C6BA6" w:rsidRPr="004C6BA6"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BE608E" w:rsidRDefault="004C6BA6" w:rsidP="004C6BA6">
            <w:pPr>
              <w:pStyle w:val="TAL"/>
              <w:rPr>
                <w:rFonts w:cs="Arial"/>
                <w:color w:val="000000"/>
                <w:sz w:val="16"/>
                <w:szCs w:val="16"/>
              </w:rPr>
            </w:pPr>
            <w:r w:rsidRPr="004C6BA6">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BE608E" w:rsidRDefault="004C6BA6" w:rsidP="004C6BA6">
            <w:pPr>
              <w:pStyle w:val="TAL"/>
              <w:rPr>
                <w:rFonts w:cs="Arial"/>
                <w:color w:val="000000"/>
                <w:sz w:val="16"/>
                <w:szCs w:val="16"/>
              </w:rPr>
            </w:pPr>
            <w:r w:rsidRPr="004C6BA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BE608E" w:rsidRDefault="004C6BA6" w:rsidP="004C6BA6">
            <w:pPr>
              <w:pStyle w:val="TAL"/>
              <w:rPr>
                <w:rFonts w:cs="Arial"/>
                <w:color w:val="000000"/>
                <w:sz w:val="16"/>
                <w:szCs w:val="16"/>
              </w:rPr>
            </w:pPr>
            <w:r w:rsidRPr="004C6BA6">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BE608E" w:rsidRDefault="004C6BA6" w:rsidP="004C6BA6">
            <w:pPr>
              <w:pStyle w:val="TAL"/>
              <w:rPr>
                <w:rFonts w:cs="Arial"/>
                <w:color w:val="000000"/>
                <w:sz w:val="16"/>
                <w:szCs w:val="16"/>
              </w:rPr>
            </w:pPr>
            <w:r w:rsidRPr="004C6BA6">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BE608E" w:rsidRDefault="004C6BA6" w:rsidP="004C6BA6">
            <w:pPr>
              <w:pStyle w:val="TAL"/>
              <w:rPr>
                <w:rFonts w:cs="Arial"/>
                <w:color w:val="000000"/>
                <w:sz w:val="16"/>
                <w:szCs w:val="16"/>
              </w:rPr>
            </w:pPr>
            <w:r w:rsidRPr="004C6BA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BE608E" w:rsidRDefault="004C6BA6" w:rsidP="004C6BA6">
            <w:pPr>
              <w:pStyle w:val="TAL"/>
              <w:rPr>
                <w:rFonts w:cs="Arial"/>
                <w:color w:val="000000"/>
                <w:sz w:val="16"/>
                <w:szCs w:val="16"/>
              </w:rPr>
            </w:pPr>
            <w:r w:rsidRPr="004C6BA6">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BE608E" w:rsidRDefault="004C6BA6" w:rsidP="004C6BA6">
            <w:pPr>
              <w:pStyle w:val="TAL"/>
              <w:rPr>
                <w:rFonts w:cs="Arial"/>
                <w:color w:val="000000"/>
                <w:sz w:val="16"/>
                <w:szCs w:val="16"/>
              </w:rPr>
            </w:pPr>
            <w:r w:rsidRPr="004C6BA6">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BE608E" w:rsidRDefault="004C6BA6" w:rsidP="004C6BA6">
            <w:pPr>
              <w:pStyle w:val="TAL"/>
              <w:rPr>
                <w:rFonts w:cs="Arial"/>
                <w:color w:val="000000"/>
                <w:sz w:val="16"/>
                <w:szCs w:val="16"/>
              </w:rPr>
            </w:pPr>
            <w:r w:rsidRPr="004C6BA6">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BE608E" w:rsidRDefault="004C6BA6" w:rsidP="004C6BA6">
            <w:pPr>
              <w:pStyle w:val="TAL"/>
              <w:rPr>
                <w:rFonts w:cs="Arial"/>
                <w:color w:val="000000"/>
                <w:sz w:val="16"/>
                <w:szCs w:val="16"/>
              </w:rPr>
            </w:pPr>
            <w:r w:rsidRPr="004C6BA6">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BE608E" w:rsidRDefault="004C6BA6" w:rsidP="004C6BA6">
            <w:pPr>
              <w:pStyle w:val="TAL"/>
              <w:rPr>
                <w:rFonts w:cs="Arial"/>
                <w:color w:val="000000"/>
                <w:sz w:val="16"/>
                <w:szCs w:val="16"/>
              </w:rPr>
            </w:pPr>
            <w:r w:rsidRPr="004C6BA6">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BE608E" w:rsidRDefault="004C6BA6" w:rsidP="004C6BA6">
            <w:pPr>
              <w:pStyle w:val="TAL"/>
              <w:rPr>
                <w:rFonts w:cs="Arial"/>
                <w:color w:val="000000"/>
                <w:sz w:val="16"/>
                <w:szCs w:val="16"/>
              </w:rPr>
            </w:pPr>
            <w:r w:rsidRPr="004C6BA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BE608E" w:rsidRDefault="004C6BA6" w:rsidP="004C6BA6">
            <w:pPr>
              <w:pStyle w:val="TAL"/>
              <w:rPr>
                <w:rFonts w:cs="Arial"/>
                <w:color w:val="000000"/>
                <w:sz w:val="16"/>
                <w:szCs w:val="16"/>
              </w:rPr>
            </w:pPr>
            <w:r w:rsidRPr="004C6BA6">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BE608E" w:rsidRDefault="004C6BA6" w:rsidP="004C6BA6">
            <w:pPr>
              <w:pStyle w:val="TAL"/>
              <w:rPr>
                <w:rFonts w:cs="Arial"/>
                <w:color w:val="000000"/>
                <w:sz w:val="16"/>
                <w:szCs w:val="16"/>
              </w:rPr>
            </w:pPr>
            <w:r w:rsidRPr="004C6BA6">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BE608E" w:rsidRDefault="004C6BA6" w:rsidP="004C6BA6">
            <w:pPr>
              <w:pStyle w:val="TAL"/>
              <w:rPr>
                <w:rFonts w:cs="Arial"/>
                <w:color w:val="000000"/>
                <w:sz w:val="16"/>
                <w:szCs w:val="16"/>
              </w:rPr>
            </w:pPr>
            <w:r w:rsidRPr="004C6BA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BE608E" w:rsidRDefault="004C6BA6" w:rsidP="004C6BA6">
            <w:pPr>
              <w:pStyle w:val="TAL"/>
              <w:rPr>
                <w:rFonts w:cs="Arial"/>
                <w:color w:val="000000"/>
                <w:sz w:val="16"/>
                <w:szCs w:val="16"/>
              </w:rPr>
            </w:pPr>
            <w:r w:rsidRPr="004C6BA6">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BE608E" w:rsidRDefault="004C6BA6" w:rsidP="004C6BA6">
            <w:pPr>
              <w:pStyle w:val="TAL"/>
              <w:rPr>
                <w:rFonts w:cs="Arial"/>
                <w:color w:val="000000"/>
                <w:sz w:val="16"/>
                <w:szCs w:val="16"/>
              </w:rPr>
            </w:pPr>
            <w:r w:rsidRPr="004C6BA6">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BE608E" w:rsidRDefault="004C6BA6" w:rsidP="004C6BA6">
            <w:pPr>
              <w:pStyle w:val="TAL"/>
              <w:rPr>
                <w:rFonts w:cs="Arial"/>
                <w:color w:val="000000"/>
                <w:sz w:val="16"/>
                <w:szCs w:val="16"/>
              </w:rPr>
            </w:pPr>
            <w:r w:rsidRPr="004C6BA6">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BE608E" w:rsidRDefault="004C6BA6" w:rsidP="004C6BA6">
            <w:pPr>
              <w:pStyle w:val="TAL"/>
              <w:rPr>
                <w:rFonts w:cs="Arial"/>
                <w:color w:val="000000"/>
                <w:sz w:val="16"/>
                <w:szCs w:val="16"/>
              </w:rPr>
            </w:pPr>
            <w:r w:rsidRPr="004C6BA6">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BE608E" w:rsidRDefault="004C6BA6" w:rsidP="004C6BA6">
            <w:pPr>
              <w:pStyle w:val="TAL"/>
              <w:rPr>
                <w:rFonts w:cs="Arial"/>
                <w:color w:val="000000"/>
                <w:sz w:val="16"/>
                <w:szCs w:val="16"/>
              </w:rPr>
            </w:pPr>
            <w:r w:rsidRPr="004C6BA6">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BE608E" w:rsidRDefault="004C6BA6" w:rsidP="004C6BA6">
            <w:pPr>
              <w:pStyle w:val="TAL"/>
              <w:rPr>
                <w:rFonts w:cs="Arial"/>
                <w:color w:val="000000"/>
                <w:sz w:val="16"/>
                <w:szCs w:val="16"/>
              </w:rPr>
            </w:pPr>
            <w:r w:rsidRPr="004C6BA6">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BE608E" w:rsidRDefault="004C6BA6" w:rsidP="004C6BA6">
            <w:pPr>
              <w:pStyle w:val="TAL"/>
              <w:rPr>
                <w:rFonts w:cs="Arial"/>
                <w:color w:val="000000"/>
                <w:sz w:val="16"/>
                <w:szCs w:val="16"/>
              </w:rPr>
            </w:pPr>
            <w:r w:rsidRPr="004C6BA6">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BE608E" w:rsidRDefault="004C6BA6" w:rsidP="004C6BA6">
            <w:pPr>
              <w:pStyle w:val="TAL"/>
              <w:rPr>
                <w:rFonts w:cs="Arial"/>
                <w:color w:val="000000"/>
                <w:sz w:val="16"/>
                <w:szCs w:val="16"/>
              </w:rPr>
            </w:pPr>
            <w:r w:rsidRPr="004C6BA6">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BE608E" w:rsidRDefault="004C6BA6" w:rsidP="004C6BA6">
            <w:pPr>
              <w:pStyle w:val="TAL"/>
              <w:rPr>
                <w:rFonts w:cs="Arial"/>
                <w:color w:val="000000"/>
                <w:sz w:val="16"/>
                <w:szCs w:val="16"/>
              </w:rPr>
            </w:pPr>
            <w:r w:rsidRPr="004C6BA6">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BE608E" w:rsidRDefault="004C6BA6" w:rsidP="004C6BA6">
            <w:pPr>
              <w:pStyle w:val="TAL"/>
              <w:rPr>
                <w:rFonts w:cs="Arial"/>
                <w:color w:val="000000"/>
                <w:sz w:val="16"/>
                <w:szCs w:val="16"/>
              </w:rPr>
            </w:pPr>
            <w:r w:rsidRPr="004C6BA6">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BE608E" w:rsidRDefault="004C6BA6" w:rsidP="004C6BA6">
            <w:pPr>
              <w:pStyle w:val="TAL"/>
              <w:rPr>
                <w:rFonts w:cs="Arial"/>
                <w:color w:val="000000"/>
                <w:sz w:val="16"/>
                <w:szCs w:val="16"/>
              </w:rPr>
            </w:pPr>
            <w:r w:rsidRPr="004C6BA6">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BE608E" w:rsidRDefault="004C6BA6" w:rsidP="004C6BA6">
            <w:pPr>
              <w:pStyle w:val="TAL"/>
              <w:rPr>
                <w:rFonts w:cs="Arial"/>
                <w:color w:val="000000"/>
                <w:sz w:val="16"/>
                <w:szCs w:val="16"/>
              </w:rPr>
            </w:pPr>
            <w:r w:rsidRPr="004C6BA6">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BE608E" w:rsidRDefault="004C6BA6" w:rsidP="004C6BA6">
            <w:pPr>
              <w:pStyle w:val="TAL"/>
              <w:rPr>
                <w:rFonts w:cs="Arial"/>
                <w:color w:val="000000"/>
                <w:sz w:val="16"/>
                <w:szCs w:val="16"/>
              </w:rPr>
            </w:pPr>
            <w:r w:rsidRPr="004C6BA6">
              <w:rPr>
                <w:rFonts w:cs="Arial"/>
                <w:color w:val="000000"/>
                <w:sz w:val="16"/>
                <w:szCs w:val="16"/>
              </w:rPr>
              <w:t>Addition of test applicab</w:t>
            </w:r>
            <w:r w:rsidR="003B0A24">
              <w:rPr>
                <w:rFonts w:cs="Arial"/>
                <w:color w:val="000000"/>
                <w:sz w:val="16"/>
                <w:szCs w:val="16"/>
              </w:rPr>
              <w:t>i</w:t>
            </w:r>
            <w:r w:rsidRPr="004C6BA6">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BE608E" w:rsidRDefault="004C6BA6" w:rsidP="004C6BA6">
            <w:pPr>
              <w:pStyle w:val="TAL"/>
              <w:rPr>
                <w:rFonts w:cs="Arial"/>
                <w:color w:val="000000"/>
                <w:sz w:val="16"/>
                <w:szCs w:val="16"/>
              </w:rPr>
            </w:pPr>
            <w:r w:rsidRPr="004C6BA6">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BE608E" w:rsidRDefault="004C6BA6" w:rsidP="004C6BA6">
            <w:pPr>
              <w:pStyle w:val="TAL"/>
              <w:rPr>
                <w:rFonts w:cs="Arial"/>
                <w:color w:val="000000"/>
                <w:sz w:val="16"/>
                <w:szCs w:val="16"/>
              </w:rPr>
            </w:pPr>
            <w:r w:rsidRPr="004C6BA6">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BE608E" w:rsidRDefault="004C6BA6" w:rsidP="004C6BA6">
            <w:pPr>
              <w:pStyle w:val="TAL"/>
              <w:rPr>
                <w:rFonts w:cs="Arial"/>
                <w:color w:val="000000"/>
                <w:sz w:val="16"/>
                <w:szCs w:val="16"/>
              </w:rPr>
            </w:pPr>
            <w:r w:rsidRPr="004C6BA6">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BE608E" w:rsidRDefault="004C6BA6" w:rsidP="004C6BA6">
            <w:pPr>
              <w:pStyle w:val="TAL"/>
              <w:rPr>
                <w:rFonts w:cs="Arial"/>
                <w:color w:val="000000"/>
                <w:sz w:val="16"/>
                <w:szCs w:val="16"/>
              </w:rPr>
            </w:pPr>
            <w:r w:rsidRPr="004C6BA6">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BE608E" w:rsidRDefault="004C6BA6" w:rsidP="004C6BA6">
            <w:pPr>
              <w:pStyle w:val="TAL"/>
              <w:rPr>
                <w:rFonts w:cs="Arial"/>
                <w:color w:val="000000"/>
                <w:sz w:val="16"/>
                <w:szCs w:val="16"/>
              </w:rPr>
            </w:pPr>
            <w:r w:rsidRPr="004C6BA6">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BE608E" w:rsidRDefault="004C6BA6" w:rsidP="004C6BA6">
            <w:pPr>
              <w:pStyle w:val="TAL"/>
              <w:rPr>
                <w:rFonts w:cs="Arial"/>
                <w:color w:val="000000"/>
                <w:sz w:val="16"/>
                <w:szCs w:val="16"/>
              </w:rPr>
            </w:pPr>
            <w:r w:rsidRPr="004C6BA6">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BE608E" w:rsidRDefault="004C6BA6" w:rsidP="004C6BA6">
            <w:pPr>
              <w:pStyle w:val="TAL"/>
              <w:rPr>
                <w:rFonts w:cs="Arial"/>
                <w:color w:val="000000"/>
                <w:sz w:val="16"/>
                <w:szCs w:val="16"/>
              </w:rPr>
            </w:pPr>
            <w:r w:rsidRPr="004C6BA6">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BE608E" w:rsidRDefault="004C6BA6" w:rsidP="004C6BA6">
            <w:pPr>
              <w:pStyle w:val="TAL"/>
              <w:rPr>
                <w:rFonts w:cs="Arial"/>
                <w:color w:val="000000"/>
                <w:sz w:val="16"/>
                <w:szCs w:val="16"/>
              </w:rPr>
            </w:pPr>
            <w:r w:rsidRPr="004C6BA6">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BE608E" w:rsidRDefault="004C6BA6" w:rsidP="004C6BA6">
            <w:pPr>
              <w:pStyle w:val="TAL"/>
              <w:rPr>
                <w:rFonts w:cs="Arial"/>
                <w:color w:val="000000"/>
                <w:sz w:val="16"/>
                <w:szCs w:val="16"/>
              </w:rPr>
            </w:pPr>
            <w:r w:rsidRPr="004C6BA6">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BE608E" w:rsidRDefault="004C6BA6" w:rsidP="004C6BA6">
            <w:pPr>
              <w:pStyle w:val="TAL"/>
              <w:rPr>
                <w:rFonts w:cs="Arial"/>
                <w:color w:val="000000"/>
                <w:sz w:val="16"/>
                <w:szCs w:val="16"/>
              </w:rPr>
            </w:pPr>
            <w:r w:rsidRPr="004C6BA6">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BE608E" w:rsidRDefault="004C6BA6" w:rsidP="004C6BA6">
            <w:pPr>
              <w:pStyle w:val="TAL"/>
              <w:rPr>
                <w:rFonts w:cs="Arial"/>
                <w:color w:val="000000"/>
                <w:sz w:val="16"/>
                <w:szCs w:val="16"/>
              </w:rPr>
            </w:pPr>
            <w:r w:rsidRPr="004C6BA6">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BE608E" w:rsidRDefault="004C6BA6" w:rsidP="004C6BA6">
            <w:pPr>
              <w:pStyle w:val="TAL"/>
              <w:rPr>
                <w:rFonts w:cs="Arial"/>
                <w:color w:val="000000"/>
                <w:sz w:val="16"/>
                <w:szCs w:val="16"/>
              </w:rPr>
            </w:pPr>
            <w:r w:rsidRPr="004C6BA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BE608E" w:rsidRDefault="004C6BA6" w:rsidP="004C6BA6">
            <w:pPr>
              <w:pStyle w:val="TAL"/>
              <w:rPr>
                <w:rFonts w:cs="Arial"/>
                <w:color w:val="000000"/>
                <w:sz w:val="16"/>
                <w:szCs w:val="16"/>
              </w:rPr>
            </w:pPr>
            <w:r w:rsidRPr="004C6BA6">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BE608E" w:rsidRDefault="004C6BA6" w:rsidP="004C6BA6">
            <w:pPr>
              <w:pStyle w:val="TAL"/>
              <w:rPr>
                <w:rFonts w:cs="Arial"/>
                <w:color w:val="000000"/>
                <w:sz w:val="16"/>
                <w:szCs w:val="16"/>
              </w:rPr>
            </w:pPr>
            <w:r w:rsidRPr="004C6BA6">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BE608E" w:rsidRDefault="004C6BA6" w:rsidP="004C6BA6">
            <w:pPr>
              <w:pStyle w:val="TAL"/>
              <w:rPr>
                <w:rFonts w:cs="Arial"/>
                <w:color w:val="000000"/>
                <w:sz w:val="16"/>
                <w:szCs w:val="16"/>
              </w:rPr>
            </w:pPr>
            <w:r w:rsidRPr="004C6BA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BE608E" w:rsidRDefault="004C6BA6" w:rsidP="004C6BA6">
            <w:pPr>
              <w:pStyle w:val="TAL"/>
              <w:rPr>
                <w:rFonts w:cs="Arial"/>
                <w:color w:val="000000"/>
                <w:sz w:val="16"/>
                <w:szCs w:val="16"/>
              </w:rPr>
            </w:pPr>
            <w:r w:rsidRPr="004C6BA6">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BE608E" w:rsidRDefault="004C6BA6" w:rsidP="004C6BA6">
            <w:pPr>
              <w:pStyle w:val="TAL"/>
              <w:rPr>
                <w:rFonts w:cs="Arial"/>
                <w:color w:val="000000"/>
                <w:sz w:val="16"/>
                <w:szCs w:val="16"/>
              </w:rPr>
            </w:pPr>
            <w:r w:rsidRPr="004C6BA6">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BE608E" w:rsidRDefault="004C6BA6" w:rsidP="004C6BA6">
            <w:pPr>
              <w:pStyle w:val="TAL"/>
              <w:rPr>
                <w:rFonts w:cs="Arial"/>
                <w:color w:val="000000"/>
                <w:sz w:val="16"/>
                <w:szCs w:val="16"/>
              </w:rPr>
            </w:pPr>
            <w:r w:rsidRPr="004C6BA6">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BE608E" w:rsidRDefault="004C6BA6" w:rsidP="004C6BA6">
            <w:pPr>
              <w:pStyle w:val="TAL"/>
              <w:rPr>
                <w:rFonts w:cs="Arial"/>
                <w:color w:val="000000"/>
                <w:sz w:val="16"/>
                <w:szCs w:val="16"/>
              </w:rPr>
            </w:pPr>
            <w:r w:rsidRPr="004C6BA6">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BE608E" w:rsidRDefault="004C6BA6" w:rsidP="004C6BA6">
            <w:pPr>
              <w:pStyle w:val="TAL"/>
              <w:rPr>
                <w:rFonts w:cs="Arial"/>
                <w:color w:val="000000"/>
                <w:sz w:val="16"/>
                <w:szCs w:val="16"/>
              </w:rPr>
            </w:pPr>
            <w:r w:rsidRPr="004C6BA6">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BE608E" w:rsidRDefault="004C6BA6" w:rsidP="004C6BA6">
            <w:pPr>
              <w:pStyle w:val="TAL"/>
              <w:rPr>
                <w:rFonts w:cs="Arial"/>
                <w:color w:val="000000"/>
                <w:sz w:val="16"/>
                <w:szCs w:val="16"/>
              </w:rPr>
            </w:pPr>
            <w:r w:rsidRPr="004C6BA6">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BE608E" w:rsidRDefault="004C6BA6" w:rsidP="004C6BA6">
            <w:pPr>
              <w:pStyle w:val="TAL"/>
              <w:rPr>
                <w:rFonts w:cs="Arial"/>
                <w:color w:val="000000"/>
                <w:sz w:val="16"/>
                <w:szCs w:val="16"/>
              </w:rPr>
            </w:pPr>
            <w:r w:rsidRPr="004C6BA6">
              <w:rPr>
                <w:rFonts w:cs="Arial"/>
                <w:color w:val="000000"/>
                <w:sz w:val="16"/>
                <w:szCs w:val="16"/>
              </w:rPr>
              <w:t>Addition of test applicab</w:t>
            </w:r>
            <w:r w:rsidR="003B0A24">
              <w:rPr>
                <w:rFonts w:cs="Arial"/>
                <w:color w:val="000000"/>
                <w:sz w:val="16"/>
                <w:szCs w:val="16"/>
              </w:rPr>
              <w:t>i</w:t>
            </w:r>
            <w:r w:rsidRPr="004C6BA6">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BE608E" w:rsidRDefault="004C6BA6" w:rsidP="004C6BA6">
            <w:pPr>
              <w:pStyle w:val="TAL"/>
              <w:rPr>
                <w:rFonts w:cs="Arial"/>
                <w:color w:val="000000"/>
                <w:sz w:val="16"/>
                <w:szCs w:val="16"/>
              </w:rPr>
            </w:pPr>
            <w:r w:rsidRPr="004C6BA6">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BE608E" w:rsidRDefault="004C6BA6" w:rsidP="004C6BA6">
            <w:pPr>
              <w:pStyle w:val="TAL"/>
              <w:rPr>
                <w:rFonts w:cs="Arial"/>
                <w:color w:val="000000"/>
                <w:sz w:val="16"/>
                <w:szCs w:val="16"/>
              </w:rPr>
            </w:pPr>
            <w:r w:rsidRPr="004C6BA6">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BE608E" w:rsidRDefault="004C6BA6" w:rsidP="004C6BA6">
            <w:pPr>
              <w:pStyle w:val="TAL"/>
              <w:rPr>
                <w:rFonts w:cs="Arial"/>
                <w:color w:val="000000"/>
                <w:sz w:val="16"/>
                <w:szCs w:val="16"/>
              </w:rPr>
            </w:pPr>
            <w:r w:rsidRPr="004C6BA6">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BE608E" w:rsidRDefault="004C6BA6" w:rsidP="004C6BA6">
            <w:pPr>
              <w:pStyle w:val="TAL"/>
              <w:rPr>
                <w:rFonts w:cs="Arial"/>
                <w:color w:val="000000"/>
                <w:sz w:val="16"/>
                <w:szCs w:val="16"/>
              </w:rPr>
            </w:pPr>
            <w:r w:rsidRPr="004C6BA6">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BE608E" w:rsidRDefault="004C6BA6" w:rsidP="004C6BA6">
            <w:pPr>
              <w:pStyle w:val="TAL"/>
              <w:rPr>
                <w:rFonts w:cs="Arial"/>
                <w:color w:val="000000"/>
                <w:sz w:val="16"/>
                <w:szCs w:val="16"/>
              </w:rPr>
            </w:pPr>
            <w:r w:rsidRPr="004C6BA6">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BE608E" w:rsidRDefault="004C6BA6" w:rsidP="004C6BA6">
            <w:pPr>
              <w:pStyle w:val="TAL"/>
              <w:rPr>
                <w:rFonts w:cs="Arial"/>
                <w:color w:val="000000"/>
                <w:sz w:val="16"/>
                <w:szCs w:val="16"/>
              </w:rPr>
            </w:pPr>
            <w:r w:rsidRPr="004C6BA6">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BE608E" w:rsidRDefault="004C6BA6" w:rsidP="004C6BA6">
            <w:pPr>
              <w:pStyle w:val="TAL"/>
              <w:rPr>
                <w:rFonts w:cs="Arial"/>
                <w:color w:val="000000"/>
                <w:sz w:val="16"/>
                <w:szCs w:val="16"/>
              </w:rPr>
            </w:pPr>
            <w:r w:rsidRPr="004C6BA6">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BE608E" w:rsidRDefault="004C6BA6" w:rsidP="004C6BA6">
            <w:pPr>
              <w:pStyle w:val="TAL"/>
              <w:rPr>
                <w:rFonts w:cs="Arial"/>
                <w:color w:val="000000"/>
                <w:sz w:val="16"/>
                <w:szCs w:val="16"/>
              </w:rPr>
            </w:pPr>
            <w:r w:rsidRPr="004C6BA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BE608E" w:rsidRDefault="004C6BA6" w:rsidP="004C6BA6">
            <w:pPr>
              <w:pStyle w:val="TAL"/>
              <w:rPr>
                <w:rFonts w:cs="Arial"/>
                <w:color w:val="000000"/>
                <w:sz w:val="16"/>
                <w:szCs w:val="16"/>
              </w:rPr>
            </w:pPr>
            <w:r w:rsidRPr="004C6BA6">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BE608E" w:rsidRDefault="004C6BA6" w:rsidP="004C6BA6">
            <w:pPr>
              <w:pStyle w:val="TAL"/>
              <w:rPr>
                <w:rFonts w:cs="Arial"/>
                <w:color w:val="000000"/>
                <w:sz w:val="16"/>
                <w:szCs w:val="16"/>
              </w:rPr>
            </w:pPr>
            <w:r w:rsidRPr="004C6BA6">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BE608E" w:rsidRDefault="004C6BA6" w:rsidP="004C6BA6">
            <w:pPr>
              <w:pStyle w:val="TAL"/>
              <w:rPr>
                <w:rFonts w:cs="Arial"/>
                <w:color w:val="000000"/>
                <w:sz w:val="16"/>
                <w:szCs w:val="16"/>
              </w:rPr>
            </w:pPr>
            <w:r w:rsidRPr="004C6BA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BE608E" w:rsidRDefault="004C6BA6" w:rsidP="004C6BA6">
            <w:pPr>
              <w:pStyle w:val="TAL"/>
              <w:rPr>
                <w:rFonts w:cs="Arial"/>
                <w:color w:val="000000"/>
                <w:sz w:val="16"/>
                <w:szCs w:val="16"/>
              </w:rPr>
            </w:pPr>
            <w:r w:rsidRPr="004C6BA6">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BE608E" w:rsidRDefault="004C6BA6" w:rsidP="004C6BA6">
            <w:pPr>
              <w:pStyle w:val="TAL"/>
              <w:rPr>
                <w:rFonts w:cs="Arial"/>
                <w:color w:val="000000"/>
                <w:sz w:val="16"/>
                <w:szCs w:val="16"/>
              </w:rPr>
            </w:pPr>
            <w:r w:rsidRPr="004C6BA6">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BE608E" w:rsidRDefault="004C6BA6" w:rsidP="004C6BA6">
            <w:pPr>
              <w:pStyle w:val="TAL"/>
              <w:rPr>
                <w:rFonts w:cs="Arial"/>
                <w:color w:val="000000"/>
                <w:sz w:val="16"/>
                <w:szCs w:val="16"/>
              </w:rPr>
            </w:pPr>
            <w:r w:rsidRPr="004C6BA6">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BE608E" w:rsidRDefault="004C6BA6" w:rsidP="004C6BA6">
            <w:pPr>
              <w:pStyle w:val="TAL"/>
              <w:rPr>
                <w:rFonts w:cs="Arial"/>
                <w:color w:val="000000"/>
                <w:sz w:val="16"/>
                <w:szCs w:val="16"/>
              </w:rPr>
            </w:pPr>
            <w:r w:rsidRPr="004C6BA6">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r w:rsidR="004C6BA6" w:rsidRPr="004C6BA6"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BE608E" w:rsidRDefault="004C6BA6" w:rsidP="004C6BA6">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BE608E" w:rsidRDefault="004C6BA6" w:rsidP="004C6BA6">
            <w:pPr>
              <w:pStyle w:val="TAL"/>
              <w:rPr>
                <w:rFonts w:cs="Arial"/>
                <w:color w:val="000000"/>
                <w:sz w:val="16"/>
                <w:szCs w:val="16"/>
              </w:rPr>
            </w:pPr>
            <w:r w:rsidRPr="00BE608E">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BE608E" w:rsidRDefault="004C6BA6" w:rsidP="004C6BA6">
            <w:pPr>
              <w:pStyle w:val="TAL"/>
              <w:rPr>
                <w:rFonts w:cs="Arial"/>
                <w:color w:val="000000"/>
                <w:sz w:val="16"/>
                <w:szCs w:val="16"/>
              </w:rPr>
            </w:pPr>
            <w:r w:rsidRPr="004C6BA6">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BE608E" w:rsidRDefault="004C6BA6" w:rsidP="004C6BA6">
            <w:pPr>
              <w:pStyle w:val="TAL"/>
              <w:rPr>
                <w:rFonts w:cs="Arial"/>
                <w:color w:val="000000"/>
                <w:sz w:val="16"/>
                <w:szCs w:val="16"/>
              </w:rPr>
            </w:pPr>
            <w:r w:rsidRPr="004C6BA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BE608E" w:rsidRDefault="004C6BA6" w:rsidP="004C6BA6">
            <w:pPr>
              <w:pStyle w:val="TAL"/>
              <w:rPr>
                <w:rFonts w:cs="Arial"/>
                <w:color w:val="000000"/>
                <w:sz w:val="16"/>
                <w:szCs w:val="16"/>
              </w:rPr>
            </w:pPr>
            <w:r w:rsidRPr="004C6BA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BE608E" w:rsidRDefault="004C6BA6" w:rsidP="004C6BA6">
            <w:pPr>
              <w:pStyle w:val="TAL"/>
              <w:rPr>
                <w:rFonts w:cs="Arial"/>
                <w:color w:val="000000"/>
                <w:sz w:val="16"/>
                <w:szCs w:val="16"/>
              </w:rPr>
            </w:pPr>
            <w:r w:rsidRPr="004C6BA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BE608E" w:rsidRDefault="004C6BA6" w:rsidP="004C6BA6">
            <w:pPr>
              <w:pStyle w:val="TAL"/>
              <w:rPr>
                <w:rFonts w:cs="Arial"/>
                <w:color w:val="000000"/>
                <w:sz w:val="16"/>
                <w:szCs w:val="16"/>
              </w:rPr>
            </w:pPr>
            <w:r w:rsidRPr="004C6BA6">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BE608E" w:rsidRDefault="004C6BA6" w:rsidP="004C6BA6">
            <w:pPr>
              <w:pStyle w:val="TAL"/>
              <w:rPr>
                <w:rFonts w:cs="Arial"/>
                <w:color w:val="000000"/>
                <w:sz w:val="16"/>
                <w:szCs w:val="16"/>
              </w:rPr>
            </w:pPr>
            <w:r w:rsidRPr="00BE608E">
              <w:rPr>
                <w:rFonts w:cs="Arial"/>
                <w:color w:val="000000"/>
                <w:sz w:val="16"/>
                <w:szCs w:val="16"/>
              </w:rPr>
              <w:t>17.</w:t>
            </w:r>
            <w:r>
              <w:rPr>
                <w:rFonts w:cs="Arial"/>
                <w:color w:val="000000"/>
                <w:sz w:val="16"/>
                <w:szCs w:val="16"/>
              </w:rPr>
              <w:t>3</w:t>
            </w:r>
            <w:r w:rsidRPr="00BE608E">
              <w:rPr>
                <w:rFonts w:cs="Arial"/>
                <w:color w:val="000000"/>
                <w:sz w:val="16"/>
                <w:szCs w:val="16"/>
              </w:rPr>
              <w:t>.0</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5D60F9">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3CD95" w14:textId="77777777" w:rsidR="0050241E" w:rsidRDefault="0050241E">
      <w:r>
        <w:separator/>
      </w:r>
    </w:p>
  </w:endnote>
  <w:endnote w:type="continuationSeparator" w:id="0">
    <w:p w14:paraId="0383D9EB" w14:textId="77777777" w:rsidR="0050241E" w:rsidRDefault="0050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BE3C4" w14:textId="77777777" w:rsidR="0050241E" w:rsidRDefault="0050241E">
      <w:r>
        <w:separator/>
      </w:r>
    </w:p>
  </w:footnote>
  <w:footnote w:type="continuationSeparator" w:id="0">
    <w:p w14:paraId="56E78D07" w14:textId="77777777" w:rsidR="0050241E" w:rsidRDefault="0050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5CADB8E9"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A24">
      <w:rPr>
        <w:rFonts w:ascii="Arial" w:hAnsi="Arial" w:cs="Arial"/>
        <w:b/>
        <w:noProof/>
        <w:sz w:val="18"/>
        <w:szCs w:val="18"/>
      </w:rPr>
      <w:t>3GPP TS 38.523-2 V17.3.0 (2023-06)</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60C932EE"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A24">
      <w:rPr>
        <w:rFonts w:ascii="Arial" w:hAnsi="Arial" w:cs="Arial"/>
        <w:b/>
        <w:noProof/>
        <w:sz w:val="18"/>
        <w:szCs w:val="18"/>
      </w:rPr>
      <w:t>Release 17</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458"/>
    <w:rsid w:val="00007B9F"/>
    <w:rsid w:val="0001065F"/>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A22"/>
    <w:rsid w:val="00062B33"/>
    <w:rsid w:val="000655A6"/>
    <w:rsid w:val="00066491"/>
    <w:rsid w:val="00080512"/>
    <w:rsid w:val="000854DC"/>
    <w:rsid w:val="0008591C"/>
    <w:rsid w:val="0008683D"/>
    <w:rsid w:val="0009179B"/>
    <w:rsid w:val="00093559"/>
    <w:rsid w:val="00095658"/>
    <w:rsid w:val="00095F02"/>
    <w:rsid w:val="00097144"/>
    <w:rsid w:val="000A13AA"/>
    <w:rsid w:val="000A392B"/>
    <w:rsid w:val="000A4A4A"/>
    <w:rsid w:val="000A7AAF"/>
    <w:rsid w:val="000B18C3"/>
    <w:rsid w:val="000B2338"/>
    <w:rsid w:val="000B2D60"/>
    <w:rsid w:val="000C052B"/>
    <w:rsid w:val="000C0627"/>
    <w:rsid w:val="000C58B4"/>
    <w:rsid w:val="000D1543"/>
    <w:rsid w:val="000D1C18"/>
    <w:rsid w:val="000D3059"/>
    <w:rsid w:val="000D58AB"/>
    <w:rsid w:val="000D5D4A"/>
    <w:rsid w:val="000D6100"/>
    <w:rsid w:val="000D635B"/>
    <w:rsid w:val="000E3D39"/>
    <w:rsid w:val="000F0555"/>
    <w:rsid w:val="000F1C6D"/>
    <w:rsid w:val="000F4AC5"/>
    <w:rsid w:val="00102003"/>
    <w:rsid w:val="00103904"/>
    <w:rsid w:val="001153CF"/>
    <w:rsid w:val="00126FE5"/>
    <w:rsid w:val="00127701"/>
    <w:rsid w:val="001352ED"/>
    <w:rsid w:val="0013795D"/>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2DB6"/>
    <w:rsid w:val="001D316B"/>
    <w:rsid w:val="001E1265"/>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17153"/>
    <w:rsid w:val="0022217D"/>
    <w:rsid w:val="002273AF"/>
    <w:rsid w:val="002347A2"/>
    <w:rsid w:val="002365AD"/>
    <w:rsid w:val="00240AF5"/>
    <w:rsid w:val="00242979"/>
    <w:rsid w:val="00247EB1"/>
    <w:rsid w:val="002505EF"/>
    <w:rsid w:val="00262BD3"/>
    <w:rsid w:val="00266E37"/>
    <w:rsid w:val="00267782"/>
    <w:rsid w:val="002713C1"/>
    <w:rsid w:val="002722C1"/>
    <w:rsid w:val="002760BD"/>
    <w:rsid w:val="00283048"/>
    <w:rsid w:val="00284331"/>
    <w:rsid w:val="00285356"/>
    <w:rsid w:val="002948FE"/>
    <w:rsid w:val="00294FA1"/>
    <w:rsid w:val="00297F18"/>
    <w:rsid w:val="002A05B2"/>
    <w:rsid w:val="002A0B29"/>
    <w:rsid w:val="002A1560"/>
    <w:rsid w:val="002B17DC"/>
    <w:rsid w:val="002B323F"/>
    <w:rsid w:val="002B4E59"/>
    <w:rsid w:val="002C087A"/>
    <w:rsid w:val="002D2D42"/>
    <w:rsid w:val="002D6812"/>
    <w:rsid w:val="002E0FBC"/>
    <w:rsid w:val="002E661D"/>
    <w:rsid w:val="002F277B"/>
    <w:rsid w:val="00307B20"/>
    <w:rsid w:val="003172DC"/>
    <w:rsid w:val="003228F4"/>
    <w:rsid w:val="00325ACC"/>
    <w:rsid w:val="0032742D"/>
    <w:rsid w:val="00332636"/>
    <w:rsid w:val="00335D69"/>
    <w:rsid w:val="003530D5"/>
    <w:rsid w:val="003544CF"/>
    <w:rsid w:val="0035462D"/>
    <w:rsid w:val="00354CEB"/>
    <w:rsid w:val="00354D82"/>
    <w:rsid w:val="00356D76"/>
    <w:rsid w:val="0035745E"/>
    <w:rsid w:val="0036010B"/>
    <w:rsid w:val="00370C71"/>
    <w:rsid w:val="003735AA"/>
    <w:rsid w:val="00391FA9"/>
    <w:rsid w:val="00392E96"/>
    <w:rsid w:val="0039427D"/>
    <w:rsid w:val="00396326"/>
    <w:rsid w:val="00396E47"/>
    <w:rsid w:val="003A523A"/>
    <w:rsid w:val="003B0895"/>
    <w:rsid w:val="003B0A24"/>
    <w:rsid w:val="003C062D"/>
    <w:rsid w:val="003C2DFC"/>
    <w:rsid w:val="003C3052"/>
    <w:rsid w:val="003C3971"/>
    <w:rsid w:val="003D3FC9"/>
    <w:rsid w:val="003D4003"/>
    <w:rsid w:val="003E1066"/>
    <w:rsid w:val="003E2191"/>
    <w:rsid w:val="003E2B48"/>
    <w:rsid w:val="003E526D"/>
    <w:rsid w:val="003F7263"/>
    <w:rsid w:val="00402478"/>
    <w:rsid w:val="00403046"/>
    <w:rsid w:val="00405428"/>
    <w:rsid w:val="004054A4"/>
    <w:rsid w:val="00406772"/>
    <w:rsid w:val="00410AAF"/>
    <w:rsid w:val="00410AE1"/>
    <w:rsid w:val="0041196B"/>
    <w:rsid w:val="004142D8"/>
    <w:rsid w:val="00417CEF"/>
    <w:rsid w:val="00417FD8"/>
    <w:rsid w:val="004211E2"/>
    <w:rsid w:val="004259B6"/>
    <w:rsid w:val="00430673"/>
    <w:rsid w:val="00431B35"/>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62F5"/>
    <w:rsid w:val="00511F02"/>
    <w:rsid w:val="005233F3"/>
    <w:rsid w:val="005270CE"/>
    <w:rsid w:val="00527813"/>
    <w:rsid w:val="00531AE1"/>
    <w:rsid w:val="005329C6"/>
    <w:rsid w:val="00534130"/>
    <w:rsid w:val="005432FE"/>
    <w:rsid w:val="00543E6C"/>
    <w:rsid w:val="0054662B"/>
    <w:rsid w:val="00546751"/>
    <w:rsid w:val="00552344"/>
    <w:rsid w:val="00553A11"/>
    <w:rsid w:val="00553D9F"/>
    <w:rsid w:val="00560286"/>
    <w:rsid w:val="005628E4"/>
    <w:rsid w:val="00565087"/>
    <w:rsid w:val="0056646D"/>
    <w:rsid w:val="00567C3D"/>
    <w:rsid w:val="00574309"/>
    <w:rsid w:val="00577EA0"/>
    <w:rsid w:val="005808F1"/>
    <w:rsid w:val="00583FE8"/>
    <w:rsid w:val="00584A07"/>
    <w:rsid w:val="005903DA"/>
    <w:rsid w:val="005A1BC3"/>
    <w:rsid w:val="005A7243"/>
    <w:rsid w:val="005B512A"/>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43DC"/>
    <w:rsid w:val="006050B9"/>
    <w:rsid w:val="00605452"/>
    <w:rsid w:val="00605F7E"/>
    <w:rsid w:val="00613F6B"/>
    <w:rsid w:val="00614FDF"/>
    <w:rsid w:val="00615536"/>
    <w:rsid w:val="00620A11"/>
    <w:rsid w:val="00631FF9"/>
    <w:rsid w:val="006377FE"/>
    <w:rsid w:val="0064678E"/>
    <w:rsid w:val="0064741D"/>
    <w:rsid w:val="006572A9"/>
    <w:rsid w:val="00660429"/>
    <w:rsid w:val="006627E1"/>
    <w:rsid w:val="00670FC4"/>
    <w:rsid w:val="0067755D"/>
    <w:rsid w:val="00685DED"/>
    <w:rsid w:val="00686354"/>
    <w:rsid w:val="006903EC"/>
    <w:rsid w:val="00690A9D"/>
    <w:rsid w:val="00690D4C"/>
    <w:rsid w:val="006940FE"/>
    <w:rsid w:val="00694883"/>
    <w:rsid w:val="006A085A"/>
    <w:rsid w:val="006A1322"/>
    <w:rsid w:val="006A269A"/>
    <w:rsid w:val="006A45AE"/>
    <w:rsid w:val="006B361F"/>
    <w:rsid w:val="006B3A9F"/>
    <w:rsid w:val="006C0246"/>
    <w:rsid w:val="006C1AF6"/>
    <w:rsid w:val="006C285E"/>
    <w:rsid w:val="006C377F"/>
    <w:rsid w:val="006C3F67"/>
    <w:rsid w:val="006C4D0C"/>
    <w:rsid w:val="006D1489"/>
    <w:rsid w:val="006D1C0A"/>
    <w:rsid w:val="006D63A0"/>
    <w:rsid w:val="006E43D5"/>
    <w:rsid w:val="006E59EF"/>
    <w:rsid w:val="006E5C86"/>
    <w:rsid w:val="006F0D37"/>
    <w:rsid w:val="007035FE"/>
    <w:rsid w:val="00703FF1"/>
    <w:rsid w:val="00705F52"/>
    <w:rsid w:val="00726884"/>
    <w:rsid w:val="00727CDF"/>
    <w:rsid w:val="00731B9E"/>
    <w:rsid w:val="00734525"/>
    <w:rsid w:val="00734A5B"/>
    <w:rsid w:val="00735483"/>
    <w:rsid w:val="00744E76"/>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A200F"/>
    <w:rsid w:val="007A5145"/>
    <w:rsid w:val="007B5178"/>
    <w:rsid w:val="007B6D76"/>
    <w:rsid w:val="007C1A56"/>
    <w:rsid w:val="007C21AC"/>
    <w:rsid w:val="007C2A76"/>
    <w:rsid w:val="007C466A"/>
    <w:rsid w:val="007D1A3D"/>
    <w:rsid w:val="007E3482"/>
    <w:rsid w:val="007F04D0"/>
    <w:rsid w:val="007F7130"/>
    <w:rsid w:val="008006AC"/>
    <w:rsid w:val="00801439"/>
    <w:rsid w:val="008028A4"/>
    <w:rsid w:val="00803977"/>
    <w:rsid w:val="008166CD"/>
    <w:rsid w:val="00816C6A"/>
    <w:rsid w:val="0082001C"/>
    <w:rsid w:val="0082273C"/>
    <w:rsid w:val="00825BC4"/>
    <w:rsid w:val="00833BC8"/>
    <w:rsid w:val="00834FB6"/>
    <w:rsid w:val="008435CB"/>
    <w:rsid w:val="0084617B"/>
    <w:rsid w:val="00851DDB"/>
    <w:rsid w:val="00852416"/>
    <w:rsid w:val="00854118"/>
    <w:rsid w:val="0085521F"/>
    <w:rsid w:val="00871AB2"/>
    <w:rsid w:val="0087597A"/>
    <w:rsid w:val="008768CA"/>
    <w:rsid w:val="00891ED9"/>
    <w:rsid w:val="0089687A"/>
    <w:rsid w:val="008A0442"/>
    <w:rsid w:val="008A247D"/>
    <w:rsid w:val="008A3177"/>
    <w:rsid w:val="008A5C1A"/>
    <w:rsid w:val="008A76E2"/>
    <w:rsid w:val="008B098A"/>
    <w:rsid w:val="008B1614"/>
    <w:rsid w:val="008B28B8"/>
    <w:rsid w:val="008C218F"/>
    <w:rsid w:val="008C34FD"/>
    <w:rsid w:val="008C3F35"/>
    <w:rsid w:val="008C5153"/>
    <w:rsid w:val="008C6DFE"/>
    <w:rsid w:val="008D004C"/>
    <w:rsid w:val="008D0E28"/>
    <w:rsid w:val="008D30E6"/>
    <w:rsid w:val="008D56CE"/>
    <w:rsid w:val="008E2F01"/>
    <w:rsid w:val="008F1821"/>
    <w:rsid w:val="008F1BCB"/>
    <w:rsid w:val="008F2345"/>
    <w:rsid w:val="008F4847"/>
    <w:rsid w:val="008F6258"/>
    <w:rsid w:val="00901DD3"/>
    <w:rsid w:val="0090271F"/>
    <w:rsid w:val="00902E23"/>
    <w:rsid w:val="0090706E"/>
    <w:rsid w:val="00907E5B"/>
    <w:rsid w:val="0091348E"/>
    <w:rsid w:val="00917CCB"/>
    <w:rsid w:val="009204ED"/>
    <w:rsid w:val="00921633"/>
    <w:rsid w:val="0092175F"/>
    <w:rsid w:val="00924CF5"/>
    <w:rsid w:val="00925859"/>
    <w:rsid w:val="00927245"/>
    <w:rsid w:val="00931557"/>
    <w:rsid w:val="00932F2E"/>
    <w:rsid w:val="00933743"/>
    <w:rsid w:val="0093671C"/>
    <w:rsid w:val="00942EC2"/>
    <w:rsid w:val="00944D4C"/>
    <w:rsid w:val="00944FF2"/>
    <w:rsid w:val="009472CA"/>
    <w:rsid w:val="00951E20"/>
    <w:rsid w:val="00953698"/>
    <w:rsid w:val="009552D9"/>
    <w:rsid w:val="0095759B"/>
    <w:rsid w:val="00961233"/>
    <w:rsid w:val="009658CB"/>
    <w:rsid w:val="009703CE"/>
    <w:rsid w:val="00971C17"/>
    <w:rsid w:val="00972982"/>
    <w:rsid w:val="00972CB1"/>
    <w:rsid w:val="00974BF2"/>
    <w:rsid w:val="00974CF7"/>
    <w:rsid w:val="0097640F"/>
    <w:rsid w:val="0097648E"/>
    <w:rsid w:val="009900D0"/>
    <w:rsid w:val="00990F9D"/>
    <w:rsid w:val="00990FDA"/>
    <w:rsid w:val="0099567D"/>
    <w:rsid w:val="009A0093"/>
    <w:rsid w:val="009A33F1"/>
    <w:rsid w:val="009A5457"/>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36B6D"/>
    <w:rsid w:val="00A414ED"/>
    <w:rsid w:val="00A463FC"/>
    <w:rsid w:val="00A50E70"/>
    <w:rsid w:val="00A5153B"/>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26E4"/>
    <w:rsid w:val="00AB4540"/>
    <w:rsid w:val="00AC7DD5"/>
    <w:rsid w:val="00AD352B"/>
    <w:rsid w:val="00AD3E86"/>
    <w:rsid w:val="00AF38F3"/>
    <w:rsid w:val="00AF3F66"/>
    <w:rsid w:val="00B040FF"/>
    <w:rsid w:val="00B041ED"/>
    <w:rsid w:val="00B07F5A"/>
    <w:rsid w:val="00B10648"/>
    <w:rsid w:val="00B108AD"/>
    <w:rsid w:val="00B14382"/>
    <w:rsid w:val="00B14BD2"/>
    <w:rsid w:val="00B15449"/>
    <w:rsid w:val="00B15DF2"/>
    <w:rsid w:val="00B16DF2"/>
    <w:rsid w:val="00B23B3F"/>
    <w:rsid w:val="00B264A9"/>
    <w:rsid w:val="00B31DC6"/>
    <w:rsid w:val="00B43AA3"/>
    <w:rsid w:val="00B46C9E"/>
    <w:rsid w:val="00B52C00"/>
    <w:rsid w:val="00B63E0A"/>
    <w:rsid w:val="00B668F2"/>
    <w:rsid w:val="00B71F77"/>
    <w:rsid w:val="00B76AD6"/>
    <w:rsid w:val="00B7787B"/>
    <w:rsid w:val="00B861AA"/>
    <w:rsid w:val="00B86C86"/>
    <w:rsid w:val="00B9433E"/>
    <w:rsid w:val="00B9514C"/>
    <w:rsid w:val="00B970AA"/>
    <w:rsid w:val="00BA3AE8"/>
    <w:rsid w:val="00BB51FD"/>
    <w:rsid w:val="00BC0F7D"/>
    <w:rsid w:val="00BC55B7"/>
    <w:rsid w:val="00BC5710"/>
    <w:rsid w:val="00BD0445"/>
    <w:rsid w:val="00BD3B34"/>
    <w:rsid w:val="00BE0043"/>
    <w:rsid w:val="00BE0EB4"/>
    <w:rsid w:val="00BE608E"/>
    <w:rsid w:val="00BE62FA"/>
    <w:rsid w:val="00BF613D"/>
    <w:rsid w:val="00BF6D9D"/>
    <w:rsid w:val="00C01848"/>
    <w:rsid w:val="00C04158"/>
    <w:rsid w:val="00C144B1"/>
    <w:rsid w:val="00C1541C"/>
    <w:rsid w:val="00C21875"/>
    <w:rsid w:val="00C21D2A"/>
    <w:rsid w:val="00C228B4"/>
    <w:rsid w:val="00C259AE"/>
    <w:rsid w:val="00C33079"/>
    <w:rsid w:val="00C3308D"/>
    <w:rsid w:val="00C3421C"/>
    <w:rsid w:val="00C34321"/>
    <w:rsid w:val="00C34645"/>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93F40"/>
    <w:rsid w:val="00C95168"/>
    <w:rsid w:val="00CA25DD"/>
    <w:rsid w:val="00CA3D0C"/>
    <w:rsid w:val="00CA4DEB"/>
    <w:rsid w:val="00CA79FB"/>
    <w:rsid w:val="00CB2E83"/>
    <w:rsid w:val="00CC00FF"/>
    <w:rsid w:val="00CC5E5D"/>
    <w:rsid w:val="00CC7A83"/>
    <w:rsid w:val="00CC7F55"/>
    <w:rsid w:val="00CD2E6C"/>
    <w:rsid w:val="00CD62ED"/>
    <w:rsid w:val="00CE18C1"/>
    <w:rsid w:val="00CE1F02"/>
    <w:rsid w:val="00CF38BD"/>
    <w:rsid w:val="00CF5E83"/>
    <w:rsid w:val="00CF6529"/>
    <w:rsid w:val="00D15894"/>
    <w:rsid w:val="00D17E02"/>
    <w:rsid w:val="00D20138"/>
    <w:rsid w:val="00D229FF"/>
    <w:rsid w:val="00D23305"/>
    <w:rsid w:val="00D246D2"/>
    <w:rsid w:val="00D32E18"/>
    <w:rsid w:val="00D425F5"/>
    <w:rsid w:val="00D42F42"/>
    <w:rsid w:val="00D46016"/>
    <w:rsid w:val="00D461E2"/>
    <w:rsid w:val="00D46A4B"/>
    <w:rsid w:val="00D52060"/>
    <w:rsid w:val="00D5585C"/>
    <w:rsid w:val="00D574A2"/>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DA2"/>
    <w:rsid w:val="00DC69D8"/>
    <w:rsid w:val="00DD0B23"/>
    <w:rsid w:val="00DE33F4"/>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0C02"/>
    <w:rsid w:val="00E51007"/>
    <w:rsid w:val="00E6117F"/>
    <w:rsid w:val="00E720BD"/>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A25"/>
    <w:rsid w:val="00EC4C7F"/>
    <w:rsid w:val="00EC52DC"/>
    <w:rsid w:val="00EC7C08"/>
    <w:rsid w:val="00ED19C2"/>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22EC7"/>
    <w:rsid w:val="00F233D8"/>
    <w:rsid w:val="00F23D1E"/>
    <w:rsid w:val="00F254C6"/>
    <w:rsid w:val="00F27F87"/>
    <w:rsid w:val="00F33D47"/>
    <w:rsid w:val="00F3573A"/>
    <w:rsid w:val="00F374D0"/>
    <w:rsid w:val="00F37D6F"/>
    <w:rsid w:val="00F44BDE"/>
    <w:rsid w:val="00F53A07"/>
    <w:rsid w:val="00F53FD7"/>
    <w:rsid w:val="00F54C19"/>
    <w:rsid w:val="00F60AB6"/>
    <w:rsid w:val="00F653B8"/>
    <w:rsid w:val="00F65722"/>
    <w:rsid w:val="00F66BA4"/>
    <w:rsid w:val="00F71BC5"/>
    <w:rsid w:val="00F8002E"/>
    <w:rsid w:val="00F81C60"/>
    <w:rsid w:val="00F878C4"/>
    <w:rsid w:val="00F91A42"/>
    <w:rsid w:val="00F95C35"/>
    <w:rsid w:val="00F96FEC"/>
    <w:rsid w:val="00FA1266"/>
    <w:rsid w:val="00FA407D"/>
    <w:rsid w:val="00FA4D65"/>
    <w:rsid w:val="00FB0B59"/>
    <w:rsid w:val="00FB2465"/>
    <w:rsid w:val="00FC1180"/>
    <w:rsid w:val="00FC1192"/>
    <w:rsid w:val="00FC34F5"/>
    <w:rsid w:val="00FC5D79"/>
    <w:rsid w:val="00FC7780"/>
    <w:rsid w:val="00FD0685"/>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E80"/>
    <w:pPr>
      <w:overflowPunct w:val="0"/>
      <w:autoSpaceDE w:val="0"/>
      <w:autoSpaceDN w:val="0"/>
      <w:adjustRightInd w:val="0"/>
      <w:spacing w:after="180"/>
      <w:textAlignment w:val="baseline"/>
    </w:pPr>
  </w:style>
  <w:style w:type="paragraph" w:styleId="Heading1">
    <w:name w:val="heading 1"/>
    <w:next w:val="Normal"/>
    <w:qFormat/>
    <w:rsid w:val="005E1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1E8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E1E80"/>
    <w:pPr>
      <w:spacing w:before="120"/>
      <w:outlineLvl w:val="2"/>
    </w:pPr>
    <w:rPr>
      <w:sz w:val="28"/>
    </w:rPr>
  </w:style>
  <w:style w:type="paragraph" w:styleId="Heading4">
    <w:name w:val="heading 4"/>
    <w:basedOn w:val="Heading3"/>
    <w:next w:val="Normal"/>
    <w:qFormat/>
    <w:rsid w:val="005E1E80"/>
    <w:pPr>
      <w:ind w:left="1418" w:hanging="1418"/>
      <w:outlineLvl w:val="3"/>
    </w:pPr>
    <w:rPr>
      <w:sz w:val="24"/>
    </w:rPr>
  </w:style>
  <w:style w:type="paragraph" w:styleId="Heading5">
    <w:name w:val="heading 5"/>
    <w:basedOn w:val="Heading4"/>
    <w:next w:val="Normal"/>
    <w:qFormat/>
    <w:rsid w:val="005E1E80"/>
    <w:pPr>
      <w:ind w:left="1701" w:hanging="1701"/>
      <w:outlineLvl w:val="4"/>
    </w:pPr>
    <w:rPr>
      <w:sz w:val="22"/>
    </w:rPr>
  </w:style>
  <w:style w:type="paragraph" w:styleId="Heading6">
    <w:name w:val="heading 6"/>
    <w:basedOn w:val="H6"/>
    <w:next w:val="Normal"/>
    <w:qFormat/>
    <w:rsid w:val="005E1E80"/>
    <w:pPr>
      <w:outlineLvl w:val="5"/>
    </w:pPr>
  </w:style>
  <w:style w:type="paragraph" w:styleId="Heading7">
    <w:name w:val="heading 7"/>
    <w:basedOn w:val="H6"/>
    <w:next w:val="Normal"/>
    <w:qFormat/>
    <w:rsid w:val="005E1E80"/>
    <w:pPr>
      <w:outlineLvl w:val="6"/>
    </w:pPr>
  </w:style>
  <w:style w:type="paragraph" w:styleId="Heading8">
    <w:name w:val="heading 8"/>
    <w:basedOn w:val="Heading1"/>
    <w:next w:val="Normal"/>
    <w:qFormat/>
    <w:rsid w:val="005E1E80"/>
    <w:pPr>
      <w:ind w:left="0" w:firstLine="0"/>
      <w:outlineLvl w:val="7"/>
    </w:pPr>
  </w:style>
  <w:style w:type="paragraph" w:styleId="Heading9">
    <w:name w:val="heading 9"/>
    <w:basedOn w:val="Heading8"/>
    <w:next w:val="Normal"/>
    <w:qFormat/>
    <w:rsid w:val="005E1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E1E80"/>
    <w:pPr>
      <w:ind w:left="1985" w:hanging="1985"/>
      <w:outlineLvl w:val="9"/>
    </w:pPr>
    <w:rPr>
      <w:sz w:val="20"/>
    </w:rPr>
  </w:style>
  <w:style w:type="paragraph" w:styleId="TOC9">
    <w:name w:val="toc 9"/>
    <w:basedOn w:val="TOC8"/>
    <w:semiHidden/>
    <w:rsid w:val="005E1E80"/>
    <w:pPr>
      <w:ind w:left="1418" w:hanging="1418"/>
    </w:pPr>
  </w:style>
  <w:style w:type="paragraph" w:styleId="TOC8">
    <w:name w:val="toc 8"/>
    <w:basedOn w:val="TOC1"/>
    <w:rsid w:val="005E1E80"/>
    <w:pPr>
      <w:spacing w:before="180"/>
      <w:ind w:left="2693" w:hanging="2693"/>
    </w:pPr>
    <w:rPr>
      <w:b/>
    </w:rPr>
  </w:style>
  <w:style w:type="paragraph" w:styleId="TOC1">
    <w:name w:val="toc 1"/>
    <w:rsid w:val="005E1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E1E80"/>
    <w:pPr>
      <w:keepLines/>
      <w:tabs>
        <w:tab w:val="center" w:pos="4536"/>
        <w:tab w:val="right" w:pos="9072"/>
      </w:tabs>
    </w:pPr>
    <w:rPr>
      <w:noProof/>
    </w:rPr>
  </w:style>
  <w:style w:type="character" w:customStyle="1" w:styleId="ZGSM">
    <w:name w:val="ZGSM"/>
    <w:rsid w:val="005E1E80"/>
  </w:style>
  <w:style w:type="paragraph" w:styleId="Header">
    <w:name w:val="header"/>
    <w:rsid w:val="005E1E8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E1E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E1E80"/>
    <w:pPr>
      <w:ind w:left="1701" w:hanging="1701"/>
    </w:pPr>
  </w:style>
  <w:style w:type="paragraph" w:styleId="TOC4">
    <w:name w:val="toc 4"/>
    <w:basedOn w:val="TOC3"/>
    <w:semiHidden/>
    <w:rsid w:val="005E1E80"/>
    <w:pPr>
      <w:ind w:left="1418" w:hanging="1418"/>
    </w:pPr>
  </w:style>
  <w:style w:type="paragraph" w:styleId="TOC3">
    <w:name w:val="toc 3"/>
    <w:basedOn w:val="TOC2"/>
    <w:rsid w:val="005E1E80"/>
    <w:pPr>
      <w:ind w:left="1134" w:hanging="1134"/>
    </w:pPr>
  </w:style>
  <w:style w:type="paragraph" w:styleId="TOC2">
    <w:name w:val="toc 2"/>
    <w:basedOn w:val="TOC1"/>
    <w:rsid w:val="005E1E80"/>
    <w:pPr>
      <w:keepNext w:val="0"/>
      <w:spacing w:before="0"/>
      <w:ind w:left="851" w:hanging="851"/>
    </w:pPr>
    <w:rPr>
      <w:sz w:val="20"/>
    </w:rPr>
  </w:style>
  <w:style w:type="paragraph" w:styleId="Footer">
    <w:name w:val="footer"/>
    <w:basedOn w:val="Header"/>
    <w:rsid w:val="005E1E80"/>
    <w:pPr>
      <w:jc w:val="center"/>
    </w:pPr>
    <w:rPr>
      <w:i/>
    </w:rPr>
  </w:style>
  <w:style w:type="paragraph" w:customStyle="1" w:styleId="TT">
    <w:name w:val="TT"/>
    <w:basedOn w:val="Heading1"/>
    <w:next w:val="Normal"/>
    <w:rsid w:val="005E1E80"/>
    <w:pPr>
      <w:outlineLvl w:val="9"/>
    </w:pPr>
  </w:style>
  <w:style w:type="paragraph" w:customStyle="1" w:styleId="NF">
    <w:name w:val="NF"/>
    <w:basedOn w:val="NO"/>
    <w:rsid w:val="005E1E80"/>
    <w:pPr>
      <w:keepNext/>
      <w:spacing w:after="0"/>
    </w:pPr>
    <w:rPr>
      <w:rFonts w:ascii="Arial" w:hAnsi="Arial"/>
      <w:sz w:val="18"/>
    </w:rPr>
  </w:style>
  <w:style w:type="paragraph" w:customStyle="1" w:styleId="NO">
    <w:name w:val="NO"/>
    <w:basedOn w:val="Normal"/>
    <w:link w:val="NOChar"/>
    <w:rsid w:val="005E1E80"/>
    <w:pPr>
      <w:keepLines/>
      <w:ind w:left="1135" w:hanging="851"/>
    </w:pPr>
  </w:style>
  <w:style w:type="paragraph" w:customStyle="1" w:styleId="PL">
    <w:name w:val="PL"/>
    <w:link w:val="PLChar"/>
    <w:rsid w:val="005E1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1E80"/>
    <w:pPr>
      <w:jc w:val="right"/>
    </w:pPr>
  </w:style>
  <w:style w:type="paragraph" w:customStyle="1" w:styleId="TAL">
    <w:name w:val="TAL"/>
    <w:basedOn w:val="Normal"/>
    <w:link w:val="TALChar"/>
    <w:qFormat/>
    <w:rsid w:val="005E1E80"/>
    <w:pPr>
      <w:keepNext/>
      <w:keepLines/>
      <w:spacing w:after="0"/>
    </w:pPr>
    <w:rPr>
      <w:rFonts w:ascii="Arial" w:hAnsi="Arial"/>
      <w:sz w:val="18"/>
    </w:rPr>
  </w:style>
  <w:style w:type="paragraph" w:customStyle="1" w:styleId="TAH">
    <w:name w:val="TAH"/>
    <w:basedOn w:val="TAC"/>
    <w:link w:val="TAHCar"/>
    <w:qFormat/>
    <w:rsid w:val="005E1E80"/>
    <w:rPr>
      <w:b/>
    </w:rPr>
  </w:style>
  <w:style w:type="paragraph" w:customStyle="1" w:styleId="TAC">
    <w:name w:val="TAC"/>
    <w:basedOn w:val="TAL"/>
    <w:link w:val="TACCar"/>
    <w:qFormat/>
    <w:rsid w:val="005E1E80"/>
    <w:pPr>
      <w:jc w:val="center"/>
    </w:pPr>
  </w:style>
  <w:style w:type="paragraph" w:customStyle="1" w:styleId="LD">
    <w:name w:val="LD"/>
    <w:rsid w:val="005E1E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E1E80"/>
    <w:pPr>
      <w:keepLines/>
      <w:ind w:left="1702" w:hanging="1418"/>
    </w:pPr>
  </w:style>
  <w:style w:type="paragraph" w:customStyle="1" w:styleId="FP">
    <w:name w:val="FP"/>
    <w:basedOn w:val="Normal"/>
    <w:rsid w:val="005E1E80"/>
    <w:pPr>
      <w:spacing w:after="0"/>
    </w:pPr>
  </w:style>
  <w:style w:type="paragraph" w:customStyle="1" w:styleId="NW">
    <w:name w:val="NW"/>
    <w:basedOn w:val="NO"/>
    <w:rsid w:val="005E1E80"/>
    <w:pPr>
      <w:spacing w:after="0"/>
    </w:pPr>
  </w:style>
  <w:style w:type="paragraph" w:customStyle="1" w:styleId="EW">
    <w:name w:val="EW"/>
    <w:basedOn w:val="EX"/>
    <w:rsid w:val="005E1E80"/>
    <w:pPr>
      <w:spacing w:after="0"/>
    </w:pPr>
  </w:style>
  <w:style w:type="paragraph" w:customStyle="1" w:styleId="B1">
    <w:name w:val="B1"/>
    <w:basedOn w:val="List"/>
    <w:link w:val="B1Char"/>
    <w:rsid w:val="005E1E80"/>
  </w:style>
  <w:style w:type="paragraph" w:styleId="TOC6">
    <w:name w:val="toc 6"/>
    <w:basedOn w:val="TOC5"/>
    <w:next w:val="Normal"/>
    <w:semiHidden/>
    <w:rsid w:val="005E1E80"/>
    <w:pPr>
      <w:ind w:left="1985" w:hanging="1985"/>
    </w:pPr>
  </w:style>
  <w:style w:type="paragraph" w:styleId="TOC7">
    <w:name w:val="toc 7"/>
    <w:basedOn w:val="TOC6"/>
    <w:next w:val="Normal"/>
    <w:semiHidden/>
    <w:rsid w:val="005E1E80"/>
    <w:pPr>
      <w:ind w:left="2268" w:hanging="2268"/>
    </w:pPr>
  </w:style>
  <w:style w:type="paragraph" w:customStyle="1" w:styleId="EditorsNote">
    <w:name w:val="Editor's Note"/>
    <w:basedOn w:val="NO"/>
    <w:link w:val="EditorsNoteChar"/>
    <w:rsid w:val="005E1E80"/>
    <w:rPr>
      <w:color w:val="FF0000"/>
    </w:rPr>
  </w:style>
  <w:style w:type="paragraph" w:customStyle="1" w:styleId="TH">
    <w:name w:val="TH"/>
    <w:basedOn w:val="Normal"/>
    <w:link w:val="THChar"/>
    <w:rsid w:val="005E1E80"/>
    <w:pPr>
      <w:keepNext/>
      <w:keepLines/>
      <w:spacing w:before="60"/>
      <w:jc w:val="center"/>
    </w:pPr>
    <w:rPr>
      <w:rFonts w:ascii="Arial" w:hAnsi="Arial"/>
      <w:b/>
    </w:rPr>
  </w:style>
  <w:style w:type="paragraph" w:customStyle="1" w:styleId="ZA">
    <w:name w:val="ZA"/>
    <w:rsid w:val="005E1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1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1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1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E1E80"/>
    <w:pPr>
      <w:ind w:left="851" w:hanging="851"/>
    </w:pPr>
  </w:style>
  <w:style w:type="paragraph" w:customStyle="1" w:styleId="ZH">
    <w:name w:val="ZH"/>
    <w:rsid w:val="005E1E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5E1E80"/>
    <w:pPr>
      <w:keepNext w:val="0"/>
      <w:spacing w:before="0" w:after="240"/>
    </w:pPr>
  </w:style>
  <w:style w:type="paragraph" w:customStyle="1" w:styleId="ZG">
    <w:name w:val="ZG"/>
    <w:rsid w:val="005E1E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E1E80"/>
  </w:style>
  <w:style w:type="paragraph" w:customStyle="1" w:styleId="B3">
    <w:name w:val="B3"/>
    <w:basedOn w:val="List3"/>
    <w:link w:val="B3Char"/>
    <w:rsid w:val="005E1E80"/>
  </w:style>
  <w:style w:type="paragraph" w:customStyle="1" w:styleId="B4">
    <w:name w:val="B4"/>
    <w:basedOn w:val="List4"/>
    <w:link w:val="B4Char"/>
    <w:rsid w:val="005E1E80"/>
  </w:style>
  <w:style w:type="paragraph" w:customStyle="1" w:styleId="B5">
    <w:name w:val="B5"/>
    <w:basedOn w:val="List5"/>
    <w:rsid w:val="005E1E80"/>
  </w:style>
  <w:style w:type="paragraph" w:customStyle="1" w:styleId="ZTD">
    <w:name w:val="ZTD"/>
    <w:basedOn w:val="ZB"/>
    <w:rsid w:val="005E1E80"/>
    <w:pPr>
      <w:framePr w:hRule="auto" w:wrap="notBeside" w:y="852"/>
    </w:pPr>
    <w:rPr>
      <w:i w:val="0"/>
      <w:sz w:val="40"/>
    </w:rPr>
  </w:style>
  <w:style w:type="paragraph" w:customStyle="1" w:styleId="ZV">
    <w:name w:val="ZV"/>
    <w:basedOn w:val="ZU"/>
    <w:rsid w:val="005E1E8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5E1E80"/>
    <w:pPr>
      <w:ind w:left="284"/>
    </w:pPr>
  </w:style>
  <w:style w:type="paragraph" w:styleId="Index1">
    <w:name w:val="index 1"/>
    <w:basedOn w:val="Normal"/>
    <w:rsid w:val="005E1E80"/>
    <w:pPr>
      <w:keepLines/>
      <w:spacing w:after="0"/>
    </w:pPr>
  </w:style>
  <w:style w:type="paragraph" w:styleId="ListNumber2">
    <w:name w:val="List Number 2"/>
    <w:basedOn w:val="ListNumber"/>
    <w:rsid w:val="005E1E80"/>
    <w:pPr>
      <w:ind w:left="851"/>
    </w:pPr>
  </w:style>
  <w:style w:type="character" w:styleId="FootnoteReference">
    <w:name w:val="footnote reference"/>
    <w:rsid w:val="005E1E80"/>
    <w:rPr>
      <w:b/>
      <w:position w:val="6"/>
      <w:sz w:val="16"/>
    </w:rPr>
  </w:style>
  <w:style w:type="paragraph" w:styleId="FootnoteText">
    <w:name w:val="footnote text"/>
    <w:basedOn w:val="Normal"/>
    <w:link w:val="FootnoteTextChar"/>
    <w:rsid w:val="005E1E80"/>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5E1E80"/>
    <w:pPr>
      <w:ind w:left="851"/>
    </w:pPr>
  </w:style>
  <w:style w:type="paragraph" w:styleId="ListBullet3">
    <w:name w:val="List Bullet 3"/>
    <w:basedOn w:val="ListBullet2"/>
    <w:rsid w:val="005E1E80"/>
    <w:pPr>
      <w:ind w:left="1135"/>
    </w:pPr>
  </w:style>
  <w:style w:type="paragraph" w:styleId="ListNumber">
    <w:name w:val="List Number"/>
    <w:basedOn w:val="List"/>
    <w:rsid w:val="005E1E80"/>
  </w:style>
  <w:style w:type="paragraph" w:styleId="List2">
    <w:name w:val="List 2"/>
    <w:basedOn w:val="List"/>
    <w:rsid w:val="005E1E80"/>
    <w:pPr>
      <w:ind w:left="851"/>
    </w:pPr>
  </w:style>
  <w:style w:type="paragraph" w:styleId="List3">
    <w:name w:val="List 3"/>
    <w:basedOn w:val="List2"/>
    <w:rsid w:val="005E1E80"/>
    <w:pPr>
      <w:ind w:left="1135"/>
    </w:pPr>
  </w:style>
  <w:style w:type="paragraph" w:styleId="List4">
    <w:name w:val="List 4"/>
    <w:basedOn w:val="List3"/>
    <w:rsid w:val="005E1E80"/>
    <w:pPr>
      <w:ind w:left="1418"/>
    </w:pPr>
  </w:style>
  <w:style w:type="paragraph" w:styleId="List5">
    <w:name w:val="List 5"/>
    <w:basedOn w:val="List4"/>
    <w:rsid w:val="005E1E80"/>
    <w:pPr>
      <w:ind w:left="1702"/>
    </w:pPr>
  </w:style>
  <w:style w:type="paragraph" w:styleId="List">
    <w:name w:val="List"/>
    <w:basedOn w:val="Normal"/>
    <w:rsid w:val="005E1E80"/>
    <w:pPr>
      <w:ind w:left="568" w:hanging="284"/>
    </w:pPr>
  </w:style>
  <w:style w:type="paragraph" w:styleId="ListBullet">
    <w:name w:val="List Bullet"/>
    <w:basedOn w:val="List"/>
    <w:rsid w:val="005E1E80"/>
  </w:style>
  <w:style w:type="paragraph" w:styleId="ListBullet4">
    <w:name w:val="List Bullet 4"/>
    <w:basedOn w:val="ListBullet3"/>
    <w:rsid w:val="005E1E80"/>
    <w:pPr>
      <w:ind w:left="1418"/>
    </w:pPr>
  </w:style>
  <w:style w:type="paragraph" w:styleId="ListBullet5">
    <w:name w:val="List Bullet 5"/>
    <w:basedOn w:val="ListBullet4"/>
    <w:rsid w:val="005E1E80"/>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3gpp_70_isi.dot</Template>
  <TotalTime>453</TotalTime>
  <Pages>1</Pages>
  <Words>38515</Words>
  <Characters>219541</Characters>
  <Application>Microsoft Office Word</Application>
  <DocSecurity>0</DocSecurity>
  <Lines>1829</Lines>
  <Paragraphs>515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3632</cp:lastModifiedBy>
  <cp:revision>78</cp:revision>
  <dcterms:created xsi:type="dcterms:W3CDTF">2023-01-07T19:28:00Z</dcterms:created>
  <dcterms:modified xsi:type="dcterms:W3CDTF">2023-06-27T18:59:00Z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