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677A214A"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266E37">
        <w:rPr>
          <w:noProof w:val="0"/>
        </w:rPr>
        <w:t>7</w:t>
      </w:r>
      <w:r w:rsidRPr="003F7263">
        <w:rPr>
          <w:noProof w:val="0"/>
        </w:rPr>
        <w:t>.</w:t>
      </w:r>
      <w:r w:rsidR="00006458">
        <w:rPr>
          <w:noProof w:val="0"/>
        </w:rPr>
        <w:t>2</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06458">
        <w:rPr>
          <w:noProof w:val="0"/>
          <w:sz w:val="32"/>
        </w:rPr>
        <w:t>3</w:t>
      </w:r>
      <w:r w:rsidRPr="003F7263">
        <w:rPr>
          <w:noProof w:val="0"/>
          <w:sz w:val="32"/>
        </w:rPr>
        <w:t>-</w:t>
      </w:r>
      <w:r w:rsidR="00006458">
        <w:rPr>
          <w:noProof w:val="0"/>
          <w:sz w:val="32"/>
        </w:rPr>
        <w:t>03</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 xml:space="preserve">3rd Generation Partnership </w:t>
      </w:r>
      <w:proofErr w:type="gramStart"/>
      <w:r w:rsidRPr="003F7263">
        <w:t>Project;</w:t>
      </w:r>
      <w:proofErr w:type="gramEnd"/>
    </w:p>
    <w:p w14:paraId="7A6BAF08" w14:textId="77777777" w:rsidR="00080512" w:rsidRPr="003F7263" w:rsidRDefault="00080512">
      <w:pPr>
        <w:pStyle w:val="ZT"/>
        <w:framePr w:wrap="notBeside"/>
      </w:pPr>
      <w:r w:rsidRPr="003F7263">
        <w:t xml:space="preserve">Technical Specification Group </w:t>
      </w:r>
      <w:r w:rsidR="00974CF7" w:rsidRPr="003F7263">
        <w:t xml:space="preserve">Radio Access </w:t>
      </w:r>
      <w:proofErr w:type="gramStart"/>
      <w:r w:rsidR="00974CF7" w:rsidRPr="003F7263">
        <w:t>Network</w:t>
      </w:r>
      <w:r w:rsidRPr="003F7263">
        <w:t>;</w:t>
      </w:r>
      <w:proofErr w:type="gramEnd"/>
    </w:p>
    <w:p w14:paraId="1026CE34" w14:textId="77777777" w:rsidR="00080512" w:rsidRPr="003F7263" w:rsidRDefault="00974CF7">
      <w:pPr>
        <w:pStyle w:val="ZT"/>
        <w:framePr w:wrap="notBeside"/>
      </w:pPr>
      <w:proofErr w:type="gramStart"/>
      <w:r w:rsidRPr="003F7263">
        <w:t>5GS</w:t>
      </w:r>
      <w:r w:rsidR="00080512" w:rsidRPr="003F7263">
        <w:t>;</w:t>
      </w:r>
      <w:proofErr w:type="gramEnd"/>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w:t>
      </w:r>
      <w:proofErr w:type="gramStart"/>
      <w:r w:rsidR="00974CF7" w:rsidRPr="003F7263">
        <w:t>specification;</w:t>
      </w:r>
      <w:proofErr w:type="gramEnd"/>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6786029D"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266E37">
        <w:rPr>
          <w:rStyle w:val="ZGSM"/>
        </w:rPr>
        <w:t>7</w:t>
      </w:r>
      <w:r w:rsidRPr="003F7263">
        <w:t>)</w:t>
      </w:r>
    </w:p>
    <w:p w14:paraId="2A587B9D" w14:textId="77777777" w:rsidR="00917CCB" w:rsidRPr="003F7263" w:rsidRDefault="008E2F01"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12" o:title=""/>
          </v:shape>
        </w:pict>
      </w:r>
      <w:r w:rsidR="00917CCB" w:rsidRPr="003F7263">
        <w:rPr>
          <w:noProof w:val="0"/>
          <w:color w:val="0000FF"/>
        </w:rPr>
        <w:tab/>
      </w:r>
      <w:r w:rsidR="00000000">
        <w:rPr>
          <w:noProof w:val="0"/>
        </w:rPr>
        <w:pict w14:anchorId="02587D9D">
          <v:shape id="Picture 2" o:spid="_x0000_i1026" type="#_x0000_t75" style="width:127.5pt;height:74.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w:t>
      </w:r>
      <w:proofErr w:type="gramStart"/>
      <w:r w:rsidRPr="003F7263">
        <w:rPr>
          <w:sz w:val="16"/>
        </w:rPr>
        <w:t>GPP..</w:t>
      </w:r>
      <w:proofErr w:type="gramEnd"/>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rsidSect="005D60F9">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 xml:space="preserve">650 Route des </w:t>
      </w:r>
      <w:proofErr w:type="spellStart"/>
      <w:r w:rsidRPr="003F7263">
        <w:rPr>
          <w:rFonts w:ascii="Arial" w:hAnsi="Arial"/>
          <w:sz w:val="18"/>
        </w:rPr>
        <w:t>Lucioles</w:t>
      </w:r>
      <w:proofErr w:type="spellEnd"/>
      <w:r w:rsidRPr="003F7263">
        <w:rPr>
          <w:rFonts w:ascii="Arial" w:hAnsi="Arial"/>
          <w:sz w:val="18"/>
        </w:rPr>
        <w:t xml:space="preserve">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proofErr w:type="spellStart"/>
      <w:r w:rsidRPr="003F7263">
        <w:rPr>
          <w:rFonts w:ascii="Arial" w:hAnsi="Arial"/>
          <w:sz w:val="18"/>
        </w:rPr>
        <w:t>Valbonne</w:t>
      </w:r>
      <w:proofErr w:type="spellEnd"/>
      <w:r w:rsidRPr="003F7263">
        <w:rPr>
          <w:rFonts w:ascii="Arial" w:hAnsi="Arial"/>
          <w:sz w:val="18"/>
        </w:rPr>
        <w:t xml:space="preserv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6C71B3D2"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06458">
        <w:rPr>
          <w:sz w:val="18"/>
        </w:rPr>
        <w:t>3</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 xml:space="preserve">UMTS™ is a </w:t>
      </w:r>
      <w:proofErr w:type="gramStart"/>
      <w:r w:rsidRPr="003F7263">
        <w:rPr>
          <w:sz w:val="18"/>
        </w:rPr>
        <w:t>Trade Mark</w:t>
      </w:r>
      <w:proofErr w:type="gramEnd"/>
      <w:r w:rsidRPr="003F7263">
        <w:rPr>
          <w:sz w:val="18"/>
        </w:rPr>
        <w:t xml:space="preserve">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 xml:space="preserve">3GPP™ is a </w:t>
      </w:r>
      <w:proofErr w:type="gramStart"/>
      <w:r w:rsidRPr="003F7263">
        <w:rPr>
          <w:sz w:val="18"/>
        </w:rPr>
        <w:t>Trade Mark</w:t>
      </w:r>
      <w:proofErr w:type="gramEnd"/>
      <w:r w:rsidRPr="003F7263">
        <w:rPr>
          <w:sz w:val="18"/>
        </w:rPr>
        <w:t xml:space="preserve">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EDA1AFE" w14:textId="23837E48" w:rsidR="00BE608E" w:rsidRDefault="00BE608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_Toc114918849 \h </w:instrText>
      </w:r>
      <w:r>
        <w:fldChar w:fldCharType="separate"/>
      </w:r>
      <w:r>
        <w:t>4</w:t>
      </w:r>
      <w:r>
        <w:fldChar w:fldCharType="end"/>
      </w:r>
    </w:p>
    <w:p w14:paraId="204A5778" w14:textId="240FEE07" w:rsidR="00BE608E" w:rsidRDefault="00BE608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_Toc114918850 \h </w:instrText>
      </w:r>
      <w:r>
        <w:fldChar w:fldCharType="separate"/>
      </w:r>
      <w:r>
        <w:t>5</w:t>
      </w:r>
      <w:r>
        <w:fldChar w:fldCharType="end"/>
      </w:r>
    </w:p>
    <w:p w14:paraId="5F0A5E39" w14:textId="41A74032" w:rsidR="00BE608E" w:rsidRDefault="00BE608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_Toc114918851 \h </w:instrText>
      </w:r>
      <w:r>
        <w:fldChar w:fldCharType="separate"/>
      </w:r>
      <w:r>
        <w:t>5</w:t>
      </w:r>
      <w:r>
        <w:fldChar w:fldCharType="end"/>
      </w:r>
    </w:p>
    <w:p w14:paraId="2BCDA36C" w14:textId="6FBEB791" w:rsidR="00BE608E" w:rsidRDefault="00BE608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_Toc114918852 \h </w:instrText>
      </w:r>
      <w:r>
        <w:fldChar w:fldCharType="separate"/>
      </w:r>
      <w:r>
        <w:t>6</w:t>
      </w:r>
      <w:r>
        <w:fldChar w:fldCharType="end"/>
      </w:r>
    </w:p>
    <w:p w14:paraId="0B034399" w14:textId="05FB3AC4" w:rsidR="00BE608E" w:rsidRDefault="00BE608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_Toc114918853 \h </w:instrText>
      </w:r>
      <w:r>
        <w:fldChar w:fldCharType="separate"/>
      </w:r>
      <w:r>
        <w:t>6</w:t>
      </w:r>
      <w:r>
        <w:fldChar w:fldCharType="end"/>
      </w:r>
    </w:p>
    <w:p w14:paraId="17450480" w14:textId="61E0C053" w:rsidR="00BE608E" w:rsidRDefault="00BE608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_Toc114918854 \h </w:instrText>
      </w:r>
      <w:r>
        <w:fldChar w:fldCharType="separate"/>
      </w:r>
      <w:r>
        <w:t>6</w:t>
      </w:r>
      <w:r>
        <w:fldChar w:fldCharType="end"/>
      </w:r>
    </w:p>
    <w:p w14:paraId="4DCA53A7" w14:textId="06AABA68" w:rsidR="00BE608E" w:rsidRDefault="00BE608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_Toc114918855 \h </w:instrText>
      </w:r>
      <w:r>
        <w:fldChar w:fldCharType="separate"/>
      </w:r>
      <w:r>
        <w:t>6</w:t>
      </w:r>
      <w:r>
        <w:fldChar w:fldCharType="end"/>
      </w:r>
    </w:p>
    <w:p w14:paraId="65F80D80" w14:textId="18D5941E" w:rsidR="00BE608E" w:rsidRDefault="00BE608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_Toc114918856 \h </w:instrText>
      </w:r>
      <w:r>
        <w:fldChar w:fldCharType="separate"/>
      </w:r>
      <w:r>
        <w:t>7</w:t>
      </w:r>
      <w:r>
        <w:fldChar w:fldCharType="end"/>
      </w:r>
    </w:p>
    <w:p w14:paraId="782ACD8D" w14:textId="023E4950" w:rsidR="00BE608E" w:rsidRDefault="00BE608E">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_Toc114918857 \h </w:instrText>
      </w:r>
      <w:r>
        <w:fldChar w:fldCharType="separate"/>
      </w:r>
      <w:r>
        <w:t>7</w:t>
      </w:r>
      <w:r>
        <w:fldChar w:fldCharType="end"/>
      </w:r>
    </w:p>
    <w:p w14:paraId="1D1C8333" w14:textId="18725181" w:rsidR="00BE608E" w:rsidRDefault="00BE608E">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_Toc114918858 \h </w:instrText>
      </w:r>
      <w:r>
        <w:fldChar w:fldCharType="separate"/>
      </w:r>
      <w:r>
        <w:t>8</w:t>
      </w:r>
      <w:r>
        <w:fldChar w:fldCharType="end"/>
      </w:r>
    </w:p>
    <w:p w14:paraId="69E2016F" w14:textId="3040C2C9" w:rsidR="00BE608E" w:rsidRDefault="00BE608E">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_Toc114918859 \h </w:instrText>
      </w:r>
      <w:r>
        <w:fldChar w:fldCharType="separate"/>
      </w:r>
      <w:r>
        <w:t>45</w:t>
      </w:r>
      <w:r>
        <w:fldChar w:fldCharType="end"/>
      </w:r>
    </w:p>
    <w:p w14:paraId="1E5DEB39" w14:textId="1E2F69F7" w:rsidR="00BE608E" w:rsidRDefault="00BE608E">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_Toc114918860 \h </w:instrText>
      </w:r>
      <w:r>
        <w:fldChar w:fldCharType="separate"/>
      </w:r>
      <w:r>
        <w:t>53</w:t>
      </w:r>
      <w:r>
        <w:fldChar w:fldCharType="end"/>
      </w:r>
    </w:p>
    <w:p w14:paraId="1415B2C4" w14:textId="3D3D5240" w:rsidR="00BE608E" w:rsidRDefault="00BE608E">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_Toc114918861 \h </w:instrText>
      </w:r>
      <w:r>
        <w:fldChar w:fldCharType="separate"/>
      </w:r>
      <w:r>
        <w:t>53</w:t>
      </w:r>
      <w:r>
        <w:fldChar w:fldCharType="end"/>
      </w:r>
    </w:p>
    <w:p w14:paraId="1F77C081" w14:textId="749A9B84" w:rsidR="00BE608E" w:rsidRDefault="00BE608E">
      <w:pPr>
        <w:pStyle w:val="TOC8"/>
        <w:rPr>
          <w:rFonts w:ascii="Calibri" w:hAnsi="Calibri"/>
          <w:b w:val="0"/>
          <w:szCs w:val="22"/>
        </w:rPr>
      </w:pPr>
      <w:r>
        <w:t>Annex A (informative): Change history</w:t>
      </w:r>
      <w:r>
        <w:tab/>
      </w:r>
      <w:r>
        <w:fldChar w:fldCharType="begin" w:fldLock="1"/>
      </w:r>
      <w:r>
        <w:instrText xml:space="preserve"> PAGEREF _Toc114918862 \h </w:instrText>
      </w:r>
      <w:r>
        <w:fldChar w:fldCharType="separate"/>
      </w:r>
      <w:r>
        <w:t>57</w:t>
      </w:r>
      <w:r>
        <w:fldChar w:fldCharType="end"/>
      </w:r>
    </w:p>
    <w:p w14:paraId="13629304" w14:textId="5020CA49" w:rsidR="00080512" w:rsidRPr="003F7263" w:rsidRDefault="00BE608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18849"/>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 xml:space="preserve">presented to TSG for </w:t>
      </w:r>
      <w:proofErr w:type="gramStart"/>
      <w:r w:rsidRPr="003F7263">
        <w:t>information;</w:t>
      </w:r>
      <w:proofErr w:type="gramEnd"/>
    </w:p>
    <w:p w14:paraId="7D077890" w14:textId="77777777" w:rsidR="00080512" w:rsidRPr="003F7263" w:rsidRDefault="00080512">
      <w:pPr>
        <w:pStyle w:val="B3"/>
      </w:pPr>
      <w:r w:rsidRPr="003F7263">
        <w:t>2</w:t>
      </w:r>
      <w:r w:rsidRPr="003F7263">
        <w:tab/>
        <w:t xml:space="preserve">presented to TSG for </w:t>
      </w:r>
      <w:proofErr w:type="gramStart"/>
      <w:r w:rsidRPr="003F7263">
        <w:t>approval;</w:t>
      </w:r>
      <w:proofErr w:type="gramEnd"/>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proofErr w:type="spellStart"/>
      <w:r w:rsidRPr="003F7263">
        <w:t>y</w:t>
      </w:r>
      <w:proofErr w:type="spellEnd"/>
      <w:r w:rsidRPr="003F7263">
        <w:tab/>
        <w:t xml:space="preserve">the second digit is incremented for all changes of substance, </w:t>
      </w:r>
      <w:proofErr w:type="gramStart"/>
      <w:r w:rsidRPr="003F7263">
        <w:t>i.e.</w:t>
      </w:r>
      <w:proofErr w:type="gramEnd"/>
      <w:r w:rsidRPr="003F7263">
        <w:t xml:space="preserv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18850"/>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18851"/>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w:t>
      </w:r>
      <w:proofErr w:type="gramStart"/>
      <w:r w:rsidRPr="003F7263">
        <w:t>);User</w:t>
      </w:r>
      <w:proofErr w:type="gramEnd"/>
      <w:r w:rsidRPr="003F7263">
        <w:t xml:space="preserve">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18852"/>
      <w:r w:rsidRPr="003F7263">
        <w:t>3</w:t>
      </w:r>
      <w:r w:rsidRPr="003F7263">
        <w:tab/>
        <w:t xml:space="preserve">Definitions, </w:t>
      </w:r>
      <w:proofErr w:type="gramStart"/>
      <w:r w:rsidR="008028A4" w:rsidRPr="003F7263">
        <w:t>symbols</w:t>
      </w:r>
      <w:proofErr w:type="gramEnd"/>
      <w:r w:rsidR="008028A4" w:rsidRPr="003F7263">
        <w:t xml:space="preserve">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18853"/>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w:t>
      </w:r>
      <w:proofErr w:type="gramStart"/>
      <w:r w:rsidRPr="003F7263">
        <w:rPr>
          <w:rFonts w:eastAsia="SimSun"/>
        </w:rPr>
        <w:t>all of</w:t>
      </w:r>
      <w:proofErr w:type="gramEnd"/>
      <w:r w:rsidRPr="003F7263">
        <w:rPr>
          <w:rFonts w:eastAsia="SimSun"/>
        </w:rPr>
        <w:t xml:space="preserve">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18854"/>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18855"/>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18856"/>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18857"/>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6D5FD4E6" w:rsidR="009B2E19" w:rsidRPr="003F7263" w:rsidRDefault="00AF3F66" w:rsidP="009B2E19">
      <w:r w:rsidRPr="003F7263">
        <w:t xml:space="preserve">The applicability of every test is formally expressed </w:t>
      </w:r>
      <w:proofErr w:type="gramStart"/>
      <w:r w:rsidRPr="003F7263">
        <w:t>by the use of</w:t>
      </w:r>
      <w:proofErr w:type="gramEnd"/>
      <w:r w:rsidRPr="003F7263">
        <w:t xml:space="preserve">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r w:rsidR="00631FF9" w:rsidRPr="00631FF9">
        <w:t xml:space="preserve"> The parameters (ICS) shall be set according to the capabilities of the UE on the operating band / band combination under test.</w:t>
      </w:r>
    </w:p>
    <w:p w14:paraId="4861993D" w14:textId="77777777" w:rsidR="009B2E19" w:rsidRPr="003F7263" w:rsidRDefault="009B2E19" w:rsidP="009B2E19">
      <w:r w:rsidRPr="003F7263">
        <w:t xml:space="preserve">Additional information related to the Test Case (TC), </w:t>
      </w:r>
      <w:proofErr w:type="gramStart"/>
      <w:r w:rsidRPr="003F7263">
        <w:t>e.g.</w:t>
      </w:r>
      <w:proofErr w:type="gramEnd"/>
      <w:r w:rsidRPr="003F7263">
        <w:t xml:space="preserve">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xml:space="preserve">"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lastRenderedPageBreak/>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t>Additional Information - Number of TC Executions</w:t>
      </w:r>
    </w:p>
    <w:p w14:paraId="6D10CCF9" w14:textId="77777777" w:rsidR="009B2E19" w:rsidRPr="003F7263" w:rsidRDefault="009B2E19" w:rsidP="009B2E19">
      <w:pPr>
        <w:pStyle w:val="B1"/>
      </w:pPr>
      <w:r w:rsidRPr="003F7263">
        <w:tab/>
        <w:t xml:space="preserve">This column contains, wherever applicable, the recommended for certification purposes number of TC executions. It may contain also other information </w:t>
      </w:r>
      <w:proofErr w:type="gramStart"/>
      <w:r w:rsidRPr="003F7263">
        <w:t>e.g.</w:t>
      </w:r>
      <w:proofErr w:type="gramEnd"/>
      <w:r w:rsidRPr="003F7263">
        <w:t xml:space="preserve">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619A7A87" w:rsidR="009B2E19" w:rsidRDefault="009B2E19" w:rsidP="009B2E19">
      <w:pPr>
        <w:pStyle w:val="B1"/>
      </w:pPr>
      <w:r w:rsidRPr="003F7263">
        <w:tab/>
        <w:t>In regard to a particular test case, this column provides information on the release which is used by the simulated network in the other (</w:t>
      </w:r>
      <w:proofErr w:type="gramStart"/>
      <w:r w:rsidRPr="003F7263">
        <w:t>i.e.</w:t>
      </w:r>
      <w:proofErr w:type="gramEnd"/>
      <w:r w:rsidRPr="003F7263">
        <w:t xml:space="preserv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3F7263" w:rsidRDefault="003B0895" w:rsidP="005270CE">
      <w:pPr>
        <w:pStyle w:val="NO"/>
      </w:pPr>
      <w:r w:rsidRPr="009509AE">
        <w:t>Note:</w:t>
      </w:r>
      <w:r w:rsidRPr="009509AE">
        <w:tab/>
        <w:t xml:space="preserve">Currently for </w:t>
      </w:r>
      <w:proofErr w:type="spellStart"/>
      <w:r w:rsidRPr="009509AE">
        <w:t>RedCap</w:t>
      </w:r>
      <w:proofErr w:type="spellEnd"/>
      <w:r w:rsidRPr="009509AE">
        <w:t xml:space="preserve"> UEs that set the PICS complying with TS 38.508-2 [5] clause A.4.3.12, Rel-15 test cases and Rel-17 </w:t>
      </w:r>
      <w:proofErr w:type="spellStart"/>
      <w:r w:rsidRPr="009509AE">
        <w:t>RedCap</w:t>
      </w:r>
      <w:proofErr w:type="spellEnd"/>
      <w:r w:rsidRPr="009509AE">
        <w:t xml:space="preserve"> specific test cases are applicable.</w:t>
      </w:r>
      <w:r>
        <w:t xml:space="preserve"> </w:t>
      </w:r>
      <w:r w:rsidRPr="005352BF">
        <w:t xml:space="preserve">Applicability </w:t>
      </w:r>
      <w:r w:rsidRPr="009509AE">
        <w:t>of other Rel-16 and Rel-17 test cases are under further study.</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18858"/>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DB19D0" w:rsidRPr="003F7263" w14:paraId="434AB1E8" w14:textId="77777777" w:rsidTr="005270CE">
        <w:trPr>
          <w:gridAfter w:val="1"/>
          <w:wAfter w:w="39" w:type="dxa"/>
          <w:tblHeader/>
          <w:jc w:val="center"/>
        </w:trPr>
        <w:tc>
          <w:tcPr>
            <w:tcW w:w="1166"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59"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5270CE">
        <w:trPr>
          <w:gridAfter w:val="1"/>
          <w:wAfter w:w="39" w:type="dxa"/>
          <w:tblHeader/>
          <w:jc w:val="center"/>
        </w:trPr>
        <w:tc>
          <w:tcPr>
            <w:tcW w:w="1166"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1"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5270CE">
        <w:trPr>
          <w:gridAfter w:val="1"/>
          <w:wAfter w:w="39" w:type="dxa"/>
          <w:jc w:val="center"/>
        </w:trPr>
        <w:tc>
          <w:tcPr>
            <w:tcW w:w="1166"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5270CE">
        <w:trPr>
          <w:gridAfter w:val="1"/>
          <w:wAfter w:w="39" w:type="dxa"/>
          <w:jc w:val="center"/>
        </w:trPr>
        <w:tc>
          <w:tcPr>
            <w:tcW w:w="1166"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5270CE">
        <w:trPr>
          <w:gridAfter w:val="1"/>
          <w:wAfter w:w="39" w:type="dxa"/>
          <w:jc w:val="center"/>
        </w:trPr>
        <w:tc>
          <w:tcPr>
            <w:tcW w:w="1166"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5270CE">
        <w:trPr>
          <w:gridAfter w:val="1"/>
          <w:wAfter w:w="39" w:type="dxa"/>
          <w:jc w:val="center"/>
        </w:trPr>
        <w:tc>
          <w:tcPr>
            <w:tcW w:w="1166"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5270CE">
        <w:trPr>
          <w:gridAfter w:val="1"/>
          <w:wAfter w:w="39" w:type="dxa"/>
          <w:jc w:val="center"/>
        </w:trPr>
        <w:tc>
          <w:tcPr>
            <w:tcW w:w="1166"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5270CE">
        <w:trPr>
          <w:gridAfter w:val="1"/>
          <w:wAfter w:w="39" w:type="dxa"/>
          <w:jc w:val="center"/>
        </w:trPr>
        <w:tc>
          <w:tcPr>
            <w:tcW w:w="1166"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5270CE">
        <w:trPr>
          <w:gridAfter w:val="1"/>
          <w:wAfter w:w="39" w:type="dxa"/>
          <w:jc w:val="center"/>
        </w:trPr>
        <w:tc>
          <w:tcPr>
            <w:tcW w:w="1166"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1"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332636" w:rsidRPr="003F7263" w14:paraId="4E7ACB5C" w14:textId="77777777" w:rsidTr="005270CE">
        <w:trPr>
          <w:gridAfter w:val="1"/>
          <w:wAfter w:w="39" w:type="dxa"/>
          <w:jc w:val="center"/>
        </w:trPr>
        <w:tc>
          <w:tcPr>
            <w:tcW w:w="1166" w:type="dxa"/>
            <w:gridSpan w:val="2"/>
            <w:tcBorders>
              <w:bottom w:val="single" w:sz="4" w:space="0" w:color="auto"/>
            </w:tcBorders>
            <w:shd w:val="clear" w:color="auto" w:fill="auto"/>
          </w:tcPr>
          <w:p w14:paraId="52FAEF49" w14:textId="1A094ACB" w:rsidR="00332636" w:rsidRPr="003F7263" w:rsidRDefault="00332636" w:rsidP="00332636">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7FBA9BDB" w14:textId="7187032B" w:rsidR="00332636" w:rsidRPr="003F7263" w:rsidRDefault="00332636" w:rsidP="00332636">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4FA26AE" w14:textId="63917604" w:rsidR="00332636" w:rsidRPr="003F7263" w:rsidRDefault="00332636" w:rsidP="00332636">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7BAAC071" w14:textId="5E6958C9" w:rsidR="00332636" w:rsidRPr="003F7263" w:rsidRDefault="00332636" w:rsidP="00332636">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60A5AA15" w14:textId="0A7FEEFD" w:rsidR="00332636" w:rsidRPr="003F7263" w:rsidRDefault="00332636" w:rsidP="00332636">
            <w:pPr>
              <w:spacing w:after="0"/>
              <w:rPr>
                <w:rFonts w:ascii="Arial" w:hAnsi="Arial"/>
                <w:sz w:val="16"/>
                <w:szCs w:val="16"/>
              </w:rPr>
            </w:pPr>
            <w:r w:rsidRPr="00706366">
              <w:rPr>
                <w:rFonts w:ascii="Arial" w:hAnsi="Arial"/>
                <w:sz w:val="16"/>
                <w:szCs w:val="16"/>
              </w:rPr>
              <w:t>UEs supporting 5G Core</w:t>
            </w:r>
          </w:p>
        </w:tc>
      </w:tr>
      <w:tr w:rsidR="00332636" w:rsidRPr="003F7263" w14:paraId="0032A057" w14:textId="77777777" w:rsidTr="005270CE">
        <w:trPr>
          <w:gridAfter w:val="1"/>
          <w:wAfter w:w="39" w:type="dxa"/>
          <w:jc w:val="center"/>
        </w:trPr>
        <w:tc>
          <w:tcPr>
            <w:tcW w:w="1166" w:type="dxa"/>
            <w:gridSpan w:val="2"/>
            <w:tcBorders>
              <w:bottom w:val="single" w:sz="4" w:space="0" w:color="auto"/>
            </w:tcBorders>
            <w:shd w:val="clear" w:color="auto" w:fill="auto"/>
          </w:tcPr>
          <w:p w14:paraId="65103333" w14:textId="77777777" w:rsidR="00332636" w:rsidRPr="003F7263" w:rsidRDefault="00332636" w:rsidP="00332636">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3989212A" w14:textId="6EA9A472" w:rsidR="00332636" w:rsidRPr="003F7263" w:rsidRDefault="00332636" w:rsidP="00332636">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1E1E01AA"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332636" w:rsidRPr="003F7263" w14:paraId="3064DC9A" w14:textId="77777777" w:rsidTr="005270CE">
        <w:trPr>
          <w:gridAfter w:val="1"/>
          <w:wAfter w:w="39" w:type="dxa"/>
          <w:jc w:val="center"/>
        </w:trPr>
        <w:tc>
          <w:tcPr>
            <w:tcW w:w="1166" w:type="dxa"/>
            <w:gridSpan w:val="2"/>
            <w:tcBorders>
              <w:bottom w:val="single" w:sz="4" w:space="0" w:color="auto"/>
            </w:tcBorders>
            <w:shd w:val="clear" w:color="auto" w:fill="auto"/>
          </w:tcPr>
          <w:p w14:paraId="313DEB52" w14:textId="77777777" w:rsidR="00332636" w:rsidRPr="003F7263" w:rsidRDefault="00332636" w:rsidP="00332636">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2F7967BB" w14:textId="77777777" w:rsidR="00332636" w:rsidRPr="003F7263" w:rsidRDefault="00332636" w:rsidP="00332636">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5F8D48F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7D1882F5" w14:textId="77777777" w:rsidR="00332636" w:rsidRPr="003F7263" w:rsidRDefault="00332636" w:rsidP="00332636">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332636" w:rsidRPr="003F7263" w14:paraId="3EE83BF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6FD37E" w14:textId="77777777" w:rsidR="00332636" w:rsidRPr="003F7263" w:rsidRDefault="00332636" w:rsidP="00332636">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6511508E" w14:textId="77777777" w:rsidR="00332636" w:rsidRPr="003F7263" w:rsidRDefault="00332636" w:rsidP="00332636">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332636" w:rsidRPr="003F7263" w:rsidDel="00746051"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6D1E4FCC"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49A61FF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50900C" w14:textId="77777777" w:rsidR="00332636" w:rsidRPr="003F7263" w:rsidRDefault="00332636" w:rsidP="00332636">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23B31419" w14:textId="77777777" w:rsidR="00332636" w:rsidRPr="003F7263" w:rsidRDefault="00332636" w:rsidP="00332636">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332636" w:rsidRPr="003F7263" w:rsidDel="00746051" w:rsidRDefault="00332636" w:rsidP="00332636">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298AB748" w14:textId="77777777" w:rsidR="00332636" w:rsidRPr="003F7263" w:rsidRDefault="00332636" w:rsidP="00332636">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332636" w:rsidRPr="003F7263" w14:paraId="683679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5254CA2" w14:textId="77777777" w:rsidR="00332636" w:rsidRPr="003F7263" w:rsidRDefault="00332636" w:rsidP="00332636">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02F986AC" w14:textId="77777777" w:rsidR="00332636" w:rsidRPr="003F7263" w:rsidRDefault="00332636" w:rsidP="00332636">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332636" w:rsidRPr="003F7263" w:rsidRDefault="00332636" w:rsidP="0033263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332636" w:rsidRPr="003F7263" w:rsidRDefault="00332636" w:rsidP="00332636">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086D67DF" w14:textId="77777777" w:rsidR="00332636" w:rsidRPr="003F7263" w:rsidRDefault="00332636" w:rsidP="00332636">
            <w:pPr>
              <w:spacing w:after="0"/>
              <w:rPr>
                <w:rFonts w:ascii="Arial" w:hAnsi="Arial"/>
                <w:sz w:val="16"/>
                <w:szCs w:val="16"/>
              </w:rPr>
            </w:pPr>
          </w:p>
        </w:tc>
      </w:tr>
      <w:tr w:rsidR="00332636" w:rsidRPr="003F7263" w14:paraId="4F74646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CDE2DC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428E446B" w14:textId="42C2C7E7" w:rsidR="00332636" w:rsidRPr="003F7263" w:rsidRDefault="00332636" w:rsidP="00332636">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66E387A6"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0F4B1BC1"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6D796FF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3C7A1E"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0E259B4E" w14:textId="457BD052" w:rsidR="00332636" w:rsidRPr="003F7263" w:rsidRDefault="00332636" w:rsidP="00332636">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53C3C0F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78ABAF85"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A15345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C9FB5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6DBB84D4" w14:textId="6B2E910E" w:rsidR="00332636" w:rsidRPr="003F7263" w:rsidRDefault="00332636" w:rsidP="00332636">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BD0889A"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496EC7E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A86CB60"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7034D174"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35543618" w14:textId="77777777" w:rsidR="00332636" w:rsidRPr="003F7263" w:rsidRDefault="00332636" w:rsidP="00332636">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33972B8E"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332636" w:rsidRPr="003F7263" w14:paraId="3CB8725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F85A56"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07AE7887" w14:textId="77777777" w:rsidR="00332636" w:rsidRPr="003F7263" w:rsidRDefault="00332636" w:rsidP="00332636">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4B527A01"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6D3C488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NR FDD and NR TDD</w:t>
            </w:r>
          </w:p>
        </w:tc>
      </w:tr>
      <w:tr w:rsidR="00332636" w:rsidRPr="003F7263" w14:paraId="4B2F5FD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A4198F" w14:textId="29E2D936"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40757DC2" w14:textId="7EB3A5C9"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332636" w:rsidRPr="003F7263" w:rsidRDefault="00332636" w:rsidP="00332636">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332636" w:rsidRPr="003F7263" w:rsidRDefault="00332636" w:rsidP="00332636">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669DB4D6" w14:textId="3337AB39"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1C3DB2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0725BC"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2C3F64A1"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6FB58533"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3697212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1BA6683"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16FBB484" w14:textId="77777777" w:rsidR="00332636" w:rsidRPr="003F7263" w:rsidRDefault="00332636" w:rsidP="00332636">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5148E86B"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F13D31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019997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EDFCDBA" w14:textId="77777777" w:rsidR="00332636" w:rsidRPr="003F7263" w:rsidRDefault="00332636" w:rsidP="00332636">
            <w:pPr>
              <w:pStyle w:val="TAL"/>
              <w:keepNext w:val="0"/>
              <w:keepLines w:val="0"/>
              <w:rPr>
                <w:rFonts w:cs="Arial"/>
                <w:color w:val="000000"/>
                <w:sz w:val="16"/>
                <w:szCs w:val="16"/>
              </w:rPr>
            </w:pPr>
            <w:r w:rsidRPr="003F7263">
              <w:rPr>
                <w:rFonts w:cs="Arial"/>
                <w:color w:val="000000"/>
                <w:sz w:val="16"/>
                <w:szCs w:val="16"/>
              </w:rPr>
              <w:lastRenderedPageBreak/>
              <w:t>6.1.2.11</w:t>
            </w:r>
          </w:p>
        </w:tc>
        <w:tc>
          <w:tcPr>
            <w:tcW w:w="3501" w:type="dxa"/>
            <w:gridSpan w:val="2"/>
            <w:tcBorders>
              <w:top w:val="single" w:sz="4" w:space="0" w:color="auto"/>
              <w:bottom w:val="single" w:sz="4" w:space="0" w:color="auto"/>
            </w:tcBorders>
            <w:shd w:val="clear" w:color="auto" w:fill="auto"/>
          </w:tcPr>
          <w:p w14:paraId="4AE43C60" w14:textId="77777777" w:rsidR="00332636" w:rsidRPr="003F7263" w:rsidRDefault="00332636" w:rsidP="00332636">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30ED069E" w14:textId="77777777" w:rsidR="00332636" w:rsidRPr="003F7263" w:rsidRDefault="00332636" w:rsidP="00332636">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332636" w:rsidRPr="003F7263" w:rsidRDefault="00332636" w:rsidP="00332636">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4334EA9E" w14:textId="77777777" w:rsidR="00332636" w:rsidRPr="003F7263" w:rsidRDefault="00332636" w:rsidP="00332636">
            <w:pPr>
              <w:pStyle w:val="TAL"/>
              <w:keepNext w:val="0"/>
              <w:keepLines w:val="0"/>
              <w:rPr>
                <w:rFonts w:cs="Arial"/>
                <w:sz w:val="16"/>
                <w:szCs w:val="16"/>
              </w:rPr>
            </w:pPr>
            <w:r w:rsidRPr="003F7263">
              <w:rPr>
                <w:rFonts w:cs="Arial"/>
                <w:sz w:val="16"/>
                <w:szCs w:val="16"/>
              </w:rPr>
              <w:t>UEs supporting 5G Core</w:t>
            </w:r>
          </w:p>
        </w:tc>
      </w:tr>
      <w:tr w:rsidR="00332636" w:rsidRPr="003F7263" w14:paraId="0B1AE0C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332636" w:rsidRPr="003F7263" w:rsidRDefault="00332636" w:rsidP="00332636">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332636" w:rsidRPr="003F7263" w:rsidRDefault="00332636" w:rsidP="00332636">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2BC6BCA3"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332636" w:rsidRPr="003F7263" w:rsidRDefault="00332636" w:rsidP="00332636">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332636" w:rsidRPr="003F7263" w:rsidRDefault="00332636" w:rsidP="00332636">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545E5B7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332636" w:rsidRPr="003F7263" w:rsidRDefault="00332636" w:rsidP="00332636">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332636" w:rsidRPr="003F7263" w:rsidRDefault="00332636" w:rsidP="00332636">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02413E19"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332636" w:rsidRPr="003F7263" w:rsidRDefault="00332636" w:rsidP="00332636">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332636" w:rsidRPr="003F7263" w:rsidRDefault="00332636" w:rsidP="00332636">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0222B506"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2A264BA" w14:textId="7416B58C" w:rsidR="00332636" w:rsidRPr="003F7263" w:rsidRDefault="00332636" w:rsidP="00332636">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AFF0911" w14:textId="263FB64B" w:rsidR="00332636" w:rsidRPr="003F7263" w:rsidRDefault="00332636" w:rsidP="00332636">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B8E51" w14:textId="75412D97" w:rsidR="00332636" w:rsidRPr="003F7263" w:rsidRDefault="00332636" w:rsidP="00332636">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5F9BA8" w14:textId="607EEB98" w:rsidR="00332636" w:rsidRPr="003F7263" w:rsidRDefault="00332636" w:rsidP="00332636">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9E35AE4" w14:textId="00211C3C" w:rsidR="00332636" w:rsidRPr="003F7263" w:rsidRDefault="00332636" w:rsidP="00332636">
            <w:pPr>
              <w:pStyle w:val="TAL"/>
              <w:keepNext w:val="0"/>
              <w:keepLines w:val="0"/>
              <w:rPr>
                <w:sz w:val="16"/>
                <w:szCs w:val="16"/>
              </w:rPr>
            </w:pPr>
            <w:r w:rsidRPr="00706366">
              <w:rPr>
                <w:sz w:val="16"/>
                <w:szCs w:val="16"/>
              </w:rPr>
              <w:t>UEs supporting 5G Core</w:t>
            </w:r>
          </w:p>
        </w:tc>
      </w:tr>
      <w:tr w:rsidR="00332636" w:rsidRPr="003F7263" w14:paraId="4538D80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332636" w:rsidRPr="003F7263" w:rsidRDefault="00332636" w:rsidP="00332636">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332636" w:rsidRPr="003F7263" w:rsidRDefault="00332636" w:rsidP="00332636">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6B993B0"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332636" w:rsidRPr="003F7263" w:rsidRDefault="00332636" w:rsidP="00332636">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332636" w:rsidRPr="003F7263" w:rsidRDefault="00332636" w:rsidP="00332636">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E11607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332636" w:rsidRPr="003F7263" w:rsidRDefault="00332636" w:rsidP="00332636">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332636" w:rsidRPr="003F7263" w:rsidRDefault="00332636" w:rsidP="00332636">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7A0AC1D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FC1F9" w14:textId="77777777" w:rsidR="00332636" w:rsidRPr="003F7263" w:rsidRDefault="00332636" w:rsidP="00332636">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50B1657E" w14:textId="21CB46A6" w:rsidR="00332636" w:rsidRPr="003F7263" w:rsidRDefault="00332636" w:rsidP="00332636">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AAA159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9543AC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9BBC86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0403C2CE" w14:textId="77777777" w:rsidR="00332636" w:rsidRPr="003F7263" w:rsidRDefault="00332636" w:rsidP="00332636">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350442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057D980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F60BD30"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1D46B7CD" w14:textId="77777777" w:rsidR="00332636" w:rsidRPr="003F7263" w:rsidRDefault="00332636" w:rsidP="00332636">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3D05F36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AEDF28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7957F8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3D475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4FE69A70" w14:textId="77777777" w:rsidR="00332636" w:rsidRPr="003F7263" w:rsidRDefault="00332636" w:rsidP="00332636">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5CBF9F9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D560DB0"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530C889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DB6486"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01AC4838" w14:textId="7874F5C9" w:rsidR="00332636" w:rsidRPr="003F7263" w:rsidRDefault="00332636" w:rsidP="00332636">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95B302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CC9569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4E4157" w:rsidRPr="003F7263" w14:paraId="434396E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725556A" w14:textId="22FEC9F1" w:rsidR="004E4157" w:rsidRPr="003F7263" w:rsidRDefault="004E4157" w:rsidP="004E4157">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1" w:type="dxa"/>
            <w:gridSpan w:val="2"/>
            <w:tcBorders>
              <w:top w:val="single" w:sz="4" w:space="0" w:color="auto"/>
              <w:bottom w:val="single" w:sz="4" w:space="0" w:color="auto"/>
            </w:tcBorders>
            <w:shd w:val="clear" w:color="auto" w:fill="auto"/>
          </w:tcPr>
          <w:p w14:paraId="2E4A8525" w14:textId="2395E790" w:rsidR="004E4157" w:rsidRPr="003F7263" w:rsidRDefault="004E4157" w:rsidP="004E4157">
            <w:pPr>
              <w:spacing w:after="0"/>
              <w:rPr>
                <w:rFonts w:ascii="Arial" w:hAnsi="Arial"/>
                <w:sz w:val="16"/>
                <w:szCs w:val="16"/>
              </w:rPr>
            </w:pPr>
            <w:r>
              <w:rPr>
                <w:rFonts w:ascii="Arial" w:hAnsi="Arial"/>
                <w:sz w:val="16"/>
                <w:szCs w:val="16"/>
              </w:rPr>
              <w:t>Slice-based cell reselection / Re-</w:t>
            </w:r>
            <w:proofErr w:type="spellStart"/>
            <w:r>
              <w:rPr>
                <w:rFonts w:ascii="Arial" w:hAnsi="Arial"/>
                <w:sz w:val="16"/>
                <w:szCs w:val="16"/>
              </w:rPr>
              <w:t>seletion</w:t>
            </w:r>
            <w:proofErr w:type="spellEnd"/>
            <w:r>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7BE2BAC6" w14:textId="48E13DF4" w:rsidR="004E4157" w:rsidRPr="003F7263" w:rsidRDefault="004E4157" w:rsidP="004E4157">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4243212" w14:textId="0D010751" w:rsidR="004E4157" w:rsidRPr="003F7263" w:rsidRDefault="004E4157" w:rsidP="004E4157">
            <w:pPr>
              <w:keepNext/>
              <w:keepLines/>
              <w:spacing w:after="0"/>
              <w:jc w:val="center"/>
              <w:rPr>
                <w:rFonts w:ascii="Arial" w:hAnsi="Arial"/>
                <w:sz w:val="16"/>
                <w:lang w:eastAsia="zh-CN"/>
              </w:rPr>
            </w:pPr>
            <w:r>
              <w:rPr>
                <w:rFonts w:ascii="Arial" w:hAnsi="Arial"/>
                <w:sz w:val="16"/>
                <w:lang w:eastAsia="zh-CN"/>
              </w:rPr>
              <w:t>C240</w:t>
            </w:r>
          </w:p>
        </w:tc>
        <w:tc>
          <w:tcPr>
            <w:tcW w:w="3689" w:type="dxa"/>
            <w:gridSpan w:val="2"/>
            <w:tcBorders>
              <w:top w:val="single" w:sz="4" w:space="0" w:color="auto"/>
              <w:bottom w:val="single" w:sz="4" w:space="0" w:color="auto"/>
            </w:tcBorders>
            <w:shd w:val="clear" w:color="auto" w:fill="auto"/>
          </w:tcPr>
          <w:p w14:paraId="3BA1A4FF" w14:textId="56D6312F" w:rsidR="004E4157" w:rsidRPr="003F7263" w:rsidRDefault="004E4157" w:rsidP="004E4157">
            <w:pPr>
              <w:spacing w:after="0"/>
              <w:rPr>
                <w:rFonts w:ascii="Arial" w:hAnsi="Arial"/>
                <w:sz w:val="16"/>
                <w:szCs w:val="16"/>
              </w:rPr>
            </w:pPr>
            <w:r>
              <w:rPr>
                <w:rFonts w:ascii="Arial" w:hAnsi="Arial"/>
                <w:sz w:val="16"/>
                <w:szCs w:val="16"/>
              </w:rPr>
              <w:t xml:space="preserve">UEs supporting 5G Core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332636" w:rsidRPr="003F7263" w14:paraId="4D18FE4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086493" w14:textId="406B4DDC" w:rsidR="00332636" w:rsidRPr="003F7263" w:rsidRDefault="00332636" w:rsidP="00332636">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6E07420D" w14:textId="6F96C956" w:rsidR="00332636" w:rsidRPr="003F7263" w:rsidRDefault="00332636" w:rsidP="00332636">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277DE715" w14:textId="06B6CEF9" w:rsidR="00332636" w:rsidRPr="003F7263" w:rsidRDefault="00332636" w:rsidP="00332636">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332636" w:rsidRPr="003F7263" w:rsidRDefault="00332636" w:rsidP="00332636">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C00285B" w14:textId="5699756D" w:rsidR="00332636" w:rsidRPr="003F7263" w:rsidRDefault="00332636" w:rsidP="00332636">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3B0895" w:rsidRPr="003F7263" w14:paraId="17340A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B62888" w14:textId="5E0426B1" w:rsidR="003B0895" w:rsidRPr="00864F79" w:rsidRDefault="003B0895" w:rsidP="003B0895">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1C3DC964" w14:textId="604D48E3" w:rsidR="003B0895" w:rsidRPr="00864F79" w:rsidRDefault="003B0895" w:rsidP="003B0895">
            <w:pPr>
              <w:spacing w:after="0"/>
              <w:rPr>
                <w:rFonts w:ascii="Arial" w:hAnsi="Arial"/>
                <w:sz w:val="16"/>
                <w:szCs w:val="16"/>
              </w:rPr>
            </w:pPr>
            <w:r w:rsidRPr="00821A9D">
              <w:rPr>
                <w:rFonts w:ascii="Arial" w:hAnsi="Arial"/>
                <w:sz w:val="16"/>
                <w:szCs w:val="16"/>
              </w:rPr>
              <w:t xml:space="preserve">Cell reselection / inter-frequency / </w:t>
            </w:r>
            <w:proofErr w:type="spellStart"/>
            <w:r w:rsidRPr="00821A9D">
              <w:rPr>
                <w:rFonts w:ascii="Arial" w:hAnsi="Arial"/>
                <w:sz w:val="16"/>
                <w:szCs w:val="16"/>
              </w:rPr>
              <w:t>Red</w:t>
            </w:r>
            <w:r>
              <w:rPr>
                <w:rFonts w:ascii="Arial" w:hAnsi="Arial"/>
                <w:sz w:val="16"/>
                <w:szCs w:val="16"/>
              </w:rPr>
              <w:t>C</w:t>
            </w:r>
            <w:r w:rsidRPr="00821A9D">
              <w:rPr>
                <w:rFonts w:ascii="Arial" w:hAnsi="Arial"/>
                <w:sz w:val="16"/>
                <w:szCs w:val="16"/>
              </w:rPr>
              <w:t>ap</w:t>
            </w:r>
            <w:proofErr w:type="spellEnd"/>
          </w:p>
        </w:tc>
        <w:tc>
          <w:tcPr>
            <w:tcW w:w="810" w:type="dxa"/>
            <w:gridSpan w:val="2"/>
            <w:tcBorders>
              <w:top w:val="single" w:sz="4" w:space="0" w:color="auto"/>
              <w:bottom w:val="single" w:sz="4" w:space="0" w:color="auto"/>
            </w:tcBorders>
            <w:shd w:val="clear" w:color="auto" w:fill="auto"/>
          </w:tcPr>
          <w:p w14:paraId="0963CEF5" w14:textId="0FF21E95" w:rsidR="003B0895" w:rsidRPr="00864F79" w:rsidRDefault="003B0895" w:rsidP="003B0895">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507475F" w14:textId="568C061B" w:rsidR="003B0895" w:rsidRDefault="003B0895" w:rsidP="003B0895">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349F476" w14:textId="54D31AB1" w:rsidR="003B0895" w:rsidRPr="00864F79" w:rsidRDefault="003B0895" w:rsidP="003B0895">
            <w:pPr>
              <w:spacing w:after="0"/>
              <w:rPr>
                <w:rFonts w:ascii="Arial" w:hAnsi="Arial"/>
                <w:sz w:val="16"/>
                <w:szCs w:val="16"/>
              </w:rPr>
            </w:pPr>
            <w:r w:rsidRPr="00821A9D">
              <w:rPr>
                <w:rFonts w:ascii="Arial" w:hAnsi="Arial"/>
                <w:sz w:val="16"/>
                <w:szCs w:val="16"/>
              </w:rPr>
              <w:t xml:space="preserve">UEs supporting 5G Core and </w:t>
            </w:r>
            <w:proofErr w:type="spellStart"/>
            <w:r w:rsidRPr="00821A9D">
              <w:rPr>
                <w:rFonts w:ascii="Arial" w:hAnsi="Arial"/>
                <w:sz w:val="16"/>
                <w:szCs w:val="16"/>
              </w:rPr>
              <w:t>RedCap</w:t>
            </w:r>
            <w:proofErr w:type="spellEnd"/>
          </w:p>
        </w:tc>
      </w:tr>
      <w:tr w:rsidR="003B0895" w:rsidRPr="003F7263" w14:paraId="593E240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E20F9C" w14:textId="77777777" w:rsidR="003B0895" w:rsidRPr="003F7263" w:rsidRDefault="003B0895" w:rsidP="003B0895">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557D90F6" w14:textId="0E621650" w:rsidR="003B0895" w:rsidRPr="003F7263" w:rsidRDefault="003B0895" w:rsidP="003B0895">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9599E7" w14:textId="77777777" w:rsidR="003B0895" w:rsidRPr="003F7263" w:rsidRDefault="003B0895" w:rsidP="003B0895">
            <w:pPr>
              <w:spacing w:after="0"/>
              <w:rPr>
                <w:rFonts w:ascii="Arial" w:hAnsi="Arial"/>
                <w:sz w:val="16"/>
                <w:szCs w:val="16"/>
              </w:rPr>
            </w:pPr>
          </w:p>
        </w:tc>
      </w:tr>
      <w:tr w:rsidR="003B0895" w:rsidRPr="003F7263" w14:paraId="0B5246E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FFA3814" w14:textId="77777777" w:rsidR="003B0895" w:rsidRPr="003F7263" w:rsidRDefault="003B0895" w:rsidP="003B0895">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7D462EEE" w14:textId="63FEC3E4" w:rsidR="003B0895" w:rsidRPr="003F7263" w:rsidRDefault="003B0895" w:rsidP="003B0895">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C88131D" w14:textId="77777777" w:rsidR="003B0895" w:rsidRPr="003F7263" w:rsidRDefault="003B0895" w:rsidP="003B0895">
            <w:pPr>
              <w:spacing w:after="0"/>
              <w:rPr>
                <w:rFonts w:ascii="Arial" w:hAnsi="Arial"/>
                <w:sz w:val="16"/>
                <w:szCs w:val="16"/>
              </w:rPr>
            </w:pPr>
          </w:p>
        </w:tc>
      </w:tr>
      <w:tr w:rsidR="003B0895" w:rsidRPr="003F7263" w14:paraId="4A9CC3D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77FAFD" w14:textId="77777777" w:rsidR="003B0895" w:rsidRPr="003F7263" w:rsidRDefault="003B0895" w:rsidP="003B0895">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0BE4B6A5"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84C852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72E3BA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B12026B" w14:textId="77777777" w:rsidR="003B0895" w:rsidRPr="003F7263" w:rsidRDefault="003B0895" w:rsidP="003B0895">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7CF3B19D"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01A976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F93534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B45B14" w14:textId="77777777" w:rsidR="003B0895" w:rsidRPr="003F7263" w:rsidRDefault="003B0895" w:rsidP="003B0895">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5916D213"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191C084"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D69E71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EDD382" w14:textId="77777777" w:rsidR="003B0895" w:rsidRPr="003F7263" w:rsidRDefault="003B0895" w:rsidP="003B0895">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3BD7F579"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A19DE1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3EF384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2D3CCFA" w14:textId="77777777" w:rsidR="003B0895" w:rsidRPr="003F7263" w:rsidRDefault="003B0895" w:rsidP="003B0895">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326B6851" w14:textId="3FADF0F2" w:rsidR="003B0895" w:rsidRPr="003F7263" w:rsidRDefault="003B0895" w:rsidP="003B0895">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B2B37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CF91F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B4E80F6"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1DB64BAA" w14:textId="77777777" w:rsidR="003B0895" w:rsidRPr="003F7263" w:rsidRDefault="003B0895" w:rsidP="003B0895">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46EE3F24" w14:textId="77777777" w:rsidR="003B0895" w:rsidRPr="003F7263" w:rsidRDefault="003B0895" w:rsidP="003B0895">
            <w:pPr>
              <w:spacing w:after="0"/>
              <w:rPr>
                <w:rFonts w:ascii="Arial" w:hAnsi="Arial"/>
                <w:b/>
                <w:color w:val="000000"/>
                <w:sz w:val="16"/>
                <w:szCs w:val="16"/>
              </w:rPr>
            </w:pPr>
          </w:p>
        </w:tc>
      </w:tr>
      <w:tr w:rsidR="003B0895" w:rsidRPr="003F7263" w14:paraId="63C59F5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C384150" w14:textId="77777777" w:rsidR="003B0895" w:rsidRPr="003F7263" w:rsidRDefault="003B0895" w:rsidP="003B0895">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552E7F4A" w14:textId="77777777"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B56960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37E5F9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F7DE967" w14:textId="77777777" w:rsidR="003B0895" w:rsidRPr="003F7263" w:rsidRDefault="003B0895" w:rsidP="003B0895">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0C6FDB61" w14:textId="77777777" w:rsidR="003B0895" w:rsidRPr="003F7263" w:rsidRDefault="003B0895" w:rsidP="003B0895">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FC77FCB"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50027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22623B0"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0C33C5C5" w14:textId="77777777" w:rsidR="003B0895" w:rsidRPr="003F7263" w:rsidRDefault="003B0895" w:rsidP="003B0895">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0DA7AF63" w14:textId="77777777" w:rsidR="003B0895" w:rsidRPr="003F7263" w:rsidRDefault="003B0895" w:rsidP="003B0895">
            <w:pPr>
              <w:spacing w:after="0"/>
              <w:rPr>
                <w:rFonts w:ascii="Arial" w:hAnsi="Arial"/>
                <w:b/>
                <w:color w:val="000000"/>
                <w:sz w:val="16"/>
                <w:szCs w:val="16"/>
              </w:rPr>
            </w:pPr>
          </w:p>
        </w:tc>
      </w:tr>
      <w:tr w:rsidR="003B0895" w:rsidRPr="003F7263" w14:paraId="2C5B4DA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FC3975" w14:textId="77777777" w:rsidR="003B0895" w:rsidRPr="003F7263" w:rsidRDefault="003B0895" w:rsidP="003B0895">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6434F061" w14:textId="39F3A6BE"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DF69FE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FF886E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7EBDDA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BF4A33" w14:textId="77777777" w:rsidR="003B0895" w:rsidRPr="003F7263" w:rsidRDefault="003B0895" w:rsidP="003B0895">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568E5F64" w14:textId="53508F67"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EEE69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CD87AC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F830C1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A2CE65" w14:textId="77777777" w:rsidR="003B0895" w:rsidRPr="003F7263" w:rsidRDefault="003B0895" w:rsidP="003B0895">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06D4CF2A" w14:textId="549A4E17"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D1C22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E7D7F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921CE9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74FA1F" w14:textId="77777777" w:rsidR="003B0895" w:rsidRPr="003F7263" w:rsidRDefault="003B0895" w:rsidP="003B0895">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5FAC50A6" w14:textId="3EB2A2DF"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09EE4E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08B3FF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A4F9F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0FEFA86" w14:textId="77777777" w:rsidR="003B0895" w:rsidRPr="003F7263" w:rsidRDefault="003B0895" w:rsidP="003B0895">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00DDE311" w14:textId="661F08AC"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B5CA45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2F55F2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38F241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AA159" w14:textId="77777777" w:rsidR="003B0895" w:rsidRPr="003F7263" w:rsidRDefault="003B0895" w:rsidP="003B0895">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0BFCBB56" w14:textId="4F9C892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w:t>
            </w:r>
            <w:r w:rsidRPr="003F7263">
              <w:rPr>
                <w:rFonts w:ascii="Arial" w:hAnsi="Arial"/>
                <w:sz w:val="16"/>
                <w:szCs w:val="16"/>
              </w:rPr>
              <w:lastRenderedPageBreak/>
              <w:t>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9AB8A36" w14:textId="77777777" w:rsidR="003B0895" w:rsidRPr="003F7263" w:rsidRDefault="003B0895" w:rsidP="003B0895">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44E22DC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40233E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CCF25E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568CFD7" w14:textId="77777777" w:rsidR="003B0895" w:rsidRPr="003F7263" w:rsidRDefault="003B0895" w:rsidP="003B0895">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10FA2F25" w14:textId="4EA7A5E8"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68EF4F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CA4795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43AC67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ED7345" w14:textId="77777777" w:rsidR="003B0895" w:rsidRPr="003F7263" w:rsidRDefault="003B0895" w:rsidP="003B0895">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6D6BF701" w14:textId="2E6BA820"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61EFD2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86B837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A0507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19B20C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DDC5450" w14:textId="77777777" w:rsidR="003B0895" w:rsidRPr="003F7263" w:rsidRDefault="003B0895" w:rsidP="003B0895">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089B6ACA" w14:textId="4235BE16" w:rsidR="003B0895" w:rsidRPr="003F7263" w:rsidRDefault="003B0895" w:rsidP="003B089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A184EFD" w14:textId="094E1FBF" w:rsidR="003B0895" w:rsidRPr="003F7263" w:rsidRDefault="003B0895" w:rsidP="003B0895">
            <w:pPr>
              <w:spacing w:after="0"/>
              <w:rPr>
                <w:rFonts w:ascii="Arial" w:hAnsi="Arial"/>
                <w:sz w:val="16"/>
                <w:szCs w:val="16"/>
              </w:rPr>
            </w:pPr>
          </w:p>
        </w:tc>
      </w:tr>
      <w:tr w:rsidR="003B0895" w:rsidRPr="003F7263" w14:paraId="0B431A8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745E044" w14:textId="77777777" w:rsidR="003B0895" w:rsidRPr="003F7263" w:rsidRDefault="003B0895" w:rsidP="003B0895">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2EB96659" w14:textId="4346486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6E85CF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131E7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5D08EE" w14:textId="77777777" w:rsidR="003B0895" w:rsidRPr="003F7263" w:rsidRDefault="003B0895" w:rsidP="003B0895">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142C572C" w14:textId="7A5469D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D0E27ED"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7D0D8B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12B510AD" w14:textId="77777777" w:rsidR="003B0895" w:rsidRPr="003F7263" w:rsidRDefault="003B0895" w:rsidP="003B0895">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474D8035" w14:textId="77777777" w:rsidR="003B0895" w:rsidRPr="003F7263" w:rsidRDefault="003B0895" w:rsidP="003B0895">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E0CB035" w14:textId="77777777" w:rsidR="003B0895" w:rsidRPr="003F7263" w:rsidRDefault="003B0895" w:rsidP="003B0895">
            <w:pPr>
              <w:spacing w:after="0"/>
              <w:rPr>
                <w:rFonts w:ascii="Arial" w:hAnsi="Arial"/>
                <w:b/>
                <w:sz w:val="16"/>
                <w:szCs w:val="16"/>
              </w:rPr>
            </w:pPr>
          </w:p>
        </w:tc>
      </w:tr>
      <w:tr w:rsidR="003B0895" w:rsidRPr="003F7263" w14:paraId="4B22A7C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15C675" w14:textId="77777777" w:rsidR="003B0895" w:rsidRPr="003F7263" w:rsidRDefault="003B0895" w:rsidP="003B0895">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386B4D59" w14:textId="77777777" w:rsidR="003B0895" w:rsidRPr="003F7263" w:rsidRDefault="003B0895" w:rsidP="003B0895">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BA60536" w14:textId="77777777" w:rsidR="003B0895" w:rsidRPr="003F7263" w:rsidRDefault="003B0895" w:rsidP="003B0895">
            <w:pPr>
              <w:spacing w:after="0"/>
              <w:rPr>
                <w:rFonts w:ascii="Arial" w:hAnsi="Arial"/>
                <w:b/>
                <w:sz w:val="16"/>
                <w:szCs w:val="16"/>
              </w:rPr>
            </w:pPr>
          </w:p>
        </w:tc>
      </w:tr>
      <w:tr w:rsidR="003B0895" w:rsidRPr="003F7263" w14:paraId="5D9756F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8B8238" w14:textId="77777777" w:rsidR="003B0895" w:rsidRPr="003F7263" w:rsidRDefault="003B0895" w:rsidP="003B0895">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020F5AAA" w14:textId="5EC24098" w:rsidR="003B0895" w:rsidRPr="003F7263" w:rsidRDefault="003B0895" w:rsidP="003B0895">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5A8F3A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07BD961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1F0BFD1" w14:textId="77777777" w:rsidR="003B0895" w:rsidRPr="003F7263" w:rsidRDefault="003B0895" w:rsidP="003B0895">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5BFB663A" w14:textId="77777777" w:rsidR="003B0895" w:rsidRPr="003F7263" w:rsidRDefault="003B0895" w:rsidP="003B0895">
            <w:pPr>
              <w:spacing w:after="0"/>
              <w:rPr>
                <w:rFonts w:ascii="Arial" w:hAnsi="Arial"/>
                <w:sz w:val="16"/>
                <w:szCs w:val="16"/>
              </w:rPr>
            </w:pPr>
            <w:r w:rsidRPr="003F7263">
              <w:rPr>
                <w:rFonts w:ascii="Arial" w:hAnsi="Arial"/>
                <w:sz w:val="16"/>
                <w:szCs w:val="16"/>
              </w:rPr>
              <w:t xml:space="preserve">Steering of UE in roaming during registration/security check successful but SOR Transparent container indicates ACK </w:t>
            </w:r>
            <w:proofErr w:type="gramStart"/>
            <w:r w:rsidRPr="003F7263">
              <w:rPr>
                <w:rFonts w:ascii="Arial" w:hAnsi="Arial"/>
                <w:sz w:val="16"/>
                <w:szCs w:val="16"/>
              </w:rPr>
              <w:t>has been NOT been</w:t>
            </w:r>
            <w:proofErr w:type="gramEnd"/>
            <w:r w:rsidRPr="003F7263">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568DACD7"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CE6A7B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6831CCE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F33AC14" w14:textId="77777777" w:rsidR="003B0895" w:rsidRPr="003F7263" w:rsidRDefault="003B0895" w:rsidP="003B0895">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4C5D25D3" w14:textId="16FC3FC5"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6A44D3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7C2B710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98EA909" w14:textId="77777777" w:rsidR="003B0895" w:rsidRPr="003F7263" w:rsidRDefault="003B0895" w:rsidP="003B0895">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50F7A66B" w14:textId="0D78DF1A"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EDCEAD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D2C010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9C5923"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6E1458B9"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51553701"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p>
        </w:tc>
      </w:tr>
      <w:tr w:rsidR="003B0895" w:rsidRPr="003F7263" w14:paraId="401C302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C31017A"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6F12702C"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3B0895" w:rsidRPr="003F7263" w:rsidRDefault="003B0895" w:rsidP="003B0895">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1C13D697" w14:textId="64AF0412"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3B0895" w:rsidRPr="003F7263" w14:paraId="59E1A00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4702515" w14:textId="77777777" w:rsidR="003B0895" w:rsidRPr="003F7263" w:rsidRDefault="003B0895" w:rsidP="003B0895">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2D4B5319" w14:textId="16D60F7B"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E915E75"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BA2B67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C4C0D9" w14:textId="77777777" w:rsidR="003B0895" w:rsidRPr="003F7263" w:rsidRDefault="003B0895" w:rsidP="003B0895">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7A272749" w14:textId="3D900C30"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BF61C2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21D5238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0EC4C13" w14:textId="1CC6413C" w:rsidR="003B0895" w:rsidRPr="003F7263" w:rsidRDefault="003B0895" w:rsidP="003B0895">
            <w:pPr>
              <w:spacing w:after="0"/>
              <w:rPr>
                <w:rFonts w:ascii="Arial" w:hAnsi="Arial"/>
                <w:sz w:val="16"/>
                <w:szCs w:val="16"/>
              </w:rPr>
            </w:pPr>
            <w:r w:rsidRPr="003F7263">
              <w:rPr>
                <w:rFonts w:ascii="Arial" w:hAnsi="Arial"/>
                <w:sz w:val="16"/>
                <w:szCs w:val="16"/>
              </w:rPr>
              <w:t>6.3.1.10</w:t>
            </w:r>
          </w:p>
        </w:tc>
        <w:tc>
          <w:tcPr>
            <w:tcW w:w="3501" w:type="dxa"/>
            <w:gridSpan w:val="2"/>
            <w:tcBorders>
              <w:top w:val="single" w:sz="4" w:space="0" w:color="auto"/>
              <w:bottom w:val="single" w:sz="4" w:space="0" w:color="auto"/>
            </w:tcBorders>
            <w:shd w:val="clear" w:color="auto" w:fill="auto"/>
          </w:tcPr>
          <w:p w14:paraId="142F673F" w14:textId="7CC14F2B"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5B2A79E" w14:textId="3E65F524"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D20138" w:rsidRPr="003F7263" w14:paraId="21AD8F40" w14:textId="77777777">
        <w:trPr>
          <w:gridAfter w:val="1"/>
          <w:wAfter w:w="39" w:type="dxa"/>
          <w:jc w:val="center"/>
        </w:trPr>
        <w:tc>
          <w:tcPr>
            <w:tcW w:w="1166" w:type="dxa"/>
            <w:gridSpan w:val="2"/>
            <w:tcBorders>
              <w:top w:val="single" w:sz="4" w:space="0" w:color="auto"/>
              <w:bottom w:val="single" w:sz="4" w:space="0" w:color="auto"/>
            </w:tcBorders>
            <w:shd w:val="clear" w:color="auto" w:fill="D9D9D9"/>
          </w:tcPr>
          <w:p w14:paraId="0AB8CED0" w14:textId="452F3E2D" w:rsidR="00A55764" w:rsidRPr="003F7263" w:rsidRDefault="00A55764" w:rsidP="00A55764">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6EE2AA2C" w14:textId="40711725" w:rsidR="00A55764" w:rsidRPr="003F7263" w:rsidRDefault="00A55764" w:rsidP="00A55764">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08A74510" w14:textId="77777777" w:rsidR="00A55764" w:rsidRPr="003F7263" w:rsidRDefault="00A55764" w:rsidP="00A55764">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41119A8" w14:textId="77777777" w:rsidR="00A55764" w:rsidRPr="003F7263" w:rsidRDefault="00A55764" w:rsidP="00A55764">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120743" w14:textId="77777777" w:rsidR="00A55764" w:rsidRPr="003F7263" w:rsidRDefault="00A55764" w:rsidP="00A55764">
            <w:pPr>
              <w:spacing w:after="0"/>
              <w:rPr>
                <w:rFonts w:ascii="Arial" w:hAnsi="Arial"/>
                <w:sz w:val="16"/>
                <w:szCs w:val="16"/>
              </w:rPr>
            </w:pPr>
          </w:p>
        </w:tc>
      </w:tr>
      <w:tr w:rsidR="00A55764" w:rsidRPr="003F7263" w14:paraId="52E1A01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BF17F3" w14:textId="4D91B544" w:rsidR="00A55764" w:rsidRPr="003F7263" w:rsidRDefault="00A55764" w:rsidP="00A55764">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23067FCC" w14:textId="69E3CED6" w:rsidR="00A55764" w:rsidRPr="003F7263" w:rsidRDefault="00A55764" w:rsidP="00A55764">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4B6189A1" w14:textId="6382DF7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7E9BB21" w14:textId="2EC42F33"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5CBCD26E" w14:textId="3753963D"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1815D7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06FFEC" w14:textId="1CB76C6B" w:rsidR="00A55764" w:rsidRPr="003F7263" w:rsidRDefault="00A55764" w:rsidP="00A55764">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6494E67D" w14:textId="43C6F892"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3F5B2D84" w14:textId="433ADF9E"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7EDEE35" w14:textId="6B55B7F9" w:rsidR="00A55764" w:rsidRPr="003F7263" w:rsidRDefault="00A55764" w:rsidP="00A55764">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6DD82524" w14:textId="02558DF3" w:rsidR="00A55764" w:rsidRPr="003F7263" w:rsidRDefault="00A55764" w:rsidP="00A55764">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A55764" w:rsidRPr="003F7263" w14:paraId="2E25FD5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8C6AAE3" w14:textId="27336478" w:rsidR="00A55764" w:rsidRPr="003F7263" w:rsidRDefault="00A55764" w:rsidP="00A55764">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18969179" w14:textId="79A2041E"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3577B9D" w14:textId="5784F067"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E2E19C4" w14:textId="220782D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399F44FA" w14:textId="15339A19"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39F9210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6730B0" w14:textId="77AB6DB2" w:rsidR="00A55764" w:rsidRPr="003F7263" w:rsidRDefault="00A55764" w:rsidP="00A55764">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4DC3C2BA" w14:textId="069C43D9" w:rsidR="00A55764" w:rsidRPr="003F7263" w:rsidRDefault="00A55764" w:rsidP="00A55764">
            <w:pPr>
              <w:spacing w:after="0"/>
              <w:rPr>
                <w:rFonts w:ascii="Arial" w:hAnsi="Arial"/>
                <w:sz w:val="16"/>
                <w:szCs w:val="16"/>
              </w:rPr>
            </w:pPr>
            <w:r w:rsidRPr="00B21C3D">
              <w:rPr>
                <w:rFonts w:ascii="Arial" w:eastAsia="Yu Mincho" w:hAnsi="Arial"/>
                <w:sz w:val="16"/>
                <w:szCs w:val="16"/>
              </w:rPr>
              <w:t xml:space="preserve">Steering of UE in roaming after registration / SOR-CMCI rule / DNN of the PDU session / update </w:t>
            </w:r>
            <w:proofErr w:type="spellStart"/>
            <w:r w:rsidRPr="00B21C3D">
              <w:rPr>
                <w:rFonts w:ascii="Arial" w:eastAsia="Yu Mincho" w:hAnsi="Arial"/>
                <w:sz w:val="16"/>
                <w:szCs w:val="16"/>
              </w:rPr>
              <w:t>Tsor</w:t>
            </w:r>
            <w:proofErr w:type="spellEnd"/>
            <w:r w:rsidRPr="00B21C3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6A123DE6" w14:textId="33E38AD0"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8DD82B6" w14:textId="3B51232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4EC5802" w14:textId="32BD9376"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7DFC2D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D5F4F78" w14:textId="2DCEF3FB" w:rsidR="00A55764" w:rsidRPr="003F7263" w:rsidRDefault="00A55764" w:rsidP="00A55764">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2C788536" w14:textId="77729D0D"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269B418F" w14:textId="02FFF6C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D2ED5BB" w14:textId="30AA2DD8"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78CA250C" w14:textId="0BAD883F"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396E47" w:rsidRPr="003F7263" w14:paraId="29115B1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F5A3082" w14:textId="099B54EC" w:rsidR="00396E47" w:rsidRPr="00B21C3D" w:rsidRDefault="00396E47" w:rsidP="00396E47">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1" w:type="dxa"/>
            <w:gridSpan w:val="2"/>
            <w:tcBorders>
              <w:top w:val="single" w:sz="4" w:space="0" w:color="auto"/>
              <w:bottom w:val="single" w:sz="4" w:space="0" w:color="auto"/>
            </w:tcBorders>
            <w:shd w:val="clear" w:color="auto" w:fill="auto"/>
          </w:tcPr>
          <w:p w14:paraId="5203D5D9" w14:textId="780414A3" w:rsidR="00396E47" w:rsidRPr="00B21C3D" w:rsidRDefault="00396E47" w:rsidP="00396E47">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782FD1E0" w14:textId="05AABEE3" w:rsidR="00396E47" w:rsidRPr="007A3FBB" w:rsidRDefault="00396E47" w:rsidP="00396E47">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D937BBB" w14:textId="1DF3E434" w:rsidR="00396E47" w:rsidRPr="007A3FBB" w:rsidRDefault="00396E47" w:rsidP="00396E47">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9" w:type="dxa"/>
            <w:gridSpan w:val="2"/>
            <w:tcBorders>
              <w:top w:val="single" w:sz="4" w:space="0" w:color="auto"/>
              <w:bottom w:val="single" w:sz="4" w:space="0" w:color="auto"/>
            </w:tcBorders>
            <w:shd w:val="clear" w:color="auto" w:fill="auto"/>
          </w:tcPr>
          <w:p w14:paraId="7DFE8A6C" w14:textId="01F42F25" w:rsidR="00396E47" w:rsidRPr="007A3FBB" w:rsidRDefault="00396E47" w:rsidP="00396E47">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A55764" w:rsidRPr="003F7263" w14:paraId="775A04E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C3E08AF"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32DFF02D"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29EF642" w14:textId="77777777" w:rsidR="00A55764" w:rsidRPr="003F7263" w:rsidRDefault="00A55764" w:rsidP="00A55764">
            <w:pPr>
              <w:spacing w:after="0"/>
              <w:rPr>
                <w:rFonts w:ascii="Arial" w:hAnsi="Arial"/>
                <w:b/>
                <w:color w:val="000000"/>
                <w:sz w:val="16"/>
                <w:szCs w:val="16"/>
              </w:rPr>
            </w:pPr>
          </w:p>
        </w:tc>
      </w:tr>
      <w:tr w:rsidR="00A55764" w:rsidRPr="003F7263" w14:paraId="6B00E0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537A5A2C"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17E21E6E"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707381E" w14:textId="77777777" w:rsidR="00A55764" w:rsidRPr="003F7263" w:rsidRDefault="00A55764" w:rsidP="00A55764">
            <w:pPr>
              <w:spacing w:after="0"/>
              <w:rPr>
                <w:rFonts w:ascii="Arial" w:hAnsi="Arial"/>
                <w:b/>
                <w:color w:val="000000"/>
                <w:sz w:val="16"/>
                <w:szCs w:val="16"/>
              </w:rPr>
            </w:pPr>
          </w:p>
        </w:tc>
      </w:tr>
      <w:tr w:rsidR="00A55764" w:rsidRPr="003F7263" w14:paraId="3343573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BAD4229" w14:textId="77777777" w:rsidR="00A55764" w:rsidRPr="003F7263" w:rsidRDefault="00A55764" w:rsidP="00A55764">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60CFCCAD" w14:textId="29F472B8" w:rsidR="00A55764" w:rsidRPr="003F7263" w:rsidRDefault="00A55764" w:rsidP="00A55764">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743BC00B" w14:textId="2AAAC629"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3B69E10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759E24" w14:textId="77777777" w:rsidR="00A55764" w:rsidRPr="003F7263" w:rsidRDefault="00A55764" w:rsidP="00A55764">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704097A7" w14:textId="77777777" w:rsidR="00A55764" w:rsidRPr="003F7263" w:rsidRDefault="00A55764" w:rsidP="00A55764">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7906D3EE"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3238783F" w14:textId="505512EF"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752608D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67E9AE37" w14:textId="77777777" w:rsidR="00A55764" w:rsidRPr="003F7263" w:rsidRDefault="00A55764" w:rsidP="00A55764">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0ACD5F6E" w14:textId="10E16793"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41F7059" w14:textId="77777777" w:rsidR="00A55764" w:rsidRPr="003F7263" w:rsidRDefault="00A55764" w:rsidP="00A55764">
            <w:pPr>
              <w:spacing w:after="0"/>
              <w:rPr>
                <w:rFonts w:ascii="Arial" w:hAnsi="Arial"/>
                <w:b/>
                <w:color w:val="000000"/>
                <w:sz w:val="16"/>
                <w:szCs w:val="16"/>
              </w:rPr>
            </w:pPr>
          </w:p>
        </w:tc>
      </w:tr>
      <w:tr w:rsidR="00A55764" w:rsidRPr="003F7263" w14:paraId="11F69D9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F2EA395"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4B4665DE" w14:textId="61E74D0D"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4D6AB6E0" w14:textId="0E5B6356"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55764" w:rsidRPr="003F7263" w14:paraId="2005289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D08B17A"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118D6652"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 xml:space="preserve">Inter-frequency cell reselection according to </w:t>
            </w:r>
            <w:r w:rsidRPr="003F7263">
              <w:rPr>
                <w:rFonts w:ascii="Arial" w:hAnsi="Arial"/>
                <w:color w:val="000000"/>
                <w:sz w:val="16"/>
                <w:szCs w:val="16"/>
              </w:rPr>
              <w:lastRenderedPageBreak/>
              <w:t>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lastRenderedPageBreak/>
              <w:t>Rel-15</w:t>
            </w:r>
          </w:p>
        </w:tc>
        <w:tc>
          <w:tcPr>
            <w:tcW w:w="1170" w:type="dxa"/>
            <w:gridSpan w:val="2"/>
            <w:tcBorders>
              <w:top w:val="single" w:sz="4" w:space="0" w:color="auto"/>
              <w:bottom w:val="single" w:sz="4" w:space="0" w:color="auto"/>
            </w:tcBorders>
            <w:shd w:val="clear" w:color="auto" w:fill="auto"/>
          </w:tcPr>
          <w:p w14:paraId="711449F7" w14:textId="23A9DBC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3266778D" w14:textId="6B8C65DB"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4E4157" w:rsidRPr="003F7263" w14:paraId="62A415B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7279F5A" w14:textId="4DF4A4CF" w:rsidR="004E4157" w:rsidRPr="003F7263" w:rsidRDefault="004E4157" w:rsidP="004E4157">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1" w:type="dxa"/>
            <w:gridSpan w:val="2"/>
            <w:tcBorders>
              <w:top w:val="single" w:sz="4" w:space="0" w:color="auto"/>
              <w:bottom w:val="single" w:sz="4" w:space="0" w:color="auto"/>
            </w:tcBorders>
            <w:shd w:val="clear" w:color="auto" w:fill="auto"/>
          </w:tcPr>
          <w:p w14:paraId="061917BD" w14:textId="786761BD" w:rsidR="004E4157" w:rsidRPr="003F7263" w:rsidRDefault="004E4157" w:rsidP="004E4157">
            <w:pPr>
              <w:spacing w:after="0"/>
              <w:rPr>
                <w:rFonts w:ascii="Arial" w:hAnsi="Arial"/>
                <w:color w:val="000000"/>
                <w:sz w:val="16"/>
                <w:szCs w:val="16"/>
              </w:rPr>
            </w:pPr>
            <w:r>
              <w:rPr>
                <w:rFonts w:ascii="Arial" w:hAnsi="Arial"/>
                <w:color w:val="000000"/>
                <w:sz w:val="16"/>
                <w:szCs w:val="16"/>
              </w:rPr>
              <w:t>Slice-based cell reselection in RRC_INACTIVE state / Re-</w:t>
            </w:r>
            <w:r w:rsidR="008A76E2">
              <w:rPr>
                <w:rFonts w:ascii="Arial" w:hAnsi="Arial"/>
                <w:color w:val="000000"/>
                <w:sz w:val="16"/>
                <w:szCs w:val="16"/>
              </w:rPr>
              <w:t>selection</w:t>
            </w:r>
            <w:r>
              <w:rPr>
                <w:rFonts w:ascii="Arial" w:hAnsi="Arial"/>
                <w:color w:val="000000"/>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0BB0718C" w14:textId="2BB41322" w:rsidR="004E4157" w:rsidRPr="003F7263" w:rsidRDefault="004E4157" w:rsidP="004E4157">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B00D111" w14:textId="3EDA7C86" w:rsidR="004E4157" w:rsidRPr="003F7263" w:rsidRDefault="004E4157" w:rsidP="004E4157">
            <w:pPr>
              <w:keepNext/>
              <w:keepLines/>
              <w:spacing w:after="0"/>
              <w:jc w:val="center"/>
              <w:rPr>
                <w:rFonts w:ascii="Arial" w:hAnsi="Arial"/>
                <w:color w:val="000000"/>
                <w:sz w:val="16"/>
                <w:szCs w:val="16"/>
              </w:rPr>
            </w:pPr>
            <w:r>
              <w:rPr>
                <w:rFonts w:ascii="Arial" w:hAnsi="Arial"/>
                <w:sz w:val="16"/>
                <w:lang w:eastAsia="zh-CN"/>
              </w:rPr>
              <w:t>C241</w:t>
            </w:r>
          </w:p>
        </w:tc>
        <w:tc>
          <w:tcPr>
            <w:tcW w:w="3689" w:type="dxa"/>
            <w:gridSpan w:val="2"/>
            <w:tcBorders>
              <w:top w:val="single" w:sz="4" w:space="0" w:color="auto"/>
              <w:bottom w:val="single" w:sz="4" w:space="0" w:color="auto"/>
            </w:tcBorders>
            <w:shd w:val="clear" w:color="auto" w:fill="auto"/>
          </w:tcPr>
          <w:p w14:paraId="39613E69" w14:textId="0828D2E9" w:rsidR="004E4157" w:rsidRPr="003F7263" w:rsidRDefault="004E4157" w:rsidP="004E4157">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A55764" w:rsidRPr="003F7263" w14:paraId="2A56E72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0F26CC4" w14:textId="77777777"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6F435B1D" w14:textId="77777777"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E9662BE" w14:textId="77777777" w:rsidR="00A55764" w:rsidRPr="003F7263" w:rsidRDefault="00A55764" w:rsidP="00A55764">
            <w:pPr>
              <w:spacing w:after="0"/>
              <w:rPr>
                <w:rFonts w:ascii="Arial" w:hAnsi="Arial"/>
                <w:color w:val="000000"/>
                <w:sz w:val="16"/>
                <w:szCs w:val="16"/>
              </w:rPr>
            </w:pPr>
          </w:p>
        </w:tc>
      </w:tr>
      <w:tr w:rsidR="00A55764" w:rsidRPr="003F7263" w14:paraId="0F6BAE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2EF35C9"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0DEF3FB5" w14:textId="5A305571"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2E6BB482"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02A1ACB8" w14:textId="6111F2F3"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55764" w:rsidRPr="003F7263" w14:paraId="16501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0614E61" w14:textId="7C0E754C"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7008B34E" w14:textId="51B6CEC8"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47B393F" w14:textId="77777777" w:rsidR="00A55764" w:rsidRPr="003F7263" w:rsidRDefault="00A55764" w:rsidP="00A55764">
            <w:pPr>
              <w:spacing w:after="0"/>
              <w:rPr>
                <w:rFonts w:ascii="Arial" w:hAnsi="Arial"/>
                <w:color w:val="000000"/>
                <w:sz w:val="16"/>
                <w:szCs w:val="16"/>
              </w:rPr>
            </w:pPr>
          </w:p>
        </w:tc>
      </w:tr>
      <w:tr w:rsidR="00A55764" w:rsidRPr="003F7263" w14:paraId="30CDA5C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73B82CC3" w14:textId="6D27B754" w:rsidR="00A55764" w:rsidRPr="003F7263" w:rsidRDefault="00A55764" w:rsidP="00A55764">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7B9A2C46" w14:textId="27B10834" w:rsidR="00A55764" w:rsidRPr="003F7263" w:rsidRDefault="00A55764" w:rsidP="00A55764">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060E8BE" w14:textId="77777777" w:rsidR="00A55764" w:rsidRPr="003F7263" w:rsidRDefault="00A55764" w:rsidP="00A55764">
            <w:pPr>
              <w:spacing w:after="0"/>
              <w:rPr>
                <w:rFonts w:ascii="Arial" w:hAnsi="Arial"/>
                <w:color w:val="000000"/>
                <w:sz w:val="16"/>
                <w:szCs w:val="16"/>
              </w:rPr>
            </w:pPr>
          </w:p>
        </w:tc>
      </w:tr>
      <w:tr w:rsidR="00A55764" w:rsidRPr="003F7263" w14:paraId="7339AAD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52080E5" w14:textId="4D9481F1" w:rsidR="00A55764" w:rsidRPr="003F7263" w:rsidRDefault="00A55764" w:rsidP="00A55764">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5AFDB61E" w14:textId="5549C63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0A7630C5" w14:textId="7DA14B3A"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116834A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47205C7" w14:textId="2FCFEF99" w:rsidR="00A55764" w:rsidRPr="003F7263" w:rsidRDefault="00A55764" w:rsidP="00A55764">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15546947" w14:textId="5727A06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39D3789" w14:textId="5974AFEE"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5885025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431CDC" w14:textId="50C4BEF9" w:rsidR="00A55764" w:rsidRPr="003F7263" w:rsidRDefault="00A55764" w:rsidP="00A55764">
            <w:pPr>
              <w:spacing w:after="0"/>
              <w:rPr>
                <w:rFonts w:ascii="Arial" w:hAnsi="Arial"/>
                <w:sz w:val="16"/>
                <w:szCs w:val="16"/>
              </w:rPr>
            </w:pPr>
            <w:r w:rsidRPr="003F7263">
              <w:rPr>
                <w:rFonts w:ascii="Arial" w:hAnsi="Arial"/>
                <w:sz w:val="16"/>
                <w:szCs w:val="16"/>
              </w:rPr>
              <w:t>6.5.1.3</w:t>
            </w:r>
          </w:p>
        </w:tc>
        <w:tc>
          <w:tcPr>
            <w:tcW w:w="3501" w:type="dxa"/>
            <w:gridSpan w:val="2"/>
            <w:tcBorders>
              <w:top w:val="single" w:sz="4" w:space="0" w:color="auto"/>
              <w:bottom w:val="single" w:sz="4" w:space="0" w:color="auto"/>
            </w:tcBorders>
            <w:shd w:val="clear" w:color="auto" w:fill="auto"/>
          </w:tcPr>
          <w:p w14:paraId="60B6DA51" w14:textId="26DF2AFA" w:rsidR="00A55764" w:rsidRPr="003F7263" w:rsidRDefault="00A55764" w:rsidP="00A55764">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63B95880" w14:textId="6ABE4EB0" w:rsidR="00A55764" w:rsidRPr="003F7263" w:rsidRDefault="00A55764" w:rsidP="00A55764">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55764" w:rsidRPr="003F7263" w14:paraId="3D97E1A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07E699A" w14:textId="6C8E2263" w:rsidR="00A55764" w:rsidRPr="003F7263" w:rsidRDefault="00A55764" w:rsidP="00A55764">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7CA61195" w14:textId="23CA2382" w:rsidR="00A55764" w:rsidRPr="003F7263" w:rsidRDefault="00A55764" w:rsidP="00A55764">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09FD7CC4"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7045E06" w14:textId="77777777" w:rsidR="00A55764" w:rsidRPr="003F7263" w:rsidRDefault="00A55764" w:rsidP="00A55764">
            <w:pPr>
              <w:spacing w:after="0"/>
              <w:rPr>
                <w:rFonts w:ascii="Arial" w:hAnsi="Arial"/>
                <w:color w:val="000000"/>
                <w:sz w:val="16"/>
                <w:szCs w:val="16"/>
              </w:rPr>
            </w:pPr>
          </w:p>
        </w:tc>
      </w:tr>
      <w:tr w:rsidR="00A55764" w:rsidRPr="003F7263" w14:paraId="1FBBA8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D5A2DA1" w14:textId="1CC0E94D" w:rsidR="00A55764" w:rsidRPr="003F7263" w:rsidRDefault="00A55764" w:rsidP="00A55764">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17955846" w14:textId="2FC2F5DB"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D1A299F" w14:textId="64E3A45C"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7775A38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2EB540" w14:textId="0C25583C" w:rsidR="00A55764" w:rsidRPr="003F7263" w:rsidRDefault="00A55764" w:rsidP="00A55764">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56EC38E8" w14:textId="0FB69E1D"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58E8448" w14:textId="3A448BC1"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4DD950D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8E70E04" w14:textId="16ACF10E" w:rsidR="00A55764" w:rsidRPr="003F7263" w:rsidRDefault="00A55764" w:rsidP="00A55764">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13118879" w14:textId="03A876B6" w:rsidR="00A55764" w:rsidRPr="003F7263" w:rsidRDefault="00A55764" w:rsidP="00A55764">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2AD3558" w14:textId="70DEE8AD"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1510FD5" w14:textId="03155A71"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2625242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ACC5744" w14:textId="2E002C0A" w:rsidR="00A55764" w:rsidRPr="003F7263" w:rsidRDefault="00A55764" w:rsidP="00A55764">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7C3C9069" w14:textId="57A63A32" w:rsidR="00A55764" w:rsidRPr="003F7263" w:rsidRDefault="00A55764" w:rsidP="00A55764">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7831B622" w14:textId="6D6C652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 and Autonomous search function on NR</w:t>
            </w:r>
          </w:p>
        </w:tc>
      </w:tr>
      <w:tr w:rsidR="00A55764" w:rsidRPr="003F7263" w14:paraId="04F07A51"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6ED70E82" w14:textId="77777777" w:rsidR="00A55764" w:rsidRPr="003F7263" w:rsidRDefault="00A55764" w:rsidP="00A55764">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4B54807F" w14:textId="77777777" w:rsidR="00A55764" w:rsidRPr="003F7263" w:rsidRDefault="00A55764" w:rsidP="00A55764">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B039ED0" w14:textId="77777777" w:rsidR="00A55764" w:rsidRPr="003F7263" w:rsidRDefault="00A55764" w:rsidP="00A55764">
            <w:pPr>
              <w:spacing w:after="0"/>
              <w:rPr>
                <w:rFonts w:ascii="Arial" w:hAnsi="Arial"/>
                <w:sz w:val="16"/>
                <w:szCs w:val="16"/>
              </w:rPr>
            </w:pPr>
          </w:p>
        </w:tc>
      </w:tr>
      <w:tr w:rsidR="00A55764" w:rsidRPr="003F7263" w14:paraId="4ED2DEDA"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58A41A61" w14:textId="77777777" w:rsidR="00A55764" w:rsidRPr="003F7263" w:rsidRDefault="00A55764" w:rsidP="00A55764">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2A94E09E" w14:textId="77777777" w:rsidR="00A55764" w:rsidRPr="003F7263" w:rsidRDefault="00A55764" w:rsidP="00A55764">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CF14437" w14:textId="7777777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47068527" w14:textId="77777777">
        <w:trPr>
          <w:gridBefore w:val="1"/>
          <w:wBefore w:w="32" w:type="dxa"/>
          <w:jc w:val="center"/>
        </w:trPr>
        <w:tc>
          <w:tcPr>
            <w:tcW w:w="1173" w:type="dxa"/>
            <w:gridSpan w:val="2"/>
            <w:tcBorders>
              <w:top w:val="single" w:sz="4" w:space="0" w:color="auto"/>
              <w:bottom w:val="single" w:sz="4" w:space="0" w:color="auto"/>
            </w:tcBorders>
            <w:shd w:val="clear" w:color="auto" w:fill="D9D9D9"/>
          </w:tcPr>
          <w:p w14:paraId="4DBAACEA" w14:textId="4E5B262F" w:rsidR="00A55764" w:rsidRDefault="00A55764" w:rsidP="00A55764">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
          <w:p w14:paraId="0D887144" w14:textId="19D4BE4E" w:rsidR="00A55764" w:rsidRPr="004D3A93" w:rsidRDefault="00A55764" w:rsidP="00A55764">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466DF287"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2FE010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57B5205" w14:textId="77777777" w:rsidR="00A55764" w:rsidRPr="003F7263" w:rsidRDefault="00A55764" w:rsidP="00A55764">
            <w:pPr>
              <w:spacing w:after="0"/>
              <w:rPr>
                <w:rFonts w:ascii="Arial" w:hAnsi="Arial"/>
                <w:sz w:val="16"/>
                <w:szCs w:val="16"/>
              </w:rPr>
            </w:pPr>
          </w:p>
        </w:tc>
      </w:tr>
      <w:tr w:rsidR="00A55764" w:rsidRPr="003F7263" w14:paraId="26F3A24B" w14:textId="77777777">
        <w:trPr>
          <w:gridBefore w:val="1"/>
          <w:wBefore w:w="32" w:type="dxa"/>
          <w:jc w:val="center"/>
        </w:trPr>
        <w:tc>
          <w:tcPr>
            <w:tcW w:w="1173" w:type="dxa"/>
            <w:gridSpan w:val="2"/>
            <w:tcBorders>
              <w:top w:val="single" w:sz="4" w:space="0" w:color="auto"/>
              <w:bottom w:val="single" w:sz="4" w:space="0" w:color="auto"/>
            </w:tcBorders>
            <w:shd w:val="clear" w:color="auto" w:fill="D9D9D9"/>
          </w:tcPr>
          <w:p w14:paraId="1436C6EF" w14:textId="11957906" w:rsidR="00A55764" w:rsidRDefault="00A55764" w:rsidP="00A55764">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
          <w:p w14:paraId="147A6ABC" w14:textId="2E50A7FC" w:rsidR="00A55764" w:rsidRPr="004D3A93" w:rsidRDefault="00A55764" w:rsidP="00A55764">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375D72B5"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7065D6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A38FA9F" w14:textId="77777777" w:rsidR="00A55764" w:rsidRPr="003F7263" w:rsidRDefault="00A55764" w:rsidP="00A55764">
            <w:pPr>
              <w:spacing w:after="0"/>
              <w:rPr>
                <w:rFonts w:ascii="Arial" w:hAnsi="Arial"/>
                <w:sz w:val="16"/>
                <w:szCs w:val="16"/>
              </w:rPr>
            </w:pPr>
          </w:p>
        </w:tc>
      </w:tr>
      <w:tr w:rsidR="00A55764" w:rsidRPr="003F7263" w14:paraId="346C284B"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2BC2B5B4" w14:textId="674928FD" w:rsidR="00A55764" w:rsidRDefault="00A55764" w:rsidP="00A55764">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67C19520" w14:textId="7CB665D2" w:rsidR="00A55764" w:rsidRPr="004D3A93" w:rsidRDefault="00A55764" w:rsidP="00A55764">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82EB8F" w14:textId="7C6D296A" w:rsidR="00A55764" w:rsidRPr="003F7263" w:rsidRDefault="00A55764" w:rsidP="00A55764">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19374E3" w14:textId="0AAC700B" w:rsidR="00A55764" w:rsidRPr="003F7263" w:rsidRDefault="00A55764" w:rsidP="00A55764">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30F7FB30" w14:textId="1BED7CBB" w:rsidR="00A55764" w:rsidRPr="003F7263" w:rsidRDefault="00A55764" w:rsidP="00A55764">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000000" w:rsidRPr="003F7263" w14:paraId="5C7228B5" w14:textId="77777777">
        <w:trPr>
          <w:gridBefore w:val="1"/>
          <w:wBefore w:w="32" w:type="dxa"/>
          <w:jc w:val="center"/>
        </w:trPr>
        <w:tc>
          <w:tcPr>
            <w:tcW w:w="1173" w:type="dxa"/>
            <w:gridSpan w:val="2"/>
            <w:tcBorders>
              <w:top w:val="single" w:sz="4" w:space="0" w:color="auto"/>
              <w:bottom w:val="single" w:sz="4" w:space="0" w:color="auto"/>
            </w:tcBorders>
            <w:shd w:val="clear" w:color="auto" w:fill="BFBFBF"/>
          </w:tcPr>
          <w:p w14:paraId="1CD64ED0" w14:textId="4E3F7829" w:rsidR="001352ED" w:rsidRPr="007D5AC8" w:rsidRDefault="001352ED" w:rsidP="001352ED">
            <w:pPr>
              <w:spacing w:after="0"/>
              <w:rPr>
                <w:rFonts w:ascii="Arial" w:hAnsi="Arial" w:cs="Arial"/>
                <w:bCs/>
                <w:sz w:val="16"/>
                <w:szCs w:val="16"/>
              </w:rPr>
            </w:pPr>
            <w:r w:rsidRPr="00B861AA">
              <w:rPr>
                <w:rFonts w:ascii="Arial" w:hAnsi="Arial" w:cs="Arial"/>
                <w:b/>
                <w:sz w:val="16"/>
                <w:szCs w:val="16"/>
              </w:rPr>
              <w:t>6.6.2</w:t>
            </w:r>
          </w:p>
        </w:tc>
        <w:tc>
          <w:tcPr>
            <w:tcW w:w="3501" w:type="dxa"/>
            <w:gridSpan w:val="2"/>
            <w:tcBorders>
              <w:top w:val="single" w:sz="4" w:space="0" w:color="auto"/>
              <w:bottom w:val="single" w:sz="4" w:space="0" w:color="auto"/>
            </w:tcBorders>
            <w:shd w:val="clear" w:color="auto" w:fill="BFBFBF"/>
          </w:tcPr>
          <w:p w14:paraId="649A436C" w14:textId="73F194C8" w:rsidR="001352ED" w:rsidRPr="007D5AC8" w:rsidRDefault="001352ED" w:rsidP="001352ED">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0D19797A" w14:textId="77777777" w:rsidR="001352ED" w:rsidRDefault="001352ED" w:rsidP="001352E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2555FEBC" w14:textId="77777777" w:rsidR="001352ED" w:rsidRDefault="001352ED" w:rsidP="001352ED">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BFBFBF"/>
          </w:tcPr>
          <w:p w14:paraId="6F1A3BB9" w14:textId="77777777" w:rsidR="001352ED" w:rsidRPr="00F47676" w:rsidRDefault="001352ED" w:rsidP="001352ED">
            <w:pPr>
              <w:spacing w:after="0"/>
              <w:rPr>
                <w:rFonts w:ascii="Arial" w:hAnsi="Arial"/>
                <w:sz w:val="16"/>
                <w:szCs w:val="16"/>
              </w:rPr>
            </w:pPr>
          </w:p>
        </w:tc>
      </w:tr>
      <w:tr w:rsidR="001352ED" w:rsidRPr="003F7263" w14:paraId="07B62126"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4D7194E4" w14:textId="15E5BF56" w:rsidR="001352ED" w:rsidRPr="007D5AC8" w:rsidRDefault="001352ED" w:rsidP="001352ED">
            <w:pPr>
              <w:spacing w:after="0"/>
              <w:rPr>
                <w:rFonts w:ascii="Arial" w:hAnsi="Arial" w:cs="Arial"/>
                <w:bCs/>
                <w:sz w:val="16"/>
                <w:szCs w:val="16"/>
              </w:rPr>
            </w:pPr>
            <w:r>
              <w:rPr>
                <w:rFonts w:ascii="Arial" w:hAnsi="Arial" w:cs="Arial"/>
                <w:bCs/>
                <w:sz w:val="16"/>
                <w:szCs w:val="16"/>
              </w:rPr>
              <w:t>6.6.2.1</w:t>
            </w:r>
          </w:p>
        </w:tc>
        <w:tc>
          <w:tcPr>
            <w:tcW w:w="3501" w:type="dxa"/>
            <w:gridSpan w:val="2"/>
            <w:tcBorders>
              <w:top w:val="single" w:sz="4" w:space="0" w:color="auto"/>
              <w:bottom w:val="single" w:sz="4" w:space="0" w:color="auto"/>
            </w:tcBorders>
            <w:shd w:val="clear" w:color="auto" w:fill="auto"/>
          </w:tcPr>
          <w:p w14:paraId="1969DD5A" w14:textId="29E9F154" w:rsidR="001352ED" w:rsidRPr="007D5AC8" w:rsidRDefault="001352ED" w:rsidP="001352ED">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D5D761A" w14:textId="0EDBE801" w:rsidR="001352ED" w:rsidRDefault="001352ED" w:rsidP="001352E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8883F5" w14:textId="25602297" w:rsidR="001352ED" w:rsidRDefault="001352ED" w:rsidP="001352ED">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713B36E7" w14:textId="741BC57B" w:rsidR="001352ED" w:rsidRPr="00F47676" w:rsidRDefault="001352ED" w:rsidP="001352ED">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1352ED" w:rsidRPr="003F7263" w14:paraId="1407E6E4"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6867247A" w14:textId="6873FC96" w:rsidR="001352ED" w:rsidRPr="007D5AC8" w:rsidRDefault="001352ED" w:rsidP="001352ED">
            <w:pPr>
              <w:spacing w:after="0"/>
              <w:rPr>
                <w:rFonts w:ascii="Arial" w:hAnsi="Arial" w:cs="Arial"/>
                <w:bCs/>
                <w:sz w:val="16"/>
                <w:szCs w:val="16"/>
              </w:rPr>
            </w:pPr>
            <w:r>
              <w:rPr>
                <w:rFonts w:ascii="Arial" w:hAnsi="Arial" w:cs="Arial"/>
                <w:bCs/>
                <w:sz w:val="16"/>
                <w:szCs w:val="16"/>
              </w:rPr>
              <w:t>6.6.2.3</w:t>
            </w:r>
          </w:p>
        </w:tc>
        <w:tc>
          <w:tcPr>
            <w:tcW w:w="3501" w:type="dxa"/>
            <w:gridSpan w:val="2"/>
            <w:tcBorders>
              <w:top w:val="single" w:sz="4" w:space="0" w:color="auto"/>
              <w:bottom w:val="single" w:sz="4" w:space="0" w:color="auto"/>
            </w:tcBorders>
            <w:shd w:val="clear" w:color="auto" w:fill="auto"/>
          </w:tcPr>
          <w:p w14:paraId="57EF5DDF" w14:textId="44ADFEE7" w:rsidR="001352ED" w:rsidRPr="007D5AC8" w:rsidRDefault="001352ED" w:rsidP="001352ED">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14F11007" w14:textId="6218B9C9" w:rsidR="001352ED" w:rsidRDefault="001352ED" w:rsidP="001352ED">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00921D" w14:textId="34E460C4" w:rsidR="001352ED" w:rsidRDefault="001352ED" w:rsidP="001352ED">
            <w:pPr>
              <w:keepNext/>
              <w:keepLines/>
              <w:spacing w:after="0"/>
              <w:jc w:val="center"/>
              <w:rPr>
                <w:rFonts w:ascii="Arial" w:hAnsi="Arial"/>
                <w:color w:val="000000"/>
                <w:sz w:val="16"/>
                <w:szCs w:val="16"/>
              </w:rPr>
            </w:pPr>
            <w:r>
              <w:rPr>
                <w:rFonts w:ascii="Arial" w:hAnsi="Arial"/>
                <w:color w:val="000000"/>
                <w:sz w:val="16"/>
                <w:szCs w:val="16"/>
              </w:rPr>
              <w:t>C247</w:t>
            </w:r>
          </w:p>
        </w:tc>
        <w:tc>
          <w:tcPr>
            <w:tcW w:w="3689" w:type="dxa"/>
            <w:gridSpan w:val="2"/>
            <w:tcBorders>
              <w:top w:val="single" w:sz="4" w:space="0" w:color="auto"/>
              <w:bottom w:val="single" w:sz="4" w:space="0" w:color="auto"/>
            </w:tcBorders>
            <w:shd w:val="clear" w:color="auto" w:fill="auto"/>
          </w:tcPr>
          <w:p w14:paraId="53F25DDE" w14:textId="2883D7FE" w:rsidR="001352ED" w:rsidRPr="00F47676" w:rsidRDefault="001352ED" w:rsidP="001352ED">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3F7263"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3F7263" w:rsidRDefault="00B861AA" w:rsidP="00B861AA">
            <w:pPr>
              <w:pStyle w:val="TAL"/>
              <w:rPr>
                <w:sz w:val="16"/>
                <w:szCs w:val="16"/>
              </w:rPr>
            </w:pPr>
            <w:r w:rsidRPr="00B861AA">
              <w:rPr>
                <w:sz w:val="16"/>
                <w:szCs w:val="16"/>
                <w:lang w:eastAsia="zh-CN"/>
              </w:rPr>
              <w:t>6.1.1.4a</w:t>
            </w:r>
          </w:p>
        </w:tc>
        <w:tc>
          <w:tcPr>
            <w:tcW w:w="2340" w:type="dxa"/>
            <w:shd w:val="clear" w:color="auto" w:fill="auto"/>
          </w:tcPr>
          <w:p w14:paraId="6D3A53A4"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3F7263" w:rsidRDefault="00B861AA" w:rsidP="00B861AA">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6233F6CC" w14:textId="77777777" w:rsidR="00B861AA" w:rsidRPr="003F7263" w:rsidRDefault="00B861AA" w:rsidP="00B861AA">
            <w:pPr>
              <w:pStyle w:val="TAL"/>
              <w:rPr>
                <w:rFonts w:eastAsia="SimSun"/>
                <w:b/>
                <w:sz w:val="16"/>
                <w:szCs w:val="16"/>
                <w:lang w:eastAsia="en-US"/>
              </w:rPr>
            </w:pPr>
          </w:p>
        </w:tc>
      </w:tr>
      <w:tr w:rsidR="00B861AA" w:rsidRPr="003F7263"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3F7263" w:rsidRDefault="00B861AA" w:rsidP="00B861AA">
            <w:pPr>
              <w:pStyle w:val="TAL"/>
              <w:rPr>
                <w:sz w:val="16"/>
                <w:szCs w:val="16"/>
              </w:rPr>
            </w:pPr>
            <w:r w:rsidRPr="003F7263">
              <w:rPr>
                <w:sz w:val="16"/>
                <w:szCs w:val="16"/>
              </w:rPr>
              <w:t>6.1.2.8</w:t>
            </w:r>
          </w:p>
        </w:tc>
        <w:tc>
          <w:tcPr>
            <w:tcW w:w="2340" w:type="dxa"/>
            <w:shd w:val="clear" w:color="auto" w:fill="auto"/>
          </w:tcPr>
          <w:p w14:paraId="47B65FAA"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3F7263" w:rsidRDefault="00B861AA" w:rsidP="00B861AA">
            <w:pPr>
              <w:pStyle w:val="TAL"/>
              <w:rPr>
                <w:sz w:val="16"/>
                <w:szCs w:val="16"/>
              </w:rPr>
            </w:pPr>
            <w:r w:rsidRPr="003F7263">
              <w:rPr>
                <w:sz w:val="16"/>
                <w:szCs w:val="16"/>
              </w:rPr>
              <w:t xml:space="preserve">If test case 6.1.2.7 has been </w:t>
            </w:r>
            <w:proofErr w:type="gramStart"/>
            <w:r w:rsidRPr="003F7263">
              <w:rPr>
                <w:sz w:val="16"/>
                <w:szCs w:val="16"/>
              </w:rPr>
              <w:t>executed</w:t>
            </w:r>
            <w:proofErr w:type="gramEnd"/>
            <w:r w:rsidRPr="003F7263">
              <w:rPr>
                <w:sz w:val="16"/>
                <w:szCs w:val="16"/>
              </w:rPr>
              <w:t xml:space="preserve"> then test case 6.1.2.8 needs not to be executed</w:t>
            </w:r>
          </w:p>
        </w:tc>
        <w:tc>
          <w:tcPr>
            <w:tcW w:w="2483" w:type="dxa"/>
            <w:shd w:val="clear" w:color="auto" w:fill="auto"/>
          </w:tcPr>
          <w:p w14:paraId="009F0259" w14:textId="77777777" w:rsidR="00B861AA" w:rsidRPr="003F7263" w:rsidRDefault="00B861AA" w:rsidP="00B861AA">
            <w:pPr>
              <w:pStyle w:val="TAL"/>
              <w:rPr>
                <w:rFonts w:eastAsia="SimSun"/>
                <w:b/>
                <w:sz w:val="16"/>
                <w:szCs w:val="16"/>
                <w:lang w:eastAsia="en-US"/>
              </w:rPr>
            </w:pPr>
          </w:p>
        </w:tc>
      </w:tr>
      <w:tr w:rsidR="00B861AA" w:rsidRPr="003F7263"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3F7263" w:rsidRDefault="00B861AA" w:rsidP="00B861AA">
            <w:pPr>
              <w:pStyle w:val="TAL"/>
              <w:rPr>
                <w:sz w:val="16"/>
                <w:szCs w:val="16"/>
              </w:rPr>
            </w:pPr>
            <w:r w:rsidRPr="00706366">
              <w:rPr>
                <w:sz w:val="16"/>
                <w:szCs w:val="16"/>
              </w:rPr>
              <w:t>6.1.2.15a</w:t>
            </w:r>
          </w:p>
        </w:tc>
        <w:tc>
          <w:tcPr>
            <w:tcW w:w="2340" w:type="dxa"/>
            <w:shd w:val="clear" w:color="auto" w:fill="auto"/>
          </w:tcPr>
          <w:p w14:paraId="587267DB"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3F7263"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3F7263" w:rsidRDefault="00B861AA" w:rsidP="00B861AA">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6E364A8A" w14:textId="77777777" w:rsidR="00B861AA" w:rsidRPr="003F7263" w:rsidRDefault="00B861AA" w:rsidP="00B861AA">
            <w:pPr>
              <w:pStyle w:val="TAL"/>
              <w:rPr>
                <w:rFonts w:eastAsia="SimSun"/>
                <w:b/>
                <w:sz w:val="16"/>
                <w:szCs w:val="16"/>
                <w:lang w:eastAsia="en-US"/>
              </w:rPr>
            </w:pPr>
          </w:p>
        </w:tc>
      </w:tr>
      <w:tr w:rsidR="00B861AA" w:rsidRPr="003F7263"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3F7263" w:rsidRDefault="00B861AA" w:rsidP="00B861AA">
            <w:pPr>
              <w:pStyle w:val="TAL"/>
              <w:rPr>
                <w:sz w:val="16"/>
                <w:szCs w:val="16"/>
              </w:rPr>
            </w:pPr>
            <w:r w:rsidRPr="003F7263">
              <w:rPr>
                <w:sz w:val="16"/>
                <w:szCs w:val="16"/>
              </w:rPr>
              <w:t>6.1.2.23</w:t>
            </w:r>
          </w:p>
        </w:tc>
        <w:tc>
          <w:tcPr>
            <w:tcW w:w="2340" w:type="dxa"/>
            <w:shd w:val="clear" w:color="auto" w:fill="auto"/>
          </w:tcPr>
          <w:p w14:paraId="3350AA95" w14:textId="77777777" w:rsidR="00B861AA" w:rsidRPr="003F7263"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3F7263" w:rsidRDefault="00B861AA" w:rsidP="00B861AA">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592F006D" w14:textId="77777777" w:rsidR="00B861AA" w:rsidRPr="003F7263" w:rsidRDefault="00B861AA" w:rsidP="00B861AA">
            <w:pPr>
              <w:pStyle w:val="TAL"/>
              <w:rPr>
                <w:sz w:val="16"/>
                <w:szCs w:val="16"/>
              </w:rPr>
            </w:pPr>
          </w:p>
        </w:tc>
        <w:tc>
          <w:tcPr>
            <w:tcW w:w="2483" w:type="dxa"/>
            <w:shd w:val="clear" w:color="auto" w:fill="auto"/>
          </w:tcPr>
          <w:p w14:paraId="7B303893" w14:textId="77777777" w:rsidR="00B861AA" w:rsidRPr="003F7263" w:rsidRDefault="00B861AA" w:rsidP="00B861AA">
            <w:pPr>
              <w:pStyle w:val="TAL"/>
              <w:rPr>
                <w:rFonts w:eastAsia="SimSun"/>
                <w:b/>
                <w:sz w:val="16"/>
                <w:szCs w:val="16"/>
                <w:lang w:eastAsia="en-US"/>
              </w:rPr>
            </w:pPr>
          </w:p>
        </w:tc>
      </w:tr>
      <w:tr w:rsidR="00B861AA" w:rsidRPr="003F7263"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F5954E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3F7263" w:rsidRDefault="00B861AA" w:rsidP="00B861AA">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3AD2A58E"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3F7263"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4E6CBE1A"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09FFB00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63D1B5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10703ACA" w14:textId="739D39DE"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3C8C003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3F7263" w:rsidRDefault="00B861AA" w:rsidP="00B861AA">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57D035B4"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3F7263" w:rsidRDefault="00B861AA" w:rsidP="00B861AA">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B861AA" w:rsidRPr="003F7263"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2C09B7F1"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3F7263" w:rsidRDefault="00B861AA" w:rsidP="00B861AA">
            <w:pPr>
              <w:spacing w:after="0"/>
              <w:jc w:val="center"/>
              <w:rPr>
                <w:rFonts w:ascii="Arial" w:hAnsi="Arial"/>
                <w:sz w:val="16"/>
                <w:szCs w:val="16"/>
              </w:rPr>
            </w:pPr>
          </w:p>
        </w:tc>
      </w:tr>
      <w:tr w:rsidR="00B861AA" w:rsidRPr="003F7263"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3F7263" w:rsidRDefault="00B861AA" w:rsidP="00B861AA">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AC1A896"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3F7263" w:rsidRDefault="00B861AA" w:rsidP="00B861AA">
            <w:pPr>
              <w:spacing w:after="0"/>
              <w:jc w:val="center"/>
              <w:rPr>
                <w:rFonts w:ascii="Arial" w:hAnsi="Arial"/>
                <w:sz w:val="16"/>
                <w:szCs w:val="16"/>
              </w:rPr>
            </w:pPr>
          </w:p>
        </w:tc>
      </w:tr>
      <w:tr w:rsidR="00B861AA" w:rsidRPr="003F7263"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5BC6B1F4"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5BAFA23D"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79E2758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0C5705E2"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lastRenderedPageBreak/>
              <w:t>6.2.3.5</w:t>
            </w:r>
          </w:p>
        </w:tc>
        <w:tc>
          <w:tcPr>
            <w:tcW w:w="2340" w:type="dxa"/>
            <w:shd w:val="clear" w:color="auto" w:fill="auto"/>
          </w:tcPr>
          <w:p w14:paraId="1CEB2BEA"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49C4FC40"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2D651E85"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3F7263" w:rsidRDefault="00B861AA" w:rsidP="00B861AA">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1059EE01"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B861AA" w:rsidRPr="003F7263"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3F7263" w:rsidRDefault="00B861AA" w:rsidP="00B861AA">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79399D3A"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3F7263" w:rsidRDefault="00B861AA" w:rsidP="00B861AA">
            <w:pPr>
              <w:spacing w:after="0"/>
              <w:jc w:val="center"/>
              <w:rPr>
                <w:rFonts w:ascii="Arial" w:hAnsi="Arial"/>
                <w:sz w:val="16"/>
                <w:szCs w:val="16"/>
              </w:rPr>
            </w:pPr>
          </w:p>
        </w:tc>
      </w:tr>
      <w:tr w:rsidR="00B861AA" w:rsidRPr="003F7263"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3F7263" w:rsidRDefault="00B861AA" w:rsidP="00B861AA">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1F3395A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3F7263" w:rsidRDefault="00B861AA" w:rsidP="00B861AA">
            <w:pPr>
              <w:spacing w:after="0"/>
              <w:jc w:val="center"/>
              <w:rPr>
                <w:rFonts w:ascii="Arial" w:hAnsi="Arial"/>
                <w:sz w:val="16"/>
                <w:szCs w:val="16"/>
              </w:rPr>
            </w:pPr>
          </w:p>
        </w:tc>
      </w:tr>
      <w:tr w:rsidR="00B861AA" w:rsidRPr="003F7263"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3F7263" w:rsidRDefault="00B861AA" w:rsidP="00B861AA">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03AC61A9" w14:textId="1EB2BA74" w:rsidR="00B861AA" w:rsidRPr="003F7263" w:rsidRDefault="00B861AA" w:rsidP="00B861AA">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072B3BC8"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3F7263" w:rsidRDefault="00B861AA" w:rsidP="00B861AA">
            <w:pPr>
              <w:spacing w:after="0"/>
              <w:jc w:val="center"/>
              <w:rPr>
                <w:rFonts w:ascii="Arial" w:hAnsi="Arial"/>
                <w:sz w:val="16"/>
                <w:szCs w:val="16"/>
              </w:rPr>
            </w:pPr>
          </w:p>
        </w:tc>
      </w:tr>
      <w:tr w:rsidR="00B861AA" w:rsidRPr="003F7263"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3F7263" w:rsidRDefault="00B861AA" w:rsidP="00B861AA">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133C7C8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3F7263" w:rsidRDefault="00B861AA" w:rsidP="00B861AA">
            <w:pPr>
              <w:spacing w:after="0"/>
              <w:jc w:val="center"/>
              <w:rPr>
                <w:rFonts w:ascii="Arial" w:hAnsi="Arial"/>
                <w:sz w:val="16"/>
                <w:szCs w:val="16"/>
              </w:rPr>
            </w:pPr>
          </w:p>
        </w:tc>
      </w:tr>
      <w:tr w:rsidR="00B861AA" w:rsidRPr="003F7263"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3F7263" w:rsidRDefault="00B861AA" w:rsidP="00B861AA">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59654004"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3F7263" w:rsidRDefault="00B861AA" w:rsidP="00B861AA">
            <w:pPr>
              <w:spacing w:after="0"/>
              <w:jc w:val="center"/>
              <w:rPr>
                <w:rFonts w:ascii="Arial" w:hAnsi="Arial"/>
                <w:sz w:val="16"/>
                <w:szCs w:val="16"/>
              </w:rPr>
            </w:pPr>
          </w:p>
        </w:tc>
      </w:tr>
      <w:tr w:rsidR="00B861AA" w:rsidRPr="003F7263"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6F6FC4E9"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3F7263" w:rsidRDefault="00B861AA" w:rsidP="00B861AA">
            <w:pPr>
              <w:spacing w:after="0"/>
              <w:jc w:val="center"/>
              <w:rPr>
                <w:rFonts w:ascii="Arial" w:hAnsi="Arial"/>
                <w:sz w:val="16"/>
                <w:szCs w:val="16"/>
              </w:rPr>
            </w:pPr>
          </w:p>
        </w:tc>
      </w:tr>
      <w:tr w:rsidR="00B861AA" w:rsidRPr="003F7263"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3F7263" w:rsidRDefault="00B861AA" w:rsidP="00B861AA">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7F1CDA60" w14:textId="77777777" w:rsidR="00B861AA" w:rsidRPr="003F7263"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3F7263"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3F7263"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3F7263" w:rsidRDefault="00B861AA" w:rsidP="00B861AA">
            <w:pPr>
              <w:spacing w:after="0"/>
              <w:jc w:val="center"/>
              <w:rPr>
                <w:rFonts w:ascii="Arial" w:hAnsi="Arial"/>
                <w:sz w:val="16"/>
                <w:szCs w:val="16"/>
              </w:rPr>
            </w:pPr>
          </w:p>
        </w:tc>
      </w:tr>
      <w:tr w:rsidR="00B861AA" w:rsidRPr="003F7263"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3F7263" w:rsidRDefault="00B861AA" w:rsidP="00B861AA">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315B758" w14:textId="77777777" w:rsidR="00B861AA" w:rsidRPr="003F7263"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3F7263"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3F7263"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3F7263" w:rsidRDefault="00B861AA" w:rsidP="00B861AA">
            <w:pPr>
              <w:spacing w:after="0"/>
              <w:jc w:val="center"/>
              <w:rPr>
                <w:rFonts w:ascii="Arial" w:hAnsi="Arial"/>
                <w:sz w:val="16"/>
                <w:szCs w:val="16"/>
              </w:rPr>
            </w:pPr>
            <w:r w:rsidRPr="003F7263">
              <w:rPr>
                <w:rFonts w:ascii="Arial" w:hAnsi="Arial"/>
                <w:sz w:val="16"/>
                <w:szCs w:val="16"/>
              </w:rPr>
              <w:t>Rel-15 E-UTRA</w:t>
            </w:r>
          </w:p>
        </w:tc>
      </w:tr>
      <w:tr w:rsidR="0067755D" w:rsidRPr="003F7263"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3F7263" w:rsidRDefault="0067755D" w:rsidP="0067755D">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7C21AC" w:rsidRPr="003F7263" w14:paraId="767F8319" w14:textId="77777777" w:rsidTr="0067755D">
        <w:trPr>
          <w:tblHeader/>
          <w:jc w:val="center"/>
        </w:trPr>
        <w:tc>
          <w:tcPr>
            <w:tcW w:w="1089" w:type="dxa"/>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5" w:type="dxa"/>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2" w:type="dxa"/>
            <w:gridSpan w:val="2"/>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67755D">
        <w:trPr>
          <w:tblHeader/>
          <w:jc w:val="center"/>
        </w:trPr>
        <w:tc>
          <w:tcPr>
            <w:tcW w:w="1089" w:type="dxa"/>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5" w:type="dxa"/>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2" w:type="dxa"/>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67755D">
        <w:trPr>
          <w:jc w:val="center"/>
        </w:trPr>
        <w:tc>
          <w:tcPr>
            <w:tcW w:w="1089" w:type="dxa"/>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5" w:type="dxa"/>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67755D">
        <w:trPr>
          <w:jc w:val="center"/>
        </w:trPr>
        <w:tc>
          <w:tcPr>
            <w:tcW w:w="1089" w:type="dxa"/>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5" w:type="dxa"/>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67755D">
        <w:trPr>
          <w:jc w:val="center"/>
        </w:trPr>
        <w:tc>
          <w:tcPr>
            <w:tcW w:w="1089" w:type="dxa"/>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5" w:type="dxa"/>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67755D">
        <w:trPr>
          <w:jc w:val="center"/>
        </w:trPr>
        <w:tc>
          <w:tcPr>
            <w:tcW w:w="1089" w:type="dxa"/>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5" w:type="dxa"/>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67755D">
        <w:trPr>
          <w:jc w:val="center"/>
        </w:trPr>
        <w:tc>
          <w:tcPr>
            <w:tcW w:w="1089" w:type="dxa"/>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5" w:type="dxa"/>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67755D">
        <w:trPr>
          <w:jc w:val="center"/>
        </w:trPr>
        <w:tc>
          <w:tcPr>
            <w:tcW w:w="1089" w:type="dxa"/>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5" w:type="dxa"/>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67755D">
        <w:trPr>
          <w:jc w:val="center"/>
        </w:trPr>
        <w:tc>
          <w:tcPr>
            <w:tcW w:w="1089" w:type="dxa"/>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5" w:type="dxa"/>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67755D">
        <w:trPr>
          <w:jc w:val="center"/>
        </w:trPr>
        <w:tc>
          <w:tcPr>
            <w:tcW w:w="1089" w:type="dxa"/>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5" w:type="dxa"/>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2" w:type="dxa"/>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67755D">
        <w:trPr>
          <w:jc w:val="center"/>
        </w:trPr>
        <w:tc>
          <w:tcPr>
            <w:tcW w:w="1089" w:type="dxa"/>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5" w:type="dxa"/>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2" w:type="dxa"/>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67755D">
        <w:trPr>
          <w:jc w:val="center"/>
        </w:trPr>
        <w:tc>
          <w:tcPr>
            <w:tcW w:w="1089" w:type="dxa"/>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5" w:type="dxa"/>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2" w:type="dxa"/>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67755D">
        <w:trPr>
          <w:jc w:val="center"/>
        </w:trPr>
        <w:tc>
          <w:tcPr>
            <w:tcW w:w="1089" w:type="dxa"/>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5" w:type="dxa"/>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2" w:type="dxa"/>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67755D">
        <w:trPr>
          <w:jc w:val="center"/>
        </w:trPr>
        <w:tc>
          <w:tcPr>
            <w:tcW w:w="1089" w:type="dxa"/>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5" w:type="dxa"/>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30C584B2" w14:textId="1BF8C68B"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022CB7" w:rsidRPr="003F7263" w14:paraId="52D5F656" w14:textId="77777777" w:rsidTr="0067755D">
        <w:trPr>
          <w:jc w:val="center"/>
        </w:trPr>
        <w:tc>
          <w:tcPr>
            <w:tcW w:w="1089" w:type="dxa"/>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5" w:type="dxa"/>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 xml:space="preserve">Correct selection of RACH parameters / 2-step RACH/MSGA and PRACH resource explicitly signalled to the UE by RRC / contention free </w:t>
            </w:r>
            <w:proofErr w:type="gramStart"/>
            <w:r w:rsidRPr="003F7263">
              <w:rPr>
                <w:sz w:val="16"/>
                <w:szCs w:val="16"/>
                <w:lang w:eastAsia="en-US"/>
              </w:rPr>
              <w:t>random access</w:t>
            </w:r>
            <w:proofErr w:type="gramEnd"/>
            <w:r w:rsidRPr="003F7263">
              <w:rPr>
                <w:sz w:val="16"/>
                <w:szCs w:val="16"/>
                <w:lang w:eastAsia="en-US"/>
              </w:rPr>
              <w:t xml:space="preserve"> procedure</w:t>
            </w:r>
          </w:p>
        </w:tc>
        <w:tc>
          <w:tcPr>
            <w:tcW w:w="810" w:type="dxa"/>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776E0580" w14:textId="31E579DF" w:rsidR="00022CB7" w:rsidRPr="003F7263" w:rsidRDefault="00022CB7" w:rsidP="00022CB7">
            <w:pPr>
              <w:pStyle w:val="TAL"/>
              <w:keepNext w:val="0"/>
              <w:keepLines w:val="0"/>
              <w:rPr>
                <w:sz w:val="16"/>
                <w:szCs w:val="16"/>
                <w:lang w:eastAsia="en-US"/>
              </w:rPr>
            </w:pPr>
            <w:r w:rsidRPr="003F7263">
              <w:rPr>
                <w:sz w:val="16"/>
                <w:szCs w:val="16"/>
                <w:lang w:eastAsia="en-US"/>
              </w:rPr>
              <w:t xml:space="preserve">UEs </w:t>
            </w:r>
            <w:r w:rsidR="00B108AD">
              <w:rPr>
                <w:sz w:val="16"/>
                <w:szCs w:val="16"/>
                <w:lang w:eastAsia="en-US"/>
              </w:rPr>
              <w:t>s</w:t>
            </w:r>
            <w:r w:rsidRPr="003F7263">
              <w:rPr>
                <w:sz w:val="16"/>
                <w:szCs w:val="16"/>
                <w:lang w:eastAsia="en-US"/>
              </w:rPr>
              <w:t>upporting 2-Step RACH</w:t>
            </w:r>
          </w:p>
        </w:tc>
      </w:tr>
      <w:tr w:rsidR="00DD0B23" w:rsidRPr="003F7263" w14:paraId="1BACBCB5" w14:textId="77777777" w:rsidTr="0067755D">
        <w:trPr>
          <w:jc w:val="center"/>
        </w:trPr>
        <w:tc>
          <w:tcPr>
            <w:tcW w:w="1089" w:type="dxa"/>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5" w:type="dxa"/>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6468986F" w14:textId="4B811C67" w:rsidR="00DD0B23" w:rsidRPr="003F7263" w:rsidRDefault="00DD0B23" w:rsidP="00DD0B23">
            <w:pPr>
              <w:pStyle w:val="TAL"/>
              <w:keepNext w:val="0"/>
              <w:keepLines w:val="0"/>
              <w:rPr>
                <w:sz w:val="16"/>
                <w:szCs w:val="16"/>
                <w:lang w:eastAsia="en-US"/>
              </w:rPr>
            </w:pPr>
            <w:r w:rsidRPr="003F7263">
              <w:rPr>
                <w:sz w:val="16"/>
                <w:szCs w:val="16"/>
              </w:rPr>
              <w:t xml:space="preserve">UEs </w:t>
            </w:r>
            <w:r w:rsidR="00B108AD">
              <w:rPr>
                <w:sz w:val="16"/>
                <w:szCs w:val="16"/>
              </w:rPr>
              <w:t>s</w:t>
            </w:r>
            <w:r w:rsidRPr="003F7263">
              <w:rPr>
                <w:sz w:val="16"/>
                <w:szCs w:val="16"/>
              </w:rPr>
              <w:t>upporting 2-Step RACH</w:t>
            </w:r>
          </w:p>
        </w:tc>
      </w:tr>
      <w:tr w:rsidR="00DD0B23" w:rsidRPr="003F7263" w14:paraId="1B585C39" w14:textId="77777777" w:rsidTr="0067755D">
        <w:trPr>
          <w:jc w:val="center"/>
        </w:trPr>
        <w:tc>
          <w:tcPr>
            <w:tcW w:w="1089" w:type="dxa"/>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5" w:type="dxa"/>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5088635A" w14:textId="332B84B1" w:rsidR="00DD0B23" w:rsidRPr="003F7263" w:rsidRDefault="00DD0B23" w:rsidP="00DD0B23">
            <w:pPr>
              <w:pStyle w:val="TAL"/>
              <w:keepNext w:val="0"/>
              <w:keepLines w:val="0"/>
              <w:rPr>
                <w:sz w:val="16"/>
                <w:szCs w:val="16"/>
                <w:lang w:eastAsia="en-US"/>
              </w:rPr>
            </w:pPr>
            <w:r w:rsidRPr="003F7263">
              <w:rPr>
                <w:sz w:val="16"/>
                <w:szCs w:val="16"/>
              </w:rPr>
              <w:t xml:space="preserve">UEs </w:t>
            </w:r>
            <w:r w:rsidR="00B108AD">
              <w:rPr>
                <w:sz w:val="16"/>
                <w:szCs w:val="16"/>
              </w:rPr>
              <w:t>s</w:t>
            </w:r>
            <w:r w:rsidRPr="003F7263">
              <w:rPr>
                <w:sz w:val="16"/>
                <w:szCs w:val="16"/>
              </w:rPr>
              <w:t>upporting 2-Step RACH</w:t>
            </w:r>
          </w:p>
        </w:tc>
      </w:tr>
      <w:tr w:rsidR="00B108AD" w:rsidRPr="003F7263" w14:paraId="467AE830" w14:textId="77777777" w:rsidTr="0067755D">
        <w:trPr>
          <w:jc w:val="center"/>
        </w:trPr>
        <w:tc>
          <w:tcPr>
            <w:tcW w:w="1089" w:type="dxa"/>
            <w:tcBorders>
              <w:bottom w:val="single" w:sz="4" w:space="0" w:color="auto"/>
            </w:tcBorders>
            <w:shd w:val="clear" w:color="auto" w:fill="auto"/>
          </w:tcPr>
          <w:p w14:paraId="23B36655" w14:textId="41D6D4C1" w:rsidR="00B108AD" w:rsidRPr="00B108AD" w:rsidRDefault="00B108AD" w:rsidP="00B108AD">
            <w:pPr>
              <w:pStyle w:val="TAL"/>
              <w:keepNext w:val="0"/>
              <w:keepLines w:val="0"/>
              <w:rPr>
                <w:bCs/>
                <w:sz w:val="16"/>
                <w:szCs w:val="16"/>
                <w:lang w:eastAsia="zh-CN"/>
              </w:rPr>
            </w:pPr>
            <w:r w:rsidRPr="00B108AD">
              <w:rPr>
                <w:sz w:val="16"/>
                <w:szCs w:val="16"/>
              </w:rPr>
              <w:t>7.1.1.1.11</w:t>
            </w:r>
          </w:p>
        </w:tc>
        <w:tc>
          <w:tcPr>
            <w:tcW w:w="3505" w:type="dxa"/>
            <w:tcBorders>
              <w:bottom w:val="single" w:sz="4" w:space="0" w:color="auto"/>
            </w:tcBorders>
            <w:shd w:val="clear" w:color="auto" w:fill="auto"/>
          </w:tcPr>
          <w:p w14:paraId="34698E04" w14:textId="69ACD9C3"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73536478" w14:textId="70FDEC40" w:rsidR="00B108AD" w:rsidRPr="00B108AD" w:rsidRDefault="002C087A" w:rsidP="00B108AD">
            <w:pPr>
              <w:pStyle w:val="TAC"/>
              <w:keepNext w:val="0"/>
              <w:keepLines w:val="0"/>
              <w:rPr>
                <w:rFonts w:cs="Arial"/>
                <w:sz w:val="16"/>
                <w:szCs w:val="16"/>
              </w:rPr>
            </w:pPr>
            <w:r>
              <w:rPr>
                <w:sz w:val="16"/>
                <w:szCs w:val="16"/>
              </w:rPr>
              <w:t>C262</w:t>
            </w:r>
          </w:p>
        </w:tc>
        <w:tc>
          <w:tcPr>
            <w:tcW w:w="3592" w:type="dxa"/>
            <w:tcBorders>
              <w:bottom w:val="single" w:sz="4" w:space="0" w:color="auto"/>
            </w:tcBorders>
            <w:shd w:val="clear" w:color="auto" w:fill="auto"/>
          </w:tcPr>
          <w:p w14:paraId="614245C1" w14:textId="0055E827" w:rsidR="00B108AD" w:rsidRPr="00B108AD" w:rsidRDefault="00B108AD" w:rsidP="00B108AD">
            <w:pPr>
              <w:pStyle w:val="TAL"/>
              <w:keepNext w:val="0"/>
              <w:keepLines w:val="0"/>
              <w:rPr>
                <w:sz w:val="16"/>
                <w:szCs w:val="16"/>
              </w:rPr>
            </w:pPr>
            <w:r w:rsidRPr="00B108AD">
              <w:rPr>
                <w:sz w:val="16"/>
                <w:szCs w:val="16"/>
              </w:rPr>
              <w:t>UEs supporting slice-based RACH partitioning and slice-based RACH prioritisation</w:t>
            </w:r>
          </w:p>
        </w:tc>
      </w:tr>
      <w:tr w:rsidR="00B108AD" w:rsidRPr="003F7263" w14:paraId="4E379F6C" w14:textId="77777777" w:rsidTr="0067755D">
        <w:trPr>
          <w:jc w:val="center"/>
        </w:trPr>
        <w:tc>
          <w:tcPr>
            <w:tcW w:w="1089" w:type="dxa"/>
            <w:tcBorders>
              <w:bottom w:val="single" w:sz="4" w:space="0" w:color="auto"/>
            </w:tcBorders>
            <w:shd w:val="clear" w:color="auto" w:fill="auto"/>
          </w:tcPr>
          <w:p w14:paraId="053B954B" w14:textId="7AB7DDC1" w:rsidR="00B108AD" w:rsidRPr="00B108AD" w:rsidRDefault="00B108AD" w:rsidP="00B108AD">
            <w:pPr>
              <w:pStyle w:val="TAL"/>
              <w:keepNext w:val="0"/>
              <w:keepLines w:val="0"/>
              <w:rPr>
                <w:bCs/>
                <w:sz w:val="16"/>
                <w:szCs w:val="16"/>
                <w:lang w:eastAsia="zh-CN"/>
              </w:rPr>
            </w:pPr>
            <w:r w:rsidRPr="00B108AD">
              <w:rPr>
                <w:sz w:val="16"/>
                <w:szCs w:val="16"/>
              </w:rPr>
              <w:t>7.1.1.1.12</w:t>
            </w:r>
          </w:p>
        </w:tc>
        <w:tc>
          <w:tcPr>
            <w:tcW w:w="3505" w:type="dxa"/>
            <w:tcBorders>
              <w:bottom w:val="single" w:sz="4" w:space="0" w:color="auto"/>
            </w:tcBorders>
            <w:shd w:val="clear" w:color="auto" w:fill="auto"/>
          </w:tcPr>
          <w:p w14:paraId="59DB1278" w14:textId="7AC34127" w:rsidR="00B108AD" w:rsidRPr="00B108AD" w:rsidRDefault="00B108AD" w:rsidP="00B108AD">
            <w:pPr>
              <w:pStyle w:val="TAL"/>
              <w:keepNext w:val="0"/>
              <w:keepLines w:val="0"/>
              <w:rPr>
                <w:bCs/>
                <w:sz w:val="16"/>
                <w:szCs w:val="16"/>
                <w:lang w:eastAsia="zh-CN"/>
              </w:rPr>
            </w:pPr>
            <w:r w:rsidRPr="00B108AD">
              <w:rPr>
                <w:sz w:val="16"/>
                <w:szCs w:val="16"/>
              </w:rPr>
              <w:t xml:space="preserve">Random access procedure / Successful / </w:t>
            </w:r>
            <w:proofErr w:type="spellStart"/>
            <w:r w:rsidRPr="00B108AD">
              <w:rPr>
                <w:sz w:val="16"/>
                <w:szCs w:val="16"/>
              </w:rPr>
              <w:t>ra-PrioritizationForSlicing</w:t>
            </w:r>
            <w:proofErr w:type="spellEnd"/>
          </w:p>
        </w:tc>
        <w:tc>
          <w:tcPr>
            <w:tcW w:w="810" w:type="dxa"/>
            <w:tcBorders>
              <w:bottom w:val="single" w:sz="4" w:space="0" w:color="auto"/>
            </w:tcBorders>
            <w:shd w:val="clear" w:color="auto" w:fill="auto"/>
          </w:tcPr>
          <w:p w14:paraId="44607696" w14:textId="2FA77020"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43B22F09" w14:textId="4BD5DC6D" w:rsidR="00B108AD" w:rsidRPr="00B108AD" w:rsidRDefault="002C087A" w:rsidP="00B108AD">
            <w:pPr>
              <w:pStyle w:val="TAC"/>
              <w:keepNext w:val="0"/>
              <w:keepLines w:val="0"/>
              <w:rPr>
                <w:rFonts w:cs="Arial"/>
                <w:sz w:val="16"/>
                <w:szCs w:val="16"/>
              </w:rPr>
            </w:pPr>
            <w:r>
              <w:rPr>
                <w:sz w:val="16"/>
                <w:szCs w:val="16"/>
              </w:rPr>
              <w:t>C263</w:t>
            </w:r>
          </w:p>
        </w:tc>
        <w:tc>
          <w:tcPr>
            <w:tcW w:w="3592" w:type="dxa"/>
            <w:tcBorders>
              <w:bottom w:val="single" w:sz="4" w:space="0" w:color="auto"/>
            </w:tcBorders>
            <w:shd w:val="clear" w:color="auto" w:fill="auto"/>
          </w:tcPr>
          <w:p w14:paraId="25C33E3E" w14:textId="2799C2FD" w:rsidR="00B108AD" w:rsidRPr="00B108AD" w:rsidRDefault="00B108AD" w:rsidP="00B108AD">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B108AD" w:rsidRPr="003F7263" w14:paraId="3F7FB2FB" w14:textId="77777777" w:rsidTr="0067755D">
        <w:trPr>
          <w:jc w:val="center"/>
        </w:trPr>
        <w:tc>
          <w:tcPr>
            <w:tcW w:w="1089" w:type="dxa"/>
            <w:tcBorders>
              <w:bottom w:val="single" w:sz="4" w:space="0" w:color="auto"/>
            </w:tcBorders>
            <w:shd w:val="clear" w:color="auto" w:fill="auto"/>
          </w:tcPr>
          <w:p w14:paraId="243B2CF2" w14:textId="50DA3A27" w:rsidR="00B108AD" w:rsidRPr="00B108AD" w:rsidRDefault="00B108AD" w:rsidP="00B108AD">
            <w:pPr>
              <w:pStyle w:val="TAL"/>
              <w:keepNext w:val="0"/>
              <w:keepLines w:val="0"/>
              <w:rPr>
                <w:bCs/>
                <w:sz w:val="16"/>
                <w:szCs w:val="16"/>
                <w:lang w:eastAsia="zh-CN"/>
              </w:rPr>
            </w:pPr>
            <w:r w:rsidRPr="00B108AD">
              <w:rPr>
                <w:sz w:val="16"/>
                <w:szCs w:val="16"/>
              </w:rPr>
              <w:t>7.1.1.1.13</w:t>
            </w:r>
          </w:p>
        </w:tc>
        <w:tc>
          <w:tcPr>
            <w:tcW w:w="3505" w:type="dxa"/>
            <w:tcBorders>
              <w:bottom w:val="single" w:sz="4" w:space="0" w:color="auto"/>
            </w:tcBorders>
            <w:shd w:val="clear" w:color="auto" w:fill="auto"/>
          </w:tcPr>
          <w:p w14:paraId="0D38170F" w14:textId="5EF5C6A1" w:rsidR="00B108AD" w:rsidRPr="00B108AD" w:rsidRDefault="00B108AD" w:rsidP="00B108AD">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1BFC5E59" w14:textId="7637A4DC" w:rsidR="00B108AD" w:rsidRPr="00B108AD" w:rsidRDefault="002C087A" w:rsidP="00B108AD">
            <w:pPr>
              <w:pStyle w:val="TAC"/>
              <w:keepNext w:val="0"/>
              <w:keepLines w:val="0"/>
              <w:rPr>
                <w:rFonts w:cs="Arial"/>
                <w:sz w:val="16"/>
                <w:szCs w:val="16"/>
              </w:rPr>
            </w:pPr>
            <w:r>
              <w:rPr>
                <w:sz w:val="16"/>
                <w:szCs w:val="16"/>
              </w:rPr>
              <w:t>C264</w:t>
            </w:r>
          </w:p>
        </w:tc>
        <w:tc>
          <w:tcPr>
            <w:tcW w:w="3592" w:type="dxa"/>
            <w:tcBorders>
              <w:bottom w:val="single" w:sz="4" w:space="0" w:color="auto"/>
            </w:tcBorders>
            <w:shd w:val="clear" w:color="auto" w:fill="auto"/>
          </w:tcPr>
          <w:p w14:paraId="3BBC3D12" w14:textId="4B3096BC" w:rsidR="00B108AD" w:rsidRPr="00B108AD" w:rsidRDefault="00B108AD" w:rsidP="00B108AD">
            <w:pPr>
              <w:pStyle w:val="TAL"/>
              <w:keepNext w:val="0"/>
              <w:keepLines w:val="0"/>
              <w:rPr>
                <w:sz w:val="16"/>
                <w:szCs w:val="16"/>
              </w:rPr>
            </w:pPr>
            <w:r w:rsidRPr="00B108AD">
              <w:rPr>
                <w:sz w:val="16"/>
                <w:szCs w:val="16"/>
              </w:rPr>
              <w:t>UEs supporting 2-Step RACH, slice-based RACH partitioning and slice-based RACH prioritisation</w:t>
            </w:r>
          </w:p>
        </w:tc>
      </w:tr>
      <w:tr w:rsidR="00B108AD" w:rsidRPr="003F7263" w14:paraId="3759A94C" w14:textId="77777777" w:rsidTr="0067755D">
        <w:trPr>
          <w:jc w:val="center"/>
        </w:trPr>
        <w:tc>
          <w:tcPr>
            <w:tcW w:w="1089" w:type="dxa"/>
            <w:tcBorders>
              <w:bottom w:val="single" w:sz="4" w:space="0" w:color="auto"/>
            </w:tcBorders>
            <w:shd w:val="clear" w:color="auto" w:fill="auto"/>
          </w:tcPr>
          <w:p w14:paraId="3583CA8E" w14:textId="2213943F" w:rsidR="00B108AD" w:rsidRPr="00B108AD" w:rsidRDefault="00B108AD" w:rsidP="00B108AD">
            <w:pPr>
              <w:pStyle w:val="TAL"/>
              <w:keepNext w:val="0"/>
              <w:keepLines w:val="0"/>
              <w:rPr>
                <w:bCs/>
                <w:sz w:val="16"/>
                <w:szCs w:val="16"/>
                <w:lang w:eastAsia="zh-CN"/>
              </w:rPr>
            </w:pPr>
            <w:r w:rsidRPr="00B108AD">
              <w:rPr>
                <w:sz w:val="16"/>
                <w:szCs w:val="16"/>
              </w:rPr>
              <w:t>7.1.1.1.14</w:t>
            </w:r>
          </w:p>
        </w:tc>
        <w:tc>
          <w:tcPr>
            <w:tcW w:w="3505" w:type="dxa"/>
            <w:tcBorders>
              <w:bottom w:val="single" w:sz="4" w:space="0" w:color="auto"/>
            </w:tcBorders>
            <w:shd w:val="clear" w:color="auto" w:fill="auto"/>
          </w:tcPr>
          <w:p w14:paraId="1BFE6C33" w14:textId="642B0894" w:rsidR="00B108AD" w:rsidRPr="00B108AD" w:rsidRDefault="00B108AD" w:rsidP="00B108AD">
            <w:pPr>
              <w:pStyle w:val="TAL"/>
              <w:keepNext w:val="0"/>
              <w:keepLines w:val="0"/>
              <w:rPr>
                <w:bCs/>
                <w:sz w:val="16"/>
                <w:szCs w:val="16"/>
                <w:lang w:eastAsia="zh-CN"/>
              </w:rPr>
            </w:pPr>
            <w:r w:rsidRPr="00B108AD">
              <w:rPr>
                <w:sz w:val="16"/>
                <w:szCs w:val="16"/>
              </w:rPr>
              <w:t xml:space="preserve">Random access procedure / Successful / </w:t>
            </w:r>
            <w:proofErr w:type="spellStart"/>
            <w:r w:rsidRPr="00B108AD">
              <w:rPr>
                <w:sz w:val="16"/>
                <w:szCs w:val="16"/>
              </w:rPr>
              <w:t>ra-PrioritizationForSlicingTwoStep</w:t>
            </w:r>
            <w:proofErr w:type="spellEnd"/>
            <w:r w:rsidRPr="00B108AD">
              <w:rPr>
                <w:sz w:val="16"/>
                <w:szCs w:val="16"/>
              </w:rPr>
              <w:t xml:space="preserve"> / 2-step RACH</w:t>
            </w:r>
          </w:p>
        </w:tc>
        <w:tc>
          <w:tcPr>
            <w:tcW w:w="810" w:type="dxa"/>
            <w:tcBorders>
              <w:bottom w:val="single" w:sz="4" w:space="0" w:color="auto"/>
            </w:tcBorders>
            <w:shd w:val="clear" w:color="auto" w:fill="auto"/>
          </w:tcPr>
          <w:p w14:paraId="0A89A65D" w14:textId="61F511D8" w:rsidR="00B108AD" w:rsidRPr="00B108AD" w:rsidRDefault="00B108AD" w:rsidP="00B108AD">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5DBFFC59" w14:textId="4124FFA8" w:rsidR="00B108AD" w:rsidRPr="00B108AD" w:rsidRDefault="002C087A" w:rsidP="00B108AD">
            <w:pPr>
              <w:pStyle w:val="TAC"/>
              <w:keepNext w:val="0"/>
              <w:keepLines w:val="0"/>
              <w:rPr>
                <w:rFonts w:cs="Arial"/>
                <w:sz w:val="16"/>
                <w:szCs w:val="16"/>
              </w:rPr>
            </w:pPr>
            <w:r>
              <w:rPr>
                <w:sz w:val="16"/>
                <w:szCs w:val="16"/>
              </w:rPr>
              <w:t>C265</w:t>
            </w:r>
          </w:p>
        </w:tc>
        <w:tc>
          <w:tcPr>
            <w:tcW w:w="3592" w:type="dxa"/>
            <w:tcBorders>
              <w:bottom w:val="single" w:sz="4" w:space="0" w:color="auto"/>
            </w:tcBorders>
            <w:shd w:val="clear" w:color="auto" w:fill="auto"/>
          </w:tcPr>
          <w:p w14:paraId="2940D5E0" w14:textId="3B62249B" w:rsidR="00B108AD" w:rsidRPr="00B108AD" w:rsidRDefault="00B108AD" w:rsidP="00B108AD">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67755D" w:rsidRPr="003F7263" w14:paraId="16C329FE" w14:textId="77777777" w:rsidTr="0067755D">
        <w:trPr>
          <w:jc w:val="center"/>
        </w:trPr>
        <w:tc>
          <w:tcPr>
            <w:tcW w:w="1089" w:type="dxa"/>
            <w:tcBorders>
              <w:bottom w:val="single" w:sz="4" w:space="0" w:color="auto"/>
            </w:tcBorders>
            <w:shd w:val="clear" w:color="auto" w:fill="auto"/>
          </w:tcPr>
          <w:p w14:paraId="1BDB44C5" w14:textId="02167F7F" w:rsidR="0067755D" w:rsidRPr="00B108AD" w:rsidRDefault="0067755D" w:rsidP="0067755D">
            <w:pPr>
              <w:pStyle w:val="TAL"/>
              <w:keepNext w:val="0"/>
              <w:keepLines w:val="0"/>
              <w:rPr>
                <w:sz w:val="16"/>
                <w:szCs w:val="16"/>
              </w:rPr>
            </w:pPr>
            <w:r w:rsidRPr="00864F79">
              <w:rPr>
                <w:bCs/>
                <w:sz w:val="16"/>
                <w:szCs w:val="16"/>
                <w:lang w:eastAsia="zh-CN"/>
              </w:rPr>
              <w:t>7.1.1.1.16</w:t>
            </w:r>
          </w:p>
        </w:tc>
        <w:tc>
          <w:tcPr>
            <w:tcW w:w="3505" w:type="dxa"/>
            <w:tcBorders>
              <w:bottom w:val="single" w:sz="4" w:space="0" w:color="auto"/>
            </w:tcBorders>
            <w:shd w:val="clear" w:color="auto" w:fill="auto"/>
          </w:tcPr>
          <w:p w14:paraId="45E9FA4E" w14:textId="3425CA02" w:rsidR="0067755D" w:rsidRPr="00B108AD" w:rsidRDefault="0067755D" w:rsidP="0067755D">
            <w:pPr>
              <w:pStyle w:val="TAL"/>
              <w:keepNext w:val="0"/>
              <w:keepLines w:val="0"/>
              <w:rPr>
                <w:sz w:val="16"/>
                <w:szCs w:val="16"/>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tcBorders>
              <w:bottom w:val="single" w:sz="4" w:space="0" w:color="auto"/>
            </w:tcBorders>
            <w:shd w:val="clear" w:color="auto" w:fill="auto"/>
          </w:tcPr>
          <w:p w14:paraId="3C3459C7" w14:textId="28C38247" w:rsidR="0067755D" w:rsidRPr="00B108AD" w:rsidRDefault="0067755D" w:rsidP="0067755D">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3F650029" w14:textId="6F699636" w:rsidR="0067755D" w:rsidRDefault="0067755D" w:rsidP="0067755D">
            <w:pPr>
              <w:pStyle w:val="TAC"/>
              <w:keepNext w:val="0"/>
              <w:keepLines w:val="0"/>
              <w:rPr>
                <w:sz w:val="16"/>
                <w:szCs w:val="16"/>
              </w:rPr>
            </w:pPr>
            <w:r>
              <w:rPr>
                <w:rFonts w:cs="Arial"/>
                <w:sz w:val="16"/>
                <w:szCs w:val="16"/>
              </w:rPr>
              <w:t>C212</w:t>
            </w:r>
            <w:r w:rsidRPr="006A1322">
              <w:rPr>
                <w:rFonts w:cs="Arial"/>
                <w:sz w:val="16"/>
                <w:szCs w:val="16"/>
              </w:rPr>
              <w:t>a</w:t>
            </w:r>
          </w:p>
        </w:tc>
        <w:tc>
          <w:tcPr>
            <w:tcW w:w="3592" w:type="dxa"/>
            <w:tcBorders>
              <w:bottom w:val="single" w:sz="4" w:space="0" w:color="auto"/>
            </w:tcBorders>
            <w:shd w:val="clear" w:color="auto" w:fill="auto"/>
          </w:tcPr>
          <w:p w14:paraId="20C3E8B5" w14:textId="40B48D34" w:rsidR="0067755D" w:rsidRPr="00B108AD" w:rsidRDefault="0067755D" w:rsidP="0067755D">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r w:rsidRPr="003516AF">
              <w:rPr>
                <w:sz w:val="16"/>
                <w:szCs w:val="16"/>
              </w:rPr>
              <w:t xml:space="preserve"> and RRC_INACTIVE</w:t>
            </w:r>
          </w:p>
        </w:tc>
      </w:tr>
      <w:tr w:rsidR="0067755D" w:rsidRPr="003F7263" w14:paraId="2A6AF0D6" w14:textId="77777777" w:rsidTr="0067755D">
        <w:trPr>
          <w:jc w:val="center"/>
        </w:trPr>
        <w:tc>
          <w:tcPr>
            <w:tcW w:w="1089" w:type="dxa"/>
            <w:tcBorders>
              <w:bottom w:val="single" w:sz="4" w:space="0" w:color="auto"/>
            </w:tcBorders>
            <w:shd w:val="clear" w:color="auto" w:fill="auto"/>
          </w:tcPr>
          <w:p w14:paraId="1453F311" w14:textId="6999D9D5" w:rsidR="0067755D" w:rsidRPr="00B108AD" w:rsidRDefault="0067755D" w:rsidP="0067755D">
            <w:pPr>
              <w:pStyle w:val="TAL"/>
              <w:keepNext w:val="0"/>
              <w:keepLines w:val="0"/>
              <w:rPr>
                <w:sz w:val="16"/>
                <w:szCs w:val="16"/>
              </w:rPr>
            </w:pPr>
            <w:r w:rsidRPr="00864F79">
              <w:rPr>
                <w:bCs/>
                <w:sz w:val="16"/>
                <w:szCs w:val="16"/>
                <w:lang w:eastAsia="zh-CN"/>
              </w:rPr>
              <w:t>7.1.1.1.17</w:t>
            </w:r>
          </w:p>
        </w:tc>
        <w:tc>
          <w:tcPr>
            <w:tcW w:w="3505" w:type="dxa"/>
            <w:tcBorders>
              <w:bottom w:val="single" w:sz="4" w:space="0" w:color="auto"/>
            </w:tcBorders>
            <w:shd w:val="clear" w:color="auto" w:fill="auto"/>
          </w:tcPr>
          <w:p w14:paraId="73A084DA" w14:textId="4E46A754" w:rsidR="0067755D" w:rsidRPr="00B108AD" w:rsidRDefault="0067755D" w:rsidP="0067755D">
            <w:pPr>
              <w:pStyle w:val="TAL"/>
              <w:keepNext w:val="0"/>
              <w:keepLines w:val="0"/>
              <w:rPr>
                <w:sz w:val="16"/>
                <w:szCs w:val="16"/>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w:t>
            </w:r>
          </w:p>
        </w:tc>
        <w:tc>
          <w:tcPr>
            <w:tcW w:w="810" w:type="dxa"/>
            <w:tcBorders>
              <w:bottom w:val="single" w:sz="4" w:space="0" w:color="auto"/>
            </w:tcBorders>
            <w:shd w:val="clear" w:color="auto" w:fill="auto"/>
          </w:tcPr>
          <w:p w14:paraId="70158971" w14:textId="078E3163" w:rsidR="0067755D" w:rsidRPr="00B108AD" w:rsidRDefault="0067755D" w:rsidP="0067755D">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0546A3C6" w14:textId="75095DB5" w:rsidR="0067755D" w:rsidRDefault="0067755D" w:rsidP="0067755D">
            <w:pPr>
              <w:pStyle w:val="TAC"/>
              <w:keepNext w:val="0"/>
              <w:keepLines w:val="0"/>
              <w:rPr>
                <w:sz w:val="16"/>
                <w:szCs w:val="16"/>
              </w:rPr>
            </w:pPr>
            <w:r>
              <w:rPr>
                <w:rFonts w:cs="Arial"/>
                <w:sz w:val="16"/>
                <w:szCs w:val="16"/>
              </w:rPr>
              <w:t>C212</w:t>
            </w:r>
          </w:p>
        </w:tc>
        <w:tc>
          <w:tcPr>
            <w:tcW w:w="3592" w:type="dxa"/>
            <w:tcBorders>
              <w:bottom w:val="single" w:sz="4" w:space="0" w:color="auto"/>
            </w:tcBorders>
            <w:shd w:val="clear" w:color="auto" w:fill="auto"/>
          </w:tcPr>
          <w:p w14:paraId="02058FD1" w14:textId="035CD22F" w:rsidR="0067755D" w:rsidRPr="00B108AD" w:rsidRDefault="0067755D" w:rsidP="0067755D">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67755D" w:rsidRPr="003F7263" w14:paraId="50B5A256" w14:textId="77777777" w:rsidTr="0067755D">
        <w:trPr>
          <w:jc w:val="center"/>
        </w:trPr>
        <w:tc>
          <w:tcPr>
            <w:tcW w:w="1089" w:type="dxa"/>
            <w:tcBorders>
              <w:bottom w:val="single" w:sz="4" w:space="0" w:color="auto"/>
            </w:tcBorders>
            <w:shd w:val="clear" w:color="auto" w:fill="auto"/>
          </w:tcPr>
          <w:p w14:paraId="65E8435C" w14:textId="1AF7F811" w:rsidR="0067755D" w:rsidRPr="00B108AD" w:rsidRDefault="0067755D" w:rsidP="0067755D">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tcBorders>
              <w:bottom w:val="single" w:sz="4" w:space="0" w:color="auto"/>
            </w:tcBorders>
            <w:shd w:val="clear" w:color="auto" w:fill="auto"/>
          </w:tcPr>
          <w:p w14:paraId="1A6D1BC2" w14:textId="35F47759" w:rsidR="0067755D" w:rsidRPr="00B108AD" w:rsidRDefault="0067755D" w:rsidP="0067755D">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lastRenderedPageBreak/>
              <w:t>s</w:t>
            </w:r>
            <w:r w:rsidRPr="00A41A45">
              <w:rPr>
                <w:bCs/>
                <w:sz w:val="16"/>
                <w:szCs w:val="16"/>
                <w:lang w:eastAsia="zh-CN"/>
              </w:rPr>
              <w:t>election</w:t>
            </w:r>
          </w:p>
        </w:tc>
        <w:tc>
          <w:tcPr>
            <w:tcW w:w="810" w:type="dxa"/>
            <w:tcBorders>
              <w:bottom w:val="single" w:sz="4" w:space="0" w:color="auto"/>
            </w:tcBorders>
            <w:shd w:val="clear" w:color="auto" w:fill="auto"/>
          </w:tcPr>
          <w:p w14:paraId="66CE9433" w14:textId="7E935CA2" w:rsidR="0067755D" w:rsidRPr="00B108AD" w:rsidRDefault="0067755D" w:rsidP="0067755D">
            <w:pPr>
              <w:pStyle w:val="TAC"/>
              <w:keepNext w:val="0"/>
              <w:keepLines w:val="0"/>
              <w:rPr>
                <w:sz w:val="16"/>
                <w:szCs w:val="16"/>
              </w:rPr>
            </w:pPr>
            <w:r>
              <w:rPr>
                <w:rFonts w:hint="eastAsia"/>
                <w:sz w:val="16"/>
                <w:szCs w:val="16"/>
                <w:lang w:eastAsia="zh-CN"/>
              </w:rPr>
              <w:lastRenderedPageBreak/>
              <w:t>R</w:t>
            </w:r>
            <w:r>
              <w:rPr>
                <w:sz w:val="16"/>
                <w:szCs w:val="16"/>
                <w:lang w:eastAsia="zh-CN"/>
              </w:rPr>
              <w:t>el-17</w:t>
            </w:r>
          </w:p>
        </w:tc>
        <w:tc>
          <w:tcPr>
            <w:tcW w:w="1170" w:type="dxa"/>
            <w:tcBorders>
              <w:bottom w:val="single" w:sz="4" w:space="0" w:color="auto"/>
            </w:tcBorders>
            <w:shd w:val="clear" w:color="auto" w:fill="auto"/>
          </w:tcPr>
          <w:p w14:paraId="1E18679C" w14:textId="7655A1BE" w:rsidR="0067755D" w:rsidRDefault="0067755D" w:rsidP="0067755D">
            <w:pPr>
              <w:pStyle w:val="TAC"/>
              <w:keepNext w:val="0"/>
              <w:keepLines w:val="0"/>
              <w:rPr>
                <w:sz w:val="16"/>
                <w:szCs w:val="16"/>
              </w:rPr>
            </w:pPr>
            <w:r>
              <w:rPr>
                <w:rFonts w:cs="Arial"/>
                <w:sz w:val="16"/>
                <w:szCs w:val="16"/>
                <w:lang w:eastAsia="zh-CN"/>
              </w:rPr>
              <w:t>C211</w:t>
            </w:r>
          </w:p>
        </w:tc>
        <w:tc>
          <w:tcPr>
            <w:tcW w:w="3592" w:type="dxa"/>
            <w:tcBorders>
              <w:bottom w:val="single" w:sz="4" w:space="0" w:color="auto"/>
            </w:tcBorders>
            <w:shd w:val="clear" w:color="auto" w:fill="auto"/>
          </w:tcPr>
          <w:p w14:paraId="294B818C" w14:textId="4E2AEFA2" w:rsidR="0067755D" w:rsidRPr="00B108AD" w:rsidRDefault="0067755D" w:rsidP="0067755D">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67755D" w:rsidRPr="003F7263" w14:paraId="5B5061D3" w14:textId="77777777" w:rsidTr="0067755D">
        <w:trPr>
          <w:jc w:val="center"/>
        </w:trPr>
        <w:tc>
          <w:tcPr>
            <w:tcW w:w="1089" w:type="dxa"/>
            <w:tcBorders>
              <w:bottom w:val="single" w:sz="4" w:space="0" w:color="auto"/>
            </w:tcBorders>
            <w:shd w:val="clear" w:color="auto" w:fill="E6E6E6"/>
          </w:tcPr>
          <w:p w14:paraId="0BEE4875"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7.1.1.2</w:t>
            </w:r>
          </w:p>
        </w:tc>
        <w:tc>
          <w:tcPr>
            <w:tcW w:w="3505" w:type="dxa"/>
            <w:tcBorders>
              <w:bottom w:val="single" w:sz="4" w:space="0" w:color="auto"/>
            </w:tcBorders>
            <w:shd w:val="clear" w:color="auto" w:fill="E6E6E6"/>
          </w:tcPr>
          <w:p w14:paraId="4F5E5C9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67755D" w:rsidRPr="003F7263" w:rsidRDefault="0067755D" w:rsidP="0067755D">
            <w:pPr>
              <w:pStyle w:val="TAL"/>
              <w:keepNext w:val="0"/>
              <w:keepLines w:val="0"/>
              <w:rPr>
                <w:sz w:val="16"/>
                <w:szCs w:val="16"/>
                <w:lang w:eastAsia="en-US"/>
              </w:rPr>
            </w:pPr>
          </w:p>
        </w:tc>
      </w:tr>
      <w:tr w:rsidR="0067755D" w:rsidRPr="003F7263" w14:paraId="3CB56332" w14:textId="77777777" w:rsidTr="0067755D">
        <w:trPr>
          <w:jc w:val="center"/>
        </w:trPr>
        <w:tc>
          <w:tcPr>
            <w:tcW w:w="1089" w:type="dxa"/>
            <w:tcBorders>
              <w:bottom w:val="single" w:sz="4" w:space="0" w:color="auto"/>
            </w:tcBorders>
            <w:shd w:val="clear" w:color="auto" w:fill="auto"/>
          </w:tcPr>
          <w:p w14:paraId="35C5CC6C"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7.1.1.2.1</w:t>
            </w:r>
          </w:p>
        </w:tc>
        <w:tc>
          <w:tcPr>
            <w:tcW w:w="3505" w:type="dxa"/>
            <w:tcBorders>
              <w:bottom w:val="single" w:sz="4" w:space="0" w:color="auto"/>
            </w:tcBorders>
            <w:shd w:val="clear" w:color="auto" w:fill="auto"/>
          </w:tcPr>
          <w:p w14:paraId="00400CE0"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E6151C"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DC4A9D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86403E2" w14:textId="77777777" w:rsidTr="0067755D">
        <w:trPr>
          <w:jc w:val="center"/>
        </w:trPr>
        <w:tc>
          <w:tcPr>
            <w:tcW w:w="1089" w:type="dxa"/>
            <w:tcBorders>
              <w:bottom w:val="single" w:sz="4" w:space="0" w:color="auto"/>
            </w:tcBorders>
            <w:shd w:val="clear" w:color="auto" w:fill="auto"/>
          </w:tcPr>
          <w:p w14:paraId="15AB3BD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7.1.1.2.2</w:t>
            </w:r>
          </w:p>
        </w:tc>
        <w:tc>
          <w:tcPr>
            <w:tcW w:w="3505" w:type="dxa"/>
            <w:tcBorders>
              <w:bottom w:val="single" w:sz="4" w:space="0" w:color="auto"/>
            </w:tcBorders>
            <w:shd w:val="clear" w:color="auto" w:fill="auto"/>
          </w:tcPr>
          <w:p w14:paraId="6522CC2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C15AB5" w14:textId="77777777" w:rsidR="0067755D" w:rsidRPr="003F7263" w:rsidRDefault="0067755D" w:rsidP="0067755D">
            <w:pPr>
              <w:pStyle w:val="TAC"/>
              <w:keepNext w:val="0"/>
              <w:keepLines w:val="0"/>
              <w:rPr>
                <w:sz w:val="16"/>
                <w:szCs w:val="16"/>
                <w:lang w:eastAsia="en-US"/>
              </w:rPr>
            </w:pPr>
            <w:r w:rsidRPr="003F7263">
              <w:rPr>
                <w:sz w:val="16"/>
                <w:szCs w:val="16"/>
                <w:lang w:eastAsia="en-US"/>
              </w:rPr>
              <w:t>C20</w:t>
            </w:r>
          </w:p>
        </w:tc>
        <w:tc>
          <w:tcPr>
            <w:tcW w:w="3592" w:type="dxa"/>
            <w:tcBorders>
              <w:bottom w:val="single" w:sz="4" w:space="0" w:color="auto"/>
            </w:tcBorders>
            <w:shd w:val="clear" w:color="auto" w:fill="auto"/>
          </w:tcPr>
          <w:p w14:paraId="15C1D70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67755D" w:rsidRPr="003F7263" w14:paraId="342D5FB2" w14:textId="77777777" w:rsidTr="0067755D">
        <w:trPr>
          <w:jc w:val="center"/>
        </w:trPr>
        <w:tc>
          <w:tcPr>
            <w:tcW w:w="1089" w:type="dxa"/>
            <w:tcBorders>
              <w:bottom w:val="single" w:sz="4" w:space="0" w:color="auto"/>
            </w:tcBorders>
            <w:shd w:val="clear" w:color="auto" w:fill="auto"/>
          </w:tcPr>
          <w:p w14:paraId="3FF5E019" w14:textId="77777777" w:rsidR="0067755D" w:rsidRPr="003F7263" w:rsidRDefault="0067755D" w:rsidP="0067755D">
            <w:pPr>
              <w:pStyle w:val="TAL"/>
              <w:keepNext w:val="0"/>
              <w:keepLines w:val="0"/>
              <w:rPr>
                <w:bCs/>
                <w:sz w:val="16"/>
                <w:szCs w:val="16"/>
                <w:lang w:eastAsia="en-US"/>
              </w:rPr>
            </w:pPr>
            <w:r w:rsidRPr="003F7263">
              <w:rPr>
                <w:bCs/>
                <w:sz w:val="16"/>
                <w:szCs w:val="16"/>
                <w:lang w:eastAsia="zh-CN"/>
              </w:rPr>
              <w:t>7.1.1.2.3</w:t>
            </w:r>
          </w:p>
        </w:tc>
        <w:tc>
          <w:tcPr>
            <w:tcW w:w="3505" w:type="dxa"/>
            <w:tcBorders>
              <w:bottom w:val="single" w:sz="4" w:space="0" w:color="auto"/>
            </w:tcBorders>
            <w:shd w:val="clear" w:color="auto" w:fill="auto"/>
          </w:tcPr>
          <w:p w14:paraId="56A3079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F8D4CBD"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AC5DFF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1B366CB6" w14:textId="77777777" w:rsidTr="0067755D">
        <w:trPr>
          <w:jc w:val="center"/>
        </w:trPr>
        <w:tc>
          <w:tcPr>
            <w:tcW w:w="1089" w:type="dxa"/>
            <w:tcBorders>
              <w:bottom w:val="single" w:sz="4" w:space="0" w:color="auto"/>
            </w:tcBorders>
            <w:shd w:val="clear" w:color="auto" w:fill="auto"/>
          </w:tcPr>
          <w:p w14:paraId="4BBCF127" w14:textId="50ECD523" w:rsidR="0067755D" w:rsidRPr="003F7263" w:rsidRDefault="0067755D" w:rsidP="0067755D">
            <w:pPr>
              <w:pStyle w:val="TAL"/>
              <w:keepNext w:val="0"/>
              <w:keepLines w:val="0"/>
              <w:rPr>
                <w:bCs/>
                <w:sz w:val="16"/>
                <w:szCs w:val="16"/>
                <w:lang w:eastAsia="zh-CN"/>
              </w:rPr>
            </w:pPr>
            <w:r w:rsidRPr="003F7263">
              <w:rPr>
                <w:bCs/>
                <w:sz w:val="16"/>
                <w:szCs w:val="16"/>
                <w:lang w:eastAsia="zh-CN"/>
              </w:rPr>
              <w:t>7.1.1.2.4</w:t>
            </w:r>
          </w:p>
        </w:tc>
        <w:tc>
          <w:tcPr>
            <w:tcW w:w="3505" w:type="dxa"/>
            <w:tcBorders>
              <w:bottom w:val="single" w:sz="4" w:space="0" w:color="auto"/>
            </w:tcBorders>
            <w:shd w:val="clear" w:color="auto" w:fill="auto"/>
          </w:tcPr>
          <w:p w14:paraId="2A7C3591"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1BC6139"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22EA8D2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8B9A64E" w14:textId="77777777" w:rsidTr="0067755D">
        <w:trPr>
          <w:jc w:val="center"/>
        </w:trPr>
        <w:tc>
          <w:tcPr>
            <w:tcW w:w="1089" w:type="dxa"/>
            <w:tcBorders>
              <w:bottom w:val="single" w:sz="4" w:space="0" w:color="auto"/>
            </w:tcBorders>
            <w:shd w:val="clear" w:color="auto" w:fill="auto"/>
          </w:tcPr>
          <w:p w14:paraId="3D8DE80D" w14:textId="3D097BCB" w:rsidR="0067755D" w:rsidRPr="003F7263" w:rsidRDefault="0067755D" w:rsidP="0067755D">
            <w:pPr>
              <w:pStyle w:val="TAL"/>
              <w:keepNext w:val="0"/>
              <w:keepLines w:val="0"/>
              <w:rPr>
                <w:b/>
                <w:bCs/>
                <w:sz w:val="16"/>
                <w:szCs w:val="16"/>
                <w:lang w:eastAsia="en-US"/>
              </w:rPr>
            </w:pPr>
            <w:r w:rsidRPr="003F7263">
              <w:rPr>
                <w:bCs/>
                <w:sz w:val="16"/>
                <w:szCs w:val="16"/>
                <w:lang w:eastAsia="zh-CN"/>
              </w:rPr>
              <w:t>7.1.1.2.5</w:t>
            </w:r>
          </w:p>
        </w:tc>
        <w:tc>
          <w:tcPr>
            <w:tcW w:w="3505" w:type="dxa"/>
            <w:tcBorders>
              <w:bottom w:val="single" w:sz="4" w:space="0" w:color="auto"/>
            </w:tcBorders>
            <w:shd w:val="clear" w:color="auto" w:fill="auto"/>
          </w:tcPr>
          <w:p w14:paraId="080C0C40" w14:textId="2FDEE2FA" w:rsidR="0067755D" w:rsidRPr="003F7263" w:rsidRDefault="0067755D" w:rsidP="0067755D">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67755D" w:rsidRPr="003F7263" w:rsidRDefault="0067755D" w:rsidP="0067755D">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9671812" w14:textId="005812F4" w:rsidR="0067755D" w:rsidRPr="003F7263" w:rsidRDefault="0067755D" w:rsidP="0067755D">
            <w:pPr>
              <w:pStyle w:val="TAC"/>
              <w:keepNext w:val="0"/>
              <w:keepLines w:val="0"/>
              <w:rPr>
                <w:sz w:val="16"/>
                <w:szCs w:val="16"/>
                <w:lang w:eastAsia="en-US"/>
              </w:rPr>
            </w:pPr>
            <w:r w:rsidRPr="003F7263">
              <w:rPr>
                <w:sz w:val="16"/>
                <w:szCs w:val="16"/>
                <w:lang w:eastAsia="en-US"/>
              </w:rPr>
              <w:t>C179</w:t>
            </w:r>
          </w:p>
        </w:tc>
        <w:tc>
          <w:tcPr>
            <w:tcW w:w="3592" w:type="dxa"/>
            <w:tcBorders>
              <w:bottom w:val="single" w:sz="4" w:space="0" w:color="auto"/>
            </w:tcBorders>
            <w:shd w:val="clear" w:color="auto" w:fill="auto"/>
          </w:tcPr>
          <w:p w14:paraId="33135BE8" w14:textId="0D3192E2" w:rsidR="0067755D" w:rsidRPr="003F7263" w:rsidRDefault="0067755D" w:rsidP="0067755D">
            <w:pPr>
              <w:pStyle w:val="TAL"/>
              <w:keepNext w:val="0"/>
              <w:keepLines w:val="0"/>
              <w:rPr>
                <w:sz w:val="16"/>
                <w:szCs w:val="16"/>
                <w:lang w:eastAsia="en-US"/>
              </w:rPr>
            </w:pPr>
            <w:r w:rsidRPr="003F7263">
              <w:rPr>
                <w:sz w:val="16"/>
                <w:szCs w:val="16"/>
                <w:lang w:eastAsia="en-US"/>
              </w:rPr>
              <w:t>UEs supporting DCI DL Priority Indicator</w:t>
            </w:r>
          </w:p>
        </w:tc>
      </w:tr>
      <w:tr w:rsidR="0067755D" w:rsidRPr="003F7263" w14:paraId="1061E6E2" w14:textId="77777777" w:rsidTr="0067755D">
        <w:trPr>
          <w:jc w:val="center"/>
        </w:trPr>
        <w:tc>
          <w:tcPr>
            <w:tcW w:w="1089" w:type="dxa"/>
            <w:tcBorders>
              <w:bottom w:val="single" w:sz="4" w:space="0" w:color="auto"/>
            </w:tcBorders>
            <w:shd w:val="clear" w:color="auto" w:fill="E6E6E6"/>
          </w:tcPr>
          <w:p w14:paraId="11F53D8A"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7.1.1.3</w:t>
            </w:r>
          </w:p>
        </w:tc>
        <w:tc>
          <w:tcPr>
            <w:tcW w:w="3505" w:type="dxa"/>
            <w:tcBorders>
              <w:bottom w:val="single" w:sz="4" w:space="0" w:color="auto"/>
            </w:tcBorders>
            <w:shd w:val="clear" w:color="auto" w:fill="E6E6E6"/>
          </w:tcPr>
          <w:p w14:paraId="08468C3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67755D" w:rsidRPr="003F7263" w:rsidRDefault="0067755D" w:rsidP="0067755D">
            <w:pPr>
              <w:pStyle w:val="TAL"/>
              <w:keepNext w:val="0"/>
              <w:keepLines w:val="0"/>
              <w:rPr>
                <w:sz w:val="16"/>
                <w:szCs w:val="16"/>
                <w:lang w:eastAsia="en-US"/>
              </w:rPr>
            </w:pPr>
          </w:p>
        </w:tc>
      </w:tr>
      <w:tr w:rsidR="0067755D" w:rsidRPr="003F7263" w14:paraId="02758904" w14:textId="77777777" w:rsidTr="0067755D">
        <w:trPr>
          <w:jc w:val="center"/>
        </w:trPr>
        <w:tc>
          <w:tcPr>
            <w:tcW w:w="1089" w:type="dxa"/>
            <w:tcBorders>
              <w:bottom w:val="single" w:sz="4" w:space="0" w:color="auto"/>
            </w:tcBorders>
            <w:shd w:val="clear" w:color="auto" w:fill="auto"/>
          </w:tcPr>
          <w:p w14:paraId="16E33469" w14:textId="77777777" w:rsidR="0067755D" w:rsidRPr="003F7263" w:rsidRDefault="0067755D" w:rsidP="0067755D">
            <w:pPr>
              <w:pStyle w:val="TAL"/>
              <w:keepNext w:val="0"/>
              <w:keepLines w:val="0"/>
              <w:rPr>
                <w:b/>
                <w:bCs/>
                <w:sz w:val="16"/>
                <w:szCs w:val="16"/>
                <w:lang w:eastAsia="en-US"/>
              </w:rPr>
            </w:pPr>
            <w:r w:rsidRPr="003F7263">
              <w:rPr>
                <w:bCs/>
                <w:sz w:val="16"/>
                <w:szCs w:val="16"/>
                <w:lang w:eastAsia="en-US"/>
              </w:rPr>
              <w:t>7.1.1.3.1</w:t>
            </w:r>
          </w:p>
        </w:tc>
        <w:tc>
          <w:tcPr>
            <w:tcW w:w="3505" w:type="dxa"/>
            <w:tcBorders>
              <w:bottom w:val="single" w:sz="4" w:space="0" w:color="auto"/>
            </w:tcBorders>
            <w:shd w:val="clear" w:color="auto" w:fill="auto"/>
          </w:tcPr>
          <w:p w14:paraId="255E5E7D" w14:textId="77777777" w:rsidR="0067755D" w:rsidRPr="003F7263" w:rsidRDefault="0067755D" w:rsidP="0067755D">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52391DC" w14:textId="77777777"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09F831C"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7105B24" w14:textId="77777777" w:rsidTr="0067755D">
        <w:trPr>
          <w:jc w:val="center"/>
        </w:trPr>
        <w:tc>
          <w:tcPr>
            <w:tcW w:w="1089" w:type="dxa"/>
            <w:tcBorders>
              <w:bottom w:val="single" w:sz="4" w:space="0" w:color="auto"/>
            </w:tcBorders>
            <w:shd w:val="clear" w:color="auto" w:fill="auto"/>
          </w:tcPr>
          <w:p w14:paraId="721608A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7.1.1.3.2</w:t>
            </w:r>
          </w:p>
        </w:tc>
        <w:tc>
          <w:tcPr>
            <w:tcW w:w="3505" w:type="dxa"/>
            <w:tcBorders>
              <w:bottom w:val="single" w:sz="4" w:space="0" w:color="auto"/>
            </w:tcBorders>
            <w:shd w:val="clear" w:color="auto" w:fill="auto"/>
          </w:tcPr>
          <w:p w14:paraId="525644A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09B01D5" w14:textId="77777777" w:rsidR="0067755D" w:rsidRPr="003F7263" w:rsidRDefault="0067755D" w:rsidP="0067755D">
            <w:pPr>
              <w:pStyle w:val="TAC"/>
              <w:keepNext w:val="0"/>
              <w:keepLines w:val="0"/>
              <w:rPr>
                <w:sz w:val="16"/>
                <w:szCs w:val="16"/>
                <w:lang w:eastAsia="en-US"/>
              </w:rPr>
            </w:pPr>
            <w:r w:rsidRPr="003F7263">
              <w:rPr>
                <w:sz w:val="16"/>
                <w:szCs w:val="16"/>
                <w:lang w:eastAsia="en-US"/>
              </w:rPr>
              <w:t>C02</w:t>
            </w:r>
          </w:p>
        </w:tc>
        <w:tc>
          <w:tcPr>
            <w:tcW w:w="3592" w:type="dxa"/>
            <w:tcBorders>
              <w:bottom w:val="single" w:sz="4" w:space="0" w:color="auto"/>
            </w:tcBorders>
            <w:shd w:val="clear" w:color="auto" w:fill="auto"/>
          </w:tcPr>
          <w:p w14:paraId="15A21BC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05882C9E" w14:textId="77777777" w:rsidTr="0067755D">
        <w:trPr>
          <w:jc w:val="center"/>
        </w:trPr>
        <w:tc>
          <w:tcPr>
            <w:tcW w:w="1089" w:type="dxa"/>
            <w:tcBorders>
              <w:bottom w:val="single" w:sz="4" w:space="0" w:color="auto"/>
            </w:tcBorders>
            <w:shd w:val="clear" w:color="auto" w:fill="auto"/>
          </w:tcPr>
          <w:p w14:paraId="19853040" w14:textId="77777777" w:rsidR="0067755D" w:rsidRPr="003F7263" w:rsidRDefault="0067755D" w:rsidP="0067755D">
            <w:pPr>
              <w:pStyle w:val="TAL"/>
              <w:keepNext w:val="0"/>
              <w:keepLines w:val="0"/>
              <w:rPr>
                <w:bCs/>
                <w:sz w:val="16"/>
                <w:szCs w:val="16"/>
              </w:rPr>
            </w:pPr>
            <w:r w:rsidRPr="003F7263">
              <w:rPr>
                <w:bCs/>
                <w:sz w:val="16"/>
                <w:szCs w:val="16"/>
              </w:rPr>
              <w:t>7.1.1.3.2b</w:t>
            </w:r>
          </w:p>
        </w:tc>
        <w:tc>
          <w:tcPr>
            <w:tcW w:w="3505" w:type="dxa"/>
            <w:tcBorders>
              <w:bottom w:val="single" w:sz="4" w:space="0" w:color="auto"/>
            </w:tcBorders>
            <w:shd w:val="clear" w:color="auto" w:fill="auto"/>
          </w:tcPr>
          <w:p w14:paraId="2598B542" w14:textId="77777777" w:rsidR="0067755D" w:rsidRPr="003F7263" w:rsidRDefault="0067755D" w:rsidP="0067755D">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67755D" w:rsidRPr="003F7263" w:rsidRDefault="0067755D" w:rsidP="0067755D">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D4C48E6" w14:textId="0663EE7B" w:rsidR="0067755D" w:rsidRPr="003F7263" w:rsidRDefault="0067755D" w:rsidP="0067755D">
            <w:pPr>
              <w:pStyle w:val="TAC"/>
              <w:keepNext w:val="0"/>
              <w:keepLines w:val="0"/>
              <w:rPr>
                <w:sz w:val="16"/>
                <w:szCs w:val="16"/>
              </w:rPr>
            </w:pPr>
            <w:r w:rsidRPr="003F7263">
              <w:rPr>
                <w:sz w:val="16"/>
                <w:szCs w:val="16"/>
              </w:rPr>
              <w:t>C175</w:t>
            </w:r>
          </w:p>
        </w:tc>
        <w:tc>
          <w:tcPr>
            <w:tcW w:w="3592" w:type="dxa"/>
            <w:tcBorders>
              <w:bottom w:val="single" w:sz="4" w:space="0" w:color="auto"/>
            </w:tcBorders>
            <w:shd w:val="clear" w:color="auto" w:fill="auto"/>
          </w:tcPr>
          <w:p w14:paraId="1295526F" w14:textId="76FDC4E6" w:rsidR="0067755D" w:rsidRPr="003F7263" w:rsidRDefault="0067755D" w:rsidP="0067755D">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67755D" w:rsidRPr="003F7263" w14:paraId="68520DC0" w14:textId="77777777" w:rsidTr="0067755D">
        <w:trPr>
          <w:jc w:val="center"/>
        </w:trPr>
        <w:tc>
          <w:tcPr>
            <w:tcW w:w="1089" w:type="dxa"/>
            <w:tcBorders>
              <w:bottom w:val="single" w:sz="4" w:space="0" w:color="auto"/>
            </w:tcBorders>
            <w:shd w:val="clear" w:color="auto" w:fill="auto"/>
          </w:tcPr>
          <w:p w14:paraId="54245707"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7.1.1.3.3</w:t>
            </w:r>
          </w:p>
        </w:tc>
        <w:tc>
          <w:tcPr>
            <w:tcW w:w="3505" w:type="dxa"/>
            <w:tcBorders>
              <w:bottom w:val="single" w:sz="4" w:space="0" w:color="auto"/>
            </w:tcBorders>
            <w:shd w:val="clear" w:color="auto" w:fill="auto"/>
          </w:tcPr>
          <w:p w14:paraId="112B992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67755D" w:rsidRPr="003F7263" w:rsidRDefault="0067755D" w:rsidP="0067755D">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ED19C28" w14:textId="77777777" w:rsidR="0067755D" w:rsidRPr="003F7263" w:rsidRDefault="0067755D" w:rsidP="0067755D">
            <w:pPr>
              <w:pStyle w:val="TAC"/>
              <w:keepNext w:val="0"/>
              <w:keepLines w:val="0"/>
              <w:rPr>
                <w:sz w:val="16"/>
                <w:szCs w:val="16"/>
                <w:lang w:eastAsia="en-US"/>
              </w:rPr>
            </w:pPr>
            <w:r w:rsidRPr="003F7263">
              <w:rPr>
                <w:sz w:val="16"/>
                <w:szCs w:val="16"/>
              </w:rPr>
              <w:t>C53</w:t>
            </w:r>
          </w:p>
        </w:tc>
        <w:tc>
          <w:tcPr>
            <w:tcW w:w="3592" w:type="dxa"/>
            <w:tcBorders>
              <w:bottom w:val="single" w:sz="4" w:space="0" w:color="auto"/>
            </w:tcBorders>
            <w:shd w:val="clear" w:color="auto" w:fill="auto"/>
          </w:tcPr>
          <w:p w14:paraId="7A60A2C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67755D" w:rsidRPr="003F7263" w14:paraId="61915BDB" w14:textId="77777777" w:rsidTr="0067755D">
        <w:trPr>
          <w:jc w:val="center"/>
        </w:trPr>
        <w:tc>
          <w:tcPr>
            <w:tcW w:w="1089" w:type="dxa"/>
            <w:tcBorders>
              <w:bottom w:val="single" w:sz="4" w:space="0" w:color="auto"/>
            </w:tcBorders>
            <w:shd w:val="clear" w:color="auto" w:fill="auto"/>
          </w:tcPr>
          <w:p w14:paraId="2EE66E0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7.1.1.3.4</w:t>
            </w:r>
          </w:p>
        </w:tc>
        <w:tc>
          <w:tcPr>
            <w:tcW w:w="3505" w:type="dxa"/>
            <w:tcBorders>
              <w:bottom w:val="single" w:sz="4" w:space="0" w:color="auto"/>
            </w:tcBorders>
            <w:shd w:val="clear" w:color="auto" w:fill="auto"/>
          </w:tcPr>
          <w:p w14:paraId="5917858A"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data </w:t>
            </w:r>
            <w:proofErr w:type="gramStart"/>
            <w:r w:rsidRPr="003F7263">
              <w:rPr>
                <w:bCs/>
                <w:sz w:val="16"/>
                <w:szCs w:val="16"/>
                <w:lang w:eastAsia="en-US"/>
              </w:rPr>
              <w:t>arrive</w:t>
            </w:r>
            <w:proofErr w:type="gramEnd"/>
            <w:r w:rsidRPr="003F7263">
              <w:rPr>
                <w:bCs/>
                <w:sz w:val="16"/>
                <w:szCs w:val="16"/>
                <w:lang w:eastAsia="en-US"/>
              </w:rPr>
              <w:t xml:space="preserve"> in the UE Tx buffer / Regular BSR</w:t>
            </w:r>
          </w:p>
        </w:tc>
        <w:tc>
          <w:tcPr>
            <w:tcW w:w="810" w:type="dxa"/>
            <w:tcBorders>
              <w:bottom w:val="single" w:sz="4" w:space="0" w:color="auto"/>
            </w:tcBorders>
            <w:shd w:val="clear" w:color="auto" w:fill="auto"/>
          </w:tcPr>
          <w:p w14:paraId="766AE329"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D99888A"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0617FEA9"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0D89D8EB" w14:textId="77777777" w:rsidTr="0067755D">
        <w:trPr>
          <w:jc w:val="center"/>
        </w:trPr>
        <w:tc>
          <w:tcPr>
            <w:tcW w:w="1089" w:type="dxa"/>
            <w:tcBorders>
              <w:bottom w:val="single" w:sz="4" w:space="0" w:color="auto"/>
            </w:tcBorders>
            <w:shd w:val="clear" w:color="auto" w:fill="auto"/>
          </w:tcPr>
          <w:p w14:paraId="207DBED2"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7.1.1.3.5</w:t>
            </w:r>
          </w:p>
        </w:tc>
        <w:tc>
          <w:tcPr>
            <w:tcW w:w="3505" w:type="dxa"/>
            <w:tcBorders>
              <w:bottom w:val="single" w:sz="4" w:space="0" w:color="auto"/>
            </w:tcBorders>
            <w:shd w:val="clear" w:color="auto" w:fill="auto"/>
          </w:tcPr>
          <w:p w14:paraId="130E4519"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resources </w:t>
            </w:r>
            <w:proofErr w:type="gramStart"/>
            <w:r w:rsidRPr="003F7263">
              <w:rPr>
                <w:bCs/>
                <w:sz w:val="16"/>
                <w:szCs w:val="16"/>
                <w:lang w:eastAsia="en-US"/>
              </w:rPr>
              <w:t>are</w:t>
            </w:r>
            <w:proofErr w:type="gramEnd"/>
            <w:r w:rsidRPr="003F7263">
              <w:rPr>
                <w:bCs/>
                <w:sz w:val="16"/>
                <w:szCs w:val="16"/>
                <w:lang w:eastAsia="en-US"/>
              </w:rPr>
              <w:t xml:space="preserve"> allocated / Padding BSR</w:t>
            </w:r>
          </w:p>
        </w:tc>
        <w:tc>
          <w:tcPr>
            <w:tcW w:w="810" w:type="dxa"/>
            <w:tcBorders>
              <w:bottom w:val="single" w:sz="4" w:space="0" w:color="auto"/>
            </w:tcBorders>
            <w:shd w:val="clear" w:color="auto" w:fill="auto"/>
          </w:tcPr>
          <w:p w14:paraId="257D9C83"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5EEA0B8E"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3CA28B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541EC417" w14:textId="77777777" w:rsidTr="0067755D">
        <w:trPr>
          <w:jc w:val="center"/>
        </w:trPr>
        <w:tc>
          <w:tcPr>
            <w:tcW w:w="1089" w:type="dxa"/>
            <w:tcBorders>
              <w:bottom w:val="single" w:sz="4" w:space="0" w:color="auto"/>
            </w:tcBorders>
            <w:shd w:val="clear" w:color="auto" w:fill="auto"/>
          </w:tcPr>
          <w:p w14:paraId="7C536551"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7.1.1.3.6</w:t>
            </w:r>
          </w:p>
        </w:tc>
        <w:tc>
          <w:tcPr>
            <w:tcW w:w="3505" w:type="dxa"/>
            <w:tcBorders>
              <w:bottom w:val="single" w:sz="4" w:space="0" w:color="auto"/>
            </w:tcBorders>
            <w:shd w:val="clear" w:color="auto" w:fill="auto"/>
          </w:tcPr>
          <w:p w14:paraId="2662CC3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ABBE866" w14:textId="77777777" w:rsidR="0067755D" w:rsidRPr="003F7263" w:rsidRDefault="0067755D" w:rsidP="0067755D">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5CF7DE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6D2A43CD" w14:textId="77777777" w:rsidTr="0067755D">
        <w:trPr>
          <w:jc w:val="center"/>
        </w:trPr>
        <w:tc>
          <w:tcPr>
            <w:tcW w:w="1089" w:type="dxa"/>
            <w:tcBorders>
              <w:bottom w:val="single" w:sz="4" w:space="0" w:color="auto"/>
            </w:tcBorders>
            <w:shd w:val="clear" w:color="auto" w:fill="auto"/>
          </w:tcPr>
          <w:p w14:paraId="636B1876" w14:textId="563C2F74" w:rsidR="0067755D" w:rsidRPr="003F7263" w:rsidRDefault="0067755D" w:rsidP="0067755D">
            <w:pPr>
              <w:pStyle w:val="TAL"/>
              <w:keepNext w:val="0"/>
              <w:keepLines w:val="0"/>
              <w:rPr>
                <w:bCs/>
                <w:sz w:val="16"/>
                <w:szCs w:val="16"/>
                <w:lang w:eastAsia="en-US"/>
              </w:rPr>
            </w:pPr>
            <w:r w:rsidRPr="003F7263">
              <w:rPr>
                <w:bCs/>
                <w:sz w:val="16"/>
                <w:szCs w:val="16"/>
                <w:lang w:eastAsia="en-US"/>
              </w:rPr>
              <w:t>7.1.1.3.7</w:t>
            </w:r>
          </w:p>
        </w:tc>
        <w:tc>
          <w:tcPr>
            <w:tcW w:w="3505" w:type="dxa"/>
            <w:tcBorders>
              <w:bottom w:val="single" w:sz="4" w:space="0" w:color="auto"/>
            </w:tcBorders>
            <w:shd w:val="clear" w:color="auto" w:fill="auto"/>
          </w:tcPr>
          <w:p w14:paraId="1E9654DD" w14:textId="5DF55007" w:rsidR="0067755D" w:rsidRPr="003F7263" w:rsidRDefault="0067755D" w:rsidP="0067755D">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79B4093" w14:textId="12DDA96C" w:rsidR="0067755D" w:rsidRPr="003F7263" w:rsidRDefault="0067755D" w:rsidP="0067755D">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A092DAF" w14:textId="5CB9415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p>
        </w:tc>
      </w:tr>
      <w:tr w:rsidR="0067755D" w:rsidRPr="003F7263" w14:paraId="58B66C11" w14:textId="77777777" w:rsidTr="0067755D">
        <w:trPr>
          <w:jc w:val="center"/>
        </w:trPr>
        <w:tc>
          <w:tcPr>
            <w:tcW w:w="1089" w:type="dxa"/>
            <w:tcBorders>
              <w:bottom w:val="single" w:sz="4" w:space="0" w:color="auto"/>
            </w:tcBorders>
            <w:shd w:val="clear" w:color="auto" w:fill="D9D9D9"/>
          </w:tcPr>
          <w:p w14:paraId="7C056AAB" w14:textId="072AD2A8" w:rsidR="0067755D" w:rsidRPr="003F7263" w:rsidRDefault="0067755D" w:rsidP="0067755D">
            <w:pPr>
              <w:pStyle w:val="TAL"/>
              <w:keepNext w:val="0"/>
              <w:keepLines w:val="0"/>
              <w:rPr>
                <w:bCs/>
                <w:sz w:val="16"/>
                <w:szCs w:val="16"/>
                <w:lang w:eastAsia="en-US"/>
              </w:rPr>
            </w:pPr>
            <w:r w:rsidRPr="003F7263">
              <w:rPr>
                <w:b/>
                <w:bCs/>
                <w:sz w:val="16"/>
                <w:szCs w:val="16"/>
                <w:lang w:eastAsia="en-US"/>
              </w:rPr>
              <w:t>7.1.1.3.8</w:t>
            </w:r>
          </w:p>
        </w:tc>
        <w:tc>
          <w:tcPr>
            <w:tcW w:w="3505" w:type="dxa"/>
            <w:tcBorders>
              <w:bottom w:val="single" w:sz="4" w:space="0" w:color="auto"/>
            </w:tcBorders>
            <w:shd w:val="clear" w:color="auto" w:fill="D9D9D9"/>
          </w:tcPr>
          <w:p w14:paraId="76DA2E9C" w14:textId="10E02A6F" w:rsidR="0067755D" w:rsidRPr="003F7263" w:rsidRDefault="0067755D" w:rsidP="0067755D">
            <w:pPr>
              <w:pStyle w:val="TAL"/>
              <w:keepNext w:val="0"/>
              <w:keepLines w:val="0"/>
              <w:rPr>
                <w:sz w:val="16"/>
                <w:szCs w:val="16"/>
              </w:rPr>
            </w:pPr>
            <w:r w:rsidRPr="003F7263">
              <w:rPr>
                <w:b/>
                <w:bCs/>
                <w:sz w:val="16"/>
                <w:szCs w:val="16"/>
                <w:lang w:eastAsia="en-US"/>
              </w:rPr>
              <w:t xml:space="preserve">UE power headroom reporting / </w:t>
            </w:r>
            <w:proofErr w:type="spellStart"/>
            <w:r w:rsidRPr="003F7263">
              <w:rPr>
                <w:b/>
                <w:bCs/>
                <w:sz w:val="16"/>
                <w:szCs w:val="16"/>
                <w:lang w:eastAsia="en-US"/>
              </w:rPr>
              <w:t>SCell</w:t>
            </w:r>
            <w:proofErr w:type="spellEnd"/>
            <w:r w:rsidRPr="003F7263">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67755D" w:rsidRPr="003F7263" w:rsidRDefault="0067755D" w:rsidP="0067755D">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67755D" w:rsidRPr="003F7263" w:rsidRDefault="0067755D" w:rsidP="0067755D">
            <w:pPr>
              <w:pStyle w:val="TAL"/>
              <w:keepNext w:val="0"/>
              <w:keepLines w:val="0"/>
              <w:rPr>
                <w:bCs/>
                <w:sz w:val="16"/>
                <w:szCs w:val="16"/>
                <w:lang w:eastAsia="en-US"/>
              </w:rPr>
            </w:pPr>
          </w:p>
        </w:tc>
      </w:tr>
      <w:tr w:rsidR="0067755D" w:rsidRPr="003F7263" w14:paraId="3B0A7302" w14:textId="77777777" w:rsidTr="0067755D">
        <w:trPr>
          <w:jc w:val="center"/>
        </w:trPr>
        <w:tc>
          <w:tcPr>
            <w:tcW w:w="1089" w:type="dxa"/>
            <w:tcBorders>
              <w:bottom w:val="nil"/>
            </w:tcBorders>
            <w:shd w:val="clear" w:color="auto" w:fill="auto"/>
          </w:tcPr>
          <w:p w14:paraId="0386E40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tcBorders>
              <w:bottom w:val="nil"/>
            </w:tcBorders>
            <w:shd w:val="clear" w:color="auto" w:fill="auto"/>
          </w:tcPr>
          <w:p w14:paraId="68E6450B" w14:textId="77777777" w:rsidR="0067755D" w:rsidRPr="003F7263" w:rsidRDefault="0067755D" w:rsidP="0067755D">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Contiguous CA</w:t>
            </w:r>
          </w:p>
        </w:tc>
        <w:tc>
          <w:tcPr>
            <w:tcW w:w="810" w:type="dxa"/>
            <w:tcBorders>
              <w:bottom w:val="nil"/>
            </w:tcBorders>
            <w:shd w:val="clear" w:color="auto" w:fill="auto"/>
          </w:tcPr>
          <w:p w14:paraId="64F39DCC"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0F97D0A" w14:textId="77777777" w:rsidR="0067755D" w:rsidRPr="003F7263" w:rsidRDefault="0067755D" w:rsidP="0067755D">
            <w:pPr>
              <w:pStyle w:val="TAC"/>
              <w:keepNext w:val="0"/>
              <w:keepLines w:val="0"/>
              <w:rPr>
                <w:sz w:val="16"/>
                <w:szCs w:val="16"/>
                <w:lang w:eastAsia="en-US"/>
              </w:rPr>
            </w:pPr>
            <w:r w:rsidRPr="003F7263">
              <w:rPr>
                <w:sz w:val="16"/>
                <w:szCs w:val="16"/>
              </w:rPr>
              <w:t>C81</w:t>
            </w:r>
          </w:p>
        </w:tc>
        <w:tc>
          <w:tcPr>
            <w:tcW w:w="3592" w:type="dxa"/>
            <w:tcBorders>
              <w:bottom w:val="single" w:sz="4" w:space="0" w:color="auto"/>
            </w:tcBorders>
            <w:shd w:val="clear" w:color="auto" w:fill="auto"/>
          </w:tcPr>
          <w:p w14:paraId="2E3ED1FC" w14:textId="2CE35F41" w:rsidR="0067755D" w:rsidRPr="003F7263" w:rsidRDefault="0067755D" w:rsidP="0067755D">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67755D" w:rsidRPr="003F7263" w14:paraId="12115E20" w14:textId="77777777" w:rsidTr="0067755D">
        <w:trPr>
          <w:jc w:val="center"/>
        </w:trPr>
        <w:tc>
          <w:tcPr>
            <w:tcW w:w="1089" w:type="dxa"/>
            <w:tcBorders>
              <w:top w:val="nil"/>
              <w:bottom w:val="single" w:sz="4" w:space="0" w:color="auto"/>
            </w:tcBorders>
            <w:shd w:val="clear" w:color="auto" w:fill="auto"/>
          </w:tcPr>
          <w:p w14:paraId="0308C157" w14:textId="77777777" w:rsidR="0067755D" w:rsidRPr="003F7263" w:rsidRDefault="0067755D" w:rsidP="0067755D">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67755D" w:rsidRPr="003F7263" w:rsidRDefault="0067755D" w:rsidP="0067755D">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67755D" w:rsidRPr="003F7263" w:rsidRDefault="0067755D" w:rsidP="0067755D">
            <w:pPr>
              <w:pStyle w:val="TAC"/>
              <w:keepNext w:val="0"/>
              <w:keepLines w:val="0"/>
              <w:rPr>
                <w:sz w:val="16"/>
                <w:szCs w:val="16"/>
              </w:rPr>
            </w:pPr>
            <w:r w:rsidRPr="00B01433">
              <w:rPr>
                <w:sz w:val="16"/>
                <w:szCs w:val="16"/>
                <w:lang w:eastAsia="zh-CN"/>
              </w:rPr>
              <w:t>C81A</w:t>
            </w:r>
          </w:p>
        </w:tc>
        <w:tc>
          <w:tcPr>
            <w:tcW w:w="3592" w:type="dxa"/>
            <w:tcBorders>
              <w:bottom w:val="single" w:sz="4" w:space="0" w:color="auto"/>
            </w:tcBorders>
            <w:shd w:val="clear" w:color="auto" w:fill="auto"/>
          </w:tcPr>
          <w:p w14:paraId="0B81EA97" w14:textId="44D11269"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67755D" w:rsidRPr="003F7263" w14:paraId="486FCBB9" w14:textId="77777777" w:rsidTr="0067755D">
        <w:trPr>
          <w:jc w:val="center"/>
        </w:trPr>
        <w:tc>
          <w:tcPr>
            <w:tcW w:w="1089" w:type="dxa"/>
            <w:tcBorders>
              <w:bottom w:val="nil"/>
            </w:tcBorders>
            <w:shd w:val="clear" w:color="auto" w:fill="auto"/>
          </w:tcPr>
          <w:p w14:paraId="1AEAF1FD" w14:textId="77777777" w:rsidR="0067755D" w:rsidRPr="003F7263" w:rsidRDefault="0067755D" w:rsidP="0067755D">
            <w:pPr>
              <w:pStyle w:val="TAL"/>
              <w:keepNext w:val="0"/>
              <w:keepLines w:val="0"/>
              <w:rPr>
                <w:bCs/>
                <w:sz w:val="16"/>
                <w:szCs w:val="16"/>
              </w:rPr>
            </w:pPr>
            <w:r w:rsidRPr="003F7263">
              <w:rPr>
                <w:bCs/>
                <w:sz w:val="16"/>
                <w:szCs w:val="16"/>
              </w:rPr>
              <w:t>7.1.1.3.8.2</w:t>
            </w:r>
          </w:p>
        </w:tc>
        <w:tc>
          <w:tcPr>
            <w:tcW w:w="3505" w:type="dxa"/>
            <w:tcBorders>
              <w:bottom w:val="nil"/>
            </w:tcBorders>
            <w:shd w:val="clear" w:color="auto" w:fill="auto"/>
          </w:tcPr>
          <w:p w14:paraId="42523DB8" w14:textId="1BE9C19D" w:rsidR="0067755D" w:rsidRPr="003F7263" w:rsidRDefault="0067755D" w:rsidP="0067755D">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w:t>
            </w:r>
            <w:r w:rsidRPr="003F7263">
              <w:t>/ Inter-band CA</w:t>
            </w:r>
          </w:p>
        </w:tc>
        <w:tc>
          <w:tcPr>
            <w:tcW w:w="810" w:type="dxa"/>
            <w:tcBorders>
              <w:bottom w:val="nil"/>
            </w:tcBorders>
            <w:shd w:val="clear" w:color="auto" w:fill="auto"/>
          </w:tcPr>
          <w:p w14:paraId="68168845" w14:textId="77777777" w:rsidR="0067755D" w:rsidRPr="003F7263" w:rsidRDefault="0067755D" w:rsidP="0067755D">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376A365" w14:textId="77777777" w:rsidR="0067755D" w:rsidRPr="003F7263" w:rsidRDefault="0067755D" w:rsidP="0067755D">
            <w:pPr>
              <w:pStyle w:val="TAC"/>
              <w:keepNext w:val="0"/>
              <w:keepLines w:val="0"/>
              <w:rPr>
                <w:sz w:val="16"/>
                <w:szCs w:val="16"/>
              </w:rPr>
            </w:pPr>
            <w:r w:rsidRPr="003F7263">
              <w:rPr>
                <w:sz w:val="16"/>
                <w:szCs w:val="16"/>
              </w:rPr>
              <w:t>C82</w:t>
            </w:r>
          </w:p>
        </w:tc>
        <w:tc>
          <w:tcPr>
            <w:tcW w:w="3592" w:type="dxa"/>
            <w:tcBorders>
              <w:bottom w:val="single" w:sz="4" w:space="0" w:color="auto"/>
            </w:tcBorders>
            <w:shd w:val="clear" w:color="auto" w:fill="auto"/>
          </w:tcPr>
          <w:p w14:paraId="39673BD9" w14:textId="487A3662" w:rsidR="0067755D" w:rsidRPr="003F7263" w:rsidRDefault="0067755D" w:rsidP="0067755D">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67755D" w:rsidRPr="003F7263" w14:paraId="5886418F" w14:textId="77777777" w:rsidTr="0067755D">
        <w:trPr>
          <w:jc w:val="center"/>
        </w:trPr>
        <w:tc>
          <w:tcPr>
            <w:tcW w:w="1089" w:type="dxa"/>
            <w:tcBorders>
              <w:top w:val="nil"/>
              <w:bottom w:val="single" w:sz="4" w:space="0" w:color="auto"/>
            </w:tcBorders>
            <w:shd w:val="clear" w:color="auto" w:fill="auto"/>
          </w:tcPr>
          <w:p w14:paraId="4EBE5A44" w14:textId="77777777" w:rsidR="0067755D" w:rsidRPr="003F7263" w:rsidRDefault="0067755D" w:rsidP="0067755D">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67755D" w:rsidRPr="003F7263" w:rsidRDefault="0067755D" w:rsidP="0067755D">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67755D" w:rsidRPr="003F7263" w:rsidRDefault="0067755D" w:rsidP="0067755D">
            <w:pPr>
              <w:pStyle w:val="TAC"/>
              <w:keepNext w:val="0"/>
              <w:keepLines w:val="0"/>
              <w:rPr>
                <w:sz w:val="16"/>
                <w:szCs w:val="16"/>
              </w:rPr>
            </w:pPr>
            <w:r w:rsidRPr="00B01433">
              <w:rPr>
                <w:sz w:val="16"/>
                <w:szCs w:val="16"/>
                <w:lang w:eastAsia="zh-CN"/>
              </w:rPr>
              <w:t>C82A</w:t>
            </w:r>
          </w:p>
        </w:tc>
        <w:tc>
          <w:tcPr>
            <w:tcW w:w="3592" w:type="dxa"/>
            <w:tcBorders>
              <w:bottom w:val="single" w:sz="4" w:space="0" w:color="auto"/>
            </w:tcBorders>
            <w:shd w:val="clear" w:color="auto" w:fill="auto"/>
          </w:tcPr>
          <w:p w14:paraId="68DF45D1" w14:textId="68906977"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67755D" w:rsidRPr="003F7263" w14:paraId="001A5A08" w14:textId="77777777" w:rsidTr="0067755D">
        <w:trPr>
          <w:jc w:val="center"/>
        </w:trPr>
        <w:tc>
          <w:tcPr>
            <w:tcW w:w="1089" w:type="dxa"/>
            <w:tcBorders>
              <w:bottom w:val="nil"/>
            </w:tcBorders>
            <w:shd w:val="clear" w:color="auto" w:fill="auto"/>
          </w:tcPr>
          <w:p w14:paraId="03E75486" w14:textId="77777777" w:rsidR="0067755D" w:rsidRPr="003F7263" w:rsidRDefault="0067755D" w:rsidP="0067755D">
            <w:pPr>
              <w:pStyle w:val="TAL"/>
              <w:keepNext w:val="0"/>
              <w:keepLines w:val="0"/>
              <w:rPr>
                <w:bCs/>
                <w:sz w:val="16"/>
                <w:szCs w:val="16"/>
              </w:rPr>
            </w:pPr>
            <w:r w:rsidRPr="003F7263">
              <w:rPr>
                <w:bCs/>
                <w:sz w:val="16"/>
                <w:szCs w:val="16"/>
              </w:rPr>
              <w:t>7.1.1.3.8.3</w:t>
            </w:r>
          </w:p>
        </w:tc>
        <w:tc>
          <w:tcPr>
            <w:tcW w:w="3505" w:type="dxa"/>
            <w:tcBorders>
              <w:bottom w:val="nil"/>
            </w:tcBorders>
            <w:shd w:val="clear" w:color="auto" w:fill="auto"/>
          </w:tcPr>
          <w:p w14:paraId="5CA243C3" w14:textId="71B56718" w:rsidR="0067755D" w:rsidRPr="003F7263" w:rsidRDefault="0067755D" w:rsidP="0067755D">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tcBorders>
              <w:bottom w:val="nil"/>
            </w:tcBorders>
            <w:shd w:val="clear" w:color="auto" w:fill="auto"/>
          </w:tcPr>
          <w:p w14:paraId="580E7AB0" w14:textId="77777777" w:rsidR="0067755D" w:rsidRPr="003F7263" w:rsidRDefault="0067755D" w:rsidP="0067755D">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E858C87" w14:textId="77777777" w:rsidR="0067755D" w:rsidRPr="003F7263" w:rsidRDefault="0067755D" w:rsidP="0067755D">
            <w:pPr>
              <w:pStyle w:val="TAC"/>
              <w:keepNext w:val="0"/>
              <w:keepLines w:val="0"/>
              <w:rPr>
                <w:sz w:val="16"/>
                <w:szCs w:val="16"/>
              </w:rPr>
            </w:pPr>
            <w:r w:rsidRPr="003F7263">
              <w:rPr>
                <w:sz w:val="16"/>
                <w:szCs w:val="16"/>
              </w:rPr>
              <w:t>C83</w:t>
            </w:r>
          </w:p>
        </w:tc>
        <w:tc>
          <w:tcPr>
            <w:tcW w:w="3592" w:type="dxa"/>
            <w:tcBorders>
              <w:bottom w:val="single" w:sz="4" w:space="0" w:color="auto"/>
            </w:tcBorders>
            <w:shd w:val="clear" w:color="auto" w:fill="auto"/>
          </w:tcPr>
          <w:p w14:paraId="246CE1AC" w14:textId="73A20EC0" w:rsidR="0067755D" w:rsidRPr="003F7263" w:rsidRDefault="0067755D" w:rsidP="0067755D">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67755D" w:rsidRPr="003F7263" w14:paraId="3BA0D1DF" w14:textId="77777777" w:rsidTr="0067755D">
        <w:trPr>
          <w:jc w:val="center"/>
        </w:trPr>
        <w:tc>
          <w:tcPr>
            <w:tcW w:w="1089" w:type="dxa"/>
            <w:tcBorders>
              <w:top w:val="nil"/>
              <w:bottom w:val="single" w:sz="4" w:space="0" w:color="auto"/>
            </w:tcBorders>
            <w:shd w:val="clear" w:color="auto" w:fill="auto"/>
          </w:tcPr>
          <w:p w14:paraId="21B048AF" w14:textId="77777777" w:rsidR="0067755D" w:rsidRPr="003F7263" w:rsidRDefault="0067755D" w:rsidP="0067755D">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67755D" w:rsidRPr="003F7263" w:rsidRDefault="0067755D" w:rsidP="0067755D">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67755D" w:rsidRPr="003F7263" w:rsidRDefault="0067755D" w:rsidP="0067755D">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67755D" w:rsidRPr="003F7263" w:rsidRDefault="0067755D" w:rsidP="0067755D">
            <w:pPr>
              <w:pStyle w:val="TAC"/>
              <w:keepNext w:val="0"/>
              <w:keepLines w:val="0"/>
              <w:rPr>
                <w:sz w:val="16"/>
                <w:szCs w:val="16"/>
              </w:rPr>
            </w:pPr>
            <w:r w:rsidRPr="00B01433">
              <w:rPr>
                <w:sz w:val="16"/>
                <w:szCs w:val="16"/>
                <w:lang w:eastAsia="zh-CN"/>
              </w:rPr>
              <w:t>C83A</w:t>
            </w:r>
          </w:p>
        </w:tc>
        <w:tc>
          <w:tcPr>
            <w:tcW w:w="3592" w:type="dxa"/>
            <w:tcBorders>
              <w:bottom w:val="single" w:sz="4" w:space="0" w:color="auto"/>
            </w:tcBorders>
            <w:shd w:val="clear" w:color="auto" w:fill="auto"/>
          </w:tcPr>
          <w:p w14:paraId="12AAC052" w14:textId="3798CCC1" w:rsidR="0067755D" w:rsidRPr="003F7263" w:rsidRDefault="0067755D" w:rsidP="0067755D">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67755D" w:rsidRPr="003F7263" w14:paraId="06C23BE9" w14:textId="77777777" w:rsidTr="0067755D">
        <w:trPr>
          <w:jc w:val="center"/>
        </w:trPr>
        <w:tc>
          <w:tcPr>
            <w:tcW w:w="1089" w:type="dxa"/>
            <w:tcBorders>
              <w:bottom w:val="single" w:sz="4" w:space="0" w:color="auto"/>
            </w:tcBorders>
            <w:shd w:val="clear" w:color="auto" w:fill="auto"/>
          </w:tcPr>
          <w:p w14:paraId="0DFC9085"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7.1.1.3.9</w:t>
            </w:r>
          </w:p>
        </w:tc>
        <w:tc>
          <w:tcPr>
            <w:tcW w:w="3505" w:type="dxa"/>
            <w:tcBorders>
              <w:bottom w:val="single" w:sz="4" w:space="0" w:color="auto"/>
            </w:tcBorders>
            <w:shd w:val="clear" w:color="auto" w:fill="auto"/>
          </w:tcPr>
          <w:p w14:paraId="2D40E6DB" w14:textId="271A9148" w:rsidR="0067755D" w:rsidRPr="003F7263" w:rsidRDefault="0067755D" w:rsidP="0067755D">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2DE52BAB" w14:textId="77777777" w:rsidR="0067755D" w:rsidRPr="003F7263" w:rsidRDefault="0067755D" w:rsidP="0067755D">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BC90F72" w14:textId="77777777" w:rsidR="0067755D" w:rsidRPr="003F7263" w:rsidRDefault="0067755D" w:rsidP="0067755D">
            <w:pPr>
              <w:pStyle w:val="TAC"/>
              <w:keepNext w:val="0"/>
              <w:keepLines w:val="0"/>
              <w:rPr>
                <w:sz w:val="16"/>
                <w:szCs w:val="16"/>
                <w:lang w:eastAsia="en-US"/>
              </w:rPr>
            </w:pPr>
            <w:r w:rsidRPr="003F7263">
              <w:rPr>
                <w:sz w:val="16"/>
                <w:szCs w:val="16"/>
              </w:rPr>
              <w:t>C51</w:t>
            </w:r>
          </w:p>
        </w:tc>
        <w:tc>
          <w:tcPr>
            <w:tcW w:w="3592" w:type="dxa"/>
            <w:tcBorders>
              <w:bottom w:val="single" w:sz="4" w:space="0" w:color="auto"/>
            </w:tcBorders>
            <w:shd w:val="clear" w:color="auto" w:fill="auto"/>
          </w:tcPr>
          <w:p w14:paraId="7B62577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67755D" w:rsidRPr="003F7263" w14:paraId="36CF8CB3" w14:textId="77777777" w:rsidTr="0067755D">
        <w:trPr>
          <w:jc w:val="center"/>
        </w:trPr>
        <w:tc>
          <w:tcPr>
            <w:tcW w:w="1089" w:type="dxa"/>
            <w:tcBorders>
              <w:bottom w:val="single" w:sz="4" w:space="0" w:color="auto"/>
            </w:tcBorders>
            <w:shd w:val="clear" w:color="auto" w:fill="auto"/>
          </w:tcPr>
          <w:p w14:paraId="64811ECD" w14:textId="77777777" w:rsidR="0067755D" w:rsidRPr="003F7263" w:rsidRDefault="0067755D" w:rsidP="0067755D">
            <w:pPr>
              <w:pStyle w:val="TAL"/>
              <w:keepNext w:val="0"/>
              <w:keepLines w:val="0"/>
              <w:rPr>
                <w:bCs/>
                <w:sz w:val="16"/>
                <w:szCs w:val="16"/>
                <w:lang w:eastAsia="en-US"/>
              </w:rPr>
            </w:pPr>
            <w:r w:rsidRPr="003F7263">
              <w:rPr>
                <w:rFonts w:cs="Arial"/>
                <w:bCs/>
                <w:sz w:val="16"/>
                <w:szCs w:val="16"/>
              </w:rPr>
              <w:t>7.1.1.3.10</w:t>
            </w:r>
          </w:p>
        </w:tc>
        <w:tc>
          <w:tcPr>
            <w:tcW w:w="3505" w:type="dxa"/>
            <w:tcBorders>
              <w:bottom w:val="single" w:sz="4" w:space="0" w:color="auto"/>
            </w:tcBorders>
            <w:shd w:val="clear" w:color="auto" w:fill="auto"/>
          </w:tcPr>
          <w:p w14:paraId="4887916A" w14:textId="77777777" w:rsidR="0067755D" w:rsidRPr="003F7263" w:rsidRDefault="0067755D" w:rsidP="0067755D">
            <w:pPr>
              <w:pStyle w:val="PlainText"/>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13E25B6A" w14:textId="77777777" w:rsidR="0067755D" w:rsidRPr="003F7263" w:rsidRDefault="0067755D" w:rsidP="0067755D">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DD9A50E" w14:textId="77777777" w:rsidR="0067755D" w:rsidRPr="003F7263" w:rsidRDefault="0067755D" w:rsidP="0067755D">
            <w:pPr>
              <w:pStyle w:val="TAC"/>
              <w:keepNext w:val="0"/>
              <w:keepLines w:val="0"/>
              <w:rPr>
                <w:sz w:val="16"/>
                <w:szCs w:val="16"/>
              </w:rPr>
            </w:pPr>
            <w:r w:rsidRPr="003F7263">
              <w:rPr>
                <w:rFonts w:cs="Arial"/>
                <w:sz w:val="16"/>
                <w:szCs w:val="16"/>
              </w:rPr>
              <w:t>C107</w:t>
            </w:r>
          </w:p>
        </w:tc>
        <w:tc>
          <w:tcPr>
            <w:tcW w:w="3592" w:type="dxa"/>
            <w:tcBorders>
              <w:bottom w:val="single" w:sz="4" w:space="0" w:color="auto"/>
            </w:tcBorders>
            <w:shd w:val="clear" w:color="auto" w:fill="auto"/>
          </w:tcPr>
          <w:p w14:paraId="519E0917" w14:textId="77777777" w:rsidR="0067755D" w:rsidRPr="003F7263" w:rsidRDefault="0067755D" w:rsidP="0067755D">
            <w:pPr>
              <w:pStyle w:val="TAL"/>
              <w:keepNext w:val="0"/>
              <w:keepLines w:val="0"/>
              <w:rPr>
                <w:bCs/>
                <w:sz w:val="16"/>
                <w:szCs w:val="16"/>
                <w:lang w:eastAsia="en-US"/>
              </w:rPr>
            </w:pPr>
            <w:r w:rsidRPr="003F7263">
              <w:rPr>
                <w:rFonts w:cs="Arial"/>
                <w:bCs/>
                <w:sz w:val="16"/>
                <w:szCs w:val="16"/>
              </w:rPr>
              <w:t xml:space="preserve">UEs supporting 5GS and multi-DCI based </w:t>
            </w:r>
            <w:proofErr w:type="gramStart"/>
            <w:r w:rsidRPr="003F7263">
              <w:rPr>
                <w:rFonts w:cs="Arial"/>
                <w:bCs/>
                <w:sz w:val="16"/>
                <w:szCs w:val="16"/>
              </w:rPr>
              <w:t>Multi-TRP</w:t>
            </w:r>
            <w:proofErr w:type="gramEnd"/>
          </w:p>
        </w:tc>
      </w:tr>
      <w:tr w:rsidR="0067755D" w:rsidRPr="003F7263" w14:paraId="0A830596" w14:textId="77777777" w:rsidTr="0067755D">
        <w:trPr>
          <w:jc w:val="center"/>
        </w:trPr>
        <w:tc>
          <w:tcPr>
            <w:tcW w:w="1089" w:type="dxa"/>
            <w:tcBorders>
              <w:bottom w:val="single" w:sz="4" w:space="0" w:color="auto"/>
            </w:tcBorders>
            <w:shd w:val="clear" w:color="auto" w:fill="auto"/>
          </w:tcPr>
          <w:p w14:paraId="528B3447" w14:textId="5C526A81" w:rsidR="0067755D" w:rsidRPr="003F7263" w:rsidRDefault="0067755D" w:rsidP="0067755D">
            <w:pPr>
              <w:pStyle w:val="TAL"/>
              <w:keepNext w:val="0"/>
              <w:keepLines w:val="0"/>
              <w:rPr>
                <w:rFonts w:cs="Arial"/>
                <w:bCs/>
                <w:sz w:val="16"/>
                <w:szCs w:val="16"/>
              </w:rPr>
            </w:pPr>
            <w:r w:rsidRPr="003F7263">
              <w:rPr>
                <w:rFonts w:cs="Arial"/>
                <w:bCs/>
                <w:sz w:val="16"/>
                <w:szCs w:val="16"/>
              </w:rPr>
              <w:t>7.1.1.3.11</w:t>
            </w:r>
          </w:p>
        </w:tc>
        <w:tc>
          <w:tcPr>
            <w:tcW w:w="3505" w:type="dxa"/>
            <w:tcBorders>
              <w:bottom w:val="single" w:sz="4" w:space="0" w:color="auto"/>
            </w:tcBorders>
            <w:shd w:val="clear" w:color="auto" w:fill="auto"/>
          </w:tcPr>
          <w:p w14:paraId="416167DA" w14:textId="60CCB56C" w:rsidR="0067755D" w:rsidRPr="003F7263" w:rsidRDefault="0067755D" w:rsidP="0067755D">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67755D" w:rsidRPr="003F7263" w:rsidRDefault="0067755D" w:rsidP="0067755D">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531123FE" w14:textId="6E09A504" w:rsidR="0067755D" w:rsidRPr="003F7263" w:rsidRDefault="0067755D" w:rsidP="0067755D">
            <w:pPr>
              <w:pStyle w:val="TAC"/>
              <w:keepNext w:val="0"/>
              <w:keepLines w:val="0"/>
              <w:rPr>
                <w:rFonts w:cs="Arial"/>
                <w:sz w:val="16"/>
                <w:szCs w:val="16"/>
              </w:rPr>
            </w:pPr>
            <w:r w:rsidRPr="003F7263">
              <w:rPr>
                <w:rFonts w:cs="Arial"/>
                <w:sz w:val="16"/>
                <w:szCs w:val="16"/>
                <w:lang w:eastAsia="zh-CN"/>
              </w:rPr>
              <w:t>C114</w:t>
            </w:r>
          </w:p>
        </w:tc>
        <w:tc>
          <w:tcPr>
            <w:tcW w:w="3592" w:type="dxa"/>
            <w:tcBorders>
              <w:bottom w:val="single" w:sz="4" w:space="0" w:color="auto"/>
            </w:tcBorders>
            <w:shd w:val="clear" w:color="auto" w:fill="auto"/>
          </w:tcPr>
          <w:p w14:paraId="539EB498" w14:textId="085D0BE5" w:rsidR="0067755D" w:rsidRPr="003F7263" w:rsidRDefault="0067755D" w:rsidP="0067755D">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67755D" w:rsidRPr="003F7263" w14:paraId="24517BA5" w14:textId="77777777" w:rsidTr="0067755D">
        <w:trPr>
          <w:jc w:val="center"/>
        </w:trPr>
        <w:tc>
          <w:tcPr>
            <w:tcW w:w="1089" w:type="dxa"/>
            <w:tcBorders>
              <w:bottom w:val="single" w:sz="4" w:space="0" w:color="auto"/>
            </w:tcBorders>
            <w:shd w:val="clear" w:color="auto" w:fill="auto"/>
          </w:tcPr>
          <w:p w14:paraId="1A3AE371" w14:textId="3CB788E6" w:rsidR="0067755D" w:rsidRPr="003F7263" w:rsidRDefault="0067755D" w:rsidP="0067755D">
            <w:pPr>
              <w:pStyle w:val="TAL"/>
              <w:keepNext w:val="0"/>
              <w:keepLines w:val="0"/>
              <w:rPr>
                <w:rFonts w:cs="Arial"/>
                <w:bCs/>
                <w:sz w:val="16"/>
                <w:szCs w:val="16"/>
              </w:rPr>
            </w:pPr>
            <w:r w:rsidRPr="003F7263">
              <w:rPr>
                <w:bCs/>
                <w:sz w:val="16"/>
                <w:szCs w:val="16"/>
                <w:lang w:eastAsia="zh-CN"/>
              </w:rPr>
              <w:t>7.1.1.3.12</w:t>
            </w:r>
          </w:p>
        </w:tc>
        <w:tc>
          <w:tcPr>
            <w:tcW w:w="3505" w:type="dxa"/>
            <w:tcBorders>
              <w:bottom w:val="single" w:sz="4" w:space="0" w:color="auto"/>
            </w:tcBorders>
            <w:shd w:val="clear" w:color="auto" w:fill="auto"/>
          </w:tcPr>
          <w:p w14:paraId="60342643" w14:textId="680BA59C" w:rsidR="0067755D" w:rsidRPr="003F7263" w:rsidRDefault="0067755D" w:rsidP="0067755D">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67755D" w:rsidRPr="003F7263" w:rsidRDefault="0067755D" w:rsidP="0067755D">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F109448" w14:textId="41A67B0A" w:rsidR="0067755D" w:rsidRPr="003F7263" w:rsidRDefault="0067755D" w:rsidP="0067755D">
            <w:pPr>
              <w:pStyle w:val="TAC"/>
              <w:keepNext w:val="0"/>
              <w:keepLines w:val="0"/>
              <w:rPr>
                <w:rFonts w:cs="Arial"/>
                <w:sz w:val="16"/>
                <w:szCs w:val="16"/>
                <w:lang w:eastAsia="zh-CN"/>
              </w:rPr>
            </w:pPr>
            <w:r w:rsidRPr="003F7263">
              <w:rPr>
                <w:rFonts w:cs="Arial"/>
                <w:sz w:val="16"/>
                <w:szCs w:val="16"/>
              </w:rPr>
              <w:t>C134</w:t>
            </w:r>
          </w:p>
        </w:tc>
        <w:tc>
          <w:tcPr>
            <w:tcW w:w="3592" w:type="dxa"/>
            <w:tcBorders>
              <w:bottom w:val="single" w:sz="4" w:space="0" w:color="auto"/>
            </w:tcBorders>
            <w:shd w:val="clear" w:color="auto" w:fill="auto"/>
          </w:tcPr>
          <w:p w14:paraId="7A1575B4" w14:textId="2ACB0D0B" w:rsidR="0067755D" w:rsidRPr="003F7263" w:rsidRDefault="0067755D" w:rsidP="0067755D">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67755D" w:rsidRPr="003F7263" w14:paraId="6577D53B" w14:textId="77777777" w:rsidTr="0067755D">
        <w:trPr>
          <w:jc w:val="center"/>
        </w:trPr>
        <w:tc>
          <w:tcPr>
            <w:tcW w:w="1089" w:type="dxa"/>
            <w:tcBorders>
              <w:bottom w:val="single" w:sz="4" w:space="0" w:color="auto"/>
            </w:tcBorders>
            <w:shd w:val="clear" w:color="auto" w:fill="auto"/>
          </w:tcPr>
          <w:p w14:paraId="6788E6DB" w14:textId="119DF1E1" w:rsidR="0067755D" w:rsidRPr="003F7263" w:rsidRDefault="0067755D" w:rsidP="0067755D">
            <w:pPr>
              <w:pStyle w:val="TAL"/>
              <w:keepNext w:val="0"/>
              <w:keepLines w:val="0"/>
              <w:rPr>
                <w:b/>
                <w:bCs/>
                <w:sz w:val="16"/>
                <w:szCs w:val="16"/>
                <w:lang w:eastAsia="en-US"/>
              </w:rPr>
            </w:pPr>
            <w:r w:rsidRPr="003F7263">
              <w:rPr>
                <w:bCs/>
                <w:sz w:val="16"/>
                <w:szCs w:val="16"/>
                <w:lang w:eastAsia="zh-CN"/>
              </w:rPr>
              <w:t>7.1.1.3.13</w:t>
            </w:r>
          </w:p>
        </w:tc>
        <w:tc>
          <w:tcPr>
            <w:tcW w:w="3505" w:type="dxa"/>
            <w:tcBorders>
              <w:bottom w:val="single" w:sz="4" w:space="0" w:color="auto"/>
            </w:tcBorders>
            <w:shd w:val="clear" w:color="auto" w:fill="auto"/>
          </w:tcPr>
          <w:p w14:paraId="0A0D5B92" w14:textId="7354FC55" w:rsidR="0067755D" w:rsidRPr="003F7263" w:rsidRDefault="0067755D" w:rsidP="0067755D">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67755D" w:rsidRPr="003F7263" w:rsidRDefault="0067755D" w:rsidP="0067755D">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3C1D8A1A" w14:textId="20CDF1F6" w:rsidR="0067755D" w:rsidRPr="003F7263" w:rsidRDefault="0067755D" w:rsidP="0067755D">
            <w:pPr>
              <w:pStyle w:val="TAC"/>
              <w:keepNext w:val="0"/>
              <w:keepLines w:val="0"/>
              <w:rPr>
                <w:sz w:val="16"/>
                <w:szCs w:val="16"/>
                <w:lang w:eastAsia="en-US"/>
              </w:rPr>
            </w:pPr>
            <w:r w:rsidRPr="003F7263">
              <w:rPr>
                <w:rFonts w:cs="Arial"/>
                <w:sz w:val="16"/>
                <w:szCs w:val="16"/>
              </w:rPr>
              <w:t>C180</w:t>
            </w:r>
          </w:p>
        </w:tc>
        <w:tc>
          <w:tcPr>
            <w:tcW w:w="3592" w:type="dxa"/>
            <w:tcBorders>
              <w:bottom w:val="single" w:sz="4" w:space="0" w:color="auto"/>
            </w:tcBorders>
            <w:shd w:val="clear" w:color="auto" w:fill="auto"/>
          </w:tcPr>
          <w:p w14:paraId="5447E70E" w14:textId="577E27B2" w:rsidR="0067755D" w:rsidRPr="003F7263" w:rsidRDefault="0067755D" w:rsidP="0067755D">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67755D" w:rsidRPr="00705F52" w14:paraId="385764E6" w14:textId="77777777" w:rsidTr="0067755D">
        <w:trPr>
          <w:jc w:val="center"/>
        </w:trPr>
        <w:tc>
          <w:tcPr>
            <w:tcW w:w="1089" w:type="dxa"/>
            <w:tcBorders>
              <w:bottom w:val="single" w:sz="4" w:space="0" w:color="auto"/>
            </w:tcBorders>
            <w:shd w:val="clear" w:color="auto" w:fill="auto"/>
          </w:tcPr>
          <w:p w14:paraId="43D0879D" w14:textId="1545D59C" w:rsidR="0067755D" w:rsidRPr="00705F52" w:rsidRDefault="0067755D" w:rsidP="0067755D">
            <w:pPr>
              <w:pStyle w:val="TAL"/>
              <w:keepNext w:val="0"/>
              <w:keepLines w:val="0"/>
              <w:rPr>
                <w:bCs/>
                <w:sz w:val="16"/>
                <w:szCs w:val="16"/>
                <w:lang w:eastAsia="zh-CN"/>
              </w:rPr>
            </w:pPr>
            <w:r w:rsidRPr="00705F52">
              <w:rPr>
                <w:sz w:val="16"/>
                <w:szCs w:val="16"/>
              </w:rPr>
              <w:t>7.1.1.3.16</w:t>
            </w:r>
          </w:p>
        </w:tc>
        <w:tc>
          <w:tcPr>
            <w:tcW w:w="3505" w:type="dxa"/>
            <w:tcBorders>
              <w:bottom w:val="single" w:sz="4" w:space="0" w:color="auto"/>
            </w:tcBorders>
            <w:shd w:val="clear" w:color="auto" w:fill="auto"/>
          </w:tcPr>
          <w:p w14:paraId="31EF7A90" w14:textId="332075C0"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w:t>
            </w:r>
          </w:p>
        </w:tc>
        <w:tc>
          <w:tcPr>
            <w:tcW w:w="810" w:type="dxa"/>
            <w:tcBorders>
              <w:bottom w:val="single" w:sz="4" w:space="0" w:color="auto"/>
            </w:tcBorders>
            <w:shd w:val="clear" w:color="auto" w:fill="auto"/>
          </w:tcPr>
          <w:p w14:paraId="4B3DA8B3" w14:textId="77777777" w:rsidR="0067755D" w:rsidRPr="00705F52"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auto"/>
          </w:tcPr>
          <w:p w14:paraId="177DB252" w14:textId="77777777" w:rsidR="0067755D" w:rsidRPr="00705F52" w:rsidRDefault="0067755D" w:rsidP="0067755D">
            <w:pPr>
              <w:pStyle w:val="TAC"/>
              <w:keepNext w:val="0"/>
              <w:keepLines w:val="0"/>
              <w:rPr>
                <w:rFonts w:cs="Arial"/>
                <w:sz w:val="16"/>
                <w:szCs w:val="16"/>
              </w:rPr>
            </w:pPr>
          </w:p>
        </w:tc>
        <w:tc>
          <w:tcPr>
            <w:tcW w:w="3592" w:type="dxa"/>
            <w:tcBorders>
              <w:bottom w:val="single" w:sz="4" w:space="0" w:color="auto"/>
            </w:tcBorders>
            <w:shd w:val="clear" w:color="auto" w:fill="auto"/>
          </w:tcPr>
          <w:p w14:paraId="4C2EBEB8" w14:textId="77777777" w:rsidR="0067755D" w:rsidRPr="00705F52" w:rsidRDefault="0067755D" w:rsidP="0067755D">
            <w:pPr>
              <w:pStyle w:val="TAL"/>
              <w:keepNext w:val="0"/>
              <w:keepLines w:val="0"/>
              <w:rPr>
                <w:sz w:val="16"/>
                <w:szCs w:val="16"/>
                <w:lang w:eastAsia="en-US"/>
              </w:rPr>
            </w:pPr>
          </w:p>
        </w:tc>
      </w:tr>
      <w:tr w:rsidR="0067755D" w:rsidRPr="00705F52" w14:paraId="3635AACF" w14:textId="77777777" w:rsidTr="0067755D">
        <w:trPr>
          <w:jc w:val="center"/>
        </w:trPr>
        <w:tc>
          <w:tcPr>
            <w:tcW w:w="1089" w:type="dxa"/>
            <w:tcBorders>
              <w:bottom w:val="single" w:sz="4" w:space="0" w:color="auto"/>
            </w:tcBorders>
            <w:shd w:val="clear" w:color="auto" w:fill="auto"/>
          </w:tcPr>
          <w:p w14:paraId="67F2CFC7" w14:textId="7F520370" w:rsidR="0067755D" w:rsidRPr="00705F52" w:rsidRDefault="0067755D" w:rsidP="0067755D">
            <w:pPr>
              <w:pStyle w:val="TAL"/>
              <w:keepNext w:val="0"/>
              <w:keepLines w:val="0"/>
              <w:rPr>
                <w:bCs/>
                <w:sz w:val="16"/>
                <w:szCs w:val="16"/>
                <w:lang w:eastAsia="zh-CN"/>
              </w:rPr>
            </w:pPr>
            <w:r w:rsidRPr="00705F52">
              <w:rPr>
                <w:sz w:val="16"/>
                <w:szCs w:val="16"/>
              </w:rPr>
              <w:t>7.1.1.3.16.1</w:t>
            </w:r>
          </w:p>
        </w:tc>
        <w:tc>
          <w:tcPr>
            <w:tcW w:w="3505" w:type="dxa"/>
            <w:tcBorders>
              <w:bottom w:val="single" w:sz="4" w:space="0" w:color="auto"/>
            </w:tcBorders>
            <w:shd w:val="clear" w:color="auto" w:fill="auto"/>
          </w:tcPr>
          <w:p w14:paraId="6919F861" w14:textId="085AE4D7"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43F03DB9" w14:textId="5C55B787" w:rsidR="0067755D" w:rsidRPr="00705F52" w:rsidRDefault="0067755D" w:rsidP="0067755D">
            <w:pPr>
              <w:pStyle w:val="TAC"/>
              <w:keepNext w:val="0"/>
              <w:keepLines w:val="0"/>
              <w:rPr>
                <w:rFonts w:cs="Arial"/>
                <w:sz w:val="16"/>
                <w:szCs w:val="16"/>
              </w:rPr>
            </w:pPr>
            <w:r>
              <w:rPr>
                <w:sz w:val="16"/>
                <w:szCs w:val="16"/>
              </w:rPr>
              <w:t>C256</w:t>
            </w:r>
          </w:p>
        </w:tc>
        <w:tc>
          <w:tcPr>
            <w:tcW w:w="3592" w:type="dxa"/>
            <w:tcBorders>
              <w:bottom w:val="single" w:sz="4" w:space="0" w:color="auto"/>
            </w:tcBorders>
            <w:shd w:val="clear" w:color="auto" w:fill="auto"/>
          </w:tcPr>
          <w:p w14:paraId="727CBB98" w14:textId="7FBCD253"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NR-DC and PDCP-duplication over split DRB</w:t>
            </w:r>
          </w:p>
        </w:tc>
      </w:tr>
      <w:tr w:rsidR="0067755D" w:rsidRPr="00705F52" w14:paraId="309409C3" w14:textId="77777777" w:rsidTr="0067755D">
        <w:trPr>
          <w:jc w:val="center"/>
        </w:trPr>
        <w:tc>
          <w:tcPr>
            <w:tcW w:w="1089" w:type="dxa"/>
            <w:tcBorders>
              <w:bottom w:val="single" w:sz="4" w:space="0" w:color="auto"/>
            </w:tcBorders>
            <w:shd w:val="clear" w:color="auto" w:fill="auto"/>
          </w:tcPr>
          <w:p w14:paraId="0599EA66" w14:textId="09DDAA66" w:rsidR="0067755D" w:rsidRPr="00705F52" w:rsidRDefault="0067755D" w:rsidP="0067755D">
            <w:pPr>
              <w:pStyle w:val="TAL"/>
              <w:keepNext w:val="0"/>
              <w:keepLines w:val="0"/>
              <w:rPr>
                <w:bCs/>
                <w:sz w:val="16"/>
                <w:szCs w:val="16"/>
                <w:lang w:eastAsia="zh-CN"/>
              </w:rPr>
            </w:pPr>
            <w:r w:rsidRPr="00705F52">
              <w:rPr>
                <w:sz w:val="16"/>
                <w:szCs w:val="16"/>
              </w:rPr>
              <w:t>7.1.1.3.16.2</w:t>
            </w:r>
          </w:p>
        </w:tc>
        <w:tc>
          <w:tcPr>
            <w:tcW w:w="3505" w:type="dxa"/>
            <w:tcBorders>
              <w:bottom w:val="single" w:sz="4" w:space="0" w:color="auto"/>
            </w:tcBorders>
            <w:shd w:val="clear" w:color="auto" w:fill="auto"/>
          </w:tcPr>
          <w:p w14:paraId="7CC21109" w14:textId="17DEC26E"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877F8B8" w14:textId="1A4297E0" w:rsidR="0067755D" w:rsidRPr="00705F52" w:rsidRDefault="0067755D" w:rsidP="0067755D">
            <w:pPr>
              <w:pStyle w:val="TAC"/>
              <w:keepNext w:val="0"/>
              <w:keepLines w:val="0"/>
              <w:rPr>
                <w:rFonts w:cs="Arial"/>
                <w:sz w:val="16"/>
                <w:szCs w:val="16"/>
              </w:rPr>
            </w:pPr>
            <w:r>
              <w:rPr>
                <w:sz w:val="16"/>
                <w:szCs w:val="16"/>
              </w:rPr>
              <w:t>C257</w:t>
            </w:r>
          </w:p>
        </w:tc>
        <w:tc>
          <w:tcPr>
            <w:tcW w:w="3592" w:type="dxa"/>
            <w:tcBorders>
              <w:bottom w:val="single" w:sz="4" w:space="0" w:color="auto"/>
            </w:tcBorders>
            <w:shd w:val="clear" w:color="auto" w:fill="auto"/>
          </w:tcPr>
          <w:p w14:paraId="2D8DB636" w14:textId="67F97ECC"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intra-band contiguous CA and CA-based PDCP duplication over MCG or SCG DRB</w:t>
            </w:r>
          </w:p>
        </w:tc>
      </w:tr>
      <w:tr w:rsidR="0067755D" w:rsidRPr="00705F52" w14:paraId="730F2270" w14:textId="77777777" w:rsidTr="0067755D">
        <w:trPr>
          <w:jc w:val="center"/>
        </w:trPr>
        <w:tc>
          <w:tcPr>
            <w:tcW w:w="1089" w:type="dxa"/>
            <w:tcBorders>
              <w:bottom w:val="single" w:sz="4" w:space="0" w:color="auto"/>
            </w:tcBorders>
            <w:shd w:val="clear" w:color="auto" w:fill="auto"/>
          </w:tcPr>
          <w:p w14:paraId="42BB8B61" w14:textId="698252EA" w:rsidR="0067755D" w:rsidRPr="00705F52" w:rsidRDefault="0067755D" w:rsidP="0067755D">
            <w:pPr>
              <w:pStyle w:val="TAL"/>
              <w:keepNext w:val="0"/>
              <w:keepLines w:val="0"/>
              <w:rPr>
                <w:bCs/>
                <w:sz w:val="16"/>
                <w:szCs w:val="16"/>
                <w:lang w:eastAsia="zh-CN"/>
              </w:rPr>
            </w:pPr>
            <w:r w:rsidRPr="00705F52">
              <w:rPr>
                <w:sz w:val="16"/>
                <w:szCs w:val="16"/>
              </w:rPr>
              <w:t>7.1.1.3.16.3</w:t>
            </w:r>
          </w:p>
        </w:tc>
        <w:tc>
          <w:tcPr>
            <w:tcW w:w="3505" w:type="dxa"/>
            <w:tcBorders>
              <w:bottom w:val="single" w:sz="4" w:space="0" w:color="auto"/>
            </w:tcBorders>
            <w:shd w:val="clear" w:color="auto" w:fill="auto"/>
          </w:tcPr>
          <w:p w14:paraId="2FDEEBE5" w14:textId="47B3D00C"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7B10240" w14:textId="73E14DEC" w:rsidR="0067755D" w:rsidRPr="00705F52" w:rsidRDefault="0067755D" w:rsidP="0067755D">
            <w:pPr>
              <w:pStyle w:val="TAC"/>
              <w:keepNext w:val="0"/>
              <w:keepLines w:val="0"/>
              <w:rPr>
                <w:rFonts w:cs="Arial"/>
                <w:sz w:val="16"/>
                <w:szCs w:val="16"/>
              </w:rPr>
            </w:pPr>
            <w:r>
              <w:rPr>
                <w:sz w:val="16"/>
                <w:szCs w:val="16"/>
              </w:rPr>
              <w:t>C258</w:t>
            </w:r>
          </w:p>
        </w:tc>
        <w:tc>
          <w:tcPr>
            <w:tcW w:w="3592" w:type="dxa"/>
            <w:tcBorders>
              <w:bottom w:val="single" w:sz="4" w:space="0" w:color="auto"/>
            </w:tcBorders>
            <w:shd w:val="clear" w:color="auto" w:fill="auto"/>
          </w:tcPr>
          <w:p w14:paraId="5CB0508D" w14:textId="0A0A0572"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intra-band non-contiguous CA and CA-based PDCP duplication over MCG or SCG DRB</w:t>
            </w:r>
          </w:p>
        </w:tc>
      </w:tr>
      <w:tr w:rsidR="0067755D" w:rsidRPr="00705F52" w14:paraId="3FB50994" w14:textId="77777777" w:rsidTr="0067755D">
        <w:trPr>
          <w:jc w:val="center"/>
        </w:trPr>
        <w:tc>
          <w:tcPr>
            <w:tcW w:w="1089" w:type="dxa"/>
            <w:tcBorders>
              <w:bottom w:val="single" w:sz="4" w:space="0" w:color="auto"/>
            </w:tcBorders>
            <w:shd w:val="clear" w:color="auto" w:fill="auto"/>
          </w:tcPr>
          <w:p w14:paraId="6BA5CA93" w14:textId="3D7FA5CE" w:rsidR="0067755D" w:rsidRPr="00705F52" w:rsidRDefault="0067755D" w:rsidP="0067755D">
            <w:pPr>
              <w:pStyle w:val="TAL"/>
              <w:keepNext w:val="0"/>
              <w:keepLines w:val="0"/>
              <w:rPr>
                <w:bCs/>
                <w:sz w:val="16"/>
                <w:szCs w:val="16"/>
                <w:lang w:eastAsia="zh-CN"/>
              </w:rPr>
            </w:pPr>
            <w:r w:rsidRPr="00705F52">
              <w:rPr>
                <w:sz w:val="16"/>
                <w:szCs w:val="16"/>
              </w:rPr>
              <w:t>7.1.1.3.16.4</w:t>
            </w:r>
          </w:p>
        </w:tc>
        <w:tc>
          <w:tcPr>
            <w:tcW w:w="3505" w:type="dxa"/>
            <w:tcBorders>
              <w:bottom w:val="single" w:sz="4" w:space="0" w:color="auto"/>
            </w:tcBorders>
            <w:shd w:val="clear" w:color="auto" w:fill="auto"/>
          </w:tcPr>
          <w:p w14:paraId="52595214" w14:textId="65089CEF" w:rsidR="0067755D" w:rsidRPr="00705F52" w:rsidRDefault="0067755D" w:rsidP="0067755D">
            <w:pPr>
              <w:pStyle w:val="TAL"/>
              <w:keepNext w:val="0"/>
              <w:keepLines w:val="0"/>
              <w:rPr>
                <w:sz w:val="16"/>
                <w:szCs w:val="16"/>
                <w:lang w:eastAsia="en-US"/>
              </w:rPr>
            </w:pPr>
            <w:r w:rsidRPr="00705F5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67755D" w:rsidRPr="00705F52" w:rsidRDefault="0067755D" w:rsidP="0067755D">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1049E4C7" w14:textId="2D5223E7" w:rsidR="0067755D" w:rsidRPr="00705F52" w:rsidRDefault="0067755D" w:rsidP="0067755D">
            <w:pPr>
              <w:pStyle w:val="TAC"/>
              <w:keepNext w:val="0"/>
              <w:keepLines w:val="0"/>
              <w:rPr>
                <w:rFonts w:cs="Arial"/>
                <w:sz w:val="16"/>
                <w:szCs w:val="16"/>
              </w:rPr>
            </w:pPr>
            <w:r>
              <w:rPr>
                <w:sz w:val="16"/>
                <w:szCs w:val="16"/>
              </w:rPr>
              <w:t>C259</w:t>
            </w:r>
          </w:p>
        </w:tc>
        <w:tc>
          <w:tcPr>
            <w:tcW w:w="3592" w:type="dxa"/>
            <w:tcBorders>
              <w:bottom w:val="single" w:sz="4" w:space="0" w:color="auto"/>
            </w:tcBorders>
            <w:shd w:val="clear" w:color="auto" w:fill="auto"/>
          </w:tcPr>
          <w:p w14:paraId="7DDA6DD9" w14:textId="58D17182" w:rsidR="0067755D" w:rsidRPr="00705F52" w:rsidRDefault="0067755D" w:rsidP="0067755D">
            <w:pPr>
              <w:pStyle w:val="TAL"/>
              <w:keepNext w:val="0"/>
              <w:keepLines w:val="0"/>
              <w:rPr>
                <w:sz w:val="16"/>
                <w:szCs w:val="16"/>
                <w:lang w:eastAsia="en-US"/>
              </w:rPr>
            </w:pPr>
            <w:r w:rsidRPr="00705F52">
              <w:rPr>
                <w:sz w:val="16"/>
                <w:szCs w:val="16"/>
              </w:rPr>
              <w:t>UEs supporting services with survival time and inter-band CA and CA-based PDCP duplication over MCG or SCG DRB</w:t>
            </w:r>
          </w:p>
        </w:tc>
      </w:tr>
      <w:tr w:rsidR="0067755D" w:rsidRPr="003F7263" w14:paraId="1A2DCCDD" w14:textId="77777777" w:rsidTr="0067755D">
        <w:trPr>
          <w:jc w:val="center"/>
        </w:trPr>
        <w:tc>
          <w:tcPr>
            <w:tcW w:w="1089" w:type="dxa"/>
            <w:tcBorders>
              <w:bottom w:val="single" w:sz="4" w:space="0" w:color="auto"/>
            </w:tcBorders>
            <w:shd w:val="clear" w:color="auto" w:fill="E6E6E6"/>
          </w:tcPr>
          <w:p w14:paraId="53558498"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7.1.1.4</w:t>
            </w:r>
          </w:p>
        </w:tc>
        <w:tc>
          <w:tcPr>
            <w:tcW w:w="3505" w:type="dxa"/>
            <w:tcBorders>
              <w:bottom w:val="single" w:sz="4" w:space="0" w:color="auto"/>
            </w:tcBorders>
            <w:shd w:val="clear" w:color="auto" w:fill="E6E6E6"/>
          </w:tcPr>
          <w:p w14:paraId="12CCA5B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67755D" w:rsidRPr="003F7263" w:rsidRDefault="0067755D" w:rsidP="0067755D">
            <w:pPr>
              <w:pStyle w:val="TAL"/>
              <w:keepNext w:val="0"/>
              <w:keepLines w:val="0"/>
              <w:rPr>
                <w:sz w:val="16"/>
                <w:szCs w:val="16"/>
                <w:lang w:eastAsia="en-US"/>
              </w:rPr>
            </w:pPr>
          </w:p>
        </w:tc>
      </w:tr>
      <w:tr w:rsidR="0067755D" w:rsidRPr="003F7263" w14:paraId="44E4DD00" w14:textId="77777777" w:rsidTr="0067755D">
        <w:trPr>
          <w:jc w:val="center"/>
        </w:trPr>
        <w:tc>
          <w:tcPr>
            <w:tcW w:w="1089" w:type="dxa"/>
            <w:tcBorders>
              <w:bottom w:val="single" w:sz="4" w:space="0" w:color="auto"/>
            </w:tcBorders>
            <w:shd w:val="clear" w:color="auto" w:fill="E6E6E6"/>
          </w:tcPr>
          <w:p w14:paraId="6A18FD3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lastRenderedPageBreak/>
              <w:t>7.1.1.4.1</w:t>
            </w:r>
          </w:p>
        </w:tc>
        <w:tc>
          <w:tcPr>
            <w:tcW w:w="3505" w:type="dxa"/>
            <w:tcBorders>
              <w:bottom w:val="single" w:sz="4" w:space="0" w:color="auto"/>
            </w:tcBorders>
            <w:shd w:val="clear" w:color="auto" w:fill="E6E6E6"/>
          </w:tcPr>
          <w:p w14:paraId="5BB648DF"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67755D" w:rsidRPr="003F7263" w:rsidRDefault="0067755D" w:rsidP="0067755D">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67755D" w:rsidRPr="003F7263" w:rsidRDefault="0067755D" w:rsidP="0067755D">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67755D" w:rsidRPr="003F7263" w:rsidRDefault="0067755D" w:rsidP="0067755D">
            <w:pPr>
              <w:pStyle w:val="TAL"/>
              <w:keepNext w:val="0"/>
              <w:keepLines w:val="0"/>
              <w:rPr>
                <w:sz w:val="16"/>
                <w:szCs w:val="16"/>
                <w:lang w:eastAsia="en-US"/>
              </w:rPr>
            </w:pPr>
          </w:p>
        </w:tc>
      </w:tr>
      <w:tr w:rsidR="0067755D" w:rsidRPr="003F7263" w14:paraId="04AB488E" w14:textId="77777777" w:rsidTr="0067755D">
        <w:trPr>
          <w:jc w:val="center"/>
        </w:trPr>
        <w:tc>
          <w:tcPr>
            <w:tcW w:w="1089" w:type="dxa"/>
            <w:tcBorders>
              <w:bottom w:val="single" w:sz="4" w:space="0" w:color="auto"/>
            </w:tcBorders>
            <w:shd w:val="clear" w:color="auto" w:fill="auto"/>
          </w:tcPr>
          <w:p w14:paraId="1AFF240A"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7.1.1.4.1.1</w:t>
            </w:r>
          </w:p>
        </w:tc>
        <w:tc>
          <w:tcPr>
            <w:tcW w:w="3505" w:type="dxa"/>
            <w:tcBorders>
              <w:bottom w:val="single" w:sz="4" w:space="0" w:color="auto"/>
            </w:tcBorders>
            <w:shd w:val="clear" w:color="auto" w:fill="auto"/>
          </w:tcPr>
          <w:p w14:paraId="491661B5"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5AE50B" w14:textId="0077A2FF" w:rsidR="0067755D" w:rsidRPr="003F7263" w:rsidRDefault="0067755D" w:rsidP="0067755D">
            <w:pPr>
              <w:pStyle w:val="TAL"/>
              <w:keepNext w:val="0"/>
              <w:keepLines w:val="0"/>
              <w:jc w:val="center"/>
              <w:rPr>
                <w:sz w:val="16"/>
                <w:szCs w:val="16"/>
                <w:lang w:eastAsia="en-US"/>
              </w:rPr>
            </w:pPr>
            <w:r>
              <w:rPr>
                <w:sz w:val="16"/>
                <w:szCs w:val="16"/>
              </w:rPr>
              <w:t>R</w:t>
            </w:r>
          </w:p>
        </w:tc>
        <w:tc>
          <w:tcPr>
            <w:tcW w:w="3592" w:type="dxa"/>
            <w:tcBorders>
              <w:bottom w:val="single" w:sz="4" w:space="0" w:color="auto"/>
            </w:tcBorders>
            <w:shd w:val="clear" w:color="auto" w:fill="auto"/>
          </w:tcPr>
          <w:p w14:paraId="2A11B72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CE7D59D" w14:textId="77777777" w:rsidTr="0067755D">
        <w:trPr>
          <w:jc w:val="center"/>
        </w:trPr>
        <w:tc>
          <w:tcPr>
            <w:tcW w:w="1089" w:type="dxa"/>
            <w:tcBorders>
              <w:bottom w:val="single" w:sz="4" w:space="0" w:color="auto"/>
            </w:tcBorders>
            <w:shd w:val="clear" w:color="auto" w:fill="auto"/>
          </w:tcPr>
          <w:p w14:paraId="6A1054EE" w14:textId="76519668" w:rsidR="0067755D" w:rsidRPr="003F7263" w:rsidRDefault="0067755D" w:rsidP="0067755D">
            <w:pPr>
              <w:pStyle w:val="TAL"/>
              <w:keepNext w:val="0"/>
              <w:keepLines w:val="0"/>
              <w:rPr>
                <w:sz w:val="16"/>
                <w:szCs w:val="16"/>
                <w:lang w:eastAsia="en-US"/>
              </w:rPr>
            </w:pPr>
            <w:r w:rsidRPr="003F7263">
              <w:rPr>
                <w:sz w:val="16"/>
                <w:szCs w:val="16"/>
                <w:lang w:eastAsia="en-US"/>
              </w:rPr>
              <w:t>7.1.1.4.1.2</w:t>
            </w:r>
          </w:p>
        </w:tc>
        <w:tc>
          <w:tcPr>
            <w:tcW w:w="3505" w:type="dxa"/>
            <w:tcBorders>
              <w:bottom w:val="single" w:sz="4" w:space="0" w:color="auto"/>
            </w:tcBorders>
            <w:shd w:val="clear" w:color="auto" w:fill="auto"/>
          </w:tcPr>
          <w:p w14:paraId="0F972BD2" w14:textId="330409F2" w:rsidR="0067755D" w:rsidRPr="003F7263" w:rsidRDefault="0067755D" w:rsidP="0067755D">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3578C658"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67755D" w:rsidRPr="003F7263" w:rsidRDefault="0067755D" w:rsidP="0067755D">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67755D" w:rsidRPr="003F7263" w:rsidRDefault="0067755D" w:rsidP="0067755D">
            <w:pPr>
              <w:pStyle w:val="TAL"/>
              <w:keepNext w:val="0"/>
              <w:keepLines w:val="0"/>
              <w:rPr>
                <w:sz w:val="16"/>
                <w:szCs w:val="16"/>
                <w:lang w:eastAsia="en-US"/>
              </w:rPr>
            </w:pPr>
          </w:p>
        </w:tc>
      </w:tr>
      <w:tr w:rsidR="0067755D" w:rsidRPr="003F7263" w14:paraId="151A7681" w14:textId="77777777" w:rsidTr="0067755D">
        <w:trPr>
          <w:jc w:val="center"/>
        </w:trPr>
        <w:tc>
          <w:tcPr>
            <w:tcW w:w="1089" w:type="dxa"/>
            <w:tcBorders>
              <w:bottom w:val="single" w:sz="4" w:space="0" w:color="auto"/>
            </w:tcBorders>
            <w:shd w:val="clear" w:color="auto" w:fill="auto"/>
          </w:tcPr>
          <w:p w14:paraId="3A0B21B7"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7.1.1.4.1.3</w:t>
            </w:r>
          </w:p>
        </w:tc>
        <w:tc>
          <w:tcPr>
            <w:tcW w:w="3505" w:type="dxa"/>
            <w:tcBorders>
              <w:bottom w:val="single" w:sz="4" w:space="0" w:color="auto"/>
            </w:tcBorders>
            <w:shd w:val="clear" w:color="auto" w:fill="auto"/>
          </w:tcPr>
          <w:p w14:paraId="581930D0"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BC744" w14:textId="08B4B26F" w:rsidR="0067755D" w:rsidRPr="003F7263" w:rsidRDefault="0067755D" w:rsidP="0067755D">
            <w:pPr>
              <w:pStyle w:val="TAL"/>
              <w:keepNext w:val="0"/>
              <w:keepLines w:val="0"/>
              <w:jc w:val="center"/>
              <w:rPr>
                <w:sz w:val="16"/>
                <w:szCs w:val="16"/>
                <w:lang w:eastAsia="en-US"/>
              </w:rPr>
            </w:pPr>
            <w:r>
              <w:rPr>
                <w:sz w:val="16"/>
                <w:szCs w:val="16"/>
                <w:lang w:eastAsia="en-US"/>
              </w:rPr>
              <w:t>C64</w:t>
            </w:r>
          </w:p>
        </w:tc>
        <w:tc>
          <w:tcPr>
            <w:tcW w:w="3592" w:type="dxa"/>
            <w:tcBorders>
              <w:bottom w:val="single" w:sz="4" w:space="0" w:color="auto"/>
            </w:tcBorders>
            <w:shd w:val="clear" w:color="auto" w:fill="auto"/>
          </w:tcPr>
          <w:p w14:paraId="71383A1E" w14:textId="22986883"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7755D" w:rsidRPr="003F7263" w14:paraId="3E0BDD07" w14:textId="77777777" w:rsidTr="0067755D">
        <w:trPr>
          <w:jc w:val="center"/>
        </w:trPr>
        <w:tc>
          <w:tcPr>
            <w:tcW w:w="1089" w:type="dxa"/>
            <w:tcBorders>
              <w:bottom w:val="single" w:sz="4" w:space="0" w:color="auto"/>
            </w:tcBorders>
            <w:shd w:val="clear" w:color="auto" w:fill="auto"/>
          </w:tcPr>
          <w:p w14:paraId="3340F207"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7.1.1.4.1.4</w:t>
            </w:r>
          </w:p>
        </w:tc>
        <w:tc>
          <w:tcPr>
            <w:tcW w:w="3505" w:type="dxa"/>
            <w:tcBorders>
              <w:bottom w:val="single" w:sz="4" w:space="0" w:color="auto"/>
            </w:tcBorders>
            <w:shd w:val="clear" w:color="auto" w:fill="auto"/>
          </w:tcPr>
          <w:p w14:paraId="5D91D51A" w14:textId="77777777"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9B92ED"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C65</w:t>
            </w:r>
          </w:p>
        </w:tc>
        <w:tc>
          <w:tcPr>
            <w:tcW w:w="3592" w:type="dxa"/>
            <w:tcBorders>
              <w:bottom w:val="single" w:sz="4" w:space="0" w:color="auto"/>
            </w:tcBorders>
            <w:shd w:val="clear" w:color="auto" w:fill="auto"/>
          </w:tcPr>
          <w:p w14:paraId="3D609A4A" w14:textId="10DA2C9D"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67755D" w:rsidRPr="003F7263" w14:paraId="3F35D6A2" w14:textId="77777777" w:rsidTr="0067755D">
        <w:trPr>
          <w:jc w:val="center"/>
        </w:trPr>
        <w:tc>
          <w:tcPr>
            <w:tcW w:w="1089" w:type="dxa"/>
            <w:tcBorders>
              <w:bottom w:val="single" w:sz="4" w:space="0" w:color="auto"/>
            </w:tcBorders>
            <w:shd w:val="clear" w:color="auto" w:fill="auto"/>
          </w:tcPr>
          <w:p w14:paraId="42E52F94" w14:textId="40810DC7" w:rsidR="0067755D" w:rsidRPr="003F7263" w:rsidRDefault="0067755D" w:rsidP="0067755D">
            <w:pPr>
              <w:pStyle w:val="TAL"/>
              <w:keepNext w:val="0"/>
              <w:keepLines w:val="0"/>
              <w:rPr>
                <w:sz w:val="16"/>
                <w:szCs w:val="16"/>
                <w:lang w:eastAsia="en-US"/>
              </w:rPr>
            </w:pPr>
            <w:r w:rsidRPr="003F7263">
              <w:rPr>
                <w:sz w:val="16"/>
                <w:szCs w:val="16"/>
                <w:lang w:eastAsia="en-US"/>
              </w:rPr>
              <w:t>7.1.1.4.1.5</w:t>
            </w:r>
          </w:p>
        </w:tc>
        <w:tc>
          <w:tcPr>
            <w:tcW w:w="3505" w:type="dxa"/>
            <w:tcBorders>
              <w:bottom w:val="single" w:sz="4" w:space="0" w:color="auto"/>
            </w:tcBorders>
            <w:shd w:val="clear" w:color="auto" w:fill="auto"/>
          </w:tcPr>
          <w:p w14:paraId="6D5F1A87" w14:textId="31FA5B2B" w:rsidR="0067755D" w:rsidRPr="003F7263" w:rsidRDefault="0067755D" w:rsidP="0067755D">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67755D" w:rsidRPr="003F7263" w:rsidRDefault="0067755D" w:rsidP="0067755D">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E8375C1" w14:textId="1EE2A238" w:rsidR="0067755D" w:rsidRPr="003F7263" w:rsidRDefault="0067755D" w:rsidP="0067755D">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7449685E" w14:textId="2B741A4C" w:rsidR="0067755D" w:rsidRPr="003F7263" w:rsidRDefault="0067755D" w:rsidP="0067755D">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67755D" w:rsidRPr="003F7263" w14:paraId="0F267094" w14:textId="77777777" w:rsidTr="0067755D">
        <w:trPr>
          <w:jc w:val="center"/>
        </w:trPr>
        <w:tc>
          <w:tcPr>
            <w:tcW w:w="1089" w:type="dxa"/>
            <w:tcBorders>
              <w:bottom w:val="single" w:sz="4" w:space="0" w:color="auto"/>
            </w:tcBorders>
            <w:shd w:val="clear" w:color="auto" w:fill="D9D9D9"/>
          </w:tcPr>
          <w:p w14:paraId="682B2EB5" w14:textId="77777777" w:rsidR="0067755D" w:rsidRPr="003F7263" w:rsidRDefault="0067755D" w:rsidP="0067755D">
            <w:pPr>
              <w:pStyle w:val="TAL"/>
              <w:keepNext w:val="0"/>
              <w:keepLines w:val="0"/>
              <w:rPr>
                <w:sz w:val="16"/>
                <w:szCs w:val="16"/>
                <w:lang w:eastAsia="en-US"/>
              </w:rPr>
            </w:pPr>
            <w:r w:rsidRPr="003F7263">
              <w:rPr>
                <w:b/>
                <w:bCs/>
                <w:sz w:val="16"/>
                <w:szCs w:val="16"/>
                <w:lang w:eastAsia="en-US"/>
              </w:rPr>
              <w:t>7.1.1.4.2</w:t>
            </w:r>
          </w:p>
        </w:tc>
        <w:tc>
          <w:tcPr>
            <w:tcW w:w="3505" w:type="dxa"/>
            <w:tcBorders>
              <w:bottom w:val="single" w:sz="4" w:space="0" w:color="auto"/>
            </w:tcBorders>
            <w:shd w:val="clear" w:color="auto" w:fill="D9D9D9"/>
          </w:tcPr>
          <w:p w14:paraId="5BABB570" w14:textId="77777777" w:rsidR="0067755D" w:rsidRPr="003F7263" w:rsidRDefault="0067755D" w:rsidP="0067755D">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67755D" w:rsidRPr="003F7263" w:rsidDel="00C9715B" w:rsidRDefault="0067755D" w:rsidP="0067755D">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67755D" w:rsidRPr="003F7263" w:rsidRDefault="0067755D" w:rsidP="0067755D">
            <w:pPr>
              <w:pStyle w:val="TAL"/>
              <w:keepNext w:val="0"/>
              <w:keepLines w:val="0"/>
              <w:rPr>
                <w:sz w:val="16"/>
                <w:szCs w:val="16"/>
                <w:lang w:eastAsia="en-US"/>
              </w:rPr>
            </w:pPr>
          </w:p>
        </w:tc>
      </w:tr>
      <w:tr w:rsidR="0067755D" w:rsidRPr="003F7263" w14:paraId="262D8A71" w14:textId="77777777" w:rsidTr="0067755D">
        <w:trPr>
          <w:jc w:val="center"/>
        </w:trPr>
        <w:tc>
          <w:tcPr>
            <w:tcW w:w="1089" w:type="dxa"/>
            <w:tcBorders>
              <w:bottom w:val="single" w:sz="4" w:space="0" w:color="auto"/>
            </w:tcBorders>
            <w:shd w:val="clear" w:color="auto" w:fill="auto"/>
          </w:tcPr>
          <w:p w14:paraId="50B9876D"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7.1.1.4.2.1</w:t>
            </w:r>
          </w:p>
        </w:tc>
        <w:tc>
          <w:tcPr>
            <w:tcW w:w="3505" w:type="dxa"/>
            <w:tcBorders>
              <w:bottom w:val="single" w:sz="4" w:space="0" w:color="auto"/>
            </w:tcBorders>
            <w:shd w:val="clear" w:color="auto" w:fill="auto"/>
          </w:tcPr>
          <w:p w14:paraId="788D3A22"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5CFC2CE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527766" w14:textId="28B97CED" w:rsidR="0067755D" w:rsidRPr="003F7263" w:rsidDel="00C9715B"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63BB5EB7" w14:textId="6EFA6870"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B59EA42" w14:textId="77777777" w:rsidTr="0067755D">
        <w:trPr>
          <w:jc w:val="center"/>
        </w:trPr>
        <w:tc>
          <w:tcPr>
            <w:tcW w:w="1089" w:type="dxa"/>
            <w:tcBorders>
              <w:bottom w:val="single" w:sz="4" w:space="0" w:color="auto"/>
            </w:tcBorders>
            <w:shd w:val="clear" w:color="auto" w:fill="auto"/>
          </w:tcPr>
          <w:p w14:paraId="6DB06558" w14:textId="0F6A56D0" w:rsidR="0067755D" w:rsidRPr="003F7263" w:rsidRDefault="0067755D" w:rsidP="0067755D">
            <w:pPr>
              <w:pStyle w:val="TAL"/>
              <w:keepNext w:val="0"/>
              <w:keepLines w:val="0"/>
              <w:rPr>
                <w:sz w:val="16"/>
                <w:szCs w:val="16"/>
                <w:lang w:eastAsia="en-US"/>
              </w:rPr>
            </w:pPr>
            <w:r w:rsidRPr="003F7263">
              <w:rPr>
                <w:sz w:val="16"/>
                <w:szCs w:val="16"/>
                <w:lang w:eastAsia="en-US"/>
              </w:rPr>
              <w:t>7.1.1.4.2.2</w:t>
            </w:r>
          </w:p>
        </w:tc>
        <w:tc>
          <w:tcPr>
            <w:tcW w:w="3505" w:type="dxa"/>
            <w:tcBorders>
              <w:bottom w:val="single" w:sz="4" w:space="0" w:color="auto"/>
            </w:tcBorders>
            <w:shd w:val="clear" w:color="auto" w:fill="auto"/>
          </w:tcPr>
          <w:p w14:paraId="232CD57C" w14:textId="7D911FA8" w:rsidR="0067755D" w:rsidRPr="003F7263" w:rsidRDefault="0067755D" w:rsidP="0067755D">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0A06BAE9" w14:textId="77777777" w:rsidR="0067755D" w:rsidRPr="003F7263" w:rsidRDefault="0067755D" w:rsidP="0067755D">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67755D" w:rsidRPr="003F7263" w:rsidRDefault="0067755D" w:rsidP="0067755D">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67755D" w:rsidRPr="003F7263" w:rsidRDefault="0067755D" w:rsidP="0067755D">
            <w:pPr>
              <w:pStyle w:val="TAL"/>
              <w:keepNext w:val="0"/>
              <w:keepLines w:val="0"/>
              <w:rPr>
                <w:sz w:val="16"/>
                <w:szCs w:val="16"/>
                <w:lang w:eastAsia="en-US"/>
              </w:rPr>
            </w:pPr>
          </w:p>
        </w:tc>
      </w:tr>
      <w:tr w:rsidR="0067755D" w:rsidRPr="003F7263" w14:paraId="1001CE21" w14:textId="77777777" w:rsidTr="0067755D">
        <w:trPr>
          <w:jc w:val="center"/>
        </w:trPr>
        <w:tc>
          <w:tcPr>
            <w:tcW w:w="1089" w:type="dxa"/>
            <w:tcBorders>
              <w:bottom w:val="single" w:sz="4" w:space="0" w:color="auto"/>
            </w:tcBorders>
            <w:shd w:val="clear" w:color="auto" w:fill="auto"/>
          </w:tcPr>
          <w:p w14:paraId="3C24E379"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7.1.1.4.2.3</w:t>
            </w:r>
          </w:p>
        </w:tc>
        <w:tc>
          <w:tcPr>
            <w:tcW w:w="3505" w:type="dxa"/>
            <w:tcBorders>
              <w:bottom w:val="single" w:sz="4" w:space="0" w:color="auto"/>
            </w:tcBorders>
            <w:shd w:val="clear" w:color="auto" w:fill="auto"/>
          </w:tcPr>
          <w:p w14:paraId="6E376B4D"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5F1C5AB6"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DD0EE21" w14:textId="17857073" w:rsidR="0067755D" w:rsidRPr="003F7263" w:rsidDel="00C9715B"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334C450D" w14:textId="7537A4A5"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11240B7E" w14:textId="77777777" w:rsidTr="0067755D">
        <w:trPr>
          <w:jc w:val="center"/>
        </w:trPr>
        <w:tc>
          <w:tcPr>
            <w:tcW w:w="1089" w:type="dxa"/>
            <w:tcBorders>
              <w:bottom w:val="single" w:sz="4" w:space="0" w:color="auto"/>
            </w:tcBorders>
            <w:shd w:val="clear" w:color="auto" w:fill="auto"/>
          </w:tcPr>
          <w:p w14:paraId="304D89A0"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7.1.1.4.2.4</w:t>
            </w:r>
          </w:p>
        </w:tc>
        <w:tc>
          <w:tcPr>
            <w:tcW w:w="3505" w:type="dxa"/>
            <w:tcBorders>
              <w:bottom w:val="single" w:sz="4" w:space="0" w:color="auto"/>
            </w:tcBorders>
            <w:shd w:val="clear" w:color="auto" w:fill="auto"/>
          </w:tcPr>
          <w:p w14:paraId="29A59D76" w14:textId="71C50322" w:rsidR="0067755D" w:rsidRPr="003F7263" w:rsidRDefault="0067755D" w:rsidP="0067755D">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691D340" w14:textId="77777777" w:rsidR="0067755D" w:rsidRPr="003F7263" w:rsidDel="00C9715B" w:rsidRDefault="0067755D" w:rsidP="0067755D">
            <w:pPr>
              <w:pStyle w:val="TAL"/>
              <w:keepNext w:val="0"/>
              <w:keepLines w:val="0"/>
              <w:jc w:val="center"/>
              <w:rPr>
                <w:sz w:val="16"/>
                <w:szCs w:val="16"/>
                <w:lang w:eastAsia="en-US"/>
              </w:rPr>
            </w:pPr>
            <w:r w:rsidRPr="003F7263">
              <w:rPr>
                <w:sz w:val="16"/>
                <w:szCs w:val="16"/>
                <w:lang w:eastAsia="en-US"/>
              </w:rPr>
              <w:t>C11</w:t>
            </w:r>
          </w:p>
        </w:tc>
        <w:tc>
          <w:tcPr>
            <w:tcW w:w="3592" w:type="dxa"/>
            <w:tcBorders>
              <w:bottom w:val="single" w:sz="4" w:space="0" w:color="auto"/>
            </w:tcBorders>
            <w:shd w:val="clear" w:color="auto" w:fill="auto"/>
          </w:tcPr>
          <w:p w14:paraId="7361FC96" w14:textId="72B448F9"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256QAM for PDSCH for FR1/FR2</w:t>
            </w:r>
          </w:p>
        </w:tc>
      </w:tr>
      <w:tr w:rsidR="0067755D" w:rsidRPr="003F7263" w14:paraId="6C21E62E" w14:textId="77777777" w:rsidTr="0067755D">
        <w:trPr>
          <w:jc w:val="center"/>
        </w:trPr>
        <w:tc>
          <w:tcPr>
            <w:tcW w:w="1089" w:type="dxa"/>
            <w:tcBorders>
              <w:bottom w:val="single" w:sz="4" w:space="0" w:color="auto"/>
            </w:tcBorders>
            <w:shd w:val="clear" w:color="auto" w:fill="auto"/>
          </w:tcPr>
          <w:p w14:paraId="2ED9A42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7.1.1.4.2.5</w:t>
            </w:r>
          </w:p>
        </w:tc>
        <w:tc>
          <w:tcPr>
            <w:tcW w:w="3505" w:type="dxa"/>
            <w:tcBorders>
              <w:bottom w:val="single" w:sz="4" w:space="0" w:color="auto"/>
            </w:tcBorders>
            <w:shd w:val="clear" w:color="auto" w:fill="auto"/>
          </w:tcPr>
          <w:p w14:paraId="6E7A9181" w14:textId="77777777" w:rsidR="0067755D" w:rsidRPr="003F7263" w:rsidRDefault="0067755D" w:rsidP="0067755D">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8318BEA" w14:textId="09605C31" w:rsidR="0067755D" w:rsidRPr="003F7263" w:rsidRDefault="0067755D" w:rsidP="0067755D">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0FD15120" w14:textId="0E3CBFFD"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F06BE81" w14:textId="77777777" w:rsidTr="0067755D">
        <w:trPr>
          <w:jc w:val="center"/>
        </w:trPr>
        <w:tc>
          <w:tcPr>
            <w:tcW w:w="1089" w:type="dxa"/>
            <w:tcBorders>
              <w:bottom w:val="single" w:sz="4" w:space="0" w:color="auto"/>
            </w:tcBorders>
            <w:shd w:val="clear" w:color="auto" w:fill="auto"/>
          </w:tcPr>
          <w:p w14:paraId="05197110" w14:textId="644AE635" w:rsidR="0067755D" w:rsidRPr="003F7263" w:rsidRDefault="0067755D" w:rsidP="0067755D">
            <w:pPr>
              <w:pStyle w:val="TAL"/>
              <w:keepNext w:val="0"/>
              <w:keepLines w:val="0"/>
              <w:rPr>
                <w:sz w:val="16"/>
                <w:szCs w:val="16"/>
                <w:lang w:eastAsia="en-US"/>
              </w:rPr>
            </w:pPr>
            <w:r w:rsidRPr="003F7263">
              <w:rPr>
                <w:sz w:val="16"/>
                <w:szCs w:val="16"/>
                <w:lang w:eastAsia="en-US"/>
              </w:rPr>
              <w:t>7.1.1.4.2.6</w:t>
            </w:r>
          </w:p>
        </w:tc>
        <w:tc>
          <w:tcPr>
            <w:tcW w:w="3505" w:type="dxa"/>
            <w:tcBorders>
              <w:bottom w:val="single" w:sz="4" w:space="0" w:color="auto"/>
            </w:tcBorders>
            <w:shd w:val="clear" w:color="auto" w:fill="auto"/>
          </w:tcPr>
          <w:p w14:paraId="3C1323E4" w14:textId="286E7B1D" w:rsidR="0067755D" w:rsidRPr="003F7263" w:rsidRDefault="0067755D" w:rsidP="0067755D">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67755D" w:rsidRPr="003F7263" w:rsidRDefault="0067755D" w:rsidP="0067755D">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04410A7" w14:textId="4B9DFBBD" w:rsidR="0067755D" w:rsidRPr="003F7263" w:rsidRDefault="0067755D" w:rsidP="0067755D">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2E3FC21E" w14:textId="69AE28F6" w:rsidR="0067755D" w:rsidRPr="003F7263" w:rsidRDefault="0067755D" w:rsidP="0067755D">
            <w:pPr>
              <w:pStyle w:val="TAL"/>
              <w:keepNext w:val="0"/>
              <w:keepLines w:val="0"/>
              <w:rPr>
                <w:sz w:val="16"/>
                <w:szCs w:val="16"/>
                <w:lang w:eastAsia="en-US"/>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67755D" w:rsidRPr="003F7263" w14:paraId="3B00123B" w14:textId="77777777" w:rsidTr="0067755D">
        <w:trPr>
          <w:jc w:val="center"/>
        </w:trPr>
        <w:tc>
          <w:tcPr>
            <w:tcW w:w="1089" w:type="dxa"/>
            <w:tcBorders>
              <w:bottom w:val="single" w:sz="4" w:space="0" w:color="auto"/>
            </w:tcBorders>
            <w:shd w:val="clear" w:color="auto" w:fill="E7E6E6"/>
          </w:tcPr>
          <w:p w14:paraId="6B885D55"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7.1.1.5</w:t>
            </w:r>
          </w:p>
        </w:tc>
        <w:tc>
          <w:tcPr>
            <w:tcW w:w="3505" w:type="dxa"/>
            <w:tcBorders>
              <w:bottom w:val="single" w:sz="4" w:space="0" w:color="auto"/>
            </w:tcBorders>
            <w:shd w:val="clear" w:color="auto" w:fill="E7E6E6"/>
          </w:tcPr>
          <w:p w14:paraId="6971720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67755D" w:rsidRPr="003F7263" w:rsidRDefault="0067755D" w:rsidP="0067755D">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67755D" w:rsidRPr="003F7263" w:rsidRDefault="0067755D" w:rsidP="0067755D">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67755D" w:rsidRPr="003F7263" w:rsidRDefault="0067755D" w:rsidP="0067755D">
            <w:pPr>
              <w:pStyle w:val="TAL"/>
              <w:keepNext w:val="0"/>
              <w:keepLines w:val="0"/>
              <w:rPr>
                <w:b/>
                <w:sz w:val="16"/>
                <w:szCs w:val="16"/>
                <w:lang w:eastAsia="en-US"/>
              </w:rPr>
            </w:pPr>
          </w:p>
        </w:tc>
      </w:tr>
      <w:tr w:rsidR="0067755D" w:rsidRPr="003F7263" w14:paraId="6FAD6B37" w14:textId="77777777" w:rsidTr="0067755D">
        <w:trPr>
          <w:jc w:val="center"/>
        </w:trPr>
        <w:tc>
          <w:tcPr>
            <w:tcW w:w="1089" w:type="dxa"/>
            <w:tcBorders>
              <w:bottom w:val="single" w:sz="4" w:space="0" w:color="auto"/>
            </w:tcBorders>
            <w:shd w:val="clear" w:color="auto" w:fill="auto"/>
          </w:tcPr>
          <w:p w14:paraId="0CC82EC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7.1.1.5.1</w:t>
            </w:r>
          </w:p>
        </w:tc>
        <w:tc>
          <w:tcPr>
            <w:tcW w:w="3505" w:type="dxa"/>
            <w:tcBorders>
              <w:bottom w:val="single" w:sz="4" w:space="0" w:color="auto"/>
            </w:tcBorders>
            <w:shd w:val="clear" w:color="auto" w:fill="auto"/>
          </w:tcPr>
          <w:p w14:paraId="76B6B3B2"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04EC24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C03</w:t>
            </w:r>
          </w:p>
        </w:tc>
        <w:tc>
          <w:tcPr>
            <w:tcW w:w="3592" w:type="dxa"/>
            <w:tcBorders>
              <w:bottom w:val="single" w:sz="4" w:space="0" w:color="auto"/>
            </w:tcBorders>
            <w:shd w:val="clear" w:color="auto" w:fill="auto"/>
          </w:tcPr>
          <w:p w14:paraId="687F1DF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long DRX cycle</w:t>
            </w:r>
          </w:p>
        </w:tc>
      </w:tr>
      <w:tr w:rsidR="0067755D" w:rsidRPr="003F7263" w14:paraId="37F7B465"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long DRX cycle</w:t>
            </w:r>
          </w:p>
        </w:tc>
      </w:tr>
      <w:tr w:rsidR="0067755D" w:rsidRPr="003F7263" w14:paraId="7AD8900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67755D" w:rsidRPr="003F7263" w:rsidRDefault="0067755D" w:rsidP="0067755D">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short DRX cycle</w:t>
            </w:r>
          </w:p>
        </w:tc>
      </w:tr>
      <w:tr w:rsidR="0067755D" w:rsidRPr="003F7263" w14:paraId="64FDDB0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67755D" w:rsidRPr="003F7263" w:rsidRDefault="0067755D" w:rsidP="0067755D">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short DRX cycle</w:t>
            </w:r>
          </w:p>
        </w:tc>
      </w:tr>
      <w:tr w:rsidR="0067755D" w:rsidRPr="003F7263" w14:paraId="79CE89B8"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67755D" w:rsidRPr="003F7263" w:rsidRDefault="0067755D" w:rsidP="0067755D">
            <w:pPr>
              <w:pStyle w:val="TAL"/>
              <w:keepNext w:val="0"/>
              <w:keepLines w:val="0"/>
              <w:rPr>
                <w:sz w:val="16"/>
                <w:szCs w:val="16"/>
                <w:lang w:eastAsia="ja-JP"/>
              </w:rPr>
            </w:pPr>
            <w:r w:rsidRPr="003F7263">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67755D" w:rsidRPr="003F7263" w:rsidRDefault="0067755D" w:rsidP="0067755D">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67755D" w:rsidRPr="003F7263" w:rsidRDefault="0067755D" w:rsidP="0067755D">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67755D" w:rsidRPr="003F7263" w:rsidRDefault="0067755D" w:rsidP="0067755D">
            <w:pPr>
              <w:pStyle w:val="TAL"/>
              <w:keepNext w:val="0"/>
              <w:keepLines w:val="0"/>
              <w:jc w:val="center"/>
              <w:rPr>
                <w:sz w:val="16"/>
                <w:szCs w:val="16"/>
                <w:lang w:eastAsia="ja-JP"/>
              </w:rPr>
            </w:pPr>
            <w:r w:rsidRPr="003F7263">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67755D" w:rsidRPr="003F7263" w:rsidRDefault="0067755D" w:rsidP="0067755D">
            <w:pPr>
              <w:pStyle w:val="TAL"/>
              <w:keepNext w:val="0"/>
              <w:keepLines w:val="0"/>
              <w:rPr>
                <w:sz w:val="16"/>
                <w:szCs w:val="16"/>
                <w:lang w:eastAsia="ja-JP"/>
              </w:rPr>
            </w:pPr>
            <w:r w:rsidRPr="003F7263">
              <w:rPr>
                <w:sz w:val="16"/>
                <w:szCs w:val="16"/>
                <w:lang w:eastAsia="ja-JP"/>
              </w:rPr>
              <w:t>UEs supporting 5GS and long DRX cycle and short DRX cycle</w:t>
            </w:r>
          </w:p>
        </w:tc>
      </w:tr>
      <w:tr w:rsidR="0067755D" w:rsidRPr="003F7263" w14:paraId="50FB064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67755D" w:rsidRPr="003F7263" w:rsidRDefault="0067755D" w:rsidP="0067755D">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67755D" w:rsidRPr="003F7263" w:rsidRDefault="0067755D" w:rsidP="0067755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67755D" w:rsidRPr="003F7263" w:rsidRDefault="0067755D" w:rsidP="0067755D">
            <w:pPr>
              <w:pStyle w:val="TAL"/>
              <w:keepNext w:val="0"/>
              <w:keepLines w:val="0"/>
              <w:rPr>
                <w:b/>
                <w:sz w:val="16"/>
                <w:szCs w:val="16"/>
                <w:lang w:eastAsia="en-US"/>
              </w:rPr>
            </w:pPr>
          </w:p>
        </w:tc>
      </w:tr>
      <w:tr w:rsidR="0067755D" w:rsidRPr="003F7263" w14:paraId="7E62E6FB"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67755D" w:rsidRPr="003F7263" w14:paraId="725E390B"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67755D" w:rsidRPr="003F7263" w14:paraId="7438B41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67755D" w:rsidRPr="003F7263" w:rsidRDefault="0067755D" w:rsidP="0067755D">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67755D" w:rsidRPr="003F7263" w14:paraId="326BDC89"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67755D" w:rsidRPr="003F7263" w:rsidRDefault="0067755D" w:rsidP="0067755D">
            <w:pPr>
              <w:pStyle w:val="TAL"/>
              <w:keepNext w:val="0"/>
              <w:keepLines w:val="0"/>
              <w:rPr>
                <w:sz w:val="16"/>
                <w:szCs w:val="16"/>
                <w:lang w:eastAsia="en-US"/>
              </w:rPr>
            </w:pPr>
            <w:r w:rsidRPr="003F7263">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67755D" w:rsidRPr="003F7263" w:rsidRDefault="0067755D" w:rsidP="0067755D">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67755D" w:rsidRPr="003F7263" w:rsidRDefault="0067755D" w:rsidP="0067755D">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67755D" w:rsidRPr="003F7263" w:rsidRDefault="0067755D" w:rsidP="0067755D">
            <w:pPr>
              <w:pStyle w:val="TAL"/>
              <w:keepNext w:val="0"/>
              <w:keepLines w:val="0"/>
              <w:jc w:val="center"/>
              <w:rPr>
                <w:sz w:val="16"/>
                <w:szCs w:val="16"/>
                <w:lang w:eastAsia="en-US"/>
              </w:rPr>
            </w:pPr>
            <w:r w:rsidRPr="003F7263">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35DEF601" w:rsidR="0067755D" w:rsidRPr="003F7263" w:rsidRDefault="0067755D" w:rsidP="0067755D">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67755D" w:rsidRPr="003F7263" w14:paraId="336EE1B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67755D" w:rsidRPr="003F7263" w:rsidRDefault="0067755D" w:rsidP="0067755D">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67755D" w:rsidRPr="003F7263" w:rsidRDefault="0067755D" w:rsidP="0067755D">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6F2262A6" w:rsidR="0067755D" w:rsidRPr="003F7263" w:rsidRDefault="0067755D" w:rsidP="0067755D">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67755D" w:rsidRPr="003F7263" w14:paraId="1D3040D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67755D" w:rsidRPr="003F7263" w:rsidRDefault="0067755D" w:rsidP="0067755D">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67755D" w:rsidRPr="003F7263" w:rsidRDefault="0067755D" w:rsidP="0067755D">
            <w:pPr>
              <w:pStyle w:val="TAL"/>
              <w:keepNext w:val="0"/>
              <w:keepLines w:val="0"/>
              <w:rPr>
                <w:sz w:val="16"/>
                <w:szCs w:val="16"/>
                <w:lang w:eastAsia="en-US"/>
              </w:rPr>
            </w:pPr>
          </w:p>
        </w:tc>
      </w:tr>
      <w:tr w:rsidR="0067755D" w:rsidRPr="003F7263" w14:paraId="4F7F536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67755D" w:rsidRPr="003F7263" w:rsidRDefault="0067755D" w:rsidP="0067755D">
            <w:pPr>
              <w:pStyle w:val="TAL"/>
              <w:keepNext w:val="0"/>
              <w:keepLines w:val="0"/>
              <w:rPr>
                <w:sz w:val="16"/>
                <w:szCs w:val="16"/>
                <w:lang w:eastAsia="en-US"/>
              </w:rPr>
            </w:pPr>
            <w:r w:rsidRPr="003F7263">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67755D" w:rsidRPr="003F7263" w:rsidRDefault="0067755D" w:rsidP="0067755D">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67755D" w:rsidRPr="003F7263" w:rsidRDefault="0067755D" w:rsidP="0067755D">
            <w:pPr>
              <w:pStyle w:val="TAL"/>
              <w:keepNext w:val="0"/>
              <w:keepLines w:val="0"/>
              <w:rPr>
                <w:sz w:val="16"/>
                <w:szCs w:val="16"/>
                <w:lang w:eastAsia="en-US"/>
              </w:rPr>
            </w:pPr>
          </w:p>
        </w:tc>
      </w:tr>
      <w:tr w:rsidR="0067755D" w:rsidRPr="003F7263" w14:paraId="34D54979"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A569CA" w14:textId="6115162F" w:rsidR="0067755D" w:rsidRPr="003F7263" w:rsidRDefault="0067755D" w:rsidP="0067755D">
            <w:pPr>
              <w:pStyle w:val="TAL"/>
              <w:keepNext w:val="0"/>
              <w:keepLines w:val="0"/>
              <w:rPr>
                <w:sz w:val="16"/>
                <w:szCs w:val="16"/>
                <w:lang w:eastAsia="en-US"/>
              </w:rPr>
            </w:pPr>
            <w:r w:rsidRPr="003F7263">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D8413A" w14:textId="0100F2CD" w:rsidR="0067755D" w:rsidRPr="003F7263" w:rsidRDefault="0067755D" w:rsidP="0067755D">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B158E" w14:textId="1C6F6144"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67755D" w:rsidRPr="003F7263" w:rsidRDefault="0067755D" w:rsidP="0067755D">
            <w:pPr>
              <w:pStyle w:val="TAL"/>
              <w:keepNext w:val="0"/>
              <w:keepLines w:val="0"/>
              <w:jc w:val="center"/>
              <w:rPr>
                <w:sz w:val="16"/>
                <w:szCs w:val="16"/>
              </w:rPr>
            </w:pPr>
            <w:r w:rsidRPr="003F7263">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67755D" w:rsidRPr="003F7263" w14:paraId="19CCAF3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1E88C9"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23600"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w:t>
            </w:r>
            <w:r w:rsidRPr="003F7263">
              <w:rPr>
                <w:sz w:val="16"/>
                <w:szCs w:val="16"/>
                <w:lang w:eastAsia="en-US"/>
              </w:rPr>
              <w:lastRenderedPageBreak/>
              <w:t xml:space="preserve">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E7392"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67755D" w:rsidRPr="003F7263" w:rsidRDefault="0067755D" w:rsidP="0067755D">
            <w:pPr>
              <w:pStyle w:val="TAL"/>
              <w:keepNext w:val="0"/>
              <w:keepLines w:val="0"/>
              <w:jc w:val="center"/>
              <w:rPr>
                <w:sz w:val="16"/>
                <w:szCs w:val="16"/>
                <w:lang w:eastAsia="en-US"/>
              </w:rPr>
            </w:pPr>
            <w:r w:rsidRPr="003F7263">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67755D" w:rsidRPr="003F7263" w14:paraId="4262F98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6BB231"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9FE562"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FA37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67755D" w:rsidRPr="003F7263" w:rsidRDefault="0067755D" w:rsidP="0067755D">
            <w:pPr>
              <w:pStyle w:val="TAL"/>
              <w:keepNext w:val="0"/>
              <w:keepLines w:val="0"/>
              <w:jc w:val="center"/>
              <w:rPr>
                <w:sz w:val="16"/>
                <w:szCs w:val="16"/>
                <w:lang w:eastAsia="en-US"/>
              </w:rPr>
            </w:pPr>
            <w:r w:rsidRPr="003F7263">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67755D" w:rsidRPr="003F7263" w14:paraId="6B8A82CE"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67755D" w:rsidRPr="003F7263" w:rsidRDefault="0067755D" w:rsidP="0067755D">
            <w:pPr>
              <w:pStyle w:val="TAL"/>
              <w:keepNext w:val="0"/>
              <w:keepLines w:val="0"/>
              <w:rPr>
                <w:sz w:val="16"/>
                <w:szCs w:val="16"/>
                <w:lang w:eastAsia="en-US"/>
              </w:rPr>
            </w:pPr>
            <w:r w:rsidRPr="003F7263">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67755D" w:rsidRPr="003F7263" w:rsidRDefault="0067755D" w:rsidP="0067755D">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67755D" w:rsidRPr="003F7263" w:rsidRDefault="0067755D" w:rsidP="0067755D">
            <w:pPr>
              <w:pStyle w:val="TAL"/>
              <w:keepNext w:val="0"/>
              <w:keepLines w:val="0"/>
              <w:rPr>
                <w:sz w:val="16"/>
                <w:szCs w:val="16"/>
                <w:lang w:eastAsia="en-US"/>
              </w:rPr>
            </w:pPr>
          </w:p>
        </w:tc>
      </w:tr>
      <w:tr w:rsidR="0067755D" w:rsidRPr="003F7263" w14:paraId="2741F618"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67755D" w:rsidRPr="003F7263" w:rsidRDefault="0067755D" w:rsidP="0067755D">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67755D" w:rsidRPr="003F7263" w:rsidRDefault="0067755D" w:rsidP="0067755D">
            <w:pPr>
              <w:pStyle w:val="TAL"/>
              <w:keepNext w:val="0"/>
              <w:keepLines w:val="0"/>
              <w:jc w:val="center"/>
              <w:rPr>
                <w:sz w:val="16"/>
                <w:szCs w:val="16"/>
                <w:lang w:eastAsia="en-US"/>
              </w:rPr>
            </w:pPr>
            <w:r w:rsidRPr="003F7263">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67755D" w:rsidRPr="003F7263" w14:paraId="77BF624E"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67755D" w:rsidRPr="003F7263" w:rsidRDefault="0067755D" w:rsidP="0067755D">
            <w:pPr>
              <w:pStyle w:val="TAL"/>
              <w:keepNext w:val="0"/>
              <w:keepLines w:val="0"/>
              <w:rPr>
                <w:sz w:val="16"/>
                <w:szCs w:val="16"/>
                <w:lang w:eastAsia="en-US"/>
              </w:rPr>
            </w:pPr>
            <w:r w:rsidRPr="00864F7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67755D" w:rsidRPr="003F7263" w:rsidRDefault="0067755D" w:rsidP="0067755D">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67755D" w:rsidRPr="003F7263" w:rsidRDefault="0067755D" w:rsidP="0067755D">
            <w:pPr>
              <w:pStyle w:val="TAL"/>
              <w:keepNext w:val="0"/>
              <w:keepLines w:val="0"/>
              <w:jc w:val="center"/>
              <w:rPr>
                <w:sz w:val="16"/>
                <w:szCs w:val="16"/>
                <w:lang w:eastAsia="en-US"/>
              </w:rPr>
            </w:pPr>
            <w:r w:rsidRPr="00864F7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67755D" w:rsidRPr="003F7263" w:rsidRDefault="0067755D" w:rsidP="0067755D">
            <w:pPr>
              <w:pStyle w:val="TAL"/>
              <w:keepNext w:val="0"/>
              <w:keepLines w:val="0"/>
              <w:jc w:val="center"/>
              <w:rPr>
                <w:sz w:val="16"/>
                <w:szCs w:val="16"/>
              </w:rPr>
            </w:pPr>
            <w:r>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67755D" w:rsidRPr="003F7263" w:rsidRDefault="0067755D" w:rsidP="0067755D">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67755D" w:rsidRPr="003F7263" w14:paraId="16F7D6D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67755D" w:rsidRPr="003F7263" w:rsidRDefault="0067755D" w:rsidP="0067755D">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67755D" w:rsidRPr="003F7263" w:rsidRDefault="0067755D" w:rsidP="0067755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67755D" w:rsidRPr="003F7263" w:rsidRDefault="0067755D" w:rsidP="0067755D">
            <w:pPr>
              <w:pStyle w:val="TAL"/>
              <w:keepNext w:val="0"/>
              <w:keepLines w:val="0"/>
              <w:rPr>
                <w:sz w:val="16"/>
                <w:szCs w:val="16"/>
                <w:lang w:eastAsia="en-US"/>
              </w:rPr>
            </w:pPr>
          </w:p>
        </w:tc>
      </w:tr>
      <w:tr w:rsidR="0067755D" w:rsidRPr="003F7263" w14:paraId="4B857D3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67755D" w:rsidRPr="003F7263" w:rsidRDefault="0067755D" w:rsidP="0067755D">
            <w:pPr>
              <w:pStyle w:val="TAL"/>
              <w:keepNext w:val="0"/>
              <w:keepLines w:val="0"/>
              <w:rPr>
                <w:sz w:val="16"/>
                <w:szCs w:val="16"/>
                <w:lang w:eastAsia="en-US"/>
              </w:rPr>
            </w:pPr>
            <w:r w:rsidRPr="003F7263">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67755D" w:rsidRPr="003F7263" w:rsidRDefault="0067755D" w:rsidP="0067755D">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4F15C2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67755D" w:rsidRPr="003F7263" w:rsidRDefault="0067755D" w:rsidP="0067755D">
            <w:pPr>
              <w:pStyle w:val="TAL"/>
              <w:keepNext w:val="0"/>
              <w:keepLines w:val="0"/>
              <w:rPr>
                <w:sz w:val="16"/>
                <w:szCs w:val="16"/>
              </w:rPr>
            </w:pPr>
            <w:r w:rsidRPr="003F7263">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67755D" w:rsidRPr="003F7263" w:rsidRDefault="0067755D" w:rsidP="0067755D">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67755D" w:rsidRPr="003F7263" w:rsidRDefault="0067755D" w:rsidP="0067755D">
            <w:pPr>
              <w:pStyle w:val="TAL"/>
              <w:keepNext w:val="0"/>
              <w:keepLines w:val="0"/>
              <w:rPr>
                <w:sz w:val="16"/>
                <w:szCs w:val="16"/>
              </w:rPr>
            </w:pPr>
          </w:p>
        </w:tc>
      </w:tr>
      <w:tr w:rsidR="0067755D" w:rsidRPr="003F7263" w14:paraId="2202A7DE"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67755D" w:rsidRPr="003F7263" w:rsidRDefault="0067755D" w:rsidP="0067755D">
            <w:pPr>
              <w:pStyle w:val="TAL"/>
              <w:keepNext w:val="0"/>
              <w:keepLines w:val="0"/>
              <w:rPr>
                <w:sz w:val="16"/>
                <w:szCs w:val="16"/>
              </w:rPr>
            </w:pPr>
            <w:r w:rsidRPr="003F7263">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67755D" w:rsidRPr="003F7263" w:rsidRDefault="0067755D" w:rsidP="0067755D">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67755D" w:rsidRPr="003F7263" w:rsidRDefault="0067755D" w:rsidP="0067755D">
            <w:pPr>
              <w:pStyle w:val="TAL"/>
              <w:keepNext w:val="0"/>
              <w:keepLines w:val="0"/>
              <w:jc w:val="center"/>
              <w:rPr>
                <w:sz w:val="16"/>
                <w:szCs w:val="16"/>
              </w:rPr>
            </w:pPr>
            <w:r w:rsidRPr="003F7263">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67755D" w:rsidRPr="003F7263" w:rsidRDefault="0067755D" w:rsidP="0067755D">
            <w:pPr>
              <w:pStyle w:val="TAL"/>
              <w:keepNext w:val="0"/>
              <w:keepLines w:val="0"/>
              <w:rPr>
                <w:sz w:val="16"/>
                <w:szCs w:val="16"/>
              </w:rPr>
            </w:pPr>
            <w:r w:rsidRPr="003F7263">
              <w:rPr>
                <w:sz w:val="16"/>
                <w:szCs w:val="16"/>
              </w:rPr>
              <w:t>UEs supporting 5G Core</w:t>
            </w:r>
          </w:p>
        </w:tc>
      </w:tr>
      <w:tr w:rsidR="0067755D" w:rsidRPr="003F7263" w14:paraId="1EA313D9"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67755D" w:rsidRPr="003F7263" w:rsidRDefault="0067755D" w:rsidP="0067755D">
            <w:pPr>
              <w:pStyle w:val="TAL"/>
              <w:keepNext w:val="0"/>
              <w:keepLines w:val="0"/>
              <w:rPr>
                <w:sz w:val="16"/>
                <w:szCs w:val="16"/>
              </w:rPr>
            </w:pPr>
            <w:r w:rsidRPr="003F7263">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67755D" w:rsidRPr="003F7263" w:rsidRDefault="0067755D" w:rsidP="0067755D">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67755D" w:rsidRPr="003F7263" w:rsidRDefault="0067755D" w:rsidP="0067755D">
            <w:pPr>
              <w:pStyle w:val="TAL"/>
              <w:keepNext w:val="0"/>
              <w:keepLines w:val="0"/>
              <w:jc w:val="center"/>
              <w:rPr>
                <w:sz w:val="16"/>
                <w:szCs w:val="16"/>
              </w:rPr>
            </w:pPr>
            <w:r w:rsidRPr="003F7263">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67755D" w:rsidRPr="003F7263" w:rsidRDefault="0067755D" w:rsidP="0067755D">
            <w:pPr>
              <w:pStyle w:val="TAL"/>
              <w:keepNext w:val="0"/>
              <w:keepLines w:val="0"/>
              <w:rPr>
                <w:sz w:val="16"/>
                <w:szCs w:val="16"/>
              </w:rPr>
            </w:pPr>
            <w:r w:rsidRPr="003F7263">
              <w:rPr>
                <w:sz w:val="16"/>
                <w:szCs w:val="16"/>
              </w:rPr>
              <w:t>UEs supporting 5G Core and MTSI speech and bit rate recommendation query message</w:t>
            </w:r>
          </w:p>
        </w:tc>
      </w:tr>
      <w:tr w:rsidR="0067755D" w:rsidRPr="003F7263" w14:paraId="2D47A8D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67755D" w:rsidRPr="003F7263" w:rsidRDefault="0067755D" w:rsidP="0067755D">
            <w:pPr>
              <w:pStyle w:val="TAL"/>
              <w:keepNext w:val="0"/>
              <w:keepLines w:val="0"/>
              <w:rPr>
                <w:sz w:val="16"/>
                <w:szCs w:val="16"/>
              </w:rPr>
            </w:pPr>
            <w:r w:rsidRPr="003F7263">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67755D" w:rsidRPr="003F7263" w:rsidRDefault="0067755D" w:rsidP="0067755D">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67755D" w:rsidRPr="003F7263" w:rsidRDefault="0067755D" w:rsidP="0067755D">
            <w:pPr>
              <w:pStyle w:val="TAL"/>
              <w:keepNext w:val="0"/>
              <w:keepLines w:val="0"/>
              <w:rPr>
                <w:sz w:val="16"/>
                <w:szCs w:val="16"/>
              </w:rPr>
            </w:pPr>
          </w:p>
        </w:tc>
      </w:tr>
      <w:tr w:rsidR="0067755D" w:rsidRPr="003F7263" w14:paraId="5172A70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67755D" w:rsidRPr="003F7263" w:rsidRDefault="0067755D" w:rsidP="0067755D">
            <w:pPr>
              <w:pStyle w:val="TAL"/>
              <w:keepNext w:val="0"/>
              <w:keepLines w:val="0"/>
              <w:rPr>
                <w:sz w:val="16"/>
                <w:szCs w:val="16"/>
              </w:rPr>
            </w:pPr>
            <w:r w:rsidRPr="003F7263">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67755D" w:rsidRPr="003F7263" w:rsidRDefault="0067755D" w:rsidP="0067755D">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67755D" w:rsidRPr="003F7263" w:rsidRDefault="0067755D" w:rsidP="0067755D">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67755D" w:rsidRPr="003F7263" w:rsidRDefault="0067755D" w:rsidP="0067755D">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67755D" w:rsidRPr="003F7263" w:rsidRDefault="0067755D" w:rsidP="0067755D">
            <w:pPr>
              <w:pStyle w:val="TAL"/>
              <w:keepNext w:val="0"/>
              <w:keepLines w:val="0"/>
              <w:rPr>
                <w:sz w:val="16"/>
                <w:szCs w:val="16"/>
              </w:rPr>
            </w:pPr>
            <w:r w:rsidRPr="003F7263">
              <w:rPr>
                <w:sz w:val="16"/>
                <w:szCs w:val="16"/>
              </w:rPr>
              <w:t>UEs supporting NR-DC</w:t>
            </w:r>
          </w:p>
        </w:tc>
      </w:tr>
      <w:tr w:rsidR="0067755D" w:rsidRPr="003F7263" w14:paraId="512C331D"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67755D" w:rsidRPr="003F7263" w:rsidRDefault="0067755D" w:rsidP="0067755D">
            <w:pPr>
              <w:pStyle w:val="TAL"/>
              <w:keepNext w:val="0"/>
              <w:keepLines w:val="0"/>
              <w:rPr>
                <w:sz w:val="16"/>
                <w:szCs w:val="16"/>
              </w:rPr>
            </w:pPr>
            <w:r w:rsidRPr="003F7263">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67755D" w:rsidRPr="003F7263" w:rsidRDefault="0067755D" w:rsidP="0067755D">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67755D" w:rsidRPr="003F7263" w:rsidRDefault="0067755D" w:rsidP="0067755D">
            <w:pPr>
              <w:pStyle w:val="TAL"/>
              <w:keepNext w:val="0"/>
              <w:keepLines w:val="0"/>
              <w:rPr>
                <w:sz w:val="16"/>
                <w:szCs w:val="16"/>
              </w:rPr>
            </w:pPr>
          </w:p>
        </w:tc>
      </w:tr>
      <w:tr w:rsidR="0067755D" w:rsidRPr="003F7263" w14:paraId="726547C9"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67755D" w:rsidRPr="003F7263" w:rsidRDefault="0067755D" w:rsidP="0067755D">
            <w:pPr>
              <w:pStyle w:val="TAL"/>
              <w:keepNext w:val="0"/>
              <w:keepLines w:val="0"/>
              <w:rPr>
                <w:sz w:val="16"/>
                <w:szCs w:val="16"/>
              </w:rPr>
            </w:pPr>
            <w:r w:rsidRPr="003F7263">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67755D" w:rsidRPr="003F7263" w:rsidRDefault="0067755D" w:rsidP="0067755D">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67755D" w:rsidRPr="003F7263" w:rsidRDefault="0067755D" w:rsidP="0067755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67755D" w:rsidRPr="003F7263" w:rsidRDefault="0067755D" w:rsidP="0067755D">
            <w:pPr>
              <w:pStyle w:val="TAL"/>
              <w:keepNext w:val="0"/>
              <w:keepLines w:val="0"/>
              <w:rPr>
                <w:sz w:val="16"/>
                <w:szCs w:val="16"/>
              </w:rPr>
            </w:pPr>
          </w:p>
        </w:tc>
      </w:tr>
      <w:tr w:rsidR="0067755D" w:rsidRPr="003F7263" w14:paraId="216A4503"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67755D" w:rsidRPr="003F7263" w:rsidRDefault="0067755D" w:rsidP="0067755D">
            <w:pPr>
              <w:pStyle w:val="TAL"/>
              <w:keepNext w:val="0"/>
              <w:keepLines w:val="0"/>
              <w:rPr>
                <w:sz w:val="16"/>
                <w:szCs w:val="16"/>
              </w:rPr>
            </w:pPr>
            <w:r w:rsidRPr="003F7263">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67755D" w:rsidRPr="003F7263" w:rsidRDefault="0067755D" w:rsidP="0067755D">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67755D" w:rsidRPr="003F7263" w:rsidRDefault="0067755D" w:rsidP="0067755D">
            <w:pPr>
              <w:pStyle w:val="TAL"/>
              <w:keepNext w:val="0"/>
              <w:keepLines w:val="0"/>
              <w:jc w:val="center"/>
              <w:rPr>
                <w:sz w:val="16"/>
                <w:szCs w:val="16"/>
              </w:rPr>
            </w:pPr>
            <w:r w:rsidRPr="003F7263">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67755D" w:rsidRPr="003F7263" w:rsidRDefault="0067755D" w:rsidP="0067755D">
            <w:pPr>
              <w:pStyle w:val="TAL"/>
              <w:keepNext w:val="0"/>
              <w:keepLines w:val="0"/>
              <w:rPr>
                <w:sz w:val="16"/>
                <w:szCs w:val="16"/>
              </w:rPr>
            </w:pPr>
            <w:r w:rsidRPr="003F7263">
              <w:rPr>
                <w:rFonts w:cs="Arial"/>
                <w:sz w:val="16"/>
                <w:szCs w:val="16"/>
                <w:lang w:eastAsia="zh-CN"/>
              </w:rPr>
              <w:t>UEs supporting 5GS and Long DRX Cycle and DRX adaptation</w:t>
            </w:r>
          </w:p>
        </w:tc>
      </w:tr>
      <w:tr w:rsidR="0067755D" w:rsidRPr="003F7263" w14:paraId="30D2C17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67755D" w:rsidRPr="003F7263" w:rsidRDefault="0067755D" w:rsidP="0067755D">
            <w:pPr>
              <w:pStyle w:val="TAL"/>
              <w:keepNext w:val="0"/>
              <w:keepLines w:val="0"/>
              <w:rPr>
                <w:sz w:val="16"/>
                <w:szCs w:val="16"/>
              </w:rPr>
            </w:pPr>
            <w:r w:rsidRPr="003F7263">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67755D" w:rsidRPr="003F7263" w:rsidRDefault="0067755D" w:rsidP="0067755D">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A79398E"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08BD230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67755D" w:rsidRPr="003F7263" w:rsidRDefault="0067755D" w:rsidP="0067755D">
            <w:pPr>
              <w:pStyle w:val="TAL"/>
              <w:keepNext w:val="0"/>
              <w:keepLines w:val="0"/>
              <w:rPr>
                <w:sz w:val="16"/>
                <w:szCs w:val="16"/>
              </w:rPr>
            </w:pPr>
            <w:r w:rsidRPr="003F7263">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67755D" w:rsidRPr="003F7263" w:rsidRDefault="0067755D" w:rsidP="0067755D">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w:t>
            </w:r>
            <w:proofErr w:type="gramStart"/>
            <w:r w:rsidRPr="003F7263">
              <w:rPr>
                <w:sz w:val="16"/>
                <w:szCs w:val="16"/>
                <w:lang w:eastAsia="zh-CN"/>
              </w:rPr>
              <w:t>non Contiguous</w:t>
            </w:r>
            <w:proofErr w:type="gramEnd"/>
            <w:r w:rsidRPr="003F7263">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6B0D7D73"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0DC48E65"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67755D" w:rsidRPr="003F7263" w:rsidRDefault="0067755D" w:rsidP="0067755D">
            <w:pPr>
              <w:pStyle w:val="TAL"/>
              <w:keepNext w:val="0"/>
              <w:keepLines w:val="0"/>
              <w:rPr>
                <w:sz w:val="16"/>
                <w:szCs w:val="16"/>
              </w:rPr>
            </w:pPr>
            <w:r w:rsidRPr="003F7263">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67755D" w:rsidRPr="003F7263" w:rsidRDefault="0067755D" w:rsidP="0067755D">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67755D" w:rsidRPr="003F7263" w:rsidRDefault="0067755D" w:rsidP="0067755D">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67755D" w:rsidRPr="003F7263" w:rsidRDefault="0067755D" w:rsidP="0067755D">
            <w:pPr>
              <w:pStyle w:val="TAL"/>
              <w:keepNext w:val="0"/>
              <w:keepLines w:val="0"/>
              <w:jc w:val="center"/>
              <w:rPr>
                <w:sz w:val="16"/>
                <w:szCs w:val="16"/>
                <w:lang w:eastAsia="zh-CN"/>
              </w:rPr>
            </w:pPr>
            <w:r w:rsidRPr="003F7263">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622FA05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67755D" w:rsidRPr="003F7263" w14:paraId="73DBE4D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67755D" w:rsidRPr="003F7263" w:rsidRDefault="0067755D" w:rsidP="0067755D">
            <w:pPr>
              <w:pStyle w:val="TAL"/>
              <w:keepNext w:val="0"/>
              <w:keepLines w:val="0"/>
              <w:rPr>
                <w:sz w:val="16"/>
                <w:szCs w:val="16"/>
                <w:lang w:eastAsia="zh-CN"/>
              </w:rPr>
            </w:pPr>
            <w:r w:rsidRPr="005C0CE5">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67755D" w:rsidRPr="003F7263" w:rsidRDefault="0067755D" w:rsidP="0067755D">
            <w:pPr>
              <w:pStyle w:val="TAL"/>
              <w:keepNext w:val="0"/>
              <w:keepLines w:val="0"/>
              <w:rPr>
                <w:sz w:val="16"/>
                <w:szCs w:val="16"/>
                <w:lang w:eastAsia="zh-CN"/>
              </w:rPr>
            </w:pPr>
            <w:r w:rsidRPr="005C0CE5">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67755D" w:rsidRPr="003F7263" w:rsidRDefault="0067755D" w:rsidP="0067755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67755D" w:rsidRPr="003F7263" w:rsidRDefault="0067755D" w:rsidP="0067755D">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67755D" w:rsidRPr="003F7263" w:rsidRDefault="0067755D" w:rsidP="0067755D">
            <w:pPr>
              <w:pStyle w:val="TAL"/>
              <w:keepNext w:val="0"/>
              <w:keepLines w:val="0"/>
              <w:rPr>
                <w:rFonts w:cs="Arial"/>
                <w:sz w:val="16"/>
                <w:szCs w:val="16"/>
                <w:lang w:eastAsia="zh-CN"/>
              </w:rPr>
            </w:pPr>
          </w:p>
        </w:tc>
      </w:tr>
      <w:tr w:rsidR="0067755D" w:rsidRPr="003F7263" w14:paraId="10ADE264"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67755D" w:rsidRPr="003F7263" w:rsidRDefault="0067755D" w:rsidP="0067755D">
            <w:pPr>
              <w:pStyle w:val="TAL"/>
              <w:keepNext w:val="0"/>
              <w:keepLines w:val="0"/>
              <w:rPr>
                <w:sz w:val="16"/>
                <w:szCs w:val="16"/>
                <w:lang w:eastAsia="zh-CN"/>
              </w:rPr>
            </w:pPr>
            <w:r w:rsidRPr="005C0CE5">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67755D" w:rsidRPr="003F7263" w:rsidRDefault="0067755D" w:rsidP="0067755D">
            <w:pPr>
              <w:pStyle w:val="TAL"/>
              <w:keepNext w:val="0"/>
              <w:keepLines w:val="0"/>
              <w:rPr>
                <w:sz w:val="16"/>
                <w:szCs w:val="16"/>
                <w:lang w:eastAsia="zh-CN"/>
              </w:rPr>
            </w:pPr>
            <w:r w:rsidRPr="005C0CE5">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67755D" w:rsidRPr="003F7263" w:rsidRDefault="0067755D" w:rsidP="0067755D">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67755D" w:rsidRPr="003F7263" w:rsidRDefault="0067755D" w:rsidP="0067755D">
            <w:pPr>
              <w:pStyle w:val="TAL"/>
              <w:keepNext w:val="0"/>
              <w:keepLines w:val="0"/>
              <w:jc w:val="center"/>
              <w:rPr>
                <w:rFonts w:cs="Arial"/>
                <w:sz w:val="16"/>
                <w:szCs w:val="16"/>
                <w:lang w:eastAsia="zh-CN"/>
              </w:rPr>
            </w:pPr>
            <w:r>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67755D" w:rsidRPr="003F7263" w:rsidRDefault="0067755D" w:rsidP="0067755D">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access SDT</w:t>
            </w:r>
          </w:p>
        </w:tc>
      </w:tr>
      <w:tr w:rsidR="0067755D" w:rsidRPr="003F7263" w14:paraId="2B50E4A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67755D" w:rsidRPr="003F7263" w:rsidRDefault="0067755D" w:rsidP="0067755D">
            <w:pPr>
              <w:pStyle w:val="TAL"/>
              <w:keepNext w:val="0"/>
              <w:keepLines w:val="0"/>
              <w:rPr>
                <w:sz w:val="16"/>
                <w:szCs w:val="16"/>
                <w:lang w:eastAsia="zh-CN"/>
              </w:rPr>
            </w:pPr>
            <w:r w:rsidRPr="005C0CE5">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67755D" w:rsidRPr="003F7263" w:rsidRDefault="0067755D" w:rsidP="0067755D">
            <w:pPr>
              <w:pStyle w:val="TAL"/>
              <w:keepNext w:val="0"/>
              <w:keepLines w:val="0"/>
              <w:rPr>
                <w:sz w:val="16"/>
                <w:szCs w:val="16"/>
                <w:lang w:eastAsia="zh-CN"/>
              </w:rPr>
            </w:pPr>
            <w:r w:rsidRPr="005C0CE5">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67755D" w:rsidRPr="003F7263" w:rsidRDefault="0067755D" w:rsidP="0067755D">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67755D" w:rsidRPr="003F7263" w:rsidRDefault="0067755D" w:rsidP="0067755D">
            <w:pPr>
              <w:pStyle w:val="TAL"/>
              <w:keepNext w:val="0"/>
              <w:keepLines w:val="0"/>
              <w:jc w:val="center"/>
              <w:rPr>
                <w:rFonts w:cs="Arial"/>
                <w:sz w:val="16"/>
                <w:szCs w:val="16"/>
                <w:lang w:eastAsia="zh-CN"/>
              </w:rPr>
            </w:pPr>
            <w:r>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67755D" w:rsidRPr="003F7263" w:rsidRDefault="0067755D" w:rsidP="0067755D">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67755D" w:rsidRPr="003F7263" w14:paraId="529BC1E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67755D" w:rsidRPr="005C0CE5" w:rsidRDefault="0067755D" w:rsidP="0067755D">
            <w:pPr>
              <w:pStyle w:val="TAL"/>
              <w:keepNext w:val="0"/>
              <w:keepLines w:val="0"/>
              <w:rPr>
                <w:sz w:val="16"/>
                <w:szCs w:val="16"/>
              </w:rPr>
            </w:pPr>
            <w:r w:rsidRPr="0069551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67755D" w:rsidRPr="005C0CE5" w:rsidRDefault="0067755D" w:rsidP="0067755D">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67755D" w:rsidRPr="005C0CE5" w:rsidRDefault="0067755D" w:rsidP="0067755D">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67755D" w:rsidRDefault="0067755D" w:rsidP="0067755D">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67755D" w:rsidRPr="005C0CE5" w:rsidRDefault="0067755D" w:rsidP="0067755D">
            <w:pPr>
              <w:pStyle w:val="TAL"/>
              <w:keepNext w:val="0"/>
              <w:keepLines w:val="0"/>
              <w:rPr>
                <w:rFonts w:cs="Arial"/>
                <w:sz w:val="16"/>
                <w:szCs w:val="16"/>
                <w:lang w:eastAsia="zh-CN"/>
              </w:rPr>
            </w:pPr>
            <w:r w:rsidRPr="0069551F">
              <w:rPr>
                <w:sz w:val="16"/>
                <w:szCs w:val="16"/>
                <w:lang w:eastAsia="en-US"/>
              </w:rPr>
              <w:t>UEs Supporting 2-Step RACH</w:t>
            </w:r>
            <w:r w:rsidRPr="0069551F">
              <w:rPr>
                <w:rFonts w:cs="Arial"/>
                <w:sz w:val="16"/>
                <w:szCs w:val="16"/>
                <w:lang w:eastAsia="zh-CN"/>
              </w:rPr>
              <w:t xml:space="preserve"> and Random access SDT</w:t>
            </w:r>
          </w:p>
        </w:tc>
      </w:tr>
      <w:tr w:rsidR="0067755D" w:rsidRPr="003F7263" w14:paraId="1F928033"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67755D" w:rsidRPr="005C0CE5" w:rsidRDefault="0067755D" w:rsidP="0067755D">
            <w:pPr>
              <w:pStyle w:val="TAL"/>
              <w:keepNext w:val="0"/>
              <w:keepLines w:val="0"/>
              <w:rPr>
                <w:sz w:val="16"/>
                <w:szCs w:val="16"/>
              </w:rPr>
            </w:pPr>
            <w:r w:rsidRPr="0069551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67755D" w:rsidRPr="005C0CE5" w:rsidRDefault="0067755D" w:rsidP="0067755D">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67755D" w:rsidRPr="005C0CE5" w:rsidRDefault="0067755D" w:rsidP="0067755D">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67755D" w:rsidRDefault="0067755D" w:rsidP="0067755D">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67755D" w:rsidRPr="005C0CE5" w:rsidRDefault="0067755D" w:rsidP="0067755D">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67755D" w:rsidRPr="003F7263" w14:paraId="145B2583"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67755D" w:rsidRPr="00C21875" w:rsidRDefault="0067755D" w:rsidP="0067755D">
            <w:pPr>
              <w:pStyle w:val="TAL"/>
              <w:keepNext w:val="0"/>
              <w:keepLines w:val="0"/>
              <w:rPr>
                <w:sz w:val="16"/>
                <w:szCs w:val="16"/>
              </w:rPr>
            </w:pPr>
            <w:r w:rsidRPr="00C21875">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67755D" w:rsidRPr="00C21875" w:rsidRDefault="0067755D" w:rsidP="0067755D">
            <w:pPr>
              <w:pStyle w:val="TAL"/>
              <w:keepNext w:val="0"/>
              <w:keepLines w:val="0"/>
              <w:rPr>
                <w:sz w:val="16"/>
                <w:szCs w:val="16"/>
                <w:lang w:eastAsia="zh-CN"/>
              </w:rPr>
            </w:pPr>
            <w:r w:rsidRPr="00C21875">
              <w:rPr>
                <w:sz w:val="16"/>
                <w:szCs w:val="16"/>
              </w:rPr>
              <w:t>RA Based SDT/ CG Based SDT/ cg-SDT-</w:t>
            </w:r>
            <w:proofErr w:type="spellStart"/>
            <w:r w:rsidRPr="00C21875">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67755D" w:rsidRPr="00C21875" w:rsidRDefault="0067755D" w:rsidP="0067755D">
            <w:pPr>
              <w:pStyle w:val="TAL"/>
              <w:keepNext w:val="0"/>
              <w:keepLines w:val="0"/>
              <w:jc w:val="center"/>
              <w:rPr>
                <w:sz w:val="16"/>
                <w:szCs w:val="16"/>
              </w:rPr>
            </w:pPr>
            <w:r w:rsidRPr="00C2187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67755D" w:rsidRPr="00C21875" w:rsidRDefault="0067755D" w:rsidP="0067755D">
            <w:pPr>
              <w:pStyle w:val="TAL"/>
              <w:keepNext w:val="0"/>
              <w:keepLines w:val="0"/>
              <w:jc w:val="center"/>
              <w:rPr>
                <w:rFonts w:cs="Arial"/>
                <w:sz w:val="16"/>
                <w:szCs w:val="16"/>
                <w:lang w:eastAsia="zh-CN"/>
              </w:rPr>
            </w:pPr>
            <w:r>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570AFB24" w:rsidR="0067755D" w:rsidRPr="00C21875" w:rsidRDefault="0067755D" w:rsidP="0067755D">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67755D" w:rsidRPr="003F7263" w14:paraId="3923078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67755D" w:rsidRPr="003F7263" w:rsidRDefault="0067755D" w:rsidP="0067755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67755D" w:rsidRPr="003F7263" w:rsidRDefault="0067755D" w:rsidP="0067755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67755D" w:rsidRPr="003F7263" w:rsidRDefault="0067755D" w:rsidP="0067755D">
            <w:pPr>
              <w:pStyle w:val="TAL"/>
              <w:keepNext w:val="0"/>
              <w:keepLines w:val="0"/>
              <w:rPr>
                <w:sz w:val="16"/>
                <w:szCs w:val="16"/>
                <w:lang w:eastAsia="en-US"/>
              </w:rPr>
            </w:pPr>
          </w:p>
        </w:tc>
      </w:tr>
      <w:tr w:rsidR="0067755D" w:rsidRPr="003F7263" w14:paraId="5AD8544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67755D" w:rsidRPr="003F7263" w:rsidRDefault="0067755D" w:rsidP="0067755D">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67755D" w:rsidRPr="003F7263" w:rsidRDefault="0067755D" w:rsidP="0067755D">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67755D" w:rsidRPr="003F7263" w:rsidRDefault="0067755D" w:rsidP="0067755D">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67755D" w:rsidRPr="003F7263" w:rsidRDefault="0067755D" w:rsidP="0067755D">
            <w:pPr>
              <w:pStyle w:val="TAL"/>
              <w:keepNext w:val="0"/>
              <w:keepLines w:val="0"/>
              <w:rPr>
                <w:sz w:val="16"/>
                <w:szCs w:val="16"/>
                <w:lang w:eastAsia="en-US"/>
              </w:rPr>
            </w:pPr>
          </w:p>
        </w:tc>
      </w:tr>
      <w:tr w:rsidR="0067755D" w:rsidRPr="003F7263" w14:paraId="66197BE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67755D" w:rsidRPr="003F7263" w14:paraId="1E722B67"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67755D" w:rsidRPr="003F7263" w14:paraId="2E15676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67755D" w:rsidRPr="003F7263" w14:paraId="3CCE15F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67755D" w:rsidRPr="003F7263" w14:paraId="3D11A7D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20410ECD"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67755D" w:rsidRPr="003F7263" w:rsidRDefault="0067755D" w:rsidP="0067755D">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7CEB909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67755D" w:rsidRPr="003F7263" w:rsidRDefault="0067755D" w:rsidP="0067755D">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67755D" w:rsidRPr="003F7263" w:rsidRDefault="0067755D" w:rsidP="0067755D">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67755D" w:rsidRPr="003F7263" w:rsidRDefault="0067755D" w:rsidP="0067755D">
            <w:pPr>
              <w:pStyle w:val="TAL"/>
              <w:keepNext w:val="0"/>
              <w:keepLines w:val="0"/>
              <w:rPr>
                <w:b/>
                <w:sz w:val="16"/>
                <w:szCs w:val="16"/>
                <w:lang w:eastAsia="en-US"/>
              </w:rPr>
            </w:pPr>
          </w:p>
        </w:tc>
      </w:tr>
      <w:tr w:rsidR="0067755D" w:rsidRPr="003F7263" w14:paraId="57301EC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67755D" w:rsidRPr="003F7263" w14:paraId="191F36D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67755D" w:rsidRPr="003F7263" w:rsidRDefault="0067755D" w:rsidP="0067755D">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67755D" w:rsidRPr="003F7263" w14:paraId="677475C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67755D" w:rsidRPr="003F7263" w:rsidRDefault="0067755D" w:rsidP="0067755D">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67755D" w:rsidRPr="003F7263" w14:paraId="749FEFD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lastRenderedPageBreak/>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67755D" w:rsidRPr="003F7263" w:rsidRDefault="0067755D" w:rsidP="0067755D">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5C27DE0F"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5GS and </w:t>
            </w:r>
            <w:proofErr w:type="spellStart"/>
            <w:r w:rsidRPr="003F7263">
              <w:rPr>
                <w:sz w:val="16"/>
                <w:szCs w:val="16"/>
                <w:lang w:eastAsia="en-US"/>
              </w:rPr>
              <w:t>RLC</w:t>
            </w:r>
            <w:r w:rsidRPr="009509AE">
              <w:rPr>
                <w:sz w:val="16"/>
                <w:szCs w:val="16"/>
                <w:lang w:eastAsia="en-US"/>
              </w:rPr>
              <w:t>and</w:t>
            </w:r>
            <w:proofErr w:type="spellEnd"/>
            <w:r w:rsidRPr="009509AE">
              <w:rPr>
                <w:sz w:val="16"/>
                <w:szCs w:val="16"/>
                <w:lang w:eastAsia="en-US"/>
              </w:rPr>
              <w:t xml:space="preserve"> RLC AM with 18-bit length of RLC sequence number</w:t>
            </w:r>
          </w:p>
        </w:tc>
      </w:tr>
      <w:tr w:rsidR="0067755D" w:rsidRPr="003F7263" w14:paraId="5DB421D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67755D" w:rsidRPr="003F7263" w:rsidRDefault="0067755D" w:rsidP="0067755D">
            <w:pPr>
              <w:pStyle w:val="TAL"/>
              <w:jc w:val="center"/>
              <w:rPr>
                <w:sz w:val="16"/>
                <w:szCs w:val="16"/>
                <w:lang w:eastAsia="en-US"/>
              </w:rPr>
            </w:pPr>
            <w:r w:rsidRPr="003F7263">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67755D" w:rsidRPr="003F7263" w:rsidRDefault="0067755D" w:rsidP="0067755D">
            <w:pPr>
              <w:pStyle w:val="TAL"/>
              <w:keepNext w:val="0"/>
              <w:keepLines w:val="0"/>
              <w:rPr>
                <w:sz w:val="16"/>
                <w:szCs w:val="16"/>
                <w:lang w:eastAsia="en-US"/>
              </w:rPr>
            </w:pPr>
            <w:r w:rsidRPr="003F7263">
              <w:rPr>
                <w:sz w:val="16"/>
                <w:szCs w:val="16"/>
              </w:rPr>
              <w:t>UEs supporting 5GS and RLC AM with 12-bit length of RLC sequence number</w:t>
            </w:r>
          </w:p>
        </w:tc>
      </w:tr>
      <w:tr w:rsidR="0067755D" w:rsidRPr="003F7263" w14:paraId="2780145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67755D" w:rsidRPr="003F7263" w:rsidRDefault="0067755D" w:rsidP="0067755D">
            <w:pPr>
              <w:pStyle w:val="TAL"/>
              <w:jc w:val="center"/>
              <w:rPr>
                <w:sz w:val="16"/>
                <w:szCs w:val="16"/>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67755D" w:rsidRPr="003F7263" w:rsidRDefault="0067755D" w:rsidP="0067755D">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67755D" w:rsidRPr="003F7263" w14:paraId="08BC127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749D987"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733935D4"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231FD32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67755D" w:rsidRPr="003F7263" w:rsidDel="00865AEC"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0A006F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DED3FFE"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67755D" w:rsidRPr="003F7263" w:rsidRDefault="0067755D" w:rsidP="0067755D">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67755D" w:rsidRPr="003F7263" w:rsidRDefault="0067755D" w:rsidP="0067755D">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6F9B0BB"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67755D" w:rsidRPr="003F7263" w:rsidRDefault="0067755D" w:rsidP="0067755D">
            <w:pPr>
              <w:pStyle w:val="TAL"/>
              <w:keepNext w:val="0"/>
              <w:keepLines w:val="0"/>
              <w:rPr>
                <w:b/>
                <w:bCs/>
                <w:sz w:val="16"/>
                <w:szCs w:val="16"/>
                <w:lang w:eastAsia="en-US"/>
              </w:rPr>
            </w:pPr>
          </w:p>
        </w:tc>
      </w:tr>
      <w:tr w:rsidR="0067755D" w:rsidRPr="003F7263" w14:paraId="2117955E"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67755D" w:rsidRPr="003F7263" w:rsidRDefault="0067755D" w:rsidP="0067755D">
            <w:pPr>
              <w:pStyle w:val="TAL"/>
              <w:keepNext w:val="0"/>
              <w:keepLines w:val="0"/>
              <w:rPr>
                <w:b/>
                <w:bCs/>
                <w:sz w:val="16"/>
                <w:szCs w:val="16"/>
                <w:lang w:eastAsia="en-US"/>
              </w:rPr>
            </w:pPr>
          </w:p>
        </w:tc>
      </w:tr>
      <w:tr w:rsidR="0067755D" w:rsidRPr="003F7263" w14:paraId="6B80F75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67755D" w:rsidRPr="003F7263" w:rsidRDefault="0067755D" w:rsidP="0067755D">
            <w:pPr>
              <w:pStyle w:val="TAL"/>
              <w:jc w:val="center"/>
              <w:rPr>
                <w:bCs/>
                <w:sz w:val="16"/>
                <w:szCs w:val="16"/>
                <w:lang w:eastAsia="en-US"/>
              </w:rPr>
            </w:pPr>
            <w:r w:rsidRPr="003F7263">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67755D" w:rsidRPr="003F7263" w14:paraId="43C7B6E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67755D" w:rsidRPr="003F7263" w:rsidRDefault="0067755D" w:rsidP="0067755D">
            <w:pPr>
              <w:pStyle w:val="TAL"/>
              <w:jc w:val="center"/>
              <w:rPr>
                <w:bCs/>
                <w:sz w:val="16"/>
                <w:szCs w:val="16"/>
                <w:lang w:eastAsia="en-US"/>
              </w:rPr>
            </w:pPr>
            <w:r w:rsidRPr="009509AE">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67755D" w:rsidRPr="003F7263" w14:paraId="12AA2104"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67755D" w:rsidRPr="003F7263" w:rsidRDefault="0067755D" w:rsidP="0067755D">
            <w:pPr>
              <w:pStyle w:val="TAL"/>
              <w:keepNext w:val="0"/>
              <w:keepLines w:val="0"/>
              <w:rPr>
                <w:b/>
                <w:bCs/>
                <w:sz w:val="16"/>
                <w:szCs w:val="16"/>
                <w:lang w:eastAsia="en-US"/>
              </w:rPr>
            </w:pPr>
          </w:p>
        </w:tc>
      </w:tr>
      <w:tr w:rsidR="0067755D" w:rsidRPr="003F7263" w14:paraId="51DA2B8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67755D" w:rsidRPr="003F7263" w:rsidRDefault="0067755D" w:rsidP="0067755D">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p>
        </w:tc>
      </w:tr>
      <w:tr w:rsidR="0067755D" w:rsidRPr="003F7263" w14:paraId="6EDDA048"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67755D" w:rsidRPr="003F7263" w:rsidRDefault="0067755D" w:rsidP="0067755D">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w:t>
            </w:r>
          </w:p>
        </w:tc>
      </w:tr>
      <w:tr w:rsidR="0067755D" w:rsidRPr="003F7263" w14:paraId="54593616"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67755D" w:rsidRPr="003F7263" w:rsidRDefault="0067755D" w:rsidP="0067755D">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67755D" w:rsidRPr="003F7263" w:rsidRDefault="0067755D" w:rsidP="0067755D">
            <w:pPr>
              <w:pStyle w:val="TAL"/>
              <w:jc w:val="center"/>
              <w:rPr>
                <w:bCs/>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67755D" w:rsidRPr="003F7263" w:rsidRDefault="0067755D" w:rsidP="0067755D">
            <w:pPr>
              <w:pStyle w:val="TAL"/>
              <w:keepNext w:val="0"/>
              <w:keepLines w:val="0"/>
              <w:rPr>
                <w:bCs/>
                <w:sz w:val="16"/>
                <w:szCs w:val="16"/>
                <w:lang w:eastAsia="en-US"/>
              </w:rPr>
            </w:pPr>
            <w:r w:rsidRPr="003F7263">
              <w:rPr>
                <w:sz w:val="16"/>
                <w:szCs w:val="16"/>
                <w:lang w:eastAsia="en-US"/>
              </w:rPr>
              <w:t>UEs supporting 5GS and ZUC algorithm</w:t>
            </w:r>
          </w:p>
        </w:tc>
      </w:tr>
      <w:tr w:rsidR="0067755D" w:rsidRPr="003F7263" w14:paraId="07DD29C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67755D" w:rsidRPr="003F7263" w:rsidRDefault="0067755D" w:rsidP="0067755D">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67755D" w:rsidRPr="003F7263" w:rsidRDefault="0067755D" w:rsidP="0067755D">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67755D" w:rsidRPr="003F7263" w:rsidRDefault="0067755D" w:rsidP="0067755D">
            <w:pPr>
              <w:pStyle w:val="TAL"/>
              <w:keepNext w:val="0"/>
              <w:keepLines w:val="0"/>
              <w:rPr>
                <w:b/>
                <w:sz w:val="16"/>
                <w:szCs w:val="16"/>
                <w:lang w:eastAsia="en-US"/>
              </w:rPr>
            </w:pPr>
          </w:p>
        </w:tc>
      </w:tr>
      <w:tr w:rsidR="0067755D" w:rsidRPr="003F7263" w14:paraId="2D2BA2D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0E83265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67755D" w:rsidRPr="003F7263" w:rsidRDefault="0067755D" w:rsidP="0067755D">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305E617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67755D" w:rsidRPr="003F7263" w:rsidRDefault="0067755D" w:rsidP="0067755D">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67755D" w:rsidRPr="003F7263" w:rsidRDefault="0067755D" w:rsidP="0067755D">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67755D" w:rsidRPr="003F7263" w:rsidRDefault="0067755D" w:rsidP="0067755D">
            <w:pPr>
              <w:pStyle w:val="TAL"/>
              <w:jc w:val="center"/>
              <w:rPr>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ZUC algorithm</w:t>
            </w:r>
          </w:p>
        </w:tc>
      </w:tr>
      <w:tr w:rsidR="0067755D" w:rsidRPr="003F7263" w14:paraId="3EBB596F"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67755D" w:rsidRPr="003F7263" w:rsidRDefault="0067755D" w:rsidP="0067755D">
            <w:pPr>
              <w:pStyle w:val="TAL"/>
              <w:keepNext w:val="0"/>
              <w:keepLines w:val="0"/>
              <w:rPr>
                <w:b/>
                <w:bCs/>
                <w:sz w:val="16"/>
                <w:szCs w:val="16"/>
                <w:lang w:eastAsia="en-US"/>
              </w:rPr>
            </w:pPr>
          </w:p>
        </w:tc>
      </w:tr>
      <w:tr w:rsidR="0067755D" w:rsidRPr="003F7263" w14:paraId="5D776B6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49707BE8"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 xml:space="preserve">PDCP handover / </w:t>
            </w:r>
            <w:proofErr w:type="gramStart"/>
            <w:r w:rsidRPr="003F7263">
              <w:rPr>
                <w:rFonts w:eastAsia="SimSun"/>
                <w:sz w:val="16"/>
                <w:szCs w:val="16"/>
                <w:lang w:eastAsia="zh-CN"/>
              </w:rPr>
              <w:t>Non-lossless</w:t>
            </w:r>
            <w:proofErr w:type="gramEnd"/>
            <w:r w:rsidRPr="003F7263">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1B4E233"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67755D" w:rsidRPr="003F7263" w:rsidRDefault="0067755D" w:rsidP="0067755D">
            <w:pPr>
              <w:pStyle w:val="TAL"/>
              <w:keepNext w:val="0"/>
              <w:keepLines w:val="0"/>
              <w:rPr>
                <w:rFonts w:eastAsia="SimSun"/>
                <w:sz w:val="16"/>
                <w:szCs w:val="16"/>
                <w:lang w:eastAsia="zh-CN"/>
              </w:rPr>
            </w:pPr>
            <w:r w:rsidRPr="003F7263">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67755D" w:rsidRPr="003F7263" w:rsidRDefault="0067755D" w:rsidP="0067755D">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67755D" w:rsidRPr="003F7263" w:rsidRDefault="0067755D" w:rsidP="0067755D">
            <w:pPr>
              <w:pStyle w:val="TAL"/>
              <w:keepNext w:val="0"/>
              <w:keepLines w:val="0"/>
              <w:jc w:val="center"/>
              <w:rPr>
                <w:sz w:val="16"/>
                <w:szCs w:val="16"/>
                <w:lang w:eastAsia="en-US"/>
              </w:rPr>
            </w:pPr>
            <w:r w:rsidRPr="003F7263">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67755D" w:rsidRPr="003F7263" w:rsidRDefault="0067755D" w:rsidP="0067755D">
            <w:pPr>
              <w:pStyle w:val="TAL"/>
              <w:keepNext w:val="0"/>
              <w:keepLines w:val="0"/>
              <w:rPr>
                <w:sz w:val="16"/>
                <w:szCs w:val="16"/>
                <w:lang w:eastAsia="en-US"/>
              </w:rPr>
            </w:pPr>
            <w:r w:rsidRPr="003F7263">
              <w:rPr>
                <w:rFonts w:cs="Arial"/>
                <w:sz w:val="16"/>
                <w:szCs w:val="16"/>
              </w:rPr>
              <w:t>UEs supporting 5G Core and intra-frequency DAPS handover</w:t>
            </w:r>
          </w:p>
        </w:tc>
      </w:tr>
      <w:tr w:rsidR="0067755D" w:rsidRPr="003F7263" w14:paraId="5EF630F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67755D" w:rsidRPr="003F7263" w:rsidRDefault="0067755D" w:rsidP="0067755D">
            <w:pPr>
              <w:pStyle w:val="TAL"/>
              <w:keepNext w:val="0"/>
              <w:keepLines w:val="0"/>
              <w:rPr>
                <w:sz w:val="16"/>
                <w:szCs w:val="16"/>
                <w:lang w:eastAsia="zh-CN"/>
              </w:rPr>
            </w:pPr>
            <w:r w:rsidRPr="003F7263">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67755D" w:rsidRPr="003F7263" w:rsidRDefault="0067755D" w:rsidP="0067755D">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67755D" w:rsidRPr="003F7263" w:rsidRDefault="0067755D" w:rsidP="0067755D">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67755D" w:rsidRPr="003F7263" w:rsidRDefault="0067755D" w:rsidP="0067755D">
            <w:pPr>
              <w:pStyle w:val="TAL"/>
              <w:keepNext w:val="0"/>
              <w:keepLines w:val="0"/>
              <w:jc w:val="center"/>
              <w:rPr>
                <w:rFonts w:cs="Arial"/>
                <w:sz w:val="16"/>
                <w:szCs w:val="16"/>
              </w:rPr>
            </w:pPr>
            <w:r w:rsidRPr="003F7263">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67755D" w:rsidRPr="003F7263" w:rsidRDefault="0067755D" w:rsidP="0067755D">
            <w:pPr>
              <w:pStyle w:val="TAL"/>
              <w:keepNext w:val="0"/>
              <w:keepLines w:val="0"/>
              <w:rPr>
                <w:rFonts w:cs="Arial"/>
                <w:sz w:val="16"/>
                <w:szCs w:val="16"/>
              </w:rPr>
            </w:pPr>
            <w:r w:rsidRPr="003F7263">
              <w:rPr>
                <w:rFonts w:cs="Arial"/>
                <w:sz w:val="16"/>
                <w:szCs w:val="16"/>
              </w:rPr>
              <w:t>UEs supporting 5G Core and inter-frequency DAPS handover</w:t>
            </w:r>
          </w:p>
        </w:tc>
      </w:tr>
      <w:tr w:rsidR="0067755D" w:rsidRPr="003F7263" w14:paraId="284CC72A"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67755D" w:rsidRPr="003F7263" w:rsidRDefault="0067755D" w:rsidP="0067755D">
            <w:pPr>
              <w:pStyle w:val="TAL"/>
              <w:keepNext w:val="0"/>
              <w:keepLines w:val="0"/>
              <w:rPr>
                <w:b/>
                <w:bCs/>
                <w:sz w:val="16"/>
                <w:szCs w:val="16"/>
                <w:lang w:eastAsia="en-US"/>
              </w:rPr>
            </w:pPr>
            <w:r w:rsidRPr="003F7263">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67755D" w:rsidRPr="003F7263" w:rsidRDefault="0067755D" w:rsidP="0067755D">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67755D" w:rsidRPr="003F7263" w:rsidRDefault="0067755D" w:rsidP="0067755D">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67755D" w:rsidRPr="003F7263" w:rsidRDefault="0067755D" w:rsidP="0067755D">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67755D" w:rsidRPr="003F7263" w:rsidRDefault="0067755D" w:rsidP="0067755D">
            <w:pPr>
              <w:pStyle w:val="TAL"/>
              <w:keepNext w:val="0"/>
              <w:keepLines w:val="0"/>
              <w:rPr>
                <w:b/>
                <w:bCs/>
                <w:sz w:val="16"/>
                <w:szCs w:val="16"/>
                <w:lang w:eastAsia="en-US"/>
              </w:rPr>
            </w:pPr>
          </w:p>
        </w:tc>
      </w:tr>
      <w:tr w:rsidR="0067755D" w:rsidRPr="003F7263" w14:paraId="36893C32"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67755D" w:rsidRPr="003F7263" w:rsidRDefault="0067755D" w:rsidP="0067755D">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 and RLC UM Mode</w:t>
            </w:r>
          </w:p>
        </w:tc>
      </w:tr>
      <w:tr w:rsidR="0067755D" w:rsidRPr="003F7263" w14:paraId="6F735E2C" w14:textId="77777777" w:rsidTr="0067755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49D7089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5970FB5E"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E682AAD"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67755D" w:rsidRPr="003F7263" w14:paraId="618C1FBE" w14:textId="77777777" w:rsidTr="0067755D">
        <w:trPr>
          <w:jc w:val="center"/>
        </w:trPr>
        <w:tc>
          <w:tcPr>
            <w:tcW w:w="1089" w:type="dxa"/>
            <w:vMerge/>
            <w:tcBorders>
              <w:left w:val="single" w:sz="4" w:space="0" w:color="auto"/>
              <w:bottom w:val="nil"/>
              <w:right w:val="single" w:sz="4" w:space="0" w:color="auto"/>
            </w:tcBorders>
            <w:shd w:val="clear" w:color="auto" w:fill="auto"/>
            <w:vAlign w:val="center"/>
          </w:tcPr>
          <w:p w14:paraId="37F0A3D0" w14:textId="77777777" w:rsidR="0067755D" w:rsidRPr="003F7263" w:rsidRDefault="0067755D" w:rsidP="0067755D">
            <w:pPr>
              <w:pStyle w:val="TAL"/>
              <w:keepNext w:val="0"/>
              <w:keepLines w:val="0"/>
              <w:rPr>
                <w:rFonts w:eastAsia="SimSun"/>
                <w:sz w:val="16"/>
                <w:szCs w:val="16"/>
                <w:lang w:eastAsia="zh-CN"/>
              </w:rPr>
            </w:pPr>
          </w:p>
        </w:tc>
        <w:tc>
          <w:tcPr>
            <w:tcW w:w="3505" w:type="dxa"/>
            <w:vMerge/>
            <w:tcBorders>
              <w:left w:val="single" w:sz="4" w:space="0" w:color="auto"/>
              <w:bottom w:val="nil"/>
              <w:right w:val="single" w:sz="4" w:space="0" w:color="auto"/>
            </w:tcBorders>
            <w:shd w:val="clear" w:color="auto" w:fill="auto"/>
            <w:vAlign w:val="center"/>
          </w:tcPr>
          <w:p w14:paraId="25C936B5" w14:textId="77777777" w:rsidR="0067755D" w:rsidRPr="003F7263" w:rsidRDefault="0067755D" w:rsidP="0067755D">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334496EB"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67755D" w:rsidRPr="003F7263" w:rsidRDefault="0067755D" w:rsidP="0067755D">
            <w:pPr>
              <w:pStyle w:val="TAL"/>
              <w:keepNext w:val="0"/>
              <w:keepLines w:val="0"/>
              <w:jc w:val="center"/>
              <w:rPr>
                <w:sz w:val="16"/>
                <w:szCs w:val="16"/>
                <w:lang w:eastAsia="en-US"/>
              </w:rPr>
            </w:pPr>
            <w:r w:rsidRPr="003F7263">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67755D" w:rsidRPr="003F7263" w:rsidRDefault="0067755D" w:rsidP="0067755D">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67755D" w:rsidRPr="003F7263" w14:paraId="3620FF31" w14:textId="77777777" w:rsidTr="0067755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B1E19BD" w14:textId="77777777" w:rsidR="0067755D" w:rsidRPr="003F7263" w:rsidRDefault="0067755D" w:rsidP="0067755D">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67755D" w:rsidRPr="003F7263" w:rsidRDefault="0067755D" w:rsidP="0067755D">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67755D" w:rsidRPr="00B46C9E" w:rsidRDefault="0067755D" w:rsidP="0067755D">
            <w:pPr>
              <w:pStyle w:val="TAL"/>
              <w:keepNext w:val="0"/>
              <w:keepLines w:val="0"/>
              <w:jc w:val="center"/>
              <w:rPr>
                <w:sz w:val="16"/>
                <w:szCs w:val="16"/>
                <w:lang w:val="en-US"/>
              </w:rPr>
            </w:pPr>
            <w:r>
              <w:rPr>
                <w:sz w:val="16"/>
                <w:szCs w:val="16"/>
                <w:lang w:val="en-US"/>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67755D" w:rsidRPr="00B46C9E" w:rsidRDefault="0067755D" w:rsidP="0067755D">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67755D" w:rsidRPr="003F7263" w14:paraId="03D2AC87" w14:textId="77777777" w:rsidTr="0067755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57AAA78B"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48EA7270" w14:textId="77777777" w:rsidR="0067755D" w:rsidRPr="003F7263" w:rsidRDefault="0067755D" w:rsidP="0067755D">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534FE97"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67755D" w:rsidRPr="003F7263" w:rsidRDefault="0067755D" w:rsidP="0067755D">
            <w:pPr>
              <w:pStyle w:val="TAL"/>
              <w:keepNext w:val="0"/>
              <w:keepLines w:val="0"/>
              <w:jc w:val="center"/>
              <w:rPr>
                <w:sz w:val="16"/>
                <w:szCs w:val="16"/>
                <w:lang w:eastAsia="en-US"/>
              </w:rPr>
            </w:pPr>
            <w:r w:rsidRPr="003F7263">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67755D" w:rsidRPr="003F7263" w:rsidRDefault="0067755D" w:rsidP="0067755D">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67755D" w:rsidRPr="003F7263" w14:paraId="08D00A2C" w14:textId="77777777" w:rsidTr="0067755D">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44315F48" w14:textId="77777777" w:rsidR="0067755D" w:rsidRPr="003F7263" w:rsidRDefault="0067755D" w:rsidP="0067755D">
            <w:pPr>
              <w:pStyle w:val="TAL"/>
              <w:keepNext w:val="0"/>
              <w:keepLines w:val="0"/>
              <w:rPr>
                <w:rFonts w:eastAsia="SimSun"/>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35211563" w14:textId="77777777" w:rsidR="0067755D" w:rsidRPr="003F7263" w:rsidRDefault="0067755D" w:rsidP="0067755D">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513E54B3"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67755D" w:rsidRPr="003F7263" w:rsidRDefault="0067755D" w:rsidP="0067755D">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67755D" w:rsidRPr="003F7263" w:rsidRDefault="0067755D" w:rsidP="0067755D">
            <w:pPr>
              <w:pStyle w:val="TAL"/>
              <w:keepNext w:val="0"/>
              <w:keepLines w:val="0"/>
              <w:rPr>
                <w:sz w:val="16"/>
                <w:szCs w:val="16"/>
                <w:lang w:eastAsia="en-US"/>
              </w:rPr>
            </w:pPr>
            <w:r w:rsidRPr="003F7263">
              <w:rPr>
                <w:sz w:val="16"/>
                <w:szCs w:val="16"/>
              </w:rPr>
              <w:t>UEs supporting NR-DC</w:t>
            </w:r>
          </w:p>
        </w:tc>
      </w:tr>
      <w:tr w:rsidR="0067755D" w:rsidRPr="003F7263" w14:paraId="1385A1FC"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5GS</w:t>
            </w:r>
          </w:p>
        </w:tc>
      </w:tr>
      <w:tr w:rsidR="0067755D" w:rsidRPr="003F7263" w14:paraId="5F0AA88F" w14:textId="77777777" w:rsidTr="0067755D">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08A40DA7" w14:textId="77777777" w:rsidR="0067755D" w:rsidRPr="003F7263" w:rsidRDefault="0067755D" w:rsidP="0067755D">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18AC6FA0" w14:textId="77777777" w:rsidR="0067755D" w:rsidRPr="003F7263" w:rsidRDefault="0067755D" w:rsidP="0067755D">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2A430A31" w14:textId="77777777" w:rsidR="0067755D" w:rsidRPr="003F7263" w:rsidRDefault="0067755D" w:rsidP="0067755D">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67755D" w:rsidRPr="003F7263" w:rsidRDefault="0067755D" w:rsidP="0067755D">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67755D" w:rsidRPr="003F7263" w14:paraId="4B354CCC" w14:textId="77777777" w:rsidTr="0067755D">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36F171A8" w14:textId="77777777" w:rsidR="0067755D" w:rsidRPr="003F7263" w:rsidRDefault="0067755D" w:rsidP="0067755D">
            <w:pPr>
              <w:pStyle w:val="TAL"/>
              <w:keepNext w:val="0"/>
              <w:keepLines w:val="0"/>
              <w:rPr>
                <w:rFonts w:eastAsia="SimSun" w:cs="Arial"/>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67A20F99" w14:textId="77777777" w:rsidR="0067755D" w:rsidRPr="003F7263" w:rsidRDefault="0067755D" w:rsidP="0067755D">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F3D4B0E" w14:textId="77777777" w:rsidR="0067755D" w:rsidRPr="003F7263" w:rsidRDefault="0067755D" w:rsidP="0067755D">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67755D" w:rsidRPr="003F7263" w:rsidRDefault="0067755D" w:rsidP="0067755D">
            <w:pPr>
              <w:pStyle w:val="TAL"/>
              <w:keepNext w:val="0"/>
              <w:keepLines w:val="0"/>
              <w:rPr>
                <w:rFonts w:cs="Arial"/>
                <w:sz w:val="16"/>
                <w:szCs w:val="16"/>
              </w:rPr>
            </w:pPr>
            <w:r w:rsidRPr="003F7263">
              <w:rPr>
                <w:rFonts w:cs="Arial"/>
                <w:sz w:val="16"/>
                <w:szCs w:val="16"/>
              </w:rPr>
              <w:t>UEs supporting NR-DC and PDCP duplication over split DRB</w:t>
            </w:r>
          </w:p>
        </w:tc>
      </w:tr>
      <w:tr w:rsidR="0067755D" w:rsidRPr="003F7263" w14:paraId="2D080D1B"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6D018A8" w14:textId="4F747764" w:rsidR="0067755D" w:rsidRPr="003F7263" w:rsidRDefault="0067755D" w:rsidP="0067755D">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67755D" w:rsidRPr="003F7263" w:rsidRDefault="0067755D" w:rsidP="0067755D">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67755D" w:rsidRPr="003F7263" w:rsidRDefault="0067755D" w:rsidP="0067755D">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67755D" w:rsidRPr="003F7263" w:rsidRDefault="0067755D" w:rsidP="0067755D">
            <w:pPr>
              <w:pStyle w:val="TAL"/>
              <w:keepNext w:val="0"/>
              <w:keepLines w:val="0"/>
              <w:jc w:val="center"/>
              <w:rPr>
                <w:rFonts w:cs="Arial"/>
                <w:sz w:val="16"/>
                <w:szCs w:val="16"/>
              </w:rPr>
            </w:pPr>
            <w:r w:rsidRPr="003F7263">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67755D" w:rsidRPr="003F7263" w:rsidRDefault="0067755D" w:rsidP="0067755D">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67755D" w:rsidRPr="003F7263" w14:paraId="298B90C9"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5E51F28" w14:textId="0963E79A"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67755D" w:rsidRPr="003F7263" w:rsidRDefault="0067755D" w:rsidP="0067755D">
            <w:pPr>
              <w:pStyle w:val="TAL"/>
              <w:keepNext w:val="0"/>
              <w:keepLines w:val="0"/>
            </w:pPr>
            <w:r w:rsidRPr="003F7263">
              <w:rPr>
                <w:rFonts w:cs="Arial"/>
                <w:sz w:val="16"/>
                <w:szCs w:val="16"/>
                <w:lang w:eastAsia="zh-CN"/>
              </w:rPr>
              <w:t xml:space="preserve">PDCP Duplication / 3 RLC entities / Intra-band </w:t>
            </w:r>
            <w:r w:rsidRPr="003F7263">
              <w:rPr>
                <w:rFonts w:cs="Arial"/>
                <w:sz w:val="16"/>
                <w:szCs w:val="16"/>
                <w:lang w:eastAsia="zh-CN"/>
              </w:rPr>
              <w:lastRenderedPageBreak/>
              <w:t>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67755D" w:rsidRPr="003F7263" w:rsidRDefault="0067755D" w:rsidP="0067755D">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67755D" w:rsidRPr="003F7263" w:rsidRDefault="0067755D" w:rsidP="0067755D">
            <w:pPr>
              <w:pStyle w:val="TAL"/>
              <w:keepNext w:val="0"/>
              <w:keepLines w:val="0"/>
              <w:jc w:val="center"/>
              <w:rPr>
                <w:rFonts w:cs="Arial"/>
                <w:sz w:val="16"/>
                <w:szCs w:val="16"/>
              </w:rPr>
            </w:pPr>
            <w:r w:rsidRPr="003F7263">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67755D" w:rsidRPr="003F7263" w:rsidRDefault="0067755D" w:rsidP="0067755D">
            <w:pPr>
              <w:pStyle w:val="TAL"/>
              <w:keepNext w:val="0"/>
              <w:keepLines w:val="0"/>
              <w:rPr>
                <w:rFonts w:cs="Arial"/>
                <w:sz w:val="16"/>
                <w:szCs w:val="16"/>
              </w:rPr>
            </w:pPr>
            <w:r w:rsidRPr="003F7263">
              <w:rPr>
                <w:rFonts w:cs="Arial"/>
                <w:sz w:val="16"/>
                <w:szCs w:val="16"/>
                <w:lang w:eastAsia="zh-CN"/>
              </w:rPr>
              <w:t>UEs supporting 5GC and Intra-band non-</w:t>
            </w:r>
            <w:r w:rsidRPr="003F7263">
              <w:rPr>
                <w:rFonts w:cs="Arial"/>
                <w:sz w:val="16"/>
                <w:szCs w:val="16"/>
                <w:lang w:eastAsia="zh-CN"/>
              </w:rPr>
              <w:lastRenderedPageBreak/>
              <w:t>contiguous CA and DL and UL NR CA with 3 carriers and PDCP duplication with more than two RLC entities</w:t>
            </w:r>
          </w:p>
        </w:tc>
      </w:tr>
      <w:tr w:rsidR="0067755D" w:rsidRPr="003F7263" w14:paraId="162B1BE1"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8EBA16C"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67755D" w:rsidRPr="007035FE" w:rsidRDefault="0067755D" w:rsidP="0067755D">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67755D" w:rsidRPr="003F7263" w:rsidRDefault="0067755D" w:rsidP="0067755D">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67755D" w:rsidRPr="003F7263" w:rsidRDefault="0067755D" w:rsidP="0067755D">
            <w:pPr>
              <w:pStyle w:val="TAL"/>
              <w:keepNext w:val="0"/>
              <w:keepLines w:val="0"/>
              <w:jc w:val="center"/>
              <w:rPr>
                <w:rFonts w:cs="Arial"/>
                <w:sz w:val="16"/>
                <w:szCs w:val="16"/>
                <w:lang w:eastAsia="zh-CN"/>
              </w:rPr>
            </w:pPr>
            <w:r w:rsidRPr="003F7263">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67755D" w:rsidRPr="003F7263" w14:paraId="106D9686" w14:textId="77777777" w:rsidTr="0067755D">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47E11D37" w14:textId="1E37A270" w:rsidR="0067755D" w:rsidRPr="003F7263" w:rsidRDefault="0067755D" w:rsidP="0067755D">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67755D" w:rsidRPr="003F7263" w:rsidRDefault="0067755D" w:rsidP="0067755D">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67755D" w:rsidRPr="003F7263" w:rsidRDefault="0067755D" w:rsidP="0067755D">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67755D" w:rsidRPr="003F7263" w:rsidRDefault="0067755D" w:rsidP="0067755D">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67755D" w:rsidRPr="003F7263" w:rsidRDefault="0067755D" w:rsidP="0067755D">
            <w:pPr>
              <w:pStyle w:val="TAL"/>
              <w:keepNext w:val="0"/>
              <w:keepLines w:val="0"/>
              <w:rPr>
                <w:rFonts w:cs="Arial"/>
                <w:sz w:val="16"/>
                <w:szCs w:val="16"/>
              </w:rPr>
            </w:pPr>
          </w:p>
        </w:tc>
      </w:tr>
      <w:tr w:rsidR="0067755D" w:rsidRPr="003F7263" w14:paraId="110969EB"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230A248" w14:textId="01C3C08D"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tcBorders>
              <w:left w:val="single" w:sz="4" w:space="0" w:color="auto"/>
              <w:bottom w:val="single" w:sz="4" w:space="0" w:color="auto"/>
              <w:right w:val="single" w:sz="4" w:space="0" w:color="auto"/>
            </w:tcBorders>
            <w:shd w:val="clear" w:color="auto" w:fill="auto"/>
            <w:vAlign w:val="center"/>
          </w:tcPr>
          <w:p w14:paraId="0ECE5FF4" w14:textId="4DBE978C" w:rsidR="0067755D" w:rsidRPr="005270CE" w:rsidRDefault="0067755D" w:rsidP="0067755D">
            <w:pPr>
              <w:pStyle w:val="TAL"/>
              <w:keepNext w:val="0"/>
              <w:keepLines w:val="0"/>
              <w:rPr>
                <w:sz w:val="16"/>
                <w:szCs w:val="18"/>
              </w:rPr>
            </w:pPr>
            <w:r w:rsidRPr="005270CE">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67755D" w:rsidRPr="003F7263" w:rsidRDefault="0067755D" w:rsidP="0067755D">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p>
        </w:tc>
      </w:tr>
      <w:tr w:rsidR="0067755D" w:rsidRPr="003F7263" w14:paraId="67F2A17B"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40F962C" w14:textId="38F0AE4A"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05" w:type="dxa"/>
            <w:tcBorders>
              <w:left w:val="single" w:sz="4" w:space="0" w:color="auto"/>
              <w:bottom w:val="single" w:sz="4" w:space="0" w:color="auto"/>
              <w:right w:val="single" w:sz="4" w:space="0" w:color="auto"/>
            </w:tcBorders>
            <w:shd w:val="clear" w:color="auto" w:fill="auto"/>
            <w:vAlign w:val="center"/>
          </w:tcPr>
          <w:p w14:paraId="4500EF86" w14:textId="045B2F6B" w:rsidR="0067755D" w:rsidRPr="005270CE" w:rsidRDefault="0067755D" w:rsidP="0067755D">
            <w:pPr>
              <w:pStyle w:val="TAL"/>
              <w:keepNext w:val="0"/>
              <w:keepLines w:val="0"/>
              <w:rPr>
                <w:sz w:val="16"/>
                <w:szCs w:val="18"/>
              </w:rPr>
            </w:pPr>
            <w:r w:rsidRPr="005270CE">
              <w:rPr>
                <w:sz w:val="16"/>
                <w:szCs w:val="18"/>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67755D" w:rsidRPr="003F7263" w:rsidRDefault="0067755D" w:rsidP="0067755D">
            <w:pPr>
              <w:pStyle w:val="TAL"/>
              <w:keepNext w:val="0"/>
              <w:keepLines w:val="0"/>
              <w:jc w:val="center"/>
              <w:rPr>
                <w:rFonts w:cs="Arial"/>
                <w:sz w:val="16"/>
                <w:szCs w:val="16"/>
              </w:rPr>
            </w:pPr>
            <w:r>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r>
              <w:rPr>
                <w:rFonts w:cs="Arial" w:hint="eastAsia"/>
                <w:sz w:val="16"/>
                <w:szCs w:val="16"/>
                <w:lang w:eastAsia="zh-CN"/>
              </w:rPr>
              <w:t xml:space="preserve"> </w:t>
            </w:r>
            <w:r w:rsidRPr="006D2BC0">
              <w:rPr>
                <w:rFonts w:cs="Arial"/>
                <w:sz w:val="16"/>
                <w:szCs w:val="16"/>
                <w:lang w:eastAsia="zh-CN"/>
              </w:rPr>
              <w:t>and UL data compression with SIP static dictionary</w:t>
            </w:r>
          </w:p>
        </w:tc>
      </w:tr>
      <w:tr w:rsidR="0067755D" w:rsidRPr="003F7263" w14:paraId="10C09AC1" w14:textId="77777777" w:rsidTr="0067755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AA0DDCD" w14:textId="67D4F189" w:rsidR="0067755D" w:rsidRPr="003F7263" w:rsidRDefault="0067755D" w:rsidP="0067755D">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05" w:type="dxa"/>
            <w:tcBorders>
              <w:left w:val="single" w:sz="4" w:space="0" w:color="auto"/>
              <w:bottom w:val="single" w:sz="4" w:space="0" w:color="auto"/>
              <w:right w:val="single" w:sz="4" w:space="0" w:color="auto"/>
            </w:tcBorders>
            <w:shd w:val="clear" w:color="auto" w:fill="auto"/>
            <w:vAlign w:val="center"/>
          </w:tcPr>
          <w:p w14:paraId="5869CA3A" w14:textId="6F42FB6B" w:rsidR="0067755D" w:rsidRPr="005270CE" w:rsidRDefault="0067755D" w:rsidP="0067755D">
            <w:pPr>
              <w:pStyle w:val="TAL"/>
              <w:keepNext w:val="0"/>
              <w:keepLines w:val="0"/>
              <w:rPr>
                <w:sz w:val="16"/>
                <w:szCs w:val="18"/>
              </w:rPr>
            </w:pPr>
            <w:r w:rsidRPr="005270CE">
              <w:rPr>
                <w:sz w:val="16"/>
                <w:szCs w:val="18"/>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67755D" w:rsidRPr="003F7263" w:rsidRDefault="0067755D" w:rsidP="0067755D">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67755D" w:rsidRPr="003F7263" w:rsidRDefault="0067755D" w:rsidP="0067755D">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67755D" w:rsidRPr="003F7263" w:rsidRDefault="0067755D" w:rsidP="0067755D">
            <w:pPr>
              <w:pStyle w:val="TAL"/>
              <w:keepNext w:val="0"/>
              <w:keepLines w:val="0"/>
              <w:rPr>
                <w:rFonts w:cs="Arial"/>
                <w:sz w:val="16"/>
                <w:szCs w:val="16"/>
              </w:rPr>
            </w:pPr>
            <w:r w:rsidRPr="001506F1">
              <w:rPr>
                <w:rFonts w:cs="Arial"/>
                <w:sz w:val="16"/>
                <w:szCs w:val="16"/>
              </w:rPr>
              <w:t>UEs supporting 5GS and uplink data compression operation</w:t>
            </w:r>
          </w:p>
        </w:tc>
      </w:tr>
      <w:tr w:rsidR="0067755D" w:rsidRPr="003F7263" w14:paraId="7A8272E1"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67755D" w:rsidRPr="003F7263" w:rsidRDefault="0067755D" w:rsidP="0067755D">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67755D" w:rsidRPr="003F7263" w:rsidRDefault="0067755D" w:rsidP="0067755D">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67755D" w:rsidRPr="003F7263" w:rsidRDefault="0067755D" w:rsidP="0067755D">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67755D" w:rsidRPr="003F7263" w:rsidRDefault="0067755D" w:rsidP="0067755D">
            <w:pPr>
              <w:pStyle w:val="TAL"/>
              <w:keepNext w:val="0"/>
              <w:keepLines w:val="0"/>
              <w:rPr>
                <w:sz w:val="16"/>
                <w:szCs w:val="16"/>
                <w:lang w:eastAsia="en-US"/>
              </w:rPr>
            </w:pPr>
          </w:p>
        </w:tc>
      </w:tr>
      <w:tr w:rsidR="0067755D" w:rsidRPr="003F7263" w14:paraId="72EEA627"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67755D" w:rsidRPr="003F7263" w:rsidRDefault="0067755D" w:rsidP="0067755D">
            <w:pPr>
              <w:pStyle w:val="TAL"/>
              <w:keepNext w:val="0"/>
              <w:keepLines w:val="0"/>
              <w:rPr>
                <w:sz w:val="16"/>
                <w:szCs w:val="16"/>
                <w:lang w:eastAsia="en-US"/>
              </w:rPr>
            </w:pPr>
            <w:r w:rsidRPr="003F7263">
              <w:rPr>
                <w:sz w:val="16"/>
                <w:szCs w:val="16"/>
                <w:lang w:eastAsia="en-US"/>
              </w:rPr>
              <w:t>UEs supporting 5G Core and reflective QoS</w:t>
            </w:r>
          </w:p>
        </w:tc>
      </w:tr>
      <w:tr w:rsidR="0067755D" w:rsidRPr="003F7263" w14:paraId="46600940" w14:textId="77777777" w:rsidTr="0067755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67755D" w:rsidRPr="003F7263" w:rsidRDefault="0067755D" w:rsidP="0067755D">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67755D" w:rsidRPr="003F7263" w:rsidRDefault="0067755D" w:rsidP="0067755D">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67755D" w:rsidRPr="003F7263" w:rsidRDefault="0067755D" w:rsidP="0067755D">
            <w:pPr>
              <w:pStyle w:val="TAL"/>
              <w:keepNext w:val="0"/>
              <w:keepLines w:val="0"/>
              <w:jc w:val="center"/>
              <w:rPr>
                <w:sz w:val="16"/>
                <w:szCs w:val="16"/>
                <w:lang w:eastAsia="en-US"/>
              </w:rPr>
            </w:pPr>
            <w:r w:rsidRPr="003F7263">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67755D" w:rsidRPr="003F7263" w:rsidRDefault="0067755D" w:rsidP="0067755D">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67755D" w:rsidRPr="003F7263" w14:paraId="31816FD9"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93F7EFD" w14:textId="3621497C" w:rsidR="0067755D" w:rsidRPr="003F7263" w:rsidRDefault="0067755D" w:rsidP="0067755D">
            <w:pPr>
              <w:pStyle w:val="TAH"/>
              <w:keepNext w:val="0"/>
              <w:keepLines w:val="0"/>
              <w:jc w:val="left"/>
              <w:rPr>
                <w:bCs/>
                <w:sz w:val="16"/>
                <w:szCs w:val="16"/>
                <w:lang w:eastAsia="en-US"/>
              </w:rPr>
            </w:pPr>
            <w:r w:rsidRPr="003F7263">
              <w:rPr>
                <w:bCs/>
                <w:sz w:val="16"/>
                <w:lang w:eastAsia="en-US"/>
              </w:rPr>
              <w:t>7</w:t>
            </w:r>
          </w:p>
        </w:tc>
        <w:tc>
          <w:tcPr>
            <w:tcW w:w="2340" w:type="dxa"/>
            <w:gridSpan w:val="2"/>
            <w:tcBorders>
              <w:bottom w:val="single" w:sz="4" w:space="0" w:color="auto"/>
            </w:tcBorders>
            <w:shd w:val="clear" w:color="auto" w:fill="E7E6E6"/>
          </w:tcPr>
          <w:p w14:paraId="23F7865F"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9EAA63A"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F7F65B"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8B2E17D" w14:textId="77777777" w:rsidR="0067755D" w:rsidRPr="003F7263" w:rsidRDefault="0067755D" w:rsidP="0067755D">
            <w:pPr>
              <w:pStyle w:val="TAC"/>
              <w:keepNext w:val="0"/>
              <w:keepLines w:val="0"/>
              <w:rPr>
                <w:b/>
                <w:sz w:val="16"/>
                <w:szCs w:val="16"/>
                <w:lang w:eastAsia="en-US"/>
              </w:rPr>
            </w:pPr>
          </w:p>
        </w:tc>
      </w:tr>
      <w:tr w:rsidR="0067755D" w:rsidRPr="003F7263" w14:paraId="16975190"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76DAB184" w14:textId="360CF04A" w:rsidR="0067755D" w:rsidRPr="003F7263" w:rsidRDefault="0067755D" w:rsidP="0067755D">
            <w:pPr>
              <w:pStyle w:val="TAH"/>
              <w:keepNext w:val="0"/>
              <w:keepLines w:val="0"/>
              <w:jc w:val="left"/>
              <w:rPr>
                <w:bCs/>
                <w:sz w:val="16"/>
                <w:szCs w:val="16"/>
                <w:lang w:eastAsia="en-US"/>
              </w:rPr>
            </w:pPr>
            <w:r w:rsidRPr="003F7263">
              <w:rPr>
                <w:bCs/>
                <w:sz w:val="16"/>
                <w:lang w:eastAsia="en-US"/>
              </w:rPr>
              <w:t>7.1</w:t>
            </w:r>
          </w:p>
        </w:tc>
        <w:tc>
          <w:tcPr>
            <w:tcW w:w="2340" w:type="dxa"/>
            <w:gridSpan w:val="2"/>
            <w:tcBorders>
              <w:bottom w:val="single" w:sz="4" w:space="0" w:color="auto"/>
            </w:tcBorders>
            <w:shd w:val="clear" w:color="auto" w:fill="E7E6E6"/>
          </w:tcPr>
          <w:p w14:paraId="3ED90EDD"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81BFC25"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4A4D256"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225FE3D" w14:textId="77777777" w:rsidR="0067755D" w:rsidRPr="003F7263" w:rsidRDefault="0067755D" w:rsidP="0067755D">
            <w:pPr>
              <w:pStyle w:val="TAC"/>
              <w:keepNext w:val="0"/>
              <w:keepLines w:val="0"/>
              <w:rPr>
                <w:b/>
                <w:sz w:val="16"/>
                <w:szCs w:val="16"/>
                <w:lang w:eastAsia="en-US"/>
              </w:rPr>
            </w:pPr>
          </w:p>
        </w:tc>
      </w:tr>
      <w:tr w:rsidR="0067755D" w:rsidRPr="003F7263" w14:paraId="161708AA"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073D8D23" w14:textId="296B2359" w:rsidR="0067755D" w:rsidRPr="003F7263" w:rsidRDefault="0067755D" w:rsidP="0067755D">
            <w:pPr>
              <w:pStyle w:val="TAH"/>
              <w:keepNext w:val="0"/>
              <w:keepLines w:val="0"/>
              <w:jc w:val="left"/>
              <w:rPr>
                <w:bCs/>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5F5C3694" w14:textId="77777777" w:rsidR="0067755D" w:rsidRPr="003F7263" w:rsidRDefault="0067755D" w:rsidP="0067755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FA6B4D0" w14:textId="77777777" w:rsidR="0067755D" w:rsidRPr="003F7263" w:rsidRDefault="0067755D" w:rsidP="0067755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97382BA" w14:textId="77777777" w:rsidR="0067755D" w:rsidRPr="003F7263" w:rsidRDefault="0067755D" w:rsidP="0067755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F6AFA75" w14:textId="77777777" w:rsidR="0067755D" w:rsidRPr="003F7263" w:rsidRDefault="0067755D" w:rsidP="0067755D">
            <w:pPr>
              <w:pStyle w:val="TAC"/>
              <w:keepNext w:val="0"/>
              <w:keepLines w:val="0"/>
              <w:rPr>
                <w:b/>
                <w:sz w:val="16"/>
                <w:szCs w:val="16"/>
                <w:lang w:eastAsia="en-US"/>
              </w:rPr>
            </w:pPr>
          </w:p>
        </w:tc>
      </w:tr>
      <w:tr w:rsidR="0067755D" w:rsidRPr="003F7263" w14:paraId="45AF5741" w14:textId="77777777" w:rsidTr="0067755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2DB2BB4" w14:textId="6E91A8E8" w:rsidR="0067755D" w:rsidRPr="0067755D" w:rsidRDefault="0067755D" w:rsidP="0067755D">
            <w:pPr>
              <w:pStyle w:val="TAH"/>
              <w:keepNext w:val="0"/>
              <w:keepLines w:val="0"/>
              <w:jc w:val="left"/>
              <w:rPr>
                <w:sz w:val="16"/>
                <w:szCs w:val="16"/>
                <w:lang w:eastAsia="en-US"/>
              </w:rPr>
            </w:pPr>
            <w:r w:rsidRPr="0067755D">
              <w:rPr>
                <w:sz w:val="16"/>
              </w:rPr>
              <w:t>7.1.1.1</w:t>
            </w:r>
          </w:p>
        </w:tc>
        <w:tc>
          <w:tcPr>
            <w:tcW w:w="2340" w:type="dxa"/>
            <w:gridSpan w:val="2"/>
            <w:tcBorders>
              <w:bottom w:val="single" w:sz="4" w:space="0" w:color="auto"/>
            </w:tcBorders>
            <w:shd w:val="clear" w:color="auto" w:fill="E7E6E6"/>
          </w:tcPr>
          <w:p w14:paraId="5D289EBC" w14:textId="77777777" w:rsidR="0067755D" w:rsidRPr="003F7263" w:rsidRDefault="0067755D" w:rsidP="0067755D">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67755D" w:rsidRPr="003F7263" w:rsidRDefault="0067755D" w:rsidP="0067755D">
            <w:pPr>
              <w:pStyle w:val="TAC"/>
              <w:keepNext w:val="0"/>
              <w:keepLines w:val="0"/>
              <w:rPr>
                <w:sz w:val="16"/>
                <w:szCs w:val="16"/>
                <w:lang w:eastAsia="en-US"/>
              </w:rPr>
            </w:pPr>
          </w:p>
        </w:tc>
      </w:tr>
      <w:tr w:rsidR="0067755D" w:rsidRPr="003F7263" w14:paraId="0FB0782A" w14:textId="77777777" w:rsidTr="0067755D">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2B31F6B" w14:textId="3B604860" w:rsidR="0067755D" w:rsidRPr="003F7263" w:rsidRDefault="0067755D" w:rsidP="0067755D">
            <w:pPr>
              <w:pStyle w:val="TAH"/>
              <w:keepNext w:val="0"/>
              <w:keepLines w:val="0"/>
              <w:jc w:val="left"/>
              <w:rPr>
                <w:b w:val="0"/>
                <w:bCs/>
                <w:sz w:val="16"/>
                <w:szCs w:val="16"/>
                <w:lang w:eastAsia="en-US"/>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5CC93EA9" w14:textId="1268BC73" w:rsidR="0067755D" w:rsidRPr="003F7263" w:rsidRDefault="0067755D" w:rsidP="0067755D">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2F75BDBA" w14:textId="77777777" w:rsidR="0067755D" w:rsidRPr="003F7263" w:rsidRDefault="0067755D" w:rsidP="0067755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67755D" w:rsidRPr="003F7263" w:rsidRDefault="0067755D" w:rsidP="0067755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67755D" w:rsidRPr="003F7263" w:rsidRDefault="0067755D" w:rsidP="0067755D">
            <w:pPr>
              <w:pStyle w:val="TAC"/>
              <w:keepNext w:val="0"/>
              <w:keepLines w:val="0"/>
              <w:rPr>
                <w:sz w:val="16"/>
                <w:szCs w:val="16"/>
                <w:lang w:eastAsia="en-US"/>
              </w:rPr>
            </w:pPr>
          </w:p>
        </w:tc>
      </w:tr>
      <w:tr w:rsidR="0067755D"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67755D" w:rsidRPr="003F7263" w:rsidRDefault="0067755D" w:rsidP="0067755D">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08705E7C"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7E6E6"/>
          </w:tcPr>
          <w:p w14:paraId="59E580A7"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7E6E6"/>
          </w:tcPr>
          <w:p w14:paraId="54857D0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7E6E6"/>
          </w:tcPr>
          <w:p w14:paraId="201B5BA1" w14:textId="77777777" w:rsidR="0067755D" w:rsidRPr="003F7263" w:rsidRDefault="0067755D" w:rsidP="0067755D">
            <w:pPr>
              <w:pStyle w:val="TAL"/>
              <w:rPr>
                <w:sz w:val="16"/>
              </w:rPr>
            </w:pPr>
          </w:p>
        </w:tc>
      </w:tr>
      <w:tr w:rsidR="0067755D"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67755D" w:rsidRPr="003F7263" w:rsidRDefault="0067755D" w:rsidP="0067755D">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67755D" w:rsidRPr="003F7263" w:rsidRDefault="0067755D" w:rsidP="0067755D">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FFFFFF"/>
          </w:tcPr>
          <w:p w14:paraId="34AF0FCA"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FFFFFF"/>
          </w:tcPr>
          <w:p w14:paraId="3AFD91C6" w14:textId="77777777" w:rsidR="0067755D" w:rsidRPr="003F7263" w:rsidRDefault="0067755D" w:rsidP="0067755D">
            <w:pPr>
              <w:pStyle w:val="TAL"/>
              <w:rPr>
                <w:sz w:val="16"/>
              </w:rPr>
            </w:pPr>
          </w:p>
        </w:tc>
      </w:tr>
      <w:tr w:rsidR="0067755D"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67755D" w:rsidRPr="003F7263" w:rsidRDefault="0067755D" w:rsidP="0067755D">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5D9A58B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549C6E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7A5FAF9A" w14:textId="77777777" w:rsidR="0067755D" w:rsidRPr="003F7263" w:rsidRDefault="0067755D" w:rsidP="0067755D">
            <w:pPr>
              <w:pStyle w:val="TAL"/>
              <w:rPr>
                <w:sz w:val="16"/>
              </w:rPr>
            </w:pPr>
          </w:p>
        </w:tc>
      </w:tr>
      <w:tr w:rsidR="0067755D"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67755D" w:rsidRPr="003F7263" w:rsidRDefault="0067755D" w:rsidP="0067755D">
            <w:pPr>
              <w:pStyle w:val="TAL"/>
              <w:rPr>
                <w:bCs/>
                <w:sz w:val="16"/>
              </w:rPr>
            </w:pPr>
            <w:r w:rsidRPr="003F7263">
              <w:rPr>
                <w:b/>
                <w:bCs/>
                <w:sz w:val="16"/>
              </w:rPr>
              <w:t>7.1.1.4.1</w:t>
            </w:r>
          </w:p>
        </w:tc>
        <w:tc>
          <w:tcPr>
            <w:tcW w:w="2340" w:type="dxa"/>
            <w:gridSpan w:val="2"/>
            <w:shd w:val="clear" w:color="auto" w:fill="E8E8E8"/>
          </w:tcPr>
          <w:p w14:paraId="2ECA0B56" w14:textId="77777777" w:rsidR="0067755D" w:rsidRPr="003F7263" w:rsidRDefault="0067755D" w:rsidP="0067755D">
            <w:pPr>
              <w:pStyle w:val="TAL"/>
              <w:jc w:val="center"/>
              <w:rPr>
                <w:sz w:val="16"/>
              </w:rPr>
            </w:pPr>
          </w:p>
        </w:tc>
        <w:tc>
          <w:tcPr>
            <w:tcW w:w="2250" w:type="dxa"/>
            <w:gridSpan w:val="2"/>
            <w:shd w:val="clear" w:color="auto" w:fill="E8E8E8"/>
          </w:tcPr>
          <w:p w14:paraId="1821AFF2" w14:textId="77777777" w:rsidR="0067755D" w:rsidRPr="003F7263" w:rsidRDefault="0067755D" w:rsidP="0067755D">
            <w:pPr>
              <w:pStyle w:val="TAL"/>
              <w:rPr>
                <w:sz w:val="16"/>
              </w:rPr>
            </w:pPr>
          </w:p>
        </w:tc>
        <w:tc>
          <w:tcPr>
            <w:tcW w:w="1903" w:type="dxa"/>
            <w:gridSpan w:val="2"/>
            <w:shd w:val="clear" w:color="auto" w:fill="E8E8E8"/>
          </w:tcPr>
          <w:p w14:paraId="5F679840" w14:textId="77777777" w:rsidR="0067755D" w:rsidRPr="003F7263" w:rsidRDefault="0067755D" w:rsidP="0067755D">
            <w:pPr>
              <w:pStyle w:val="TAL"/>
              <w:rPr>
                <w:sz w:val="16"/>
              </w:rPr>
            </w:pPr>
          </w:p>
        </w:tc>
        <w:tc>
          <w:tcPr>
            <w:tcW w:w="2483" w:type="dxa"/>
            <w:gridSpan w:val="2"/>
            <w:shd w:val="clear" w:color="auto" w:fill="E8E8E8"/>
          </w:tcPr>
          <w:p w14:paraId="2448B814" w14:textId="77777777" w:rsidR="0067755D" w:rsidRPr="003F7263" w:rsidRDefault="0067755D" w:rsidP="0067755D">
            <w:pPr>
              <w:pStyle w:val="TAL"/>
              <w:rPr>
                <w:sz w:val="16"/>
              </w:rPr>
            </w:pPr>
          </w:p>
        </w:tc>
      </w:tr>
      <w:tr w:rsidR="0067755D"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67755D" w:rsidRPr="003F7263" w:rsidRDefault="0067755D" w:rsidP="0067755D">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553A896"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5775A89" w14:textId="77777777" w:rsidR="0067755D" w:rsidRPr="003F7263" w:rsidRDefault="0067755D" w:rsidP="0067755D">
            <w:pPr>
              <w:pStyle w:val="TAL"/>
              <w:rPr>
                <w:sz w:val="16"/>
              </w:rPr>
            </w:pPr>
          </w:p>
        </w:tc>
      </w:tr>
      <w:tr w:rsidR="0067755D"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67755D" w:rsidRPr="003F7263" w:rsidRDefault="0067755D" w:rsidP="0067755D">
            <w:pPr>
              <w:pStyle w:val="TAL"/>
              <w:rPr>
                <w:sz w:val="16"/>
              </w:rPr>
            </w:pPr>
            <w:r w:rsidRPr="003F7263">
              <w:rPr>
                <w:sz w:val="16"/>
              </w:rPr>
              <w:t>7.1.1.4.1.4</w:t>
            </w:r>
          </w:p>
        </w:tc>
        <w:tc>
          <w:tcPr>
            <w:tcW w:w="2340" w:type="dxa"/>
            <w:gridSpan w:val="2"/>
            <w:shd w:val="clear" w:color="auto" w:fill="auto"/>
          </w:tcPr>
          <w:p w14:paraId="488BEC65" w14:textId="77777777" w:rsidR="0067755D" w:rsidRPr="003F7263" w:rsidRDefault="0067755D" w:rsidP="0067755D">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67755D" w:rsidRPr="003F7263" w:rsidRDefault="0067755D" w:rsidP="0067755D">
            <w:pPr>
              <w:pStyle w:val="TAL"/>
              <w:rPr>
                <w:sz w:val="16"/>
              </w:rPr>
            </w:pPr>
          </w:p>
        </w:tc>
        <w:tc>
          <w:tcPr>
            <w:tcW w:w="1903" w:type="dxa"/>
            <w:gridSpan w:val="2"/>
            <w:shd w:val="clear" w:color="auto" w:fill="auto"/>
          </w:tcPr>
          <w:p w14:paraId="71DA95F0" w14:textId="77777777" w:rsidR="0067755D" w:rsidRPr="003F7263" w:rsidRDefault="0067755D" w:rsidP="0067755D">
            <w:pPr>
              <w:pStyle w:val="TAL"/>
              <w:rPr>
                <w:sz w:val="16"/>
              </w:rPr>
            </w:pPr>
          </w:p>
        </w:tc>
        <w:tc>
          <w:tcPr>
            <w:tcW w:w="2483" w:type="dxa"/>
            <w:gridSpan w:val="2"/>
            <w:shd w:val="clear" w:color="auto" w:fill="auto"/>
          </w:tcPr>
          <w:p w14:paraId="69B718D6" w14:textId="77777777" w:rsidR="0067755D" w:rsidRPr="003F7263" w:rsidRDefault="0067755D" w:rsidP="0067755D">
            <w:pPr>
              <w:pStyle w:val="TAL"/>
              <w:rPr>
                <w:sz w:val="16"/>
              </w:rPr>
            </w:pPr>
          </w:p>
        </w:tc>
      </w:tr>
      <w:tr w:rsidR="0067755D"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67755D" w:rsidRPr="003F7263" w:rsidRDefault="0067755D" w:rsidP="0067755D">
            <w:pPr>
              <w:pStyle w:val="TAL"/>
              <w:rPr>
                <w:bCs/>
                <w:sz w:val="16"/>
              </w:rPr>
            </w:pPr>
            <w:r w:rsidRPr="003F7263">
              <w:rPr>
                <w:b/>
                <w:bCs/>
                <w:sz w:val="16"/>
              </w:rPr>
              <w:t>7.1.1.4.2</w:t>
            </w:r>
          </w:p>
        </w:tc>
        <w:tc>
          <w:tcPr>
            <w:tcW w:w="2340" w:type="dxa"/>
            <w:gridSpan w:val="2"/>
            <w:shd w:val="clear" w:color="auto" w:fill="E8E8E8"/>
          </w:tcPr>
          <w:p w14:paraId="3E4B20A9" w14:textId="77777777" w:rsidR="0067755D" w:rsidRPr="003F7263" w:rsidRDefault="0067755D" w:rsidP="0067755D">
            <w:pPr>
              <w:pStyle w:val="TAL"/>
              <w:jc w:val="center"/>
              <w:rPr>
                <w:sz w:val="16"/>
              </w:rPr>
            </w:pPr>
          </w:p>
        </w:tc>
        <w:tc>
          <w:tcPr>
            <w:tcW w:w="2250" w:type="dxa"/>
            <w:gridSpan w:val="2"/>
            <w:shd w:val="clear" w:color="auto" w:fill="E8E8E8"/>
          </w:tcPr>
          <w:p w14:paraId="6330D0C1" w14:textId="77777777" w:rsidR="0067755D" w:rsidRPr="003F7263" w:rsidRDefault="0067755D" w:rsidP="0067755D">
            <w:pPr>
              <w:pStyle w:val="TAL"/>
              <w:rPr>
                <w:sz w:val="16"/>
              </w:rPr>
            </w:pPr>
          </w:p>
        </w:tc>
        <w:tc>
          <w:tcPr>
            <w:tcW w:w="1903" w:type="dxa"/>
            <w:gridSpan w:val="2"/>
            <w:shd w:val="clear" w:color="auto" w:fill="E8E8E8"/>
          </w:tcPr>
          <w:p w14:paraId="62C56263" w14:textId="77777777" w:rsidR="0067755D" w:rsidRPr="003F7263" w:rsidRDefault="0067755D" w:rsidP="0067755D">
            <w:pPr>
              <w:pStyle w:val="TAL"/>
              <w:rPr>
                <w:sz w:val="16"/>
              </w:rPr>
            </w:pPr>
          </w:p>
        </w:tc>
        <w:tc>
          <w:tcPr>
            <w:tcW w:w="2483" w:type="dxa"/>
            <w:gridSpan w:val="2"/>
            <w:shd w:val="clear" w:color="auto" w:fill="E8E8E8"/>
          </w:tcPr>
          <w:p w14:paraId="495C6DD8" w14:textId="77777777" w:rsidR="0067755D" w:rsidRPr="003F7263" w:rsidRDefault="0067755D" w:rsidP="0067755D">
            <w:pPr>
              <w:pStyle w:val="TAL"/>
              <w:rPr>
                <w:sz w:val="16"/>
              </w:rPr>
            </w:pPr>
          </w:p>
        </w:tc>
      </w:tr>
      <w:tr w:rsidR="0067755D"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67755D" w:rsidRPr="003F7263" w:rsidRDefault="0067755D" w:rsidP="0067755D">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AB41A7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A694811" w14:textId="77777777" w:rsidR="0067755D" w:rsidRPr="003F7263" w:rsidRDefault="0067755D" w:rsidP="0067755D">
            <w:pPr>
              <w:pStyle w:val="TAL"/>
              <w:rPr>
                <w:sz w:val="16"/>
              </w:rPr>
            </w:pPr>
          </w:p>
        </w:tc>
      </w:tr>
      <w:tr w:rsidR="0067755D"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67755D" w:rsidRPr="003F7263" w:rsidRDefault="0067755D" w:rsidP="0067755D">
            <w:pPr>
              <w:pStyle w:val="TAL"/>
              <w:rPr>
                <w:sz w:val="16"/>
              </w:rPr>
            </w:pPr>
            <w:r w:rsidRPr="003F7263">
              <w:rPr>
                <w:sz w:val="16"/>
              </w:rPr>
              <w:t>7.1.1.4.2.4</w:t>
            </w:r>
          </w:p>
        </w:tc>
        <w:tc>
          <w:tcPr>
            <w:tcW w:w="2340" w:type="dxa"/>
            <w:gridSpan w:val="2"/>
            <w:shd w:val="clear" w:color="auto" w:fill="auto"/>
          </w:tcPr>
          <w:p w14:paraId="067F5F3F" w14:textId="77777777" w:rsidR="0067755D" w:rsidRPr="003F7263" w:rsidRDefault="0067755D" w:rsidP="0067755D">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67755D" w:rsidRPr="003F7263" w:rsidRDefault="0067755D" w:rsidP="0067755D">
            <w:pPr>
              <w:pStyle w:val="TAL"/>
              <w:rPr>
                <w:sz w:val="16"/>
              </w:rPr>
            </w:pPr>
          </w:p>
        </w:tc>
        <w:tc>
          <w:tcPr>
            <w:tcW w:w="1903" w:type="dxa"/>
            <w:gridSpan w:val="2"/>
            <w:shd w:val="clear" w:color="auto" w:fill="auto"/>
          </w:tcPr>
          <w:p w14:paraId="40F2BD53" w14:textId="77777777" w:rsidR="0067755D" w:rsidRPr="003F7263" w:rsidRDefault="0067755D" w:rsidP="0067755D">
            <w:pPr>
              <w:pStyle w:val="TAL"/>
              <w:rPr>
                <w:sz w:val="16"/>
              </w:rPr>
            </w:pPr>
          </w:p>
        </w:tc>
        <w:tc>
          <w:tcPr>
            <w:tcW w:w="2483" w:type="dxa"/>
            <w:gridSpan w:val="2"/>
            <w:shd w:val="clear" w:color="auto" w:fill="auto"/>
          </w:tcPr>
          <w:p w14:paraId="3B56031A" w14:textId="77777777" w:rsidR="0067755D" w:rsidRPr="003F7263" w:rsidRDefault="0067755D" w:rsidP="0067755D">
            <w:pPr>
              <w:pStyle w:val="TAL"/>
              <w:rPr>
                <w:sz w:val="16"/>
              </w:rPr>
            </w:pPr>
          </w:p>
        </w:tc>
      </w:tr>
      <w:tr w:rsidR="0067755D"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67755D" w:rsidRPr="003F7263" w:rsidRDefault="0067755D" w:rsidP="0067755D">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6618C266"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EE6A30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1098442" w14:textId="77777777" w:rsidR="0067755D" w:rsidRPr="003F7263" w:rsidRDefault="0067755D" w:rsidP="0067755D">
            <w:pPr>
              <w:pStyle w:val="TAL"/>
              <w:rPr>
                <w:sz w:val="16"/>
              </w:rPr>
            </w:pPr>
          </w:p>
        </w:tc>
      </w:tr>
      <w:tr w:rsidR="0067755D"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67755D" w:rsidRPr="003F7263" w:rsidRDefault="0067755D" w:rsidP="0067755D">
            <w:pPr>
              <w:pStyle w:val="TAL"/>
              <w:rPr>
                <w:sz w:val="16"/>
              </w:rPr>
            </w:pPr>
            <w:r w:rsidRPr="003F7263">
              <w:rPr>
                <w:sz w:val="16"/>
              </w:rPr>
              <w:t>7.1.1.6.4</w:t>
            </w:r>
          </w:p>
        </w:tc>
        <w:tc>
          <w:tcPr>
            <w:tcW w:w="2340" w:type="dxa"/>
            <w:gridSpan w:val="2"/>
            <w:shd w:val="clear" w:color="auto" w:fill="auto"/>
          </w:tcPr>
          <w:p w14:paraId="0A5F8511" w14:textId="77777777" w:rsidR="0067755D" w:rsidRPr="003F7263" w:rsidRDefault="0067755D" w:rsidP="0067755D">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0D808F28" w14:textId="77777777" w:rsidR="0067755D" w:rsidRPr="003F7263" w:rsidRDefault="0067755D" w:rsidP="0067755D">
            <w:pPr>
              <w:pStyle w:val="TAL"/>
              <w:rPr>
                <w:sz w:val="16"/>
              </w:rPr>
            </w:pPr>
          </w:p>
        </w:tc>
        <w:tc>
          <w:tcPr>
            <w:tcW w:w="1903" w:type="dxa"/>
            <w:gridSpan w:val="2"/>
            <w:shd w:val="clear" w:color="auto" w:fill="auto"/>
          </w:tcPr>
          <w:p w14:paraId="1800AAEE" w14:textId="77777777" w:rsidR="0067755D" w:rsidRPr="003F7263" w:rsidRDefault="0067755D" w:rsidP="0067755D">
            <w:pPr>
              <w:pStyle w:val="TAL"/>
              <w:rPr>
                <w:sz w:val="16"/>
              </w:rPr>
            </w:pPr>
          </w:p>
        </w:tc>
        <w:tc>
          <w:tcPr>
            <w:tcW w:w="2483" w:type="dxa"/>
            <w:gridSpan w:val="2"/>
            <w:shd w:val="clear" w:color="auto" w:fill="auto"/>
          </w:tcPr>
          <w:p w14:paraId="6CAA252E" w14:textId="77777777" w:rsidR="0067755D" w:rsidRPr="003F7263" w:rsidRDefault="0067755D" w:rsidP="0067755D">
            <w:pPr>
              <w:pStyle w:val="TAL"/>
              <w:rPr>
                <w:sz w:val="16"/>
              </w:rPr>
            </w:pPr>
          </w:p>
        </w:tc>
      </w:tr>
      <w:tr w:rsidR="0067755D"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67755D" w:rsidRPr="003F7263" w:rsidRDefault="0067755D" w:rsidP="0067755D">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00CD59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76BD162"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5E4C8546" w14:textId="77777777" w:rsidR="0067755D" w:rsidRPr="003F7263" w:rsidRDefault="0067755D" w:rsidP="0067755D">
            <w:pPr>
              <w:pStyle w:val="TAL"/>
              <w:rPr>
                <w:sz w:val="16"/>
              </w:rPr>
            </w:pPr>
          </w:p>
        </w:tc>
      </w:tr>
      <w:tr w:rsidR="0067755D"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67755D" w:rsidRPr="003F7263" w:rsidRDefault="0067755D" w:rsidP="0067755D">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1F6F0B0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02065719"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484807DD" w14:textId="77777777" w:rsidR="0067755D" w:rsidRPr="003F7263" w:rsidRDefault="0067755D" w:rsidP="0067755D">
            <w:pPr>
              <w:pStyle w:val="TAL"/>
              <w:rPr>
                <w:sz w:val="16"/>
              </w:rPr>
            </w:pPr>
          </w:p>
        </w:tc>
      </w:tr>
      <w:tr w:rsidR="0067755D"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67755D" w:rsidRPr="003F7263" w:rsidRDefault="0067755D" w:rsidP="0067755D">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67755D" w:rsidRPr="003F7263" w:rsidRDefault="0067755D" w:rsidP="0067755D">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E62B7B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1C2E0F84" w14:textId="77777777" w:rsidR="0067755D" w:rsidRPr="003F7263" w:rsidRDefault="0067755D" w:rsidP="0067755D">
            <w:pPr>
              <w:pStyle w:val="TAL"/>
              <w:rPr>
                <w:sz w:val="16"/>
              </w:rPr>
            </w:pPr>
          </w:p>
        </w:tc>
      </w:tr>
      <w:tr w:rsidR="0067755D"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67755D" w:rsidRPr="003F7263" w:rsidRDefault="0067755D" w:rsidP="0067755D">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67755D" w:rsidRPr="003F7263" w:rsidRDefault="0067755D" w:rsidP="0067755D">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66EF4EF"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49B75ABA" w14:textId="77777777" w:rsidR="0067755D" w:rsidRPr="003F7263" w:rsidRDefault="0067755D" w:rsidP="0067755D">
            <w:pPr>
              <w:pStyle w:val="TAL"/>
              <w:rPr>
                <w:sz w:val="16"/>
              </w:rPr>
            </w:pPr>
          </w:p>
        </w:tc>
      </w:tr>
      <w:tr w:rsidR="0067755D"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67755D" w:rsidRPr="003F7263" w:rsidRDefault="0067755D" w:rsidP="0067755D">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6FC12B9B" w:rsidR="0067755D" w:rsidRPr="003F7263" w:rsidRDefault="0067755D" w:rsidP="0067755D">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55095FE5"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63B0B45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0D02AFB8" w14:textId="77777777" w:rsidR="0067755D" w:rsidRPr="003F7263" w:rsidRDefault="0067755D" w:rsidP="0067755D">
            <w:pPr>
              <w:pStyle w:val="TAL"/>
              <w:rPr>
                <w:sz w:val="16"/>
              </w:rPr>
            </w:pPr>
          </w:p>
        </w:tc>
      </w:tr>
      <w:tr w:rsidR="00000000" w:rsidRPr="003F7263" w14:paraId="62481527" w14:textId="77777777">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B0F0908" w14:textId="66547292" w:rsidR="0067755D" w:rsidRPr="00C21875" w:rsidRDefault="0067755D" w:rsidP="0067755D">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0ADA678E" w14:textId="77777777" w:rsidR="0067755D" w:rsidRPr="00C21875" w:rsidRDefault="0067755D" w:rsidP="0067755D">
            <w:pPr>
              <w:pStyle w:val="TAL"/>
              <w:jc w:val="center"/>
              <w:rPr>
                <w:sz w:val="16"/>
                <w:szCs w:val="16"/>
              </w:rPr>
            </w:pPr>
          </w:p>
        </w:tc>
        <w:tc>
          <w:tcPr>
            <w:tcW w:w="2250" w:type="dxa"/>
            <w:gridSpan w:val="2"/>
            <w:tcBorders>
              <w:bottom w:val="single" w:sz="4" w:space="0" w:color="auto"/>
            </w:tcBorders>
            <w:shd w:val="clear" w:color="auto" w:fill="D9D9D9"/>
          </w:tcPr>
          <w:p w14:paraId="77C35892"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D9D9D9"/>
          </w:tcPr>
          <w:p w14:paraId="1C29DCC4"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D9D9D9"/>
          </w:tcPr>
          <w:p w14:paraId="0D070B45" w14:textId="77777777" w:rsidR="0067755D" w:rsidRPr="003F7263" w:rsidRDefault="0067755D" w:rsidP="0067755D">
            <w:pPr>
              <w:pStyle w:val="TAL"/>
              <w:rPr>
                <w:sz w:val="16"/>
              </w:rPr>
            </w:pPr>
          </w:p>
        </w:tc>
      </w:tr>
      <w:tr w:rsidR="0067755D" w:rsidRPr="003F7263" w14:paraId="0F28698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0CF207C" w14:textId="1C17BE9A" w:rsidR="0067755D" w:rsidRPr="00FD0685" w:rsidRDefault="0067755D" w:rsidP="0067755D">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351E1003" w14:textId="55F7EA31" w:rsidR="0067755D" w:rsidRPr="00FD0685" w:rsidRDefault="0067755D" w:rsidP="0067755D">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5D590A32"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3BE90877"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75F69112" w14:textId="77777777" w:rsidR="0067755D" w:rsidRPr="003F7263" w:rsidRDefault="0067755D" w:rsidP="0067755D">
            <w:pPr>
              <w:pStyle w:val="TAL"/>
              <w:rPr>
                <w:sz w:val="16"/>
              </w:rPr>
            </w:pPr>
          </w:p>
        </w:tc>
      </w:tr>
      <w:tr w:rsidR="0067755D" w:rsidRPr="003F7263" w14:paraId="1285BCF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011862B" w14:textId="22E0483F" w:rsidR="0067755D" w:rsidRPr="00FD0685" w:rsidRDefault="0067755D" w:rsidP="0067755D">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2B54FDA9" w14:textId="114068B0" w:rsidR="0067755D" w:rsidRPr="00FD0685" w:rsidRDefault="0067755D" w:rsidP="0067755D">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7694054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279C2AB3"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2D1ED2B2" w14:textId="77777777" w:rsidR="0067755D" w:rsidRPr="003F7263" w:rsidRDefault="0067755D" w:rsidP="0067755D">
            <w:pPr>
              <w:pStyle w:val="TAL"/>
              <w:rPr>
                <w:sz w:val="16"/>
              </w:rPr>
            </w:pPr>
          </w:p>
        </w:tc>
      </w:tr>
      <w:tr w:rsidR="0067755D" w:rsidRPr="003F7263" w14:paraId="6014F58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C80CE56" w14:textId="50BC3044" w:rsidR="0067755D" w:rsidRPr="00C21875" w:rsidRDefault="0067755D" w:rsidP="0067755D">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14787C4E" w14:textId="5E9489C0" w:rsidR="0067755D" w:rsidRPr="00C21875" w:rsidRDefault="0067755D" w:rsidP="0067755D">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6D45859D"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1F23CA9A"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3B204572" w14:textId="77777777" w:rsidR="0067755D" w:rsidRPr="003F7263" w:rsidRDefault="0067755D" w:rsidP="0067755D">
            <w:pPr>
              <w:pStyle w:val="TAL"/>
              <w:rPr>
                <w:sz w:val="16"/>
              </w:rPr>
            </w:pPr>
          </w:p>
        </w:tc>
      </w:tr>
      <w:tr w:rsidR="0067755D"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67755D" w:rsidRPr="003F7263" w:rsidRDefault="0067755D" w:rsidP="0067755D">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7AB8E68C"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22719401"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7A47A9AD" w14:textId="77777777" w:rsidR="0067755D" w:rsidRPr="003F7263" w:rsidRDefault="0067755D" w:rsidP="0067755D">
            <w:pPr>
              <w:pStyle w:val="TAL"/>
              <w:rPr>
                <w:sz w:val="16"/>
              </w:rPr>
            </w:pPr>
          </w:p>
        </w:tc>
      </w:tr>
      <w:tr w:rsidR="0067755D"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67755D" w:rsidRPr="003F7263" w:rsidRDefault="0067755D" w:rsidP="0067755D">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2AF29887"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37D24444"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1891BAA6" w14:textId="77777777" w:rsidR="0067755D" w:rsidRPr="003F7263" w:rsidRDefault="0067755D" w:rsidP="0067755D">
            <w:pPr>
              <w:pStyle w:val="TAL"/>
              <w:rPr>
                <w:sz w:val="16"/>
              </w:rPr>
            </w:pPr>
          </w:p>
        </w:tc>
      </w:tr>
      <w:tr w:rsidR="0067755D"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67755D" w:rsidRPr="003F7263" w:rsidRDefault="0067755D" w:rsidP="0067755D">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67755D" w:rsidRPr="003F7263" w:rsidRDefault="0067755D" w:rsidP="0067755D">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92F0BF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3CEBD88E"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3EDF8BCA" w14:textId="77777777" w:rsidR="0067755D" w:rsidRPr="003F7263" w:rsidRDefault="0067755D" w:rsidP="0067755D">
            <w:pPr>
              <w:pStyle w:val="TAL"/>
              <w:rPr>
                <w:sz w:val="16"/>
              </w:rPr>
            </w:pPr>
          </w:p>
        </w:tc>
      </w:tr>
      <w:tr w:rsidR="0067755D"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67755D" w:rsidRPr="003F7263" w:rsidRDefault="0067755D" w:rsidP="0067755D">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67755D" w:rsidRPr="003F7263" w:rsidRDefault="0067755D" w:rsidP="0067755D">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51624EAE"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437139C2"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69C1AB6E" w14:textId="77777777" w:rsidR="0067755D" w:rsidRPr="003F7263" w:rsidRDefault="0067755D" w:rsidP="0067755D">
            <w:pPr>
              <w:pStyle w:val="TAL"/>
              <w:rPr>
                <w:sz w:val="16"/>
              </w:rPr>
            </w:pPr>
          </w:p>
        </w:tc>
      </w:tr>
      <w:tr w:rsidR="0067755D"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67755D" w:rsidRPr="003F7263" w:rsidRDefault="0067755D" w:rsidP="0067755D">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67755D" w:rsidRPr="003F7263" w:rsidRDefault="0067755D" w:rsidP="0067755D">
            <w:pPr>
              <w:pStyle w:val="TAL"/>
              <w:jc w:val="center"/>
              <w:rPr>
                <w:sz w:val="16"/>
              </w:rPr>
            </w:pPr>
          </w:p>
        </w:tc>
        <w:tc>
          <w:tcPr>
            <w:tcW w:w="2250" w:type="dxa"/>
            <w:gridSpan w:val="2"/>
            <w:tcBorders>
              <w:bottom w:val="single" w:sz="4" w:space="0" w:color="auto"/>
            </w:tcBorders>
            <w:shd w:val="clear" w:color="auto" w:fill="E8E8E8"/>
          </w:tcPr>
          <w:p w14:paraId="48C22BA4"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E8E8E8"/>
          </w:tcPr>
          <w:p w14:paraId="5C11115C"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E8E8E8"/>
          </w:tcPr>
          <w:p w14:paraId="15D3EE03" w14:textId="77777777" w:rsidR="0067755D" w:rsidRPr="003F7263" w:rsidRDefault="0067755D" w:rsidP="0067755D">
            <w:pPr>
              <w:pStyle w:val="TAL"/>
              <w:rPr>
                <w:sz w:val="16"/>
              </w:rPr>
            </w:pPr>
          </w:p>
        </w:tc>
      </w:tr>
      <w:tr w:rsidR="0067755D"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67755D" w:rsidRPr="003F7263" w:rsidRDefault="0067755D" w:rsidP="0067755D">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67755D" w:rsidRPr="003F7263" w:rsidRDefault="0067755D" w:rsidP="0067755D">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67755D" w:rsidRPr="003F7263" w:rsidRDefault="0067755D" w:rsidP="0067755D">
            <w:pPr>
              <w:pStyle w:val="TAL"/>
              <w:rPr>
                <w:sz w:val="16"/>
              </w:rPr>
            </w:pPr>
          </w:p>
        </w:tc>
        <w:tc>
          <w:tcPr>
            <w:tcW w:w="1903" w:type="dxa"/>
            <w:gridSpan w:val="2"/>
            <w:tcBorders>
              <w:bottom w:val="single" w:sz="4" w:space="0" w:color="auto"/>
            </w:tcBorders>
            <w:shd w:val="clear" w:color="auto" w:fill="auto"/>
          </w:tcPr>
          <w:p w14:paraId="53118CAB" w14:textId="77777777" w:rsidR="0067755D" w:rsidRPr="003F7263" w:rsidRDefault="0067755D" w:rsidP="0067755D">
            <w:pPr>
              <w:pStyle w:val="TAL"/>
              <w:rPr>
                <w:sz w:val="16"/>
              </w:rPr>
            </w:pPr>
          </w:p>
        </w:tc>
        <w:tc>
          <w:tcPr>
            <w:tcW w:w="2483" w:type="dxa"/>
            <w:gridSpan w:val="2"/>
            <w:tcBorders>
              <w:bottom w:val="single" w:sz="4" w:space="0" w:color="auto"/>
            </w:tcBorders>
            <w:shd w:val="clear" w:color="auto" w:fill="auto"/>
          </w:tcPr>
          <w:p w14:paraId="634E6C83" w14:textId="77777777" w:rsidR="0067755D" w:rsidRPr="003F7263" w:rsidRDefault="0067755D" w:rsidP="0067755D">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lastRenderedPageBreak/>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7C21AC" w:rsidRPr="003F7263" w14:paraId="5A021E0B" w14:textId="77777777" w:rsidTr="00E93A13">
        <w:trPr>
          <w:gridAfter w:val="4"/>
          <w:wAfter w:w="213" w:type="dxa"/>
          <w:tblHeader/>
          <w:jc w:val="center"/>
        </w:trPr>
        <w:tc>
          <w:tcPr>
            <w:tcW w:w="1063"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73"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21"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E93A13">
        <w:trPr>
          <w:gridAfter w:val="4"/>
          <w:wAfter w:w="213" w:type="dxa"/>
          <w:tblHeader/>
          <w:jc w:val="center"/>
        </w:trPr>
        <w:tc>
          <w:tcPr>
            <w:tcW w:w="1063"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73"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07"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1"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60"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E93A13">
        <w:trPr>
          <w:gridAfter w:val="4"/>
          <w:wAfter w:w="213" w:type="dxa"/>
          <w:jc w:val="center"/>
        </w:trPr>
        <w:tc>
          <w:tcPr>
            <w:tcW w:w="1063"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E93A13">
        <w:trPr>
          <w:gridAfter w:val="4"/>
          <w:wAfter w:w="213" w:type="dxa"/>
          <w:jc w:val="center"/>
        </w:trPr>
        <w:tc>
          <w:tcPr>
            <w:tcW w:w="1063"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E93A13">
        <w:trPr>
          <w:gridAfter w:val="4"/>
          <w:wAfter w:w="213" w:type="dxa"/>
          <w:jc w:val="center"/>
        </w:trPr>
        <w:tc>
          <w:tcPr>
            <w:tcW w:w="1063"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E93A13">
        <w:trPr>
          <w:gridAfter w:val="4"/>
          <w:wAfter w:w="213" w:type="dxa"/>
          <w:jc w:val="center"/>
        </w:trPr>
        <w:tc>
          <w:tcPr>
            <w:tcW w:w="1063"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E93A13">
        <w:trPr>
          <w:gridAfter w:val="4"/>
          <w:wAfter w:w="213" w:type="dxa"/>
          <w:jc w:val="center"/>
        </w:trPr>
        <w:tc>
          <w:tcPr>
            <w:tcW w:w="1063"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60"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E93A13">
        <w:trPr>
          <w:gridAfter w:val="4"/>
          <w:wAfter w:w="213" w:type="dxa"/>
          <w:jc w:val="center"/>
        </w:trPr>
        <w:tc>
          <w:tcPr>
            <w:tcW w:w="1063"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0B18C3" w:rsidRPr="003F7263" w14:paraId="5F90D6AF" w14:textId="77777777" w:rsidTr="00E93A13">
        <w:trPr>
          <w:gridAfter w:val="4"/>
          <w:wAfter w:w="213" w:type="dxa"/>
          <w:jc w:val="center"/>
        </w:trPr>
        <w:tc>
          <w:tcPr>
            <w:tcW w:w="1063" w:type="dxa"/>
            <w:gridSpan w:val="2"/>
            <w:tcBorders>
              <w:bottom w:val="single" w:sz="4" w:space="0" w:color="auto"/>
            </w:tcBorders>
            <w:shd w:val="clear" w:color="auto" w:fill="E6E6E6"/>
          </w:tcPr>
          <w:p w14:paraId="182E349E" w14:textId="64EE3EC2"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3FA54CD1" w14:textId="22EA765D" w:rsidR="000B18C3" w:rsidRPr="003F7263" w:rsidRDefault="000B18C3" w:rsidP="000B18C3">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4380C957"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EB8D929" w14:textId="77777777" w:rsidR="000B18C3" w:rsidRPr="003F7263" w:rsidRDefault="000B18C3" w:rsidP="000B18C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546FC978" w14:textId="77777777" w:rsidR="000B18C3" w:rsidRPr="003F7263" w:rsidRDefault="000B18C3" w:rsidP="000B18C3">
            <w:pPr>
              <w:pStyle w:val="TAL"/>
              <w:keepNext w:val="0"/>
              <w:keepLines w:val="0"/>
              <w:rPr>
                <w:rFonts w:cs="Arial"/>
                <w:sz w:val="16"/>
                <w:szCs w:val="16"/>
                <w:lang w:eastAsia="en-US"/>
              </w:rPr>
            </w:pPr>
          </w:p>
        </w:tc>
      </w:tr>
      <w:tr w:rsidR="000B18C3" w:rsidRPr="003F7263" w14:paraId="1812E53C" w14:textId="77777777" w:rsidTr="00E93A13">
        <w:trPr>
          <w:gridAfter w:val="4"/>
          <w:wAfter w:w="213" w:type="dxa"/>
          <w:jc w:val="center"/>
        </w:trPr>
        <w:tc>
          <w:tcPr>
            <w:tcW w:w="1063" w:type="dxa"/>
            <w:gridSpan w:val="2"/>
            <w:tcBorders>
              <w:bottom w:val="single" w:sz="4" w:space="0" w:color="auto"/>
            </w:tcBorders>
            <w:shd w:val="clear" w:color="auto" w:fill="auto"/>
          </w:tcPr>
          <w:p w14:paraId="5288EC76" w14:textId="17CB981E"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8.1.1.1a.1</w:t>
            </w:r>
          </w:p>
        </w:tc>
        <w:tc>
          <w:tcPr>
            <w:tcW w:w="3473" w:type="dxa"/>
            <w:gridSpan w:val="3"/>
            <w:tcBorders>
              <w:bottom w:val="single" w:sz="4" w:space="0" w:color="auto"/>
            </w:tcBorders>
            <w:shd w:val="clear" w:color="auto" w:fill="auto"/>
          </w:tcPr>
          <w:p w14:paraId="69E4527E" w14:textId="78977190"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773D8DA0" w14:textId="64ECAA21" w:rsidR="000B18C3" w:rsidRPr="003F7263" w:rsidRDefault="000B18C3" w:rsidP="000B18C3">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F6F3BDF" w14:textId="6647A7E6" w:rsidR="000B18C3" w:rsidRPr="003F7263" w:rsidRDefault="000B18C3" w:rsidP="000B18C3">
            <w:pPr>
              <w:pStyle w:val="TAC"/>
              <w:keepNext w:val="0"/>
              <w:keepLines w:val="0"/>
              <w:rPr>
                <w:rFonts w:cs="Arial"/>
                <w:sz w:val="16"/>
                <w:szCs w:val="16"/>
                <w:lang w:eastAsia="en-US"/>
              </w:rPr>
            </w:pPr>
            <w:r>
              <w:rPr>
                <w:rFonts w:cs="Arial"/>
                <w:sz w:val="16"/>
                <w:szCs w:val="16"/>
              </w:rPr>
              <w:t>C224</w:t>
            </w:r>
          </w:p>
        </w:tc>
        <w:tc>
          <w:tcPr>
            <w:tcW w:w="3560" w:type="dxa"/>
            <w:gridSpan w:val="4"/>
            <w:tcBorders>
              <w:bottom w:val="single" w:sz="4" w:space="0" w:color="auto"/>
            </w:tcBorders>
            <w:shd w:val="clear" w:color="auto" w:fill="auto"/>
          </w:tcPr>
          <w:p w14:paraId="3958A085" w14:textId="660122AE" w:rsidR="000B18C3" w:rsidRPr="003F7263" w:rsidRDefault="000B18C3" w:rsidP="000B18C3">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E93A13" w:rsidRPr="003F7263" w14:paraId="1631838D" w14:textId="77777777" w:rsidTr="00E93A13">
        <w:trPr>
          <w:gridAfter w:val="4"/>
          <w:wAfter w:w="213" w:type="dxa"/>
          <w:jc w:val="center"/>
        </w:trPr>
        <w:tc>
          <w:tcPr>
            <w:tcW w:w="1063" w:type="dxa"/>
            <w:gridSpan w:val="2"/>
            <w:tcBorders>
              <w:bottom w:val="single" w:sz="4" w:space="0" w:color="auto"/>
            </w:tcBorders>
            <w:shd w:val="clear" w:color="auto" w:fill="auto"/>
          </w:tcPr>
          <w:p w14:paraId="421A421E" w14:textId="13BEB41D" w:rsidR="00E93A13" w:rsidRPr="00945467" w:rsidRDefault="00E93A13" w:rsidP="00E93A13">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046740FC" w14:textId="16108658" w:rsidR="00E93A13" w:rsidRPr="00945467" w:rsidRDefault="00E93A13" w:rsidP="00E93A13">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0834ACFC" w14:textId="12FE8E3A" w:rsidR="00E93A13" w:rsidRPr="003F7263" w:rsidRDefault="00E93A13" w:rsidP="00E93A13">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67DD042E" w14:textId="72737BFD" w:rsidR="00E93A13" w:rsidRDefault="00E93A13" w:rsidP="00E93A13">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24F6413D" w14:textId="69502015"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0D1C18" w:rsidRPr="003F7263" w14:paraId="1F816593" w14:textId="77777777" w:rsidTr="00E93A13">
        <w:trPr>
          <w:gridAfter w:val="4"/>
          <w:wAfter w:w="213" w:type="dxa"/>
          <w:jc w:val="center"/>
        </w:trPr>
        <w:tc>
          <w:tcPr>
            <w:tcW w:w="1063" w:type="dxa"/>
            <w:gridSpan w:val="2"/>
            <w:tcBorders>
              <w:bottom w:val="single" w:sz="4" w:space="0" w:color="auto"/>
            </w:tcBorders>
            <w:shd w:val="clear" w:color="auto" w:fill="auto"/>
          </w:tcPr>
          <w:p w14:paraId="7048B0F0" w14:textId="1B1EC60D" w:rsidR="000D1C18" w:rsidRPr="000D1C18" w:rsidRDefault="000D1C18" w:rsidP="000D1C18">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FB8DDA7" w14:textId="06A093E7" w:rsidR="000D1C18" w:rsidRPr="000D1C18" w:rsidRDefault="000D1C18" w:rsidP="000D1C18">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621C09E3" w14:textId="5956BAB7" w:rsidR="000D1C18" w:rsidRPr="000D1C18" w:rsidRDefault="000D1C18" w:rsidP="000D1C18">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68B42879" w14:textId="6F45E85A" w:rsidR="000D1C18" w:rsidRPr="000D1C18" w:rsidRDefault="000D1C18" w:rsidP="000D1C18">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62819015" w14:textId="67EFB7C8" w:rsidR="000D1C18" w:rsidRPr="000D1C18" w:rsidRDefault="000D1C18" w:rsidP="000D1C18">
            <w:pPr>
              <w:pStyle w:val="TAL"/>
              <w:keepNext w:val="0"/>
              <w:keepLines w:val="0"/>
              <w:rPr>
                <w:rFonts w:cs="Arial"/>
                <w:bCs/>
                <w:sz w:val="16"/>
                <w:szCs w:val="16"/>
              </w:rPr>
            </w:pPr>
            <w:r w:rsidRPr="000D1C18">
              <w:rPr>
                <w:sz w:val="16"/>
                <w:szCs w:val="16"/>
              </w:rPr>
              <w:t>UEs supporting 5G Core and PEI</w:t>
            </w:r>
          </w:p>
        </w:tc>
      </w:tr>
      <w:tr w:rsidR="00E93A13" w:rsidRPr="003F7263" w14:paraId="4B293608" w14:textId="77777777" w:rsidTr="00E93A13">
        <w:trPr>
          <w:gridAfter w:val="4"/>
          <w:wAfter w:w="213" w:type="dxa"/>
          <w:jc w:val="center"/>
        </w:trPr>
        <w:tc>
          <w:tcPr>
            <w:tcW w:w="1063" w:type="dxa"/>
            <w:gridSpan w:val="2"/>
            <w:tcBorders>
              <w:bottom w:val="single" w:sz="4" w:space="0" w:color="auto"/>
            </w:tcBorders>
            <w:shd w:val="clear" w:color="auto" w:fill="E6E6E6"/>
          </w:tcPr>
          <w:p w14:paraId="5E6FE0E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gridSpan w:val="3"/>
            <w:tcBorders>
              <w:bottom w:val="single" w:sz="4" w:space="0" w:color="auto"/>
            </w:tcBorders>
            <w:shd w:val="clear" w:color="auto" w:fill="E6E6E6"/>
          </w:tcPr>
          <w:p w14:paraId="0514345F"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7329DF4D"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8686F0E"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9793D15" w14:textId="77777777" w:rsidR="00E93A13" w:rsidRPr="003F7263" w:rsidRDefault="00E93A13" w:rsidP="00E93A13">
            <w:pPr>
              <w:pStyle w:val="TAL"/>
              <w:keepNext w:val="0"/>
              <w:keepLines w:val="0"/>
              <w:rPr>
                <w:rFonts w:cs="Arial"/>
                <w:sz w:val="16"/>
                <w:szCs w:val="16"/>
                <w:lang w:eastAsia="en-US"/>
              </w:rPr>
            </w:pPr>
          </w:p>
        </w:tc>
      </w:tr>
      <w:tr w:rsidR="00E93A13" w:rsidRPr="003F7263" w14:paraId="1FBD57EC" w14:textId="77777777" w:rsidTr="00E93A13">
        <w:trPr>
          <w:gridAfter w:val="4"/>
          <w:wAfter w:w="213" w:type="dxa"/>
          <w:jc w:val="center"/>
        </w:trPr>
        <w:tc>
          <w:tcPr>
            <w:tcW w:w="1063" w:type="dxa"/>
            <w:gridSpan w:val="2"/>
            <w:tcBorders>
              <w:bottom w:val="single" w:sz="4" w:space="0" w:color="auto"/>
            </w:tcBorders>
            <w:shd w:val="clear" w:color="auto" w:fill="auto"/>
          </w:tcPr>
          <w:p w14:paraId="070A9DDD" w14:textId="77777777"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gridSpan w:val="3"/>
            <w:tcBorders>
              <w:bottom w:val="single" w:sz="4" w:space="0" w:color="auto"/>
            </w:tcBorders>
            <w:shd w:val="clear" w:color="auto" w:fill="auto"/>
          </w:tcPr>
          <w:p w14:paraId="3D56C9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45757AA5"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6EEE674"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560BDA2A"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4DB37B57" w14:textId="77777777" w:rsidTr="00E93A13">
        <w:trPr>
          <w:gridAfter w:val="4"/>
          <w:wAfter w:w="213" w:type="dxa"/>
          <w:jc w:val="center"/>
        </w:trPr>
        <w:tc>
          <w:tcPr>
            <w:tcW w:w="1063" w:type="dxa"/>
            <w:gridSpan w:val="2"/>
            <w:tcBorders>
              <w:bottom w:val="single" w:sz="4" w:space="0" w:color="auto"/>
            </w:tcBorders>
            <w:shd w:val="clear" w:color="auto" w:fill="auto"/>
          </w:tcPr>
          <w:p w14:paraId="52A6CF0C" w14:textId="033E0D34"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gridSpan w:val="3"/>
            <w:tcBorders>
              <w:bottom w:val="single" w:sz="4" w:space="0" w:color="auto"/>
            </w:tcBorders>
            <w:shd w:val="clear" w:color="auto" w:fill="auto"/>
          </w:tcPr>
          <w:p w14:paraId="6461D2E7" w14:textId="7E8D3FAE" w:rsidR="00E93A13" w:rsidRPr="003F7263" w:rsidRDefault="00E93A13" w:rsidP="00E93A13">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17E4D611" w14:textId="77777777" w:rsidR="00E93A13" w:rsidRPr="003F7263" w:rsidRDefault="00E93A13" w:rsidP="00E93A13">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40F4FE1A"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11C50091" w14:textId="77777777" w:rsidR="00E93A13" w:rsidRPr="003F7263" w:rsidRDefault="00E93A13" w:rsidP="00E93A13">
            <w:pPr>
              <w:pStyle w:val="TAL"/>
              <w:keepNext w:val="0"/>
              <w:keepLines w:val="0"/>
              <w:rPr>
                <w:sz w:val="16"/>
                <w:szCs w:val="16"/>
                <w:lang w:eastAsia="en-US"/>
              </w:rPr>
            </w:pPr>
          </w:p>
        </w:tc>
      </w:tr>
      <w:tr w:rsidR="00E93A13" w:rsidRPr="003F7263" w14:paraId="11FBDB21" w14:textId="77777777" w:rsidTr="00E93A13">
        <w:trPr>
          <w:gridAfter w:val="4"/>
          <w:wAfter w:w="213" w:type="dxa"/>
          <w:jc w:val="center"/>
        </w:trPr>
        <w:tc>
          <w:tcPr>
            <w:tcW w:w="1063" w:type="dxa"/>
            <w:gridSpan w:val="2"/>
            <w:tcBorders>
              <w:bottom w:val="single" w:sz="4" w:space="0" w:color="auto"/>
            </w:tcBorders>
            <w:shd w:val="clear" w:color="auto" w:fill="auto"/>
          </w:tcPr>
          <w:p w14:paraId="3DE2CA55"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gridSpan w:val="3"/>
            <w:tcBorders>
              <w:bottom w:val="single" w:sz="4" w:space="0" w:color="auto"/>
            </w:tcBorders>
            <w:shd w:val="clear" w:color="auto" w:fill="auto"/>
          </w:tcPr>
          <w:p w14:paraId="4078F14D" w14:textId="77777777" w:rsidR="00E93A13" w:rsidRPr="003F7263" w:rsidRDefault="00E93A13" w:rsidP="00E93A1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ACDE951" w14:textId="77777777" w:rsidR="00E93A13" w:rsidRPr="003F7263" w:rsidRDefault="00E93A13" w:rsidP="00E93A1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87CBA2B"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C21</w:t>
            </w:r>
          </w:p>
        </w:tc>
        <w:tc>
          <w:tcPr>
            <w:tcW w:w="3560" w:type="dxa"/>
            <w:gridSpan w:val="4"/>
            <w:tcBorders>
              <w:bottom w:val="single" w:sz="4" w:space="0" w:color="auto"/>
            </w:tcBorders>
            <w:shd w:val="clear" w:color="auto" w:fill="auto"/>
          </w:tcPr>
          <w:p w14:paraId="73FED344" w14:textId="77777777" w:rsidR="00E93A13" w:rsidRPr="003F7263" w:rsidRDefault="00E93A13" w:rsidP="00E93A1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E93A13" w:rsidRPr="003F7263" w14:paraId="55A86A6E" w14:textId="77777777" w:rsidTr="00E93A13">
        <w:trPr>
          <w:gridAfter w:val="4"/>
          <w:wAfter w:w="213" w:type="dxa"/>
          <w:jc w:val="center"/>
        </w:trPr>
        <w:tc>
          <w:tcPr>
            <w:tcW w:w="1063" w:type="dxa"/>
            <w:gridSpan w:val="2"/>
            <w:tcBorders>
              <w:bottom w:val="single" w:sz="4" w:space="0" w:color="auto"/>
            </w:tcBorders>
            <w:shd w:val="clear" w:color="auto" w:fill="auto"/>
          </w:tcPr>
          <w:p w14:paraId="06124B8C"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06E8E313" w14:textId="77777777" w:rsidR="00E93A13" w:rsidRPr="003F7263" w:rsidRDefault="00E93A13" w:rsidP="00E93A1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2F5BFFA2" w14:textId="3F1AAD56" w:rsidR="00E93A13" w:rsidRPr="003F7263" w:rsidRDefault="00E93A13" w:rsidP="00E93A13">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76AB860" w14:textId="77777777" w:rsidR="00E93A13" w:rsidRPr="003F7263" w:rsidRDefault="00E93A13" w:rsidP="00E93A13">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302280" w14:textId="77777777" w:rsidR="00E93A13" w:rsidRPr="003F7263" w:rsidRDefault="00E93A13" w:rsidP="00E93A1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93A13" w:rsidRPr="003F7263" w14:paraId="311F636D" w14:textId="77777777" w:rsidTr="00E93A13">
        <w:trPr>
          <w:gridAfter w:val="4"/>
          <w:wAfter w:w="213" w:type="dxa"/>
          <w:jc w:val="center"/>
        </w:trPr>
        <w:tc>
          <w:tcPr>
            <w:tcW w:w="1063" w:type="dxa"/>
            <w:gridSpan w:val="2"/>
            <w:tcBorders>
              <w:bottom w:val="single" w:sz="4" w:space="0" w:color="auto"/>
            </w:tcBorders>
            <w:shd w:val="clear" w:color="auto" w:fill="E6E6E6"/>
          </w:tcPr>
          <w:p w14:paraId="3907E750"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gridSpan w:val="3"/>
            <w:tcBorders>
              <w:bottom w:val="single" w:sz="4" w:space="0" w:color="auto"/>
            </w:tcBorders>
            <w:shd w:val="clear" w:color="auto" w:fill="E6E6E6"/>
          </w:tcPr>
          <w:p w14:paraId="7F41AA5F" w14:textId="0B5E3ACF"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1531F533"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8987494"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BBD1D71" w14:textId="77777777" w:rsidR="00E93A13" w:rsidRPr="003F7263" w:rsidRDefault="00E93A13" w:rsidP="00E93A13">
            <w:pPr>
              <w:pStyle w:val="TAL"/>
              <w:keepNext w:val="0"/>
              <w:keepLines w:val="0"/>
              <w:rPr>
                <w:rFonts w:cs="Arial"/>
                <w:sz w:val="16"/>
                <w:szCs w:val="16"/>
                <w:lang w:eastAsia="en-US"/>
              </w:rPr>
            </w:pPr>
          </w:p>
        </w:tc>
      </w:tr>
      <w:tr w:rsidR="00E93A13" w:rsidRPr="003F7263" w14:paraId="26D9CB9A" w14:textId="77777777" w:rsidTr="00E93A13">
        <w:trPr>
          <w:gridAfter w:val="4"/>
          <w:wAfter w:w="213" w:type="dxa"/>
          <w:jc w:val="center"/>
        </w:trPr>
        <w:tc>
          <w:tcPr>
            <w:tcW w:w="1063" w:type="dxa"/>
            <w:gridSpan w:val="2"/>
            <w:tcBorders>
              <w:bottom w:val="single" w:sz="4" w:space="0" w:color="auto"/>
            </w:tcBorders>
            <w:shd w:val="clear" w:color="auto" w:fill="auto"/>
          </w:tcPr>
          <w:p w14:paraId="1C360B3D"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8.1.1.3.1</w:t>
            </w:r>
          </w:p>
        </w:tc>
        <w:tc>
          <w:tcPr>
            <w:tcW w:w="3473" w:type="dxa"/>
            <w:gridSpan w:val="3"/>
            <w:tcBorders>
              <w:bottom w:val="single" w:sz="4" w:space="0" w:color="auto"/>
            </w:tcBorders>
            <w:shd w:val="clear" w:color="auto" w:fill="auto"/>
          </w:tcPr>
          <w:p w14:paraId="6059F74E" w14:textId="77777777" w:rsidR="00E93A13" w:rsidRPr="003F7263" w:rsidRDefault="00E93A13" w:rsidP="00E93A1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7671447F"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25DC22E" w14:textId="77777777" w:rsidR="00E93A13" w:rsidRPr="003F7263" w:rsidRDefault="00E93A13" w:rsidP="00E93A13">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11EF5D45"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27991073" w14:textId="77777777" w:rsidTr="00E93A13">
        <w:trPr>
          <w:gridAfter w:val="4"/>
          <w:wAfter w:w="213" w:type="dxa"/>
          <w:jc w:val="center"/>
        </w:trPr>
        <w:tc>
          <w:tcPr>
            <w:tcW w:w="1063" w:type="dxa"/>
            <w:gridSpan w:val="2"/>
            <w:tcBorders>
              <w:bottom w:val="single" w:sz="4" w:space="0" w:color="auto"/>
            </w:tcBorders>
            <w:shd w:val="clear" w:color="auto" w:fill="auto"/>
          </w:tcPr>
          <w:p w14:paraId="0C649AE1" w14:textId="77777777"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8.1.1.3.2</w:t>
            </w:r>
          </w:p>
        </w:tc>
        <w:tc>
          <w:tcPr>
            <w:tcW w:w="3473" w:type="dxa"/>
            <w:gridSpan w:val="3"/>
            <w:tcBorders>
              <w:bottom w:val="single" w:sz="4" w:space="0" w:color="auto"/>
            </w:tcBorders>
            <w:shd w:val="clear" w:color="auto" w:fill="auto"/>
          </w:tcPr>
          <w:p w14:paraId="0A966B9B" w14:textId="3902DA43" w:rsidR="00E93A13" w:rsidRPr="003F7263" w:rsidRDefault="00E93A13" w:rsidP="00E93A1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47AABFD2"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8DC31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C32</w:t>
            </w:r>
          </w:p>
        </w:tc>
        <w:tc>
          <w:tcPr>
            <w:tcW w:w="3560" w:type="dxa"/>
            <w:gridSpan w:val="4"/>
            <w:tcBorders>
              <w:bottom w:val="single" w:sz="4" w:space="0" w:color="auto"/>
            </w:tcBorders>
            <w:shd w:val="clear" w:color="auto" w:fill="auto"/>
          </w:tcPr>
          <w:p w14:paraId="65812C9B"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E93A13" w:rsidRPr="003F7263" w14:paraId="7EF57C92" w14:textId="77777777" w:rsidTr="00E93A13">
        <w:trPr>
          <w:gridAfter w:val="4"/>
          <w:wAfter w:w="213" w:type="dxa"/>
          <w:jc w:val="center"/>
        </w:trPr>
        <w:tc>
          <w:tcPr>
            <w:tcW w:w="1063" w:type="dxa"/>
            <w:gridSpan w:val="2"/>
            <w:tcBorders>
              <w:bottom w:val="single" w:sz="4" w:space="0" w:color="auto"/>
            </w:tcBorders>
            <w:shd w:val="clear" w:color="auto" w:fill="auto"/>
          </w:tcPr>
          <w:p w14:paraId="3618D2F6" w14:textId="77777777" w:rsidR="00E93A13" w:rsidRPr="003F7263" w:rsidRDefault="00E93A13" w:rsidP="00E93A13">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7161F045"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554B7D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D2532" w14:textId="77777777" w:rsidR="00E93A13" w:rsidRPr="003F7263" w:rsidRDefault="00E93A13" w:rsidP="00E93A13">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2F58DBD0" w14:textId="77777777" w:rsidR="00E93A13" w:rsidRPr="003F7263" w:rsidRDefault="00E93A13" w:rsidP="00E93A13">
            <w:pPr>
              <w:spacing w:after="0"/>
              <w:rPr>
                <w:rFonts w:ascii="Arial" w:hAnsi="Arial" w:cs="Arial"/>
                <w:sz w:val="16"/>
                <w:szCs w:val="16"/>
              </w:rPr>
            </w:pPr>
            <w:r w:rsidRPr="003F7263">
              <w:rPr>
                <w:rFonts w:ascii="Arial" w:hAnsi="Arial"/>
                <w:sz w:val="16"/>
                <w:szCs w:val="16"/>
              </w:rPr>
              <w:t>UEs supporting 5G Core</w:t>
            </w:r>
          </w:p>
        </w:tc>
      </w:tr>
      <w:tr w:rsidR="00E93A13" w:rsidRPr="003F7263" w14:paraId="641E852F" w14:textId="77777777" w:rsidTr="00E93A13">
        <w:trPr>
          <w:gridAfter w:val="4"/>
          <w:wAfter w:w="213" w:type="dxa"/>
          <w:jc w:val="center"/>
        </w:trPr>
        <w:tc>
          <w:tcPr>
            <w:tcW w:w="1063" w:type="dxa"/>
            <w:gridSpan w:val="2"/>
            <w:tcBorders>
              <w:bottom w:val="single" w:sz="4" w:space="0" w:color="auto"/>
            </w:tcBorders>
            <w:shd w:val="clear" w:color="auto" w:fill="auto"/>
          </w:tcPr>
          <w:p w14:paraId="2AB8EE38" w14:textId="77777777" w:rsidR="00E93A13" w:rsidRPr="003F7263" w:rsidRDefault="00E93A13" w:rsidP="00E93A13">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13979384" w14:textId="77777777" w:rsidR="00E93A13" w:rsidRPr="003F7263" w:rsidRDefault="00E93A13" w:rsidP="00E93A13">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3902F92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21C60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55ACE01C"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5GS and E-UTRA</w:t>
            </w:r>
          </w:p>
        </w:tc>
      </w:tr>
      <w:tr w:rsidR="00E93A13" w:rsidRPr="003F7263" w14:paraId="75CA34DE" w14:textId="77777777" w:rsidTr="00E93A13">
        <w:trPr>
          <w:gridAfter w:val="4"/>
          <w:wAfter w:w="213" w:type="dxa"/>
          <w:jc w:val="center"/>
        </w:trPr>
        <w:tc>
          <w:tcPr>
            <w:tcW w:w="1063" w:type="dxa"/>
            <w:gridSpan w:val="2"/>
            <w:tcBorders>
              <w:bottom w:val="single" w:sz="4" w:space="0" w:color="auto"/>
            </w:tcBorders>
            <w:shd w:val="clear" w:color="auto" w:fill="auto"/>
          </w:tcPr>
          <w:p w14:paraId="01E85550" w14:textId="77777777" w:rsidR="00E93A13" w:rsidRPr="003F7263" w:rsidRDefault="00E93A13" w:rsidP="00E93A13">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491D8D7E"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DC9F3CB"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79A75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B8C70A5" w14:textId="77777777" w:rsidR="00E93A13" w:rsidRPr="003F7263" w:rsidRDefault="00E93A13" w:rsidP="00E93A13">
            <w:pPr>
              <w:spacing w:after="0"/>
              <w:rPr>
                <w:rFonts w:ascii="Arial" w:hAnsi="Arial" w:cs="Arial"/>
                <w:sz w:val="16"/>
                <w:szCs w:val="16"/>
              </w:rPr>
            </w:pPr>
          </w:p>
        </w:tc>
      </w:tr>
      <w:tr w:rsidR="00E93A13" w:rsidRPr="003F7263" w14:paraId="740D9F68" w14:textId="77777777" w:rsidTr="00E93A13">
        <w:trPr>
          <w:gridAfter w:val="4"/>
          <w:wAfter w:w="213" w:type="dxa"/>
          <w:jc w:val="center"/>
        </w:trPr>
        <w:tc>
          <w:tcPr>
            <w:tcW w:w="1063" w:type="dxa"/>
            <w:gridSpan w:val="2"/>
            <w:tcBorders>
              <w:bottom w:val="single" w:sz="4" w:space="0" w:color="auto"/>
            </w:tcBorders>
            <w:shd w:val="clear" w:color="auto" w:fill="auto"/>
          </w:tcPr>
          <w:p w14:paraId="695B1B10" w14:textId="77777777" w:rsidR="00E93A13" w:rsidRPr="003F7263" w:rsidRDefault="00E93A13" w:rsidP="00E93A13">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672A1CBC"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9D560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FA1C71"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921E2FC" w14:textId="77777777" w:rsidR="00E93A13" w:rsidRPr="003F7263" w:rsidRDefault="00E93A13" w:rsidP="00E93A13">
            <w:pPr>
              <w:spacing w:after="0"/>
              <w:rPr>
                <w:rFonts w:ascii="Arial" w:hAnsi="Arial" w:cs="Arial"/>
                <w:sz w:val="16"/>
                <w:szCs w:val="16"/>
              </w:rPr>
            </w:pPr>
          </w:p>
        </w:tc>
      </w:tr>
      <w:tr w:rsidR="00E93A13" w:rsidRPr="003F7263" w14:paraId="1CC7E88C" w14:textId="77777777" w:rsidTr="00E93A13">
        <w:trPr>
          <w:gridAfter w:val="4"/>
          <w:wAfter w:w="213" w:type="dxa"/>
          <w:jc w:val="center"/>
        </w:trPr>
        <w:tc>
          <w:tcPr>
            <w:tcW w:w="1063" w:type="dxa"/>
            <w:gridSpan w:val="2"/>
            <w:tcBorders>
              <w:bottom w:val="single" w:sz="4" w:space="0" w:color="auto"/>
            </w:tcBorders>
            <w:shd w:val="clear" w:color="auto" w:fill="auto"/>
          </w:tcPr>
          <w:p w14:paraId="15668D5C" w14:textId="2E6D5F5B" w:rsidR="00E93A13" w:rsidRPr="003F7263" w:rsidRDefault="00E93A13" w:rsidP="00E93A13">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A49C629" w14:textId="3ED380D2" w:rsidR="00E93A13" w:rsidRPr="003F7263" w:rsidRDefault="00E93A13" w:rsidP="00E93A13">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1B43CE2A" w14:textId="74D19C6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48EEBD" w14:textId="27D12024"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FFB7517" w14:textId="7517C1BE" w:rsidR="00E93A13" w:rsidRPr="003F7263" w:rsidRDefault="00E93A13" w:rsidP="00E93A13">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93A13" w:rsidRPr="003F7263" w14:paraId="38FF530F" w14:textId="77777777" w:rsidTr="00E93A13">
        <w:trPr>
          <w:gridAfter w:val="4"/>
          <w:wAfter w:w="213" w:type="dxa"/>
          <w:jc w:val="center"/>
        </w:trPr>
        <w:tc>
          <w:tcPr>
            <w:tcW w:w="1063" w:type="dxa"/>
            <w:gridSpan w:val="2"/>
            <w:tcBorders>
              <w:bottom w:val="single" w:sz="4" w:space="0" w:color="auto"/>
            </w:tcBorders>
            <w:shd w:val="clear" w:color="auto" w:fill="auto"/>
          </w:tcPr>
          <w:p w14:paraId="54F26373" w14:textId="77777777" w:rsidR="00E93A13" w:rsidRPr="003F7263" w:rsidRDefault="00E93A13" w:rsidP="00E93A13">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71DE0FFC"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6F1835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BFB816" w14:textId="63DE040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6C05E3C1"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93A13" w:rsidRPr="003F7263" w14:paraId="6D2D54A6" w14:textId="77777777" w:rsidTr="00E93A13">
        <w:trPr>
          <w:gridAfter w:val="4"/>
          <w:wAfter w:w="213" w:type="dxa"/>
          <w:jc w:val="center"/>
        </w:trPr>
        <w:tc>
          <w:tcPr>
            <w:tcW w:w="1063" w:type="dxa"/>
            <w:gridSpan w:val="2"/>
            <w:tcBorders>
              <w:bottom w:val="single" w:sz="4" w:space="0" w:color="auto"/>
            </w:tcBorders>
            <w:shd w:val="clear" w:color="auto" w:fill="auto"/>
          </w:tcPr>
          <w:p w14:paraId="4592A05C" w14:textId="5C89DBD1" w:rsidR="00E93A13" w:rsidRPr="003F7263" w:rsidRDefault="00E93A13" w:rsidP="00E93A13">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251ECFB3" w14:textId="2FC2CC13" w:rsidR="00E93A13" w:rsidRPr="003F7263" w:rsidRDefault="00E93A13" w:rsidP="00E93A13">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2A12DD8C" w14:textId="5F1BC50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C9FD55" w14:textId="64F1B12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50086591" w14:textId="004C6046" w:rsidR="00E93A13" w:rsidRPr="003F7263" w:rsidRDefault="00E93A13" w:rsidP="00E93A13">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93A13" w:rsidRPr="003F7263" w14:paraId="607A91E0" w14:textId="77777777" w:rsidTr="00E93A13">
        <w:trPr>
          <w:gridAfter w:val="4"/>
          <w:wAfter w:w="213" w:type="dxa"/>
          <w:jc w:val="center"/>
        </w:trPr>
        <w:tc>
          <w:tcPr>
            <w:tcW w:w="1063" w:type="dxa"/>
            <w:gridSpan w:val="2"/>
            <w:tcBorders>
              <w:bottom w:val="single" w:sz="4" w:space="0" w:color="auto"/>
            </w:tcBorders>
            <w:shd w:val="clear" w:color="auto" w:fill="D9D9D9"/>
          </w:tcPr>
          <w:p w14:paraId="49A94C05" w14:textId="77777777" w:rsidR="00E93A13" w:rsidRPr="003F7263" w:rsidRDefault="00E93A13" w:rsidP="00E93A13">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7ED643BD" w14:textId="3D7C059F" w:rsidR="00E93A13" w:rsidRPr="003F7263" w:rsidRDefault="00E93A13" w:rsidP="00E93A13">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7CF1A763"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DAF796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FD02DD2" w14:textId="77777777" w:rsidR="00E93A13" w:rsidRPr="003F7263" w:rsidRDefault="00E93A13" w:rsidP="00E93A13">
            <w:pPr>
              <w:spacing w:after="0"/>
              <w:rPr>
                <w:rFonts w:ascii="Arial" w:hAnsi="Arial" w:cs="Arial"/>
                <w:sz w:val="16"/>
                <w:szCs w:val="16"/>
              </w:rPr>
            </w:pPr>
          </w:p>
        </w:tc>
      </w:tr>
      <w:tr w:rsidR="00E93A13" w:rsidRPr="003F7263" w14:paraId="70AC9A6A" w14:textId="77777777" w:rsidTr="00E93A13">
        <w:trPr>
          <w:gridAfter w:val="4"/>
          <w:wAfter w:w="213" w:type="dxa"/>
          <w:jc w:val="center"/>
        </w:trPr>
        <w:tc>
          <w:tcPr>
            <w:tcW w:w="1063" w:type="dxa"/>
            <w:gridSpan w:val="2"/>
            <w:tcBorders>
              <w:bottom w:val="single" w:sz="4" w:space="0" w:color="auto"/>
            </w:tcBorders>
            <w:shd w:val="clear" w:color="auto" w:fill="auto"/>
          </w:tcPr>
          <w:p w14:paraId="593B2E3E" w14:textId="77777777" w:rsidR="00E93A13" w:rsidRPr="003F7263" w:rsidRDefault="00E93A13" w:rsidP="00E93A13">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4E69E1A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4F01C6E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38C84A" w14:textId="782A83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7688B16" w14:textId="378BE11D"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03A492D2" w14:textId="77777777" w:rsidTr="00E93A13">
        <w:trPr>
          <w:gridAfter w:val="4"/>
          <w:wAfter w:w="213" w:type="dxa"/>
          <w:jc w:val="center"/>
        </w:trPr>
        <w:tc>
          <w:tcPr>
            <w:tcW w:w="1063" w:type="dxa"/>
            <w:gridSpan w:val="2"/>
            <w:tcBorders>
              <w:bottom w:val="single" w:sz="4" w:space="0" w:color="auto"/>
            </w:tcBorders>
            <w:shd w:val="clear" w:color="auto" w:fill="auto"/>
          </w:tcPr>
          <w:p w14:paraId="28ACC30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06C2BA64" w14:textId="77777777" w:rsidR="00E93A13" w:rsidRPr="003F7263" w:rsidRDefault="00E93A13" w:rsidP="00E93A13">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7752F72"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5AA0D31" w14:textId="3374FFC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47C8F67A" w14:textId="2304881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A13" w:rsidRPr="003F7263" w14:paraId="2780C2B6" w14:textId="77777777" w:rsidTr="00E93A13">
        <w:trPr>
          <w:gridAfter w:val="4"/>
          <w:wAfter w:w="213" w:type="dxa"/>
          <w:jc w:val="center"/>
        </w:trPr>
        <w:tc>
          <w:tcPr>
            <w:tcW w:w="1063" w:type="dxa"/>
            <w:gridSpan w:val="2"/>
            <w:tcBorders>
              <w:bottom w:val="single" w:sz="4" w:space="0" w:color="auto"/>
            </w:tcBorders>
            <w:shd w:val="clear" w:color="auto" w:fill="auto"/>
          </w:tcPr>
          <w:p w14:paraId="5BA1365D"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52AF70D7"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88C6E4"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42EA0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B19CAAA" w14:textId="77777777" w:rsidR="00E93A13" w:rsidRPr="003F7263" w:rsidRDefault="00E93A13" w:rsidP="00E93A13">
            <w:pPr>
              <w:spacing w:after="0"/>
              <w:rPr>
                <w:rFonts w:ascii="Arial" w:hAnsi="Arial" w:cs="Arial"/>
                <w:sz w:val="16"/>
                <w:szCs w:val="16"/>
              </w:rPr>
            </w:pPr>
          </w:p>
        </w:tc>
      </w:tr>
      <w:tr w:rsidR="00E93A13" w:rsidRPr="003F7263" w14:paraId="7C1439F4" w14:textId="77777777" w:rsidTr="00E93A13">
        <w:trPr>
          <w:gridAfter w:val="4"/>
          <w:wAfter w:w="213" w:type="dxa"/>
          <w:jc w:val="center"/>
        </w:trPr>
        <w:tc>
          <w:tcPr>
            <w:tcW w:w="1063" w:type="dxa"/>
            <w:gridSpan w:val="2"/>
            <w:tcBorders>
              <w:bottom w:val="single" w:sz="4" w:space="0" w:color="auto"/>
            </w:tcBorders>
            <w:shd w:val="clear" w:color="auto" w:fill="auto"/>
          </w:tcPr>
          <w:p w14:paraId="0ACB5E43" w14:textId="6C9D763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36EBD5BB" w14:textId="6FCCA63E"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07332EA" w14:textId="19129462"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2E74F587" w14:textId="044DB78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7FC1090" w14:textId="27981E7E"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172E044D" w14:textId="77777777" w:rsidTr="00E93A13">
        <w:trPr>
          <w:gridAfter w:val="4"/>
          <w:wAfter w:w="213" w:type="dxa"/>
          <w:jc w:val="center"/>
        </w:trPr>
        <w:tc>
          <w:tcPr>
            <w:tcW w:w="1063" w:type="dxa"/>
            <w:gridSpan w:val="2"/>
            <w:tcBorders>
              <w:bottom w:val="single" w:sz="4" w:space="0" w:color="auto"/>
            </w:tcBorders>
            <w:shd w:val="clear" w:color="auto" w:fill="auto"/>
          </w:tcPr>
          <w:p w14:paraId="5FB52D3E" w14:textId="2325C55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44959F61" w14:textId="7B115959"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3B102FBE" w14:textId="639D9FFE"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046E40" w14:textId="0135586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0006927A" w14:textId="3EC8A834"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7A43BFAB" w14:textId="77777777" w:rsidTr="00E93A13">
        <w:trPr>
          <w:gridAfter w:val="4"/>
          <w:wAfter w:w="213" w:type="dxa"/>
          <w:jc w:val="center"/>
        </w:trPr>
        <w:tc>
          <w:tcPr>
            <w:tcW w:w="1063" w:type="dxa"/>
            <w:gridSpan w:val="2"/>
            <w:tcBorders>
              <w:bottom w:val="single" w:sz="4" w:space="0" w:color="auto"/>
            </w:tcBorders>
            <w:shd w:val="clear" w:color="auto" w:fill="auto"/>
          </w:tcPr>
          <w:p w14:paraId="19219D0D" w14:textId="368DC7F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3992AB01" w14:textId="783C39EB"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4AB71071" w14:textId="3986F69D"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BFE990A" w14:textId="7155545E"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2141F43E" w14:textId="5E6424F2"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2116DEFA" w14:textId="77777777" w:rsidTr="00E93A13">
        <w:trPr>
          <w:gridAfter w:val="4"/>
          <w:wAfter w:w="213" w:type="dxa"/>
          <w:jc w:val="center"/>
        </w:trPr>
        <w:tc>
          <w:tcPr>
            <w:tcW w:w="1063" w:type="dxa"/>
            <w:gridSpan w:val="2"/>
            <w:tcBorders>
              <w:bottom w:val="single" w:sz="4" w:space="0" w:color="auto"/>
            </w:tcBorders>
            <w:shd w:val="clear" w:color="auto" w:fill="auto"/>
          </w:tcPr>
          <w:p w14:paraId="66B12D28" w14:textId="23904DC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61E3CAF" w14:textId="7203B8CE"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410AE7A8" w14:textId="13D5B2EC"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A65E8F4" w14:textId="776F891A"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12A6B914" w14:textId="7A8DEC48"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7E7BA912" w14:textId="77777777" w:rsidTr="00E93A13">
        <w:trPr>
          <w:gridAfter w:val="4"/>
          <w:wAfter w:w="213" w:type="dxa"/>
          <w:jc w:val="center"/>
        </w:trPr>
        <w:tc>
          <w:tcPr>
            <w:tcW w:w="1063" w:type="dxa"/>
            <w:gridSpan w:val="2"/>
            <w:tcBorders>
              <w:bottom w:val="single" w:sz="4" w:space="0" w:color="auto"/>
            </w:tcBorders>
            <w:shd w:val="clear" w:color="auto" w:fill="auto"/>
          </w:tcPr>
          <w:p w14:paraId="57457202" w14:textId="503263A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1E33A4E0" w14:textId="38257E91"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3E48D94D" w14:textId="11756169"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BC53418" w14:textId="2A835FED"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76C3D62" w14:textId="1AB92789"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4884B1A8" w14:textId="77777777" w:rsidTr="00E93A13">
        <w:trPr>
          <w:gridAfter w:val="4"/>
          <w:wAfter w:w="213" w:type="dxa"/>
          <w:jc w:val="center"/>
        </w:trPr>
        <w:tc>
          <w:tcPr>
            <w:tcW w:w="1063" w:type="dxa"/>
            <w:gridSpan w:val="2"/>
            <w:tcBorders>
              <w:bottom w:val="single" w:sz="4" w:space="0" w:color="auto"/>
            </w:tcBorders>
            <w:shd w:val="clear" w:color="auto" w:fill="auto"/>
          </w:tcPr>
          <w:p w14:paraId="2B8F270A" w14:textId="5667F2D5"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2DD96EF8" w14:textId="6CDBB669" w:rsidR="00E93A13" w:rsidRPr="003F7263" w:rsidRDefault="00E93A13" w:rsidP="00E93A13">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0982ECC0" w14:textId="43F1BC9A"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C12E41" w14:textId="7002A43F" w:rsidR="00E93A13" w:rsidRPr="003F7263" w:rsidRDefault="00E93A13" w:rsidP="00E93A13">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54186FC5" w14:textId="1065DAC4" w:rsidR="00E93A13" w:rsidRPr="003F7263" w:rsidRDefault="00E93A13" w:rsidP="00E93A13">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93A13" w:rsidRPr="003F7263" w14:paraId="1369F508" w14:textId="77777777" w:rsidTr="00E93A13">
        <w:trPr>
          <w:gridAfter w:val="4"/>
          <w:wAfter w:w="213" w:type="dxa"/>
          <w:jc w:val="center"/>
        </w:trPr>
        <w:tc>
          <w:tcPr>
            <w:tcW w:w="1063" w:type="dxa"/>
            <w:gridSpan w:val="2"/>
            <w:tcBorders>
              <w:bottom w:val="single" w:sz="4" w:space="0" w:color="auto"/>
            </w:tcBorders>
            <w:shd w:val="clear" w:color="auto" w:fill="D9D9D9"/>
          </w:tcPr>
          <w:p w14:paraId="11BA89C6" w14:textId="77777777" w:rsidR="00E93A13" w:rsidRPr="003F7263" w:rsidRDefault="00E93A13" w:rsidP="00E93A13">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3C44399C" w14:textId="77777777" w:rsidR="00E93A13" w:rsidRPr="003F7263" w:rsidRDefault="00E93A13" w:rsidP="00E93A13">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62F6DB"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A4F997"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4707DB04" w14:textId="77777777" w:rsidR="00E93A13" w:rsidRPr="003F7263" w:rsidRDefault="00E93A13" w:rsidP="00E93A13">
            <w:pPr>
              <w:spacing w:after="0"/>
              <w:rPr>
                <w:rFonts w:ascii="Arial" w:hAnsi="Arial" w:cs="Arial"/>
                <w:b/>
                <w:sz w:val="16"/>
                <w:szCs w:val="16"/>
              </w:rPr>
            </w:pPr>
          </w:p>
        </w:tc>
      </w:tr>
      <w:tr w:rsidR="00E93A13" w:rsidRPr="003F7263" w14:paraId="0EA8563D" w14:textId="77777777" w:rsidTr="00E93A13">
        <w:trPr>
          <w:gridAfter w:val="4"/>
          <w:wAfter w:w="213" w:type="dxa"/>
          <w:jc w:val="center"/>
        </w:trPr>
        <w:tc>
          <w:tcPr>
            <w:tcW w:w="1063" w:type="dxa"/>
            <w:gridSpan w:val="2"/>
            <w:tcBorders>
              <w:bottom w:val="single" w:sz="4" w:space="0" w:color="auto"/>
            </w:tcBorders>
            <w:shd w:val="clear" w:color="auto" w:fill="D9D9D9"/>
          </w:tcPr>
          <w:p w14:paraId="62E9FFCF" w14:textId="77777777" w:rsidR="00E93A13" w:rsidRPr="003F7263" w:rsidRDefault="00E93A13" w:rsidP="00E93A13">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4607821D" w14:textId="77777777" w:rsidR="00E93A13" w:rsidRPr="003F7263" w:rsidRDefault="00E93A13" w:rsidP="00E93A13">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29176B2D"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77729F" w14:textId="77777777" w:rsidR="00E93A13" w:rsidRPr="003F7263" w:rsidRDefault="00E93A13" w:rsidP="00E93A13">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3B74E600" w14:textId="77777777" w:rsidR="00E93A13" w:rsidRPr="003F7263" w:rsidRDefault="00E93A13" w:rsidP="00E93A13">
            <w:pPr>
              <w:spacing w:after="0"/>
              <w:rPr>
                <w:rFonts w:ascii="Arial" w:hAnsi="Arial" w:cs="Arial"/>
                <w:b/>
                <w:sz w:val="16"/>
                <w:szCs w:val="16"/>
              </w:rPr>
            </w:pPr>
          </w:p>
        </w:tc>
      </w:tr>
      <w:tr w:rsidR="00E93A13" w:rsidRPr="003F7263" w14:paraId="0F39046D" w14:textId="77777777" w:rsidTr="00E93A13">
        <w:trPr>
          <w:gridAfter w:val="4"/>
          <w:wAfter w:w="213" w:type="dxa"/>
          <w:jc w:val="center"/>
        </w:trPr>
        <w:tc>
          <w:tcPr>
            <w:tcW w:w="1063" w:type="dxa"/>
            <w:gridSpan w:val="2"/>
            <w:tcBorders>
              <w:bottom w:val="single" w:sz="4" w:space="0" w:color="auto"/>
            </w:tcBorders>
            <w:shd w:val="clear" w:color="auto" w:fill="auto"/>
          </w:tcPr>
          <w:p w14:paraId="6B010A2B" w14:textId="77777777" w:rsidR="00E93A13" w:rsidRPr="003F7263" w:rsidRDefault="00E93A13" w:rsidP="00E93A13">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21F013AD"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RRC reconfiguration / DRB / SRB / </w:t>
            </w:r>
            <w:r w:rsidRPr="003F7263">
              <w:rPr>
                <w:rFonts w:ascii="Arial" w:hAnsi="Arial"/>
                <w:sz w:val="16"/>
                <w:szCs w:val="16"/>
              </w:rPr>
              <w:lastRenderedPageBreak/>
              <w:t>Establishment / Modification / Release / Success</w:t>
            </w:r>
          </w:p>
        </w:tc>
        <w:tc>
          <w:tcPr>
            <w:tcW w:w="807" w:type="dxa"/>
            <w:gridSpan w:val="4"/>
            <w:tcBorders>
              <w:bottom w:val="single" w:sz="4" w:space="0" w:color="auto"/>
            </w:tcBorders>
            <w:shd w:val="clear" w:color="auto" w:fill="auto"/>
          </w:tcPr>
          <w:p w14:paraId="122F97A9"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lastRenderedPageBreak/>
              <w:t>Rel-15</w:t>
            </w:r>
          </w:p>
        </w:tc>
        <w:tc>
          <w:tcPr>
            <w:tcW w:w="1161" w:type="dxa"/>
            <w:gridSpan w:val="4"/>
            <w:tcBorders>
              <w:bottom w:val="single" w:sz="4" w:space="0" w:color="auto"/>
            </w:tcBorders>
            <w:shd w:val="clear" w:color="auto" w:fill="auto"/>
          </w:tcPr>
          <w:p w14:paraId="46D9F0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1F14035"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1AA9CFD8" w14:textId="77777777" w:rsidTr="00E93A13">
        <w:trPr>
          <w:gridAfter w:val="4"/>
          <w:wAfter w:w="213" w:type="dxa"/>
          <w:jc w:val="center"/>
        </w:trPr>
        <w:tc>
          <w:tcPr>
            <w:tcW w:w="1063" w:type="dxa"/>
            <w:gridSpan w:val="2"/>
            <w:tcBorders>
              <w:bottom w:val="single" w:sz="4" w:space="0" w:color="auto"/>
            </w:tcBorders>
            <w:shd w:val="clear" w:color="auto" w:fill="auto"/>
          </w:tcPr>
          <w:p w14:paraId="196B94E7"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4F3C2A7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52355106" w14:textId="77777777" w:rsidR="00E93A13" w:rsidRPr="003F7263" w:rsidRDefault="00E93A13" w:rsidP="00E93A1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6272257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3978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93A13" w:rsidRPr="003F7263" w14:paraId="47CAAD49" w14:textId="77777777" w:rsidTr="00E93A13">
        <w:trPr>
          <w:gridAfter w:val="4"/>
          <w:wAfter w:w="213" w:type="dxa"/>
          <w:jc w:val="center"/>
        </w:trPr>
        <w:tc>
          <w:tcPr>
            <w:tcW w:w="1063" w:type="dxa"/>
            <w:gridSpan w:val="2"/>
            <w:tcBorders>
              <w:bottom w:val="single" w:sz="4" w:space="0" w:color="auto"/>
            </w:tcBorders>
            <w:shd w:val="clear" w:color="auto" w:fill="auto"/>
          </w:tcPr>
          <w:p w14:paraId="7F976037" w14:textId="77777777" w:rsidR="00E93A13" w:rsidRPr="003F7263" w:rsidRDefault="00E93A13" w:rsidP="00E93A13">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6D531A82" w14:textId="77777777"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2CE93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DFC6DF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812E43C" w14:textId="77777777" w:rsidR="00E93A13" w:rsidRPr="003F7263" w:rsidRDefault="00E93A13" w:rsidP="00E93A13">
            <w:pPr>
              <w:spacing w:after="0"/>
              <w:rPr>
                <w:rFonts w:ascii="Arial" w:hAnsi="Arial" w:cs="Arial"/>
                <w:sz w:val="16"/>
                <w:szCs w:val="16"/>
              </w:rPr>
            </w:pPr>
          </w:p>
        </w:tc>
      </w:tr>
      <w:tr w:rsidR="00E93A13" w:rsidRPr="003F7263" w14:paraId="7D8C9E6E" w14:textId="77777777" w:rsidTr="00E93A13">
        <w:trPr>
          <w:gridAfter w:val="4"/>
          <w:wAfter w:w="213" w:type="dxa"/>
          <w:jc w:val="center"/>
        </w:trPr>
        <w:tc>
          <w:tcPr>
            <w:tcW w:w="1063" w:type="dxa"/>
            <w:gridSpan w:val="2"/>
            <w:tcBorders>
              <w:bottom w:val="single" w:sz="4" w:space="0" w:color="auto"/>
            </w:tcBorders>
            <w:shd w:val="clear" w:color="auto" w:fill="auto"/>
          </w:tcPr>
          <w:p w14:paraId="45669B0B"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C56C07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721D23E"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78B85E3"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w:t>
            </w:r>
          </w:p>
        </w:tc>
        <w:tc>
          <w:tcPr>
            <w:tcW w:w="3560" w:type="dxa"/>
            <w:gridSpan w:val="4"/>
            <w:tcBorders>
              <w:bottom w:val="single" w:sz="4" w:space="0" w:color="auto"/>
            </w:tcBorders>
            <w:shd w:val="clear" w:color="auto" w:fill="auto"/>
          </w:tcPr>
          <w:p w14:paraId="6E9C4EEC"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5GS</w:t>
            </w:r>
          </w:p>
        </w:tc>
      </w:tr>
      <w:tr w:rsidR="00E93A13" w:rsidRPr="003F7263" w14:paraId="06D105BA" w14:textId="77777777" w:rsidTr="00E93A13">
        <w:trPr>
          <w:gridAfter w:val="4"/>
          <w:wAfter w:w="213" w:type="dxa"/>
          <w:jc w:val="center"/>
        </w:trPr>
        <w:tc>
          <w:tcPr>
            <w:tcW w:w="1063" w:type="dxa"/>
            <w:gridSpan w:val="2"/>
            <w:tcBorders>
              <w:bottom w:val="single" w:sz="4" w:space="0" w:color="auto"/>
            </w:tcBorders>
            <w:shd w:val="clear" w:color="auto" w:fill="BFBFBF"/>
          </w:tcPr>
          <w:p w14:paraId="16A6D4FB"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19454DC5" w14:textId="77777777" w:rsidR="00E93A13" w:rsidRPr="003F7263" w:rsidRDefault="00E93A13" w:rsidP="00E93A13">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12C534F8" w14:textId="77777777" w:rsidR="00E93A13" w:rsidRPr="003F7263"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28DBCA0"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8A1840" w14:textId="77777777" w:rsidR="00E93A13" w:rsidRPr="003F7263" w:rsidRDefault="00E93A13" w:rsidP="00E93A13">
            <w:pPr>
              <w:spacing w:after="0"/>
              <w:rPr>
                <w:rFonts w:ascii="Arial" w:hAnsi="Arial" w:cs="Arial"/>
                <w:bCs/>
                <w:sz w:val="16"/>
                <w:szCs w:val="16"/>
              </w:rPr>
            </w:pPr>
          </w:p>
        </w:tc>
      </w:tr>
      <w:tr w:rsidR="00E93A13" w:rsidRPr="003F7263" w14:paraId="31A7F308" w14:textId="77777777" w:rsidTr="00E93A13">
        <w:trPr>
          <w:gridAfter w:val="4"/>
          <w:wAfter w:w="213" w:type="dxa"/>
          <w:jc w:val="center"/>
        </w:trPr>
        <w:tc>
          <w:tcPr>
            <w:tcW w:w="1063" w:type="dxa"/>
            <w:gridSpan w:val="2"/>
            <w:tcBorders>
              <w:bottom w:val="single" w:sz="4" w:space="0" w:color="auto"/>
            </w:tcBorders>
            <w:shd w:val="clear" w:color="auto" w:fill="auto"/>
          </w:tcPr>
          <w:p w14:paraId="1BD5661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64B9A588"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41103DAB"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1A907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412488FC"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F34D8CF" w14:textId="77777777" w:rsidTr="00E93A13">
        <w:trPr>
          <w:gridAfter w:val="4"/>
          <w:wAfter w:w="213" w:type="dxa"/>
          <w:jc w:val="center"/>
        </w:trPr>
        <w:tc>
          <w:tcPr>
            <w:tcW w:w="1063" w:type="dxa"/>
            <w:gridSpan w:val="2"/>
            <w:tcBorders>
              <w:bottom w:val="single" w:sz="4" w:space="0" w:color="auto"/>
            </w:tcBorders>
            <w:shd w:val="clear" w:color="auto" w:fill="auto"/>
          </w:tcPr>
          <w:p w14:paraId="1323385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49348764"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7F3AECDA"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9D6C1F"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C499DBB"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5A599A0D" w14:textId="77777777" w:rsidTr="00E93A13">
        <w:trPr>
          <w:gridAfter w:val="4"/>
          <w:wAfter w:w="213" w:type="dxa"/>
          <w:jc w:val="center"/>
        </w:trPr>
        <w:tc>
          <w:tcPr>
            <w:tcW w:w="1063" w:type="dxa"/>
            <w:gridSpan w:val="2"/>
            <w:tcBorders>
              <w:bottom w:val="single" w:sz="4" w:space="0" w:color="auto"/>
            </w:tcBorders>
            <w:shd w:val="clear" w:color="auto" w:fill="auto"/>
          </w:tcPr>
          <w:p w14:paraId="596E8126"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F5D63B2"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3CC69C26" w14:textId="77777777" w:rsidR="00E93A13" w:rsidRPr="003F7263" w:rsidRDefault="00E93A13" w:rsidP="00E93A1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613AA4"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F138170"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371219BD" w14:textId="77777777" w:rsidTr="00E93A13">
        <w:trPr>
          <w:gridAfter w:val="4"/>
          <w:wAfter w:w="213" w:type="dxa"/>
          <w:jc w:val="center"/>
        </w:trPr>
        <w:tc>
          <w:tcPr>
            <w:tcW w:w="1063" w:type="dxa"/>
            <w:gridSpan w:val="2"/>
            <w:tcBorders>
              <w:bottom w:val="single" w:sz="4" w:space="0" w:color="auto"/>
            </w:tcBorders>
            <w:shd w:val="clear" w:color="auto" w:fill="auto"/>
          </w:tcPr>
          <w:p w14:paraId="4299B7A7" w14:textId="35157366" w:rsidR="00E93A13" w:rsidRPr="003F7263" w:rsidRDefault="00E93A13" w:rsidP="00E93A13">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1E276AB8" w14:textId="12F8E972" w:rsidR="00E93A13" w:rsidRPr="003F7263" w:rsidRDefault="00E93A13" w:rsidP="00E93A13">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6935E1A5" w14:textId="722088A3"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31E57BF" w14:textId="08777148"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E192E4D" w14:textId="1BB9D3EF" w:rsidR="00E93A13" w:rsidRPr="003F7263" w:rsidRDefault="00E93A13" w:rsidP="00E93A13">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93A13" w:rsidRPr="003F7263" w14:paraId="21C0B444" w14:textId="77777777" w:rsidTr="00E93A13">
        <w:trPr>
          <w:gridAfter w:val="4"/>
          <w:wAfter w:w="213" w:type="dxa"/>
          <w:jc w:val="center"/>
        </w:trPr>
        <w:tc>
          <w:tcPr>
            <w:tcW w:w="1063" w:type="dxa"/>
            <w:gridSpan w:val="2"/>
            <w:tcBorders>
              <w:bottom w:val="single" w:sz="4" w:space="0" w:color="auto"/>
            </w:tcBorders>
            <w:shd w:val="clear" w:color="auto" w:fill="auto"/>
          </w:tcPr>
          <w:p w14:paraId="50B232A3" w14:textId="43043950" w:rsidR="00E93A13" w:rsidRPr="003F7263" w:rsidRDefault="00E93A13" w:rsidP="00E93A13">
            <w:pPr>
              <w:spacing w:after="0"/>
              <w:rPr>
                <w:rFonts w:ascii="Arial" w:hAnsi="Arial" w:cs="Arial"/>
                <w:bCs/>
                <w:sz w:val="16"/>
                <w:szCs w:val="16"/>
              </w:rPr>
            </w:pPr>
            <w:bookmarkStart w:id="111" w:name="_Hlk118111104"/>
            <w:r w:rsidRPr="003900E5">
              <w:rPr>
                <w:rFonts w:ascii="Arial" w:hAnsi="Arial" w:cs="Arial"/>
                <w:bCs/>
                <w:sz w:val="16"/>
                <w:szCs w:val="16"/>
              </w:rPr>
              <w:t>8.1.2.1.5.5</w:t>
            </w:r>
            <w:bookmarkEnd w:id="111"/>
          </w:p>
        </w:tc>
        <w:tc>
          <w:tcPr>
            <w:tcW w:w="3473" w:type="dxa"/>
            <w:gridSpan w:val="3"/>
            <w:tcBorders>
              <w:bottom w:val="single" w:sz="4" w:space="0" w:color="auto"/>
            </w:tcBorders>
            <w:shd w:val="clear" w:color="auto" w:fill="auto"/>
          </w:tcPr>
          <w:p w14:paraId="5F4D89DB" w14:textId="14178277" w:rsidR="00E93A13" w:rsidRPr="003F7263" w:rsidRDefault="00E93A13" w:rsidP="00E93A13">
            <w:pPr>
              <w:spacing w:after="0"/>
              <w:rPr>
                <w:rFonts w:ascii="Arial" w:hAnsi="Arial" w:cs="Arial"/>
                <w:bCs/>
                <w:sz w:val="16"/>
                <w:szCs w:val="16"/>
              </w:rPr>
            </w:pPr>
            <w:bookmarkStart w:id="112"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112"/>
          </w:p>
        </w:tc>
        <w:tc>
          <w:tcPr>
            <w:tcW w:w="807" w:type="dxa"/>
            <w:gridSpan w:val="4"/>
            <w:tcBorders>
              <w:bottom w:val="single" w:sz="4" w:space="0" w:color="auto"/>
            </w:tcBorders>
            <w:shd w:val="clear" w:color="auto" w:fill="auto"/>
          </w:tcPr>
          <w:p w14:paraId="3CAE6CF4" w14:textId="64F4BEE2"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A9690AE" w14:textId="19C30576"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4D3913FD" w14:textId="23C4F591" w:rsidR="00E93A13" w:rsidRPr="003F7263" w:rsidRDefault="00E93A13" w:rsidP="00E93A13">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93A13" w:rsidRPr="003F7263" w14:paraId="6FED8158" w14:textId="77777777" w:rsidTr="00E93A13">
        <w:trPr>
          <w:gridAfter w:val="4"/>
          <w:wAfter w:w="213" w:type="dxa"/>
          <w:jc w:val="center"/>
        </w:trPr>
        <w:tc>
          <w:tcPr>
            <w:tcW w:w="1063" w:type="dxa"/>
            <w:gridSpan w:val="2"/>
            <w:tcBorders>
              <w:bottom w:val="single" w:sz="4" w:space="0" w:color="auto"/>
            </w:tcBorders>
            <w:shd w:val="clear" w:color="auto" w:fill="auto"/>
          </w:tcPr>
          <w:p w14:paraId="068CC028" w14:textId="560D76CB" w:rsidR="00E93A13" w:rsidRPr="003F7263" w:rsidRDefault="00E93A13" w:rsidP="00E93A13">
            <w:pPr>
              <w:spacing w:after="0"/>
              <w:rPr>
                <w:rFonts w:ascii="Arial" w:hAnsi="Arial" w:cs="Arial"/>
                <w:bCs/>
                <w:sz w:val="16"/>
                <w:szCs w:val="16"/>
              </w:rPr>
            </w:pPr>
            <w:bookmarkStart w:id="113" w:name="_Hlk118111173"/>
            <w:r w:rsidRPr="003900E5">
              <w:rPr>
                <w:rFonts w:ascii="Arial" w:hAnsi="Arial" w:cs="Arial"/>
                <w:bCs/>
                <w:sz w:val="16"/>
                <w:szCs w:val="16"/>
              </w:rPr>
              <w:t>8.1.2.1.5.6</w:t>
            </w:r>
            <w:bookmarkEnd w:id="113"/>
          </w:p>
        </w:tc>
        <w:tc>
          <w:tcPr>
            <w:tcW w:w="3473" w:type="dxa"/>
            <w:gridSpan w:val="3"/>
            <w:tcBorders>
              <w:bottom w:val="single" w:sz="4" w:space="0" w:color="auto"/>
            </w:tcBorders>
            <w:shd w:val="clear" w:color="auto" w:fill="auto"/>
          </w:tcPr>
          <w:p w14:paraId="60B46D23" w14:textId="5D932FA6" w:rsidR="00E93A13" w:rsidRPr="003F7263" w:rsidRDefault="00E93A13" w:rsidP="00E93A13">
            <w:pPr>
              <w:spacing w:after="0"/>
              <w:rPr>
                <w:rFonts w:ascii="Arial" w:hAnsi="Arial" w:cs="Arial"/>
                <w:bCs/>
                <w:sz w:val="16"/>
                <w:szCs w:val="16"/>
              </w:rPr>
            </w:pPr>
            <w:bookmarkStart w:id="114"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114"/>
          </w:p>
        </w:tc>
        <w:tc>
          <w:tcPr>
            <w:tcW w:w="807" w:type="dxa"/>
            <w:gridSpan w:val="4"/>
            <w:tcBorders>
              <w:bottom w:val="single" w:sz="4" w:space="0" w:color="auto"/>
            </w:tcBorders>
            <w:shd w:val="clear" w:color="auto" w:fill="auto"/>
          </w:tcPr>
          <w:p w14:paraId="04CBB0CF" w14:textId="7297CE57" w:rsidR="00E93A13" w:rsidRPr="003F7263" w:rsidRDefault="00E93A13" w:rsidP="00E93A1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154AA78E" w14:textId="65E37CE3" w:rsidR="00E93A13" w:rsidRPr="003F7263" w:rsidRDefault="00E93A13" w:rsidP="00E93A13">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C0AA875" w14:textId="0D7A8E54" w:rsidR="00E93A13" w:rsidRPr="003F7263" w:rsidRDefault="00E93A13" w:rsidP="00E93A13">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A36B6D" w:rsidRPr="003F7263" w14:paraId="325A04A7" w14:textId="77777777" w:rsidTr="00E93A13">
        <w:trPr>
          <w:gridAfter w:val="4"/>
          <w:wAfter w:w="213" w:type="dxa"/>
          <w:jc w:val="center"/>
        </w:trPr>
        <w:tc>
          <w:tcPr>
            <w:tcW w:w="1063" w:type="dxa"/>
            <w:gridSpan w:val="2"/>
            <w:tcBorders>
              <w:bottom w:val="single" w:sz="4" w:space="0" w:color="auto"/>
            </w:tcBorders>
            <w:shd w:val="clear" w:color="auto" w:fill="auto"/>
          </w:tcPr>
          <w:p w14:paraId="2D4896BF" w14:textId="04E258B9" w:rsidR="00A36B6D" w:rsidRPr="003900E5" w:rsidRDefault="00A36B6D" w:rsidP="00A36B6D">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54CBEC96" w14:textId="7A72771D" w:rsidR="00A36B6D" w:rsidRPr="003900E5" w:rsidRDefault="00A36B6D" w:rsidP="00A36B6D">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2E40101C" w14:textId="14507F6F" w:rsidR="00A36B6D" w:rsidRPr="003900E5" w:rsidRDefault="00A36B6D" w:rsidP="00A36B6D">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6AB6BEF0" w14:textId="604ADDC3" w:rsidR="00A36B6D" w:rsidRDefault="00A36B6D" w:rsidP="00A36B6D">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7FC7E2F0" w14:textId="527E9D70" w:rsidR="00A36B6D" w:rsidRPr="00A36B6D" w:rsidRDefault="00A36B6D" w:rsidP="00A36B6D">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93A13" w:rsidRPr="003F7263" w14:paraId="066EE5D5" w14:textId="77777777" w:rsidTr="00E93A13">
        <w:trPr>
          <w:gridAfter w:val="4"/>
          <w:wAfter w:w="213" w:type="dxa"/>
          <w:jc w:val="center"/>
        </w:trPr>
        <w:tc>
          <w:tcPr>
            <w:tcW w:w="1063" w:type="dxa"/>
            <w:gridSpan w:val="2"/>
            <w:tcBorders>
              <w:bottom w:val="single" w:sz="4" w:space="0" w:color="auto"/>
            </w:tcBorders>
            <w:shd w:val="clear" w:color="auto" w:fill="D9D9D9"/>
          </w:tcPr>
          <w:p w14:paraId="3A77C202"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w:t>
            </w:r>
          </w:p>
        </w:tc>
        <w:tc>
          <w:tcPr>
            <w:tcW w:w="3473" w:type="dxa"/>
            <w:gridSpan w:val="3"/>
            <w:tcBorders>
              <w:bottom w:val="single" w:sz="4" w:space="0" w:color="auto"/>
            </w:tcBorders>
            <w:shd w:val="clear" w:color="auto" w:fill="D9D9D9"/>
          </w:tcPr>
          <w:p w14:paraId="1F5AA60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73A082E7"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FCADDBD"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54A98562" w14:textId="77777777" w:rsidR="00E93A13" w:rsidRPr="003F7263" w:rsidRDefault="00E93A13" w:rsidP="00E93A13">
            <w:pPr>
              <w:pStyle w:val="TAL"/>
              <w:keepNext w:val="0"/>
              <w:keepLines w:val="0"/>
              <w:rPr>
                <w:rFonts w:cs="Arial"/>
                <w:sz w:val="16"/>
                <w:szCs w:val="16"/>
                <w:lang w:eastAsia="en-US"/>
              </w:rPr>
            </w:pPr>
          </w:p>
        </w:tc>
      </w:tr>
      <w:tr w:rsidR="00E93A13" w:rsidRPr="003F7263" w14:paraId="7B2944C1" w14:textId="77777777" w:rsidTr="00E93A13">
        <w:trPr>
          <w:gridAfter w:val="4"/>
          <w:wAfter w:w="213" w:type="dxa"/>
          <w:jc w:val="center"/>
        </w:trPr>
        <w:tc>
          <w:tcPr>
            <w:tcW w:w="1063" w:type="dxa"/>
            <w:gridSpan w:val="2"/>
            <w:tcBorders>
              <w:bottom w:val="single" w:sz="4" w:space="0" w:color="auto"/>
            </w:tcBorders>
            <w:shd w:val="clear" w:color="auto" w:fill="D9D9D9"/>
          </w:tcPr>
          <w:p w14:paraId="6773DF10"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8.1.3.1</w:t>
            </w:r>
          </w:p>
        </w:tc>
        <w:tc>
          <w:tcPr>
            <w:tcW w:w="3473" w:type="dxa"/>
            <w:gridSpan w:val="3"/>
            <w:tcBorders>
              <w:bottom w:val="single" w:sz="4" w:space="0" w:color="auto"/>
            </w:tcBorders>
            <w:shd w:val="clear" w:color="auto" w:fill="D9D9D9"/>
          </w:tcPr>
          <w:p w14:paraId="63415BFA" w14:textId="77777777" w:rsidR="00E93A13" w:rsidRPr="003F7263" w:rsidRDefault="00E93A13" w:rsidP="00E93A13">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5D7266A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8D7FC0B"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60ECE565" w14:textId="77777777" w:rsidR="00E93A13" w:rsidRPr="003F7263" w:rsidRDefault="00E93A13" w:rsidP="00E93A13">
            <w:pPr>
              <w:pStyle w:val="TAL"/>
              <w:keepNext w:val="0"/>
              <w:keepLines w:val="0"/>
              <w:rPr>
                <w:rFonts w:cs="Arial"/>
                <w:sz w:val="16"/>
                <w:szCs w:val="16"/>
                <w:lang w:eastAsia="en-US"/>
              </w:rPr>
            </w:pPr>
          </w:p>
        </w:tc>
      </w:tr>
      <w:tr w:rsidR="00E93A13" w:rsidRPr="003F7263" w14:paraId="3DEBFAB0" w14:textId="77777777" w:rsidTr="00E93A13">
        <w:trPr>
          <w:gridAfter w:val="4"/>
          <w:wAfter w:w="213" w:type="dxa"/>
          <w:jc w:val="center"/>
        </w:trPr>
        <w:tc>
          <w:tcPr>
            <w:tcW w:w="1063" w:type="dxa"/>
            <w:gridSpan w:val="2"/>
            <w:tcBorders>
              <w:bottom w:val="single" w:sz="4" w:space="0" w:color="auto"/>
            </w:tcBorders>
            <w:shd w:val="clear" w:color="auto" w:fill="auto"/>
          </w:tcPr>
          <w:p w14:paraId="793FA3FC"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8.1.3.1.1</w:t>
            </w:r>
          </w:p>
        </w:tc>
        <w:tc>
          <w:tcPr>
            <w:tcW w:w="3473" w:type="dxa"/>
            <w:gridSpan w:val="3"/>
            <w:tcBorders>
              <w:bottom w:val="single" w:sz="4" w:space="0" w:color="auto"/>
            </w:tcBorders>
            <w:shd w:val="clear" w:color="auto" w:fill="auto"/>
          </w:tcPr>
          <w:p w14:paraId="1982EEC3" w14:textId="77777777" w:rsidR="00E93A13" w:rsidRPr="003F7263" w:rsidRDefault="00E93A13" w:rsidP="00E93A1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4F0E7E30"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A0BDEFC"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4766ACD" w14:textId="77777777" w:rsidR="00E93A13" w:rsidRPr="003F7263" w:rsidRDefault="00E93A13" w:rsidP="00E93A13">
            <w:pPr>
              <w:pStyle w:val="TAL"/>
              <w:keepNext w:val="0"/>
              <w:keepLines w:val="0"/>
              <w:rPr>
                <w:rFonts w:cs="Arial"/>
                <w:sz w:val="16"/>
                <w:szCs w:val="16"/>
                <w:lang w:eastAsia="en-US"/>
              </w:rPr>
            </w:pPr>
            <w:r w:rsidRPr="003F7263">
              <w:rPr>
                <w:sz w:val="16"/>
                <w:szCs w:val="16"/>
                <w:lang w:eastAsia="en-US"/>
              </w:rPr>
              <w:t>UEs supporting 5G Core</w:t>
            </w:r>
          </w:p>
        </w:tc>
      </w:tr>
      <w:tr w:rsidR="00E93A13" w:rsidRPr="003F7263" w14:paraId="68394F3C" w14:textId="77777777" w:rsidTr="00E93A13">
        <w:trPr>
          <w:gridAfter w:val="4"/>
          <w:wAfter w:w="213" w:type="dxa"/>
          <w:jc w:val="center"/>
        </w:trPr>
        <w:tc>
          <w:tcPr>
            <w:tcW w:w="1063" w:type="dxa"/>
            <w:gridSpan w:val="2"/>
            <w:tcBorders>
              <w:bottom w:val="single" w:sz="4" w:space="0" w:color="auto"/>
            </w:tcBorders>
            <w:shd w:val="clear" w:color="auto" w:fill="auto"/>
          </w:tcPr>
          <w:p w14:paraId="20FCFEF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24CE1915" w14:textId="3009AEE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11A4FBD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5D5BD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59821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3794D5D" w14:textId="77777777" w:rsidTr="00E93A13">
        <w:trPr>
          <w:gridAfter w:val="4"/>
          <w:wAfter w:w="213" w:type="dxa"/>
          <w:jc w:val="center"/>
        </w:trPr>
        <w:tc>
          <w:tcPr>
            <w:tcW w:w="1063" w:type="dxa"/>
            <w:gridSpan w:val="2"/>
            <w:tcBorders>
              <w:bottom w:val="single" w:sz="4" w:space="0" w:color="auto"/>
            </w:tcBorders>
            <w:shd w:val="clear" w:color="auto" w:fill="auto"/>
          </w:tcPr>
          <w:p w14:paraId="79A18FE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61997D5" w14:textId="478BB1A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EE2B23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DB36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9D8F69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345F821E" w14:textId="77777777" w:rsidTr="00E93A13">
        <w:trPr>
          <w:gridAfter w:val="4"/>
          <w:wAfter w:w="213" w:type="dxa"/>
          <w:jc w:val="center"/>
        </w:trPr>
        <w:tc>
          <w:tcPr>
            <w:tcW w:w="1063" w:type="dxa"/>
            <w:gridSpan w:val="2"/>
            <w:tcBorders>
              <w:bottom w:val="single" w:sz="4" w:space="0" w:color="auto"/>
            </w:tcBorders>
            <w:shd w:val="clear" w:color="auto" w:fill="auto"/>
          </w:tcPr>
          <w:p w14:paraId="5F998CF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0C22265" w14:textId="74240456"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2AE52C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AAB78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50372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7589654F" w14:textId="77777777" w:rsidTr="00E93A13">
        <w:trPr>
          <w:gridAfter w:val="4"/>
          <w:wAfter w:w="213" w:type="dxa"/>
          <w:jc w:val="center"/>
        </w:trPr>
        <w:tc>
          <w:tcPr>
            <w:tcW w:w="1063" w:type="dxa"/>
            <w:gridSpan w:val="2"/>
            <w:tcBorders>
              <w:bottom w:val="single" w:sz="4" w:space="0" w:color="auto"/>
            </w:tcBorders>
            <w:shd w:val="clear" w:color="auto" w:fill="auto"/>
          </w:tcPr>
          <w:p w14:paraId="4F0F9B4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24C4DF97" w14:textId="1E657A74"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FC273C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1E17868"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1D50E10"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228CD34" w14:textId="77777777" w:rsidTr="00E93A13">
        <w:trPr>
          <w:gridAfter w:val="4"/>
          <w:wAfter w:w="213" w:type="dxa"/>
          <w:jc w:val="center"/>
        </w:trPr>
        <w:tc>
          <w:tcPr>
            <w:tcW w:w="1063" w:type="dxa"/>
            <w:gridSpan w:val="2"/>
            <w:tcBorders>
              <w:bottom w:val="single" w:sz="4" w:space="0" w:color="auto"/>
            </w:tcBorders>
            <w:shd w:val="clear" w:color="auto" w:fill="auto"/>
          </w:tcPr>
          <w:p w14:paraId="33007E5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34FA8B38" w14:textId="6D1D683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ABBBA1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FAB0C"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5B1D44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9FD991" w14:textId="77777777" w:rsidTr="00E93A13">
        <w:trPr>
          <w:gridAfter w:val="4"/>
          <w:wAfter w:w="213" w:type="dxa"/>
          <w:jc w:val="center"/>
        </w:trPr>
        <w:tc>
          <w:tcPr>
            <w:tcW w:w="1063" w:type="dxa"/>
            <w:gridSpan w:val="2"/>
            <w:tcBorders>
              <w:bottom w:val="single" w:sz="4" w:space="0" w:color="auto"/>
            </w:tcBorders>
            <w:shd w:val="clear" w:color="auto" w:fill="auto"/>
          </w:tcPr>
          <w:p w14:paraId="02552CF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18A9E65B" w14:textId="3D49C182"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8F6EB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B5986B"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8A5119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5E411FB7" w14:textId="77777777" w:rsidTr="00E93A13">
        <w:trPr>
          <w:gridAfter w:val="4"/>
          <w:wAfter w:w="213" w:type="dxa"/>
          <w:jc w:val="center"/>
        </w:trPr>
        <w:tc>
          <w:tcPr>
            <w:tcW w:w="1063" w:type="dxa"/>
            <w:gridSpan w:val="2"/>
            <w:tcBorders>
              <w:bottom w:val="single" w:sz="4" w:space="0" w:color="auto"/>
            </w:tcBorders>
            <w:shd w:val="clear" w:color="auto" w:fill="auto"/>
          </w:tcPr>
          <w:p w14:paraId="126A6D1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17E8B86C" w14:textId="12F7DC5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55F7B44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CB74EA"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A50F12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76BDEA8" w14:textId="77777777" w:rsidTr="00E93A13">
        <w:trPr>
          <w:gridAfter w:val="4"/>
          <w:wAfter w:w="213" w:type="dxa"/>
          <w:jc w:val="center"/>
        </w:trPr>
        <w:tc>
          <w:tcPr>
            <w:tcW w:w="1063" w:type="dxa"/>
            <w:gridSpan w:val="2"/>
            <w:tcBorders>
              <w:bottom w:val="single" w:sz="4" w:space="0" w:color="auto"/>
            </w:tcBorders>
            <w:shd w:val="clear" w:color="auto" w:fill="auto"/>
          </w:tcPr>
          <w:p w14:paraId="036A9D8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2C2AFD8B" w14:textId="5F99674C"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84D96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9C90F3"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8718E46"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44764FC1" w14:textId="77777777" w:rsidTr="00E93A13">
        <w:trPr>
          <w:gridAfter w:val="4"/>
          <w:wAfter w:w="213" w:type="dxa"/>
          <w:jc w:val="center"/>
        </w:trPr>
        <w:tc>
          <w:tcPr>
            <w:tcW w:w="1063" w:type="dxa"/>
            <w:gridSpan w:val="2"/>
            <w:tcBorders>
              <w:bottom w:val="single" w:sz="4" w:space="0" w:color="auto"/>
            </w:tcBorders>
            <w:shd w:val="clear" w:color="auto" w:fill="auto"/>
          </w:tcPr>
          <w:p w14:paraId="1049BAF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7796205E" w14:textId="5A45779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5564AE6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BA27" w14:textId="77777777" w:rsidR="00E93A13" w:rsidRPr="003F7263" w:rsidRDefault="00E93A13" w:rsidP="00E93A13">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628932F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multiple NR bands</w:t>
            </w:r>
          </w:p>
        </w:tc>
      </w:tr>
      <w:tr w:rsidR="00E93A13" w:rsidRPr="003F7263" w14:paraId="0F490A2E" w14:textId="77777777" w:rsidTr="00E93A13">
        <w:trPr>
          <w:gridAfter w:val="4"/>
          <w:wAfter w:w="213" w:type="dxa"/>
          <w:jc w:val="center"/>
        </w:trPr>
        <w:tc>
          <w:tcPr>
            <w:tcW w:w="1063" w:type="dxa"/>
            <w:gridSpan w:val="2"/>
            <w:tcBorders>
              <w:bottom w:val="single" w:sz="4" w:space="0" w:color="auto"/>
            </w:tcBorders>
            <w:shd w:val="clear" w:color="auto" w:fill="auto"/>
          </w:tcPr>
          <w:p w14:paraId="09DE87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38F8019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D62A99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100F17"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1C1FE962"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5GCore</w:t>
            </w:r>
          </w:p>
        </w:tc>
      </w:tr>
      <w:tr w:rsidR="00E93A13" w:rsidRPr="003F7263" w14:paraId="7F3D5E9F" w14:textId="77777777" w:rsidTr="00E93A13">
        <w:trPr>
          <w:gridAfter w:val="4"/>
          <w:wAfter w:w="213" w:type="dxa"/>
          <w:jc w:val="center"/>
        </w:trPr>
        <w:tc>
          <w:tcPr>
            <w:tcW w:w="1063" w:type="dxa"/>
            <w:gridSpan w:val="2"/>
            <w:tcBorders>
              <w:bottom w:val="single" w:sz="4" w:space="0" w:color="auto"/>
            </w:tcBorders>
            <w:shd w:val="clear" w:color="auto" w:fill="auto"/>
          </w:tcPr>
          <w:p w14:paraId="0018355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3BC23D8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Two </w:t>
            </w:r>
            <w:r w:rsidRPr="003F7263">
              <w:rPr>
                <w:rFonts w:ascii="Arial" w:hAnsi="Arial" w:cs="Arial"/>
                <w:bCs/>
                <w:sz w:val="16"/>
                <w:szCs w:val="16"/>
              </w:rPr>
              <w:lastRenderedPageBreak/>
              <w:t>simultaneous events A5 (intra and inter-frequency measurements) / SINR based measurements</w:t>
            </w:r>
          </w:p>
        </w:tc>
        <w:tc>
          <w:tcPr>
            <w:tcW w:w="807" w:type="dxa"/>
            <w:gridSpan w:val="4"/>
            <w:tcBorders>
              <w:bottom w:val="single" w:sz="4" w:space="0" w:color="auto"/>
            </w:tcBorders>
            <w:shd w:val="clear" w:color="auto" w:fill="auto"/>
          </w:tcPr>
          <w:p w14:paraId="25BEC9A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234B8EF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9995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SS-SINR measurements</w:t>
            </w:r>
          </w:p>
        </w:tc>
      </w:tr>
      <w:tr w:rsidR="00E93A13" w:rsidRPr="003F7263" w14:paraId="2F6144D0" w14:textId="77777777" w:rsidTr="00E93A13">
        <w:trPr>
          <w:gridAfter w:val="4"/>
          <w:wAfter w:w="213" w:type="dxa"/>
          <w:jc w:val="center"/>
        </w:trPr>
        <w:tc>
          <w:tcPr>
            <w:tcW w:w="1063" w:type="dxa"/>
            <w:gridSpan w:val="2"/>
            <w:tcBorders>
              <w:bottom w:val="single" w:sz="4" w:space="0" w:color="auto"/>
            </w:tcBorders>
            <w:shd w:val="clear" w:color="auto" w:fill="auto"/>
          </w:tcPr>
          <w:p w14:paraId="7063F1C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453FF8A6" w14:textId="07731110"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32D48B"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10A2F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2049196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93A13" w:rsidRPr="003F7263" w14:paraId="098577F6" w14:textId="77777777" w:rsidTr="00E93A13">
        <w:trPr>
          <w:gridAfter w:val="4"/>
          <w:wAfter w:w="213" w:type="dxa"/>
          <w:jc w:val="center"/>
        </w:trPr>
        <w:tc>
          <w:tcPr>
            <w:tcW w:w="1063" w:type="dxa"/>
            <w:gridSpan w:val="2"/>
            <w:tcBorders>
              <w:bottom w:val="single" w:sz="4" w:space="0" w:color="auto"/>
            </w:tcBorders>
            <w:shd w:val="clear" w:color="auto" w:fill="auto"/>
          </w:tcPr>
          <w:p w14:paraId="4199ADB7"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3FAA0A4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7958A2C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86A72FB"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6C9DF3A" w14:textId="77777777" w:rsidR="00E93A13" w:rsidRPr="003F7263" w:rsidRDefault="00E93A13" w:rsidP="00E93A13">
            <w:pPr>
              <w:spacing w:after="0"/>
              <w:rPr>
                <w:rFonts w:ascii="Arial" w:hAnsi="Arial"/>
                <w:sz w:val="16"/>
                <w:szCs w:val="16"/>
              </w:rPr>
            </w:pPr>
          </w:p>
        </w:tc>
      </w:tr>
      <w:tr w:rsidR="00E93A13" w:rsidRPr="003F7263" w14:paraId="247E067D" w14:textId="77777777" w:rsidTr="00E93A13">
        <w:trPr>
          <w:gridAfter w:val="4"/>
          <w:wAfter w:w="213" w:type="dxa"/>
          <w:jc w:val="center"/>
        </w:trPr>
        <w:tc>
          <w:tcPr>
            <w:tcW w:w="1063" w:type="dxa"/>
            <w:gridSpan w:val="2"/>
            <w:tcBorders>
              <w:bottom w:val="single" w:sz="4" w:space="0" w:color="auto"/>
            </w:tcBorders>
            <w:shd w:val="clear" w:color="auto" w:fill="auto"/>
          </w:tcPr>
          <w:p w14:paraId="6057BB3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20B5CBDA" w14:textId="3A005DD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795A3DB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FF69C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028ADE47" w14:textId="2A856324" w:rsidR="00E93A13" w:rsidRPr="003F7263" w:rsidRDefault="00E93A13" w:rsidP="00E93A1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93A13" w:rsidRPr="003F7263" w14:paraId="409C6D44" w14:textId="77777777" w:rsidTr="00E93A13">
        <w:trPr>
          <w:gridAfter w:val="4"/>
          <w:wAfter w:w="213" w:type="dxa"/>
          <w:jc w:val="center"/>
        </w:trPr>
        <w:tc>
          <w:tcPr>
            <w:tcW w:w="1063" w:type="dxa"/>
            <w:gridSpan w:val="2"/>
            <w:tcBorders>
              <w:bottom w:val="single" w:sz="4" w:space="0" w:color="auto"/>
            </w:tcBorders>
            <w:shd w:val="clear" w:color="auto" w:fill="auto"/>
          </w:tcPr>
          <w:p w14:paraId="11CBA1D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4C0C509B"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0F7D1730"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CEF4D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138A6DA1" w14:textId="77777777" w:rsidR="00E93A13" w:rsidRPr="003F7263" w:rsidRDefault="00E93A13" w:rsidP="00E93A13">
            <w:pPr>
              <w:spacing w:after="0"/>
              <w:rPr>
                <w:rFonts w:ascii="Arial" w:hAnsi="Arial"/>
                <w:sz w:val="16"/>
                <w:szCs w:val="16"/>
              </w:rPr>
            </w:pPr>
          </w:p>
        </w:tc>
      </w:tr>
      <w:tr w:rsidR="00E93A13" w:rsidRPr="003F7263" w14:paraId="70485CFB" w14:textId="77777777" w:rsidTr="00E93A13">
        <w:trPr>
          <w:gridAfter w:val="4"/>
          <w:wAfter w:w="213" w:type="dxa"/>
          <w:jc w:val="center"/>
        </w:trPr>
        <w:tc>
          <w:tcPr>
            <w:tcW w:w="1063" w:type="dxa"/>
            <w:gridSpan w:val="2"/>
            <w:tcBorders>
              <w:bottom w:val="single" w:sz="4" w:space="0" w:color="auto"/>
            </w:tcBorders>
            <w:shd w:val="clear" w:color="auto" w:fill="auto"/>
          </w:tcPr>
          <w:p w14:paraId="4C1890E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657B1D5E" w14:textId="633AFB03" w:rsidR="00E93A13" w:rsidRPr="003F7263" w:rsidRDefault="00E93A13" w:rsidP="00E93A13">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F22953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C402D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6AD454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D22B996" w14:textId="77777777" w:rsidTr="00E93A13">
        <w:trPr>
          <w:gridAfter w:val="4"/>
          <w:wAfter w:w="213" w:type="dxa"/>
          <w:jc w:val="center"/>
        </w:trPr>
        <w:tc>
          <w:tcPr>
            <w:tcW w:w="1063" w:type="dxa"/>
            <w:gridSpan w:val="2"/>
            <w:tcBorders>
              <w:bottom w:val="single" w:sz="4" w:space="0" w:color="auto"/>
            </w:tcBorders>
            <w:shd w:val="clear" w:color="auto" w:fill="auto"/>
          </w:tcPr>
          <w:p w14:paraId="23240A7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38B12AE7" w14:textId="68BC872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FC7ACF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A428F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67EE4F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00BB1C3F" w14:textId="77777777" w:rsidTr="00E93A13">
        <w:trPr>
          <w:gridAfter w:val="4"/>
          <w:wAfter w:w="213" w:type="dxa"/>
          <w:jc w:val="center"/>
        </w:trPr>
        <w:tc>
          <w:tcPr>
            <w:tcW w:w="1063" w:type="dxa"/>
            <w:gridSpan w:val="2"/>
            <w:tcBorders>
              <w:bottom w:val="single" w:sz="4" w:space="0" w:color="auto"/>
            </w:tcBorders>
            <w:shd w:val="clear" w:color="auto" w:fill="D9D9D9"/>
          </w:tcPr>
          <w:p w14:paraId="183691E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008704D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56D049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930961"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16DB93A0" w14:textId="77777777" w:rsidR="00E93A13" w:rsidRPr="003F7263" w:rsidRDefault="00E93A13" w:rsidP="00E93A13">
            <w:pPr>
              <w:spacing w:after="0"/>
              <w:rPr>
                <w:rFonts w:ascii="Arial" w:hAnsi="Arial"/>
                <w:b/>
                <w:sz w:val="16"/>
                <w:szCs w:val="16"/>
              </w:rPr>
            </w:pPr>
          </w:p>
        </w:tc>
      </w:tr>
      <w:tr w:rsidR="00E93A13" w:rsidRPr="003F7263" w14:paraId="383A9D4B" w14:textId="77777777" w:rsidTr="00E93A13">
        <w:trPr>
          <w:gridAfter w:val="4"/>
          <w:wAfter w:w="213" w:type="dxa"/>
          <w:jc w:val="center"/>
        </w:trPr>
        <w:tc>
          <w:tcPr>
            <w:tcW w:w="1063" w:type="dxa"/>
            <w:gridSpan w:val="2"/>
            <w:tcBorders>
              <w:bottom w:val="single" w:sz="4" w:space="0" w:color="auto"/>
            </w:tcBorders>
            <w:shd w:val="clear" w:color="auto" w:fill="auto"/>
          </w:tcPr>
          <w:p w14:paraId="25375C6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57E19C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0542F2C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469222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050D651"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043FDB1B" w14:textId="77777777" w:rsidTr="00E93A13">
        <w:trPr>
          <w:gridAfter w:val="4"/>
          <w:wAfter w:w="213" w:type="dxa"/>
          <w:jc w:val="center"/>
        </w:trPr>
        <w:tc>
          <w:tcPr>
            <w:tcW w:w="1063" w:type="dxa"/>
            <w:gridSpan w:val="2"/>
            <w:tcBorders>
              <w:bottom w:val="single" w:sz="4" w:space="0" w:color="auto"/>
            </w:tcBorders>
            <w:shd w:val="clear" w:color="auto" w:fill="auto"/>
          </w:tcPr>
          <w:p w14:paraId="3BB1251B"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15E9636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359699FE"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9E749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2ECDF4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39D0452F" w14:textId="77777777" w:rsidTr="00E93A13">
        <w:trPr>
          <w:gridAfter w:val="4"/>
          <w:wAfter w:w="213" w:type="dxa"/>
          <w:jc w:val="center"/>
        </w:trPr>
        <w:tc>
          <w:tcPr>
            <w:tcW w:w="1063" w:type="dxa"/>
            <w:gridSpan w:val="2"/>
            <w:tcBorders>
              <w:bottom w:val="single" w:sz="4" w:space="0" w:color="auto"/>
            </w:tcBorders>
            <w:shd w:val="clear" w:color="auto" w:fill="auto"/>
          </w:tcPr>
          <w:p w14:paraId="20C5429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4A98AC5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E19623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DAEB6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8559B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A73F739" w14:textId="77777777" w:rsidTr="00E93A13">
        <w:trPr>
          <w:gridAfter w:val="4"/>
          <w:wAfter w:w="213" w:type="dxa"/>
          <w:jc w:val="center"/>
        </w:trPr>
        <w:tc>
          <w:tcPr>
            <w:tcW w:w="1063" w:type="dxa"/>
            <w:gridSpan w:val="2"/>
            <w:tcBorders>
              <w:bottom w:val="single" w:sz="4" w:space="0" w:color="auto"/>
            </w:tcBorders>
            <w:shd w:val="clear" w:color="auto" w:fill="D9D9D9"/>
          </w:tcPr>
          <w:p w14:paraId="05FAE56F"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0540802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168063A8"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67BEC90"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B2F238E" w14:textId="77777777" w:rsidR="00E93A13" w:rsidRPr="003F7263" w:rsidRDefault="00E93A13" w:rsidP="00E93A13">
            <w:pPr>
              <w:spacing w:after="0"/>
              <w:rPr>
                <w:rFonts w:ascii="Arial" w:hAnsi="Arial"/>
                <w:b/>
                <w:sz w:val="16"/>
                <w:szCs w:val="16"/>
              </w:rPr>
            </w:pPr>
          </w:p>
        </w:tc>
      </w:tr>
      <w:tr w:rsidR="00E93A13" w:rsidRPr="003F7263" w14:paraId="48B9C042" w14:textId="77777777" w:rsidTr="00E93A13">
        <w:trPr>
          <w:gridAfter w:val="4"/>
          <w:wAfter w:w="213" w:type="dxa"/>
          <w:jc w:val="center"/>
        </w:trPr>
        <w:tc>
          <w:tcPr>
            <w:tcW w:w="1063" w:type="dxa"/>
            <w:gridSpan w:val="2"/>
            <w:tcBorders>
              <w:bottom w:val="single" w:sz="4" w:space="0" w:color="auto"/>
            </w:tcBorders>
            <w:shd w:val="clear" w:color="auto" w:fill="auto"/>
          </w:tcPr>
          <w:p w14:paraId="1DE00A4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36F6B44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16E34D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EE3FB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2E107734"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1DDD90A3" w14:textId="77777777" w:rsidTr="00E93A13">
        <w:trPr>
          <w:gridAfter w:val="4"/>
          <w:wAfter w:w="213" w:type="dxa"/>
          <w:jc w:val="center"/>
        </w:trPr>
        <w:tc>
          <w:tcPr>
            <w:tcW w:w="1063" w:type="dxa"/>
            <w:gridSpan w:val="2"/>
            <w:tcBorders>
              <w:bottom w:val="single" w:sz="4" w:space="0" w:color="auto"/>
            </w:tcBorders>
            <w:shd w:val="clear" w:color="auto" w:fill="auto"/>
          </w:tcPr>
          <w:p w14:paraId="191190E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1F18B9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A861D1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16DC63"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611A46B"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4C2DE242" w14:textId="77777777" w:rsidTr="00E93A13">
        <w:trPr>
          <w:gridAfter w:val="4"/>
          <w:wAfter w:w="213" w:type="dxa"/>
          <w:jc w:val="center"/>
        </w:trPr>
        <w:tc>
          <w:tcPr>
            <w:tcW w:w="1063" w:type="dxa"/>
            <w:gridSpan w:val="2"/>
            <w:tcBorders>
              <w:bottom w:val="single" w:sz="4" w:space="0" w:color="auto"/>
            </w:tcBorders>
            <w:shd w:val="clear" w:color="auto" w:fill="auto"/>
          </w:tcPr>
          <w:p w14:paraId="5802891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4531DC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33AB8D3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54D93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D1EA85D"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6F949D3D" w14:textId="77777777" w:rsidTr="00E93A13">
        <w:trPr>
          <w:gridAfter w:val="4"/>
          <w:wAfter w:w="213" w:type="dxa"/>
          <w:jc w:val="center"/>
        </w:trPr>
        <w:tc>
          <w:tcPr>
            <w:tcW w:w="1063" w:type="dxa"/>
            <w:gridSpan w:val="2"/>
            <w:tcBorders>
              <w:bottom w:val="single" w:sz="4" w:space="0" w:color="auto"/>
            </w:tcBorders>
            <w:shd w:val="clear" w:color="auto" w:fill="auto"/>
          </w:tcPr>
          <w:p w14:paraId="655D9790" w14:textId="47443DEC" w:rsidR="00E93A13" w:rsidRPr="003F7263" w:rsidRDefault="00E93A13" w:rsidP="00E93A13">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528C4F38" w14:textId="20085B68"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6BC8045D" w14:textId="7BA761F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35C48A3" w14:textId="5F675CD6"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365B81F0" w14:textId="1B61587C" w:rsidR="00E93A13" w:rsidRPr="003F7263" w:rsidRDefault="00E93A13" w:rsidP="00E93A13">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93A13" w:rsidRPr="003F7263" w14:paraId="43236611" w14:textId="77777777" w:rsidTr="00E93A13">
        <w:trPr>
          <w:gridAfter w:val="4"/>
          <w:wAfter w:w="213" w:type="dxa"/>
          <w:jc w:val="center"/>
        </w:trPr>
        <w:tc>
          <w:tcPr>
            <w:tcW w:w="1063" w:type="dxa"/>
            <w:gridSpan w:val="2"/>
            <w:tcBorders>
              <w:bottom w:val="single" w:sz="4" w:space="0" w:color="auto"/>
            </w:tcBorders>
            <w:shd w:val="clear" w:color="auto" w:fill="auto"/>
          </w:tcPr>
          <w:p w14:paraId="174DDC2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103F719"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02B4AA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DAE67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3C762B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26C763F6" w14:textId="77777777" w:rsidTr="00E93A13">
        <w:trPr>
          <w:gridAfter w:val="4"/>
          <w:wAfter w:w="213" w:type="dxa"/>
          <w:jc w:val="center"/>
        </w:trPr>
        <w:tc>
          <w:tcPr>
            <w:tcW w:w="1063" w:type="dxa"/>
            <w:gridSpan w:val="2"/>
            <w:tcBorders>
              <w:bottom w:val="single" w:sz="4" w:space="0" w:color="auto"/>
            </w:tcBorders>
            <w:shd w:val="clear" w:color="auto" w:fill="auto"/>
          </w:tcPr>
          <w:p w14:paraId="400F749D"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2BF98E1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1FCCE72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CC214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3C265CEA"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A13" w:rsidRPr="003F7263" w14:paraId="19C72E78" w14:textId="77777777" w:rsidTr="00E93A13">
        <w:trPr>
          <w:gridAfter w:val="4"/>
          <w:wAfter w:w="213" w:type="dxa"/>
          <w:jc w:val="center"/>
        </w:trPr>
        <w:tc>
          <w:tcPr>
            <w:tcW w:w="1063" w:type="dxa"/>
            <w:gridSpan w:val="2"/>
            <w:tcBorders>
              <w:bottom w:val="single" w:sz="4" w:space="0" w:color="auto"/>
            </w:tcBorders>
            <w:shd w:val="clear" w:color="auto" w:fill="auto"/>
          </w:tcPr>
          <w:p w14:paraId="4A529DD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5E7F551E" w14:textId="49A934AA" w:rsidR="00E93A13" w:rsidRPr="003F7263" w:rsidRDefault="00E93A13" w:rsidP="00E93A1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5F1495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96BE6F"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614748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w:t>
            </w:r>
          </w:p>
        </w:tc>
      </w:tr>
      <w:tr w:rsidR="00E93A13" w:rsidRPr="003F7263" w14:paraId="5FA4E0EB" w14:textId="77777777" w:rsidTr="00E93A13">
        <w:trPr>
          <w:gridAfter w:val="4"/>
          <w:wAfter w:w="213" w:type="dxa"/>
          <w:jc w:val="center"/>
        </w:trPr>
        <w:tc>
          <w:tcPr>
            <w:tcW w:w="1063" w:type="dxa"/>
            <w:gridSpan w:val="2"/>
            <w:tcBorders>
              <w:bottom w:val="single" w:sz="4" w:space="0" w:color="auto"/>
            </w:tcBorders>
            <w:shd w:val="clear" w:color="auto" w:fill="D9D9D9"/>
          </w:tcPr>
          <w:p w14:paraId="094E79C1"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22A19185"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B585B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7C7BCE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A7423C" w14:textId="77777777" w:rsidR="00E93A13" w:rsidRPr="003F7263" w:rsidRDefault="00E93A13" w:rsidP="00E93A13">
            <w:pPr>
              <w:spacing w:after="0"/>
              <w:rPr>
                <w:rFonts w:ascii="Arial" w:hAnsi="Arial"/>
                <w:sz w:val="16"/>
                <w:szCs w:val="16"/>
              </w:rPr>
            </w:pPr>
          </w:p>
        </w:tc>
      </w:tr>
      <w:tr w:rsidR="00E93A13" w:rsidRPr="003F7263" w14:paraId="4F7810AC" w14:textId="77777777" w:rsidTr="00E93A13">
        <w:trPr>
          <w:gridAfter w:val="4"/>
          <w:wAfter w:w="213" w:type="dxa"/>
          <w:jc w:val="center"/>
        </w:trPr>
        <w:tc>
          <w:tcPr>
            <w:tcW w:w="1063" w:type="dxa"/>
            <w:gridSpan w:val="2"/>
            <w:tcBorders>
              <w:bottom w:val="single" w:sz="4" w:space="0" w:color="auto"/>
            </w:tcBorders>
            <w:shd w:val="clear" w:color="auto" w:fill="auto"/>
          </w:tcPr>
          <w:p w14:paraId="53559181" w14:textId="77777777" w:rsidR="00E93A13" w:rsidRPr="003F7263" w:rsidRDefault="00E93A13" w:rsidP="00E93A13">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14BBDE8D"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06559527"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47A90D" w14:textId="77777777"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42D0DD3"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1FBB79E6" w14:textId="77777777" w:rsidTr="00E93A13">
        <w:trPr>
          <w:gridAfter w:val="4"/>
          <w:wAfter w:w="213" w:type="dxa"/>
          <w:jc w:val="center"/>
        </w:trPr>
        <w:tc>
          <w:tcPr>
            <w:tcW w:w="1063" w:type="dxa"/>
            <w:gridSpan w:val="2"/>
            <w:tcBorders>
              <w:bottom w:val="single" w:sz="4" w:space="0" w:color="auto"/>
            </w:tcBorders>
            <w:shd w:val="clear" w:color="auto" w:fill="auto"/>
          </w:tcPr>
          <w:p w14:paraId="4C247917" w14:textId="77777777" w:rsidR="00E93A13" w:rsidRPr="003F7263" w:rsidRDefault="00E93A13" w:rsidP="00E93A13">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2E4642B2"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8796A4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EDECF2"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76A7D5A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5A0855DA" w14:textId="77777777" w:rsidTr="00E93A13">
        <w:trPr>
          <w:gridAfter w:val="4"/>
          <w:wAfter w:w="213" w:type="dxa"/>
          <w:jc w:val="center"/>
        </w:trPr>
        <w:tc>
          <w:tcPr>
            <w:tcW w:w="1063" w:type="dxa"/>
            <w:gridSpan w:val="2"/>
            <w:tcBorders>
              <w:bottom w:val="single" w:sz="4" w:space="0" w:color="auto"/>
            </w:tcBorders>
            <w:shd w:val="clear" w:color="auto" w:fill="auto"/>
          </w:tcPr>
          <w:p w14:paraId="7640427F" w14:textId="77777777" w:rsidR="00E93A13" w:rsidRPr="003F7263" w:rsidRDefault="00E93A13" w:rsidP="00E93A13">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1A43E917" w14:textId="77777777" w:rsidR="00E93A13" w:rsidRPr="003F7263" w:rsidRDefault="00E93A13" w:rsidP="00E93A1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A51E103"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31F8C4" w14:textId="77777777"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2217EC1"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A13" w:rsidRPr="003F7263" w14:paraId="63F1C248" w14:textId="77777777" w:rsidTr="00E93A13">
        <w:trPr>
          <w:gridAfter w:val="4"/>
          <w:wAfter w:w="213" w:type="dxa"/>
          <w:jc w:val="center"/>
        </w:trPr>
        <w:tc>
          <w:tcPr>
            <w:tcW w:w="1063" w:type="dxa"/>
            <w:gridSpan w:val="2"/>
            <w:tcBorders>
              <w:bottom w:val="single" w:sz="4" w:space="0" w:color="auto"/>
            </w:tcBorders>
            <w:shd w:val="clear" w:color="auto" w:fill="auto"/>
          </w:tcPr>
          <w:p w14:paraId="0CD27EB1"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02530566" w14:textId="77777777" w:rsidR="00E93A13" w:rsidRPr="003F7263" w:rsidRDefault="00E93A13" w:rsidP="00E93A13">
            <w:pPr>
              <w:spacing w:after="0"/>
              <w:rPr>
                <w:rFonts w:ascii="Arial" w:hAnsi="Arial"/>
                <w:sz w:val="16"/>
                <w:szCs w:val="16"/>
              </w:rPr>
            </w:pPr>
            <w:r w:rsidRPr="003F7263">
              <w:rPr>
                <w:rFonts w:ascii="Arial" w:hAnsi="Arial"/>
                <w:sz w:val="16"/>
                <w:szCs w:val="16"/>
              </w:rPr>
              <w:t xml:space="preserve">Measurement configuration control and reporting / Inter-RAT measurements / Event </w:t>
            </w:r>
            <w:r w:rsidRPr="003F7263">
              <w:rPr>
                <w:rFonts w:ascii="Arial" w:hAnsi="Arial"/>
                <w:sz w:val="16"/>
                <w:szCs w:val="16"/>
              </w:rPr>
              <w:lastRenderedPageBreak/>
              <w:t>B2 / Measurement of E-UTRA cells / SINR based measurements</w:t>
            </w:r>
          </w:p>
        </w:tc>
        <w:tc>
          <w:tcPr>
            <w:tcW w:w="807" w:type="dxa"/>
            <w:gridSpan w:val="4"/>
            <w:tcBorders>
              <w:bottom w:val="single" w:sz="4" w:space="0" w:color="auto"/>
            </w:tcBorders>
            <w:shd w:val="clear" w:color="auto" w:fill="auto"/>
          </w:tcPr>
          <w:p w14:paraId="4602DD4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bottom w:val="single" w:sz="4" w:space="0" w:color="auto"/>
            </w:tcBorders>
            <w:shd w:val="clear" w:color="auto" w:fill="auto"/>
          </w:tcPr>
          <w:p w14:paraId="76EF50EB"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560048B2" w14:textId="1C3A6F2E"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UEs supporting 5G Core and Inter-RAT E-UTRA measurements and Event B triggered </w:t>
            </w:r>
            <w:r w:rsidRPr="003F7263">
              <w:rPr>
                <w:rFonts w:ascii="Arial" w:hAnsi="Arial" w:cs="Arial"/>
                <w:bCs/>
                <w:sz w:val="16"/>
                <w:szCs w:val="16"/>
              </w:rPr>
              <w:lastRenderedPageBreak/>
              <w:t>reporting and E-UTRA RS-SINR measurements</w:t>
            </w:r>
          </w:p>
        </w:tc>
      </w:tr>
      <w:tr w:rsidR="00E93A13" w:rsidRPr="003F7263" w14:paraId="249F3DBB" w14:textId="77777777" w:rsidTr="00E93A13">
        <w:trPr>
          <w:gridAfter w:val="4"/>
          <w:wAfter w:w="213" w:type="dxa"/>
          <w:jc w:val="center"/>
        </w:trPr>
        <w:tc>
          <w:tcPr>
            <w:tcW w:w="1063" w:type="dxa"/>
            <w:gridSpan w:val="2"/>
            <w:tcBorders>
              <w:bottom w:val="single" w:sz="4" w:space="0" w:color="auto"/>
            </w:tcBorders>
            <w:shd w:val="clear" w:color="auto" w:fill="auto"/>
          </w:tcPr>
          <w:p w14:paraId="1D9D6B01" w14:textId="5FF6BD28"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lastRenderedPageBreak/>
              <w:t>8.1.3.2.5</w:t>
            </w:r>
          </w:p>
        </w:tc>
        <w:tc>
          <w:tcPr>
            <w:tcW w:w="3473" w:type="dxa"/>
            <w:gridSpan w:val="3"/>
            <w:tcBorders>
              <w:bottom w:val="single" w:sz="4" w:space="0" w:color="auto"/>
            </w:tcBorders>
            <w:shd w:val="clear" w:color="auto" w:fill="auto"/>
          </w:tcPr>
          <w:p w14:paraId="3B1EBDC9" w14:textId="17C39215" w:rsidR="00E93A13" w:rsidRPr="003F7263" w:rsidRDefault="00E93A13" w:rsidP="00E93A1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63993E"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78FAB577"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5107D2F" w14:textId="77777777" w:rsidR="00E93A13" w:rsidRPr="003F7263" w:rsidRDefault="00E93A13" w:rsidP="00E93A13">
            <w:pPr>
              <w:spacing w:after="0"/>
              <w:rPr>
                <w:rFonts w:ascii="Arial" w:hAnsi="Arial" w:cs="Arial"/>
                <w:bCs/>
                <w:sz w:val="16"/>
                <w:szCs w:val="16"/>
              </w:rPr>
            </w:pPr>
          </w:p>
        </w:tc>
      </w:tr>
      <w:tr w:rsidR="00E93A13" w:rsidRPr="003F7263" w14:paraId="0E1AAE52" w14:textId="77777777" w:rsidTr="00E93A13">
        <w:trPr>
          <w:gridAfter w:val="4"/>
          <w:wAfter w:w="213" w:type="dxa"/>
          <w:jc w:val="center"/>
        </w:trPr>
        <w:tc>
          <w:tcPr>
            <w:tcW w:w="1063" w:type="dxa"/>
            <w:gridSpan w:val="2"/>
            <w:tcBorders>
              <w:bottom w:val="single" w:sz="4" w:space="0" w:color="auto"/>
            </w:tcBorders>
            <w:shd w:val="clear" w:color="auto" w:fill="auto"/>
          </w:tcPr>
          <w:p w14:paraId="7F68C5DA" w14:textId="1EAAA0E9"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717B37FA" w14:textId="12EBC50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1F1F59E6" w14:textId="79F1F108"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0C88B93" w14:textId="2E2CB1BD"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789F30A9" w14:textId="4FFB94E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478B753E" w14:textId="77777777" w:rsidTr="00E93A13">
        <w:trPr>
          <w:gridAfter w:val="4"/>
          <w:wAfter w:w="213" w:type="dxa"/>
          <w:jc w:val="center"/>
        </w:trPr>
        <w:tc>
          <w:tcPr>
            <w:tcW w:w="1063" w:type="dxa"/>
            <w:gridSpan w:val="2"/>
            <w:tcBorders>
              <w:bottom w:val="single" w:sz="4" w:space="0" w:color="auto"/>
            </w:tcBorders>
            <w:shd w:val="clear" w:color="auto" w:fill="auto"/>
          </w:tcPr>
          <w:p w14:paraId="4EAA3111" w14:textId="3849FCF0" w:rsidR="00E93A13" w:rsidRPr="003F7263" w:rsidRDefault="00E93A13" w:rsidP="00E93A13">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2293C3A" w14:textId="097944D4" w:rsidR="00E93A13" w:rsidRPr="003F7263" w:rsidRDefault="00E93A13" w:rsidP="00E93A1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32F88238" w14:textId="0C5230FE"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02A86FA5" w14:textId="51EC5586" w:rsidR="00E93A13" w:rsidRPr="003F7263" w:rsidRDefault="00E93A13" w:rsidP="00E93A1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12CFC37E" w14:textId="018BB531"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59DC152E" w14:textId="77777777" w:rsidTr="00E93A13">
        <w:trPr>
          <w:gridAfter w:val="4"/>
          <w:wAfter w:w="213" w:type="dxa"/>
          <w:jc w:val="center"/>
        </w:trPr>
        <w:tc>
          <w:tcPr>
            <w:tcW w:w="1063" w:type="dxa"/>
            <w:gridSpan w:val="2"/>
            <w:tcBorders>
              <w:bottom w:val="single" w:sz="4" w:space="0" w:color="auto"/>
            </w:tcBorders>
            <w:shd w:val="clear" w:color="auto" w:fill="auto"/>
          </w:tcPr>
          <w:p w14:paraId="31F6AE93" w14:textId="4BB8C00A" w:rsidR="00E93A13" w:rsidRPr="003F7263" w:rsidRDefault="00E93A13" w:rsidP="00E93A1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5F940C73" w14:textId="09AC2012" w:rsidR="00E93A13" w:rsidRPr="003F7263" w:rsidRDefault="00E93A13" w:rsidP="00E93A1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DAE89D1" w14:textId="2B56FD40" w:rsidR="00E93A13" w:rsidRPr="003F7263" w:rsidRDefault="00E93A13" w:rsidP="00E93A1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BEA024C" w14:textId="433E4842" w:rsidR="00E93A13" w:rsidRPr="003F7263" w:rsidRDefault="00E93A13" w:rsidP="00E93A1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1B67029E" w14:textId="50DE1C33" w:rsidR="00E93A13" w:rsidRPr="003F7263" w:rsidRDefault="00E93A13" w:rsidP="00E93A1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A13" w:rsidRPr="003F7263" w14:paraId="2EA10BC5" w14:textId="77777777" w:rsidTr="00E93A13">
        <w:trPr>
          <w:gridAfter w:val="4"/>
          <w:wAfter w:w="213" w:type="dxa"/>
          <w:jc w:val="center"/>
        </w:trPr>
        <w:tc>
          <w:tcPr>
            <w:tcW w:w="1063" w:type="dxa"/>
            <w:gridSpan w:val="2"/>
            <w:tcBorders>
              <w:bottom w:val="single" w:sz="4" w:space="0" w:color="auto"/>
            </w:tcBorders>
            <w:shd w:val="clear" w:color="auto" w:fill="D9D9D9"/>
          </w:tcPr>
          <w:p w14:paraId="4CB73A65" w14:textId="77777777"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2C48004C" w14:textId="5A391A7E" w:rsidR="00E93A13" w:rsidRPr="003F7263" w:rsidRDefault="00E93A13" w:rsidP="00E93A1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614021A6" w14:textId="77777777" w:rsidR="00E93A13" w:rsidRPr="003F7263" w:rsidRDefault="00E93A13" w:rsidP="00E93A13">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7457C66D"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6643DBB" w14:textId="77777777" w:rsidR="00E93A13" w:rsidRPr="003F7263" w:rsidRDefault="00E93A13" w:rsidP="00E93A13">
            <w:pPr>
              <w:spacing w:after="0"/>
              <w:rPr>
                <w:rFonts w:ascii="Arial" w:hAnsi="Arial"/>
                <w:b/>
                <w:sz w:val="16"/>
                <w:szCs w:val="16"/>
                <w:lang w:eastAsia="zh-CN"/>
              </w:rPr>
            </w:pPr>
          </w:p>
        </w:tc>
      </w:tr>
      <w:tr w:rsidR="00E93A13" w:rsidRPr="003F7263" w14:paraId="145C83DB" w14:textId="77777777" w:rsidTr="00E93A13">
        <w:trPr>
          <w:gridAfter w:val="4"/>
          <w:wAfter w:w="213" w:type="dxa"/>
          <w:jc w:val="center"/>
        </w:trPr>
        <w:tc>
          <w:tcPr>
            <w:tcW w:w="1063" w:type="dxa"/>
            <w:gridSpan w:val="2"/>
            <w:tcBorders>
              <w:bottom w:val="single" w:sz="4" w:space="0" w:color="auto"/>
            </w:tcBorders>
            <w:shd w:val="clear" w:color="auto" w:fill="auto"/>
          </w:tcPr>
          <w:p w14:paraId="734D606D"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7A7929F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154B9FA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38A9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45BA3A54"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3A13" w:rsidRPr="003F7263" w14:paraId="2DAE962B" w14:textId="77777777" w:rsidTr="00E93A13">
        <w:trPr>
          <w:gridAfter w:val="4"/>
          <w:wAfter w:w="213" w:type="dxa"/>
          <w:jc w:val="center"/>
        </w:trPr>
        <w:tc>
          <w:tcPr>
            <w:tcW w:w="1063" w:type="dxa"/>
            <w:gridSpan w:val="2"/>
            <w:tcBorders>
              <w:bottom w:val="single" w:sz="4" w:space="0" w:color="auto"/>
            </w:tcBorders>
            <w:shd w:val="clear" w:color="auto" w:fill="auto"/>
          </w:tcPr>
          <w:p w14:paraId="3C3B2C25"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45195B23" w14:textId="77777777" w:rsidR="00E93A13" w:rsidRPr="003F7263" w:rsidRDefault="00E93A13" w:rsidP="00E93A1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78CA23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DBE2B5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0392B175" w14:textId="77777777" w:rsidR="00E93A13" w:rsidRPr="003F7263" w:rsidRDefault="00E93A13" w:rsidP="00E93A1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3A13" w:rsidRPr="003F7263" w14:paraId="53BF5494" w14:textId="77777777" w:rsidTr="00E93A13">
        <w:trPr>
          <w:gridAfter w:val="4"/>
          <w:wAfter w:w="213" w:type="dxa"/>
          <w:jc w:val="center"/>
        </w:trPr>
        <w:tc>
          <w:tcPr>
            <w:tcW w:w="1063" w:type="dxa"/>
            <w:gridSpan w:val="2"/>
            <w:tcBorders>
              <w:bottom w:val="single" w:sz="4" w:space="0" w:color="auto"/>
            </w:tcBorders>
            <w:shd w:val="pct15" w:color="auto" w:fill="auto"/>
          </w:tcPr>
          <w:p w14:paraId="7D813C83" w14:textId="0CB562F9" w:rsidR="00E93A13" w:rsidRPr="003F7263" w:rsidRDefault="00E93A13" w:rsidP="00E93A1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1FB74AF" w14:textId="25A28F8C" w:rsidR="00E93A13" w:rsidRPr="003F7263" w:rsidRDefault="00E93A13" w:rsidP="00E93A1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6B84A99"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7128E12"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DE1351C" w14:textId="77777777" w:rsidR="00E93A13" w:rsidRPr="003F7263" w:rsidRDefault="00E93A13" w:rsidP="00E93A13">
            <w:pPr>
              <w:spacing w:after="0"/>
              <w:rPr>
                <w:rFonts w:ascii="Arial" w:hAnsi="Arial" w:cs="Arial"/>
                <w:sz w:val="16"/>
                <w:szCs w:val="16"/>
              </w:rPr>
            </w:pPr>
          </w:p>
        </w:tc>
      </w:tr>
      <w:tr w:rsidR="00E93A13" w:rsidRPr="003F7263" w14:paraId="3B30CA84" w14:textId="77777777" w:rsidTr="00E93A13">
        <w:trPr>
          <w:gridAfter w:val="4"/>
          <w:wAfter w:w="213" w:type="dxa"/>
          <w:jc w:val="center"/>
        </w:trPr>
        <w:tc>
          <w:tcPr>
            <w:tcW w:w="1063" w:type="dxa"/>
            <w:gridSpan w:val="2"/>
            <w:tcBorders>
              <w:bottom w:val="single" w:sz="4" w:space="0" w:color="auto"/>
            </w:tcBorders>
            <w:shd w:val="clear" w:color="auto" w:fill="auto"/>
          </w:tcPr>
          <w:p w14:paraId="1C1FEE73" w14:textId="6869C453" w:rsidR="00E93A13" w:rsidRPr="003F7263" w:rsidRDefault="00E93A13" w:rsidP="00E93A13">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100B66D4" w14:textId="31A9E598" w:rsidR="00E93A13" w:rsidRPr="003F7263" w:rsidRDefault="00A8463E" w:rsidP="00E93A13">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20749D92" w14:textId="0853BB83" w:rsidR="00E93A13" w:rsidRPr="003F7263" w:rsidRDefault="00E93A13" w:rsidP="00E93A1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34CDB99D" w14:textId="0F4D4FFC"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569220" w14:textId="7245A82B" w:rsidR="00E93A13" w:rsidRPr="003F7263" w:rsidRDefault="00E93A13" w:rsidP="00E93A13">
            <w:pPr>
              <w:spacing w:after="0"/>
              <w:rPr>
                <w:rFonts w:ascii="Arial" w:hAnsi="Arial" w:cs="Arial"/>
                <w:sz w:val="16"/>
                <w:szCs w:val="16"/>
              </w:rPr>
            </w:pPr>
          </w:p>
        </w:tc>
      </w:tr>
      <w:tr w:rsidR="00E93A13" w:rsidRPr="003F7263" w14:paraId="3DD573F1" w14:textId="77777777" w:rsidTr="00E93A13">
        <w:trPr>
          <w:gridAfter w:val="4"/>
          <w:wAfter w:w="213" w:type="dxa"/>
          <w:jc w:val="center"/>
        </w:trPr>
        <w:tc>
          <w:tcPr>
            <w:tcW w:w="1063" w:type="dxa"/>
            <w:gridSpan w:val="2"/>
            <w:tcBorders>
              <w:bottom w:val="single" w:sz="4" w:space="0" w:color="auto"/>
            </w:tcBorders>
            <w:shd w:val="clear" w:color="auto" w:fill="D9D9D9"/>
          </w:tcPr>
          <w:p w14:paraId="1DC3C01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79AD35B4"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04F22431"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863318F"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07118E8" w14:textId="77777777" w:rsidR="00E93A13" w:rsidRPr="0067755D" w:rsidRDefault="00E93A13" w:rsidP="00E93A13">
            <w:pPr>
              <w:spacing w:after="0"/>
              <w:rPr>
                <w:rFonts w:ascii="Arial" w:hAnsi="Arial"/>
                <w:bCs/>
                <w:sz w:val="16"/>
                <w:szCs w:val="16"/>
              </w:rPr>
            </w:pPr>
          </w:p>
        </w:tc>
      </w:tr>
      <w:tr w:rsidR="00E93A13" w:rsidRPr="003F7263" w14:paraId="2065A1BB" w14:textId="77777777" w:rsidTr="00E93A13">
        <w:trPr>
          <w:gridAfter w:val="4"/>
          <w:wAfter w:w="213" w:type="dxa"/>
          <w:jc w:val="center"/>
        </w:trPr>
        <w:tc>
          <w:tcPr>
            <w:tcW w:w="1063" w:type="dxa"/>
            <w:gridSpan w:val="2"/>
            <w:tcBorders>
              <w:bottom w:val="single" w:sz="4" w:space="0" w:color="auto"/>
            </w:tcBorders>
            <w:shd w:val="clear" w:color="auto" w:fill="D9D9D9"/>
          </w:tcPr>
          <w:p w14:paraId="40CDC189"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30868E9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35183CC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7DE13C11"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44CA4FD6" w14:textId="77777777" w:rsidR="00E93A13" w:rsidRPr="0067755D" w:rsidRDefault="00E93A13" w:rsidP="00E93A13">
            <w:pPr>
              <w:spacing w:after="0"/>
              <w:rPr>
                <w:rFonts w:ascii="Arial" w:hAnsi="Arial"/>
                <w:bCs/>
                <w:sz w:val="16"/>
                <w:szCs w:val="16"/>
              </w:rPr>
            </w:pPr>
          </w:p>
        </w:tc>
      </w:tr>
      <w:tr w:rsidR="00E93A13" w:rsidRPr="003F7263" w14:paraId="3AB56B7D" w14:textId="77777777" w:rsidTr="00E93A13">
        <w:trPr>
          <w:gridAfter w:val="4"/>
          <w:wAfter w:w="213" w:type="dxa"/>
          <w:jc w:val="center"/>
        </w:trPr>
        <w:tc>
          <w:tcPr>
            <w:tcW w:w="1063" w:type="dxa"/>
            <w:gridSpan w:val="2"/>
            <w:tcBorders>
              <w:bottom w:val="single" w:sz="4" w:space="0" w:color="auto"/>
            </w:tcBorders>
            <w:shd w:val="clear" w:color="auto" w:fill="auto"/>
          </w:tcPr>
          <w:p w14:paraId="75FA465E"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1D6A7046"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761E51B"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19EEEB7"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693894E8" w14:textId="77777777" w:rsidR="00E93A13" w:rsidRPr="0067755D" w:rsidRDefault="00E93A13" w:rsidP="00E93A13">
            <w:pPr>
              <w:spacing w:after="0"/>
              <w:rPr>
                <w:rFonts w:ascii="Arial" w:hAnsi="Arial"/>
                <w:bCs/>
                <w:sz w:val="16"/>
                <w:szCs w:val="16"/>
              </w:rPr>
            </w:pPr>
          </w:p>
        </w:tc>
      </w:tr>
      <w:tr w:rsidR="00E93A13" w:rsidRPr="003F7263" w14:paraId="10A787C1" w14:textId="77777777" w:rsidTr="00E93A13">
        <w:trPr>
          <w:gridAfter w:val="4"/>
          <w:wAfter w:w="213" w:type="dxa"/>
          <w:jc w:val="center"/>
        </w:trPr>
        <w:tc>
          <w:tcPr>
            <w:tcW w:w="1063" w:type="dxa"/>
            <w:gridSpan w:val="2"/>
            <w:tcBorders>
              <w:bottom w:val="single" w:sz="4" w:space="0" w:color="auto"/>
            </w:tcBorders>
            <w:shd w:val="clear" w:color="auto" w:fill="auto"/>
          </w:tcPr>
          <w:p w14:paraId="5CE960C4"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00322E8D" w14:textId="5BBA3960" w:rsidR="00E93A13" w:rsidRPr="003F7263" w:rsidRDefault="00E93A13" w:rsidP="00E93A13">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2030878E" w14:textId="77777777" w:rsidR="00E93A13" w:rsidRPr="0067755D" w:rsidRDefault="00E93A13" w:rsidP="00E93A13">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0CD0C23" w14:textId="77777777" w:rsidR="00E93A13" w:rsidRPr="0067755D" w:rsidRDefault="00E93A13" w:rsidP="00E93A13">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55574965" w14:textId="77777777" w:rsidR="00E93A13" w:rsidRPr="0067755D" w:rsidRDefault="00E93A13" w:rsidP="00E93A13">
            <w:pPr>
              <w:spacing w:after="0"/>
              <w:rPr>
                <w:rFonts w:ascii="Arial" w:hAnsi="Arial"/>
                <w:bCs/>
                <w:sz w:val="16"/>
                <w:szCs w:val="16"/>
              </w:rPr>
            </w:pPr>
            <w:r w:rsidRPr="0067755D">
              <w:rPr>
                <w:rFonts w:ascii="Arial" w:hAnsi="Arial" w:cs="Arial"/>
                <w:bCs/>
                <w:sz w:val="16"/>
                <w:szCs w:val="16"/>
              </w:rPr>
              <w:t>UEs supporting 5G Core</w:t>
            </w:r>
          </w:p>
        </w:tc>
      </w:tr>
      <w:tr w:rsidR="00E93A13" w:rsidRPr="003F7263" w14:paraId="3DED782F" w14:textId="77777777" w:rsidTr="00E93A13">
        <w:trPr>
          <w:gridAfter w:val="4"/>
          <w:wAfter w:w="213" w:type="dxa"/>
          <w:jc w:val="center"/>
        </w:trPr>
        <w:tc>
          <w:tcPr>
            <w:tcW w:w="1063" w:type="dxa"/>
            <w:gridSpan w:val="2"/>
            <w:tcBorders>
              <w:bottom w:val="single" w:sz="4" w:space="0" w:color="auto"/>
            </w:tcBorders>
            <w:shd w:val="clear" w:color="auto" w:fill="auto"/>
          </w:tcPr>
          <w:p w14:paraId="060FB0D0"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22FEC9CC"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3904D5C"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1F48960"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D47289A" w14:textId="77777777" w:rsidR="00E93A13" w:rsidRPr="0067755D" w:rsidRDefault="00E93A13" w:rsidP="00E93A13">
            <w:pPr>
              <w:spacing w:after="0"/>
              <w:rPr>
                <w:rFonts w:ascii="Arial" w:hAnsi="Arial"/>
                <w:bCs/>
                <w:sz w:val="16"/>
                <w:szCs w:val="16"/>
              </w:rPr>
            </w:pPr>
          </w:p>
        </w:tc>
      </w:tr>
      <w:tr w:rsidR="00E93A13" w:rsidRPr="003F7263" w14:paraId="67BEBDB0" w14:textId="77777777" w:rsidTr="00E93A13">
        <w:trPr>
          <w:gridAfter w:val="4"/>
          <w:wAfter w:w="213" w:type="dxa"/>
          <w:jc w:val="center"/>
        </w:trPr>
        <w:tc>
          <w:tcPr>
            <w:tcW w:w="1063" w:type="dxa"/>
            <w:gridSpan w:val="2"/>
            <w:tcBorders>
              <w:bottom w:val="single" w:sz="4" w:space="0" w:color="auto"/>
            </w:tcBorders>
            <w:shd w:val="clear" w:color="auto" w:fill="auto"/>
          </w:tcPr>
          <w:p w14:paraId="5A286D8D"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BFFA931" w14:textId="77777777" w:rsidR="00E93A13" w:rsidRPr="003F7263" w:rsidRDefault="00E93A13" w:rsidP="00E93A1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0A9703" w14:textId="77777777" w:rsidR="00E93A13" w:rsidRPr="0067755D" w:rsidRDefault="00E93A13" w:rsidP="00E93A13">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350429B" w14:textId="77777777" w:rsidR="00E93A13" w:rsidRPr="0067755D" w:rsidRDefault="00E93A13" w:rsidP="00E93A13">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917F92B" w14:textId="77777777" w:rsidR="00E93A13" w:rsidRPr="0067755D" w:rsidRDefault="00E93A13" w:rsidP="00E93A13">
            <w:pPr>
              <w:spacing w:after="0"/>
              <w:rPr>
                <w:rFonts w:ascii="Arial" w:hAnsi="Arial"/>
                <w:bCs/>
                <w:sz w:val="16"/>
                <w:szCs w:val="16"/>
              </w:rPr>
            </w:pPr>
          </w:p>
        </w:tc>
      </w:tr>
      <w:tr w:rsidR="00E93A13" w:rsidRPr="003F7263" w14:paraId="57C42A55" w14:textId="77777777" w:rsidTr="00E93A13">
        <w:trPr>
          <w:gridAfter w:val="4"/>
          <w:wAfter w:w="213" w:type="dxa"/>
          <w:jc w:val="center"/>
        </w:trPr>
        <w:tc>
          <w:tcPr>
            <w:tcW w:w="1063" w:type="dxa"/>
            <w:gridSpan w:val="2"/>
            <w:tcBorders>
              <w:bottom w:val="single" w:sz="4" w:space="0" w:color="auto"/>
            </w:tcBorders>
            <w:shd w:val="clear" w:color="auto" w:fill="auto"/>
          </w:tcPr>
          <w:p w14:paraId="1B7FFC5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17FFF1D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50EE92D6"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83F6A1"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09964F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241F8074" w14:textId="77777777" w:rsidTr="00E93A13">
        <w:trPr>
          <w:gridAfter w:val="4"/>
          <w:wAfter w:w="213" w:type="dxa"/>
          <w:jc w:val="center"/>
        </w:trPr>
        <w:tc>
          <w:tcPr>
            <w:tcW w:w="1063" w:type="dxa"/>
            <w:gridSpan w:val="2"/>
            <w:tcBorders>
              <w:bottom w:val="single" w:sz="4" w:space="0" w:color="auto"/>
            </w:tcBorders>
            <w:shd w:val="clear" w:color="auto" w:fill="auto"/>
          </w:tcPr>
          <w:p w14:paraId="1B98D25A"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50CA878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04BD64A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0CA95F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6E7C28E" w14:textId="77777777" w:rsidR="00E93A13" w:rsidRPr="003F7263" w:rsidRDefault="00E93A13" w:rsidP="00E93A13">
            <w:pPr>
              <w:spacing w:after="0"/>
              <w:rPr>
                <w:rFonts w:ascii="Arial" w:hAnsi="Arial"/>
                <w:sz w:val="16"/>
                <w:szCs w:val="16"/>
              </w:rPr>
            </w:pPr>
            <w:r w:rsidRPr="003F7263">
              <w:rPr>
                <w:rFonts w:ascii="Arial" w:hAnsi="Arial" w:cs="Arial"/>
                <w:bCs/>
                <w:sz w:val="16"/>
                <w:szCs w:val="16"/>
              </w:rPr>
              <w:t>UEs supporting 5G Core</w:t>
            </w:r>
          </w:p>
        </w:tc>
      </w:tr>
      <w:tr w:rsidR="00E93A13" w:rsidRPr="003F7263" w14:paraId="67A48E49" w14:textId="77777777" w:rsidTr="00E93A13">
        <w:trPr>
          <w:gridAfter w:val="4"/>
          <w:wAfter w:w="213" w:type="dxa"/>
          <w:jc w:val="center"/>
        </w:trPr>
        <w:tc>
          <w:tcPr>
            <w:tcW w:w="1063" w:type="dxa"/>
            <w:gridSpan w:val="2"/>
            <w:tcBorders>
              <w:bottom w:val="single" w:sz="4" w:space="0" w:color="auto"/>
            </w:tcBorders>
            <w:shd w:val="clear" w:color="auto" w:fill="D9D9D9"/>
          </w:tcPr>
          <w:p w14:paraId="678FA4D3"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0CB325D2"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4FBEA3BC"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9C30D9"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ACE9A" w14:textId="77777777" w:rsidR="00E93A13" w:rsidRPr="003F7263" w:rsidRDefault="00E93A13" w:rsidP="00E93A13">
            <w:pPr>
              <w:spacing w:after="0"/>
              <w:rPr>
                <w:rFonts w:ascii="Arial" w:hAnsi="Arial" w:cs="Arial"/>
                <w:bCs/>
                <w:sz w:val="16"/>
                <w:szCs w:val="16"/>
              </w:rPr>
            </w:pPr>
          </w:p>
        </w:tc>
      </w:tr>
      <w:tr w:rsidR="00E93A13" w:rsidRPr="003F7263" w14:paraId="458A8898" w14:textId="77777777" w:rsidTr="00E93A13">
        <w:trPr>
          <w:gridAfter w:val="4"/>
          <w:wAfter w:w="213" w:type="dxa"/>
          <w:jc w:val="center"/>
        </w:trPr>
        <w:tc>
          <w:tcPr>
            <w:tcW w:w="1063" w:type="dxa"/>
            <w:gridSpan w:val="2"/>
            <w:tcBorders>
              <w:bottom w:val="single" w:sz="4" w:space="0" w:color="auto"/>
            </w:tcBorders>
            <w:shd w:val="clear" w:color="auto" w:fill="auto"/>
          </w:tcPr>
          <w:p w14:paraId="2EF36408"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A5154C2"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2D2D65C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1A5575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F1436E2"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60288881" w14:textId="77777777" w:rsidTr="00E93A13">
        <w:trPr>
          <w:gridAfter w:val="4"/>
          <w:wAfter w:w="213" w:type="dxa"/>
          <w:jc w:val="center"/>
        </w:trPr>
        <w:tc>
          <w:tcPr>
            <w:tcW w:w="1063" w:type="dxa"/>
            <w:gridSpan w:val="2"/>
            <w:tcBorders>
              <w:bottom w:val="single" w:sz="4" w:space="0" w:color="auto"/>
            </w:tcBorders>
            <w:shd w:val="clear" w:color="auto" w:fill="auto"/>
          </w:tcPr>
          <w:p w14:paraId="6EA6F8DF"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16A6720F"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0A72646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8334D6"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18ED90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1C0E0366" w14:textId="77777777" w:rsidTr="00E93A13">
        <w:trPr>
          <w:gridAfter w:val="4"/>
          <w:wAfter w:w="213" w:type="dxa"/>
          <w:jc w:val="center"/>
        </w:trPr>
        <w:tc>
          <w:tcPr>
            <w:tcW w:w="1063" w:type="dxa"/>
            <w:gridSpan w:val="2"/>
            <w:tcBorders>
              <w:bottom w:val="single" w:sz="4" w:space="0" w:color="auto"/>
            </w:tcBorders>
            <w:shd w:val="clear" w:color="auto" w:fill="auto"/>
          </w:tcPr>
          <w:p w14:paraId="0E09A8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2382368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5572870C"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B3C56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CA9E047"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3ABDDD3" w14:textId="77777777" w:rsidTr="00E93A13">
        <w:trPr>
          <w:gridAfter w:val="4"/>
          <w:wAfter w:w="213" w:type="dxa"/>
          <w:jc w:val="center"/>
        </w:trPr>
        <w:tc>
          <w:tcPr>
            <w:tcW w:w="1063" w:type="dxa"/>
            <w:gridSpan w:val="2"/>
            <w:tcBorders>
              <w:bottom w:val="single" w:sz="4" w:space="0" w:color="auto"/>
            </w:tcBorders>
            <w:shd w:val="clear" w:color="auto" w:fill="D9D9D9"/>
          </w:tcPr>
          <w:p w14:paraId="60A5206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39D983D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68A36FD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106C021"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B05AC32" w14:textId="77777777" w:rsidR="00E93A13" w:rsidRPr="003F7263" w:rsidRDefault="00E93A13" w:rsidP="00E93A13">
            <w:pPr>
              <w:spacing w:after="0"/>
              <w:rPr>
                <w:rFonts w:ascii="Arial" w:hAnsi="Arial" w:cs="Arial"/>
                <w:bCs/>
                <w:sz w:val="16"/>
                <w:szCs w:val="16"/>
              </w:rPr>
            </w:pPr>
          </w:p>
        </w:tc>
      </w:tr>
      <w:tr w:rsidR="00E93A13" w:rsidRPr="003F7263" w14:paraId="0FFEE095" w14:textId="77777777" w:rsidTr="00E93A13">
        <w:trPr>
          <w:gridAfter w:val="4"/>
          <w:wAfter w:w="213" w:type="dxa"/>
          <w:jc w:val="center"/>
        </w:trPr>
        <w:tc>
          <w:tcPr>
            <w:tcW w:w="1063" w:type="dxa"/>
            <w:gridSpan w:val="2"/>
            <w:tcBorders>
              <w:bottom w:val="single" w:sz="4" w:space="0" w:color="auto"/>
            </w:tcBorders>
            <w:shd w:val="clear" w:color="auto" w:fill="auto"/>
          </w:tcPr>
          <w:p w14:paraId="73698B17"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309EE56"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1F09322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D6FFDA"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92232AC"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contiguous CA</w:t>
            </w:r>
          </w:p>
        </w:tc>
      </w:tr>
      <w:tr w:rsidR="00E93A13" w:rsidRPr="003F7263" w14:paraId="4FBCA085" w14:textId="77777777" w:rsidTr="00E93A13">
        <w:trPr>
          <w:gridAfter w:val="4"/>
          <w:wAfter w:w="213" w:type="dxa"/>
          <w:jc w:val="center"/>
        </w:trPr>
        <w:tc>
          <w:tcPr>
            <w:tcW w:w="1063" w:type="dxa"/>
            <w:gridSpan w:val="2"/>
            <w:tcBorders>
              <w:bottom w:val="single" w:sz="4" w:space="0" w:color="auto"/>
            </w:tcBorders>
            <w:shd w:val="clear" w:color="auto" w:fill="auto"/>
          </w:tcPr>
          <w:p w14:paraId="3FFA5D6A"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2DE8893"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E2A1372"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38BE0E"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EDFEE0F"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inter-band CA</w:t>
            </w:r>
          </w:p>
        </w:tc>
      </w:tr>
      <w:tr w:rsidR="00E93A13" w:rsidRPr="003F7263" w14:paraId="27BFCA00" w14:textId="77777777" w:rsidTr="00E93A13">
        <w:trPr>
          <w:gridAfter w:val="4"/>
          <w:wAfter w:w="213" w:type="dxa"/>
          <w:jc w:val="center"/>
        </w:trPr>
        <w:tc>
          <w:tcPr>
            <w:tcW w:w="1063" w:type="dxa"/>
            <w:gridSpan w:val="2"/>
            <w:tcBorders>
              <w:bottom w:val="single" w:sz="4" w:space="0" w:color="auto"/>
            </w:tcBorders>
            <w:shd w:val="clear" w:color="auto" w:fill="auto"/>
          </w:tcPr>
          <w:p w14:paraId="1266FDD0" w14:textId="77777777" w:rsidR="00E93A13" w:rsidRPr="003F7263" w:rsidRDefault="00E93A13" w:rsidP="00E93A13">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1423D2D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3D5BE6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AD8EFC"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5310FE"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intra-band non-contiguous CA</w:t>
            </w:r>
          </w:p>
        </w:tc>
      </w:tr>
      <w:tr w:rsidR="00E93A13" w:rsidRPr="003F7263" w14:paraId="0F03E5D3" w14:textId="77777777" w:rsidTr="00E93A13">
        <w:trPr>
          <w:gridAfter w:val="4"/>
          <w:wAfter w:w="213" w:type="dxa"/>
          <w:jc w:val="center"/>
        </w:trPr>
        <w:tc>
          <w:tcPr>
            <w:tcW w:w="1063" w:type="dxa"/>
            <w:gridSpan w:val="2"/>
            <w:tcBorders>
              <w:bottom w:val="single" w:sz="4" w:space="0" w:color="auto"/>
            </w:tcBorders>
            <w:shd w:val="clear" w:color="auto" w:fill="D9D9D9"/>
          </w:tcPr>
          <w:p w14:paraId="03B520CB"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56B7C776"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636BF127"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F0F459A"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7EDF604" w14:textId="77777777" w:rsidR="00E93A13" w:rsidRPr="003F7263" w:rsidRDefault="00E93A13" w:rsidP="00E93A13">
            <w:pPr>
              <w:spacing w:after="0"/>
              <w:rPr>
                <w:rFonts w:ascii="Arial" w:hAnsi="Arial" w:cs="Arial"/>
                <w:bCs/>
                <w:sz w:val="16"/>
                <w:szCs w:val="16"/>
              </w:rPr>
            </w:pPr>
          </w:p>
        </w:tc>
      </w:tr>
      <w:tr w:rsidR="00E93A13" w:rsidRPr="003F7263" w14:paraId="796C12E3" w14:textId="77777777" w:rsidTr="00E93A13">
        <w:trPr>
          <w:gridAfter w:val="4"/>
          <w:wAfter w:w="213" w:type="dxa"/>
          <w:jc w:val="center"/>
        </w:trPr>
        <w:tc>
          <w:tcPr>
            <w:tcW w:w="1063" w:type="dxa"/>
            <w:gridSpan w:val="2"/>
            <w:tcBorders>
              <w:bottom w:val="single" w:sz="4" w:space="0" w:color="auto"/>
            </w:tcBorders>
            <w:shd w:val="clear" w:color="auto" w:fill="auto"/>
          </w:tcPr>
          <w:p w14:paraId="2394987C"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16AA95CE"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941C1A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ADDD08"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B0567CD"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contiguous CA</w:t>
            </w:r>
          </w:p>
        </w:tc>
      </w:tr>
      <w:tr w:rsidR="00E93A13" w:rsidRPr="003F7263" w14:paraId="2459A048" w14:textId="77777777" w:rsidTr="00E93A13">
        <w:trPr>
          <w:gridAfter w:val="4"/>
          <w:wAfter w:w="213" w:type="dxa"/>
          <w:jc w:val="center"/>
        </w:trPr>
        <w:tc>
          <w:tcPr>
            <w:tcW w:w="1063" w:type="dxa"/>
            <w:gridSpan w:val="2"/>
            <w:tcBorders>
              <w:bottom w:val="single" w:sz="4" w:space="0" w:color="auto"/>
            </w:tcBorders>
            <w:shd w:val="clear" w:color="auto" w:fill="auto"/>
          </w:tcPr>
          <w:p w14:paraId="421D927D"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0389A15A" w14:textId="77777777" w:rsidR="00E93A13" w:rsidRPr="003F7263" w:rsidRDefault="00E93A13" w:rsidP="00E93A1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1FFA84D"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E86B10"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A601D88"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inter-band CA</w:t>
            </w:r>
          </w:p>
        </w:tc>
      </w:tr>
      <w:tr w:rsidR="00E93A13" w:rsidRPr="003F7263" w14:paraId="09DD1843" w14:textId="77777777" w:rsidTr="00E93A13">
        <w:trPr>
          <w:gridAfter w:val="4"/>
          <w:wAfter w:w="213" w:type="dxa"/>
          <w:jc w:val="center"/>
        </w:trPr>
        <w:tc>
          <w:tcPr>
            <w:tcW w:w="1063" w:type="dxa"/>
            <w:gridSpan w:val="2"/>
            <w:tcBorders>
              <w:bottom w:val="single" w:sz="4" w:space="0" w:color="auto"/>
            </w:tcBorders>
            <w:shd w:val="clear" w:color="auto" w:fill="auto"/>
          </w:tcPr>
          <w:p w14:paraId="1D66B4A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082C99D3"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215E78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5F0E04"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12A9743E"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A13" w:rsidRPr="003F7263" w14:paraId="6113286F" w14:textId="77777777" w:rsidTr="00E93A13">
        <w:trPr>
          <w:gridAfter w:val="4"/>
          <w:wAfter w:w="213" w:type="dxa"/>
          <w:jc w:val="center"/>
        </w:trPr>
        <w:tc>
          <w:tcPr>
            <w:tcW w:w="1063" w:type="dxa"/>
            <w:gridSpan w:val="2"/>
            <w:tcBorders>
              <w:bottom w:val="single" w:sz="4" w:space="0" w:color="auto"/>
            </w:tcBorders>
            <w:shd w:val="clear" w:color="auto" w:fill="auto"/>
          </w:tcPr>
          <w:p w14:paraId="58340AE0" w14:textId="24667299" w:rsidR="00E93A13" w:rsidRPr="003F7263" w:rsidRDefault="00E93A13" w:rsidP="00E93A13">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5F920904" w14:textId="0947146D" w:rsidR="00E93A13" w:rsidRPr="003F7263" w:rsidRDefault="00E93A13" w:rsidP="00E93A13">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0070CFE6" w14:textId="06E75FF6" w:rsidR="00E93A13" w:rsidRPr="003F7263" w:rsidRDefault="00E93A13" w:rsidP="00E93A13">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02E45E2F" w14:textId="59C4BA3B" w:rsidR="00E93A13" w:rsidRPr="0021076F" w:rsidRDefault="00E93A13" w:rsidP="00E93A1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0DFDEA53" w14:textId="72D4543C" w:rsidR="00E93A13" w:rsidRPr="003F7263" w:rsidRDefault="00E93A13" w:rsidP="00E93A13">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93A13" w:rsidRPr="003F7263" w14:paraId="35F2C29A" w14:textId="77777777" w:rsidTr="00E93A13">
        <w:trPr>
          <w:gridAfter w:val="4"/>
          <w:wAfter w:w="213" w:type="dxa"/>
          <w:jc w:val="center"/>
        </w:trPr>
        <w:tc>
          <w:tcPr>
            <w:tcW w:w="1063" w:type="dxa"/>
            <w:gridSpan w:val="2"/>
            <w:tcBorders>
              <w:bottom w:val="single" w:sz="4" w:space="0" w:color="auto"/>
            </w:tcBorders>
            <w:shd w:val="clear" w:color="auto" w:fill="D9D9D9"/>
          </w:tcPr>
          <w:p w14:paraId="01F87C7D"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lastRenderedPageBreak/>
              <w:t>8.1.4.2</w:t>
            </w:r>
          </w:p>
        </w:tc>
        <w:tc>
          <w:tcPr>
            <w:tcW w:w="3473" w:type="dxa"/>
            <w:gridSpan w:val="3"/>
            <w:tcBorders>
              <w:bottom w:val="single" w:sz="4" w:space="0" w:color="auto"/>
            </w:tcBorders>
            <w:shd w:val="clear" w:color="auto" w:fill="D9D9D9"/>
          </w:tcPr>
          <w:p w14:paraId="34CC791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234E2B3F"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8DDC9BC"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F90ED77" w14:textId="77777777" w:rsidR="00E93A13" w:rsidRPr="003F7263" w:rsidRDefault="00E93A13" w:rsidP="00E93A13">
            <w:pPr>
              <w:spacing w:after="0"/>
              <w:rPr>
                <w:rFonts w:ascii="Arial" w:hAnsi="Arial"/>
                <w:b/>
                <w:sz w:val="16"/>
                <w:szCs w:val="16"/>
              </w:rPr>
            </w:pPr>
          </w:p>
        </w:tc>
      </w:tr>
      <w:tr w:rsidR="00E93A13" w:rsidRPr="003F7263" w14:paraId="638666BA" w14:textId="77777777" w:rsidTr="00E93A13">
        <w:trPr>
          <w:gridAfter w:val="4"/>
          <w:wAfter w:w="213" w:type="dxa"/>
          <w:jc w:val="center"/>
        </w:trPr>
        <w:tc>
          <w:tcPr>
            <w:tcW w:w="1063" w:type="dxa"/>
            <w:gridSpan w:val="2"/>
            <w:tcBorders>
              <w:bottom w:val="single" w:sz="4" w:space="0" w:color="auto"/>
            </w:tcBorders>
            <w:shd w:val="clear" w:color="auto" w:fill="D9D9D9"/>
          </w:tcPr>
          <w:p w14:paraId="3D2055A7"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1C82BAFE" w14:textId="1237FD68"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E4C5526" w14:textId="77777777" w:rsidR="00E93A13" w:rsidRPr="003F7263" w:rsidRDefault="00E93A13" w:rsidP="00E93A1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16B7975" w14:textId="77777777" w:rsidR="00E93A13" w:rsidRPr="003F7263" w:rsidRDefault="00E93A13" w:rsidP="00E93A13">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31F5181" w14:textId="77777777" w:rsidR="00E93A13" w:rsidRPr="003F7263" w:rsidRDefault="00E93A13" w:rsidP="00E93A13">
            <w:pPr>
              <w:spacing w:after="0"/>
              <w:rPr>
                <w:rFonts w:ascii="Arial" w:hAnsi="Arial"/>
                <w:b/>
                <w:sz w:val="16"/>
                <w:szCs w:val="16"/>
              </w:rPr>
            </w:pPr>
          </w:p>
        </w:tc>
      </w:tr>
      <w:tr w:rsidR="00E93A13" w:rsidRPr="003F7263" w14:paraId="1F9215E8" w14:textId="77777777" w:rsidTr="00E93A13">
        <w:trPr>
          <w:gridAfter w:val="4"/>
          <w:wAfter w:w="213" w:type="dxa"/>
          <w:jc w:val="center"/>
        </w:trPr>
        <w:tc>
          <w:tcPr>
            <w:tcW w:w="1063" w:type="dxa"/>
            <w:gridSpan w:val="2"/>
            <w:tcBorders>
              <w:bottom w:val="single" w:sz="4" w:space="0" w:color="auto"/>
            </w:tcBorders>
            <w:shd w:val="clear" w:color="auto" w:fill="auto"/>
          </w:tcPr>
          <w:p w14:paraId="361FD580"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E4E5781" w14:textId="77777777" w:rsidR="00E93A13" w:rsidRPr="003F7263" w:rsidRDefault="00E93A13" w:rsidP="00E93A13">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1E7FDF0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9D0B3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65C3B20A" w14:textId="77777777" w:rsidR="00E93A13" w:rsidRPr="003F7263" w:rsidRDefault="00E93A13" w:rsidP="00E93A13">
            <w:pPr>
              <w:spacing w:after="0"/>
              <w:rPr>
                <w:rFonts w:ascii="Arial" w:hAnsi="Arial"/>
                <w:sz w:val="16"/>
                <w:szCs w:val="16"/>
              </w:rPr>
            </w:pPr>
            <w:r w:rsidRPr="003F7263">
              <w:rPr>
                <w:rFonts w:ascii="Arial" w:hAnsi="Arial"/>
                <w:sz w:val="16"/>
                <w:szCs w:val="16"/>
              </w:rPr>
              <w:t>UEs supporting 5G Core and E-UTRA</w:t>
            </w:r>
          </w:p>
        </w:tc>
      </w:tr>
      <w:tr w:rsidR="00E93A13" w:rsidRPr="003F7263" w14:paraId="63B5550E" w14:textId="77777777" w:rsidTr="00E93A13">
        <w:trPr>
          <w:gridAfter w:val="4"/>
          <w:wAfter w:w="213" w:type="dxa"/>
          <w:jc w:val="center"/>
        </w:trPr>
        <w:tc>
          <w:tcPr>
            <w:tcW w:w="1063" w:type="dxa"/>
            <w:gridSpan w:val="2"/>
            <w:tcBorders>
              <w:bottom w:val="single" w:sz="4" w:space="0" w:color="auto"/>
            </w:tcBorders>
            <w:shd w:val="clear" w:color="auto" w:fill="auto"/>
          </w:tcPr>
          <w:p w14:paraId="425F2AD1"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57FA5CFB" w14:textId="090136FB" w:rsidR="00E93A13" w:rsidRPr="003F7263" w:rsidRDefault="00E93A13" w:rsidP="00E93A1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ACDE6D8"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81DC842"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79985301"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93A13" w:rsidRPr="003F7263" w14:paraId="6C63BDC1" w14:textId="77777777" w:rsidTr="00E93A13">
        <w:trPr>
          <w:gridAfter w:val="4"/>
          <w:wAfter w:w="213" w:type="dxa"/>
          <w:jc w:val="center"/>
        </w:trPr>
        <w:tc>
          <w:tcPr>
            <w:tcW w:w="1063" w:type="dxa"/>
            <w:gridSpan w:val="2"/>
            <w:tcBorders>
              <w:bottom w:val="single" w:sz="4" w:space="0" w:color="auto"/>
            </w:tcBorders>
            <w:shd w:val="clear" w:color="auto" w:fill="E7E6E6"/>
          </w:tcPr>
          <w:p w14:paraId="3E8CF87E"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4125BDA9" w14:textId="77777777" w:rsidR="00E93A13" w:rsidRPr="003F7263" w:rsidRDefault="00E93A13" w:rsidP="00E93A13">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FE9C599"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64E6A2E" w14:textId="77777777" w:rsidR="00E93A13" w:rsidRPr="003F7263" w:rsidRDefault="00E93A13" w:rsidP="00E93A13">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294C3A42" w14:textId="77777777" w:rsidR="00E93A13" w:rsidRPr="003F7263" w:rsidRDefault="00E93A13" w:rsidP="00E93A13">
            <w:pPr>
              <w:spacing w:after="0"/>
              <w:rPr>
                <w:rFonts w:ascii="Arial" w:hAnsi="Arial"/>
                <w:sz w:val="16"/>
                <w:szCs w:val="16"/>
              </w:rPr>
            </w:pPr>
          </w:p>
        </w:tc>
      </w:tr>
      <w:tr w:rsidR="00E93A13" w:rsidRPr="003F7263" w14:paraId="061915F4" w14:textId="77777777" w:rsidTr="00E93A13">
        <w:trPr>
          <w:gridAfter w:val="4"/>
          <w:wAfter w:w="213" w:type="dxa"/>
          <w:jc w:val="center"/>
        </w:trPr>
        <w:tc>
          <w:tcPr>
            <w:tcW w:w="1063" w:type="dxa"/>
            <w:gridSpan w:val="2"/>
            <w:tcBorders>
              <w:bottom w:val="single" w:sz="4" w:space="0" w:color="auto"/>
            </w:tcBorders>
            <w:shd w:val="clear" w:color="auto" w:fill="auto"/>
          </w:tcPr>
          <w:p w14:paraId="497395C4"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72455565" w14:textId="77777777" w:rsidR="00E93A13" w:rsidRPr="003F7263" w:rsidRDefault="00E93A13" w:rsidP="00E93A1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8E9F1A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E9B949"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2E76293F" w14:textId="77777777" w:rsidR="00E93A13" w:rsidRPr="003F7263" w:rsidRDefault="00E93A13" w:rsidP="00E93A1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000000" w:rsidRPr="003F7263" w14:paraId="1B23C7A1" w14:textId="77777777">
        <w:trPr>
          <w:gridAfter w:val="4"/>
          <w:wAfter w:w="213" w:type="dxa"/>
          <w:jc w:val="center"/>
        </w:trPr>
        <w:tc>
          <w:tcPr>
            <w:tcW w:w="1063" w:type="dxa"/>
            <w:gridSpan w:val="2"/>
            <w:tcBorders>
              <w:bottom w:val="single" w:sz="4" w:space="0" w:color="auto"/>
            </w:tcBorders>
            <w:shd w:val="clear" w:color="auto" w:fill="D9D9D9"/>
          </w:tcPr>
          <w:p w14:paraId="371492BB" w14:textId="59C99496" w:rsidR="00E93A13" w:rsidRPr="00BE608E" w:rsidRDefault="00E93A13" w:rsidP="00E93A13">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2B4DF2C4" w14:textId="77777777" w:rsidR="00E93A13" w:rsidRPr="00BE608E" w:rsidRDefault="00E93A13" w:rsidP="00E93A13">
            <w:pPr>
              <w:pStyle w:val="TAL"/>
              <w:rPr>
                <w:sz w:val="16"/>
                <w:szCs w:val="16"/>
              </w:rPr>
            </w:pPr>
          </w:p>
        </w:tc>
        <w:tc>
          <w:tcPr>
            <w:tcW w:w="807" w:type="dxa"/>
            <w:gridSpan w:val="4"/>
            <w:tcBorders>
              <w:bottom w:val="single" w:sz="4" w:space="0" w:color="auto"/>
            </w:tcBorders>
            <w:shd w:val="clear" w:color="auto" w:fill="D9D9D9"/>
          </w:tcPr>
          <w:p w14:paraId="6867131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53EA37"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0F4D14CD" w14:textId="77777777" w:rsidR="00E93A13" w:rsidRPr="003F7263" w:rsidRDefault="00E93A13" w:rsidP="00E93A13">
            <w:pPr>
              <w:spacing w:after="0"/>
              <w:rPr>
                <w:rFonts w:ascii="Arial" w:hAnsi="Arial" w:cs="Arial"/>
                <w:sz w:val="16"/>
                <w:szCs w:val="16"/>
              </w:rPr>
            </w:pPr>
          </w:p>
        </w:tc>
      </w:tr>
      <w:tr w:rsidR="00E93A13" w:rsidRPr="003F7263" w14:paraId="23810026" w14:textId="77777777" w:rsidTr="00E93A13">
        <w:trPr>
          <w:gridAfter w:val="4"/>
          <w:wAfter w:w="213" w:type="dxa"/>
          <w:jc w:val="center"/>
        </w:trPr>
        <w:tc>
          <w:tcPr>
            <w:tcW w:w="1063" w:type="dxa"/>
            <w:gridSpan w:val="2"/>
            <w:tcBorders>
              <w:bottom w:val="single" w:sz="4" w:space="0" w:color="auto"/>
            </w:tcBorders>
            <w:shd w:val="clear" w:color="auto" w:fill="auto"/>
          </w:tcPr>
          <w:p w14:paraId="2D7C2A9C" w14:textId="25562FDC" w:rsidR="00E93A13" w:rsidRPr="00BE608E" w:rsidRDefault="00E93A13" w:rsidP="00E93A13">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F7B7FA9" w14:textId="7676DDF0" w:rsidR="00E93A13" w:rsidRPr="00BE608E" w:rsidRDefault="00E93A13" w:rsidP="00E93A13">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FDD39D5"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5006623"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6B5B2AAC" w14:textId="77777777" w:rsidR="00E93A13" w:rsidRPr="003F7263" w:rsidRDefault="00E93A13" w:rsidP="00E93A13">
            <w:pPr>
              <w:spacing w:after="0"/>
              <w:rPr>
                <w:rFonts w:ascii="Arial" w:hAnsi="Arial" w:cs="Arial"/>
                <w:sz w:val="16"/>
                <w:szCs w:val="16"/>
              </w:rPr>
            </w:pPr>
          </w:p>
        </w:tc>
      </w:tr>
      <w:tr w:rsidR="00E93A13" w:rsidRPr="003F7263" w14:paraId="72DD68B7" w14:textId="77777777" w:rsidTr="00E93A13">
        <w:trPr>
          <w:gridAfter w:val="4"/>
          <w:wAfter w:w="213" w:type="dxa"/>
          <w:jc w:val="center"/>
        </w:trPr>
        <w:tc>
          <w:tcPr>
            <w:tcW w:w="1063" w:type="dxa"/>
            <w:gridSpan w:val="2"/>
            <w:tcBorders>
              <w:bottom w:val="single" w:sz="4" w:space="0" w:color="auto"/>
            </w:tcBorders>
            <w:shd w:val="clear" w:color="auto" w:fill="D9D9D9"/>
          </w:tcPr>
          <w:p w14:paraId="5C9F3991" w14:textId="328D9946" w:rsidR="00E93A13" w:rsidRPr="003F7263" w:rsidRDefault="00E93A13" w:rsidP="00E93A13">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637063F6" w14:textId="7D3DD749" w:rsidR="00E93A13" w:rsidRPr="003F7263" w:rsidRDefault="00E93A13" w:rsidP="00E93A13">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69B7D0F9" w14:textId="77777777" w:rsidR="00E93A13" w:rsidRPr="0067755D" w:rsidRDefault="00E93A13" w:rsidP="0067755D">
            <w:pPr>
              <w:pStyle w:val="TAC"/>
              <w:rPr>
                <w:sz w:val="16"/>
                <w:szCs w:val="16"/>
              </w:rPr>
            </w:pPr>
          </w:p>
        </w:tc>
        <w:tc>
          <w:tcPr>
            <w:tcW w:w="1161" w:type="dxa"/>
            <w:gridSpan w:val="4"/>
            <w:tcBorders>
              <w:bottom w:val="single" w:sz="4" w:space="0" w:color="auto"/>
            </w:tcBorders>
            <w:shd w:val="clear" w:color="auto" w:fill="D9D9D9"/>
          </w:tcPr>
          <w:p w14:paraId="4BD8BCEB" w14:textId="77777777" w:rsidR="00E93A13" w:rsidRPr="0067755D" w:rsidRDefault="00E93A13" w:rsidP="0067755D">
            <w:pPr>
              <w:pStyle w:val="TAC"/>
              <w:rPr>
                <w:sz w:val="16"/>
                <w:szCs w:val="16"/>
              </w:rPr>
            </w:pPr>
          </w:p>
        </w:tc>
        <w:tc>
          <w:tcPr>
            <w:tcW w:w="3560" w:type="dxa"/>
            <w:gridSpan w:val="4"/>
            <w:tcBorders>
              <w:bottom w:val="single" w:sz="4" w:space="0" w:color="auto"/>
            </w:tcBorders>
            <w:shd w:val="clear" w:color="auto" w:fill="D9D9D9"/>
          </w:tcPr>
          <w:p w14:paraId="54D462C1" w14:textId="77777777" w:rsidR="00E93A13" w:rsidRPr="0067755D" w:rsidRDefault="00E93A13" w:rsidP="00E93A13">
            <w:pPr>
              <w:pStyle w:val="TAL"/>
              <w:keepNext w:val="0"/>
              <w:keepLines w:val="0"/>
              <w:rPr>
                <w:bCs/>
                <w:sz w:val="16"/>
                <w:szCs w:val="16"/>
              </w:rPr>
            </w:pPr>
          </w:p>
        </w:tc>
      </w:tr>
      <w:tr w:rsidR="00E93A13" w:rsidRPr="003F7263" w14:paraId="66C546DC" w14:textId="77777777" w:rsidTr="00E93A13">
        <w:trPr>
          <w:gridAfter w:val="4"/>
          <w:wAfter w:w="213" w:type="dxa"/>
          <w:jc w:val="center"/>
        </w:trPr>
        <w:tc>
          <w:tcPr>
            <w:tcW w:w="1063" w:type="dxa"/>
            <w:gridSpan w:val="2"/>
            <w:tcBorders>
              <w:bottom w:val="single" w:sz="4" w:space="0" w:color="auto"/>
            </w:tcBorders>
            <w:shd w:val="clear" w:color="auto" w:fill="auto"/>
          </w:tcPr>
          <w:p w14:paraId="69AB201D" w14:textId="77777777" w:rsidR="00E93A13" w:rsidRPr="003F7263" w:rsidRDefault="00E93A13" w:rsidP="00E93A13">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64FBEDF2" w14:textId="2AC6B649" w:rsidR="00E93A13" w:rsidRPr="003F7263" w:rsidRDefault="00E93A13" w:rsidP="00E93A1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2FE44EF5"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4B5D203" w14:textId="77777777" w:rsidR="00E93A13" w:rsidRPr="003F7263" w:rsidDel="00242979"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46A218" w14:textId="77777777"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4B0CB44" w14:textId="77777777" w:rsidTr="00E93A13">
        <w:trPr>
          <w:gridAfter w:val="4"/>
          <w:wAfter w:w="213" w:type="dxa"/>
          <w:jc w:val="center"/>
        </w:trPr>
        <w:tc>
          <w:tcPr>
            <w:tcW w:w="1063" w:type="dxa"/>
            <w:gridSpan w:val="2"/>
            <w:tcBorders>
              <w:bottom w:val="single" w:sz="4" w:space="0" w:color="auto"/>
            </w:tcBorders>
            <w:shd w:val="clear" w:color="auto" w:fill="auto"/>
          </w:tcPr>
          <w:p w14:paraId="29738857" w14:textId="57ADDFC8" w:rsidR="00E93A13" w:rsidRPr="003F7263" w:rsidRDefault="00E93A13" w:rsidP="00E93A13">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0422C46" w14:textId="446EE4EE" w:rsidR="00E93A13" w:rsidRPr="003F7263" w:rsidRDefault="00E93A13" w:rsidP="00E93A13">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15A95BE3" w14:textId="6D51602A"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D36E0DE" w14:textId="65E3261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D5D7079" w14:textId="563828E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A13" w:rsidRPr="003F7263" w14:paraId="60E67A9F" w14:textId="77777777" w:rsidTr="00E93A13">
        <w:trPr>
          <w:gridAfter w:val="4"/>
          <w:wAfter w:w="213" w:type="dxa"/>
          <w:jc w:val="center"/>
        </w:trPr>
        <w:tc>
          <w:tcPr>
            <w:tcW w:w="1063" w:type="dxa"/>
            <w:gridSpan w:val="2"/>
            <w:tcBorders>
              <w:bottom w:val="single" w:sz="4" w:space="0" w:color="auto"/>
            </w:tcBorders>
            <w:shd w:val="clear" w:color="auto" w:fill="auto"/>
          </w:tcPr>
          <w:p w14:paraId="3AA97486" w14:textId="7060DC4C" w:rsidR="00E93A13" w:rsidRPr="003F7263" w:rsidRDefault="00E93A13" w:rsidP="00E93A13">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11E8160B" w14:textId="2C88D23A" w:rsidR="00E93A13" w:rsidRPr="003F7263" w:rsidRDefault="00E93A13" w:rsidP="00E93A13">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0FA263EA" w14:textId="70DCF6CB"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DFB929" w14:textId="67F4AD6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18CF39BB" w14:textId="30AD126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660C85EC" w14:textId="77777777" w:rsidTr="00E93A13">
        <w:trPr>
          <w:gridAfter w:val="4"/>
          <w:wAfter w:w="213" w:type="dxa"/>
          <w:jc w:val="center"/>
        </w:trPr>
        <w:tc>
          <w:tcPr>
            <w:tcW w:w="1063" w:type="dxa"/>
            <w:gridSpan w:val="2"/>
            <w:tcBorders>
              <w:bottom w:val="single" w:sz="4" w:space="0" w:color="auto"/>
            </w:tcBorders>
            <w:shd w:val="clear" w:color="auto" w:fill="auto"/>
          </w:tcPr>
          <w:p w14:paraId="0A8518C5" w14:textId="76530956" w:rsidR="00E93A13" w:rsidRPr="003F7263" w:rsidRDefault="00E93A13" w:rsidP="00E93A13">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2F13F5C4" w14:textId="6A9A1F4D" w:rsidR="00E93A13" w:rsidRPr="003F7263" w:rsidRDefault="00E93A13" w:rsidP="00E93A1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2BC81C86" w14:textId="35AFBEF1"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FAFCA0" w14:textId="323CE19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5BA4597" w14:textId="64A746FA"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A13" w:rsidRPr="003F7263" w14:paraId="5DC3E1C9" w14:textId="77777777" w:rsidTr="00E93A13">
        <w:trPr>
          <w:gridAfter w:val="4"/>
          <w:wAfter w:w="213" w:type="dxa"/>
          <w:jc w:val="center"/>
        </w:trPr>
        <w:tc>
          <w:tcPr>
            <w:tcW w:w="1063" w:type="dxa"/>
            <w:gridSpan w:val="2"/>
            <w:tcBorders>
              <w:bottom w:val="single" w:sz="4" w:space="0" w:color="auto"/>
            </w:tcBorders>
            <w:shd w:val="clear" w:color="auto" w:fill="D9D9D9"/>
          </w:tcPr>
          <w:p w14:paraId="6E0D57FE" w14:textId="7AA6AB10" w:rsidR="00E93A13" w:rsidRPr="003F7263" w:rsidRDefault="00E93A13" w:rsidP="00E93A13">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10F59E4B" w14:textId="66FD7BDF" w:rsidR="00E93A13" w:rsidRPr="003F7263" w:rsidRDefault="00E93A13" w:rsidP="00E93A13">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9C65B5E"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9AC00DD"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26A9DE5A" w14:textId="77777777" w:rsidR="00E93A13" w:rsidRPr="003F7263" w:rsidRDefault="00E93A13" w:rsidP="00E93A13">
            <w:pPr>
              <w:spacing w:after="0"/>
              <w:rPr>
                <w:rFonts w:ascii="Arial" w:hAnsi="Arial" w:cs="Arial"/>
                <w:sz w:val="16"/>
                <w:szCs w:val="16"/>
              </w:rPr>
            </w:pPr>
          </w:p>
        </w:tc>
      </w:tr>
      <w:tr w:rsidR="00E93A13" w:rsidRPr="003F7263" w14:paraId="0AA3A702" w14:textId="77777777" w:rsidTr="00E93A13">
        <w:trPr>
          <w:gridAfter w:val="4"/>
          <w:wAfter w:w="213" w:type="dxa"/>
          <w:jc w:val="center"/>
        </w:trPr>
        <w:tc>
          <w:tcPr>
            <w:tcW w:w="1063" w:type="dxa"/>
            <w:gridSpan w:val="2"/>
            <w:tcBorders>
              <w:bottom w:val="single" w:sz="4" w:space="0" w:color="auto"/>
            </w:tcBorders>
            <w:shd w:val="clear" w:color="auto" w:fill="auto"/>
          </w:tcPr>
          <w:p w14:paraId="15C80056" w14:textId="25860BFB" w:rsidR="00E93A13" w:rsidRPr="003F7263" w:rsidRDefault="00E93A13" w:rsidP="00E93A13">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34C190F3" w14:textId="22865A3A" w:rsidR="00E93A13" w:rsidRPr="003F7263" w:rsidRDefault="00E93A13" w:rsidP="00E93A13">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00E28C7A" w14:textId="174025D6"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33E1C4" w14:textId="12F8302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7768CD94" w14:textId="565BFE7D"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93A13" w:rsidRPr="003F7263" w14:paraId="16E195E2" w14:textId="77777777" w:rsidTr="00E93A13">
        <w:trPr>
          <w:gridAfter w:val="4"/>
          <w:wAfter w:w="213" w:type="dxa"/>
          <w:jc w:val="center"/>
        </w:trPr>
        <w:tc>
          <w:tcPr>
            <w:tcW w:w="1063" w:type="dxa"/>
            <w:gridSpan w:val="2"/>
            <w:tcBorders>
              <w:bottom w:val="single" w:sz="4" w:space="0" w:color="auto"/>
            </w:tcBorders>
            <w:shd w:val="clear" w:color="auto" w:fill="auto"/>
          </w:tcPr>
          <w:p w14:paraId="68E95DFB" w14:textId="223EF5B3" w:rsidR="00E93A13" w:rsidRPr="003F7263" w:rsidRDefault="00E93A13" w:rsidP="00E93A13">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BC76509" w14:textId="6464AA45" w:rsidR="00E93A13" w:rsidRPr="003F7263" w:rsidRDefault="00E93A13" w:rsidP="00E93A13">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0B7BF7F8" w14:textId="04E4F588"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DE49593" w14:textId="5EAC1B6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354AEFE3" w14:textId="0BA50735"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E877251" w14:textId="77777777" w:rsidTr="00E93A13">
        <w:trPr>
          <w:gridAfter w:val="4"/>
          <w:wAfter w:w="213" w:type="dxa"/>
          <w:jc w:val="center"/>
        </w:trPr>
        <w:tc>
          <w:tcPr>
            <w:tcW w:w="1063" w:type="dxa"/>
            <w:gridSpan w:val="2"/>
            <w:tcBorders>
              <w:bottom w:val="single" w:sz="4" w:space="0" w:color="auto"/>
            </w:tcBorders>
            <w:shd w:val="clear" w:color="auto" w:fill="auto"/>
          </w:tcPr>
          <w:p w14:paraId="34100EB7" w14:textId="5512313A" w:rsidR="00E93A13" w:rsidRPr="003F7263" w:rsidRDefault="00E93A13" w:rsidP="00E93A13">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671153ED" w14:textId="35F76805" w:rsidR="00E93A13" w:rsidRPr="003F7263" w:rsidRDefault="00E93A13" w:rsidP="00E93A13">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ECD95F3" w14:textId="6F5E5B82"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FFE3F80" w14:textId="11E98650"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D7027D" w14:textId="46D256BF"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93A13" w:rsidRPr="003F7263" w14:paraId="2CCFA4BC" w14:textId="77777777" w:rsidTr="00E93A13">
        <w:trPr>
          <w:gridAfter w:val="4"/>
          <w:wAfter w:w="213" w:type="dxa"/>
          <w:jc w:val="center"/>
        </w:trPr>
        <w:tc>
          <w:tcPr>
            <w:tcW w:w="1063" w:type="dxa"/>
            <w:gridSpan w:val="2"/>
            <w:tcBorders>
              <w:bottom w:val="single" w:sz="4" w:space="0" w:color="auto"/>
            </w:tcBorders>
            <w:shd w:val="clear" w:color="auto" w:fill="auto"/>
          </w:tcPr>
          <w:p w14:paraId="18A79BE7" w14:textId="0F27442F" w:rsidR="00E93A13" w:rsidRPr="003F7263" w:rsidRDefault="00E93A13" w:rsidP="00E93A13">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7114B5AC" w14:textId="706F7731" w:rsidR="00E93A13" w:rsidRPr="003F7263" w:rsidRDefault="00E93A13" w:rsidP="00E93A13">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28A6FA3" w14:textId="7F3C94DF"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3E98646" w14:textId="52283BCD"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40D0FEE6" w14:textId="6C8B0D00" w:rsidR="00E93A13" w:rsidRPr="003F7263" w:rsidRDefault="00E93A13" w:rsidP="00E93A1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A13" w:rsidRPr="003F7263" w14:paraId="336DA679" w14:textId="77777777" w:rsidTr="00E93A13">
        <w:trPr>
          <w:gridAfter w:val="4"/>
          <w:wAfter w:w="213" w:type="dxa"/>
          <w:jc w:val="center"/>
        </w:trPr>
        <w:tc>
          <w:tcPr>
            <w:tcW w:w="1063" w:type="dxa"/>
            <w:gridSpan w:val="2"/>
            <w:tcBorders>
              <w:bottom w:val="single" w:sz="4" w:space="0" w:color="auto"/>
            </w:tcBorders>
            <w:shd w:val="clear" w:color="auto" w:fill="D9D9D9"/>
          </w:tcPr>
          <w:p w14:paraId="393C6573"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w:t>
            </w:r>
          </w:p>
        </w:tc>
        <w:tc>
          <w:tcPr>
            <w:tcW w:w="3473" w:type="dxa"/>
            <w:gridSpan w:val="3"/>
            <w:tcBorders>
              <w:bottom w:val="single" w:sz="4" w:space="0" w:color="auto"/>
            </w:tcBorders>
            <w:shd w:val="clear" w:color="auto" w:fill="D9D9D9"/>
          </w:tcPr>
          <w:p w14:paraId="5D0CCC76" w14:textId="77777777" w:rsidR="00E93A13" w:rsidRPr="003F7263" w:rsidRDefault="00E93A13" w:rsidP="00E93A13">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4F0CA2FB"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32D56867"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012FC81" w14:textId="77777777" w:rsidR="00E93A13" w:rsidRPr="003F7263" w:rsidRDefault="00E93A13" w:rsidP="00E93A13">
            <w:pPr>
              <w:pStyle w:val="TAL"/>
              <w:keepNext w:val="0"/>
              <w:keepLines w:val="0"/>
              <w:rPr>
                <w:rFonts w:cs="Arial"/>
                <w:sz w:val="16"/>
                <w:szCs w:val="16"/>
                <w:lang w:eastAsia="en-US"/>
              </w:rPr>
            </w:pPr>
          </w:p>
        </w:tc>
      </w:tr>
      <w:tr w:rsidR="00E93A13" w:rsidRPr="003F7263" w14:paraId="78DDDA1E" w14:textId="77777777" w:rsidTr="00E93A13">
        <w:trPr>
          <w:gridAfter w:val="4"/>
          <w:wAfter w:w="213" w:type="dxa"/>
          <w:jc w:val="center"/>
        </w:trPr>
        <w:tc>
          <w:tcPr>
            <w:tcW w:w="1063" w:type="dxa"/>
            <w:gridSpan w:val="2"/>
            <w:tcBorders>
              <w:bottom w:val="single" w:sz="4" w:space="0" w:color="auto"/>
            </w:tcBorders>
            <w:shd w:val="clear" w:color="auto" w:fill="D9D9D9"/>
          </w:tcPr>
          <w:p w14:paraId="10983FFC"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8.1.5.1</w:t>
            </w:r>
          </w:p>
        </w:tc>
        <w:tc>
          <w:tcPr>
            <w:tcW w:w="3473" w:type="dxa"/>
            <w:gridSpan w:val="3"/>
            <w:tcBorders>
              <w:bottom w:val="single" w:sz="4" w:space="0" w:color="auto"/>
            </w:tcBorders>
            <w:shd w:val="clear" w:color="auto" w:fill="D9D9D9"/>
          </w:tcPr>
          <w:p w14:paraId="3BDB59B9"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690DEA5E"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55E50205"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D8B6CE8" w14:textId="77777777" w:rsidR="00E93A13" w:rsidRPr="003F7263" w:rsidRDefault="00E93A13" w:rsidP="00E93A13">
            <w:pPr>
              <w:pStyle w:val="TAL"/>
              <w:keepNext w:val="0"/>
              <w:keepLines w:val="0"/>
              <w:rPr>
                <w:rFonts w:cs="Arial"/>
                <w:sz w:val="16"/>
                <w:szCs w:val="16"/>
                <w:lang w:eastAsia="en-US"/>
              </w:rPr>
            </w:pPr>
          </w:p>
        </w:tc>
      </w:tr>
      <w:tr w:rsidR="00E93A13" w:rsidRPr="003F7263" w14:paraId="515F8437" w14:textId="77777777" w:rsidTr="00E93A13">
        <w:trPr>
          <w:gridAfter w:val="4"/>
          <w:wAfter w:w="213" w:type="dxa"/>
          <w:jc w:val="center"/>
        </w:trPr>
        <w:tc>
          <w:tcPr>
            <w:tcW w:w="1063" w:type="dxa"/>
            <w:gridSpan w:val="2"/>
            <w:tcBorders>
              <w:bottom w:val="single" w:sz="4" w:space="0" w:color="auto"/>
            </w:tcBorders>
            <w:shd w:val="clear" w:color="auto" w:fill="auto"/>
          </w:tcPr>
          <w:p w14:paraId="7205A8EE" w14:textId="77777777" w:rsidR="00E93A13" w:rsidRPr="003F7263" w:rsidRDefault="00E93A13" w:rsidP="00E93A13">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E2EB25D" w14:textId="77777777" w:rsidR="00E93A13" w:rsidRPr="003F7263" w:rsidRDefault="00E93A13" w:rsidP="00E93A13">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07D7606" w14:textId="77777777" w:rsidR="00E93A13" w:rsidRPr="003F7263" w:rsidRDefault="00E93A13" w:rsidP="00E93A1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8258EA9"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3DEB200" w14:textId="77777777" w:rsidR="00E93A13" w:rsidRPr="003F7263" w:rsidRDefault="00E93A13" w:rsidP="00E93A13">
            <w:pPr>
              <w:spacing w:after="0"/>
              <w:rPr>
                <w:rFonts w:ascii="Arial" w:hAnsi="Arial" w:cs="Arial"/>
                <w:sz w:val="16"/>
                <w:szCs w:val="16"/>
              </w:rPr>
            </w:pPr>
            <w:r w:rsidRPr="003F7263">
              <w:rPr>
                <w:rFonts w:ascii="Arial" w:hAnsi="Arial" w:cs="Arial"/>
                <w:bCs/>
                <w:sz w:val="16"/>
                <w:szCs w:val="16"/>
              </w:rPr>
              <w:t>UEs supporting 5G Core</w:t>
            </w:r>
          </w:p>
        </w:tc>
      </w:tr>
      <w:tr w:rsidR="00E93A13" w:rsidRPr="003F7263" w14:paraId="61A6C2E7" w14:textId="77777777" w:rsidTr="00E93A13">
        <w:trPr>
          <w:gridAfter w:val="4"/>
          <w:wAfter w:w="213" w:type="dxa"/>
          <w:jc w:val="center"/>
        </w:trPr>
        <w:tc>
          <w:tcPr>
            <w:tcW w:w="1063" w:type="dxa"/>
            <w:gridSpan w:val="2"/>
            <w:tcBorders>
              <w:bottom w:val="single" w:sz="4" w:space="0" w:color="auto"/>
            </w:tcBorders>
            <w:shd w:val="clear" w:color="auto" w:fill="D9D9D9"/>
          </w:tcPr>
          <w:p w14:paraId="58600021"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8.1.5.2</w:t>
            </w:r>
          </w:p>
        </w:tc>
        <w:tc>
          <w:tcPr>
            <w:tcW w:w="3473" w:type="dxa"/>
            <w:gridSpan w:val="3"/>
            <w:tcBorders>
              <w:bottom w:val="single" w:sz="4" w:space="0" w:color="auto"/>
            </w:tcBorders>
            <w:shd w:val="clear" w:color="auto" w:fill="D9D9D9"/>
          </w:tcPr>
          <w:p w14:paraId="75F1DD22" w14:textId="77777777" w:rsidR="00E93A13" w:rsidRPr="003F7263" w:rsidRDefault="00E93A13" w:rsidP="00E93A13">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5ABD57D0"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CDEA726"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74BF1573" w14:textId="77777777" w:rsidR="00E93A13" w:rsidRPr="003F7263" w:rsidRDefault="00E93A13" w:rsidP="00E93A13">
            <w:pPr>
              <w:pStyle w:val="TAL"/>
              <w:keepNext w:val="0"/>
              <w:keepLines w:val="0"/>
              <w:rPr>
                <w:rFonts w:cs="Arial"/>
                <w:sz w:val="16"/>
                <w:szCs w:val="16"/>
                <w:lang w:eastAsia="en-US"/>
              </w:rPr>
            </w:pPr>
          </w:p>
        </w:tc>
      </w:tr>
      <w:tr w:rsidR="00E93A13" w:rsidRPr="003F7263" w14:paraId="134299EA" w14:textId="77777777" w:rsidTr="00E93A13">
        <w:trPr>
          <w:gridAfter w:val="4"/>
          <w:wAfter w:w="213" w:type="dxa"/>
          <w:jc w:val="center"/>
        </w:trPr>
        <w:tc>
          <w:tcPr>
            <w:tcW w:w="1063" w:type="dxa"/>
            <w:gridSpan w:val="2"/>
            <w:tcBorders>
              <w:bottom w:val="single" w:sz="4" w:space="0" w:color="auto"/>
            </w:tcBorders>
            <w:shd w:val="clear" w:color="auto" w:fill="auto"/>
          </w:tcPr>
          <w:p w14:paraId="559007EF"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8.1.5.2.1</w:t>
            </w:r>
          </w:p>
        </w:tc>
        <w:tc>
          <w:tcPr>
            <w:tcW w:w="3473" w:type="dxa"/>
            <w:gridSpan w:val="3"/>
            <w:tcBorders>
              <w:bottom w:val="single" w:sz="4" w:space="0" w:color="auto"/>
            </w:tcBorders>
            <w:shd w:val="clear" w:color="auto" w:fill="auto"/>
          </w:tcPr>
          <w:p w14:paraId="118D4ADF" w14:textId="6509B4E1" w:rsidR="00E93A13" w:rsidRPr="003F7263" w:rsidRDefault="00E93A13" w:rsidP="00E93A13">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747E07D4" w14:textId="406D0B75"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21FF4069" w14:textId="325D5AAD"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5856C14D" w14:textId="543122B3" w:rsidR="00E93A13" w:rsidRPr="003F7263" w:rsidRDefault="00E93A13" w:rsidP="00E93A13">
            <w:pPr>
              <w:pStyle w:val="TAL"/>
              <w:keepNext w:val="0"/>
              <w:keepLines w:val="0"/>
              <w:rPr>
                <w:rFonts w:cs="Arial"/>
                <w:sz w:val="16"/>
                <w:szCs w:val="16"/>
                <w:lang w:eastAsia="en-US"/>
              </w:rPr>
            </w:pPr>
          </w:p>
        </w:tc>
      </w:tr>
      <w:tr w:rsidR="00E93A13" w:rsidRPr="003F7263" w14:paraId="22C41D6B" w14:textId="77777777" w:rsidTr="00E93A13">
        <w:trPr>
          <w:gridAfter w:val="4"/>
          <w:wAfter w:w="213" w:type="dxa"/>
          <w:jc w:val="center"/>
        </w:trPr>
        <w:tc>
          <w:tcPr>
            <w:tcW w:w="1063" w:type="dxa"/>
            <w:gridSpan w:val="2"/>
            <w:tcBorders>
              <w:bottom w:val="single" w:sz="4" w:space="0" w:color="auto"/>
            </w:tcBorders>
            <w:shd w:val="clear" w:color="auto" w:fill="auto"/>
          </w:tcPr>
          <w:p w14:paraId="425F1812" w14:textId="00ACC7FD" w:rsidR="00E93A13" w:rsidRPr="003F7263" w:rsidRDefault="00E93A13" w:rsidP="00E93A13">
            <w:pPr>
              <w:pStyle w:val="TAL"/>
              <w:keepNext w:val="0"/>
              <w:keepLines w:val="0"/>
              <w:rPr>
                <w:sz w:val="16"/>
                <w:szCs w:val="16"/>
                <w:lang w:eastAsia="en-US"/>
              </w:rPr>
            </w:pPr>
            <w:r w:rsidRPr="003F7263">
              <w:rPr>
                <w:sz w:val="16"/>
                <w:szCs w:val="16"/>
                <w:lang w:eastAsia="en-US"/>
              </w:rPr>
              <w:t>8.1.5.2.2</w:t>
            </w:r>
          </w:p>
        </w:tc>
        <w:tc>
          <w:tcPr>
            <w:tcW w:w="3473" w:type="dxa"/>
            <w:gridSpan w:val="3"/>
            <w:tcBorders>
              <w:bottom w:val="single" w:sz="4" w:space="0" w:color="auto"/>
            </w:tcBorders>
            <w:shd w:val="clear" w:color="auto" w:fill="auto"/>
          </w:tcPr>
          <w:p w14:paraId="552B5217" w14:textId="7F80DDE4" w:rsidR="00E93A13" w:rsidRPr="003F7263" w:rsidRDefault="00E93A13" w:rsidP="00E93A1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9F9173E" w14:textId="0DCD81BF"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63FD8C06" w14:textId="1FF73C74"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w:t>
            </w:r>
          </w:p>
        </w:tc>
        <w:tc>
          <w:tcPr>
            <w:tcW w:w="3560" w:type="dxa"/>
            <w:gridSpan w:val="4"/>
            <w:tcBorders>
              <w:bottom w:val="single" w:sz="4" w:space="0" w:color="auto"/>
            </w:tcBorders>
            <w:shd w:val="clear" w:color="auto" w:fill="auto"/>
          </w:tcPr>
          <w:p w14:paraId="10F1AE9B" w14:textId="6AD6ED3A"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E93A13" w:rsidRPr="003F7263" w14:paraId="5232104D" w14:textId="77777777" w:rsidTr="00E93A13">
        <w:trPr>
          <w:gridAfter w:val="4"/>
          <w:wAfter w:w="213" w:type="dxa"/>
          <w:jc w:val="center"/>
        </w:trPr>
        <w:tc>
          <w:tcPr>
            <w:tcW w:w="1063" w:type="dxa"/>
            <w:gridSpan w:val="2"/>
            <w:tcBorders>
              <w:bottom w:val="single" w:sz="4" w:space="0" w:color="auto"/>
            </w:tcBorders>
            <w:shd w:val="clear" w:color="auto" w:fill="D9D9D9"/>
          </w:tcPr>
          <w:p w14:paraId="7D1771E8" w14:textId="77777777" w:rsidR="00E93A13" w:rsidRPr="003F7263" w:rsidRDefault="00E93A13" w:rsidP="00E93A13">
            <w:pPr>
              <w:pStyle w:val="TAL"/>
              <w:keepNext w:val="0"/>
              <w:keepLines w:val="0"/>
              <w:rPr>
                <w:b/>
                <w:sz w:val="16"/>
                <w:szCs w:val="16"/>
                <w:lang w:eastAsia="en-US"/>
              </w:rPr>
            </w:pPr>
            <w:r w:rsidRPr="003F7263">
              <w:rPr>
                <w:b/>
                <w:sz w:val="16"/>
                <w:szCs w:val="16"/>
                <w:lang w:eastAsia="en-US"/>
              </w:rPr>
              <w:t>8.1.5.3</w:t>
            </w:r>
          </w:p>
        </w:tc>
        <w:tc>
          <w:tcPr>
            <w:tcW w:w="3473" w:type="dxa"/>
            <w:gridSpan w:val="3"/>
            <w:tcBorders>
              <w:bottom w:val="single" w:sz="4" w:space="0" w:color="auto"/>
            </w:tcBorders>
            <w:shd w:val="clear" w:color="auto" w:fill="D9D9D9"/>
          </w:tcPr>
          <w:p w14:paraId="0779D190" w14:textId="77777777" w:rsidR="00E93A13" w:rsidRPr="003F7263" w:rsidRDefault="00E93A13" w:rsidP="00E93A13">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67693396" w14:textId="77777777" w:rsidR="00E93A13" w:rsidRPr="003F7263" w:rsidRDefault="00E93A13" w:rsidP="00E93A13">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49ECFD20" w14:textId="77777777" w:rsidR="00E93A13" w:rsidRPr="003F7263" w:rsidRDefault="00E93A13" w:rsidP="00E93A13">
            <w:pPr>
              <w:pStyle w:val="TAC"/>
              <w:keepNext w:val="0"/>
              <w:keepLines w:val="0"/>
              <w:rPr>
                <w:rFonts w:cs="Arial"/>
                <w:b/>
                <w:sz w:val="16"/>
                <w:szCs w:val="16"/>
                <w:lang w:eastAsia="en-US"/>
              </w:rPr>
            </w:pPr>
          </w:p>
        </w:tc>
        <w:tc>
          <w:tcPr>
            <w:tcW w:w="3560" w:type="dxa"/>
            <w:gridSpan w:val="4"/>
            <w:tcBorders>
              <w:bottom w:val="single" w:sz="4" w:space="0" w:color="auto"/>
            </w:tcBorders>
            <w:shd w:val="clear" w:color="auto" w:fill="D9D9D9"/>
          </w:tcPr>
          <w:p w14:paraId="23B7833A" w14:textId="77777777" w:rsidR="00E93A13" w:rsidRPr="003F7263" w:rsidRDefault="00E93A13" w:rsidP="00E93A13">
            <w:pPr>
              <w:pStyle w:val="TAL"/>
              <w:keepNext w:val="0"/>
              <w:keepLines w:val="0"/>
              <w:rPr>
                <w:rFonts w:cs="Arial"/>
                <w:b/>
                <w:bCs/>
                <w:sz w:val="16"/>
                <w:szCs w:val="16"/>
                <w:lang w:eastAsia="en-US"/>
              </w:rPr>
            </w:pPr>
          </w:p>
        </w:tc>
      </w:tr>
      <w:tr w:rsidR="00E93A13" w:rsidRPr="003F7263" w14:paraId="3E00EFC9" w14:textId="77777777" w:rsidTr="00E93A13">
        <w:trPr>
          <w:gridAfter w:val="4"/>
          <w:wAfter w:w="213" w:type="dxa"/>
          <w:jc w:val="center"/>
        </w:trPr>
        <w:tc>
          <w:tcPr>
            <w:tcW w:w="1063" w:type="dxa"/>
            <w:gridSpan w:val="2"/>
            <w:tcBorders>
              <w:bottom w:val="single" w:sz="4" w:space="0" w:color="auto"/>
            </w:tcBorders>
            <w:shd w:val="clear" w:color="auto" w:fill="auto"/>
          </w:tcPr>
          <w:p w14:paraId="65A837B5" w14:textId="77777777" w:rsidR="00E93A13" w:rsidRPr="003F7263" w:rsidRDefault="00E93A13" w:rsidP="00E93A13">
            <w:pPr>
              <w:pStyle w:val="TAL"/>
              <w:keepNext w:val="0"/>
              <w:keepLines w:val="0"/>
              <w:rPr>
                <w:sz w:val="16"/>
                <w:szCs w:val="16"/>
                <w:lang w:eastAsia="en-US"/>
              </w:rPr>
            </w:pPr>
            <w:r w:rsidRPr="003F7263">
              <w:rPr>
                <w:sz w:val="16"/>
                <w:szCs w:val="16"/>
                <w:lang w:eastAsia="en-US"/>
              </w:rPr>
              <w:t>8.1.5.3.1</w:t>
            </w:r>
          </w:p>
        </w:tc>
        <w:tc>
          <w:tcPr>
            <w:tcW w:w="3473" w:type="dxa"/>
            <w:gridSpan w:val="3"/>
            <w:tcBorders>
              <w:bottom w:val="single" w:sz="4" w:space="0" w:color="auto"/>
            </w:tcBorders>
            <w:shd w:val="clear" w:color="auto" w:fill="auto"/>
          </w:tcPr>
          <w:p w14:paraId="016DFD83" w14:textId="77777777" w:rsidR="00E93A13" w:rsidRPr="003F7263" w:rsidRDefault="00E93A13" w:rsidP="00E93A13">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73A34D7F" w14:textId="77777777" w:rsidR="00E93A13" w:rsidRPr="003F7263" w:rsidRDefault="00E93A13" w:rsidP="00E93A1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5AE10935"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rPr>
              <w:t>C35</w:t>
            </w:r>
          </w:p>
        </w:tc>
        <w:tc>
          <w:tcPr>
            <w:tcW w:w="3560" w:type="dxa"/>
            <w:gridSpan w:val="4"/>
            <w:tcBorders>
              <w:bottom w:val="single" w:sz="4" w:space="0" w:color="auto"/>
            </w:tcBorders>
            <w:shd w:val="clear" w:color="auto" w:fill="auto"/>
          </w:tcPr>
          <w:p w14:paraId="062B163E"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E93A13" w:rsidRPr="003F7263" w14:paraId="14754B26" w14:textId="77777777" w:rsidTr="00E93A13">
        <w:trPr>
          <w:gridAfter w:val="4"/>
          <w:wAfter w:w="213" w:type="dxa"/>
          <w:jc w:val="center"/>
        </w:trPr>
        <w:tc>
          <w:tcPr>
            <w:tcW w:w="1063" w:type="dxa"/>
            <w:gridSpan w:val="2"/>
            <w:tcBorders>
              <w:bottom w:val="single" w:sz="4" w:space="0" w:color="auto"/>
            </w:tcBorders>
            <w:shd w:val="clear" w:color="auto" w:fill="auto"/>
          </w:tcPr>
          <w:p w14:paraId="44FBD2C1" w14:textId="77777777" w:rsidR="00E93A13" w:rsidRPr="003F7263" w:rsidRDefault="00E93A13" w:rsidP="00E93A13">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0BD0FCB3" w14:textId="77777777" w:rsidR="00E93A13" w:rsidRPr="003F7263" w:rsidRDefault="00E93A13" w:rsidP="00E93A13">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B7B16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1CE98D" w14:textId="46A483AA" w:rsidR="00E93A13" w:rsidRPr="003F7263" w:rsidRDefault="00E93A13" w:rsidP="00E93A13">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2C38A742" w14:textId="3251237D"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93A13" w:rsidRPr="003F7263" w14:paraId="303C27C5" w14:textId="77777777" w:rsidTr="00E93A13">
        <w:trPr>
          <w:gridAfter w:val="4"/>
          <w:wAfter w:w="213" w:type="dxa"/>
          <w:jc w:val="center"/>
        </w:trPr>
        <w:tc>
          <w:tcPr>
            <w:tcW w:w="1063" w:type="dxa"/>
            <w:gridSpan w:val="2"/>
            <w:tcBorders>
              <w:bottom w:val="single" w:sz="4" w:space="0" w:color="auto"/>
            </w:tcBorders>
            <w:shd w:val="clear" w:color="auto" w:fill="auto"/>
          </w:tcPr>
          <w:p w14:paraId="72D09ECF" w14:textId="77777777" w:rsidR="00E93A13" w:rsidRPr="003F7263" w:rsidRDefault="00E93A13" w:rsidP="00E93A13">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8695945" w14:textId="77777777" w:rsidR="00E93A13" w:rsidRPr="003F7263" w:rsidRDefault="00E93A13" w:rsidP="00E93A13">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C927F77"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30B213"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62C656F"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1761863B" w14:textId="77777777" w:rsidTr="00E93A13">
        <w:trPr>
          <w:gridAfter w:val="4"/>
          <w:wAfter w:w="213" w:type="dxa"/>
          <w:jc w:val="center"/>
        </w:trPr>
        <w:tc>
          <w:tcPr>
            <w:tcW w:w="1063" w:type="dxa"/>
            <w:gridSpan w:val="2"/>
            <w:tcBorders>
              <w:bottom w:val="single" w:sz="4" w:space="0" w:color="auto"/>
            </w:tcBorders>
            <w:shd w:val="clear" w:color="auto" w:fill="auto"/>
          </w:tcPr>
          <w:p w14:paraId="0ECE7F3F" w14:textId="77777777" w:rsidR="00E93A13" w:rsidRPr="003F7263" w:rsidRDefault="00E93A13" w:rsidP="00E93A13">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22F43CBA" w14:textId="77777777" w:rsidR="00E93A13" w:rsidRPr="003F7263" w:rsidRDefault="00E93A13" w:rsidP="00E93A13">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0ECA5ED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4A4816C" w14:textId="77777777" w:rsidR="00E93A13" w:rsidRPr="003F7263" w:rsidRDefault="00E93A13" w:rsidP="00E93A13">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3605CBA0"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A13" w:rsidRPr="003F7263" w14:paraId="0ADB4BE5" w14:textId="77777777" w:rsidTr="00E93A13">
        <w:trPr>
          <w:gridAfter w:val="4"/>
          <w:wAfter w:w="213" w:type="dxa"/>
          <w:jc w:val="center"/>
        </w:trPr>
        <w:tc>
          <w:tcPr>
            <w:tcW w:w="1063" w:type="dxa"/>
            <w:gridSpan w:val="2"/>
            <w:tcBorders>
              <w:bottom w:val="single" w:sz="4" w:space="0" w:color="auto"/>
            </w:tcBorders>
            <w:shd w:val="clear" w:color="auto" w:fill="D0CECE"/>
          </w:tcPr>
          <w:p w14:paraId="13673564" w14:textId="77777777" w:rsidR="00E93A13" w:rsidRPr="003F7263" w:rsidRDefault="00E93A13" w:rsidP="00E93A13">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7977FA64" w14:textId="77777777" w:rsidR="00E93A13" w:rsidRPr="003F7263" w:rsidRDefault="00E93A13" w:rsidP="00E93A13">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0ACDCFF5"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14AFA6C6"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319DB952" w14:textId="77777777" w:rsidR="00E93A13" w:rsidRPr="003F7263" w:rsidRDefault="00E93A13" w:rsidP="00E93A13">
            <w:pPr>
              <w:pStyle w:val="TAL"/>
              <w:keepNext w:val="0"/>
              <w:keepLines w:val="0"/>
              <w:rPr>
                <w:rFonts w:cs="Arial"/>
                <w:bCs/>
                <w:sz w:val="16"/>
                <w:szCs w:val="16"/>
              </w:rPr>
            </w:pPr>
          </w:p>
        </w:tc>
      </w:tr>
      <w:tr w:rsidR="00E93A13" w:rsidRPr="003F7263" w14:paraId="0F1EE5B7" w14:textId="77777777" w:rsidTr="00E93A13">
        <w:trPr>
          <w:gridAfter w:val="4"/>
          <w:wAfter w:w="213" w:type="dxa"/>
          <w:jc w:val="center"/>
        </w:trPr>
        <w:tc>
          <w:tcPr>
            <w:tcW w:w="1063" w:type="dxa"/>
            <w:gridSpan w:val="2"/>
            <w:tcBorders>
              <w:bottom w:val="single" w:sz="4" w:space="0" w:color="auto"/>
            </w:tcBorders>
            <w:shd w:val="clear" w:color="auto" w:fill="auto"/>
          </w:tcPr>
          <w:p w14:paraId="19FB4026" w14:textId="77777777" w:rsidR="00E93A13" w:rsidRPr="003F7263" w:rsidRDefault="00E93A13" w:rsidP="00E93A13">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56D8AEDF" w14:textId="77777777" w:rsidR="00E93A13" w:rsidRPr="003F7263" w:rsidRDefault="00E93A13" w:rsidP="00E93A13">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51B97C46"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E16C69"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A08CFF7"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54CEEE27" w14:textId="77777777" w:rsidTr="00E93A13">
        <w:trPr>
          <w:gridAfter w:val="4"/>
          <w:wAfter w:w="213" w:type="dxa"/>
          <w:jc w:val="center"/>
        </w:trPr>
        <w:tc>
          <w:tcPr>
            <w:tcW w:w="1063" w:type="dxa"/>
            <w:gridSpan w:val="2"/>
            <w:tcBorders>
              <w:bottom w:val="single" w:sz="4" w:space="0" w:color="auto"/>
            </w:tcBorders>
            <w:shd w:val="clear" w:color="auto" w:fill="D9D9D9"/>
          </w:tcPr>
          <w:p w14:paraId="2F5F4CB0" w14:textId="77777777" w:rsidR="00E93A13" w:rsidRPr="003F7263" w:rsidRDefault="00E93A13" w:rsidP="00E93A13">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0DC00B" w14:textId="77777777" w:rsidR="00E93A13" w:rsidRPr="003F7263" w:rsidRDefault="00E93A13" w:rsidP="00E93A13">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088D6A79"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3A5CD4"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0805AF" w14:textId="77777777" w:rsidR="00E93A13" w:rsidRPr="003F7263" w:rsidRDefault="00E93A13" w:rsidP="00E93A13">
            <w:pPr>
              <w:pStyle w:val="TAL"/>
              <w:keepNext w:val="0"/>
              <w:keepLines w:val="0"/>
              <w:rPr>
                <w:rFonts w:cs="Arial"/>
                <w:bCs/>
                <w:sz w:val="16"/>
                <w:szCs w:val="16"/>
              </w:rPr>
            </w:pPr>
          </w:p>
        </w:tc>
      </w:tr>
      <w:tr w:rsidR="00E93A13" w:rsidRPr="003F7263" w14:paraId="31390AAE" w14:textId="77777777" w:rsidTr="00E93A13">
        <w:trPr>
          <w:gridAfter w:val="4"/>
          <w:wAfter w:w="213" w:type="dxa"/>
          <w:jc w:val="center"/>
        </w:trPr>
        <w:tc>
          <w:tcPr>
            <w:tcW w:w="1063" w:type="dxa"/>
            <w:gridSpan w:val="2"/>
            <w:tcBorders>
              <w:bottom w:val="single" w:sz="4" w:space="0" w:color="auto"/>
            </w:tcBorders>
            <w:shd w:val="clear" w:color="auto" w:fill="auto"/>
          </w:tcPr>
          <w:p w14:paraId="2193375F" w14:textId="77777777" w:rsidR="00E93A13" w:rsidRPr="003F7263" w:rsidRDefault="00E93A13" w:rsidP="00E93A13">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7BFEBE3" w14:textId="77777777" w:rsidR="00E93A13" w:rsidRPr="003F7263" w:rsidRDefault="00E93A13" w:rsidP="00E93A13">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08C93C09"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10CD35" w14:textId="77777777" w:rsidR="00E93A13" w:rsidRPr="003F7263" w:rsidRDefault="00E93A13" w:rsidP="00E93A13">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E9D3CFA"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UEs supporting 5G Core</w:t>
            </w:r>
          </w:p>
        </w:tc>
      </w:tr>
      <w:tr w:rsidR="00E93A13" w:rsidRPr="003F7263" w14:paraId="7F9BB9C5" w14:textId="77777777" w:rsidTr="00E93A13">
        <w:trPr>
          <w:gridAfter w:val="4"/>
          <w:wAfter w:w="213" w:type="dxa"/>
          <w:jc w:val="center"/>
        </w:trPr>
        <w:tc>
          <w:tcPr>
            <w:tcW w:w="1063" w:type="dxa"/>
            <w:gridSpan w:val="2"/>
            <w:tcBorders>
              <w:bottom w:val="single" w:sz="4" w:space="0" w:color="auto"/>
            </w:tcBorders>
            <w:shd w:val="clear" w:color="auto" w:fill="D9D9D9"/>
          </w:tcPr>
          <w:p w14:paraId="745B701A" w14:textId="77777777" w:rsidR="00E93A13" w:rsidRPr="003F7263" w:rsidRDefault="00E93A13" w:rsidP="00E93A13">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72E88CCE" w14:textId="77777777" w:rsidR="00E93A13" w:rsidRPr="003F7263" w:rsidRDefault="00E93A13" w:rsidP="00E93A13">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E6EA24F"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555AB0E"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29029AD" w14:textId="77777777" w:rsidR="00E93A13" w:rsidRPr="003F7263" w:rsidRDefault="00E93A13" w:rsidP="00E93A13">
            <w:pPr>
              <w:pStyle w:val="TAL"/>
              <w:keepNext w:val="0"/>
              <w:keepLines w:val="0"/>
              <w:rPr>
                <w:rFonts w:cs="Arial"/>
                <w:bCs/>
                <w:sz w:val="16"/>
                <w:szCs w:val="16"/>
              </w:rPr>
            </w:pPr>
          </w:p>
        </w:tc>
      </w:tr>
      <w:tr w:rsidR="00E93A13" w:rsidRPr="003F7263" w14:paraId="5D016C24" w14:textId="77777777" w:rsidTr="00E93A13">
        <w:trPr>
          <w:gridAfter w:val="4"/>
          <w:wAfter w:w="213" w:type="dxa"/>
          <w:jc w:val="center"/>
        </w:trPr>
        <w:tc>
          <w:tcPr>
            <w:tcW w:w="1063" w:type="dxa"/>
            <w:gridSpan w:val="2"/>
            <w:tcBorders>
              <w:bottom w:val="single" w:sz="4" w:space="0" w:color="auto"/>
            </w:tcBorders>
            <w:shd w:val="clear" w:color="auto" w:fill="auto"/>
          </w:tcPr>
          <w:p w14:paraId="1432B84D" w14:textId="77777777" w:rsidR="00E93A13" w:rsidRPr="003F7263" w:rsidRDefault="00E93A13" w:rsidP="00E93A13">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78D50DA7" w14:textId="77777777" w:rsidR="00E93A13" w:rsidRPr="003F7263" w:rsidRDefault="00E93A13" w:rsidP="00E93A13">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2079BBE7"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92A46AF"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6A97F"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AB46345" w14:textId="77777777" w:rsidTr="00E93A13">
        <w:trPr>
          <w:gridAfter w:val="4"/>
          <w:wAfter w:w="213" w:type="dxa"/>
          <w:jc w:val="center"/>
        </w:trPr>
        <w:tc>
          <w:tcPr>
            <w:tcW w:w="1063" w:type="dxa"/>
            <w:gridSpan w:val="2"/>
            <w:tcBorders>
              <w:bottom w:val="single" w:sz="4" w:space="0" w:color="auto"/>
            </w:tcBorders>
            <w:shd w:val="clear" w:color="auto" w:fill="auto"/>
          </w:tcPr>
          <w:p w14:paraId="1A9E7659" w14:textId="77777777" w:rsidR="00E93A13" w:rsidRPr="003F7263" w:rsidRDefault="00E93A13" w:rsidP="00E93A13">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4C2F02EE"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290530E"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35CF1DD2"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65B7E40B" w14:textId="77777777" w:rsidR="00E93A13" w:rsidRPr="003F7263" w:rsidRDefault="00E93A13" w:rsidP="00E93A13">
            <w:pPr>
              <w:pStyle w:val="TAL"/>
              <w:keepNext w:val="0"/>
              <w:keepLines w:val="0"/>
              <w:rPr>
                <w:sz w:val="16"/>
                <w:szCs w:val="16"/>
              </w:rPr>
            </w:pPr>
          </w:p>
        </w:tc>
      </w:tr>
      <w:tr w:rsidR="00E93A13" w:rsidRPr="003F7263" w14:paraId="2C6DB7F7" w14:textId="77777777" w:rsidTr="00E93A13">
        <w:trPr>
          <w:gridAfter w:val="4"/>
          <w:wAfter w:w="213" w:type="dxa"/>
          <w:jc w:val="center"/>
        </w:trPr>
        <w:tc>
          <w:tcPr>
            <w:tcW w:w="1063" w:type="dxa"/>
            <w:gridSpan w:val="2"/>
            <w:tcBorders>
              <w:bottom w:val="single" w:sz="4" w:space="0" w:color="auto"/>
            </w:tcBorders>
            <w:shd w:val="clear" w:color="auto" w:fill="auto"/>
          </w:tcPr>
          <w:p w14:paraId="55512FC6" w14:textId="77777777" w:rsidR="00E93A13" w:rsidRPr="003F7263" w:rsidRDefault="00E93A13" w:rsidP="00E93A13">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26A29360" w14:textId="77777777" w:rsidR="00E93A13" w:rsidRPr="003F7263" w:rsidRDefault="00E93A13" w:rsidP="00E93A13">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FC988D" w14:textId="77777777" w:rsidR="00E93A13" w:rsidRPr="003F7263" w:rsidRDefault="00E93A13" w:rsidP="00E93A1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675286D" w14:textId="77777777" w:rsidR="00E93A13" w:rsidRPr="003F7263" w:rsidRDefault="00E93A13" w:rsidP="00E93A13">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79C90D9" w14:textId="7777777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DDDEA33" w14:textId="77777777" w:rsidTr="00E93A13">
        <w:trPr>
          <w:gridAfter w:val="4"/>
          <w:wAfter w:w="213" w:type="dxa"/>
          <w:jc w:val="center"/>
        </w:trPr>
        <w:tc>
          <w:tcPr>
            <w:tcW w:w="1063" w:type="dxa"/>
            <w:gridSpan w:val="2"/>
            <w:tcBorders>
              <w:bottom w:val="single" w:sz="4" w:space="0" w:color="auto"/>
            </w:tcBorders>
            <w:shd w:val="clear" w:color="auto" w:fill="auto"/>
          </w:tcPr>
          <w:p w14:paraId="08373E20" w14:textId="77777777" w:rsidR="00E93A13" w:rsidRPr="003F7263" w:rsidRDefault="00E93A13" w:rsidP="00E93A13">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4A56F85D" w14:textId="77777777" w:rsidR="00E93A13" w:rsidRPr="003F7263" w:rsidRDefault="00E93A13" w:rsidP="00E93A1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582DE1B" w14:textId="77777777" w:rsidR="00E93A13" w:rsidRPr="003F7263" w:rsidRDefault="00E93A13" w:rsidP="00E93A13">
            <w:pPr>
              <w:pStyle w:val="TAC"/>
              <w:keepNext w:val="0"/>
              <w:keepLines w:val="0"/>
              <w:rPr>
                <w:sz w:val="16"/>
                <w:szCs w:val="16"/>
              </w:rPr>
            </w:pPr>
          </w:p>
        </w:tc>
        <w:tc>
          <w:tcPr>
            <w:tcW w:w="1161" w:type="dxa"/>
            <w:gridSpan w:val="4"/>
            <w:tcBorders>
              <w:bottom w:val="single" w:sz="4" w:space="0" w:color="auto"/>
            </w:tcBorders>
            <w:shd w:val="clear" w:color="auto" w:fill="auto"/>
          </w:tcPr>
          <w:p w14:paraId="088F6EE1"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auto"/>
          </w:tcPr>
          <w:p w14:paraId="019D62A4" w14:textId="77777777" w:rsidR="00E93A13" w:rsidRPr="003F7263" w:rsidRDefault="00E93A13" w:rsidP="00E93A13">
            <w:pPr>
              <w:pStyle w:val="TAL"/>
              <w:keepNext w:val="0"/>
              <w:keepLines w:val="0"/>
              <w:rPr>
                <w:sz w:val="16"/>
                <w:szCs w:val="16"/>
              </w:rPr>
            </w:pPr>
          </w:p>
        </w:tc>
      </w:tr>
      <w:tr w:rsidR="00E93A13" w:rsidRPr="003F7263" w14:paraId="4BD0E3BA" w14:textId="77777777" w:rsidTr="00E93A13">
        <w:trPr>
          <w:gridAfter w:val="4"/>
          <w:wAfter w:w="213" w:type="dxa"/>
          <w:jc w:val="center"/>
        </w:trPr>
        <w:tc>
          <w:tcPr>
            <w:tcW w:w="1063" w:type="dxa"/>
            <w:gridSpan w:val="2"/>
            <w:tcBorders>
              <w:bottom w:val="single" w:sz="4" w:space="0" w:color="auto"/>
            </w:tcBorders>
            <w:shd w:val="clear" w:color="auto" w:fill="D9D9D9"/>
          </w:tcPr>
          <w:p w14:paraId="156E57FC" w14:textId="77777777" w:rsidR="00E93A13" w:rsidRPr="003F7263" w:rsidRDefault="00E93A13" w:rsidP="00E93A13">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5321907" w14:textId="77777777" w:rsidR="00E93A13" w:rsidRPr="003F7263" w:rsidRDefault="00E93A13" w:rsidP="00E93A13">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2DF705C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8A4CE5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58C20BD" w14:textId="77777777" w:rsidR="00E93A13" w:rsidRPr="003F7263" w:rsidRDefault="00E93A13" w:rsidP="00E93A13">
            <w:pPr>
              <w:pStyle w:val="TAL"/>
              <w:keepNext w:val="0"/>
              <w:keepLines w:val="0"/>
              <w:rPr>
                <w:rFonts w:cs="Arial"/>
                <w:bCs/>
                <w:sz w:val="16"/>
                <w:szCs w:val="16"/>
              </w:rPr>
            </w:pPr>
          </w:p>
        </w:tc>
      </w:tr>
      <w:tr w:rsidR="00E93A13" w:rsidRPr="003F7263" w14:paraId="03029081" w14:textId="77777777" w:rsidTr="00E93A13">
        <w:trPr>
          <w:gridAfter w:val="4"/>
          <w:wAfter w:w="213" w:type="dxa"/>
          <w:jc w:val="center"/>
        </w:trPr>
        <w:tc>
          <w:tcPr>
            <w:tcW w:w="1063" w:type="dxa"/>
            <w:gridSpan w:val="2"/>
            <w:tcBorders>
              <w:bottom w:val="single" w:sz="4" w:space="0" w:color="auto"/>
            </w:tcBorders>
            <w:shd w:val="clear" w:color="auto" w:fill="auto"/>
          </w:tcPr>
          <w:p w14:paraId="27BD3415" w14:textId="77777777" w:rsidR="00E93A13" w:rsidRPr="003F7263" w:rsidRDefault="00E93A13" w:rsidP="00E93A13">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2083D77B" w14:textId="77777777" w:rsidR="00E93A13" w:rsidRPr="003F7263" w:rsidRDefault="00E93A13" w:rsidP="00E93A13">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7CEE58F4"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D78F96" w14:textId="77777777" w:rsidR="00E93A13" w:rsidRPr="003F7263" w:rsidRDefault="00E93A13" w:rsidP="00E93A13">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EAC4C94"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contiguous CA</w:t>
            </w:r>
          </w:p>
        </w:tc>
      </w:tr>
      <w:tr w:rsidR="00E93A13" w:rsidRPr="003F7263" w14:paraId="7A62B93E" w14:textId="77777777" w:rsidTr="00E93A13">
        <w:trPr>
          <w:gridAfter w:val="4"/>
          <w:wAfter w:w="213" w:type="dxa"/>
          <w:jc w:val="center"/>
        </w:trPr>
        <w:tc>
          <w:tcPr>
            <w:tcW w:w="1063" w:type="dxa"/>
            <w:gridSpan w:val="2"/>
            <w:tcBorders>
              <w:bottom w:val="single" w:sz="4" w:space="0" w:color="auto"/>
            </w:tcBorders>
            <w:shd w:val="clear" w:color="auto" w:fill="auto"/>
          </w:tcPr>
          <w:p w14:paraId="146E43F6" w14:textId="77777777" w:rsidR="00E93A13" w:rsidRPr="003F7263" w:rsidRDefault="00E93A13" w:rsidP="00E93A13">
            <w:pPr>
              <w:pStyle w:val="TAL"/>
              <w:keepNext w:val="0"/>
              <w:keepLines w:val="0"/>
              <w:rPr>
                <w:sz w:val="16"/>
                <w:szCs w:val="16"/>
              </w:rPr>
            </w:pPr>
            <w:r w:rsidRPr="003F7263">
              <w:rPr>
                <w:sz w:val="16"/>
                <w:szCs w:val="16"/>
              </w:rPr>
              <w:lastRenderedPageBreak/>
              <w:t>8.1.5.6.5.2</w:t>
            </w:r>
          </w:p>
        </w:tc>
        <w:tc>
          <w:tcPr>
            <w:tcW w:w="3473" w:type="dxa"/>
            <w:gridSpan w:val="3"/>
            <w:tcBorders>
              <w:bottom w:val="single" w:sz="4" w:space="0" w:color="auto"/>
            </w:tcBorders>
            <w:shd w:val="clear" w:color="auto" w:fill="auto"/>
          </w:tcPr>
          <w:p w14:paraId="6531F674" w14:textId="77777777" w:rsidR="00E93A13" w:rsidRPr="003F7263" w:rsidRDefault="00E93A13" w:rsidP="00E93A13">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48C8B8E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76B2E71" w14:textId="77777777" w:rsidR="00E93A13" w:rsidRPr="003F7263" w:rsidRDefault="00E93A13" w:rsidP="00E93A13">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45E196CB"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inter-band CA</w:t>
            </w:r>
          </w:p>
        </w:tc>
      </w:tr>
      <w:tr w:rsidR="00E93A13" w:rsidRPr="003F7263" w14:paraId="2A206C95" w14:textId="77777777" w:rsidTr="00E93A13">
        <w:trPr>
          <w:gridAfter w:val="4"/>
          <w:wAfter w:w="213" w:type="dxa"/>
          <w:jc w:val="center"/>
        </w:trPr>
        <w:tc>
          <w:tcPr>
            <w:tcW w:w="1063" w:type="dxa"/>
            <w:gridSpan w:val="2"/>
            <w:tcBorders>
              <w:bottom w:val="single" w:sz="4" w:space="0" w:color="auto"/>
            </w:tcBorders>
            <w:shd w:val="clear" w:color="auto" w:fill="auto"/>
          </w:tcPr>
          <w:p w14:paraId="38697503" w14:textId="77777777" w:rsidR="00E93A13" w:rsidRPr="003F7263" w:rsidRDefault="00E93A13" w:rsidP="00E93A13">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40BAC6BC" w14:textId="77777777" w:rsidR="00E93A13" w:rsidRPr="003F7263" w:rsidRDefault="00E93A13" w:rsidP="00E93A13">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5867018C"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B33D3E" w14:textId="77777777" w:rsidR="00E93A13" w:rsidRPr="003F7263" w:rsidRDefault="00E93A13" w:rsidP="00E93A13">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31411DC9" w14:textId="77777777" w:rsidR="00E93A13" w:rsidRPr="003F7263" w:rsidRDefault="00E93A13" w:rsidP="00E93A13">
            <w:pPr>
              <w:pStyle w:val="TAL"/>
              <w:keepNext w:val="0"/>
              <w:keepLines w:val="0"/>
              <w:rPr>
                <w:rFonts w:cs="Arial"/>
                <w:bCs/>
                <w:sz w:val="16"/>
                <w:szCs w:val="16"/>
              </w:rPr>
            </w:pPr>
            <w:r w:rsidRPr="003F7263">
              <w:rPr>
                <w:rFonts w:cs="Arial"/>
                <w:sz w:val="16"/>
                <w:szCs w:val="16"/>
              </w:rPr>
              <w:t>UEs supporting 5G Core and intra-band non-contiguous CA</w:t>
            </w:r>
          </w:p>
        </w:tc>
      </w:tr>
      <w:tr w:rsidR="00E93A13" w:rsidRPr="003F7263" w14:paraId="5F36C48A" w14:textId="77777777">
        <w:trPr>
          <w:gridAfter w:val="4"/>
          <w:wAfter w:w="213" w:type="dxa"/>
          <w:jc w:val="center"/>
        </w:trPr>
        <w:tc>
          <w:tcPr>
            <w:tcW w:w="1063" w:type="dxa"/>
            <w:gridSpan w:val="2"/>
            <w:tcBorders>
              <w:bottom w:val="single" w:sz="4" w:space="0" w:color="auto"/>
            </w:tcBorders>
            <w:shd w:val="clear" w:color="auto" w:fill="D9D9D9"/>
          </w:tcPr>
          <w:p w14:paraId="3BD21150" w14:textId="44AC99BB" w:rsidR="00E93A13" w:rsidRPr="003F7263" w:rsidRDefault="00E93A13" w:rsidP="00E93A13">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04EF0255" w14:textId="2C926749" w:rsidR="00E93A13" w:rsidRPr="003F7263" w:rsidRDefault="00E93A13" w:rsidP="00E93A13">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6039294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F2788B"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00732DA" w14:textId="77777777" w:rsidR="00E93A13" w:rsidRPr="003F7263" w:rsidRDefault="00E93A13" w:rsidP="00E93A13">
            <w:pPr>
              <w:pStyle w:val="TAL"/>
              <w:keepNext w:val="0"/>
              <w:keepLines w:val="0"/>
              <w:rPr>
                <w:rFonts w:cs="Arial"/>
                <w:sz w:val="16"/>
                <w:szCs w:val="16"/>
              </w:rPr>
            </w:pPr>
          </w:p>
        </w:tc>
      </w:tr>
      <w:tr w:rsidR="00E93A13" w:rsidRPr="003F7263" w14:paraId="37C2CD11" w14:textId="77777777" w:rsidTr="00E93A13">
        <w:trPr>
          <w:gridAfter w:val="4"/>
          <w:wAfter w:w="213" w:type="dxa"/>
          <w:jc w:val="center"/>
        </w:trPr>
        <w:tc>
          <w:tcPr>
            <w:tcW w:w="1063" w:type="dxa"/>
            <w:gridSpan w:val="2"/>
            <w:tcBorders>
              <w:bottom w:val="single" w:sz="4" w:space="0" w:color="auto"/>
            </w:tcBorders>
            <w:shd w:val="clear" w:color="auto" w:fill="auto"/>
          </w:tcPr>
          <w:p w14:paraId="2E004462" w14:textId="079138E2" w:rsidR="00E93A13" w:rsidRPr="003F7263" w:rsidRDefault="00E93A13" w:rsidP="00E93A13">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5B4C2311" w14:textId="693FF603" w:rsidR="00E93A13" w:rsidRPr="003F7263" w:rsidRDefault="00E93A13" w:rsidP="00E93A13">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12EA1740" w14:textId="55CDCEF8" w:rsidR="00E93A13" w:rsidRPr="003F7263" w:rsidRDefault="00E93A13" w:rsidP="00E93A13">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398A9E15" w14:textId="75517B3F" w:rsidR="00E93A13" w:rsidRPr="003F7263" w:rsidRDefault="00E93A13" w:rsidP="00E93A13">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5DF6F70" w14:textId="6B606D26" w:rsidR="00E93A13" w:rsidRPr="003F7263" w:rsidRDefault="00E93A13" w:rsidP="00E93A13">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93A13" w:rsidRPr="003F7263" w14:paraId="417146F5" w14:textId="77777777" w:rsidTr="00E93A13">
        <w:trPr>
          <w:gridAfter w:val="4"/>
          <w:wAfter w:w="213" w:type="dxa"/>
          <w:jc w:val="center"/>
        </w:trPr>
        <w:tc>
          <w:tcPr>
            <w:tcW w:w="1063" w:type="dxa"/>
            <w:gridSpan w:val="2"/>
            <w:tcBorders>
              <w:bottom w:val="single" w:sz="4" w:space="0" w:color="auto"/>
            </w:tcBorders>
            <w:shd w:val="clear" w:color="auto" w:fill="D9D9D9"/>
          </w:tcPr>
          <w:p w14:paraId="38F26253" w14:textId="77777777" w:rsidR="00E93A13" w:rsidRPr="003F7263" w:rsidRDefault="00E93A13" w:rsidP="00E93A13">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45B2EDF5" w14:textId="77777777" w:rsidR="00E93A13" w:rsidRPr="003F7263" w:rsidRDefault="00E93A13" w:rsidP="00E93A13">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C5FA7BE"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B318C2"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C9CAAD" w14:textId="77777777" w:rsidR="00E93A13" w:rsidRPr="003F7263" w:rsidRDefault="00E93A13" w:rsidP="00E93A13">
            <w:pPr>
              <w:pStyle w:val="TAL"/>
              <w:keepNext w:val="0"/>
              <w:keepLines w:val="0"/>
              <w:rPr>
                <w:rFonts w:cs="Arial"/>
                <w:bCs/>
                <w:sz w:val="16"/>
                <w:szCs w:val="16"/>
              </w:rPr>
            </w:pPr>
          </w:p>
        </w:tc>
      </w:tr>
      <w:tr w:rsidR="00E93A13" w:rsidRPr="003F7263" w14:paraId="698482D0" w14:textId="77777777" w:rsidTr="00E93A13">
        <w:trPr>
          <w:gridAfter w:val="4"/>
          <w:wAfter w:w="213" w:type="dxa"/>
          <w:jc w:val="center"/>
        </w:trPr>
        <w:tc>
          <w:tcPr>
            <w:tcW w:w="1063" w:type="dxa"/>
            <w:gridSpan w:val="2"/>
            <w:tcBorders>
              <w:bottom w:val="single" w:sz="4" w:space="0" w:color="auto"/>
            </w:tcBorders>
            <w:shd w:val="clear" w:color="auto" w:fill="D9D9D9"/>
          </w:tcPr>
          <w:p w14:paraId="31BC0570" w14:textId="77777777" w:rsidR="00E93A13" w:rsidRPr="003F7263" w:rsidRDefault="00E93A13" w:rsidP="00E93A13">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15296AC3" w14:textId="77777777" w:rsidR="00E93A13" w:rsidRPr="003F7263" w:rsidRDefault="00E93A13" w:rsidP="00E93A13">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70F182D8"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3587A9"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CA24D84" w14:textId="77777777" w:rsidR="00E93A13" w:rsidRPr="003F7263" w:rsidRDefault="00E93A13" w:rsidP="00E93A13">
            <w:pPr>
              <w:pStyle w:val="TAL"/>
              <w:keepNext w:val="0"/>
              <w:keepLines w:val="0"/>
              <w:rPr>
                <w:rFonts w:cs="Arial"/>
                <w:bCs/>
                <w:sz w:val="16"/>
                <w:szCs w:val="16"/>
              </w:rPr>
            </w:pPr>
          </w:p>
        </w:tc>
      </w:tr>
      <w:tr w:rsidR="00E93A13" w:rsidRPr="003F7263" w14:paraId="0D14C485" w14:textId="77777777" w:rsidTr="00E93A13">
        <w:trPr>
          <w:gridAfter w:val="4"/>
          <w:wAfter w:w="213" w:type="dxa"/>
          <w:jc w:val="center"/>
        </w:trPr>
        <w:tc>
          <w:tcPr>
            <w:tcW w:w="1063" w:type="dxa"/>
            <w:gridSpan w:val="2"/>
            <w:tcBorders>
              <w:bottom w:val="single" w:sz="4" w:space="0" w:color="auto"/>
            </w:tcBorders>
            <w:shd w:val="clear" w:color="auto" w:fill="auto"/>
          </w:tcPr>
          <w:p w14:paraId="1B9B58CE" w14:textId="77777777" w:rsidR="00E93A13" w:rsidRPr="003F7263" w:rsidRDefault="00E93A13" w:rsidP="00E93A13">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1AA9840" w14:textId="77777777" w:rsidR="00E93A13" w:rsidRPr="003F7263" w:rsidRDefault="00E93A13" w:rsidP="00E93A13">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789F98A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B1255A" w14:textId="77777777" w:rsidR="00E93A13" w:rsidRPr="003F7263" w:rsidRDefault="00E93A13" w:rsidP="00E93A13">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FF2B4F4" w14:textId="7D93E64F"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2BE4DB7" w14:textId="77777777" w:rsidTr="00E93A13">
        <w:trPr>
          <w:gridAfter w:val="4"/>
          <w:wAfter w:w="213" w:type="dxa"/>
          <w:jc w:val="center"/>
        </w:trPr>
        <w:tc>
          <w:tcPr>
            <w:tcW w:w="1063" w:type="dxa"/>
            <w:gridSpan w:val="2"/>
            <w:tcBorders>
              <w:bottom w:val="single" w:sz="4" w:space="0" w:color="auto"/>
            </w:tcBorders>
            <w:shd w:val="clear" w:color="auto" w:fill="auto"/>
          </w:tcPr>
          <w:p w14:paraId="70C3C78E" w14:textId="77777777" w:rsidR="00E93A13" w:rsidRPr="003F7263" w:rsidRDefault="00E93A13" w:rsidP="00E93A13">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1CB76FE" w14:textId="77777777" w:rsidR="00E93A13" w:rsidRPr="003F7263" w:rsidRDefault="00E93A13" w:rsidP="00E93A13">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5A0B10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B47A0A" w14:textId="77777777" w:rsidR="00E93A13" w:rsidRPr="003F7263" w:rsidRDefault="00E93A13" w:rsidP="00E93A13">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36BAAE52" w14:textId="265CA8FD"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33FE4069" w14:textId="77777777" w:rsidTr="00E93A13">
        <w:trPr>
          <w:gridAfter w:val="4"/>
          <w:wAfter w:w="213" w:type="dxa"/>
          <w:jc w:val="center"/>
        </w:trPr>
        <w:tc>
          <w:tcPr>
            <w:tcW w:w="1063" w:type="dxa"/>
            <w:gridSpan w:val="2"/>
            <w:tcBorders>
              <w:bottom w:val="single" w:sz="4" w:space="0" w:color="auto"/>
            </w:tcBorders>
            <w:shd w:val="clear" w:color="auto" w:fill="auto"/>
          </w:tcPr>
          <w:p w14:paraId="49B83BB9" w14:textId="77777777" w:rsidR="00E93A13" w:rsidRPr="003F7263" w:rsidRDefault="00E93A13" w:rsidP="00E93A13">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3BD804AB" w14:textId="77777777" w:rsidR="00E93A13" w:rsidRPr="003F7263" w:rsidRDefault="00E93A13" w:rsidP="00E93A13">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bottom w:val="single" w:sz="4" w:space="0" w:color="auto"/>
            </w:tcBorders>
            <w:shd w:val="clear" w:color="auto" w:fill="auto"/>
          </w:tcPr>
          <w:p w14:paraId="6937F381"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2857E79" w14:textId="77777777" w:rsidR="00E93A13" w:rsidRPr="003F7263" w:rsidRDefault="00E93A13" w:rsidP="00E93A13">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76519CEE" w14:textId="29216972" w:rsidR="00E93A13" w:rsidRPr="003F7263" w:rsidRDefault="00E93A13" w:rsidP="00E93A1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A13" w:rsidRPr="003F7263" w14:paraId="1868808D" w14:textId="77777777" w:rsidTr="00E93A13">
        <w:trPr>
          <w:gridAfter w:val="4"/>
          <w:wAfter w:w="213" w:type="dxa"/>
          <w:jc w:val="center"/>
        </w:trPr>
        <w:tc>
          <w:tcPr>
            <w:tcW w:w="1063" w:type="dxa"/>
            <w:gridSpan w:val="2"/>
            <w:tcBorders>
              <w:bottom w:val="single" w:sz="4" w:space="0" w:color="auto"/>
            </w:tcBorders>
            <w:shd w:val="clear" w:color="auto" w:fill="D9D9D9"/>
          </w:tcPr>
          <w:p w14:paraId="3BF9CFFD" w14:textId="77777777" w:rsidR="00E93A13" w:rsidRPr="003F7263" w:rsidRDefault="00E93A13" w:rsidP="00E93A13">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79AD0090" w14:textId="77777777" w:rsidR="00E93A13" w:rsidRPr="003F7263" w:rsidRDefault="00E93A13" w:rsidP="00E93A13">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CFB847A"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8163960"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7A3F7DB" w14:textId="77777777" w:rsidR="00E93A13" w:rsidRPr="003F7263" w:rsidRDefault="00E93A13" w:rsidP="00E93A13">
            <w:pPr>
              <w:pStyle w:val="TAL"/>
              <w:keepNext w:val="0"/>
              <w:keepLines w:val="0"/>
              <w:rPr>
                <w:rFonts w:cs="Arial"/>
                <w:bCs/>
                <w:sz w:val="16"/>
                <w:szCs w:val="16"/>
              </w:rPr>
            </w:pPr>
          </w:p>
        </w:tc>
      </w:tr>
      <w:tr w:rsidR="00E93A13" w:rsidRPr="003F7263" w14:paraId="2E187E85" w14:textId="77777777" w:rsidTr="00E93A13">
        <w:trPr>
          <w:gridAfter w:val="4"/>
          <w:wAfter w:w="213" w:type="dxa"/>
          <w:jc w:val="center"/>
        </w:trPr>
        <w:tc>
          <w:tcPr>
            <w:tcW w:w="1063" w:type="dxa"/>
            <w:gridSpan w:val="2"/>
            <w:tcBorders>
              <w:bottom w:val="single" w:sz="4" w:space="0" w:color="auto"/>
            </w:tcBorders>
            <w:shd w:val="clear" w:color="auto" w:fill="auto"/>
          </w:tcPr>
          <w:p w14:paraId="7C185B97" w14:textId="77777777" w:rsidR="00E93A13" w:rsidRPr="003F7263" w:rsidRDefault="00E93A13" w:rsidP="00E93A13">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4D7E9CCD" w14:textId="77777777" w:rsidR="00E93A13" w:rsidRPr="003F7263" w:rsidRDefault="00E93A13" w:rsidP="00E93A13">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0D524283"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7CE4D7E" w14:textId="77777777" w:rsidR="00E93A13" w:rsidRPr="003F7263" w:rsidRDefault="00E93A13" w:rsidP="00E93A13">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07FB391" w14:textId="77777777" w:rsidR="00E93A13" w:rsidRPr="003F7263" w:rsidRDefault="00E93A13" w:rsidP="00E93A13">
            <w:pPr>
              <w:pStyle w:val="TAL"/>
              <w:keepNext w:val="0"/>
              <w:keepLines w:val="0"/>
              <w:rPr>
                <w:rFonts w:cs="Arial"/>
                <w:bCs/>
                <w:sz w:val="16"/>
                <w:szCs w:val="16"/>
              </w:rPr>
            </w:pPr>
            <w:r w:rsidRPr="003F7263">
              <w:rPr>
                <w:sz w:val="16"/>
                <w:szCs w:val="16"/>
              </w:rPr>
              <w:t>UEs supporting 5G Core</w:t>
            </w:r>
          </w:p>
        </w:tc>
      </w:tr>
      <w:tr w:rsidR="00E93A13" w:rsidRPr="003F7263" w14:paraId="5A2C4C54" w14:textId="77777777" w:rsidTr="00E93A13">
        <w:trPr>
          <w:gridAfter w:val="4"/>
          <w:wAfter w:w="213" w:type="dxa"/>
          <w:jc w:val="center"/>
        </w:trPr>
        <w:tc>
          <w:tcPr>
            <w:tcW w:w="1063" w:type="dxa"/>
            <w:gridSpan w:val="2"/>
            <w:tcBorders>
              <w:bottom w:val="single" w:sz="4" w:space="0" w:color="auto"/>
            </w:tcBorders>
            <w:shd w:val="clear" w:color="auto" w:fill="D9D9D9"/>
          </w:tcPr>
          <w:p w14:paraId="59705788" w14:textId="3E2E1C0F" w:rsidR="00E93A13" w:rsidRPr="003F7263" w:rsidRDefault="00E93A13" w:rsidP="00E93A13">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45DADB91" w14:textId="09F74418" w:rsidR="00E93A13" w:rsidRPr="003F7263" w:rsidRDefault="00E93A13" w:rsidP="00E93A13">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7826176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685BA593"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1EEBE13B" w14:textId="77777777" w:rsidR="00E93A13" w:rsidRPr="003F7263" w:rsidRDefault="00E93A13" w:rsidP="00E93A13">
            <w:pPr>
              <w:pStyle w:val="TAL"/>
              <w:keepNext w:val="0"/>
              <w:keepLines w:val="0"/>
              <w:rPr>
                <w:b/>
                <w:bCs/>
                <w:sz w:val="16"/>
                <w:szCs w:val="16"/>
              </w:rPr>
            </w:pPr>
          </w:p>
        </w:tc>
      </w:tr>
      <w:tr w:rsidR="00E93A13" w:rsidRPr="003F7263" w14:paraId="2D532A76" w14:textId="77777777" w:rsidTr="00E93A13">
        <w:trPr>
          <w:gridAfter w:val="4"/>
          <w:wAfter w:w="213" w:type="dxa"/>
          <w:jc w:val="center"/>
        </w:trPr>
        <w:tc>
          <w:tcPr>
            <w:tcW w:w="1063" w:type="dxa"/>
            <w:gridSpan w:val="2"/>
            <w:tcBorders>
              <w:bottom w:val="single" w:sz="4" w:space="0" w:color="auto"/>
            </w:tcBorders>
            <w:shd w:val="clear" w:color="auto" w:fill="auto"/>
          </w:tcPr>
          <w:p w14:paraId="39CF7AC6" w14:textId="6DFBFB9F" w:rsidR="00E93A13" w:rsidRPr="003F7263" w:rsidRDefault="00E93A13" w:rsidP="00E93A13">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67A5C782" w14:textId="76F0F7B9" w:rsidR="00E93A13" w:rsidRPr="003F7263" w:rsidRDefault="00E93A13" w:rsidP="00E93A13">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5DE3AE4D" w14:textId="155C62E1"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A2A548" w14:textId="144A1028" w:rsidR="00E93A13" w:rsidRPr="003F7263" w:rsidRDefault="00E93A13" w:rsidP="00E93A13">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34AB5E73" w14:textId="785A8DC5" w:rsidR="00E93A13" w:rsidRPr="003F7263" w:rsidRDefault="00E93A13" w:rsidP="00E93A13">
            <w:pPr>
              <w:pStyle w:val="TAL"/>
              <w:keepNext w:val="0"/>
              <w:keepLines w:val="0"/>
              <w:rPr>
                <w:sz w:val="16"/>
                <w:szCs w:val="16"/>
              </w:rPr>
            </w:pPr>
            <w:r w:rsidRPr="003F7263">
              <w:rPr>
                <w:rFonts w:cs="Arial"/>
                <w:sz w:val="16"/>
                <w:szCs w:val="16"/>
              </w:rPr>
              <w:t>UEs supporting 5G Core and intra-band contiguous CA</w:t>
            </w:r>
          </w:p>
        </w:tc>
      </w:tr>
      <w:tr w:rsidR="00E93A13" w:rsidRPr="003F7263" w14:paraId="535D16CF" w14:textId="77777777" w:rsidTr="00E93A13">
        <w:trPr>
          <w:gridAfter w:val="4"/>
          <w:wAfter w:w="213" w:type="dxa"/>
          <w:jc w:val="center"/>
        </w:trPr>
        <w:tc>
          <w:tcPr>
            <w:tcW w:w="1063" w:type="dxa"/>
            <w:gridSpan w:val="2"/>
            <w:tcBorders>
              <w:bottom w:val="single" w:sz="4" w:space="0" w:color="auto"/>
            </w:tcBorders>
            <w:shd w:val="clear" w:color="auto" w:fill="auto"/>
          </w:tcPr>
          <w:p w14:paraId="5B5E911C" w14:textId="44FDA418" w:rsidR="00E93A13" w:rsidRPr="003F7263" w:rsidRDefault="00E93A13" w:rsidP="00E93A13">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55F1D58F" w14:textId="518D0B5A" w:rsidR="00E93A13" w:rsidRPr="003F7263" w:rsidRDefault="00E93A13" w:rsidP="00E93A13">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399AA87D" w14:textId="2AF96559"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D3E9F92" w14:textId="3CB1BF27" w:rsidR="00E93A13" w:rsidRPr="003F7263" w:rsidRDefault="00E93A13" w:rsidP="00E93A13">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667C8DE9" w14:textId="09FF2160" w:rsidR="00E93A13" w:rsidRPr="003F7263" w:rsidRDefault="00E93A13" w:rsidP="00E93A13">
            <w:pPr>
              <w:pStyle w:val="TAL"/>
              <w:keepNext w:val="0"/>
              <w:keepLines w:val="0"/>
              <w:rPr>
                <w:sz w:val="16"/>
                <w:szCs w:val="16"/>
              </w:rPr>
            </w:pPr>
            <w:r w:rsidRPr="003F7263">
              <w:rPr>
                <w:rFonts w:cs="Arial"/>
                <w:sz w:val="16"/>
                <w:szCs w:val="16"/>
              </w:rPr>
              <w:t>UEs supporting 5G Core and inter-band CA</w:t>
            </w:r>
          </w:p>
        </w:tc>
      </w:tr>
      <w:tr w:rsidR="00E93A13" w:rsidRPr="003F7263" w14:paraId="230B9318" w14:textId="77777777" w:rsidTr="00E93A13">
        <w:trPr>
          <w:gridAfter w:val="4"/>
          <w:wAfter w:w="213" w:type="dxa"/>
          <w:jc w:val="center"/>
        </w:trPr>
        <w:tc>
          <w:tcPr>
            <w:tcW w:w="1063" w:type="dxa"/>
            <w:gridSpan w:val="2"/>
            <w:tcBorders>
              <w:bottom w:val="single" w:sz="4" w:space="0" w:color="auto"/>
            </w:tcBorders>
            <w:shd w:val="clear" w:color="auto" w:fill="auto"/>
          </w:tcPr>
          <w:p w14:paraId="0465CA3C" w14:textId="1BB00A10" w:rsidR="00E93A13" w:rsidRPr="003F7263" w:rsidRDefault="00E93A13" w:rsidP="00E93A13">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500C1B11" w14:textId="4B7EC567" w:rsidR="00E93A13" w:rsidRPr="003F7263" w:rsidRDefault="00E93A13" w:rsidP="00E93A13">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7B7728A6" w14:textId="5967E618" w:rsidR="00E93A13" w:rsidRPr="003F7263" w:rsidRDefault="00E93A13" w:rsidP="00E93A1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55F6177" w14:textId="01F31338" w:rsidR="00E93A13" w:rsidRPr="003F7263" w:rsidRDefault="00E93A13" w:rsidP="00E93A13">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572AE121" w14:textId="6534FF6B" w:rsidR="00E93A13" w:rsidRPr="003F7263" w:rsidRDefault="00E93A13" w:rsidP="00E93A13">
            <w:pPr>
              <w:pStyle w:val="TAL"/>
              <w:keepNext w:val="0"/>
              <w:keepLines w:val="0"/>
              <w:rPr>
                <w:sz w:val="16"/>
                <w:szCs w:val="16"/>
              </w:rPr>
            </w:pPr>
            <w:r w:rsidRPr="003F7263">
              <w:rPr>
                <w:rFonts w:cs="Arial"/>
                <w:sz w:val="16"/>
                <w:szCs w:val="16"/>
              </w:rPr>
              <w:t>UEs supporting 5G Core and intra-band non-contiguous CA</w:t>
            </w:r>
          </w:p>
        </w:tc>
      </w:tr>
      <w:tr w:rsidR="00E93A13" w:rsidRPr="003F7263" w14:paraId="2408D752" w14:textId="77777777" w:rsidTr="00E93A13">
        <w:trPr>
          <w:gridAfter w:val="4"/>
          <w:wAfter w:w="213" w:type="dxa"/>
          <w:jc w:val="center"/>
        </w:trPr>
        <w:tc>
          <w:tcPr>
            <w:tcW w:w="1063" w:type="dxa"/>
            <w:gridSpan w:val="2"/>
            <w:tcBorders>
              <w:bottom w:val="single" w:sz="4" w:space="0" w:color="auto"/>
            </w:tcBorders>
            <w:shd w:val="clear" w:color="auto" w:fill="D9D9D9"/>
          </w:tcPr>
          <w:p w14:paraId="1B58F2C5" w14:textId="48ECFB46" w:rsidR="00E93A13" w:rsidRPr="003F7263" w:rsidRDefault="00E93A13" w:rsidP="00E93A13">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3E663BC5" w14:textId="4BCBBDE3" w:rsidR="00E93A13" w:rsidRPr="003F7263" w:rsidRDefault="00E93A13" w:rsidP="00E93A13">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30FC3FD"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EDEAF6E"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FFCE5CD" w14:textId="77777777" w:rsidR="00E93A13" w:rsidRPr="003F7263" w:rsidRDefault="00E93A13" w:rsidP="00E93A13">
            <w:pPr>
              <w:pStyle w:val="TAL"/>
              <w:keepNext w:val="0"/>
              <w:keepLines w:val="0"/>
              <w:rPr>
                <w:rFonts w:cs="Arial"/>
                <w:sz w:val="16"/>
                <w:szCs w:val="16"/>
              </w:rPr>
            </w:pPr>
          </w:p>
        </w:tc>
      </w:tr>
      <w:tr w:rsidR="00E93A13" w:rsidRPr="003F7263" w14:paraId="138D44FD" w14:textId="77777777" w:rsidTr="00E93A13">
        <w:trPr>
          <w:gridAfter w:val="4"/>
          <w:wAfter w:w="213" w:type="dxa"/>
          <w:jc w:val="center"/>
        </w:trPr>
        <w:tc>
          <w:tcPr>
            <w:tcW w:w="1063" w:type="dxa"/>
            <w:gridSpan w:val="2"/>
            <w:tcBorders>
              <w:bottom w:val="single" w:sz="4" w:space="0" w:color="auto"/>
            </w:tcBorders>
            <w:shd w:val="clear" w:color="auto" w:fill="auto"/>
          </w:tcPr>
          <w:p w14:paraId="0BBF5631" w14:textId="63F04CDA" w:rsidR="00E93A13" w:rsidRPr="003F7263" w:rsidRDefault="00E93A13" w:rsidP="00E93A13">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65A49F3" w14:textId="14C12EC0" w:rsidR="00E93A13" w:rsidRPr="003F7263" w:rsidRDefault="00E93A13" w:rsidP="00E93A13">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10D3D94E" w14:textId="522B3046"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A4439A3" w14:textId="3F141A0F" w:rsidR="00E93A13" w:rsidRPr="003F7263" w:rsidRDefault="00E93A13" w:rsidP="00E93A13">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1663F3D1" w14:textId="239A57BC" w:rsidR="00E93A13" w:rsidRPr="003F7263" w:rsidRDefault="00E93A13" w:rsidP="00E93A13">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93A13" w:rsidRPr="003F7263" w14:paraId="3F421C78" w14:textId="77777777" w:rsidTr="00E93A13">
        <w:trPr>
          <w:gridAfter w:val="4"/>
          <w:wAfter w:w="213" w:type="dxa"/>
          <w:jc w:val="center"/>
        </w:trPr>
        <w:tc>
          <w:tcPr>
            <w:tcW w:w="1063" w:type="dxa"/>
            <w:gridSpan w:val="2"/>
            <w:tcBorders>
              <w:bottom w:val="single" w:sz="4" w:space="0" w:color="auto"/>
            </w:tcBorders>
            <w:shd w:val="clear" w:color="auto" w:fill="auto"/>
          </w:tcPr>
          <w:p w14:paraId="7D0A14B7" w14:textId="124A3B6F" w:rsidR="00E93A13" w:rsidRPr="003F7263" w:rsidRDefault="00E93A13" w:rsidP="00E93A13">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06C9AB24" w14:textId="44D6BE6E" w:rsidR="00E93A13" w:rsidRPr="003F7263" w:rsidRDefault="00E93A13" w:rsidP="00E93A13">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1B744E5" w14:textId="7D546922" w:rsidR="00E93A13" w:rsidRPr="003F7263" w:rsidRDefault="00E93A13" w:rsidP="00E93A13">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EDABD3C" w14:textId="2D377428" w:rsidR="00E93A13" w:rsidRPr="003F7263" w:rsidRDefault="00E93A13" w:rsidP="00E93A13">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589AA1E8" w14:textId="30BF9A5F" w:rsidR="00E93A13" w:rsidRPr="003F7263" w:rsidRDefault="00E93A13" w:rsidP="00E93A13">
            <w:pPr>
              <w:pStyle w:val="TAL"/>
              <w:keepNext w:val="0"/>
              <w:keepLines w:val="0"/>
              <w:rPr>
                <w:sz w:val="16"/>
                <w:szCs w:val="16"/>
              </w:rPr>
            </w:pPr>
            <w:r w:rsidRPr="003511EA">
              <w:rPr>
                <w:sz w:val="16"/>
                <w:szCs w:val="16"/>
              </w:rPr>
              <w:t>UEs supporting 5G core and reception of segmented DL RRC messages.</w:t>
            </w:r>
          </w:p>
        </w:tc>
      </w:tr>
      <w:tr w:rsidR="00A8463E" w:rsidRPr="003F7263" w14:paraId="339BE1AF" w14:textId="77777777" w:rsidTr="00E93A13">
        <w:trPr>
          <w:gridAfter w:val="4"/>
          <w:wAfter w:w="213" w:type="dxa"/>
          <w:jc w:val="center"/>
        </w:trPr>
        <w:tc>
          <w:tcPr>
            <w:tcW w:w="1063" w:type="dxa"/>
            <w:gridSpan w:val="2"/>
            <w:tcBorders>
              <w:bottom w:val="single" w:sz="4" w:space="0" w:color="auto"/>
            </w:tcBorders>
            <w:shd w:val="clear" w:color="auto" w:fill="auto"/>
          </w:tcPr>
          <w:p w14:paraId="7E6AAD14" w14:textId="7F0757A8" w:rsidR="00A8463E" w:rsidRPr="00A8463E" w:rsidRDefault="00A8463E" w:rsidP="00A8463E">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5D7ED492" w14:textId="57BAB799" w:rsidR="00A8463E" w:rsidRPr="00A8463E" w:rsidRDefault="00A8463E" w:rsidP="00A8463E">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65ADCC10" w14:textId="31225441" w:rsidR="00A8463E" w:rsidRPr="00A8463E" w:rsidRDefault="00A8463E" w:rsidP="00A8463E">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577A78A6" w14:textId="0D071C21" w:rsidR="00A8463E" w:rsidRPr="00A8463E" w:rsidRDefault="00A8463E" w:rsidP="00A8463E">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1073554B" w14:textId="64CEE1A6" w:rsidR="00A8463E" w:rsidRPr="00A8463E" w:rsidRDefault="00A8463E" w:rsidP="00A8463E">
            <w:pPr>
              <w:pStyle w:val="TAL"/>
              <w:keepNext w:val="0"/>
              <w:keepLines w:val="0"/>
              <w:rPr>
                <w:sz w:val="16"/>
                <w:szCs w:val="16"/>
              </w:rPr>
            </w:pPr>
            <w:r w:rsidRPr="00A8463E">
              <w:rPr>
                <w:sz w:val="16"/>
                <w:szCs w:val="16"/>
              </w:rPr>
              <w:t>UEs supporting 5G core and reception of segmented DL RRC messages.</w:t>
            </w:r>
          </w:p>
        </w:tc>
      </w:tr>
      <w:tr w:rsidR="00E93A13" w:rsidRPr="003F7263" w14:paraId="7868C09C" w14:textId="77777777" w:rsidTr="00E93A13">
        <w:trPr>
          <w:gridAfter w:val="4"/>
          <w:wAfter w:w="213" w:type="dxa"/>
          <w:jc w:val="center"/>
        </w:trPr>
        <w:tc>
          <w:tcPr>
            <w:tcW w:w="1063" w:type="dxa"/>
            <w:gridSpan w:val="2"/>
            <w:tcBorders>
              <w:bottom w:val="single" w:sz="4" w:space="0" w:color="auto"/>
            </w:tcBorders>
            <w:shd w:val="clear" w:color="auto" w:fill="D9D9D9"/>
          </w:tcPr>
          <w:p w14:paraId="125DEDCE" w14:textId="794A5D68" w:rsidR="00E93A13" w:rsidRPr="003F7263" w:rsidRDefault="00E93A13" w:rsidP="00E93A13">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3878A8C4" w14:textId="34EE5731" w:rsidR="00E93A13" w:rsidRPr="003F7263" w:rsidRDefault="00E93A13" w:rsidP="00E93A13">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07EF3223"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E630E66"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392C6D45" w14:textId="77777777" w:rsidR="00E93A13" w:rsidRPr="003F7263" w:rsidRDefault="00E93A13" w:rsidP="00E93A13">
            <w:pPr>
              <w:pStyle w:val="TAL"/>
              <w:keepNext w:val="0"/>
              <w:keepLines w:val="0"/>
              <w:rPr>
                <w:sz w:val="16"/>
                <w:szCs w:val="16"/>
              </w:rPr>
            </w:pPr>
          </w:p>
        </w:tc>
      </w:tr>
      <w:tr w:rsidR="00E93A13" w:rsidRPr="003F7263" w14:paraId="479542CA" w14:textId="77777777" w:rsidTr="00E93A13">
        <w:trPr>
          <w:gridAfter w:val="4"/>
          <w:wAfter w:w="213" w:type="dxa"/>
          <w:jc w:val="center"/>
        </w:trPr>
        <w:tc>
          <w:tcPr>
            <w:tcW w:w="1063" w:type="dxa"/>
            <w:gridSpan w:val="2"/>
            <w:tcBorders>
              <w:bottom w:val="single" w:sz="4" w:space="0" w:color="auto"/>
            </w:tcBorders>
            <w:shd w:val="clear" w:color="auto" w:fill="auto"/>
          </w:tcPr>
          <w:p w14:paraId="03371680" w14:textId="3693C8BF" w:rsidR="00E93A13" w:rsidRPr="003F7263" w:rsidRDefault="00E93A13" w:rsidP="00E93A13">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7366E42B" w14:textId="5E8907F9" w:rsidR="00E93A13" w:rsidRPr="003F7263" w:rsidRDefault="00E93A13" w:rsidP="00E93A13">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D4C4440" w14:textId="4A03CB53"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1E33B1F" w14:textId="20C524FB" w:rsidR="00E93A13" w:rsidRPr="003F7263" w:rsidRDefault="00E93A13" w:rsidP="00E93A13">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055FCF02" w14:textId="14289D67" w:rsidR="00E93A13" w:rsidRPr="003F7263" w:rsidRDefault="00E93A13" w:rsidP="00E93A13">
            <w:pPr>
              <w:pStyle w:val="TAL"/>
              <w:keepNext w:val="0"/>
              <w:keepLines w:val="0"/>
              <w:rPr>
                <w:sz w:val="16"/>
                <w:szCs w:val="16"/>
              </w:rPr>
            </w:pPr>
            <w:r w:rsidRPr="003F7263">
              <w:rPr>
                <w:sz w:val="16"/>
                <w:szCs w:val="16"/>
              </w:rPr>
              <w:t>UEs supporting 5G Core and release preference assistance information</w:t>
            </w:r>
          </w:p>
        </w:tc>
      </w:tr>
      <w:tr w:rsidR="0008683D" w:rsidRPr="003F7263" w14:paraId="07709E64" w14:textId="77777777" w:rsidTr="00E93A13">
        <w:trPr>
          <w:gridAfter w:val="4"/>
          <w:wAfter w:w="213" w:type="dxa"/>
          <w:jc w:val="center"/>
        </w:trPr>
        <w:tc>
          <w:tcPr>
            <w:tcW w:w="1063" w:type="dxa"/>
            <w:gridSpan w:val="2"/>
            <w:tcBorders>
              <w:bottom w:val="single" w:sz="4" w:space="0" w:color="auto"/>
            </w:tcBorders>
            <w:shd w:val="clear" w:color="auto" w:fill="auto"/>
          </w:tcPr>
          <w:p w14:paraId="061626C2" w14:textId="1C96EF76" w:rsidR="0008683D" w:rsidRPr="003F7263" w:rsidRDefault="0008683D" w:rsidP="0008683D">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AD995AE" w14:textId="656D34E4" w:rsidR="0008683D" w:rsidRPr="003F7263" w:rsidRDefault="0008683D" w:rsidP="0008683D">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284FE657" w14:textId="2993036B" w:rsidR="0008683D" w:rsidRPr="003F7263" w:rsidRDefault="0008683D" w:rsidP="0008683D">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1C445EF1" w14:textId="7D4784CC" w:rsidR="0008683D" w:rsidRPr="003F7263" w:rsidRDefault="0008683D" w:rsidP="0008683D">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05FAF409" w14:textId="26BA251B" w:rsidR="0008683D" w:rsidRPr="003F7263" w:rsidRDefault="0008683D" w:rsidP="0008683D">
            <w:pPr>
              <w:pStyle w:val="TAL"/>
              <w:keepNext w:val="0"/>
              <w:keepLines w:val="0"/>
              <w:rPr>
                <w:sz w:val="16"/>
                <w:szCs w:val="16"/>
              </w:rPr>
            </w:pPr>
            <w:r>
              <w:rPr>
                <w:rFonts w:eastAsia="Yu Mincho"/>
                <w:sz w:val="16"/>
                <w:szCs w:val="16"/>
              </w:rPr>
              <w:t>UEs supporting 5G Core and Multi-SIM features and release preference assistance information</w:t>
            </w:r>
          </w:p>
        </w:tc>
      </w:tr>
      <w:tr w:rsidR="00A8463E" w:rsidRPr="003F7263" w14:paraId="2C978057" w14:textId="77777777" w:rsidTr="00E93A13">
        <w:trPr>
          <w:gridAfter w:val="4"/>
          <w:wAfter w:w="213" w:type="dxa"/>
          <w:jc w:val="center"/>
        </w:trPr>
        <w:tc>
          <w:tcPr>
            <w:tcW w:w="1063" w:type="dxa"/>
            <w:gridSpan w:val="2"/>
            <w:tcBorders>
              <w:bottom w:val="single" w:sz="4" w:space="0" w:color="auto"/>
            </w:tcBorders>
            <w:shd w:val="clear" w:color="auto" w:fill="auto"/>
          </w:tcPr>
          <w:p w14:paraId="29F962B8" w14:textId="4EB08C2B" w:rsidR="00A8463E" w:rsidRPr="00A8463E" w:rsidRDefault="00A8463E" w:rsidP="00A8463E">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5F4CE8C9" w14:textId="65FE39F7" w:rsidR="00A8463E" w:rsidRPr="00A8463E" w:rsidRDefault="00A8463E" w:rsidP="00A8463E">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248B4CD9" w14:textId="6502AB98" w:rsidR="00A8463E" w:rsidRPr="00A8463E" w:rsidRDefault="00A8463E" w:rsidP="00A8463E">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F0FF4E8" w14:textId="327DD184" w:rsidR="00A8463E" w:rsidRPr="00A8463E" w:rsidRDefault="00A8463E" w:rsidP="00A8463E">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233141D" w14:textId="1FDB92FE" w:rsidR="00A8463E" w:rsidRPr="00A8463E" w:rsidRDefault="00A8463E" w:rsidP="00A8463E">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93A13" w:rsidRPr="003F7263" w14:paraId="4896DB8D" w14:textId="77777777" w:rsidTr="00E93A13">
        <w:trPr>
          <w:gridAfter w:val="4"/>
          <w:wAfter w:w="213" w:type="dxa"/>
          <w:jc w:val="center"/>
        </w:trPr>
        <w:tc>
          <w:tcPr>
            <w:tcW w:w="1063" w:type="dxa"/>
            <w:gridSpan w:val="2"/>
            <w:tcBorders>
              <w:bottom w:val="single" w:sz="4" w:space="0" w:color="auto"/>
            </w:tcBorders>
            <w:shd w:val="clear" w:color="auto" w:fill="D9D9D9"/>
          </w:tcPr>
          <w:p w14:paraId="768675D6" w14:textId="2D163804" w:rsidR="00E93A13" w:rsidRPr="003F7263" w:rsidRDefault="00E93A13" w:rsidP="00E93A13">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F63889B" w14:textId="486FACF2" w:rsidR="00E93A13" w:rsidRPr="003F7263" w:rsidRDefault="00E93A13" w:rsidP="00E93A13">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487C7182"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91B61D7" w14:textId="77777777" w:rsidR="00E93A13" w:rsidRPr="003F7263" w:rsidRDefault="00E93A13" w:rsidP="00E93A13">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5A85583C" w14:textId="77777777" w:rsidR="00E93A13" w:rsidRPr="003F7263" w:rsidRDefault="00E93A13" w:rsidP="00E93A13">
            <w:pPr>
              <w:pStyle w:val="TAL"/>
              <w:keepNext w:val="0"/>
              <w:keepLines w:val="0"/>
              <w:rPr>
                <w:sz w:val="16"/>
                <w:szCs w:val="16"/>
              </w:rPr>
            </w:pPr>
          </w:p>
        </w:tc>
      </w:tr>
      <w:tr w:rsidR="00E93A13" w:rsidRPr="003F7263" w14:paraId="7ECE2B26" w14:textId="77777777" w:rsidTr="00E93A13">
        <w:trPr>
          <w:gridAfter w:val="4"/>
          <w:wAfter w:w="213" w:type="dxa"/>
          <w:jc w:val="center"/>
        </w:trPr>
        <w:tc>
          <w:tcPr>
            <w:tcW w:w="1063" w:type="dxa"/>
            <w:gridSpan w:val="2"/>
            <w:tcBorders>
              <w:bottom w:val="single" w:sz="4" w:space="0" w:color="auto"/>
            </w:tcBorders>
            <w:shd w:val="clear" w:color="auto" w:fill="auto"/>
          </w:tcPr>
          <w:p w14:paraId="0E73CC9D" w14:textId="7F4AA24B" w:rsidR="00E93A13" w:rsidRPr="003F7263" w:rsidRDefault="00E93A13" w:rsidP="00E93A13">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0B7D5B76" w14:textId="6D41040A" w:rsidR="00E93A13" w:rsidRPr="003F7263" w:rsidRDefault="00E93A13" w:rsidP="00E93A13">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632A68B9" w14:textId="7244E9F1"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D007D83" w14:textId="172DFCBB"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6DBF18B" w14:textId="345B4447"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526E7D8E" w14:textId="77777777" w:rsidTr="00E93A13">
        <w:trPr>
          <w:gridAfter w:val="4"/>
          <w:wAfter w:w="213" w:type="dxa"/>
          <w:jc w:val="center"/>
        </w:trPr>
        <w:tc>
          <w:tcPr>
            <w:tcW w:w="1063" w:type="dxa"/>
            <w:gridSpan w:val="2"/>
            <w:tcBorders>
              <w:bottom w:val="single" w:sz="4" w:space="0" w:color="auto"/>
            </w:tcBorders>
            <w:shd w:val="clear" w:color="auto" w:fill="auto"/>
          </w:tcPr>
          <w:p w14:paraId="48F90281" w14:textId="5A455DF2" w:rsidR="00E93A13" w:rsidRPr="003F7263" w:rsidRDefault="00E93A13" w:rsidP="00E93A13">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13E1F7EA" w14:textId="51599822" w:rsidR="00E93A13" w:rsidRPr="003F7263" w:rsidRDefault="00E93A13" w:rsidP="00E93A13">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5EF098CF" w14:textId="752E3D12" w:rsidR="00E93A13" w:rsidRPr="003F7263" w:rsidRDefault="00E93A13" w:rsidP="00E93A1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231E02" w14:textId="32320477" w:rsidR="00E93A13" w:rsidRPr="003F7263" w:rsidRDefault="00E93A13" w:rsidP="00E93A13">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11430048" w14:textId="43E20878" w:rsidR="00E93A13" w:rsidRPr="003F7263" w:rsidRDefault="00E93A13" w:rsidP="00E93A13">
            <w:pPr>
              <w:pStyle w:val="TAL"/>
              <w:keepNext w:val="0"/>
              <w:keepLines w:val="0"/>
              <w:rPr>
                <w:sz w:val="16"/>
                <w:szCs w:val="16"/>
              </w:rPr>
            </w:pPr>
            <w:r w:rsidRPr="003F7263">
              <w:rPr>
                <w:sz w:val="16"/>
                <w:szCs w:val="16"/>
              </w:rPr>
              <w:t>UEs supporting 5G Core and Idle/Inactive Measurements</w:t>
            </w:r>
          </w:p>
        </w:tc>
      </w:tr>
      <w:tr w:rsidR="00E93A13" w:rsidRPr="003F7263" w14:paraId="124C8EAF" w14:textId="77777777" w:rsidTr="00E93A13">
        <w:trPr>
          <w:gridAfter w:val="4"/>
          <w:wAfter w:w="213" w:type="dxa"/>
          <w:jc w:val="center"/>
        </w:trPr>
        <w:tc>
          <w:tcPr>
            <w:tcW w:w="1063" w:type="dxa"/>
            <w:gridSpan w:val="2"/>
            <w:tcBorders>
              <w:bottom w:val="single" w:sz="4" w:space="0" w:color="auto"/>
            </w:tcBorders>
            <w:shd w:val="clear" w:color="auto" w:fill="auto"/>
          </w:tcPr>
          <w:p w14:paraId="400CDA70" w14:textId="516BC91F" w:rsidR="00E93A13" w:rsidRPr="003F7263" w:rsidRDefault="00E93A13" w:rsidP="00E93A13">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4824C0F8" w14:textId="39665077" w:rsidR="00E93A13" w:rsidRPr="003F7263" w:rsidRDefault="00E93A13" w:rsidP="00E93A13">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50BD278" w14:textId="2529AC7D"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1962067" w14:textId="2F0F88D3"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7661551" w14:textId="51F21141"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93A13" w:rsidRPr="003F7263" w14:paraId="311E8D80" w14:textId="77777777" w:rsidTr="00E93A13">
        <w:trPr>
          <w:gridAfter w:val="4"/>
          <w:wAfter w:w="213" w:type="dxa"/>
          <w:jc w:val="center"/>
        </w:trPr>
        <w:tc>
          <w:tcPr>
            <w:tcW w:w="1063" w:type="dxa"/>
            <w:gridSpan w:val="2"/>
            <w:tcBorders>
              <w:bottom w:val="single" w:sz="4" w:space="0" w:color="auto"/>
            </w:tcBorders>
            <w:shd w:val="clear" w:color="auto" w:fill="auto"/>
          </w:tcPr>
          <w:p w14:paraId="0D8C7192" w14:textId="0200C2F9" w:rsidR="00E93A13" w:rsidRPr="003F7263" w:rsidRDefault="00E93A13" w:rsidP="00E93A13">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5FEDB3CC" w14:textId="72B8E6E1" w:rsidR="00E93A13" w:rsidRPr="003F7263" w:rsidRDefault="00E93A13" w:rsidP="00E93A13">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3D177712" w14:textId="3A7E3FDF" w:rsidR="00E93A13" w:rsidRPr="003F7263" w:rsidRDefault="00E93A13" w:rsidP="00E93A1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83FBED6" w14:textId="72448666" w:rsidR="00E93A13" w:rsidRPr="003F7263" w:rsidRDefault="00E93A13" w:rsidP="00E93A13">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088F4A7" w14:textId="4E8CBDB5" w:rsidR="00E93A13" w:rsidRPr="003F7263" w:rsidRDefault="00E93A13" w:rsidP="00E93A13">
            <w:pPr>
              <w:pStyle w:val="TAL"/>
              <w:keepNext w:val="0"/>
              <w:keepLines w:val="0"/>
              <w:rPr>
                <w:b/>
                <w:bCs/>
                <w:sz w:val="16"/>
                <w:szCs w:val="16"/>
              </w:rPr>
            </w:pPr>
            <w:r w:rsidRPr="003F7263">
              <w:rPr>
                <w:sz w:val="16"/>
                <w:szCs w:val="16"/>
              </w:rPr>
              <w:t>UEs supporting 5GC Core</w:t>
            </w:r>
            <w:r w:rsidR="00C21875"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C21875" w:rsidRPr="003F7263" w14:paraId="09F1045D" w14:textId="77777777" w:rsidTr="00E93A13">
        <w:trPr>
          <w:gridAfter w:val="4"/>
          <w:wAfter w:w="213" w:type="dxa"/>
          <w:jc w:val="center"/>
        </w:trPr>
        <w:tc>
          <w:tcPr>
            <w:tcW w:w="1063" w:type="dxa"/>
            <w:gridSpan w:val="2"/>
            <w:tcBorders>
              <w:bottom w:val="single" w:sz="4" w:space="0" w:color="auto"/>
            </w:tcBorders>
            <w:shd w:val="clear" w:color="auto" w:fill="auto"/>
          </w:tcPr>
          <w:p w14:paraId="1751A89D" w14:textId="2F9D770D" w:rsidR="00C21875" w:rsidRPr="003F7263" w:rsidRDefault="00C21875" w:rsidP="00C21875">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32BE541F" w14:textId="63B1046B" w:rsidR="00C21875" w:rsidRPr="003F7263" w:rsidRDefault="00C21875" w:rsidP="00C21875">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AADEEDF" w14:textId="19035BE2" w:rsidR="00C21875" w:rsidRPr="003F7263" w:rsidRDefault="00C21875" w:rsidP="00C21875">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0DB1B10A" w14:textId="65A71DA1" w:rsidR="00C21875" w:rsidRDefault="00C21875" w:rsidP="00C21875">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74E17FCE" w14:textId="693C8A3A" w:rsidR="00C21875" w:rsidRPr="003F7263" w:rsidRDefault="00C21875" w:rsidP="00C21875">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C21875" w:rsidRPr="003F7263" w14:paraId="62A68820" w14:textId="77777777" w:rsidTr="00E93A13">
        <w:trPr>
          <w:gridAfter w:val="4"/>
          <w:wAfter w:w="213" w:type="dxa"/>
          <w:jc w:val="center"/>
        </w:trPr>
        <w:tc>
          <w:tcPr>
            <w:tcW w:w="1063" w:type="dxa"/>
            <w:gridSpan w:val="2"/>
            <w:tcBorders>
              <w:bottom w:val="single" w:sz="4" w:space="0" w:color="auto"/>
            </w:tcBorders>
            <w:shd w:val="clear" w:color="auto" w:fill="auto"/>
          </w:tcPr>
          <w:p w14:paraId="615BA09E" w14:textId="4F4F48AA" w:rsidR="00C21875" w:rsidRPr="003F7263" w:rsidRDefault="00C21875" w:rsidP="00C21875">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132DBB79" w14:textId="6F0B5FBE" w:rsidR="00C21875" w:rsidRPr="003F7263" w:rsidRDefault="00C21875" w:rsidP="00C21875">
            <w:pPr>
              <w:pStyle w:val="TAL"/>
              <w:rPr>
                <w:sz w:val="16"/>
                <w:szCs w:val="16"/>
              </w:rPr>
            </w:pPr>
            <w:r w:rsidRPr="00994C75">
              <w:rPr>
                <w:sz w:val="16"/>
                <w:szCs w:val="16"/>
              </w:rPr>
              <w:t>RRC SDT / CG based SDT / SDT-SRB2-</w:t>
            </w:r>
            <w:r w:rsidRPr="00994C75">
              <w:rPr>
                <w:sz w:val="16"/>
                <w:szCs w:val="16"/>
              </w:rPr>
              <w:lastRenderedPageBreak/>
              <w:t>Indication</w:t>
            </w:r>
          </w:p>
        </w:tc>
        <w:tc>
          <w:tcPr>
            <w:tcW w:w="807" w:type="dxa"/>
            <w:gridSpan w:val="4"/>
            <w:tcBorders>
              <w:bottom w:val="single" w:sz="4" w:space="0" w:color="auto"/>
            </w:tcBorders>
            <w:shd w:val="clear" w:color="auto" w:fill="auto"/>
          </w:tcPr>
          <w:p w14:paraId="5C7DBDEA" w14:textId="2264EC0B" w:rsidR="00C21875" w:rsidRPr="003F7263" w:rsidRDefault="00C21875" w:rsidP="00C21875">
            <w:pPr>
              <w:pStyle w:val="TAC"/>
              <w:keepNext w:val="0"/>
              <w:keepLines w:val="0"/>
              <w:rPr>
                <w:sz w:val="16"/>
                <w:szCs w:val="16"/>
              </w:rPr>
            </w:pPr>
            <w:r w:rsidRPr="00994C75">
              <w:rPr>
                <w:sz w:val="16"/>
                <w:szCs w:val="16"/>
              </w:rPr>
              <w:lastRenderedPageBreak/>
              <w:t>Rel-17</w:t>
            </w:r>
          </w:p>
        </w:tc>
        <w:tc>
          <w:tcPr>
            <w:tcW w:w="1161" w:type="dxa"/>
            <w:gridSpan w:val="4"/>
            <w:tcBorders>
              <w:bottom w:val="single" w:sz="4" w:space="0" w:color="auto"/>
            </w:tcBorders>
            <w:shd w:val="clear" w:color="auto" w:fill="auto"/>
          </w:tcPr>
          <w:p w14:paraId="5EEB933F" w14:textId="2CFDBBFC" w:rsidR="00C21875" w:rsidRDefault="00C21875" w:rsidP="00C21875">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0E7CBE8B" w14:textId="2B34EFE7" w:rsidR="00C21875" w:rsidRPr="003F7263" w:rsidRDefault="00C21875" w:rsidP="00C21875">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lastRenderedPageBreak/>
              <w:t>SDT via Configured Grant Type 1 in RRC_INACTIVE state</w:t>
            </w:r>
          </w:p>
        </w:tc>
      </w:tr>
      <w:tr w:rsidR="00000000" w:rsidRPr="003F7263" w14:paraId="3A2FF12C" w14:textId="77777777">
        <w:trPr>
          <w:gridAfter w:val="4"/>
          <w:wAfter w:w="213" w:type="dxa"/>
          <w:jc w:val="center"/>
        </w:trPr>
        <w:tc>
          <w:tcPr>
            <w:tcW w:w="1063" w:type="dxa"/>
            <w:gridSpan w:val="2"/>
            <w:tcBorders>
              <w:bottom w:val="single" w:sz="4" w:space="0" w:color="auto"/>
            </w:tcBorders>
            <w:shd w:val="clear" w:color="auto" w:fill="D9D9D9"/>
          </w:tcPr>
          <w:p w14:paraId="31B6E938" w14:textId="339BC4C9" w:rsidR="00C21875" w:rsidRPr="00C21875" w:rsidRDefault="00C21875" w:rsidP="00C21875">
            <w:pPr>
              <w:pStyle w:val="TAL"/>
              <w:keepNext w:val="0"/>
              <w:keepLines w:val="0"/>
              <w:rPr>
                <w:b/>
                <w:bCs/>
                <w:sz w:val="16"/>
                <w:szCs w:val="16"/>
              </w:rPr>
            </w:pPr>
            <w:r w:rsidRPr="00C21875">
              <w:rPr>
                <w:b/>
                <w:bCs/>
                <w:sz w:val="16"/>
                <w:szCs w:val="16"/>
              </w:rPr>
              <w:lastRenderedPageBreak/>
              <w:t>8.1.5.13</w:t>
            </w:r>
          </w:p>
        </w:tc>
        <w:tc>
          <w:tcPr>
            <w:tcW w:w="3473" w:type="dxa"/>
            <w:gridSpan w:val="3"/>
            <w:tcBorders>
              <w:bottom w:val="single" w:sz="4" w:space="0" w:color="auto"/>
            </w:tcBorders>
            <w:shd w:val="clear" w:color="auto" w:fill="D9D9D9"/>
          </w:tcPr>
          <w:p w14:paraId="511DCA75" w14:textId="79D92F41" w:rsidR="00C21875" w:rsidRPr="00C21875" w:rsidRDefault="00C21875" w:rsidP="00C21875">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7EECBE6C" w14:textId="77777777" w:rsidR="00C21875" w:rsidRPr="00C21875" w:rsidRDefault="00C21875" w:rsidP="00C21875">
            <w:pPr>
              <w:pStyle w:val="TAC"/>
              <w:keepNext w:val="0"/>
              <w:keepLines w:val="0"/>
              <w:rPr>
                <w:sz w:val="16"/>
                <w:szCs w:val="16"/>
              </w:rPr>
            </w:pPr>
          </w:p>
        </w:tc>
        <w:tc>
          <w:tcPr>
            <w:tcW w:w="1161" w:type="dxa"/>
            <w:gridSpan w:val="4"/>
            <w:tcBorders>
              <w:bottom w:val="single" w:sz="4" w:space="0" w:color="auto"/>
            </w:tcBorders>
            <w:shd w:val="clear" w:color="auto" w:fill="D9D9D9"/>
          </w:tcPr>
          <w:p w14:paraId="5B521FDB" w14:textId="77777777" w:rsidR="00C21875" w:rsidRPr="00C21875" w:rsidRDefault="00C21875" w:rsidP="00C21875">
            <w:pPr>
              <w:pStyle w:val="TAC"/>
              <w:keepNext w:val="0"/>
              <w:keepLines w:val="0"/>
              <w:rPr>
                <w:sz w:val="16"/>
                <w:szCs w:val="16"/>
              </w:rPr>
            </w:pPr>
          </w:p>
        </w:tc>
        <w:tc>
          <w:tcPr>
            <w:tcW w:w="3560" w:type="dxa"/>
            <w:gridSpan w:val="4"/>
            <w:tcBorders>
              <w:bottom w:val="single" w:sz="4" w:space="0" w:color="auto"/>
            </w:tcBorders>
            <w:shd w:val="clear" w:color="auto" w:fill="D9D9D9"/>
          </w:tcPr>
          <w:p w14:paraId="789D00AD" w14:textId="77777777" w:rsidR="00C21875" w:rsidRPr="00C21875" w:rsidRDefault="00C21875" w:rsidP="00C21875">
            <w:pPr>
              <w:pStyle w:val="TAL"/>
              <w:keepNext w:val="0"/>
              <w:keepLines w:val="0"/>
              <w:rPr>
                <w:sz w:val="16"/>
                <w:szCs w:val="16"/>
              </w:rPr>
            </w:pPr>
          </w:p>
        </w:tc>
      </w:tr>
      <w:tr w:rsidR="00C21875" w:rsidRPr="003F7263" w14:paraId="79F9AEBF" w14:textId="77777777" w:rsidTr="00E93A13">
        <w:trPr>
          <w:gridAfter w:val="4"/>
          <w:wAfter w:w="213" w:type="dxa"/>
          <w:jc w:val="center"/>
        </w:trPr>
        <w:tc>
          <w:tcPr>
            <w:tcW w:w="1063" w:type="dxa"/>
            <w:gridSpan w:val="2"/>
            <w:tcBorders>
              <w:bottom w:val="single" w:sz="4" w:space="0" w:color="auto"/>
            </w:tcBorders>
            <w:shd w:val="clear" w:color="auto" w:fill="auto"/>
          </w:tcPr>
          <w:p w14:paraId="0A5CB21F" w14:textId="1BF6C175" w:rsidR="00C21875" w:rsidRPr="00C21875" w:rsidRDefault="00C21875" w:rsidP="00C21875">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212A085C" w14:textId="64686E42" w:rsidR="00C21875" w:rsidRPr="00C21875" w:rsidRDefault="00C21875" w:rsidP="00C21875">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48F74A1" w14:textId="155AC221" w:rsidR="00C21875" w:rsidRPr="00C21875" w:rsidRDefault="00C21875" w:rsidP="00C21875">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6E7A4211" w14:textId="663DB8CD" w:rsidR="00C21875" w:rsidRPr="00C21875" w:rsidRDefault="00C21875" w:rsidP="00C21875">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6345707F" w14:textId="15450A17" w:rsidR="00C21875" w:rsidRPr="00C21875" w:rsidRDefault="00C21875" w:rsidP="00C21875">
            <w:pPr>
              <w:pStyle w:val="TAL"/>
              <w:keepNext w:val="0"/>
              <w:keepLines w:val="0"/>
              <w:rPr>
                <w:sz w:val="16"/>
                <w:szCs w:val="16"/>
              </w:rPr>
            </w:pPr>
            <w:r w:rsidRPr="00C21875">
              <w:rPr>
                <w:sz w:val="16"/>
                <w:szCs w:val="16"/>
              </w:rPr>
              <w:t>UEs supporting 5GC Core and SDT via Configured Grant Type 1 in RRC_INACTIVE state</w:t>
            </w:r>
          </w:p>
        </w:tc>
      </w:tr>
      <w:tr w:rsidR="00E93A13" w:rsidRPr="003F7263" w14:paraId="5A63271D" w14:textId="77777777" w:rsidTr="00E93A13">
        <w:trPr>
          <w:gridAfter w:val="4"/>
          <w:wAfter w:w="213" w:type="dxa"/>
          <w:jc w:val="center"/>
        </w:trPr>
        <w:tc>
          <w:tcPr>
            <w:tcW w:w="1063" w:type="dxa"/>
            <w:gridSpan w:val="2"/>
            <w:tcBorders>
              <w:bottom w:val="single" w:sz="4" w:space="0" w:color="auto"/>
            </w:tcBorders>
            <w:shd w:val="clear" w:color="auto" w:fill="D9D9D9"/>
          </w:tcPr>
          <w:p w14:paraId="6F418761" w14:textId="61834201" w:rsidR="00E93A13" w:rsidRPr="003F7263" w:rsidRDefault="00E93A13" w:rsidP="00E93A13">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3FF38D9F" w14:textId="03881315" w:rsidR="00E93A13" w:rsidRPr="003F7263" w:rsidRDefault="00E93A13" w:rsidP="00E93A13">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D8CF07D"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22F2E28C"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5AE9E781" w14:textId="77777777" w:rsidR="00E93A13" w:rsidRPr="003F7263" w:rsidRDefault="00E93A13" w:rsidP="00E93A13">
            <w:pPr>
              <w:pStyle w:val="TAL"/>
              <w:keepNext w:val="0"/>
              <w:keepLines w:val="0"/>
              <w:rPr>
                <w:b/>
                <w:bCs/>
                <w:sz w:val="16"/>
                <w:szCs w:val="16"/>
              </w:rPr>
            </w:pPr>
          </w:p>
        </w:tc>
      </w:tr>
      <w:tr w:rsidR="00E93A13" w:rsidRPr="003F7263" w14:paraId="786062B1" w14:textId="77777777" w:rsidTr="00E93A13">
        <w:trPr>
          <w:gridAfter w:val="4"/>
          <w:wAfter w:w="213" w:type="dxa"/>
          <w:jc w:val="center"/>
        </w:trPr>
        <w:tc>
          <w:tcPr>
            <w:tcW w:w="1063" w:type="dxa"/>
            <w:gridSpan w:val="2"/>
            <w:tcBorders>
              <w:bottom w:val="single" w:sz="4" w:space="0" w:color="auto"/>
            </w:tcBorders>
            <w:shd w:val="clear" w:color="auto" w:fill="D9D9D9"/>
          </w:tcPr>
          <w:p w14:paraId="2FA654B8" w14:textId="1650C3A1" w:rsidR="00E93A13" w:rsidRPr="003F7263" w:rsidRDefault="00E93A13" w:rsidP="00E93A13">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1B0CE5BF" w14:textId="336DB767" w:rsidR="00E93A13" w:rsidRPr="003F7263" w:rsidRDefault="00E93A13" w:rsidP="00E93A13">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8D68E20"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3A17553D"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C2DE96A" w14:textId="77777777" w:rsidR="00E93A13" w:rsidRPr="003F7263" w:rsidRDefault="00E93A13" w:rsidP="00E93A13">
            <w:pPr>
              <w:pStyle w:val="TAL"/>
              <w:keepNext w:val="0"/>
              <w:keepLines w:val="0"/>
              <w:rPr>
                <w:b/>
                <w:bCs/>
                <w:sz w:val="16"/>
                <w:szCs w:val="16"/>
              </w:rPr>
            </w:pPr>
          </w:p>
        </w:tc>
      </w:tr>
      <w:tr w:rsidR="00E93A13" w:rsidRPr="003F7263" w14:paraId="7AC7028F" w14:textId="77777777" w:rsidTr="00E93A13">
        <w:trPr>
          <w:gridAfter w:val="4"/>
          <w:wAfter w:w="213" w:type="dxa"/>
          <w:jc w:val="center"/>
        </w:trPr>
        <w:tc>
          <w:tcPr>
            <w:tcW w:w="1063" w:type="dxa"/>
            <w:gridSpan w:val="2"/>
            <w:tcBorders>
              <w:bottom w:val="single" w:sz="4" w:space="0" w:color="auto"/>
            </w:tcBorders>
            <w:shd w:val="clear" w:color="auto" w:fill="D9D9D9"/>
          </w:tcPr>
          <w:p w14:paraId="5A199F6E" w14:textId="1321C1F0" w:rsidR="00E93A13" w:rsidRPr="003F7263" w:rsidRDefault="00E93A13" w:rsidP="00E93A13">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240637F9" w14:textId="1119CDA9" w:rsidR="00E93A13" w:rsidRPr="003F7263" w:rsidRDefault="00E93A13" w:rsidP="00E93A13">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D9E0C59"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534C7159"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36A533F5" w14:textId="77777777" w:rsidR="00E93A13" w:rsidRPr="003F7263" w:rsidRDefault="00E93A13" w:rsidP="00E93A13">
            <w:pPr>
              <w:pStyle w:val="TAL"/>
              <w:keepNext w:val="0"/>
              <w:keepLines w:val="0"/>
              <w:rPr>
                <w:b/>
                <w:bCs/>
                <w:sz w:val="16"/>
                <w:szCs w:val="16"/>
              </w:rPr>
            </w:pPr>
          </w:p>
        </w:tc>
      </w:tr>
      <w:tr w:rsidR="00E93A13" w:rsidRPr="003F7263" w14:paraId="1D75F9DD" w14:textId="77777777" w:rsidTr="00E93A13">
        <w:trPr>
          <w:gridAfter w:val="4"/>
          <w:wAfter w:w="213" w:type="dxa"/>
          <w:jc w:val="center"/>
        </w:trPr>
        <w:tc>
          <w:tcPr>
            <w:tcW w:w="1063" w:type="dxa"/>
            <w:gridSpan w:val="2"/>
            <w:tcBorders>
              <w:bottom w:val="single" w:sz="4" w:space="0" w:color="auto"/>
            </w:tcBorders>
            <w:shd w:val="clear" w:color="auto" w:fill="auto"/>
          </w:tcPr>
          <w:p w14:paraId="4C45E542" w14:textId="25F38C16" w:rsidR="00E93A13" w:rsidRPr="003F7263" w:rsidRDefault="00E93A13" w:rsidP="00E93A13">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079043F" w14:textId="0B51EA9B" w:rsidR="00E93A13" w:rsidRPr="003F7263" w:rsidRDefault="00E93A13" w:rsidP="00E93A13">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2DA4B49D" w14:textId="60A20224"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2B1A8B4" w14:textId="02335686" w:rsidR="00E93A13" w:rsidRPr="003F7263" w:rsidRDefault="00E93A13" w:rsidP="00E93A13">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4A1C7AD" w14:textId="12F27F9B"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375EC96C" w14:textId="77777777" w:rsidTr="00E93A13">
        <w:trPr>
          <w:gridAfter w:val="4"/>
          <w:wAfter w:w="213" w:type="dxa"/>
          <w:jc w:val="center"/>
        </w:trPr>
        <w:tc>
          <w:tcPr>
            <w:tcW w:w="1063" w:type="dxa"/>
            <w:gridSpan w:val="2"/>
            <w:tcBorders>
              <w:bottom w:val="single" w:sz="4" w:space="0" w:color="auto"/>
            </w:tcBorders>
            <w:shd w:val="clear" w:color="auto" w:fill="auto"/>
          </w:tcPr>
          <w:p w14:paraId="067CCD49" w14:textId="735FB433" w:rsidR="00E93A13" w:rsidRPr="003F7263" w:rsidRDefault="00E93A13" w:rsidP="00E93A13">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7CDC260F" w14:textId="39910E33" w:rsidR="00E93A13" w:rsidRPr="003F7263" w:rsidRDefault="00E93A13" w:rsidP="00E93A13">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4AD04AA" w14:textId="0CDA962B"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C98A0F0" w14:textId="1637A7CC" w:rsidR="00E93A13" w:rsidRPr="003F7263" w:rsidRDefault="00E93A13" w:rsidP="00E93A13">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2662CCFD" w14:textId="2BB85E0E" w:rsidR="00E93A13" w:rsidRPr="003F7263" w:rsidRDefault="00E93A13" w:rsidP="00E93A13">
            <w:pPr>
              <w:pStyle w:val="TAL"/>
              <w:keepNext w:val="0"/>
              <w:keepLines w:val="0"/>
              <w:rPr>
                <w:rFonts w:cs="Arial"/>
                <w:sz w:val="16"/>
                <w:szCs w:val="16"/>
              </w:rPr>
            </w:pPr>
            <w:r w:rsidRPr="003F7263">
              <w:rPr>
                <w:sz w:val="16"/>
                <w:szCs w:val="16"/>
              </w:rPr>
              <w:t>UEs supporting 5G Core and UL PDCP Packet Delay per DRB</w:t>
            </w:r>
          </w:p>
        </w:tc>
      </w:tr>
      <w:tr w:rsidR="00E93A13" w:rsidRPr="003F7263" w14:paraId="335B212E" w14:textId="77777777" w:rsidTr="00E93A13">
        <w:trPr>
          <w:gridAfter w:val="4"/>
          <w:wAfter w:w="213" w:type="dxa"/>
          <w:jc w:val="center"/>
        </w:trPr>
        <w:tc>
          <w:tcPr>
            <w:tcW w:w="1063" w:type="dxa"/>
            <w:gridSpan w:val="2"/>
            <w:tcBorders>
              <w:bottom w:val="single" w:sz="4" w:space="0" w:color="auto"/>
            </w:tcBorders>
            <w:shd w:val="clear" w:color="auto" w:fill="D9D9D9"/>
          </w:tcPr>
          <w:p w14:paraId="36FB2969" w14:textId="0591D5B7" w:rsidR="00E93A13" w:rsidRPr="003F7263" w:rsidRDefault="00E93A13" w:rsidP="00E93A13">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5C706088" w14:textId="46C08886" w:rsidR="00E93A13" w:rsidRPr="003F7263" w:rsidRDefault="00E93A13" w:rsidP="00E93A13">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5E3434DF" w14:textId="77777777" w:rsidR="00E93A13" w:rsidRPr="003F7263" w:rsidRDefault="00E93A13" w:rsidP="00E93A13">
            <w:pPr>
              <w:pStyle w:val="TAC"/>
              <w:keepNext w:val="0"/>
              <w:keepLines w:val="0"/>
              <w:rPr>
                <w:b/>
                <w:bCs/>
                <w:sz w:val="16"/>
                <w:szCs w:val="16"/>
              </w:rPr>
            </w:pPr>
          </w:p>
        </w:tc>
        <w:tc>
          <w:tcPr>
            <w:tcW w:w="1161" w:type="dxa"/>
            <w:gridSpan w:val="4"/>
            <w:tcBorders>
              <w:bottom w:val="single" w:sz="4" w:space="0" w:color="auto"/>
            </w:tcBorders>
            <w:shd w:val="clear" w:color="auto" w:fill="D9D9D9"/>
          </w:tcPr>
          <w:p w14:paraId="13DD2555" w14:textId="77777777" w:rsidR="00E93A13" w:rsidRPr="003F7263" w:rsidRDefault="00E93A13" w:rsidP="00E93A13">
            <w:pPr>
              <w:pStyle w:val="TAC"/>
              <w:keepNext w:val="0"/>
              <w:keepLines w:val="0"/>
              <w:rPr>
                <w:b/>
                <w:bCs/>
                <w:sz w:val="16"/>
                <w:szCs w:val="16"/>
              </w:rPr>
            </w:pPr>
          </w:p>
        </w:tc>
        <w:tc>
          <w:tcPr>
            <w:tcW w:w="3560" w:type="dxa"/>
            <w:gridSpan w:val="4"/>
            <w:tcBorders>
              <w:bottom w:val="single" w:sz="4" w:space="0" w:color="auto"/>
            </w:tcBorders>
            <w:shd w:val="clear" w:color="auto" w:fill="D9D9D9"/>
          </w:tcPr>
          <w:p w14:paraId="25EDEAF3" w14:textId="77777777" w:rsidR="00E93A13" w:rsidRPr="003F7263" w:rsidRDefault="00E93A13" w:rsidP="00E93A13">
            <w:pPr>
              <w:pStyle w:val="TAL"/>
              <w:keepNext w:val="0"/>
              <w:keepLines w:val="0"/>
              <w:rPr>
                <w:b/>
                <w:bCs/>
                <w:sz w:val="16"/>
                <w:szCs w:val="16"/>
              </w:rPr>
            </w:pPr>
          </w:p>
        </w:tc>
      </w:tr>
      <w:tr w:rsidR="00E93A13" w:rsidRPr="003F7263" w14:paraId="01F85F90" w14:textId="77777777" w:rsidTr="00E93A13">
        <w:trPr>
          <w:gridAfter w:val="4"/>
          <w:wAfter w:w="213" w:type="dxa"/>
          <w:jc w:val="center"/>
        </w:trPr>
        <w:tc>
          <w:tcPr>
            <w:tcW w:w="1063" w:type="dxa"/>
            <w:gridSpan w:val="2"/>
            <w:tcBorders>
              <w:bottom w:val="single" w:sz="4" w:space="0" w:color="auto"/>
            </w:tcBorders>
            <w:shd w:val="clear" w:color="auto" w:fill="auto"/>
          </w:tcPr>
          <w:p w14:paraId="76185B23" w14:textId="63425B9D" w:rsidR="00E93A13" w:rsidRPr="003F7263" w:rsidRDefault="00E93A13" w:rsidP="00E93A13">
            <w:pPr>
              <w:pStyle w:val="TAL"/>
              <w:keepNext w:val="0"/>
              <w:keepLines w:val="0"/>
              <w:rPr>
                <w:sz w:val="16"/>
                <w:szCs w:val="16"/>
              </w:rPr>
            </w:pPr>
            <w:r w:rsidRPr="003F7263">
              <w:rPr>
                <w:rFonts w:eastAsia="SimSun"/>
                <w:sz w:val="16"/>
                <w:szCs w:val="16"/>
                <w:lang w:eastAsia="en-US"/>
              </w:rPr>
              <w:t>8.1.6.1.2.1</w:t>
            </w:r>
          </w:p>
        </w:tc>
        <w:tc>
          <w:tcPr>
            <w:tcW w:w="3473" w:type="dxa"/>
            <w:gridSpan w:val="3"/>
            <w:tcBorders>
              <w:bottom w:val="single" w:sz="4" w:space="0" w:color="auto"/>
            </w:tcBorders>
            <w:shd w:val="clear" w:color="auto" w:fill="auto"/>
          </w:tcPr>
          <w:p w14:paraId="1F6D569C" w14:textId="03C17533" w:rsidR="00E93A13" w:rsidRPr="003F7263" w:rsidRDefault="00E93A13" w:rsidP="00E93A13">
            <w:pPr>
              <w:pStyle w:val="TAL"/>
              <w:rPr>
                <w:sz w:val="16"/>
                <w:szCs w:val="16"/>
              </w:rPr>
            </w:pPr>
            <w:r w:rsidRPr="003F7263">
              <w:rPr>
                <w:rFonts w:eastAsia="SimSun"/>
                <w:sz w:val="16"/>
                <w:szCs w:val="16"/>
                <w:lang w:eastAsia="en-US"/>
              </w:rPr>
              <w:t>Logged MDT / RRC_IDLE / Logging and reporting / Intra-frequency measurement</w:t>
            </w:r>
          </w:p>
        </w:tc>
        <w:tc>
          <w:tcPr>
            <w:tcW w:w="807" w:type="dxa"/>
            <w:gridSpan w:val="4"/>
            <w:tcBorders>
              <w:bottom w:val="single" w:sz="4" w:space="0" w:color="auto"/>
            </w:tcBorders>
            <w:shd w:val="clear" w:color="auto" w:fill="auto"/>
          </w:tcPr>
          <w:p w14:paraId="40A0731E" w14:textId="2FB9CCD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66D1492" w14:textId="51B258A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1BB1A9B" w14:textId="33BC207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528668B8" w14:textId="77777777" w:rsidTr="00E93A13">
        <w:trPr>
          <w:gridAfter w:val="4"/>
          <w:wAfter w:w="213" w:type="dxa"/>
          <w:jc w:val="center"/>
        </w:trPr>
        <w:tc>
          <w:tcPr>
            <w:tcW w:w="1063" w:type="dxa"/>
            <w:gridSpan w:val="2"/>
            <w:tcBorders>
              <w:bottom w:val="single" w:sz="4" w:space="0" w:color="auto"/>
            </w:tcBorders>
            <w:shd w:val="clear" w:color="auto" w:fill="auto"/>
          </w:tcPr>
          <w:p w14:paraId="6C699A1D" w14:textId="47DF7FC5" w:rsidR="00E93A13" w:rsidRPr="003F7263" w:rsidRDefault="00E93A13" w:rsidP="00E93A13">
            <w:pPr>
              <w:pStyle w:val="TAL"/>
              <w:keepNext w:val="0"/>
              <w:keepLines w:val="0"/>
              <w:rPr>
                <w:sz w:val="16"/>
                <w:szCs w:val="16"/>
              </w:rPr>
            </w:pPr>
            <w:r w:rsidRPr="003F7263">
              <w:rPr>
                <w:rFonts w:eastAsia="SimSun"/>
                <w:sz w:val="16"/>
                <w:szCs w:val="16"/>
                <w:lang w:eastAsia="en-US"/>
              </w:rPr>
              <w:t>8.1.6.1.2.2</w:t>
            </w:r>
          </w:p>
        </w:tc>
        <w:tc>
          <w:tcPr>
            <w:tcW w:w="3473" w:type="dxa"/>
            <w:gridSpan w:val="3"/>
            <w:tcBorders>
              <w:bottom w:val="single" w:sz="4" w:space="0" w:color="auto"/>
            </w:tcBorders>
            <w:shd w:val="clear" w:color="auto" w:fill="auto"/>
          </w:tcPr>
          <w:p w14:paraId="2A4A348F" w14:textId="643595BC" w:rsidR="00E93A13" w:rsidRPr="003F7263" w:rsidRDefault="00E93A13" w:rsidP="00E93A13">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7BCF2CAF" w14:textId="76BE401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55F23480" w14:textId="77517AE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47D50750" w14:textId="533621F6" w:rsidR="00E93A13" w:rsidRPr="003F7263" w:rsidRDefault="00E93A13" w:rsidP="00E93A1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E93A13" w:rsidRPr="003F7263" w14:paraId="73DCC0DB" w14:textId="77777777" w:rsidTr="00E93A13">
        <w:trPr>
          <w:gridAfter w:val="4"/>
          <w:wAfter w:w="213" w:type="dxa"/>
          <w:jc w:val="center"/>
        </w:trPr>
        <w:tc>
          <w:tcPr>
            <w:tcW w:w="1063" w:type="dxa"/>
            <w:gridSpan w:val="2"/>
            <w:tcBorders>
              <w:bottom w:val="single" w:sz="4" w:space="0" w:color="auto"/>
            </w:tcBorders>
            <w:shd w:val="clear" w:color="auto" w:fill="auto"/>
          </w:tcPr>
          <w:p w14:paraId="1BDC8852" w14:textId="66978AC0" w:rsidR="00E93A13" w:rsidRPr="003F7263" w:rsidRDefault="00E93A13" w:rsidP="00E93A13">
            <w:pPr>
              <w:pStyle w:val="TAL"/>
              <w:keepNext w:val="0"/>
              <w:keepLines w:val="0"/>
              <w:rPr>
                <w:sz w:val="16"/>
                <w:szCs w:val="16"/>
              </w:rPr>
            </w:pPr>
            <w:r w:rsidRPr="003F7263">
              <w:rPr>
                <w:rFonts w:eastAsia="SimSun"/>
                <w:sz w:val="16"/>
                <w:szCs w:val="16"/>
                <w:lang w:eastAsia="en-US"/>
              </w:rPr>
              <w:t>8.1.6.1.2.3</w:t>
            </w:r>
          </w:p>
        </w:tc>
        <w:tc>
          <w:tcPr>
            <w:tcW w:w="3473" w:type="dxa"/>
            <w:gridSpan w:val="3"/>
            <w:tcBorders>
              <w:bottom w:val="single" w:sz="4" w:space="0" w:color="auto"/>
            </w:tcBorders>
            <w:shd w:val="clear" w:color="auto" w:fill="auto"/>
          </w:tcPr>
          <w:p w14:paraId="7666608B" w14:textId="5EB2C6E8" w:rsidR="00E93A13" w:rsidRPr="003F7263" w:rsidRDefault="00E93A13" w:rsidP="00E93A13">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50929B86" w14:textId="0B85A65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365343B" w14:textId="7F886C6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C917905" w14:textId="5EC1C51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0D3533D" w14:textId="77777777" w:rsidTr="00E93A13">
        <w:trPr>
          <w:gridAfter w:val="4"/>
          <w:wAfter w:w="213" w:type="dxa"/>
          <w:jc w:val="center"/>
        </w:trPr>
        <w:tc>
          <w:tcPr>
            <w:tcW w:w="1063" w:type="dxa"/>
            <w:gridSpan w:val="2"/>
            <w:tcBorders>
              <w:bottom w:val="single" w:sz="4" w:space="0" w:color="auto"/>
            </w:tcBorders>
            <w:shd w:val="clear" w:color="auto" w:fill="auto"/>
          </w:tcPr>
          <w:p w14:paraId="29779565" w14:textId="5923D72C" w:rsidR="00E93A13" w:rsidRPr="003F7263" w:rsidRDefault="00E93A13" w:rsidP="00E93A13">
            <w:pPr>
              <w:pStyle w:val="TAL"/>
              <w:keepNext w:val="0"/>
              <w:keepLines w:val="0"/>
              <w:rPr>
                <w:sz w:val="16"/>
                <w:szCs w:val="16"/>
              </w:rPr>
            </w:pPr>
            <w:r w:rsidRPr="003F7263">
              <w:rPr>
                <w:rFonts w:eastAsia="SimSun"/>
                <w:sz w:val="16"/>
                <w:szCs w:val="16"/>
                <w:lang w:eastAsia="en-US"/>
              </w:rPr>
              <w:t>8.1.6.1.2.4</w:t>
            </w:r>
          </w:p>
        </w:tc>
        <w:tc>
          <w:tcPr>
            <w:tcW w:w="3473" w:type="dxa"/>
            <w:gridSpan w:val="3"/>
            <w:tcBorders>
              <w:bottom w:val="single" w:sz="4" w:space="0" w:color="auto"/>
            </w:tcBorders>
            <w:shd w:val="clear" w:color="auto" w:fill="auto"/>
          </w:tcPr>
          <w:p w14:paraId="6BAB15E3" w14:textId="4F02A028" w:rsidR="00E93A13" w:rsidRPr="003F7263" w:rsidRDefault="00E93A13" w:rsidP="00E93A13">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1D738946" w14:textId="32C6EAF6"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465F3CE" w14:textId="051DD77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6471A94" w14:textId="4AB1E9D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D5CCC9A" w14:textId="77777777" w:rsidTr="00E93A13">
        <w:trPr>
          <w:gridAfter w:val="4"/>
          <w:wAfter w:w="213" w:type="dxa"/>
          <w:jc w:val="center"/>
        </w:trPr>
        <w:tc>
          <w:tcPr>
            <w:tcW w:w="1063" w:type="dxa"/>
            <w:gridSpan w:val="2"/>
            <w:tcBorders>
              <w:bottom w:val="single" w:sz="4" w:space="0" w:color="auto"/>
            </w:tcBorders>
            <w:shd w:val="clear" w:color="auto" w:fill="auto"/>
          </w:tcPr>
          <w:p w14:paraId="77AF2613" w14:textId="2F6A5E44" w:rsidR="00E93A13" w:rsidRPr="003F7263" w:rsidRDefault="00E93A13" w:rsidP="00E93A13">
            <w:pPr>
              <w:pStyle w:val="TAL"/>
              <w:keepNext w:val="0"/>
              <w:keepLines w:val="0"/>
              <w:rPr>
                <w:sz w:val="16"/>
                <w:szCs w:val="16"/>
              </w:rPr>
            </w:pPr>
            <w:r w:rsidRPr="003F7263">
              <w:rPr>
                <w:rFonts w:eastAsia="SimSun"/>
                <w:sz w:val="16"/>
                <w:szCs w:val="16"/>
                <w:lang w:eastAsia="en-US"/>
              </w:rPr>
              <w:t>8.1.6.1.2.5</w:t>
            </w:r>
          </w:p>
        </w:tc>
        <w:tc>
          <w:tcPr>
            <w:tcW w:w="3473" w:type="dxa"/>
            <w:gridSpan w:val="3"/>
            <w:tcBorders>
              <w:bottom w:val="single" w:sz="4" w:space="0" w:color="auto"/>
            </w:tcBorders>
            <w:shd w:val="clear" w:color="auto" w:fill="auto"/>
          </w:tcPr>
          <w:p w14:paraId="1554949A" w14:textId="1EAF278E"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68D5886C" w14:textId="408D25B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2DF8514" w14:textId="3114ED39"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401350C" w14:textId="26643CE3"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4C8B8A8" w14:textId="77777777" w:rsidTr="00E93A13">
        <w:trPr>
          <w:gridAfter w:val="4"/>
          <w:wAfter w:w="213" w:type="dxa"/>
          <w:jc w:val="center"/>
        </w:trPr>
        <w:tc>
          <w:tcPr>
            <w:tcW w:w="1063" w:type="dxa"/>
            <w:gridSpan w:val="2"/>
            <w:tcBorders>
              <w:bottom w:val="single" w:sz="4" w:space="0" w:color="auto"/>
            </w:tcBorders>
            <w:shd w:val="clear" w:color="auto" w:fill="auto"/>
          </w:tcPr>
          <w:p w14:paraId="1413F689" w14:textId="6D5DE8E6" w:rsidR="00E93A13" w:rsidRPr="003F7263" w:rsidRDefault="00E93A13" w:rsidP="00E93A13">
            <w:pPr>
              <w:pStyle w:val="TAL"/>
              <w:keepNext w:val="0"/>
              <w:keepLines w:val="0"/>
              <w:rPr>
                <w:sz w:val="16"/>
                <w:szCs w:val="16"/>
              </w:rPr>
            </w:pPr>
            <w:r w:rsidRPr="003F7263">
              <w:rPr>
                <w:rFonts w:eastAsia="SimSun"/>
                <w:sz w:val="16"/>
                <w:szCs w:val="16"/>
                <w:lang w:eastAsia="en-US"/>
              </w:rPr>
              <w:t>8.1.6.1.2.6</w:t>
            </w:r>
          </w:p>
        </w:tc>
        <w:tc>
          <w:tcPr>
            <w:tcW w:w="3473" w:type="dxa"/>
            <w:gridSpan w:val="3"/>
            <w:tcBorders>
              <w:bottom w:val="single" w:sz="4" w:space="0" w:color="auto"/>
            </w:tcBorders>
            <w:shd w:val="clear" w:color="auto" w:fill="auto"/>
          </w:tcPr>
          <w:p w14:paraId="5CE5A6F5" w14:textId="46BCB3EB" w:rsidR="00E93A13" w:rsidRPr="003F7263" w:rsidRDefault="00E93A13" w:rsidP="00E93A13">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7142DFE4" w14:textId="504F1BA8"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D941455" w14:textId="46A8D0B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4DCC6F0" w14:textId="6E80A64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7D91555B" w14:textId="77777777" w:rsidTr="00E93A13">
        <w:trPr>
          <w:gridAfter w:val="4"/>
          <w:wAfter w:w="213" w:type="dxa"/>
          <w:jc w:val="center"/>
        </w:trPr>
        <w:tc>
          <w:tcPr>
            <w:tcW w:w="1063" w:type="dxa"/>
            <w:gridSpan w:val="2"/>
            <w:tcBorders>
              <w:bottom w:val="single" w:sz="4" w:space="0" w:color="auto"/>
            </w:tcBorders>
            <w:shd w:val="clear" w:color="auto" w:fill="auto"/>
          </w:tcPr>
          <w:p w14:paraId="4549D77F" w14:textId="46DB4DFB" w:rsidR="00E93A13" w:rsidRPr="003F7263" w:rsidRDefault="00E93A13" w:rsidP="00E93A13">
            <w:pPr>
              <w:pStyle w:val="TAL"/>
              <w:keepNext w:val="0"/>
              <w:keepLines w:val="0"/>
              <w:rPr>
                <w:sz w:val="16"/>
                <w:szCs w:val="16"/>
              </w:rPr>
            </w:pPr>
            <w:r w:rsidRPr="003F7263">
              <w:rPr>
                <w:rFonts w:eastAsia="SimSun"/>
                <w:sz w:val="16"/>
                <w:szCs w:val="16"/>
                <w:lang w:eastAsia="en-US"/>
              </w:rPr>
              <w:t>8.1.6.1.2.7</w:t>
            </w:r>
          </w:p>
        </w:tc>
        <w:tc>
          <w:tcPr>
            <w:tcW w:w="3473" w:type="dxa"/>
            <w:gridSpan w:val="3"/>
            <w:tcBorders>
              <w:bottom w:val="single" w:sz="4" w:space="0" w:color="auto"/>
            </w:tcBorders>
            <w:shd w:val="clear" w:color="auto" w:fill="auto"/>
          </w:tcPr>
          <w:p w14:paraId="3CDD0EF6" w14:textId="664B7FC1" w:rsidR="00E93A13" w:rsidRPr="003F7263" w:rsidRDefault="00E93A13" w:rsidP="00E93A13">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0793B575" w14:textId="79710CB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8A504EC" w14:textId="0BD8A14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DBAAD25" w14:textId="4FD31521"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45259F34" w14:textId="77777777" w:rsidTr="00E93A13">
        <w:trPr>
          <w:gridAfter w:val="4"/>
          <w:wAfter w:w="213" w:type="dxa"/>
          <w:jc w:val="center"/>
        </w:trPr>
        <w:tc>
          <w:tcPr>
            <w:tcW w:w="1063" w:type="dxa"/>
            <w:gridSpan w:val="2"/>
            <w:tcBorders>
              <w:bottom w:val="single" w:sz="4" w:space="0" w:color="auto"/>
            </w:tcBorders>
            <w:shd w:val="clear" w:color="auto" w:fill="auto"/>
          </w:tcPr>
          <w:p w14:paraId="79539C4D" w14:textId="01B0B8F6" w:rsidR="00E93A13" w:rsidRPr="003F7263" w:rsidRDefault="00E93A13" w:rsidP="00E93A13">
            <w:pPr>
              <w:pStyle w:val="TAL"/>
              <w:keepNext w:val="0"/>
              <w:keepLines w:val="0"/>
              <w:rPr>
                <w:sz w:val="16"/>
                <w:szCs w:val="16"/>
              </w:rPr>
            </w:pPr>
            <w:r w:rsidRPr="003F7263">
              <w:rPr>
                <w:rFonts w:eastAsia="SimSun"/>
                <w:sz w:val="16"/>
                <w:szCs w:val="16"/>
                <w:lang w:eastAsia="en-US"/>
              </w:rPr>
              <w:t>8.1.6.1.2.8</w:t>
            </w:r>
          </w:p>
        </w:tc>
        <w:tc>
          <w:tcPr>
            <w:tcW w:w="3473" w:type="dxa"/>
            <w:gridSpan w:val="3"/>
            <w:tcBorders>
              <w:bottom w:val="single" w:sz="4" w:space="0" w:color="auto"/>
            </w:tcBorders>
            <w:shd w:val="clear" w:color="auto" w:fill="auto"/>
          </w:tcPr>
          <w:p w14:paraId="17A025B2" w14:textId="73B46A4D" w:rsidR="00E93A13" w:rsidRPr="003F7263" w:rsidRDefault="00E93A13" w:rsidP="00E93A13">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75D2CA8B" w14:textId="6B5F059E"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2B12F22" w14:textId="24169467"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269EFE9" w14:textId="252BA86B"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1F9374C0" w14:textId="77777777" w:rsidTr="00E93A13">
        <w:trPr>
          <w:gridAfter w:val="4"/>
          <w:wAfter w:w="213" w:type="dxa"/>
          <w:jc w:val="center"/>
        </w:trPr>
        <w:tc>
          <w:tcPr>
            <w:tcW w:w="1063" w:type="dxa"/>
            <w:gridSpan w:val="2"/>
            <w:tcBorders>
              <w:bottom w:val="single" w:sz="4" w:space="0" w:color="auto"/>
            </w:tcBorders>
            <w:shd w:val="clear" w:color="auto" w:fill="auto"/>
          </w:tcPr>
          <w:p w14:paraId="629F8A21" w14:textId="14C71AF5" w:rsidR="00E93A13" w:rsidRPr="003F7263" w:rsidRDefault="00E93A13" w:rsidP="00E93A13">
            <w:pPr>
              <w:pStyle w:val="TAL"/>
              <w:keepNext w:val="0"/>
              <w:keepLines w:val="0"/>
              <w:rPr>
                <w:sz w:val="16"/>
                <w:szCs w:val="16"/>
              </w:rPr>
            </w:pPr>
            <w:r w:rsidRPr="003F7263">
              <w:rPr>
                <w:rFonts w:eastAsia="SimSun"/>
                <w:sz w:val="16"/>
                <w:szCs w:val="16"/>
                <w:lang w:eastAsia="en-US"/>
              </w:rPr>
              <w:t>8.1.6.1.2.9</w:t>
            </w:r>
          </w:p>
        </w:tc>
        <w:tc>
          <w:tcPr>
            <w:tcW w:w="3473" w:type="dxa"/>
            <w:gridSpan w:val="3"/>
            <w:tcBorders>
              <w:bottom w:val="single" w:sz="4" w:space="0" w:color="auto"/>
            </w:tcBorders>
            <w:shd w:val="clear" w:color="auto" w:fill="auto"/>
          </w:tcPr>
          <w:p w14:paraId="1D830595" w14:textId="3561F2A9" w:rsidR="00E93A13" w:rsidRPr="003F7263" w:rsidRDefault="00E93A13" w:rsidP="00E93A13">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4679E6B1" w14:textId="09A70614"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D93EBAB" w14:textId="632CEFB6"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3EC4D105" w14:textId="22F45E0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E93A13" w:rsidRPr="003F7263" w14:paraId="7A6649A9" w14:textId="77777777" w:rsidTr="00E93A13">
        <w:trPr>
          <w:gridAfter w:val="4"/>
          <w:wAfter w:w="213" w:type="dxa"/>
          <w:jc w:val="center"/>
        </w:trPr>
        <w:tc>
          <w:tcPr>
            <w:tcW w:w="1063" w:type="dxa"/>
            <w:gridSpan w:val="2"/>
            <w:tcBorders>
              <w:bottom w:val="single" w:sz="4" w:space="0" w:color="auto"/>
            </w:tcBorders>
            <w:shd w:val="clear" w:color="auto" w:fill="auto"/>
          </w:tcPr>
          <w:p w14:paraId="1502F297" w14:textId="13C7D157" w:rsidR="00E93A13" w:rsidRPr="003F7263" w:rsidRDefault="00E93A13" w:rsidP="00E93A13">
            <w:pPr>
              <w:pStyle w:val="TAL"/>
              <w:keepNext w:val="0"/>
              <w:keepLines w:val="0"/>
              <w:rPr>
                <w:sz w:val="16"/>
                <w:szCs w:val="16"/>
              </w:rPr>
            </w:pPr>
            <w:r w:rsidRPr="003F7263">
              <w:rPr>
                <w:rFonts w:eastAsia="SimSun"/>
                <w:sz w:val="16"/>
                <w:szCs w:val="16"/>
                <w:lang w:eastAsia="en-US"/>
              </w:rPr>
              <w:t>8.1.6.1.2.10</w:t>
            </w:r>
          </w:p>
        </w:tc>
        <w:tc>
          <w:tcPr>
            <w:tcW w:w="3473" w:type="dxa"/>
            <w:gridSpan w:val="3"/>
            <w:tcBorders>
              <w:bottom w:val="single" w:sz="4" w:space="0" w:color="auto"/>
            </w:tcBorders>
            <w:shd w:val="clear" w:color="auto" w:fill="auto"/>
          </w:tcPr>
          <w:p w14:paraId="2D2151BD" w14:textId="73B6C32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7249930D" w14:textId="456AADFA"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B9B604C" w14:textId="22106595"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2C9FFC6" w14:textId="03E66CB4"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F794B5" w14:textId="77777777" w:rsidTr="00E93A13">
        <w:trPr>
          <w:gridAfter w:val="4"/>
          <w:wAfter w:w="213" w:type="dxa"/>
          <w:jc w:val="center"/>
        </w:trPr>
        <w:tc>
          <w:tcPr>
            <w:tcW w:w="1063" w:type="dxa"/>
            <w:gridSpan w:val="2"/>
            <w:tcBorders>
              <w:bottom w:val="single" w:sz="4" w:space="0" w:color="auto"/>
            </w:tcBorders>
            <w:shd w:val="clear" w:color="auto" w:fill="auto"/>
          </w:tcPr>
          <w:p w14:paraId="088059A4" w14:textId="76C3DB58" w:rsidR="00E93A13" w:rsidRPr="003F7263" w:rsidRDefault="00E93A13" w:rsidP="00E93A13">
            <w:pPr>
              <w:pStyle w:val="TAL"/>
              <w:keepNext w:val="0"/>
              <w:keepLines w:val="0"/>
              <w:rPr>
                <w:sz w:val="16"/>
                <w:szCs w:val="16"/>
              </w:rPr>
            </w:pPr>
            <w:r w:rsidRPr="003F7263">
              <w:rPr>
                <w:rFonts w:eastAsia="SimSun"/>
                <w:sz w:val="16"/>
                <w:szCs w:val="16"/>
                <w:lang w:eastAsia="en-US"/>
              </w:rPr>
              <w:t>8.1.6.1.2.11</w:t>
            </w:r>
          </w:p>
        </w:tc>
        <w:tc>
          <w:tcPr>
            <w:tcW w:w="3473" w:type="dxa"/>
            <w:gridSpan w:val="3"/>
            <w:tcBorders>
              <w:bottom w:val="single" w:sz="4" w:space="0" w:color="auto"/>
            </w:tcBorders>
            <w:shd w:val="clear" w:color="auto" w:fill="auto"/>
          </w:tcPr>
          <w:p w14:paraId="3EFB94DC" w14:textId="52C2B44E" w:rsidR="00E93A13" w:rsidRPr="003F7263" w:rsidRDefault="00E93A13" w:rsidP="00E93A13">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548AA32C" w14:textId="128BFF90"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5A2B45C" w14:textId="0A89BBBE"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DEE2469" w14:textId="35E9772E"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230CEBA0" w14:textId="77777777" w:rsidTr="00E93A13">
        <w:trPr>
          <w:gridAfter w:val="4"/>
          <w:wAfter w:w="213" w:type="dxa"/>
          <w:jc w:val="center"/>
        </w:trPr>
        <w:tc>
          <w:tcPr>
            <w:tcW w:w="1063" w:type="dxa"/>
            <w:gridSpan w:val="2"/>
            <w:tcBorders>
              <w:bottom w:val="single" w:sz="4" w:space="0" w:color="auto"/>
            </w:tcBorders>
            <w:shd w:val="clear" w:color="auto" w:fill="auto"/>
          </w:tcPr>
          <w:p w14:paraId="4A30F2E9" w14:textId="6D3BB985" w:rsidR="00E93A13" w:rsidRPr="003F7263" w:rsidRDefault="00E93A13" w:rsidP="00E93A13">
            <w:pPr>
              <w:pStyle w:val="TAL"/>
              <w:keepNext w:val="0"/>
              <w:keepLines w:val="0"/>
              <w:rPr>
                <w:sz w:val="16"/>
                <w:szCs w:val="16"/>
              </w:rPr>
            </w:pPr>
            <w:r w:rsidRPr="003F7263">
              <w:rPr>
                <w:rFonts w:eastAsia="SimSun"/>
                <w:sz w:val="16"/>
                <w:szCs w:val="16"/>
                <w:lang w:eastAsia="en-US"/>
              </w:rPr>
              <w:t>8.1.6.1.2.12</w:t>
            </w:r>
          </w:p>
        </w:tc>
        <w:tc>
          <w:tcPr>
            <w:tcW w:w="3473" w:type="dxa"/>
            <w:gridSpan w:val="3"/>
            <w:tcBorders>
              <w:bottom w:val="single" w:sz="4" w:space="0" w:color="auto"/>
            </w:tcBorders>
            <w:shd w:val="clear" w:color="auto" w:fill="auto"/>
          </w:tcPr>
          <w:p w14:paraId="52E3B753" w14:textId="27490A0C"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04FCCD76" w14:textId="38132309"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162E754" w14:textId="6FD4CD1A"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A517BF2" w14:textId="20059EF6"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A13" w:rsidRPr="003F7263" w14:paraId="37BE2AF7" w14:textId="77777777" w:rsidTr="00E93A13">
        <w:trPr>
          <w:gridAfter w:val="4"/>
          <w:wAfter w:w="213" w:type="dxa"/>
          <w:jc w:val="center"/>
        </w:trPr>
        <w:tc>
          <w:tcPr>
            <w:tcW w:w="1063" w:type="dxa"/>
            <w:gridSpan w:val="2"/>
            <w:tcBorders>
              <w:bottom w:val="single" w:sz="4" w:space="0" w:color="auto"/>
            </w:tcBorders>
            <w:shd w:val="clear" w:color="auto" w:fill="auto"/>
          </w:tcPr>
          <w:p w14:paraId="2647E4F0" w14:textId="01231807" w:rsidR="00E93A13" w:rsidRPr="003F7263" w:rsidRDefault="00E93A13" w:rsidP="00E93A13">
            <w:pPr>
              <w:pStyle w:val="TAL"/>
              <w:keepNext w:val="0"/>
              <w:keepLines w:val="0"/>
              <w:rPr>
                <w:sz w:val="16"/>
                <w:szCs w:val="16"/>
              </w:rPr>
            </w:pPr>
            <w:r w:rsidRPr="003F7263">
              <w:rPr>
                <w:rFonts w:eastAsia="SimSun"/>
                <w:sz w:val="16"/>
                <w:szCs w:val="16"/>
                <w:lang w:eastAsia="en-US"/>
              </w:rPr>
              <w:t>8.1.6.1.2.13</w:t>
            </w:r>
          </w:p>
        </w:tc>
        <w:tc>
          <w:tcPr>
            <w:tcW w:w="3473" w:type="dxa"/>
            <w:gridSpan w:val="3"/>
            <w:tcBorders>
              <w:bottom w:val="single" w:sz="4" w:space="0" w:color="auto"/>
            </w:tcBorders>
            <w:shd w:val="clear" w:color="auto" w:fill="auto"/>
          </w:tcPr>
          <w:p w14:paraId="2F26900C" w14:textId="3A5D7E50" w:rsidR="00E93A13" w:rsidRPr="003F7263" w:rsidRDefault="00E93A13" w:rsidP="00E93A1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570F36C" w14:textId="2FC39EA1" w:rsidR="00E93A13" w:rsidRPr="003F7263" w:rsidRDefault="00E93A13" w:rsidP="00E93A1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93778FD" w14:textId="04DA76AD" w:rsidR="00E93A13" w:rsidRPr="003F7263" w:rsidRDefault="00E93A13" w:rsidP="00E93A13">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29340A" w14:textId="170AF6C0" w:rsidR="00E93A13" w:rsidRPr="003F7263" w:rsidRDefault="00E93A13" w:rsidP="00E93A1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9472CA" w:rsidRPr="003F7263" w14:paraId="34C2A6C7" w14:textId="77777777" w:rsidTr="00E93A13">
        <w:trPr>
          <w:gridAfter w:val="4"/>
          <w:wAfter w:w="213" w:type="dxa"/>
          <w:jc w:val="center"/>
        </w:trPr>
        <w:tc>
          <w:tcPr>
            <w:tcW w:w="1063" w:type="dxa"/>
            <w:gridSpan w:val="2"/>
            <w:tcBorders>
              <w:bottom w:val="single" w:sz="4" w:space="0" w:color="auto"/>
            </w:tcBorders>
            <w:shd w:val="clear" w:color="auto" w:fill="auto"/>
          </w:tcPr>
          <w:p w14:paraId="6140EB72" w14:textId="2EA94725" w:rsidR="009472CA" w:rsidRPr="009472CA" w:rsidRDefault="009472CA" w:rsidP="009472CA">
            <w:pPr>
              <w:pStyle w:val="TAL"/>
              <w:keepNext w:val="0"/>
              <w:keepLines w:val="0"/>
              <w:rPr>
                <w:rFonts w:eastAsia="SimSun"/>
                <w:sz w:val="16"/>
                <w:szCs w:val="16"/>
                <w:lang w:eastAsia="en-US"/>
              </w:rPr>
            </w:pPr>
            <w:r w:rsidRPr="009472CA">
              <w:rPr>
                <w:sz w:val="16"/>
                <w:szCs w:val="16"/>
              </w:rPr>
              <w:t>8.1.6.1.2.14</w:t>
            </w:r>
          </w:p>
        </w:tc>
        <w:tc>
          <w:tcPr>
            <w:tcW w:w="3473" w:type="dxa"/>
            <w:gridSpan w:val="3"/>
            <w:tcBorders>
              <w:bottom w:val="single" w:sz="4" w:space="0" w:color="auto"/>
            </w:tcBorders>
            <w:shd w:val="clear" w:color="auto" w:fill="auto"/>
          </w:tcPr>
          <w:p w14:paraId="12955DB1" w14:textId="2F1B2CAF" w:rsidR="009472CA" w:rsidRPr="009472CA" w:rsidRDefault="009472CA" w:rsidP="009472CA">
            <w:pPr>
              <w:pStyle w:val="TAL"/>
              <w:rPr>
                <w:rFonts w:eastAsia="SimSun"/>
                <w:sz w:val="16"/>
                <w:szCs w:val="16"/>
                <w:lang w:eastAsia="en-US"/>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07380AA6" w14:textId="408E1209"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0BFD3064" w14:textId="77ADE82A" w:rsidR="009472CA" w:rsidRPr="009472CA" w:rsidRDefault="008A76E2" w:rsidP="009472CA">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0B3614A5" w14:textId="0C7663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IDC mechanism</w:t>
            </w:r>
          </w:p>
        </w:tc>
      </w:tr>
      <w:tr w:rsidR="009472CA" w:rsidRPr="003F7263" w14:paraId="1339B20F" w14:textId="77777777" w:rsidTr="00E93A13">
        <w:trPr>
          <w:gridAfter w:val="4"/>
          <w:wAfter w:w="213" w:type="dxa"/>
          <w:jc w:val="center"/>
        </w:trPr>
        <w:tc>
          <w:tcPr>
            <w:tcW w:w="1063" w:type="dxa"/>
            <w:gridSpan w:val="2"/>
            <w:tcBorders>
              <w:bottom w:val="single" w:sz="4" w:space="0" w:color="auto"/>
            </w:tcBorders>
            <w:shd w:val="clear" w:color="auto" w:fill="auto"/>
          </w:tcPr>
          <w:p w14:paraId="55869B25" w14:textId="34CB4FC5" w:rsidR="009472CA" w:rsidRPr="009472CA" w:rsidRDefault="009472CA" w:rsidP="009472CA">
            <w:pPr>
              <w:pStyle w:val="TAL"/>
              <w:keepNext w:val="0"/>
              <w:keepLines w:val="0"/>
              <w:rPr>
                <w:rFonts w:eastAsia="SimSun"/>
                <w:sz w:val="16"/>
                <w:szCs w:val="16"/>
                <w:lang w:eastAsia="en-US"/>
              </w:rPr>
            </w:pPr>
            <w:r w:rsidRPr="009472CA">
              <w:rPr>
                <w:sz w:val="16"/>
                <w:szCs w:val="16"/>
              </w:rPr>
              <w:t>8.1.6.1.2.15</w:t>
            </w:r>
          </w:p>
        </w:tc>
        <w:tc>
          <w:tcPr>
            <w:tcW w:w="3473" w:type="dxa"/>
            <w:gridSpan w:val="3"/>
            <w:tcBorders>
              <w:bottom w:val="single" w:sz="4" w:space="0" w:color="auto"/>
            </w:tcBorders>
            <w:shd w:val="clear" w:color="auto" w:fill="auto"/>
          </w:tcPr>
          <w:p w14:paraId="27FAAD17" w14:textId="76BFFC26" w:rsidR="009472CA" w:rsidRPr="009472CA" w:rsidRDefault="009472CA" w:rsidP="009472CA">
            <w:pPr>
              <w:pStyle w:val="TAL"/>
              <w:rPr>
                <w:rFonts w:eastAsia="SimSun"/>
                <w:sz w:val="16"/>
                <w:szCs w:val="16"/>
                <w:lang w:eastAsia="en-US"/>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56CF0C3E" w14:textId="3E3937DD" w:rsidR="009472CA" w:rsidRPr="009472CA" w:rsidRDefault="009472CA" w:rsidP="009472CA">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60158BE6" w14:textId="608BA04E" w:rsidR="009472CA" w:rsidRPr="009472CA" w:rsidRDefault="008A76E2" w:rsidP="009472CA">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35A4ED8B" w14:textId="6E80AB47" w:rsidR="009472CA" w:rsidRPr="009472CA" w:rsidRDefault="009472CA" w:rsidP="009472CA">
            <w:pPr>
              <w:pStyle w:val="TAL"/>
              <w:keepNext w:val="0"/>
              <w:keepLines w:val="0"/>
              <w:rPr>
                <w:rFonts w:eastAsia="SimSun"/>
                <w:sz w:val="16"/>
                <w:szCs w:val="16"/>
                <w:lang w:eastAsia="en-US"/>
              </w:rPr>
            </w:pPr>
            <w:r w:rsidRPr="009472CA">
              <w:rPr>
                <w:sz w:val="16"/>
                <w:szCs w:val="16"/>
              </w:rPr>
              <w:t>UEs supporting 5G core and logged measurements in RRC_IDLE and RRC_INACTIVE and early measurements</w:t>
            </w:r>
          </w:p>
        </w:tc>
      </w:tr>
      <w:tr w:rsidR="00E93A13" w:rsidRPr="003F7263" w14:paraId="46E4AFBE" w14:textId="77777777" w:rsidTr="00E93A13">
        <w:trPr>
          <w:gridAfter w:val="4"/>
          <w:wAfter w:w="213" w:type="dxa"/>
          <w:jc w:val="center"/>
        </w:trPr>
        <w:tc>
          <w:tcPr>
            <w:tcW w:w="1063" w:type="dxa"/>
            <w:gridSpan w:val="2"/>
            <w:tcBorders>
              <w:bottom w:val="single" w:sz="4" w:space="0" w:color="auto"/>
            </w:tcBorders>
            <w:shd w:val="clear" w:color="auto" w:fill="D9D9D9"/>
          </w:tcPr>
          <w:p w14:paraId="2F3B7CC4" w14:textId="5E7285BD" w:rsidR="00E93A13" w:rsidRPr="003F7263" w:rsidRDefault="00E93A13" w:rsidP="00E93A13">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82E3F93" w14:textId="6A819879" w:rsidR="00E93A13" w:rsidRPr="003F7263" w:rsidRDefault="00E93A13" w:rsidP="00E93A13">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149B21C"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342AF7E"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70534E03" w14:textId="77777777" w:rsidR="00E93A13" w:rsidRPr="003F7263" w:rsidRDefault="00E93A13" w:rsidP="00E93A13">
            <w:pPr>
              <w:pStyle w:val="TAL"/>
              <w:keepNext w:val="0"/>
              <w:keepLines w:val="0"/>
              <w:rPr>
                <w:sz w:val="16"/>
                <w:szCs w:val="16"/>
              </w:rPr>
            </w:pPr>
          </w:p>
        </w:tc>
      </w:tr>
      <w:tr w:rsidR="00E93A13" w:rsidRPr="003F7263" w14:paraId="1A12A1F9" w14:textId="77777777" w:rsidTr="00E93A13">
        <w:trPr>
          <w:gridAfter w:val="4"/>
          <w:wAfter w:w="213" w:type="dxa"/>
          <w:jc w:val="center"/>
        </w:trPr>
        <w:tc>
          <w:tcPr>
            <w:tcW w:w="1063" w:type="dxa"/>
            <w:gridSpan w:val="2"/>
            <w:tcBorders>
              <w:bottom w:val="single" w:sz="4" w:space="0" w:color="auto"/>
            </w:tcBorders>
            <w:shd w:val="clear" w:color="auto" w:fill="auto"/>
          </w:tcPr>
          <w:p w14:paraId="35E039D5" w14:textId="08C33A9E" w:rsidR="00E93A13" w:rsidRPr="003F7263" w:rsidRDefault="00E93A13" w:rsidP="00E93A13">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76176336" w14:textId="44AC7F03" w:rsidR="00E93A13" w:rsidRPr="003F7263" w:rsidRDefault="00E93A13" w:rsidP="00E93A13">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7A460FB7" w14:textId="28917819"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D5DE7B" w14:textId="6FB92109"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3C51063" w14:textId="2C353AD3"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4E483DA8" w14:textId="77777777" w:rsidTr="00E93A13">
        <w:trPr>
          <w:gridAfter w:val="4"/>
          <w:wAfter w:w="213" w:type="dxa"/>
          <w:jc w:val="center"/>
        </w:trPr>
        <w:tc>
          <w:tcPr>
            <w:tcW w:w="1063" w:type="dxa"/>
            <w:gridSpan w:val="2"/>
            <w:tcBorders>
              <w:bottom w:val="single" w:sz="4" w:space="0" w:color="auto"/>
            </w:tcBorders>
            <w:shd w:val="clear" w:color="auto" w:fill="auto"/>
          </w:tcPr>
          <w:p w14:paraId="506CA673" w14:textId="111E8181" w:rsidR="00E93A13" w:rsidRPr="003F7263" w:rsidRDefault="00E93A13" w:rsidP="00E93A13">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733A73A6" w14:textId="5A5AE4F7" w:rsidR="00E93A13" w:rsidRPr="003F7263" w:rsidRDefault="00E93A13" w:rsidP="00E93A13">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24739A66" w14:textId="6C0EACEC"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1F6EE89" w14:textId="0A0CC7BC"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929A913" w14:textId="27571D4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9D2C150" w14:textId="77777777" w:rsidTr="00E93A13">
        <w:trPr>
          <w:gridAfter w:val="4"/>
          <w:wAfter w:w="213" w:type="dxa"/>
          <w:jc w:val="center"/>
        </w:trPr>
        <w:tc>
          <w:tcPr>
            <w:tcW w:w="1063" w:type="dxa"/>
            <w:gridSpan w:val="2"/>
            <w:tcBorders>
              <w:bottom w:val="single" w:sz="4" w:space="0" w:color="auto"/>
            </w:tcBorders>
            <w:shd w:val="clear" w:color="auto" w:fill="auto"/>
          </w:tcPr>
          <w:p w14:paraId="493CBEA9" w14:textId="540B56E1" w:rsidR="00E93A13" w:rsidRPr="003F7263" w:rsidRDefault="00E93A13" w:rsidP="00E93A13">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A6B412C" w14:textId="5210DC04" w:rsidR="00E93A13" w:rsidRPr="003F7263" w:rsidRDefault="00E93A13" w:rsidP="00E93A13">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3FAFFE6A" w14:textId="6BD55CF8" w:rsidR="00E93A13" w:rsidRPr="003F7263" w:rsidRDefault="00E93A13" w:rsidP="00E93A1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C002A5" w14:textId="735C75ED" w:rsidR="00E93A13" w:rsidRPr="003F7263" w:rsidRDefault="00E93A13" w:rsidP="00E93A13">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A32617D" w14:textId="3D24EB3A"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5DC65F71" w14:textId="77777777" w:rsidTr="00E93A13">
        <w:trPr>
          <w:gridAfter w:val="4"/>
          <w:wAfter w:w="213" w:type="dxa"/>
          <w:jc w:val="center"/>
        </w:trPr>
        <w:tc>
          <w:tcPr>
            <w:tcW w:w="1063" w:type="dxa"/>
            <w:gridSpan w:val="2"/>
            <w:tcBorders>
              <w:bottom w:val="single" w:sz="4" w:space="0" w:color="auto"/>
            </w:tcBorders>
            <w:shd w:val="clear" w:color="auto" w:fill="auto"/>
          </w:tcPr>
          <w:p w14:paraId="0648B8AA" w14:textId="1AEEBD59" w:rsidR="00E93A13" w:rsidRPr="003F7263" w:rsidRDefault="00E93A13" w:rsidP="00E93A13">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2EE1083B" w14:textId="53E2BC2C" w:rsidR="00E93A13" w:rsidRPr="003F7263" w:rsidRDefault="00E93A13" w:rsidP="00E93A13">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A059B4D" w14:textId="3C59D0B5"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423809D" w14:textId="5CA878BC"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109BDE2" w14:textId="462C9AFD"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01012287" w14:textId="77777777" w:rsidTr="00E93A13">
        <w:trPr>
          <w:gridAfter w:val="4"/>
          <w:wAfter w:w="213" w:type="dxa"/>
          <w:jc w:val="center"/>
        </w:trPr>
        <w:tc>
          <w:tcPr>
            <w:tcW w:w="1063" w:type="dxa"/>
            <w:gridSpan w:val="2"/>
            <w:tcBorders>
              <w:bottom w:val="single" w:sz="4" w:space="0" w:color="auto"/>
            </w:tcBorders>
            <w:shd w:val="clear" w:color="auto" w:fill="auto"/>
          </w:tcPr>
          <w:p w14:paraId="0FB1E17D" w14:textId="3842BBD2" w:rsidR="00E93A13" w:rsidRPr="003F7263" w:rsidRDefault="00E93A13" w:rsidP="00E93A13">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62428BD" w14:textId="732C2DF2" w:rsidR="00E93A13" w:rsidRPr="003F7263" w:rsidRDefault="00E93A13" w:rsidP="00E93A13">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43BBA92" w14:textId="00EB81C6"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139B3" w14:textId="3F1B3A43" w:rsidR="00E93A13" w:rsidRPr="003F7263" w:rsidRDefault="00E93A13" w:rsidP="00E93A13">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6CBF4684" w14:textId="7574E1DA" w:rsidR="00E93A13" w:rsidRPr="003F7263" w:rsidRDefault="00E93A13" w:rsidP="00E93A1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A13" w:rsidRPr="003F7263" w14:paraId="647958B5" w14:textId="77777777" w:rsidTr="00E93A13">
        <w:trPr>
          <w:gridAfter w:val="4"/>
          <w:wAfter w:w="213" w:type="dxa"/>
          <w:jc w:val="center"/>
        </w:trPr>
        <w:tc>
          <w:tcPr>
            <w:tcW w:w="1063" w:type="dxa"/>
            <w:gridSpan w:val="2"/>
            <w:tcBorders>
              <w:bottom w:val="single" w:sz="4" w:space="0" w:color="auto"/>
            </w:tcBorders>
            <w:shd w:val="clear" w:color="auto" w:fill="auto"/>
          </w:tcPr>
          <w:p w14:paraId="4B01B672" w14:textId="7DFF426B" w:rsidR="00E93A13" w:rsidRPr="003F7263" w:rsidRDefault="00E93A13" w:rsidP="00E93A13">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1BC11A71" w14:textId="44A40120" w:rsidR="00E93A13" w:rsidRPr="003F7263" w:rsidRDefault="00E93A13" w:rsidP="00E93A13">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5A203186" w14:textId="62CC050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018BEAB" w14:textId="47E91C81"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057698E" w14:textId="54F76797"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3AFF1983" w14:textId="77777777" w:rsidTr="00E93A13">
        <w:trPr>
          <w:gridAfter w:val="4"/>
          <w:wAfter w:w="213" w:type="dxa"/>
          <w:jc w:val="center"/>
        </w:trPr>
        <w:tc>
          <w:tcPr>
            <w:tcW w:w="1063" w:type="dxa"/>
            <w:gridSpan w:val="2"/>
            <w:tcBorders>
              <w:bottom w:val="single" w:sz="4" w:space="0" w:color="auto"/>
            </w:tcBorders>
            <w:shd w:val="clear" w:color="auto" w:fill="auto"/>
          </w:tcPr>
          <w:p w14:paraId="20A5483E" w14:textId="324DE6D2" w:rsidR="00E93A13" w:rsidRPr="003F7263" w:rsidRDefault="00E93A13" w:rsidP="00E93A13">
            <w:pPr>
              <w:pStyle w:val="TAL"/>
              <w:keepNext w:val="0"/>
              <w:keepLines w:val="0"/>
              <w:rPr>
                <w:rFonts w:cs="Arial"/>
                <w:bCs/>
                <w:sz w:val="16"/>
                <w:szCs w:val="16"/>
              </w:rPr>
            </w:pPr>
            <w:r w:rsidRPr="003F7263">
              <w:rPr>
                <w:rFonts w:cs="Arial"/>
                <w:bCs/>
                <w:sz w:val="16"/>
                <w:szCs w:val="16"/>
              </w:rPr>
              <w:lastRenderedPageBreak/>
              <w:t>8.1.6.1.3.7</w:t>
            </w:r>
          </w:p>
        </w:tc>
        <w:tc>
          <w:tcPr>
            <w:tcW w:w="3473" w:type="dxa"/>
            <w:gridSpan w:val="3"/>
            <w:tcBorders>
              <w:bottom w:val="single" w:sz="4" w:space="0" w:color="auto"/>
            </w:tcBorders>
            <w:shd w:val="clear" w:color="auto" w:fill="auto"/>
          </w:tcPr>
          <w:p w14:paraId="7FD13E92" w14:textId="719CCD65" w:rsidR="00E93A13" w:rsidRPr="003F7263" w:rsidRDefault="00E93A13" w:rsidP="00E93A13">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95A7541" w14:textId="278083FE"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10F29" w14:textId="08547B1F" w:rsidR="00E93A13" w:rsidRPr="003F7263" w:rsidRDefault="00E93A13" w:rsidP="00E93A13">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6BF7BD9" w14:textId="2C04118E" w:rsidR="00E93A13" w:rsidRPr="003F7263" w:rsidRDefault="00E93A13" w:rsidP="00E93A13">
            <w:pPr>
              <w:pStyle w:val="TAL"/>
              <w:keepNext w:val="0"/>
              <w:keepLines w:val="0"/>
              <w:rPr>
                <w:sz w:val="16"/>
                <w:szCs w:val="16"/>
              </w:rPr>
            </w:pPr>
            <w:r w:rsidRPr="003F7263">
              <w:rPr>
                <w:sz w:val="16"/>
                <w:szCs w:val="16"/>
              </w:rPr>
              <w:t>UEs supporting 5G Core</w:t>
            </w:r>
          </w:p>
        </w:tc>
      </w:tr>
      <w:tr w:rsidR="00E93A13" w:rsidRPr="003F7263" w14:paraId="6E6BC095" w14:textId="77777777" w:rsidTr="00E93A13">
        <w:trPr>
          <w:gridAfter w:val="4"/>
          <w:wAfter w:w="213" w:type="dxa"/>
          <w:jc w:val="center"/>
        </w:trPr>
        <w:tc>
          <w:tcPr>
            <w:tcW w:w="1063" w:type="dxa"/>
            <w:gridSpan w:val="2"/>
            <w:tcBorders>
              <w:bottom w:val="single" w:sz="4" w:space="0" w:color="auto"/>
            </w:tcBorders>
            <w:shd w:val="clear" w:color="auto" w:fill="D9D9D9"/>
          </w:tcPr>
          <w:p w14:paraId="2BA7117F" w14:textId="3E92E4AB" w:rsidR="00E93A13" w:rsidRPr="003F7263" w:rsidRDefault="00E93A13" w:rsidP="00E93A13">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3570084" w14:textId="245B5169" w:rsidR="00E93A13" w:rsidRPr="003F7263" w:rsidRDefault="00E93A13" w:rsidP="00E93A13">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BBB9773"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6AE0C43"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E195F59" w14:textId="77777777" w:rsidR="00E93A13" w:rsidRPr="003F7263" w:rsidRDefault="00E93A13" w:rsidP="00E93A13">
            <w:pPr>
              <w:pStyle w:val="TAL"/>
              <w:keepNext w:val="0"/>
              <w:keepLines w:val="0"/>
              <w:rPr>
                <w:sz w:val="16"/>
                <w:szCs w:val="16"/>
              </w:rPr>
            </w:pPr>
          </w:p>
        </w:tc>
      </w:tr>
      <w:tr w:rsidR="00E93A13" w:rsidRPr="003F7263" w14:paraId="786F59F4" w14:textId="77777777" w:rsidTr="00E93A13">
        <w:trPr>
          <w:gridAfter w:val="4"/>
          <w:wAfter w:w="213" w:type="dxa"/>
          <w:jc w:val="center"/>
        </w:trPr>
        <w:tc>
          <w:tcPr>
            <w:tcW w:w="1063" w:type="dxa"/>
            <w:gridSpan w:val="2"/>
            <w:tcBorders>
              <w:bottom w:val="single" w:sz="4" w:space="0" w:color="auto"/>
            </w:tcBorders>
            <w:shd w:val="clear" w:color="auto" w:fill="auto"/>
          </w:tcPr>
          <w:p w14:paraId="5E044FAF" w14:textId="504840C9"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6671D13D" w14:textId="7EEA3961" w:rsidR="00E93A13" w:rsidRPr="003F7263" w:rsidRDefault="00E93A13" w:rsidP="00E93A13">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3774FF75" w14:textId="7AA840AF"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E78ED5E" w14:textId="45BB157C"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2036FC07" w14:textId="3534034D"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24065E2" w14:textId="77777777" w:rsidTr="00E93A13">
        <w:trPr>
          <w:gridAfter w:val="4"/>
          <w:wAfter w:w="213" w:type="dxa"/>
          <w:jc w:val="center"/>
        </w:trPr>
        <w:tc>
          <w:tcPr>
            <w:tcW w:w="1063" w:type="dxa"/>
            <w:gridSpan w:val="2"/>
            <w:tcBorders>
              <w:bottom w:val="single" w:sz="4" w:space="0" w:color="auto"/>
            </w:tcBorders>
            <w:shd w:val="clear" w:color="auto" w:fill="auto"/>
          </w:tcPr>
          <w:p w14:paraId="75DD8DBA" w14:textId="409C6BA7" w:rsidR="00E93A13" w:rsidRPr="003F7263" w:rsidRDefault="00E93A13" w:rsidP="00E93A13">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4F931493" w14:textId="4BDAB71D" w:rsidR="00E93A13" w:rsidRPr="003F7263" w:rsidRDefault="00E93A13" w:rsidP="00E93A1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58893CEB" w14:textId="20AFBE63" w:rsidR="00E93A13" w:rsidRPr="003F7263" w:rsidRDefault="00E93A13" w:rsidP="00E93A1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F2E455" w14:textId="276F5EDE" w:rsidR="00E93A13" w:rsidRPr="003F7263" w:rsidRDefault="00E93A13" w:rsidP="00E93A13">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382E4601" w14:textId="76971F78" w:rsidR="00E93A13" w:rsidRPr="003F7263" w:rsidRDefault="00E93A13" w:rsidP="00E93A1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93A13" w:rsidRPr="003F7263" w14:paraId="47D1146D" w14:textId="77777777" w:rsidTr="00E93A13">
        <w:trPr>
          <w:gridAfter w:val="4"/>
          <w:wAfter w:w="213" w:type="dxa"/>
          <w:jc w:val="center"/>
        </w:trPr>
        <w:tc>
          <w:tcPr>
            <w:tcW w:w="1063" w:type="dxa"/>
            <w:gridSpan w:val="2"/>
            <w:tcBorders>
              <w:bottom w:val="single" w:sz="4" w:space="0" w:color="auto"/>
            </w:tcBorders>
            <w:shd w:val="clear" w:color="auto" w:fill="auto"/>
          </w:tcPr>
          <w:p w14:paraId="56838A57" w14:textId="5E4EE217" w:rsidR="00E93A13" w:rsidRPr="003F7263" w:rsidRDefault="00E93A13" w:rsidP="00E93A13">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0F5F01ED" w14:textId="134467F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4AD99E2A" w14:textId="42565AB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8C86" w14:textId="1E9F40F9" w:rsidR="00E93A13" w:rsidRPr="003F7263" w:rsidRDefault="00E93A13" w:rsidP="00E93A1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93CAD4D" w14:textId="466775E0" w:rsidR="00E93A13" w:rsidRPr="003F7263" w:rsidRDefault="00E93A13" w:rsidP="00E93A13">
            <w:pPr>
              <w:pStyle w:val="TAL"/>
              <w:keepNext w:val="0"/>
              <w:keepLines w:val="0"/>
              <w:rPr>
                <w:color w:val="FF0000"/>
                <w:sz w:val="16"/>
                <w:szCs w:val="16"/>
              </w:rPr>
            </w:pPr>
            <w:r w:rsidRPr="003F7263">
              <w:rPr>
                <w:rFonts w:eastAsia="SimSun" w:cs="Arial"/>
                <w:bCs/>
                <w:sz w:val="16"/>
                <w:szCs w:val="16"/>
              </w:rPr>
              <w:t>UEs supporting 5G Core</w:t>
            </w:r>
          </w:p>
        </w:tc>
      </w:tr>
      <w:tr w:rsidR="00E93A13" w:rsidRPr="003F7263" w14:paraId="7077E008" w14:textId="77777777" w:rsidTr="00E93A13">
        <w:trPr>
          <w:gridAfter w:val="4"/>
          <w:wAfter w:w="213" w:type="dxa"/>
          <w:jc w:val="center"/>
        </w:trPr>
        <w:tc>
          <w:tcPr>
            <w:tcW w:w="1063" w:type="dxa"/>
            <w:gridSpan w:val="2"/>
            <w:tcBorders>
              <w:bottom w:val="single" w:sz="4" w:space="0" w:color="auto"/>
            </w:tcBorders>
            <w:shd w:val="clear" w:color="auto" w:fill="auto"/>
          </w:tcPr>
          <w:p w14:paraId="67C72680" w14:textId="0E9E0C61" w:rsidR="00E93A13" w:rsidRPr="003F7263" w:rsidRDefault="00E93A13" w:rsidP="00E93A13">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5E1CE9E5" w14:textId="604D8F0C"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1645D787" w14:textId="1A75A6D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6A07A6" w14:textId="0A21EB78"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EB42839" w14:textId="57247C26"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5CEB6CB7" w14:textId="77777777" w:rsidTr="00E93A13">
        <w:trPr>
          <w:gridAfter w:val="4"/>
          <w:wAfter w:w="213" w:type="dxa"/>
          <w:jc w:val="center"/>
        </w:trPr>
        <w:tc>
          <w:tcPr>
            <w:tcW w:w="1063" w:type="dxa"/>
            <w:gridSpan w:val="2"/>
            <w:tcBorders>
              <w:bottom w:val="single" w:sz="4" w:space="0" w:color="auto"/>
            </w:tcBorders>
            <w:shd w:val="clear" w:color="auto" w:fill="auto"/>
          </w:tcPr>
          <w:p w14:paraId="54D4815E" w14:textId="3B731680" w:rsidR="00E93A13" w:rsidRPr="003F7263" w:rsidRDefault="00E93A13" w:rsidP="00E93A13">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7773D3CE" w14:textId="4933037E"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31916BD1" w14:textId="4519CE31"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E1ECA5" w14:textId="2DBBAEA6"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04046DE" w14:textId="1427DEE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93A13" w:rsidRPr="003F7263" w14:paraId="31AAE041" w14:textId="77777777" w:rsidTr="00E93A13">
        <w:trPr>
          <w:gridAfter w:val="4"/>
          <w:wAfter w:w="213" w:type="dxa"/>
          <w:jc w:val="center"/>
        </w:trPr>
        <w:tc>
          <w:tcPr>
            <w:tcW w:w="1063" w:type="dxa"/>
            <w:gridSpan w:val="2"/>
            <w:tcBorders>
              <w:bottom w:val="single" w:sz="4" w:space="0" w:color="auto"/>
            </w:tcBorders>
            <w:shd w:val="clear" w:color="auto" w:fill="auto"/>
          </w:tcPr>
          <w:p w14:paraId="03914040" w14:textId="0D0984B5" w:rsidR="00E93A13" w:rsidRPr="003F7263" w:rsidRDefault="00E93A13" w:rsidP="00E93A13">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765A7AD7" w14:textId="4134C92E"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08276EAA" w14:textId="2116B0BF"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CD1A3D" w14:textId="589F6ADB"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67495FD" w14:textId="2280C5B0"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93A13" w:rsidRPr="003F7263" w14:paraId="34543DA9" w14:textId="77777777" w:rsidTr="00E93A13">
        <w:trPr>
          <w:gridAfter w:val="4"/>
          <w:wAfter w:w="213" w:type="dxa"/>
          <w:jc w:val="center"/>
        </w:trPr>
        <w:tc>
          <w:tcPr>
            <w:tcW w:w="1063" w:type="dxa"/>
            <w:gridSpan w:val="2"/>
            <w:tcBorders>
              <w:bottom w:val="single" w:sz="4" w:space="0" w:color="auto"/>
            </w:tcBorders>
            <w:shd w:val="clear" w:color="auto" w:fill="auto"/>
          </w:tcPr>
          <w:p w14:paraId="1D7C0885" w14:textId="51C9929C" w:rsidR="00E93A13" w:rsidRPr="003F7263" w:rsidRDefault="00E93A13" w:rsidP="00E93A13">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3A5FA7B0" w14:textId="3D0A45EF"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02B0EED2" w14:textId="4E29C4CE"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C6A6A2" w14:textId="412CC130" w:rsidR="00E93A13" w:rsidRPr="003F7263" w:rsidRDefault="00E93A13" w:rsidP="00E93A13">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57F38578" w14:textId="1DF8BC1E"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p>
        </w:tc>
      </w:tr>
      <w:tr w:rsidR="00E93A13" w:rsidRPr="003F7263" w14:paraId="68874352" w14:textId="77777777" w:rsidTr="00E93A13">
        <w:trPr>
          <w:gridAfter w:val="4"/>
          <w:wAfter w:w="213" w:type="dxa"/>
          <w:jc w:val="center"/>
        </w:trPr>
        <w:tc>
          <w:tcPr>
            <w:tcW w:w="1063" w:type="dxa"/>
            <w:gridSpan w:val="2"/>
            <w:tcBorders>
              <w:bottom w:val="single" w:sz="4" w:space="0" w:color="auto"/>
            </w:tcBorders>
            <w:shd w:val="clear" w:color="auto" w:fill="auto"/>
          </w:tcPr>
          <w:p w14:paraId="5EE76D19" w14:textId="1900014E" w:rsidR="00E93A13" w:rsidRPr="003F7263" w:rsidRDefault="00E93A13" w:rsidP="00E93A13">
            <w:pPr>
              <w:pStyle w:val="TAL"/>
              <w:keepNext w:val="0"/>
              <w:keepLines w:val="0"/>
              <w:rPr>
                <w:rFonts w:cs="Arial"/>
                <w:bCs/>
                <w:sz w:val="16"/>
                <w:szCs w:val="16"/>
              </w:rPr>
            </w:pPr>
            <w:bookmarkStart w:id="11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6F514EFE" w14:textId="303ED545" w:rsidR="00E93A13" w:rsidRPr="003F7263" w:rsidRDefault="00E93A13" w:rsidP="00E93A1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1D504A3B" w14:textId="758879ED"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C3C78E6" w14:textId="03FE0825" w:rsidR="00E93A13" w:rsidRPr="003F7263" w:rsidRDefault="00E93A13" w:rsidP="00E93A13">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26F6E3A0" w14:textId="2E24C91A" w:rsidR="00E93A13" w:rsidRPr="003F7263" w:rsidRDefault="00E93A13" w:rsidP="00E93A1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2713C1" w:rsidRPr="003F7263" w14:paraId="43BB393B" w14:textId="77777777" w:rsidTr="00E93A13">
        <w:trPr>
          <w:gridAfter w:val="4"/>
          <w:wAfter w:w="213" w:type="dxa"/>
          <w:jc w:val="center"/>
        </w:trPr>
        <w:tc>
          <w:tcPr>
            <w:tcW w:w="1063" w:type="dxa"/>
            <w:gridSpan w:val="2"/>
            <w:tcBorders>
              <w:bottom w:val="single" w:sz="4" w:space="0" w:color="auto"/>
            </w:tcBorders>
            <w:shd w:val="clear" w:color="auto" w:fill="auto"/>
          </w:tcPr>
          <w:p w14:paraId="7DF93994" w14:textId="3A3E32C3" w:rsidR="002713C1" w:rsidRPr="003F7263" w:rsidRDefault="002713C1" w:rsidP="002713C1">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5D22DE79" w14:textId="7F2E2A05" w:rsidR="002713C1" w:rsidRPr="003F7263" w:rsidRDefault="002713C1" w:rsidP="002713C1">
            <w:pPr>
              <w:pStyle w:val="TAL"/>
              <w:rPr>
                <w:rFonts w:eastAsia="SimSun" w:cs="Arial"/>
                <w:sz w:val="16"/>
                <w:szCs w:val="16"/>
                <w:lang w:eastAsia="en-US"/>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DBD9D9A" w14:textId="290EF116" w:rsidR="002713C1" w:rsidRPr="003F7263" w:rsidRDefault="002713C1" w:rsidP="002713C1">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0E53E807" w14:textId="3A5DE4D6" w:rsidR="002713C1" w:rsidRPr="003F7263" w:rsidRDefault="002713C1" w:rsidP="002713C1">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43F9082B" w14:textId="67AF3861" w:rsidR="002713C1" w:rsidRPr="003F7263" w:rsidRDefault="002713C1" w:rsidP="002713C1">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115"/>
      <w:tr w:rsidR="00E93A13" w:rsidRPr="003F7263" w14:paraId="333FC76C" w14:textId="77777777" w:rsidTr="00E93A13">
        <w:trPr>
          <w:gridAfter w:val="4"/>
          <w:wAfter w:w="213" w:type="dxa"/>
          <w:jc w:val="center"/>
        </w:trPr>
        <w:tc>
          <w:tcPr>
            <w:tcW w:w="1063" w:type="dxa"/>
            <w:gridSpan w:val="2"/>
            <w:tcBorders>
              <w:bottom w:val="single" w:sz="4" w:space="0" w:color="auto"/>
            </w:tcBorders>
            <w:shd w:val="clear" w:color="auto" w:fill="D9D9D9"/>
          </w:tcPr>
          <w:p w14:paraId="54F63082" w14:textId="56AED3FD" w:rsidR="00E93A13" w:rsidRPr="003F7263" w:rsidRDefault="00E93A13" w:rsidP="00E93A13">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03AFBF86" w14:textId="0C0762F6" w:rsidR="00E93A13" w:rsidRPr="003F7263" w:rsidRDefault="00E93A13" w:rsidP="00E93A13">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0853386C" w14:textId="77777777" w:rsidR="00E93A13" w:rsidRPr="003F7263" w:rsidRDefault="00E93A13" w:rsidP="00E93A1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BA8384F" w14:textId="77777777" w:rsidR="00E93A13" w:rsidRPr="003F7263" w:rsidRDefault="00E93A13" w:rsidP="00E93A13">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F852DED" w14:textId="77777777" w:rsidR="00E93A13" w:rsidRPr="003F7263" w:rsidRDefault="00E93A13" w:rsidP="00E93A13">
            <w:pPr>
              <w:pStyle w:val="TAL"/>
              <w:keepNext w:val="0"/>
              <w:keepLines w:val="0"/>
              <w:rPr>
                <w:sz w:val="16"/>
                <w:szCs w:val="16"/>
              </w:rPr>
            </w:pPr>
          </w:p>
        </w:tc>
      </w:tr>
      <w:tr w:rsidR="00E93A13" w:rsidRPr="003F7263" w14:paraId="351088AF" w14:textId="77777777" w:rsidTr="00E93A13">
        <w:trPr>
          <w:gridAfter w:val="4"/>
          <w:wAfter w:w="213" w:type="dxa"/>
          <w:jc w:val="center"/>
        </w:trPr>
        <w:tc>
          <w:tcPr>
            <w:tcW w:w="1063" w:type="dxa"/>
            <w:gridSpan w:val="2"/>
            <w:tcBorders>
              <w:bottom w:val="single" w:sz="4" w:space="0" w:color="auto"/>
            </w:tcBorders>
            <w:shd w:val="clear" w:color="auto" w:fill="auto"/>
          </w:tcPr>
          <w:p w14:paraId="21F89515" w14:textId="1AA90BC5" w:rsidR="00E93A13" w:rsidRPr="003F7263" w:rsidRDefault="00E93A13" w:rsidP="00E93A13">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587BFD53" w14:textId="6235460D" w:rsidR="00E93A13" w:rsidRPr="003F7263" w:rsidRDefault="00E93A13" w:rsidP="00E93A13">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7B249EC" w14:textId="30CD577C"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CAA45E" w14:textId="50A20610" w:rsidR="00E93A13" w:rsidRPr="003F7263" w:rsidRDefault="00E93A13" w:rsidP="00E93A13">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6210AED8" w14:textId="72CF81BB" w:rsidR="00E93A13" w:rsidRPr="003F7263" w:rsidRDefault="00E93A13" w:rsidP="00E93A1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93A13" w:rsidRPr="003F7263" w14:paraId="5566068D" w14:textId="77777777" w:rsidTr="00E93A13">
        <w:trPr>
          <w:gridAfter w:val="4"/>
          <w:wAfter w:w="213" w:type="dxa"/>
          <w:jc w:val="center"/>
        </w:trPr>
        <w:tc>
          <w:tcPr>
            <w:tcW w:w="1063" w:type="dxa"/>
            <w:gridSpan w:val="2"/>
            <w:tcBorders>
              <w:bottom w:val="single" w:sz="4" w:space="0" w:color="auto"/>
            </w:tcBorders>
            <w:shd w:val="clear" w:color="auto" w:fill="auto"/>
          </w:tcPr>
          <w:p w14:paraId="679B4380" w14:textId="1DB0CEAF" w:rsidR="00E93A13" w:rsidRPr="003F7263" w:rsidRDefault="00E93A13" w:rsidP="00E93A13">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4A7978E4" w14:textId="22F5CAD8" w:rsidR="00E93A13" w:rsidRPr="003F7263" w:rsidRDefault="00E93A13" w:rsidP="00E93A13">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07" w:type="dxa"/>
            <w:gridSpan w:val="4"/>
            <w:tcBorders>
              <w:bottom w:val="single" w:sz="4" w:space="0" w:color="auto"/>
            </w:tcBorders>
            <w:shd w:val="clear" w:color="auto" w:fill="auto"/>
          </w:tcPr>
          <w:p w14:paraId="311F922E" w14:textId="4A738DF2"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337AFE7" w14:textId="4E194FB6" w:rsidR="00E93A13" w:rsidRPr="003F7263" w:rsidRDefault="00E93A13" w:rsidP="00E93A13">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A63E572" w14:textId="3C13C7F1" w:rsidR="00E93A13" w:rsidRPr="003F7263" w:rsidRDefault="00E93A13" w:rsidP="00E93A1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93A13" w:rsidRPr="003F7263" w14:paraId="736FCE8E" w14:textId="77777777" w:rsidTr="00E93A13">
        <w:trPr>
          <w:gridAfter w:val="4"/>
          <w:wAfter w:w="213" w:type="dxa"/>
          <w:jc w:val="center"/>
        </w:trPr>
        <w:tc>
          <w:tcPr>
            <w:tcW w:w="1063" w:type="dxa"/>
            <w:gridSpan w:val="2"/>
            <w:tcBorders>
              <w:bottom w:val="single" w:sz="4" w:space="0" w:color="auto"/>
            </w:tcBorders>
            <w:shd w:val="clear" w:color="auto" w:fill="auto"/>
          </w:tcPr>
          <w:p w14:paraId="1F1BD461" w14:textId="5DEA45AF" w:rsidR="00E93A13" w:rsidRPr="003F7263" w:rsidRDefault="00E93A13" w:rsidP="00E93A13">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9AF5A31" w14:textId="7F80424E" w:rsidR="00E93A13" w:rsidRPr="003F7263" w:rsidRDefault="00E93A13" w:rsidP="00E93A13">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2723D22F" w14:textId="767CB493"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4431A63" w14:textId="2928708D"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D57FC1E" w14:textId="0F72A286"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464FD15D" w14:textId="77777777" w:rsidTr="00E93A13">
        <w:trPr>
          <w:gridAfter w:val="4"/>
          <w:wAfter w:w="213" w:type="dxa"/>
          <w:jc w:val="center"/>
        </w:trPr>
        <w:tc>
          <w:tcPr>
            <w:tcW w:w="1063" w:type="dxa"/>
            <w:gridSpan w:val="2"/>
            <w:tcBorders>
              <w:bottom w:val="single" w:sz="4" w:space="0" w:color="auto"/>
            </w:tcBorders>
            <w:shd w:val="clear" w:color="auto" w:fill="auto"/>
          </w:tcPr>
          <w:p w14:paraId="7DE39634" w14:textId="3BD1A53A" w:rsidR="00E93A13" w:rsidRPr="003F7263" w:rsidRDefault="00E93A13" w:rsidP="00E93A13">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F063D08" w14:textId="08C80B2F" w:rsidR="00E93A13" w:rsidRPr="003F7263" w:rsidRDefault="00E93A13" w:rsidP="00E93A1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D60245D" w14:textId="7F435BCB"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C5FD00F" w14:textId="56257ED8" w:rsidR="00E93A13" w:rsidRPr="003F7263" w:rsidRDefault="00E93A13" w:rsidP="00E93A13">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2BDCC35" w14:textId="7780074C" w:rsidR="00E93A13" w:rsidRPr="003F7263" w:rsidRDefault="00E93A13" w:rsidP="00E93A13">
            <w:pPr>
              <w:pStyle w:val="TAL"/>
              <w:keepNext w:val="0"/>
              <w:keepLines w:val="0"/>
              <w:rPr>
                <w:sz w:val="16"/>
                <w:szCs w:val="16"/>
              </w:rPr>
            </w:pPr>
            <w:r w:rsidRPr="003F7263">
              <w:rPr>
                <w:sz w:val="16"/>
                <w:szCs w:val="16"/>
              </w:rPr>
              <w:t>UEs supporting 5G Core and E-UTRA</w:t>
            </w:r>
          </w:p>
        </w:tc>
      </w:tr>
      <w:tr w:rsidR="00E93A13" w:rsidRPr="003F7263" w14:paraId="6F34129D" w14:textId="77777777" w:rsidTr="00E93A13">
        <w:trPr>
          <w:gridBefore w:val="1"/>
          <w:gridAfter w:val="1"/>
          <w:wBefore w:w="32" w:type="dxa"/>
          <w:wAfter w:w="122" w:type="dxa"/>
          <w:jc w:val="center"/>
        </w:trPr>
        <w:tc>
          <w:tcPr>
            <w:tcW w:w="1087" w:type="dxa"/>
            <w:gridSpan w:val="3"/>
            <w:shd w:val="clear" w:color="auto" w:fill="D9D9D9"/>
          </w:tcPr>
          <w:p w14:paraId="6BF576D5"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42DCA983" w14:textId="77777777" w:rsidR="00E93A13" w:rsidRPr="003F7263" w:rsidRDefault="00E93A13" w:rsidP="00E93A13">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265FE23B"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4776AA87"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2E78E69E" w14:textId="77777777" w:rsidR="00E93A13" w:rsidRPr="003F7263" w:rsidRDefault="00E93A13" w:rsidP="00E93A13">
            <w:pPr>
              <w:pStyle w:val="TAL"/>
              <w:keepNext w:val="0"/>
              <w:keepLines w:val="0"/>
              <w:rPr>
                <w:sz w:val="16"/>
                <w:szCs w:val="16"/>
              </w:rPr>
            </w:pPr>
          </w:p>
        </w:tc>
      </w:tr>
      <w:tr w:rsidR="00E93A13" w:rsidRPr="003F7263" w14:paraId="30A63D2B" w14:textId="77777777" w:rsidTr="00E93A13">
        <w:trPr>
          <w:gridBefore w:val="1"/>
          <w:gridAfter w:val="1"/>
          <w:wBefore w:w="32" w:type="dxa"/>
          <w:wAfter w:w="122" w:type="dxa"/>
          <w:jc w:val="center"/>
        </w:trPr>
        <w:tc>
          <w:tcPr>
            <w:tcW w:w="1087" w:type="dxa"/>
            <w:gridSpan w:val="3"/>
            <w:shd w:val="clear" w:color="auto" w:fill="D9D9D9"/>
          </w:tcPr>
          <w:p w14:paraId="3BBAFB5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0F49C8AC" w14:textId="0A9C6FBB" w:rsidR="00E93A13" w:rsidRPr="003F7263" w:rsidRDefault="00E93A13" w:rsidP="00E93A13">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A43691"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2CE287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19F394F5" w14:textId="77777777" w:rsidR="00E93A13" w:rsidRPr="003F7263" w:rsidRDefault="00E93A13" w:rsidP="00E93A13">
            <w:pPr>
              <w:pStyle w:val="TAL"/>
              <w:keepNext w:val="0"/>
              <w:keepLines w:val="0"/>
              <w:rPr>
                <w:sz w:val="16"/>
                <w:szCs w:val="16"/>
              </w:rPr>
            </w:pPr>
          </w:p>
        </w:tc>
      </w:tr>
      <w:tr w:rsidR="00E93A13" w:rsidRPr="003F7263" w14:paraId="32B51B03"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1465B06C"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1C2DEDD6" w14:textId="77777777" w:rsidR="00E93A13" w:rsidRPr="003F7263" w:rsidRDefault="00E93A13" w:rsidP="00E93A1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2909F2FA" w14:textId="77777777" w:rsidR="00E93A13" w:rsidRPr="003F7263" w:rsidRDefault="00E93A13" w:rsidP="00E93A13">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7DBB1830" w14:textId="388D1890" w:rsidR="00E93A13" w:rsidRPr="003F7263" w:rsidRDefault="00E93A13" w:rsidP="00E93A13">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0D9BF28F" w14:textId="348363BE"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93A13" w:rsidRPr="003F7263" w14:paraId="0549B5E4"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68DA0B5E"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0FF307B8"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97BC6E7" w14:textId="77777777" w:rsidR="00E93A13" w:rsidRPr="003F7263" w:rsidRDefault="00E93A13" w:rsidP="00E93A13">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C8A7A71" w14:textId="2AAED4A7" w:rsidR="00E93A13" w:rsidRPr="003F7263" w:rsidRDefault="00E93A13" w:rsidP="00E93A13">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0787F188" w14:textId="77777777" w:rsidR="00E93A13" w:rsidRPr="003F7263" w:rsidRDefault="00E93A13" w:rsidP="00E93A1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93A13" w:rsidRPr="003F7263" w14:paraId="5AE7F0BB" w14:textId="77777777" w:rsidTr="00E93A13">
        <w:trPr>
          <w:gridBefore w:val="1"/>
          <w:gridAfter w:val="1"/>
          <w:wBefore w:w="32" w:type="dxa"/>
          <w:wAfter w:w="122" w:type="dxa"/>
          <w:jc w:val="center"/>
        </w:trPr>
        <w:tc>
          <w:tcPr>
            <w:tcW w:w="1087" w:type="dxa"/>
            <w:gridSpan w:val="3"/>
            <w:shd w:val="clear" w:color="auto" w:fill="auto"/>
          </w:tcPr>
          <w:p w14:paraId="74855D0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B4DED05" w14:textId="747FCD33" w:rsidR="00E93A13" w:rsidRPr="003F7263" w:rsidRDefault="00E93A13" w:rsidP="00E93A1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78AA3D2"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CBB824F" w14:textId="75BAA48E"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082F46E" w14:textId="2F9A4321"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7E232A93" w14:textId="77777777" w:rsidTr="00E93A13">
        <w:trPr>
          <w:gridBefore w:val="1"/>
          <w:gridAfter w:val="1"/>
          <w:wBefore w:w="32" w:type="dxa"/>
          <w:wAfter w:w="122" w:type="dxa"/>
          <w:jc w:val="center"/>
        </w:trPr>
        <w:tc>
          <w:tcPr>
            <w:tcW w:w="1087" w:type="dxa"/>
            <w:gridSpan w:val="3"/>
            <w:shd w:val="clear" w:color="auto" w:fill="D9D9D9"/>
          </w:tcPr>
          <w:p w14:paraId="0F0B2ECC"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3B0EFB10" w14:textId="1C15ACBC" w:rsidR="00E93A13" w:rsidRPr="003F7263" w:rsidRDefault="00E93A13" w:rsidP="00E93A13">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C25C12"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6352EE69"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7F91241B" w14:textId="77777777" w:rsidR="00E93A13" w:rsidRPr="003F7263" w:rsidRDefault="00E93A13" w:rsidP="00E93A13">
            <w:pPr>
              <w:pStyle w:val="TAL"/>
              <w:keepNext w:val="0"/>
              <w:keepLines w:val="0"/>
              <w:rPr>
                <w:sz w:val="16"/>
                <w:szCs w:val="16"/>
              </w:rPr>
            </w:pPr>
          </w:p>
        </w:tc>
      </w:tr>
      <w:tr w:rsidR="00E93A13" w:rsidRPr="003F7263" w14:paraId="3A6E1978" w14:textId="77777777" w:rsidTr="00E93A13">
        <w:trPr>
          <w:gridBefore w:val="1"/>
          <w:gridAfter w:val="1"/>
          <w:wBefore w:w="32" w:type="dxa"/>
          <w:wAfter w:w="122" w:type="dxa"/>
          <w:jc w:val="center"/>
        </w:trPr>
        <w:tc>
          <w:tcPr>
            <w:tcW w:w="1087" w:type="dxa"/>
            <w:gridSpan w:val="3"/>
            <w:shd w:val="clear" w:color="auto" w:fill="auto"/>
          </w:tcPr>
          <w:p w14:paraId="26253287"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C1038E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563401F"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B9FAF38" w14:textId="0C5BCEF7"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5811B588" w14:textId="4161AB08"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7FDB96A2" w14:textId="77777777" w:rsidTr="00E93A13">
        <w:trPr>
          <w:gridBefore w:val="1"/>
          <w:gridAfter w:val="1"/>
          <w:wBefore w:w="32" w:type="dxa"/>
          <w:wAfter w:w="122" w:type="dxa"/>
          <w:jc w:val="center"/>
        </w:trPr>
        <w:tc>
          <w:tcPr>
            <w:tcW w:w="1087" w:type="dxa"/>
            <w:gridSpan w:val="3"/>
            <w:shd w:val="clear" w:color="auto" w:fill="auto"/>
          </w:tcPr>
          <w:p w14:paraId="2CD3DC1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56B06EB2" w14:textId="77777777" w:rsidR="00E93A13" w:rsidRPr="003F7263" w:rsidRDefault="00E93A13" w:rsidP="00E93A13">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9938FE9"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04B10A" w14:textId="44451AE1"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808ACD6" w14:textId="3C76E7D1"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36C0B112" w14:textId="77777777" w:rsidTr="00E93A13">
        <w:trPr>
          <w:gridBefore w:val="1"/>
          <w:gridAfter w:val="1"/>
          <w:wBefore w:w="32" w:type="dxa"/>
          <w:wAfter w:w="122" w:type="dxa"/>
          <w:jc w:val="center"/>
        </w:trPr>
        <w:tc>
          <w:tcPr>
            <w:tcW w:w="1087" w:type="dxa"/>
            <w:gridSpan w:val="3"/>
            <w:shd w:val="clear" w:color="auto" w:fill="auto"/>
          </w:tcPr>
          <w:p w14:paraId="262EBFA9"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6A7B8524" w14:textId="438410CA" w:rsidR="00E93A13" w:rsidRPr="003F7263" w:rsidRDefault="00E93A13" w:rsidP="00E93A1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1FAFB29C"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263E02B" w14:textId="1310D61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3C9B8EC3" w14:textId="51A73073"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312AF2B0" w14:textId="77777777" w:rsidTr="00E93A13">
        <w:trPr>
          <w:gridBefore w:val="1"/>
          <w:gridAfter w:val="1"/>
          <w:wBefore w:w="32" w:type="dxa"/>
          <w:wAfter w:w="122" w:type="dxa"/>
          <w:jc w:val="center"/>
        </w:trPr>
        <w:tc>
          <w:tcPr>
            <w:tcW w:w="1087" w:type="dxa"/>
            <w:gridSpan w:val="3"/>
            <w:shd w:val="clear" w:color="auto" w:fill="D9D9D9"/>
          </w:tcPr>
          <w:p w14:paraId="1955DE67" w14:textId="77777777" w:rsidR="00E93A13" w:rsidRPr="003F7263" w:rsidRDefault="00E93A13" w:rsidP="00E93A13">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0E41C740" w14:textId="77777777" w:rsidR="00E93A13" w:rsidRPr="003F7263" w:rsidRDefault="00E93A13" w:rsidP="00E93A13">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0C858DB6" w14:textId="77777777" w:rsidR="00E93A13" w:rsidRPr="003F7263" w:rsidRDefault="00E93A13" w:rsidP="00E93A13">
            <w:pPr>
              <w:pStyle w:val="TAC"/>
              <w:keepNext w:val="0"/>
              <w:keepLines w:val="0"/>
              <w:rPr>
                <w:rFonts w:cs="Arial"/>
                <w:sz w:val="16"/>
                <w:szCs w:val="16"/>
              </w:rPr>
            </w:pPr>
          </w:p>
        </w:tc>
        <w:tc>
          <w:tcPr>
            <w:tcW w:w="1173" w:type="dxa"/>
            <w:gridSpan w:val="4"/>
            <w:shd w:val="clear" w:color="auto" w:fill="D9D9D9"/>
          </w:tcPr>
          <w:p w14:paraId="7A9A4014" w14:textId="77777777" w:rsidR="00E93A13" w:rsidRPr="003F7263" w:rsidRDefault="00E93A13" w:rsidP="00E93A13">
            <w:pPr>
              <w:pStyle w:val="TAC"/>
              <w:keepNext w:val="0"/>
              <w:keepLines w:val="0"/>
              <w:rPr>
                <w:rFonts w:cs="Arial"/>
                <w:sz w:val="16"/>
                <w:szCs w:val="16"/>
              </w:rPr>
            </w:pPr>
          </w:p>
        </w:tc>
        <w:tc>
          <w:tcPr>
            <w:tcW w:w="3571" w:type="dxa"/>
            <w:gridSpan w:val="5"/>
            <w:shd w:val="clear" w:color="auto" w:fill="D9D9D9"/>
          </w:tcPr>
          <w:p w14:paraId="0A992B9E" w14:textId="77777777" w:rsidR="00E93A13" w:rsidRPr="003F7263" w:rsidRDefault="00E93A13" w:rsidP="00E93A13">
            <w:pPr>
              <w:pStyle w:val="TAL"/>
              <w:keepNext w:val="0"/>
              <w:keepLines w:val="0"/>
              <w:rPr>
                <w:sz w:val="16"/>
                <w:szCs w:val="16"/>
              </w:rPr>
            </w:pPr>
          </w:p>
        </w:tc>
      </w:tr>
      <w:tr w:rsidR="00E93A13" w:rsidRPr="003F7263" w14:paraId="3A07EA16" w14:textId="77777777" w:rsidTr="00E93A13">
        <w:trPr>
          <w:gridBefore w:val="1"/>
          <w:gridAfter w:val="1"/>
          <w:wBefore w:w="32" w:type="dxa"/>
          <w:wAfter w:w="122" w:type="dxa"/>
          <w:jc w:val="center"/>
        </w:trPr>
        <w:tc>
          <w:tcPr>
            <w:tcW w:w="1087" w:type="dxa"/>
            <w:gridSpan w:val="3"/>
            <w:shd w:val="clear" w:color="auto" w:fill="auto"/>
          </w:tcPr>
          <w:p w14:paraId="57AD1CCF"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273706FE"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0514174B"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ECE43A1" w14:textId="158624C8" w:rsidR="00E93A13" w:rsidRPr="003F7263" w:rsidRDefault="00E93A13" w:rsidP="00E93A13">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7A0557D8" w14:textId="095482B1"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F5C4CD3" w14:textId="77777777" w:rsidTr="00E93A13">
        <w:trPr>
          <w:gridBefore w:val="1"/>
          <w:gridAfter w:val="1"/>
          <w:wBefore w:w="32" w:type="dxa"/>
          <w:wAfter w:w="122" w:type="dxa"/>
          <w:jc w:val="center"/>
        </w:trPr>
        <w:tc>
          <w:tcPr>
            <w:tcW w:w="1087" w:type="dxa"/>
            <w:gridSpan w:val="3"/>
            <w:shd w:val="clear" w:color="auto" w:fill="auto"/>
          </w:tcPr>
          <w:p w14:paraId="5CAC282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8.1.6.3.3.2</w:t>
            </w:r>
          </w:p>
        </w:tc>
        <w:tc>
          <w:tcPr>
            <w:tcW w:w="3482" w:type="dxa"/>
            <w:gridSpan w:val="3"/>
            <w:shd w:val="clear" w:color="auto" w:fill="auto"/>
          </w:tcPr>
          <w:p w14:paraId="538C6788" w14:textId="77777777" w:rsidR="00E93A13" w:rsidRPr="003F7263" w:rsidRDefault="00E93A13" w:rsidP="00E93A13">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4C6CBBAD"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268AB93" w14:textId="4B7363EF" w:rsidR="00E93A13" w:rsidRPr="003F7263" w:rsidRDefault="00E93A13" w:rsidP="00E93A13">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048AE413" w14:textId="640B393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76C9CCC1" w14:textId="77777777" w:rsidTr="00E93A13">
        <w:trPr>
          <w:gridBefore w:val="1"/>
          <w:gridAfter w:val="1"/>
          <w:wBefore w:w="32" w:type="dxa"/>
          <w:wAfter w:w="122" w:type="dxa"/>
          <w:jc w:val="center"/>
        </w:trPr>
        <w:tc>
          <w:tcPr>
            <w:tcW w:w="1087" w:type="dxa"/>
            <w:gridSpan w:val="3"/>
            <w:tcBorders>
              <w:bottom w:val="single" w:sz="4" w:space="0" w:color="auto"/>
            </w:tcBorders>
            <w:shd w:val="clear" w:color="auto" w:fill="auto"/>
          </w:tcPr>
          <w:p w14:paraId="72FC13A8"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4B8AFCDB" w14:textId="539AC6B7" w:rsidR="00E93A13" w:rsidRPr="003F7263" w:rsidRDefault="00E93A13" w:rsidP="00E93A1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E133BE5" w14:textId="77777777" w:rsidR="00E93A13" w:rsidRPr="003F7263" w:rsidRDefault="00E93A13" w:rsidP="00E93A13">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2ED8DF8" w14:textId="484168D4" w:rsidR="00E93A13" w:rsidRPr="003F7263" w:rsidRDefault="00E93A13" w:rsidP="00E93A13">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5E6C2B66" w14:textId="5E65ACE4"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6394BF3B" w14:textId="77777777" w:rsidTr="00E93A13">
        <w:trPr>
          <w:gridBefore w:val="1"/>
          <w:wBefore w:w="32" w:type="dxa"/>
          <w:jc w:val="center"/>
        </w:trPr>
        <w:tc>
          <w:tcPr>
            <w:tcW w:w="1087" w:type="dxa"/>
            <w:gridSpan w:val="3"/>
            <w:shd w:val="clear" w:color="auto" w:fill="D9D9D9"/>
          </w:tcPr>
          <w:p w14:paraId="15187FAA" w14:textId="77777777" w:rsidR="00E93A13" w:rsidRPr="003F7263" w:rsidRDefault="00E93A13" w:rsidP="00E93A13">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67E65494" w14:textId="77777777" w:rsidR="00E93A13" w:rsidRPr="003F7263" w:rsidRDefault="00E93A13" w:rsidP="00E93A13">
            <w:pPr>
              <w:pStyle w:val="TAL"/>
              <w:rPr>
                <w:sz w:val="16"/>
                <w:szCs w:val="16"/>
                <w:lang w:eastAsia="zh-CN"/>
              </w:rPr>
            </w:pPr>
            <w:r w:rsidRPr="003F7263">
              <w:rPr>
                <w:b/>
                <w:sz w:val="16"/>
                <w:szCs w:val="16"/>
                <w:lang w:eastAsia="zh-CN"/>
              </w:rPr>
              <w:t xml:space="preserve">Inter-System MDT / Connection </w:t>
            </w:r>
            <w:r w:rsidRPr="003F7263">
              <w:rPr>
                <w:b/>
                <w:sz w:val="16"/>
                <w:szCs w:val="16"/>
                <w:lang w:eastAsia="zh-CN"/>
              </w:rPr>
              <w:lastRenderedPageBreak/>
              <w:t>Establishment Failure</w:t>
            </w:r>
          </w:p>
        </w:tc>
        <w:tc>
          <w:tcPr>
            <w:tcW w:w="813" w:type="dxa"/>
            <w:gridSpan w:val="4"/>
            <w:shd w:val="clear" w:color="auto" w:fill="D9D9D9"/>
          </w:tcPr>
          <w:p w14:paraId="0A4797F9" w14:textId="77777777" w:rsidR="00E93A13" w:rsidRPr="003F7263" w:rsidRDefault="00E93A13" w:rsidP="00E93A13">
            <w:pPr>
              <w:pStyle w:val="TAC"/>
              <w:keepNext w:val="0"/>
              <w:keepLines w:val="0"/>
              <w:rPr>
                <w:rFonts w:cs="Arial"/>
                <w:bCs/>
                <w:sz w:val="16"/>
                <w:szCs w:val="16"/>
              </w:rPr>
            </w:pPr>
          </w:p>
        </w:tc>
        <w:tc>
          <w:tcPr>
            <w:tcW w:w="1168" w:type="dxa"/>
            <w:gridSpan w:val="4"/>
            <w:shd w:val="clear" w:color="auto" w:fill="D9D9D9"/>
          </w:tcPr>
          <w:p w14:paraId="779DD5A3" w14:textId="77777777" w:rsidR="00E93A13" w:rsidRPr="003F7263" w:rsidRDefault="00E93A13" w:rsidP="00E93A13">
            <w:pPr>
              <w:pStyle w:val="TAC"/>
              <w:keepNext w:val="0"/>
              <w:keepLines w:val="0"/>
              <w:rPr>
                <w:rFonts w:cs="Arial"/>
                <w:sz w:val="16"/>
                <w:szCs w:val="16"/>
                <w:lang w:eastAsia="zh-CN"/>
              </w:rPr>
            </w:pPr>
          </w:p>
        </w:tc>
        <w:tc>
          <w:tcPr>
            <w:tcW w:w="3684" w:type="dxa"/>
            <w:gridSpan w:val="5"/>
            <w:shd w:val="clear" w:color="auto" w:fill="D9D9D9"/>
          </w:tcPr>
          <w:p w14:paraId="7D19D887" w14:textId="77777777" w:rsidR="00E93A13" w:rsidRPr="003F7263" w:rsidRDefault="00E93A13" w:rsidP="00E93A13">
            <w:pPr>
              <w:pStyle w:val="TAL"/>
              <w:keepNext w:val="0"/>
              <w:keepLines w:val="0"/>
              <w:rPr>
                <w:sz w:val="16"/>
                <w:szCs w:val="16"/>
              </w:rPr>
            </w:pPr>
          </w:p>
        </w:tc>
      </w:tr>
      <w:tr w:rsidR="00E93A13" w:rsidRPr="003F7263" w14:paraId="40151505" w14:textId="77777777" w:rsidTr="00E93A13">
        <w:trPr>
          <w:gridBefore w:val="1"/>
          <w:wBefore w:w="32" w:type="dxa"/>
          <w:jc w:val="center"/>
        </w:trPr>
        <w:tc>
          <w:tcPr>
            <w:tcW w:w="1087" w:type="dxa"/>
            <w:gridSpan w:val="3"/>
            <w:shd w:val="clear" w:color="auto" w:fill="auto"/>
          </w:tcPr>
          <w:p w14:paraId="5C7934F1"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30F0DAB7"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23037E2A"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80BE95F"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5C04D2BA" w14:textId="43352B6A" w:rsidR="00E93A13" w:rsidRPr="003F7263" w:rsidRDefault="00E93A13" w:rsidP="00E93A13">
            <w:pPr>
              <w:pStyle w:val="TAL"/>
              <w:keepNext w:val="0"/>
              <w:keepLines w:val="0"/>
              <w:rPr>
                <w:sz w:val="16"/>
                <w:szCs w:val="16"/>
              </w:rPr>
            </w:pPr>
            <w:r w:rsidRPr="003F7263">
              <w:rPr>
                <w:sz w:val="16"/>
                <w:szCs w:val="16"/>
              </w:rPr>
              <w:t>UEs supporting 5G Core and Bluetooth measurements in RRC_IDLE and RRC_INACTIVE state</w:t>
            </w:r>
          </w:p>
        </w:tc>
      </w:tr>
      <w:tr w:rsidR="00E93A13" w:rsidRPr="003F7263" w14:paraId="5C857BD6" w14:textId="77777777" w:rsidTr="00E93A13">
        <w:trPr>
          <w:gridBefore w:val="1"/>
          <w:wBefore w:w="32" w:type="dxa"/>
          <w:jc w:val="center"/>
        </w:trPr>
        <w:tc>
          <w:tcPr>
            <w:tcW w:w="1087" w:type="dxa"/>
            <w:gridSpan w:val="3"/>
            <w:shd w:val="clear" w:color="auto" w:fill="auto"/>
          </w:tcPr>
          <w:p w14:paraId="03D4266E"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7CD2F39E" w14:textId="77777777" w:rsidR="00E93A13" w:rsidRPr="003F7263" w:rsidRDefault="00E93A13" w:rsidP="00E93A1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43D8F44D"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75210A35"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0F918419" w14:textId="52383F48" w:rsidR="00E93A13" w:rsidRPr="003F7263" w:rsidRDefault="00E93A13" w:rsidP="00E93A13">
            <w:pPr>
              <w:pStyle w:val="TAL"/>
              <w:keepNext w:val="0"/>
              <w:keepLines w:val="0"/>
              <w:rPr>
                <w:sz w:val="16"/>
                <w:szCs w:val="16"/>
              </w:rPr>
            </w:pPr>
            <w:r w:rsidRPr="003F7263">
              <w:rPr>
                <w:sz w:val="16"/>
                <w:szCs w:val="16"/>
              </w:rPr>
              <w:t>UEs supporting 5G Core and WLAN measurements in RRC_IDLE and RRC_INACTIVE state</w:t>
            </w:r>
          </w:p>
        </w:tc>
      </w:tr>
      <w:tr w:rsidR="00E93A13" w:rsidRPr="003F7263" w14:paraId="5F7E6813" w14:textId="77777777" w:rsidTr="00E93A13">
        <w:trPr>
          <w:gridBefore w:val="1"/>
          <w:wBefore w:w="32" w:type="dxa"/>
          <w:jc w:val="center"/>
        </w:trPr>
        <w:tc>
          <w:tcPr>
            <w:tcW w:w="1087" w:type="dxa"/>
            <w:gridSpan w:val="3"/>
            <w:tcBorders>
              <w:bottom w:val="single" w:sz="4" w:space="0" w:color="auto"/>
            </w:tcBorders>
            <w:shd w:val="clear" w:color="auto" w:fill="auto"/>
          </w:tcPr>
          <w:p w14:paraId="07ECA8E5" w14:textId="77777777" w:rsidR="00E93A13" w:rsidRPr="003F7263" w:rsidRDefault="00E93A13" w:rsidP="00E93A13">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1D181F1A" w14:textId="149E6D4D" w:rsidR="00E93A13" w:rsidRPr="003F7263" w:rsidRDefault="00E93A13" w:rsidP="00E93A1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16DEDFB" w14:textId="77777777"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14F7F3D" w14:textId="77777777"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51D124D2" w14:textId="3373F610" w:rsidR="00E93A13" w:rsidRPr="003F7263" w:rsidRDefault="00E93A13" w:rsidP="00E93A1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A13" w:rsidRPr="003F7263" w14:paraId="4405D463" w14:textId="77777777" w:rsidTr="00E93A13">
        <w:trPr>
          <w:gridBefore w:val="1"/>
          <w:wBefore w:w="32" w:type="dxa"/>
          <w:jc w:val="center"/>
        </w:trPr>
        <w:tc>
          <w:tcPr>
            <w:tcW w:w="1087" w:type="dxa"/>
            <w:gridSpan w:val="3"/>
            <w:tcBorders>
              <w:bottom w:val="single" w:sz="4" w:space="0" w:color="auto"/>
            </w:tcBorders>
            <w:shd w:val="clear" w:color="auto" w:fill="D9D9D9"/>
          </w:tcPr>
          <w:p w14:paraId="7083919E" w14:textId="4D8067B8" w:rsidR="00E93A13" w:rsidRPr="003F7263" w:rsidRDefault="00E93A13" w:rsidP="00E93A13">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2764A7F" w14:textId="5217D2E3" w:rsidR="00E93A13" w:rsidRPr="003F7263" w:rsidRDefault="00E93A13" w:rsidP="00E93A13">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F14936D"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2368734D"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91C0C03" w14:textId="77777777" w:rsidR="00E93A13" w:rsidRPr="003F7263" w:rsidRDefault="00E93A13" w:rsidP="00E93A13">
            <w:pPr>
              <w:pStyle w:val="TAL"/>
              <w:keepNext w:val="0"/>
              <w:keepLines w:val="0"/>
              <w:rPr>
                <w:sz w:val="16"/>
                <w:szCs w:val="16"/>
              </w:rPr>
            </w:pPr>
          </w:p>
        </w:tc>
      </w:tr>
      <w:tr w:rsidR="00E93A13" w:rsidRPr="003F7263" w14:paraId="1C4C640F" w14:textId="77777777" w:rsidTr="00E93A13">
        <w:trPr>
          <w:gridBefore w:val="1"/>
          <w:wBefore w:w="32" w:type="dxa"/>
          <w:jc w:val="center"/>
        </w:trPr>
        <w:tc>
          <w:tcPr>
            <w:tcW w:w="1087" w:type="dxa"/>
            <w:gridSpan w:val="3"/>
            <w:tcBorders>
              <w:bottom w:val="single" w:sz="4" w:space="0" w:color="auto"/>
            </w:tcBorders>
            <w:shd w:val="clear" w:color="auto" w:fill="D9D9D9"/>
          </w:tcPr>
          <w:p w14:paraId="030AEE1B" w14:textId="77022E85" w:rsidR="00E93A13" w:rsidRPr="003F7263" w:rsidRDefault="00E93A13" w:rsidP="00E93A13">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555D3DAD" w14:textId="29BF9F47" w:rsidR="00E93A13" w:rsidRPr="003F7263" w:rsidRDefault="00E93A13" w:rsidP="00E93A13">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13F4B5" w14:textId="77777777" w:rsidR="00E93A13" w:rsidRPr="003F7263" w:rsidRDefault="00E93A13" w:rsidP="00E93A1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9FB2F3" w14:textId="77777777" w:rsidR="00E93A13" w:rsidRPr="003F7263" w:rsidRDefault="00E93A13" w:rsidP="00E93A13">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1EA0DD09" w14:textId="77777777" w:rsidR="00E93A13" w:rsidRPr="003F7263" w:rsidRDefault="00E93A13" w:rsidP="00E93A13">
            <w:pPr>
              <w:pStyle w:val="TAL"/>
              <w:keepNext w:val="0"/>
              <w:keepLines w:val="0"/>
              <w:rPr>
                <w:sz w:val="16"/>
                <w:szCs w:val="16"/>
              </w:rPr>
            </w:pPr>
          </w:p>
        </w:tc>
      </w:tr>
      <w:tr w:rsidR="00E93A13" w:rsidRPr="003F7263" w14:paraId="02CAA4F3" w14:textId="77777777" w:rsidTr="00E93A13">
        <w:trPr>
          <w:gridBefore w:val="1"/>
          <w:wBefore w:w="32" w:type="dxa"/>
          <w:jc w:val="center"/>
        </w:trPr>
        <w:tc>
          <w:tcPr>
            <w:tcW w:w="1087" w:type="dxa"/>
            <w:gridSpan w:val="3"/>
            <w:tcBorders>
              <w:bottom w:val="single" w:sz="4" w:space="0" w:color="auto"/>
            </w:tcBorders>
            <w:shd w:val="clear" w:color="auto" w:fill="auto"/>
          </w:tcPr>
          <w:p w14:paraId="2A5CF3E6" w14:textId="374E1D1E" w:rsidR="00E93A13" w:rsidRPr="003F7263" w:rsidRDefault="00E93A13" w:rsidP="00E93A13">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4B0591A6" w14:textId="4ABFD5D3" w:rsidR="00E93A13" w:rsidRPr="003F7263" w:rsidRDefault="00E93A13" w:rsidP="00E93A13">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2FB17801" w14:textId="3C7AD5E5" w:rsidR="00E93A13" w:rsidRPr="003F7263" w:rsidRDefault="00E93A13" w:rsidP="00E93A1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46558B04" w14:textId="6448B381" w:rsidR="00E93A13" w:rsidRPr="003F7263" w:rsidRDefault="00E93A13" w:rsidP="00E93A13">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AC2EB53" w14:textId="18ABD703" w:rsidR="00E93A13" w:rsidRPr="003F7263" w:rsidRDefault="00E93A13" w:rsidP="00E93A13">
            <w:pPr>
              <w:pStyle w:val="TAL"/>
              <w:keepNext w:val="0"/>
              <w:keepLines w:val="0"/>
              <w:rPr>
                <w:sz w:val="16"/>
                <w:szCs w:val="16"/>
              </w:rPr>
            </w:pPr>
            <w:r w:rsidRPr="003F7263">
              <w:rPr>
                <w:sz w:val="16"/>
                <w:szCs w:val="16"/>
              </w:rPr>
              <w:t>UEs supporting 5G Core and CAG and acquisition of CGI</w:t>
            </w:r>
            <w:r w:rsidR="0067755D">
              <w:rPr>
                <w:sz w:val="16"/>
                <w:szCs w:val="16"/>
              </w:rPr>
              <w:t xml:space="preserve"> </w:t>
            </w:r>
            <w:r w:rsidRPr="003F7263">
              <w:rPr>
                <w:sz w:val="16"/>
                <w:szCs w:val="16"/>
              </w:rPr>
              <w:t>information from neighbour NR NPN cell</w:t>
            </w:r>
          </w:p>
        </w:tc>
      </w:tr>
      <w:tr w:rsidR="00E93A13" w:rsidRPr="003F7263" w14:paraId="79F60551" w14:textId="77777777" w:rsidTr="00E93A13">
        <w:trPr>
          <w:gridBefore w:val="1"/>
          <w:wBefore w:w="32" w:type="dxa"/>
          <w:jc w:val="center"/>
        </w:trPr>
        <w:tc>
          <w:tcPr>
            <w:tcW w:w="1087" w:type="dxa"/>
            <w:gridSpan w:val="3"/>
            <w:tcBorders>
              <w:bottom w:val="single" w:sz="4" w:space="0" w:color="auto"/>
            </w:tcBorders>
            <w:shd w:val="clear" w:color="auto" w:fill="D9D9D9"/>
          </w:tcPr>
          <w:p w14:paraId="4CACD1CD" w14:textId="58E71D69" w:rsidR="00E93A13" w:rsidRPr="003F7263" w:rsidRDefault="00E93A13" w:rsidP="00E93A13">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1CF97E91" w14:textId="356034A4" w:rsidR="00E93A13" w:rsidRPr="003F7263" w:rsidRDefault="00E93A13" w:rsidP="00E93A13">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2A793307" w14:textId="77777777" w:rsidR="00E93A13" w:rsidRPr="003F7263" w:rsidRDefault="00E93A13" w:rsidP="00E93A13">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6A76FC9" w14:textId="77777777" w:rsidR="00E93A13" w:rsidRPr="003F7263" w:rsidRDefault="00E93A13" w:rsidP="00E93A13">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60781622" w14:textId="77777777" w:rsidR="00E93A13" w:rsidRPr="003F7263" w:rsidRDefault="00E93A13" w:rsidP="00E93A13">
            <w:pPr>
              <w:pStyle w:val="TAL"/>
              <w:keepNext w:val="0"/>
              <w:keepLines w:val="0"/>
              <w:rPr>
                <w:b/>
                <w:bCs/>
                <w:sz w:val="16"/>
                <w:szCs w:val="16"/>
              </w:rPr>
            </w:pPr>
          </w:p>
        </w:tc>
      </w:tr>
      <w:tr w:rsidR="00E93A13" w:rsidRPr="003F7263" w14:paraId="360441D8" w14:textId="77777777" w:rsidTr="00E93A13">
        <w:trPr>
          <w:gridBefore w:val="1"/>
          <w:wBefore w:w="32" w:type="dxa"/>
          <w:jc w:val="center"/>
        </w:trPr>
        <w:tc>
          <w:tcPr>
            <w:tcW w:w="1087" w:type="dxa"/>
            <w:gridSpan w:val="3"/>
            <w:tcBorders>
              <w:bottom w:val="single" w:sz="4" w:space="0" w:color="auto"/>
            </w:tcBorders>
            <w:shd w:val="clear" w:color="auto" w:fill="auto"/>
          </w:tcPr>
          <w:p w14:paraId="42FC1216" w14:textId="46D04CD9" w:rsidR="00E93A13" w:rsidRPr="003F7263" w:rsidRDefault="00E93A13" w:rsidP="00E93A13">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B4EB154" w14:textId="4020EF6F" w:rsidR="00E93A13" w:rsidRPr="003F7263" w:rsidRDefault="00E93A13" w:rsidP="00E93A13">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4F5CD76" w14:textId="4A8E3D8E" w:rsidR="00E93A13" w:rsidRPr="003F7263" w:rsidRDefault="00E93A13" w:rsidP="00E93A13">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14D821EE" w14:textId="4DDC4E52" w:rsidR="00E93A13" w:rsidRPr="003F7263" w:rsidRDefault="00E93A13" w:rsidP="00E93A13">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429A56E4" w14:textId="17B5828C" w:rsidR="00E93A13" w:rsidRPr="003F7263" w:rsidRDefault="00E93A13" w:rsidP="00E93A13">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93A13" w:rsidRPr="003F7263" w14:paraId="017E9CCA" w14:textId="77777777">
        <w:trPr>
          <w:gridBefore w:val="1"/>
          <w:wBefore w:w="32" w:type="dxa"/>
          <w:jc w:val="center"/>
        </w:trPr>
        <w:tc>
          <w:tcPr>
            <w:tcW w:w="1087" w:type="dxa"/>
            <w:gridSpan w:val="3"/>
            <w:tcBorders>
              <w:bottom w:val="single" w:sz="4" w:space="0" w:color="auto"/>
            </w:tcBorders>
            <w:shd w:val="clear" w:color="auto" w:fill="D9D9D9"/>
          </w:tcPr>
          <w:p w14:paraId="0101CF30" w14:textId="491D2477" w:rsidR="00E93A13" w:rsidRPr="003F7263" w:rsidRDefault="00E93A13" w:rsidP="00E93A13">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3D7604CF" w14:textId="7E0CC28B" w:rsidR="00E93A13" w:rsidRPr="003F7263" w:rsidRDefault="00E93A13" w:rsidP="00E93A13">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73A33EA8"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58A7A6F2"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32BC6BC1" w14:textId="77777777" w:rsidR="00E93A13" w:rsidRPr="003F7263" w:rsidRDefault="00E93A13" w:rsidP="00E93A13">
            <w:pPr>
              <w:pStyle w:val="TAL"/>
              <w:keepNext w:val="0"/>
              <w:keepLines w:val="0"/>
              <w:rPr>
                <w:bCs/>
                <w:sz w:val="16"/>
                <w:szCs w:val="16"/>
              </w:rPr>
            </w:pPr>
          </w:p>
        </w:tc>
      </w:tr>
      <w:tr w:rsidR="00E93A13" w:rsidRPr="003F7263" w14:paraId="5E26E454" w14:textId="77777777">
        <w:trPr>
          <w:gridBefore w:val="1"/>
          <w:wBefore w:w="32" w:type="dxa"/>
          <w:jc w:val="center"/>
        </w:trPr>
        <w:tc>
          <w:tcPr>
            <w:tcW w:w="1087" w:type="dxa"/>
            <w:gridSpan w:val="3"/>
            <w:tcBorders>
              <w:bottom w:val="single" w:sz="4" w:space="0" w:color="auto"/>
            </w:tcBorders>
            <w:shd w:val="clear" w:color="auto" w:fill="D9D9D9"/>
          </w:tcPr>
          <w:p w14:paraId="609A4F88" w14:textId="4A903C1E" w:rsidR="00E93A13" w:rsidRPr="003F7263" w:rsidRDefault="00E93A13" w:rsidP="00E93A13">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1AE9F391" w14:textId="1A5F1AD9" w:rsidR="00E93A13" w:rsidRPr="003F7263" w:rsidRDefault="00E93A13" w:rsidP="00E93A13">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C31CF61"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3DED7D94"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5AF7593A" w14:textId="77777777" w:rsidR="00E93A13" w:rsidRPr="003F7263" w:rsidRDefault="00E93A13" w:rsidP="00E93A13">
            <w:pPr>
              <w:pStyle w:val="TAL"/>
              <w:keepNext w:val="0"/>
              <w:keepLines w:val="0"/>
              <w:rPr>
                <w:bCs/>
                <w:sz w:val="16"/>
                <w:szCs w:val="16"/>
              </w:rPr>
            </w:pPr>
          </w:p>
        </w:tc>
      </w:tr>
      <w:tr w:rsidR="00E93A13" w:rsidRPr="003F7263" w14:paraId="6E3A5740" w14:textId="77777777" w:rsidTr="00E93A13">
        <w:trPr>
          <w:gridBefore w:val="1"/>
          <w:wBefore w:w="32" w:type="dxa"/>
          <w:jc w:val="center"/>
        </w:trPr>
        <w:tc>
          <w:tcPr>
            <w:tcW w:w="1087" w:type="dxa"/>
            <w:gridSpan w:val="3"/>
            <w:tcBorders>
              <w:bottom w:val="single" w:sz="4" w:space="0" w:color="auto"/>
            </w:tcBorders>
            <w:shd w:val="clear" w:color="auto" w:fill="auto"/>
          </w:tcPr>
          <w:p w14:paraId="2FF2C0B6" w14:textId="4D95C967" w:rsidR="00E93A13" w:rsidRPr="003F7263" w:rsidRDefault="00E93A13" w:rsidP="00E93A13">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0ED7E115" w14:textId="065C54B4" w:rsidR="00E93A13" w:rsidRPr="003F7263" w:rsidRDefault="00E93A13" w:rsidP="00E93A13">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0AE2A9BD" w14:textId="1F2A4087" w:rsidR="00E93A13" w:rsidRPr="003F7263" w:rsidRDefault="00E93A13" w:rsidP="00E93A1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4967999" w14:textId="7CD78A50" w:rsidR="00E93A13" w:rsidRPr="003F7263" w:rsidRDefault="00E93A13" w:rsidP="00E93A13">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0BC3B66E" w14:textId="47274454" w:rsidR="00E93A13" w:rsidRPr="003F7263" w:rsidRDefault="00E93A13" w:rsidP="00E93A13">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1352ED" w:rsidRPr="003F7263" w14:paraId="145D3CBD" w14:textId="77777777" w:rsidTr="00E93A13">
        <w:trPr>
          <w:gridBefore w:val="1"/>
          <w:wBefore w:w="32" w:type="dxa"/>
          <w:jc w:val="center"/>
        </w:trPr>
        <w:tc>
          <w:tcPr>
            <w:tcW w:w="1087" w:type="dxa"/>
            <w:gridSpan w:val="3"/>
            <w:tcBorders>
              <w:bottom w:val="single" w:sz="4" w:space="0" w:color="auto"/>
            </w:tcBorders>
            <w:shd w:val="clear" w:color="auto" w:fill="auto"/>
          </w:tcPr>
          <w:p w14:paraId="72441F9D" w14:textId="30781AAE" w:rsidR="001352ED" w:rsidRDefault="001352ED" w:rsidP="001352ED">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3A7DBA34" w14:textId="0AA4498D" w:rsidR="001352ED" w:rsidRPr="00D97B5A" w:rsidRDefault="001352ED" w:rsidP="001352ED">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045D3396" w14:textId="5BA64C82" w:rsidR="001352ED" w:rsidRDefault="001352ED" w:rsidP="001352ED">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0690BB0A" w14:textId="15D21077" w:rsidR="001352ED" w:rsidDel="001352ED" w:rsidRDefault="001352ED" w:rsidP="001352ED">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79643549" w14:textId="36CE54A9" w:rsidR="001352ED" w:rsidRPr="00D97B5A" w:rsidRDefault="001352ED" w:rsidP="001352ED">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93A13" w:rsidRPr="003F7263" w14:paraId="1633B8D7" w14:textId="77777777">
        <w:trPr>
          <w:gridBefore w:val="1"/>
          <w:wBefore w:w="32" w:type="dxa"/>
          <w:jc w:val="center"/>
        </w:trPr>
        <w:tc>
          <w:tcPr>
            <w:tcW w:w="1087" w:type="dxa"/>
            <w:gridSpan w:val="3"/>
            <w:tcBorders>
              <w:bottom w:val="single" w:sz="4" w:space="0" w:color="auto"/>
            </w:tcBorders>
            <w:shd w:val="clear" w:color="auto" w:fill="D9D9D9"/>
          </w:tcPr>
          <w:p w14:paraId="4C371095" w14:textId="48751A50" w:rsidR="00E93A13" w:rsidRPr="003F7263" w:rsidRDefault="00E93A13" w:rsidP="00E93A13">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7784120C" w14:textId="4F7F5A0F" w:rsidR="00E93A13" w:rsidRPr="003F7263" w:rsidRDefault="00E93A13" w:rsidP="00E93A13">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20B5421C" w14:textId="77777777" w:rsidR="00E93A13" w:rsidRPr="003F7263" w:rsidRDefault="00E93A13" w:rsidP="00E93A13">
            <w:pPr>
              <w:pStyle w:val="TAC"/>
              <w:keepNext w:val="0"/>
              <w:keepLines w:val="0"/>
              <w:rPr>
                <w:bCs/>
                <w:sz w:val="16"/>
                <w:szCs w:val="16"/>
              </w:rPr>
            </w:pPr>
          </w:p>
        </w:tc>
        <w:tc>
          <w:tcPr>
            <w:tcW w:w="1168" w:type="dxa"/>
            <w:gridSpan w:val="4"/>
            <w:tcBorders>
              <w:bottom w:val="single" w:sz="4" w:space="0" w:color="auto"/>
            </w:tcBorders>
            <w:shd w:val="clear" w:color="auto" w:fill="D9D9D9"/>
          </w:tcPr>
          <w:p w14:paraId="64B5E770" w14:textId="77777777" w:rsidR="00E93A13" w:rsidRPr="003F7263" w:rsidRDefault="00E93A13" w:rsidP="00E93A13">
            <w:pPr>
              <w:pStyle w:val="TAC"/>
              <w:keepNext w:val="0"/>
              <w:keepLines w:val="0"/>
              <w:rPr>
                <w:bCs/>
                <w:sz w:val="16"/>
                <w:szCs w:val="16"/>
              </w:rPr>
            </w:pPr>
          </w:p>
        </w:tc>
        <w:tc>
          <w:tcPr>
            <w:tcW w:w="3684" w:type="dxa"/>
            <w:gridSpan w:val="5"/>
            <w:tcBorders>
              <w:bottom w:val="single" w:sz="4" w:space="0" w:color="auto"/>
            </w:tcBorders>
            <w:shd w:val="clear" w:color="auto" w:fill="D9D9D9"/>
          </w:tcPr>
          <w:p w14:paraId="317CA787" w14:textId="77777777" w:rsidR="00E93A13" w:rsidRPr="003F7263" w:rsidRDefault="00E93A13" w:rsidP="00E93A13">
            <w:pPr>
              <w:pStyle w:val="TAL"/>
              <w:keepNext w:val="0"/>
              <w:keepLines w:val="0"/>
              <w:rPr>
                <w:bCs/>
                <w:sz w:val="16"/>
                <w:szCs w:val="16"/>
              </w:rPr>
            </w:pPr>
          </w:p>
        </w:tc>
      </w:tr>
      <w:tr w:rsidR="00E93A13" w:rsidRPr="003F7263" w14:paraId="2350807E" w14:textId="77777777" w:rsidTr="00E93A13">
        <w:trPr>
          <w:gridBefore w:val="1"/>
          <w:wBefore w:w="32" w:type="dxa"/>
          <w:jc w:val="center"/>
        </w:trPr>
        <w:tc>
          <w:tcPr>
            <w:tcW w:w="1087" w:type="dxa"/>
            <w:gridSpan w:val="3"/>
            <w:tcBorders>
              <w:bottom w:val="single" w:sz="4" w:space="0" w:color="auto"/>
            </w:tcBorders>
            <w:shd w:val="clear" w:color="auto" w:fill="auto"/>
          </w:tcPr>
          <w:p w14:paraId="5AF9B519" w14:textId="63AED9F9" w:rsidR="00E93A13" w:rsidRPr="003F7263" w:rsidRDefault="00E93A13" w:rsidP="00E93A13">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38A56995" w14:textId="45ED0E35" w:rsidR="00E93A13" w:rsidRPr="003F7263" w:rsidRDefault="00E93A13" w:rsidP="00E93A13">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3CD04961" w14:textId="3246DE8C" w:rsidR="00E93A13" w:rsidRPr="003F7263" w:rsidRDefault="00E93A13" w:rsidP="00E93A1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D9BD652" w14:textId="73E225C8" w:rsidR="00E93A13" w:rsidRPr="003F7263" w:rsidRDefault="00E93A13" w:rsidP="00E93A13">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7E79D796" w14:textId="6737F06F" w:rsidR="00E93A13" w:rsidRPr="003F7263" w:rsidRDefault="00E93A13" w:rsidP="00E93A13">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1352ED" w:rsidRPr="003F7263" w14:paraId="06E66EFD" w14:textId="77777777" w:rsidTr="00E93A13">
        <w:trPr>
          <w:gridBefore w:val="1"/>
          <w:wBefore w:w="32" w:type="dxa"/>
          <w:jc w:val="center"/>
        </w:trPr>
        <w:tc>
          <w:tcPr>
            <w:tcW w:w="1087" w:type="dxa"/>
            <w:gridSpan w:val="3"/>
            <w:tcBorders>
              <w:bottom w:val="single" w:sz="4" w:space="0" w:color="auto"/>
            </w:tcBorders>
            <w:shd w:val="clear" w:color="auto" w:fill="auto"/>
          </w:tcPr>
          <w:p w14:paraId="479DA304" w14:textId="472AD813" w:rsidR="001352ED" w:rsidRDefault="001352ED" w:rsidP="001352ED">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0583B16A" w14:textId="51B02353" w:rsidR="001352ED" w:rsidRPr="00BC44D6" w:rsidRDefault="001352ED" w:rsidP="001352ED">
            <w:pPr>
              <w:pStyle w:val="TAL"/>
              <w:rPr>
                <w:bCs/>
                <w:sz w:val="16"/>
                <w:szCs w:val="16"/>
              </w:rPr>
            </w:pPr>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p>
        </w:tc>
        <w:tc>
          <w:tcPr>
            <w:tcW w:w="813" w:type="dxa"/>
            <w:gridSpan w:val="4"/>
            <w:tcBorders>
              <w:bottom w:val="single" w:sz="4" w:space="0" w:color="auto"/>
            </w:tcBorders>
            <w:shd w:val="clear" w:color="auto" w:fill="auto"/>
          </w:tcPr>
          <w:p w14:paraId="2839E4A2" w14:textId="6D47F97F" w:rsidR="001352ED" w:rsidRDefault="001352ED" w:rsidP="001352ED">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5004EC5F" w14:textId="4D57648D" w:rsidR="001352ED" w:rsidDel="001352ED" w:rsidRDefault="001352ED" w:rsidP="001352ED">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67ECEA53" w14:textId="6C197D62" w:rsidR="001352ED" w:rsidRPr="00F47676" w:rsidRDefault="001352ED" w:rsidP="001352ED">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93A13" w:rsidRPr="003F7263" w14:paraId="4E94C70B" w14:textId="77777777" w:rsidTr="00E93A13">
        <w:trPr>
          <w:gridAfter w:val="4"/>
          <w:wAfter w:w="213" w:type="dxa"/>
          <w:jc w:val="center"/>
        </w:trPr>
        <w:tc>
          <w:tcPr>
            <w:tcW w:w="1063" w:type="dxa"/>
            <w:gridSpan w:val="2"/>
            <w:tcBorders>
              <w:bottom w:val="single" w:sz="4" w:space="0" w:color="auto"/>
            </w:tcBorders>
            <w:shd w:val="clear" w:color="auto" w:fill="D9D9D9"/>
          </w:tcPr>
          <w:p w14:paraId="49D06668" w14:textId="6CEFE2F0" w:rsidR="00E93A13" w:rsidRPr="003F7263" w:rsidRDefault="00E93A13" w:rsidP="00E93A13">
            <w:pPr>
              <w:pStyle w:val="TAL"/>
              <w:keepNext w:val="0"/>
              <w:keepLines w:val="0"/>
              <w:rPr>
                <w:sz w:val="16"/>
                <w:szCs w:val="16"/>
              </w:rPr>
            </w:pPr>
            <w:r w:rsidRPr="003F7263">
              <w:rPr>
                <w:rFonts w:cs="Arial"/>
                <w:b/>
                <w:bCs/>
                <w:sz w:val="16"/>
                <w:szCs w:val="16"/>
                <w:lang w:eastAsia="en-US"/>
              </w:rPr>
              <w:t>8.2</w:t>
            </w:r>
          </w:p>
        </w:tc>
        <w:tc>
          <w:tcPr>
            <w:tcW w:w="3473" w:type="dxa"/>
            <w:gridSpan w:val="3"/>
            <w:tcBorders>
              <w:bottom w:val="single" w:sz="4" w:space="0" w:color="auto"/>
            </w:tcBorders>
            <w:shd w:val="clear" w:color="auto" w:fill="D9D9D9"/>
          </w:tcPr>
          <w:p w14:paraId="5AF58CC1" w14:textId="49E20FF7" w:rsidR="00E93A13" w:rsidRPr="003F7263" w:rsidRDefault="00E93A13" w:rsidP="00E93A13">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1925B450" w14:textId="77777777" w:rsidR="00E93A13" w:rsidRPr="003F7263" w:rsidRDefault="00E93A13" w:rsidP="00E93A1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6831FA0" w14:textId="77777777" w:rsidR="00E93A13" w:rsidRPr="003F7263" w:rsidRDefault="00E93A13" w:rsidP="00E93A13">
            <w:pPr>
              <w:pStyle w:val="TAC"/>
              <w:keepNext w:val="0"/>
              <w:keepLines w:val="0"/>
              <w:rPr>
                <w:sz w:val="16"/>
                <w:szCs w:val="16"/>
              </w:rPr>
            </w:pPr>
          </w:p>
        </w:tc>
        <w:tc>
          <w:tcPr>
            <w:tcW w:w="3560" w:type="dxa"/>
            <w:gridSpan w:val="4"/>
            <w:tcBorders>
              <w:bottom w:val="single" w:sz="4" w:space="0" w:color="auto"/>
            </w:tcBorders>
            <w:shd w:val="clear" w:color="auto" w:fill="D9D9D9"/>
          </w:tcPr>
          <w:p w14:paraId="7F6130A9" w14:textId="77777777" w:rsidR="00E93A13" w:rsidRPr="003F7263" w:rsidRDefault="00E93A13" w:rsidP="00E93A13">
            <w:pPr>
              <w:pStyle w:val="TAL"/>
              <w:keepNext w:val="0"/>
              <w:keepLines w:val="0"/>
              <w:rPr>
                <w:sz w:val="16"/>
                <w:szCs w:val="16"/>
              </w:rPr>
            </w:pPr>
          </w:p>
        </w:tc>
      </w:tr>
      <w:tr w:rsidR="00E93A13" w:rsidRPr="003F7263" w14:paraId="1C639CC5" w14:textId="77777777" w:rsidTr="00E93A13">
        <w:trPr>
          <w:gridAfter w:val="4"/>
          <w:wAfter w:w="213" w:type="dxa"/>
          <w:jc w:val="center"/>
        </w:trPr>
        <w:tc>
          <w:tcPr>
            <w:tcW w:w="1063" w:type="dxa"/>
            <w:gridSpan w:val="2"/>
            <w:tcBorders>
              <w:bottom w:val="single" w:sz="4" w:space="0" w:color="auto"/>
            </w:tcBorders>
            <w:shd w:val="clear" w:color="auto" w:fill="E6E6E6"/>
          </w:tcPr>
          <w:p w14:paraId="7CBA7AAC"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8.2.1</w:t>
            </w:r>
          </w:p>
        </w:tc>
        <w:tc>
          <w:tcPr>
            <w:tcW w:w="3473" w:type="dxa"/>
            <w:gridSpan w:val="3"/>
            <w:tcBorders>
              <w:bottom w:val="single" w:sz="4" w:space="0" w:color="auto"/>
            </w:tcBorders>
            <w:shd w:val="clear" w:color="auto" w:fill="E6E6E6"/>
          </w:tcPr>
          <w:p w14:paraId="190107D5" w14:textId="10019D33"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579626DB"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65D8D68"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E068D32" w14:textId="77777777" w:rsidR="00E93A13" w:rsidRPr="003F7263" w:rsidRDefault="00E93A13" w:rsidP="00E93A13">
            <w:pPr>
              <w:pStyle w:val="TAL"/>
              <w:keepNext w:val="0"/>
              <w:keepLines w:val="0"/>
              <w:rPr>
                <w:rFonts w:cs="Arial"/>
                <w:sz w:val="16"/>
                <w:szCs w:val="16"/>
                <w:lang w:eastAsia="en-US"/>
              </w:rPr>
            </w:pPr>
          </w:p>
        </w:tc>
      </w:tr>
      <w:tr w:rsidR="00E93A13" w:rsidRPr="003F7263" w14:paraId="62E2437B" w14:textId="77777777" w:rsidTr="00E93A13">
        <w:trPr>
          <w:gridAfter w:val="4"/>
          <w:wAfter w:w="213" w:type="dxa"/>
          <w:jc w:val="center"/>
        </w:trPr>
        <w:tc>
          <w:tcPr>
            <w:tcW w:w="1063" w:type="dxa"/>
            <w:gridSpan w:val="2"/>
            <w:tcBorders>
              <w:bottom w:val="single" w:sz="4" w:space="0" w:color="auto"/>
            </w:tcBorders>
            <w:shd w:val="clear" w:color="auto" w:fill="E6E6E6"/>
          </w:tcPr>
          <w:p w14:paraId="3481F0B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8.2.1.1</w:t>
            </w:r>
          </w:p>
        </w:tc>
        <w:tc>
          <w:tcPr>
            <w:tcW w:w="3473" w:type="dxa"/>
            <w:gridSpan w:val="3"/>
            <w:tcBorders>
              <w:bottom w:val="single" w:sz="4" w:space="0" w:color="auto"/>
            </w:tcBorders>
            <w:shd w:val="clear" w:color="auto" w:fill="E6E6E6"/>
          </w:tcPr>
          <w:p w14:paraId="77FD147D"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43080874"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6392C86"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7A6DD71C" w14:textId="77777777" w:rsidR="00E93A13" w:rsidRPr="003F7263" w:rsidRDefault="00E93A13" w:rsidP="00E93A13">
            <w:pPr>
              <w:pStyle w:val="TAL"/>
              <w:keepNext w:val="0"/>
              <w:keepLines w:val="0"/>
              <w:rPr>
                <w:rFonts w:cs="Arial"/>
                <w:sz w:val="16"/>
                <w:szCs w:val="16"/>
                <w:lang w:eastAsia="en-US"/>
              </w:rPr>
            </w:pPr>
          </w:p>
        </w:tc>
      </w:tr>
      <w:tr w:rsidR="00E93A13" w:rsidRPr="003F7263" w14:paraId="375DC524" w14:textId="77777777" w:rsidTr="00E93A13">
        <w:trPr>
          <w:gridAfter w:val="4"/>
          <w:wAfter w:w="213" w:type="dxa"/>
          <w:jc w:val="center"/>
        </w:trPr>
        <w:tc>
          <w:tcPr>
            <w:tcW w:w="1063" w:type="dxa"/>
            <w:gridSpan w:val="2"/>
            <w:tcBorders>
              <w:bottom w:val="single" w:sz="4" w:space="0" w:color="auto"/>
            </w:tcBorders>
            <w:shd w:val="clear" w:color="auto" w:fill="auto"/>
          </w:tcPr>
          <w:p w14:paraId="1D43BEB2"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8.2.1.1.1</w:t>
            </w:r>
          </w:p>
        </w:tc>
        <w:tc>
          <w:tcPr>
            <w:tcW w:w="3473" w:type="dxa"/>
            <w:gridSpan w:val="3"/>
            <w:tcBorders>
              <w:bottom w:val="single" w:sz="4" w:space="0" w:color="auto"/>
            </w:tcBorders>
            <w:shd w:val="clear" w:color="auto" w:fill="auto"/>
          </w:tcPr>
          <w:p w14:paraId="4AF7738D"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1218CD9B"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C945D91" w14:textId="77777777" w:rsidR="00E93A13" w:rsidRPr="003F7263" w:rsidRDefault="00E93A13" w:rsidP="00E93A13">
            <w:pPr>
              <w:pStyle w:val="TAC"/>
              <w:keepNext w:val="0"/>
              <w:keepLines w:val="0"/>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2D66E9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1067C5B2" w14:textId="77777777" w:rsidTr="00E93A13">
        <w:trPr>
          <w:gridAfter w:val="4"/>
          <w:wAfter w:w="213" w:type="dxa"/>
          <w:jc w:val="center"/>
        </w:trPr>
        <w:tc>
          <w:tcPr>
            <w:tcW w:w="1063" w:type="dxa"/>
            <w:gridSpan w:val="2"/>
            <w:tcBorders>
              <w:bottom w:val="single" w:sz="4" w:space="0" w:color="auto"/>
            </w:tcBorders>
            <w:shd w:val="clear" w:color="auto" w:fill="auto"/>
          </w:tcPr>
          <w:p w14:paraId="7FB9097C" w14:textId="388891E7" w:rsidR="00E93A13" w:rsidRPr="003F7263" w:rsidRDefault="00E93A13" w:rsidP="00E93A13">
            <w:pPr>
              <w:pStyle w:val="TAL"/>
              <w:keepNext w:val="0"/>
              <w:keepLines w:val="0"/>
              <w:rPr>
                <w:rFonts w:cs="Arial"/>
                <w:bCs/>
                <w:sz w:val="16"/>
                <w:szCs w:val="16"/>
                <w:lang w:eastAsia="en-US"/>
              </w:rPr>
            </w:pPr>
            <w:r w:rsidRPr="003F7263">
              <w:rPr>
                <w:bCs/>
                <w:sz w:val="16"/>
                <w:szCs w:val="16"/>
              </w:rPr>
              <w:t>8.2.1.1.2</w:t>
            </w:r>
          </w:p>
        </w:tc>
        <w:tc>
          <w:tcPr>
            <w:tcW w:w="3473" w:type="dxa"/>
            <w:gridSpan w:val="3"/>
            <w:tcBorders>
              <w:bottom w:val="single" w:sz="4" w:space="0" w:color="auto"/>
            </w:tcBorders>
            <w:shd w:val="clear" w:color="auto" w:fill="auto"/>
          </w:tcPr>
          <w:p w14:paraId="78ADCF02" w14:textId="6A522AF9" w:rsidR="00E93A13" w:rsidRPr="003F7263" w:rsidRDefault="00E93A13" w:rsidP="00E93A13">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EEB6E65" w14:textId="6D478D69" w:rsidR="00E93A13" w:rsidRPr="003F7263" w:rsidRDefault="00E93A13" w:rsidP="00E93A13">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68F6FD78" w14:textId="20908C01" w:rsidR="00E93A13" w:rsidRPr="003F7263" w:rsidRDefault="00E93A13" w:rsidP="00E93A13">
            <w:pPr>
              <w:pStyle w:val="TAC"/>
              <w:keepNext w:val="0"/>
              <w:keepLines w:val="0"/>
              <w:rPr>
                <w:rFonts w:cs="Arial"/>
                <w:bCs/>
                <w:sz w:val="16"/>
                <w:szCs w:val="16"/>
                <w:lang w:eastAsia="en-US"/>
              </w:rPr>
            </w:pPr>
            <w:r w:rsidRPr="003F7263">
              <w:rPr>
                <w:bCs/>
                <w:sz w:val="16"/>
                <w:szCs w:val="16"/>
                <w:lang w:eastAsia="zh-CN"/>
              </w:rPr>
              <w:t>C160</w:t>
            </w:r>
          </w:p>
        </w:tc>
        <w:tc>
          <w:tcPr>
            <w:tcW w:w="3560" w:type="dxa"/>
            <w:gridSpan w:val="4"/>
            <w:tcBorders>
              <w:bottom w:val="single" w:sz="4" w:space="0" w:color="auto"/>
            </w:tcBorders>
            <w:shd w:val="clear" w:color="auto" w:fill="auto"/>
          </w:tcPr>
          <w:p w14:paraId="6666CA32" w14:textId="0C238439" w:rsidR="00E93A13" w:rsidRPr="003F7263" w:rsidRDefault="00E93A13" w:rsidP="00E93A13">
            <w:pPr>
              <w:pStyle w:val="TAL"/>
              <w:keepNext w:val="0"/>
              <w:keepLines w:val="0"/>
              <w:rPr>
                <w:rFonts w:cs="Arial"/>
                <w:bCs/>
                <w:sz w:val="16"/>
                <w:szCs w:val="16"/>
                <w:lang w:eastAsia="en-US"/>
              </w:rPr>
            </w:pPr>
            <w:r w:rsidRPr="003F7263">
              <w:rPr>
                <w:bCs/>
                <w:sz w:val="16"/>
                <w:szCs w:val="16"/>
              </w:rPr>
              <w:t>UEs supporting NE-DC</w:t>
            </w:r>
          </w:p>
        </w:tc>
      </w:tr>
      <w:tr w:rsidR="00E93A13" w:rsidRPr="003F7263" w14:paraId="263AE5B3" w14:textId="77777777" w:rsidTr="00E93A13">
        <w:trPr>
          <w:gridAfter w:val="4"/>
          <w:wAfter w:w="213" w:type="dxa"/>
          <w:jc w:val="center"/>
        </w:trPr>
        <w:tc>
          <w:tcPr>
            <w:tcW w:w="1063" w:type="dxa"/>
            <w:gridSpan w:val="2"/>
            <w:tcBorders>
              <w:bottom w:val="single" w:sz="4" w:space="0" w:color="auto"/>
            </w:tcBorders>
            <w:shd w:val="clear" w:color="auto" w:fill="auto"/>
          </w:tcPr>
          <w:p w14:paraId="42B70A46" w14:textId="79F88265"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8.2.1.2</w:t>
            </w:r>
          </w:p>
        </w:tc>
        <w:tc>
          <w:tcPr>
            <w:tcW w:w="3473" w:type="dxa"/>
            <w:gridSpan w:val="3"/>
            <w:tcBorders>
              <w:bottom w:val="single" w:sz="4" w:space="0" w:color="auto"/>
            </w:tcBorders>
            <w:shd w:val="clear" w:color="auto" w:fill="auto"/>
          </w:tcPr>
          <w:p w14:paraId="0311E50B" w14:textId="4DAF455E"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608C80A8" w14:textId="77777777" w:rsidR="00E93A13" w:rsidRPr="003F7263" w:rsidRDefault="00E93A13" w:rsidP="00E93A1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09308694" w14:textId="77777777" w:rsidR="00E93A13" w:rsidRPr="003F7263" w:rsidRDefault="00E93A13" w:rsidP="00E93A13">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25A78235" w14:textId="77777777" w:rsidR="00E93A13" w:rsidRPr="003F7263" w:rsidRDefault="00E93A13" w:rsidP="00E93A13">
            <w:pPr>
              <w:pStyle w:val="TAL"/>
              <w:keepNext w:val="0"/>
              <w:keepLines w:val="0"/>
              <w:rPr>
                <w:rFonts w:cs="Arial"/>
                <w:sz w:val="16"/>
                <w:szCs w:val="16"/>
                <w:lang w:eastAsia="en-US"/>
              </w:rPr>
            </w:pPr>
          </w:p>
        </w:tc>
      </w:tr>
      <w:tr w:rsidR="00E93A13" w:rsidRPr="003F7263" w14:paraId="3C5797B4" w14:textId="77777777" w:rsidTr="00E93A13">
        <w:trPr>
          <w:gridAfter w:val="4"/>
          <w:wAfter w:w="213" w:type="dxa"/>
          <w:jc w:val="center"/>
        </w:trPr>
        <w:tc>
          <w:tcPr>
            <w:tcW w:w="1063" w:type="dxa"/>
            <w:gridSpan w:val="2"/>
            <w:tcBorders>
              <w:bottom w:val="single" w:sz="4" w:space="0" w:color="auto"/>
            </w:tcBorders>
            <w:shd w:val="clear" w:color="auto" w:fill="E7E6E6"/>
          </w:tcPr>
          <w:p w14:paraId="2360BC96"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w:t>
            </w:r>
          </w:p>
        </w:tc>
        <w:tc>
          <w:tcPr>
            <w:tcW w:w="3473" w:type="dxa"/>
            <w:gridSpan w:val="3"/>
            <w:tcBorders>
              <w:bottom w:val="single" w:sz="4" w:space="0" w:color="auto"/>
            </w:tcBorders>
            <w:shd w:val="clear" w:color="auto" w:fill="E7E6E6"/>
          </w:tcPr>
          <w:p w14:paraId="512F9D69"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2AB6939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9490EE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2CC8D5A" w14:textId="77777777" w:rsidR="00E93A13" w:rsidRPr="003F7263" w:rsidRDefault="00E93A13" w:rsidP="00E93A13">
            <w:pPr>
              <w:pStyle w:val="TAL"/>
              <w:keepNext w:val="0"/>
              <w:keepLines w:val="0"/>
              <w:rPr>
                <w:rFonts w:cs="Arial"/>
                <w:sz w:val="16"/>
                <w:szCs w:val="16"/>
                <w:lang w:eastAsia="en-US"/>
              </w:rPr>
            </w:pPr>
          </w:p>
        </w:tc>
      </w:tr>
      <w:tr w:rsidR="00E93A13" w:rsidRPr="003F7263" w14:paraId="5B022D89" w14:textId="77777777" w:rsidTr="00E93A13">
        <w:trPr>
          <w:gridAfter w:val="4"/>
          <w:wAfter w:w="213" w:type="dxa"/>
          <w:jc w:val="center"/>
        </w:trPr>
        <w:tc>
          <w:tcPr>
            <w:tcW w:w="1063" w:type="dxa"/>
            <w:gridSpan w:val="2"/>
            <w:tcBorders>
              <w:bottom w:val="single" w:sz="4" w:space="0" w:color="auto"/>
            </w:tcBorders>
            <w:shd w:val="clear" w:color="auto" w:fill="E7E6E6"/>
          </w:tcPr>
          <w:p w14:paraId="07639E5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8.2.2.1</w:t>
            </w:r>
          </w:p>
        </w:tc>
        <w:tc>
          <w:tcPr>
            <w:tcW w:w="3473" w:type="dxa"/>
            <w:gridSpan w:val="3"/>
            <w:tcBorders>
              <w:bottom w:val="single" w:sz="4" w:space="0" w:color="auto"/>
            </w:tcBorders>
            <w:shd w:val="clear" w:color="auto" w:fill="E7E6E6"/>
          </w:tcPr>
          <w:p w14:paraId="13BE7A87" w14:textId="5BA8754B"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0D6F3762"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EAC4FC3"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37CEFA4" w14:textId="77777777" w:rsidR="00E93A13" w:rsidRPr="003F7263" w:rsidRDefault="00E93A13" w:rsidP="00E93A13">
            <w:pPr>
              <w:pStyle w:val="TAL"/>
              <w:keepNext w:val="0"/>
              <w:keepLines w:val="0"/>
              <w:rPr>
                <w:rFonts w:cs="Arial"/>
                <w:sz w:val="16"/>
                <w:szCs w:val="16"/>
                <w:lang w:eastAsia="en-US"/>
              </w:rPr>
            </w:pPr>
          </w:p>
        </w:tc>
      </w:tr>
      <w:tr w:rsidR="00E93A13" w:rsidRPr="003F7263" w14:paraId="79D86BF9" w14:textId="77777777" w:rsidTr="00E93A13">
        <w:trPr>
          <w:gridAfter w:val="4"/>
          <w:wAfter w:w="213" w:type="dxa"/>
          <w:jc w:val="center"/>
        </w:trPr>
        <w:tc>
          <w:tcPr>
            <w:tcW w:w="1063" w:type="dxa"/>
            <w:gridSpan w:val="2"/>
            <w:tcBorders>
              <w:bottom w:val="single" w:sz="4" w:space="0" w:color="auto"/>
            </w:tcBorders>
            <w:shd w:val="clear" w:color="auto" w:fill="auto"/>
          </w:tcPr>
          <w:p w14:paraId="7D99BB21" w14:textId="77777777"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lang w:eastAsia="en-US"/>
              </w:rPr>
              <w:t>8.2.2.1.1</w:t>
            </w:r>
          </w:p>
        </w:tc>
        <w:tc>
          <w:tcPr>
            <w:tcW w:w="3473" w:type="dxa"/>
            <w:gridSpan w:val="3"/>
            <w:tcBorders>
              <w:bottom w:val="single" w:sz="4" w:space="0" w:color="auto"/>
            </w:tcBorders>
            <w:shd w:val="clear" w:color="auto" w:fill="auto"/>
          </w:tcPr>
          <w:p w14:paraId="0DACE371" w14:textId="77777777" w:rsidR="00E93A13" w:rsidRPr="003F7263" w:rsidRDefault="00E93A13" w:rsidP="00E93A13">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3C9E22A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9A4D1F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C22</w:t>
            </w:r>
          </w:p>
        </w:tc>
        <w:tc>
          <w:tcPr>
            <w:tcW w:w="3560" w:type="dxa"/>
            <w:gridSpan w:val="4"/>
            <w:tcBorders>
              <w:bottom w:val="single" w:sz="4" w:space="0" w:color="auto"/>
            </w:tcBorders>
            <w:shd w:val="clear" w:color="auto" w:fill="auto"/>
          </w:tcPr>
          <w:p w14:paraId="6316B98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E93A13" w:rsidRPr="003F7263" w14:paraId="14328D2B" w14:textId="77777777" w:rsidTr="00E93A13">
        <w:trPr>
          <w:gridAfter w:val="4"/>
          <w:wAfter w:w="213" w:type="dxa"/>
          <w:jc w:val="center"/>
        </w:trPr>
        <w:tc>
          <w:tcPr>
            <w:tcW w:w="1063" w:type="dxa"/>
            <w:gridSpan w:val="2"/>
            <w:tcBorders>
              <w:bottom w:val="single" w:sz="4" w:space="0" w:color="auto"/>
            </w:tcBorders>
            <w:shd w:val="clear" w:color="auto" w:fill="auto"/>
          </w:tcPr>
          <w:p w14:paraId="7EB319ED"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37F69DA6" w14:textId="77777777" w:rsidR="00E93A13" w:rsidRPr="003F7263" w:rsidRDefault="00E93A13" w:rsidP="00E93A13">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07" w:type="dxa"/>
            <w:gridSpan w:val="4"/>
            <w:tcBorders>
              <w:bottom w:val="single" w:sz="4" w:space="0" w:color="auto"/>
            </w:tcBorders>
            <w:shd w:val="clear" w:color="auto" w:fill="auto"/>
          </w:tcPr>
          <w:p w14:paraId="0B0AA939"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30AA0DC"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9C9F7C2"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93A13" w:rsidRPr="003F7263" w14:paraId="7A825040" w14:textId="77777777" w:rsidTr="00E93A13">
        <w:trPr>
          <w:gridAfter w:val="4"/>
          <w:wAfter w:w="213" w:type="dxa"/>
          <w:jc w:val="center"/>
        </w:trPr>
        <w:tc>
          <w:tcPr>
            <w:tcW w:w="1063" w:type="dxa"/>
            <w:gridSpan w:val="2"/>
            <w:tcBorders>
              <w:bottom w:val="single" w:sz="4" w:space="0" w:color="auto"/>
            </w:tcBorders>
            <w:shd w:val="clear" w:color="auto" w:fill="D9D9D9"/>
          </w:tcPr>
          <w:p w14:paraId="725E6D3B" w14:textId="77777777" w:rsidR="00E93A13" w:rsidRPr="003F7263" w:rsidRDefault="00E93A13" w:rsidP="00E93A13">
            <w:pPr>
              <w:pStyle w:val="TAL"/>
              <w:keepNext w:val="0"/>
              <w:keepLines w:val="0"/>
              <w:rPr>
                <w:rFonts w:cs="Arial"/>
                <w:bCs/>
                <w:sz w:val="16"/>
                <w:szCs w:val="16"/>
                <w:lang w:eastAsia="en-US"/>
              </w:rPr>
            </w:pPr>
            <w:r w:rsidRPr="003F7263">
              <w:rPr>
                <w:rFonts w:cs="Arial"/>
                <w:b/>
                <w:bCs/>
                <w:sz w:val="16"/>
                <w:szCs w:val="16"/>
                <w:lang w:eastAsia="en-US"/>
              </w:rPr>
              <w:t>8.2.2.2</w:t>
            </w:r>
          </w:p>
        </w:tc>
        <w:tc>
          <w:tcPr>
            <w:tcW w:w="3473" w:type="dxa"/>
            <w:gridSpan w:val="3"/>
            <w:tcBorders>
              <w:bottom w:val="single" w:sz="4" w:space="0" w:color="auto"/>
            </w:tcBorders>
            <w:shd w:val="clear" w:color="auto" w:fill="D9D9D9"/>
          </w:tcPr>
          <w:p w14:paraId="2B915CA2"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029B716C"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205AE30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9C520A5" w14:textId="77777777" w:rsidR="00E93A13" w:rsidRPr="003F7263" w:rsidRDefault="00E93A13" w:rsidP="00E93A13">
            <w:pPr>
              <w:pStyle w:val="TAL"/>
              <w:keepNext w:val="0"/>
              <w:keepLines w:val="0"/>
              <w:rPr>
                <w:rFonts w:cs="Arial"/>
                <w:sz w:val="16"/>
                <w:szCs w:val="16"/>
                <w:lang w:eastAsia="en-US"/>
              </w:rPr>
            </w:pPr>
          </w:p>
        </w:tc>
      </w:tr>
      <w:tr w:rsidR="00E93A13" w:rsidRPr="003F7263" w14:paraId="76DFD069" w14:textId="77777777" w:rsidTr="00E93A13">
        <w:trPr>
          <w:gridAfter w:val="4"/>
          <w:wAfter w:w="213" w:type="dxa"/>
          <w:jc w:val="center"/>
        </w:trPr>
        <w:tc>
          <w:tcPr>
            <w:tcW w:w="1063" w:type="dxa"/>
            <w:gridSpan w:val="2"/>
            <w:tcBorders>
              <w:bottom w:val="single" w:sz="4" w:space="0" w:color="auto"/>
            </w:tcBorders>
            <w:shd w:val="clear" w:color="auto" w:fill="auto"/>
          </w:tcPr>
          <w:p w14:paraId="744DA02E"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8.2.2.2.1</w:t>
            </w:r>
          </w:p>
        </w:tc>
        <w:tc>
          <w:tcPr>
            <w:tcW w:w="3473" w:type="dxa"/>
            <w:gridSpan w:val="3"/>
            <w:tcBorders>
              <w:bottom w:val="single" w:sz="4" w:space="0" w:color="auto"/>
            </w:tcBorders>
            <w:shd w:val="clear" w:color="auto" w:fill="auto"/>
          </w:tcPr>
          <w:p w14:paraId="61070B8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66514B5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7C570D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C61</w:t>
            </w:r>
          </w:p>
        </w:tc>
        <w:tc>
          <w:tcPr>
            <w:tcW w:w="3560" w:type="dxa"/>
            <w:gridSpan w:val="4"/>
            <w:tcBorders>
              <w:bottom w:val="single" w:sz="4" w:space="0" w:color="auto"/>
            </w:tcBorders>
            <w:shd w:val="clear" w:color="auto" w:fill="auto"/>
          </w:tcPr>
          <w:p w14:paraId="4C871FE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E93A13" w:rsidRPr="003F7263" w14:paraId="67944560" w14:textId="77777777" w:rsidTr="00E93A13">
        <w:trPr>
          <w:gridAfter w:val="4"/>
          <w:wAfter w:w="213" w:type="dxa"/>
          <w:jc w:val="center"/>
        </w:trPr>
        <w:tc>
          <w:tcPr>
            <w:tcW w:w="1063" w:type="dxa"/>
            <w:gridSpan w:val="2"/>
            <w:tcBorders>
              <w:bottom w:val="single" w:sz="4" w:space="0" w:color="auto"/>
            </w:tcBorders>
            <w:shd w:val="clear" w:color="auto" w:fill="auto"/>
          </w:tcPr>
          <w:p w14:paraId="2F938BF9" w14:textId="73A52F3E" w:rsidR="00E93A13" w:rsidRPr="003F7263" w:rsidRDefault="00E93A13" w:rsidP="00E93A13">
            <w:pPr>
              <w:pStyle w:val="TAL"/>
              <w:keepNext w:val="0"/>
              <w:keepLines w:val="0"/>
              <w:rPr>
                <w:rFonts w:cs="Arial"/>
                <w:bCs/>
                <w:sz w:val="16"/>
                <w:szCs w:val="16"/>
                <w:lang w:eastAsia="en-US"/>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4A6D94EA" w14:textId="23125064" w:rsidR="00E93A13" w:rsidRPr="003F7263" w:rsidRDefault="00E93A13" w:rsidP="00E93A13">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8F6BD75" w14:textId="10A2D15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5CCF1349" w14:textId="00A06BC1" w:rsidR="00E93A13" w:rsidRPr="003F7263" w:rsidRDefault="00E93A13" w:rsidP="00E93A13">
            <w:pPr>
              <w:pStyle w:val="TAL"/>
              <w:keepNext w:val="0"/>
              <w:keepLines w:val="0"/>
              <w:jc w:val="center"/>
              <w:rPr>
                <w:rFonts w:cs="Arial"/>
                <w:sz w:val="16"/>
                <w:szCs w:val="16"/>
                <w:lang w:eastAsia="en-US"/>
              </w:rPr>
            </w:pPr>
            <w:r>
              <w:rPr>
                <w:rFonts w:cs="Arial"/>
                <w:sz w:val="16"/>
                <w:szCs w:val="16"/>
              </w:rPr>
              <w:t>C195</w:t>
            </w:r>
          </w:p>
        </w:tc>
        <w:tc>
          <w:tcPr>
            <w:tcW w:w="3560" w:type="dxa"/>
            <w:gridSpan w:val="4"/>
            <w:tcBorders>
              <w:bottom w:val="single" w:sz="4" w:space="0" w:color="auto"/>
            </w:tcBorders>
            <w:shd w:val="clear" w:color="auto" w:fill="auto"/>
          </w:tcPr>
          <w:p w14:paraId="0F23B2EF" w14:textId="7A470607"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93A13" w:rsidRPr="003F7263" w14:paraId="3776049B" w14:textId="77777777" w:rsidTr="00E93A13">
        <w:trPr>
          <w:gridAfter w:val="4"/>
          <w:wAfter w:w="213" w:type="dxa"/>
          <w:jc w:val="center"/>
        </w:trPr>
        <w:tc>
          <w:tcPr>
            <w:tcW w:w="1063" w:type="dxa"/>
            <w:gridSpan w:val="2"/>
            <w:tcBorders>
              <w:bottom w:val="single" w:sz="4" w:space="0" w:color="auto"/>
            </w:tcBorders>
            <w:shd w:val="clear" w:color="auto" w:fill="auto"/>
          </w:tcPr>
          <w:p w14:paraId="7BB45931" w14:textId="11BF3A13" w:rsidR="00E93A13" w:rsidRPr="003F7263" w:rsidRDefault="00E93A13" w:rsidP="00E93A13">
            <w:pPr>
              <w:pStyle w:val="TAL"/>
              <w:keepNext w:val="0"/>
              <w:keepLines w:val="0"/>
              <w:rPr>
                <w:rFonts w:cs="Arial"/>
                <w:bCs/>
                <w:sz w:val="16"/>
                <w:szCs w:val="16"/>
                <w:lang w:eastAsia="en-US"/>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0CE9F5E" w14:textId="7023A45F" w:rsidR="00E93A13" w:rsidRPr="003F7263" w:rsidRDefault="00E93A13" w:rsidP="00E93A13">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21C4BF94" w14:textId="2265B691"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13F64FDC" w14:textId="4A5BF121" w:rsidR="00E93A13" w:rsidRPr="003F7263" w:rsidRDefault="00E93A13" w:rsidP="00E93A13">
            <w:pPr>
              <w:pStyle w:val="TAL"/>
              <w:keepNext w:val="0"/>
              <w:keepLines w:val="0"/>
              <w:jc w:val="center"/>
              <w:rPr>
                <w:rFonts w:cs="Arial"/>
                <w:sz w:val="16"/>
                <w:szCs w:val="16"/>
                <w:lang w:eastAsia="en-US"/>
              </w:rPr>
            </w:pPr>
            <w:r>
              <w:rPr>
                <w:rFonts w:cs="Arial"/>
                <w:sz w:val="16"/>
                <w:szCs w:val="16"/>
                <w:lang w:eastAsia="zh-CN"/>
              </w:rPr>
              <w:t>C196</w:t>
            </w:r>
          </w:p>
        </w:tc>
        <w:tc>
          <w:tcPr>
            <w:tcW w:w="3560" w:type="dxa"/>
            <w:gridSpan w:val="4"/>
            <w:tcBorders>
              <w:bottom w:val="single" w:sz="4" w:space="0" w:color="auto"/>
            </w:tcBorders>
            <w:shd w:val="clear" w:color="auto" w:fill="auto"/>
          </w:tcPr>
          <w:p w14:paraId="6B625C26" w14:textId="786CEB74"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93A13" w:rsidRPr="003F7263" w14:paraId="53F90F85" w14:textId="77777777" w:rsidTr="00E93A13">
        <w:trPr>
          <w:gridAfter w:val="4"/>
          <w:wAfter w:w="213" w:type="dxa"/>
          <w:jc w:val="center"/>
        </w:trPr>
        <w:tc>
          <w:tcPr>
            <w:tcW w:w="1063" w:type="dxa"/>
            <w:gridSpan w:val="2"/>
            <w:tcBorders>
              <w:bottom w:val="single" w:sz="4" w:space="0" w:color="auto"/>
            </w:tcBorders>
            <w:shd w:val="clear" w:color="auto" w:fill="D9D9D9"/>
          </w:tcPr>
          <w:p w14:paraId="034B30C7"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8.2.2.3</w:t>
            </w:r>
          </w:p>
        </w:tc>
        <w:tc>
          <w:tcPr>
            <w:tcW w:w="3473" w:type="dxa"/>
            <w:gridSpan w:val="3"/>
            <w:tcBorders>
              <w:bottom w:val="single" w:sz="4" w:space="0" w:color="auto"/>
            </w:tcBorders>
            <w:shd w:val="clear" w:color="auto" w:fill="D9D9D9"/>
          </w:tcPr>
          <w:p w14:paraId="769AF3AB" w14:textId="68A89FE0"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3182DBDD"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43977B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2BB182F1" w14:textId="77777777" w:rsidR="00E93A13" w:rsidRPr="003F7263" w:rsidRDefault="00E93A13" w:rsidP="00E93A13">
            <w:pPr>
              <w:pStyle w:val="TAL"/>
              <w:keepNext w:val="0"/>
              <w:keepLines w:val="0"/>
              <w:rPr>
                <w:rFonts w:cs="Arial"/>
                <w:sz w:val="16"/>
                <w:szCs w:val="16"/>
                <w:lang w:eastAsia="en-US"/>
              </w:rPr>
            </w:pPr>
          </w:p>
        </w:tc>
      </w:tr>
      <w:tr w:rsidR="00E93A13" w:rsidRPr="003F7263" w14:paraId="5F9AD558" w14:textId="77777777" w:rsidTr="00E93A13">
        <w:trPr>
          <w:gridAfter w:val="4"/>
          <w:wAfter w:w="213" w:type="dxa"/>
          <w:jc w:val="center"/>
        </w:trPr>
        <w:tc>
          <w:tcPr>
            <w:tcW w:w="1063" w:type="dxa"/>
            <w:gridSpan w:val="2"/>
            <w:tcBorders>
              <w:bottom w:val="single" w:sz="4" w:space="0" w:color="auto"/>
            </w:tcBorders>
            <w:shd w:val="clear" w:color="auto" w:fill="auto"/>
          </w:tcPr>
          <w:p w14:paraId="14D55575"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8.2.2.3.1</w:t>
            </w:r>
          </w:p>
        </w:tc>
        <w:tc>
          <w:tcPr>
            <w:tcW w:w="3473" w:type="dxa"/>
            <w:gridSpan w:val="3"/>
            <w:tcBorders>
              <w:bottom w:val="single" w:sz="4" w:space="0" w:color="auto"/>
            </w:tcBorders>
            <w:shd w:val="clear" w:color="auto" w:fill="auto"/>
          </w:tcPr>
          <w:p w14:paraId="573C31C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3B4FB6E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289A8D"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C23</w:t>
            </w:r>
          </w:p>
        </w:tc>
        <w:tc>
          <w:tcPr>
            <w:tcW w:w="3560" w:type="dxa"/>
            <w:gridSpan w:val="4"/>
            <w:tcBorders>
              <w:bottom w:val="single" w:sz="4" w:space="0" w:color="auto"/>
            </w:tcBorders>
            <w:shd w:val="clear" w:color="auto" w:fill="auto"/>
          </w:tcPr>
          <w:p w14:paraId="3CBDFCD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E93A13" w:rsidRPr="003F7263" w14:paraId="67106F63" w14:textId="77777777" w:rsidTr="00E93A13">
        <w:trPr>
          <w:gridAfter w:val="4"/>
          <w:wAfter w:w="213" w:type="dxa"/>
          <w:jc w:val="center"/>
        </w:trPr>
        <w:tc>
          <w:tcPr>
            <w:tcW w:w="1063" w:type="dxa"/>
            <w:gridSpan w:val="2"/>
            <w:tcBorders>
              <w:bottom w:val="single" w:sz="4" w:space="0" w:color="auto"/>
            </w:tcBorders>
            <w:shd w:val="clear" w:color="auto" w:fill="auto"/>
          </w:tcPr>
          <w:p w14:paraId="09F7903A" w14:textId="2E6EE71A" w:rsidR="00E93A13" w:rsidRPr="003F7263" w:rsidRDefault="00E93A13" w:rsidP="00E93A13">
            <w:pPr>
              <w:pStyle w:val="TAL"/>
              <w:keepNext w:val="0"/>
              <w:keepLines w:val="0"/>
              <w:rPr>
                <w:rFonts w:cs="Arial"/>
                <w:b/>
                <w:bCs/>
                <w:sz w:val="16"/>
                <w:szCs w:val="16"/>
                <w:lang w:eastAsia="en-US"/>
              </w:rPr>
            </w:pPr>
            <w:r w:rsidRPr="003F7263">
              <w:rPr>
                <w:rFonts w:cs="Arial"/>
                <w:bCs/>
                <w:sz w:val="16"/>
                <w:szCs w:val="16"/>
              </w:rPr>
              <w:t>8.2.2.3.2</w:t>
            </w:r>
          </w:p>
        </w:tc>
        <w:tc>
          <w:tcPr>
            <w:tcW w:w="3473" w:type="dxa"/>
            <w:gridSpan w:val="3"/>
            <w:tcBorders>
              <w:bottom w:val="single" w:sz="4" w:space="0" w:color="auto"/>
            </w:tcBorders>
            <w:shd w:val="clear" w:color="auto" w:fill="auto"/>
          </w:tcPr>
          <w:p w14:paraId="7964BF68" w14:textId="6FA4A842" w:rsidR="00E93A13" w:rsidRPr="003F7263" w:rsidRDefault="00E93A13" w:rsidP="00E93A13">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90FFDC8" w14:textId="1AD7E7B0"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87A504" w14:textId="51BB2196"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FD26F9C" w14:textId="168F016D"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93A13" w:rsidRPr="003F7263" w14:paraId="317EFBFE" w14:textId="77777777" w:rsidTr="00E93A13">
        <w:trPr>
          <w:gridAfter w:val="4"/>
          <w:wAfter w:w="213" w:type="dxa"/>
          <w:jc w:val="center"/>
        </w:trPr>
        <w:tc>
          <w:tcPr>
            <w:tcW w:w="1063" w:type="dxa"/>
            <w:gridSpan w:val="2"/>
            <w:tcBorders>
              <w:bottom w:val="single" w:sz="4" w:space="0" w:color="auto"/>
            </w:tcBorders>
            <w:shd w:val="clear" w:color="auto" w:fill="E7E6E6"/>
          </w:tcPr>
          <w:p w14:paraId="2C586E79"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8.2.2.4</w:t>
            </w:r>
          </w:p>
        </w:tc>
        <w:tc>
          <w:tcPr>
            <w:tcW w:w="3473" w:type="dxa"/>
            <w:gridSpan w:val="3"/>
            <w:tcBorders>
              <w:bottom w:val="single" w:sz="4" w:space="0" w:color="auto"/>
            </w:tcBorders>
            <w:shd w:val="clear" w:color="auto" w:fill="E7E6E6"/>
          </w:tcPr>
          <w:p w14:paraId="5792E6EF" w14:textId="77777777" w:rsidR="00E93A13" w:rsidRPr="003F7263" w:rsidRDefault="00E93A13" w:rsidP="00E93A13">
            <w:pPr>
              <w:pStyle w:val="TAL"/>
              <w:keepNext w:val="0"/>
              <w:keepLines w:val="0"/>
              <w:rPr>
                <w:rFonts w:cs="Arial"/>
                <w:b/>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SCG DRB</w:t>
            </w:r>
          </w:p>
        </w:tc>
        <w:tc>
          <w:tcPr>
            <w:tcW w:w="807" w:type="dxa"/>
            <w:gridSpan w:val="4"/>
            <w:tcBorders>
              <w:bottom w:val="single" w:sz="4" w:space="0" w:color="auto"/>
            </w:tcBorders>
            <w:shd w:val="clear" w:color="auto" w:fill="E7E6E6"/>
          </w:tcPr>
          <w:p w14:paraId="39B23A8A"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7C8033"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4EE39F" w14:textId="77777777" w:rsidR="00E93A13" w:rsidRPr="003F7263" w:rsidRDefault="00E93A13" w:rsidP="00E93A13">
            <w:pPr>
              <w:pStyle w:val="TAL"/>
              <w:keepNext w:val="0"/>
              <w:keepLines w:val="0"/>
              <w:rPr>
                <w:rFonts w:cs="Arial"/>
                <w:sz w:val="16"/>
                <w:szCs w:val="16"/>
                <w:lang w:eastAsia="en-US"/>
              </w:rPr>
            </w:pPr>
          </w:p>
        </w:tc>
      </w:tr>
      <w:tr w:rsidR="00E93A13" w:rsidRPr="003F7263" w14:paraId="465F6EF0" w14:textId="77777777" w:rsidTr="00E93A13">
        <w:trPr>
          <w:gridAfter w:val="4"/>
          <w:wAfter w:w="213" w:type="dxa"/>
          <w:jc w:val="center"/>
        </w:trPr>
        <w:tc>
          <w:tcPr>
            <w:tcW w:w="1063" w:type="dxa"/>
            <w:gridSpan w:val="2"/>
            <w:tcBorders>
              <w:bottom w:val="single" w:sz="4" w:space="0" w:color="auto"/>
            </w:tcBorders>
            <w:shd w:val="clear" w:color="auto" w:fill="auto"/>
          </w:tcPr>
          <w:p w14:paraId="66C8DC6A" w14:textId="77777777" w:rsidR="00E93A13" w:rsidRPr="003F7263" w:rsidRDefault="00E93A13" w:rsidP="00E93A13">
            <w:pPr>
              <w:pStyle w:val="TAL"/>
              <w:keepNext w:val="0"/>
              <w:keepLines w:val="0"/>
              <w:rPr>
                <w:rFonts w:cs="Arial"/>
                <w:b/>
                <w:bCs/>
                <w:sz w:val="16"/>
                <w:szCs w:val="16"/>
                <w:lang w:eastAsia="en-US"/>
              </w:rPr>
            </w:pPr>
            <w:r w:rsidRPr="003F7263">
              <w:rPr>
                <w:rFonts w:cs="Arial"/>
                <w:sz w:val="16"/>
                <w:szCs w:val="16"/>
                <w:lang w:eastAsia="en-US"/>
              </w:rPr>
              <w:t>8.2.2.4.1</w:t>
            </w:r>
          </w:p>
        </w:tc>
        <w:tc>
          <w:tcPr>
            <w:tcW w:w="3473" w:type="dxa"/>
            <w:gridSpan w:val="3"/>
            <w:tcBorders>
              <w:bottom w:val="single" w:sz="4" w:space="0" w:color="auto"/>
            </w:tcBorders>
            <w:shd w:val="clear" w:color="auto" w:fill="auto"/>
          </w:tcPr>
          <w:p w14:paraId="42BCBD2D" w14:textId="77777777" w:rsidR="00E93A13" w:rsidRPr="003F7263" w:rsidRDefault="00E93A13" w:rsidP="00E93A13">
            <w:pPr>
              <w:pStyle w:val="TAL"/>
              <w:keepNext w:val="0"/>
              <w:keepLines w:val="0"/>
              <w:rPr>
                <w:rFonts w:cs="Arial"/>
                <w:b/>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w:t>
            </w:r>
            <w:r w:rsidRPr="003F7263">
              <w:rPr>
                <w:rFonts w:cs="Arial"/>
                <w:sz w:val="16"/>
                <w:szCs w:val="16"/>
                <w:lang w:eastAsia="en-US"/>
              </w:rPr>
              <w:lastRenderedPageBreak/>
              <w:t>SCG DRB / EN-DC</w:t>
            </w:r>
          </w:p>
        </w:tc>
        <w:tc>
          <w:tcPr>
            <w:tcW w:w="807" w:type="dxa"/>
            <w:gridSpan w:val="4"/>
            <w:tcBorders>
              <w:bottom w:val="single" w:sz="4" w:space="0" w:color="auto"/>
            </w:tcBorders>
            <w:shd w:val="clear" w:color="auto" w:fill="auto"/>
          </w:tcPr>
          <w:p w14:paraId="5DB24C0D"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lastRenderedPageBreak/>
              <w:t>Rel-15</w:t>
            </w:r>
          </w:p>
        </w:tc>
        <w:tc>
          <w:tcPr>
            <w:tcW w:w="1161" w:type="dxa"/>
            <w:gridSpan w:val="4"/>
            <w:tcBorders>
              <w:bottom w:val="single" w:sz="4" w:space="0" w:color="auto"/>
            </w:tcBorders>
            <w:shd w:val="clear" w:color="auto" w:fill="auto"/>
          </w:tcPr>
          <w:p w14:paraId="1C1C6D5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099C25B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56E59EA" w14:textId="77777777" w:rsidTr="00E93A13">
        <w:trPr>
          <w:gridAfter w:val="4"/>
          <w:wAfter w:w="213" w:type="dxa"/>
          <w:jc w:val="center"/>
        </w:trPr>
        <w:tc>
          <w:tcPr>
            <w:tcW w:w="1063" w:type="dxa"/>
            <w:gridSpan w:val="2"/>
            <w:tcBorders>
              <w:bottom w:val="single" w:sz="4" w:space="0" w:color="auto"/>
            </w:tcBorders>
            <w:shd w:val="clear" w:color="auto" w:fill="auto"/>
          </w:tcPr>
          <w:p w14:paraId="562FD363" w14:textId="77777777" w:rsidR="00E93A13" w:rsidRPr="003F7263" w:rsidRDefault="00E93A13" w:rsidP="00E93A13">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03CD73E1" w14:textId="77777777" w:rsidR="00E93A13" w:rsidRPr="003F7263" w:rsidRDefault="00E93A13" w:rsidP="00E93A13">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07" w:type="dxa"/>
            <w:gridSpan w:val="4"/>
            <w:tcBorders>
              <w:bottom w:val="single" w:sz="4" w:space="0" w:color="auto"/>
            </w:tcBorders>
            <w:shd w:val="clear" w:color="auto" w:fill="auto"/>
          </w:tcPr>
          <w:p w14:paraId="7BE33C53"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8E4831"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8746C60"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6D69779B" w14:textId="77777777" w:rsidTr="00E93A13">
        <w:trPr>
          <w:gridAfter w:val="4"/>
          <w:wAfter w:w="213" w:type="dxa"/>
          <w:jc w:val="center"/>
        </w:trPr>
        <w:tc>
          <w:tcPr>
            <w:tcW w:w="1063" w:type="dxa"/>
            <w:gridSpan w:val="2"/>
            <w:tcBorders>
              <w:bottom w:val="single" w:sz="4" w:space="0" w:color="auto"/>
            </w:tcBorders>
            <w:shd w:val="clear" w:color="auto" w:fill="auto"/>
          </w:tcPr>
          <w:p w14:paraId="3D4875D9" w14:textId="200696BC" w:rsidR="00E93A13" w:rsidRPr="003F7263" w:rsidRDefault="00E93A13" w:rsidP="00E93A13">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1FDDE166" w14:textId="37D17C0B" w:rsidR="00E93A13" w:rsidRPr="003F7263" w:rsidRDefault="00E93A13" w:rsidP="00E93A13">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SCG DRB / NE-DC</w:t>
            </w:r>
          </w:p>
        </w:tc>
        <w:tc>
          <w:tcPr>
            <w:tcW w:w="807" w:type="dxa"/>
            <w:gridSpan w:val="4"/>
            <w:tcBorders>
              <w:bottom w:val="single" w:sz="4" w:space="0" w:color="auto"/>
            </w:tcBorders>
            <w:shd w:val="clear" w:color="auto" w:fill="auto"/>
          </w:tcPr>
          <w:p w14:paraId="1E1CB82F" w14:textId="7A90925A" w:rsidR="00E93A13" w:rsidRPr="003F7263" w:rsidRDefault="00E93A13" w:rsidP="00E93A1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ED2AA68" w14:textId="31A427C0" w:rsidR="00E93A13" w:rsidRPr="003F7263" w:rsidRDefault="00E93A13" w:rsidP="00E93A13">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2E02EA1" w14:textId="45275276" w:rsidR="00E93A13" w:rsidRPr="003F7263" w:rsidRDefault="00E93A13" w:rsidP="00E93A13">
            <w:pPr>
              <w:pStyle w:val="TAL"/>
              <w:keepNext w:val="0"/>
              <w:keepLines w:val="0"/>
              <w:rPr>
                <w:rFonts w:cs="Arial"/>
                <w:bCs/>
                <w:sz w:val="16"/>
                <w:szCs w:val="16"/>
              </w:rPr>
            </w:pPr>
            <w:r w:rsidRPr="003F7263">
              <w:rPr>
                <w:bCs/>
                <w:sz w:val="16"/>
                <w:szCs w:val="16"/>
              </w:rPr>
              <w:t>UEs supporting NE-DC</w:t>
            </w:r>
          </w:p>
        </w:tc>
      </w:tr>
      <w:tr w:rsidR="00E93A13" w:rsidRPr="003F7263" w14:paraId="5D14DA01" w14:textId="77777777" w:rsidTr="00E93A13">
        <w:trPr>
          <w:gridAfter w:val="4"/>
          <w:wAfter w:w="213" w:type="dxa"/>
          <w:jc w:val="center"/>
        </w:trPr>
        <w:tc>
          <w:tcPr>
            <w:tcW w:w="1063" w:type="dxa"/>
            <w:gridSpan w:val="2"/>
            <w:tcBorders>
              <w:bottom w:val="single" w:sz="4" w:space="0" w:color="auto"/>
            </w:tcBorders>
            <w:shd w:val="clear" w:color="auto" w:fill="D9D9D9"/>
          </w:tcPr>
          <w:p w14:paraId="257C6B4F"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8.2.2.5</w:t>
            </w:r>
          </w:p>
        </w:tc>
        <w:tc>
          <w:tcPr>
            <w:tcW w:w="3473" w:type="dxa"/>
            <w:gridSpan w:val="3"/>
            <w:tcBorders>
              <w:bottom w:val="single" w:sz="4" w:space="0" w:color="auto"/>
            </w:tcBorders>
            <w:shd w:val="clear" w:color="auto" w:fill="D9D9D9"/>
          </w:tcPr>
          <w:p w14:paraId="312D6E92" w14:textId="77777777" w:rsidR="00E93A13" w:rsidRPr="003F7263" w:rsidRDefault="00E93A13" w:rsidP="00E93A13">
            <w:pPr>
              <w:pStyle w:val="TAL"/>
              <w:keepNext w:val="0"/>
              <w:keepLines w:val="0"/>
              <w:rPr>
                <w:rFonts w:cs="Arial"/>
                <w:sz w:val="16"/>
                <w:szCs w:val="16"/>
                <w:lang w:eastAsia="en-US"/>
              </w:rPr>
            </w:pP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Modification and Release / Split DRB</w:t>
            </w:r>
          </w:p>
        </w:tc>
        <w:tc>
          <w:tcPr>
            <w:tcW w:w="807" w:type="dxa"/>
            <w:gridSpan w:val="4"/>
            <w:tcBorders>
              <w:bottom w:val="single" w:sz="4" w:space="0" w:color="auto"/>
            </w:tcBorders>
            <w:shd w:val="clear" w:color="auto" w:fill="D9D9D9"/>
          </w:tcPr>
          <w:p w14:paraId="36F7ABB5"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6832255"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FC90013" w14:textId="77777777" w:rsidR="00E93A13" w:rsidRPr="003F7263" w:rsidRDefault="00E93A13" w:rsidP="00E93A13">
            <w:pPr>
              <w:pStyle w:val="TAL"/>
              <w:keepNext w:val="0"/>
              <w:keepLines w:val="0"/>
              <w:rPr>
                <w:rFonts w:cs="Arial"/>
                <w:sz w:val="16"/>
                <w:szCs w:val="16"/>
                <w:lang w:eastAsia="en-US"/>
              </w:rPr>
            </w:pPr>
          </w:p>
        </w:tc>
      </w:tr>
      <w:tr w:rsidR="00E93A13" w:rsidRPr="003F7263" w14:paraId="7DEEDA88" w14:textId="77777777" w:rsidTr="00E93A13">
        <w:trPr>
          <w:gridAfter w:val="4"/>
          <w:wAfter w:w="213" w:type="dxa"/>
          <w:jc w:val="center"/>
        </w:trPr>
        <w:tc>
          <w:tcPr>
            <w:tcW w:w="1063" w:type="dxa"/>
            <w:gridSpan w:val="2"/>
            <w:tcBorders>
              <w:bottom w:val="single" w:sz="4" w:space="0" w:color="auto"/>
            </w:tcBorders>
            <w:shd w:val="clear" w:color="auto" w:fill="auto"/>
          </w:tcPr>
          <w:p w14:paraId="03FC3102"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8.2.2.5.1</w:t>
            </w:r>
          </w:p>
        </w:tc>
        <w:tc>
          <w:tcPr>
            <w:tcW w:w="3473" w:type="dxa"/>
            <w:gridSpan w:val="3"/>
            <w:tcBorders>
              <w:bottom w:val="single" w:sz="4" w:space="0" w:color="auto"/>
            </w:tcBorders>
            <w:shd w:val="clear" w:color="auto" w:fill="auto"/>
          </w:tcPr>
          <w:p w14:paraId="7CF0C8A1" w14:textId="77777777" w:rsidR="00E93A13" w:rsidRPr="003F7263" w:rsidRDefault="00E93A13" w:rsidP="00E93A13">
            <w:pPr>
              <w:pStyle w:val="TAL"/>
              <w:keepNext w:val="0"/>
              <w:keepLines w:val="0"/>
              <w:rPr>
                <w:rFonts w:cs="Arial"/>
                <w:sz w:val="16"/>
                <w:szCs w:val="16"/>
                <w:lang w:eastAsia="en-US"/>
              </w:rPr>
            </w:pPr>
            <w:proofErr w:type="spellStart"/>
            <w:r w:rsidRPr="003F7263">
              <w:rPr>
                <w:rFonts w:cs="Arial"/>
                <w:sz w:val="16"/>
                <w:szCs w:val="16"/>
                <w:lang w:eastAsia="en-US"/>
              </w:rPr>
              <w:t>PSCell</w:t>
            </w:r>
            <w:proofErr w:type="spellEnd"/>
            <w:r w:rsidRPr="003F7263">
              <w:rPr>
                <w:rFonts w:cs="Arial"/>
                <w:sz w:val="16"/>
                <w:szCs w:val="16"/>
                <w:lang w:eastAsia="en-US"/>
              </w:rPr>
              <w:t xml:space="preserve"> addition, modification and release / Split DRB / EN-DC</w:t>
            </w:r>
          </w:p>
        </w:tc>
        <w:tc>
          <w:tcPr>
            <w:tcW w:w="807" w:type="dxa"/>
            <w:gridSpan w:val="4"/>
            <w:tcBorders>
              <w:bottom w:val="single" w:sz="4" w:space="0" w:color="auto"/>
            </w:tcBorders>
            <w:shd w:val="clear" w:color="auto" w:fill="auto"/>
          </w:tcPr>
          <w:p w14:paraId="3C4DBD74"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D69D37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FE1A11E"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F723053" w14:textId="77777777" w:rsidTr="00E93A13">
        <w:trPr>
          <w:gridAfter w:val="4"/>
          <w:wAfter w:w="213" w:type="dxa"/>
          <w:jc w:val="center"/>
        </w:trPr>
        <w:tc>
          <w:tcPr>
            <w:tcW w:w="1063" w:type="dxa"/>
            <w:gridSpan w:val="2"/>
            <w:tcBorders>
              <w:bottom w:val="single" w:sz="4" w:space="0" w:color="auto"/>
            </w:tcBorders>
            <w:shd w:val="clear" w:color="auto" w:fill="auto"/>
          </w:tcPr>
          <w:p w14:paraId="4F427D0E" w14:textId="77777777" w:rsidR="00E93A13" w:rsidRPr="003F7263" w:rsidRDefault="00E93A13" w:rsidP="00E93A13">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44C4606C" w14:textId="77777777" w:rsidR="00E93A13" w:rsidRPr="003F7263" w:rsidRDefault="00E93A13" w:rsidP="00E93A13">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07" w:type="dxa"/>
            <w:gridSpan w:val="4"/>
            <w:tcBorders>
              <w:bottom w:val="single" w:sz="4" w:space="0" w:color="auto"/>
            </w:tcBorders>
            <w:shd w:val="clear" w:color="auto" w:fill="auto"/>
          </w:tcPr>
          <w:p w14:paraId="3CB3DD03"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B328465"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C0DFB65"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30F4AF95" w14:textId="77777777" w:rsidTr="00E93A13">
        <w:trPr>
          <w:gridAfter w:val="4"/>
          <w:wAfter w:w="213" w:type="dxa"/>
          <w:jc w:val="center"/>
        </w:trPr>
        <w:tc>
          <w:tcPr>
            <w:tcW w:w="1063" w:type="dxa"/>
            <w:gridSpan w:val="2"/>
            <w:tcBorders>
              <w:bottom w:val="single" w:sz="4" w:space="0" w:color="auto"/>
            </w:tcBorders>
            <w:shd w:val="clear" w:color="auto" w:fill="auto"/>
          </w:tcPr>
          <w:p w14:paraId="54B38153" w14:textId="58D664F3" w:rsidR="00E93A13" w:rsidRPr="003F7263" w:rsidRDefault="00E93A13" w:rsidP="00E93A13">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0575220D" w14:textId="33EBB6C3" w:rsidR="00E93A13" w:rsidRPr="003F7263" w:rsidRDefault="00E93A13" w:rsidP="00E93A13">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07" w:type="dxa"/>
            <w:gridSpan w:val="4"/>
            <w:tcBorders>
              <w:bottom w:val="single" w:sz="4" w:space="0" w:color="auto"/>
            </w:tcBorders>
            <w:shd w:val="clear" w:color="auto" w:fill="auto"/>
          </w:tcPr>
          <w:p w14:paraId="79A7F87A" w14:textId="74CF33AC" w:rsidR="00E93A13" w:rsidRPr="003F7263" w:rsidRDefault="00E93A13" w:rsidP="00E93A1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BF46385" w14:textId="527BBE1E" w:rsidR="00E93A13" w:rsidRPr="003F7263" w:rsidRDefault="00E93A13" w:rsidP="00E93A13">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9AC141" w14:textId="7644C744" w:rsidR="00E93A13" w:rsidRPr="003F7263" w:rsidRDefault="00E93A13" w:rsidP="00E93A13">
            <w:pPr>
              <w:pStyle w:val="TAL"/>
              <w:keepNext w:val="0"/>
              <w:keepLines w:val="0"/>
              <w:rPr>
                <w:rFonts w:cs="Arial"/>
                <w:bCs/>
                <w:sz w:val="16"/>
                <w:szCs w:val="16"/>
              </w:rPr>
            </w:pPr>
            <w:r w:rsidRPr="003F7263">
              <w:rPr>
                <w:bCs/>
                <w:sz w:val="16"/>
                <w:szCs w:val="16"/>
              </w:rPr>
              <w:t>UEs supporting NE-DC</w:t>
            </w:r>
          </w:p>
        </w:tc>
      </w:tr>
      <w:tr w:rsidR="00E93A13" w:rsidRPr="003F7263" w14:paraId="31718127" w14:textId="77777777" w:rsidTr="00E93A13">
        <w:trPr>
          <w:gridAfter w:val="4"/>
          <w:wAfter w:w="213" w:type="dxa"/>
          <w:jc w:val="center"/>
        </w:trPr>
        <w:tc>
          <w:tcPr>
            <w:tcW w:w="1063" w:type="dxa"/>
            <w:gridSpan w:val="2"/>
            <w:tcBorders>
              <w:bottom w:val="single" w:sz="4" w:space="0" w:color="auto"/>
            </w:tcBorders>
            <w:shd w:val="clear" w:color="auto" w:fill="D9D9D9"/>
          </w:tcPr>
          <w:p w14:paraId="5AB4C9CD" w14:textId="77777777" w:rsidR="00E93A13" w:rsidRPr="003F7263" w:rsidRDefault="00E93A13" w:rsidP="00E93A13">
            <w:pPr>
              <w:pStyle w:val="TAL"/>
              <w:keepNext w:val="0"/>
              <w:keepLines w:val="0"/>
              <w:rPr>
                <w:rFonts w:cs="Arial"/>
                <w:bCs/>
                <w:sz w:val="16"/>
                <w:szCs w:val="16"/>
                <w:lang w:eastAsia="en-US"/>
              </w:rPr>
            </w:pPr>
            <w:r w:rsidRPr="003F7263">
              <w:rPr>
                <w:rFonts w:cs="Arial"/>
                <w:b/>
                <w:bCs/>
                <w:sz w:val="16"/>
                <w:szCs w:val="16"/>
                <w:lang w:eastAsia="en-US"/>
              </w:rPr>
              <w:t>8.2.2.6</w:t>
            </w:r>
          </w:p>
        </w:tc>
        <w:tc>
          <w:tcPr>
            <w:tcW w:w="3473" w:type="dxa"/>
            <w:gridSpan w:val="3"/>
            <w:tcBorders>
              <w:bottom w:val="single" w:sz="4" w:space="0" w:color="auto"/>
            </w:tcBorders>
            <w:shd w:val="clear" w:color="auto" w:fill="D9D9D9"/>
          </w:tcPr>
          <w:p w14:paraId="64AE9BCE" w14:textId="280A483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199C21FA"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5D03C2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09F7C53" w14:textId="77777777" w:rsidR="00E93A13" w:rsidRPr="003F7263" w:rsidRDefault="00E93A13" w:rsidP="00E93A13">
            <w:pPr>
              <w:pStyle w:val="TAL"/>
              <w:keepNext w:val="0"/>
              <w:keepLines w:val="0"/>
              <w:rPr>
                <w:rFonts w:cs="Arial"/>
                <w:sz w:val="16"/>
                <w:szCs w:val="16"/>
                <w:lang w:eastAsia="en-US"/>
              </w:rPr>
            </w:pPr>
          </w:p>
        </w:tc>
      </w:tr>
      <w:tr w:rsidR="00E93A13" w:rsidRPr="003F7263" w14:paraId="61CF69EC" w14:textId="77777777" w:rsidTr="00E93A13">
        <w:trPr>
          <w:gridAfter w:val="4"/>
          <w:wAfter w:w="213" w:type="dxa"/>
          <w:jc w:val="center"/>
        </w:trPr>
        <w:tc>
          <w:tcPr>
            <w:tcW w:w="1063" w:type="dxa"/>
            <w:gridSpan w:val="2"/>
            <w:tcBorders>
              <w:bottom w:val="single" w:sz="4" w:space="0" w:color="auto"/>
            </w:tcBorders>
            <w:shd w:val="clear" w:color="auto" w:fill="auto"/>
          </w:tcPr>
          <w:p w14:paraId="6A747887"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8.2.2.6.1</w:t>
            </w:r>
          </w:p>
        </w:tc>
        <w:tc>
          <w:tcPr>
            <w:tcW w:w="3473" w:type="dxa"/>
            <w:gridSpan w:val="3"/>
            <w:tcBorders>
              <w:bottom w:val="single" w:sz="4" w:space="0" w:color="auto"/>
            </w:tcBorders>
            <w:shd w:val="clear" w:color="auto" w:fill="auto"/>
          </w:tcPr>
          <w:p w14:paraId="1140B83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7AE7383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36599D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3BCA7AA2"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27BE3976" w14:textId="77777777" w:rsidTr="00E93A13">
        <w:trPr>
          <w:gridAfter w:val="4"/>
          <w:wAfter w:w="213" w:type="dxa"/>
          <w:jc w:val="center"/>
        </w:trPr>
        <w:tc>
          <w:tcPr>
            <w:tcW w:w="1063" w:type="dxa"/>
            <w:gridSpan w:val="2"/>
            <w:tcBorders>
              <w:bottom w:val="single" w:sz="4" w:space="0" w:color="auto"/>
            </w:tcBorders>
            <w:shd w:val="clear" w:color="auto" w:fill="D9D9D9"/>
          </w:tcPr>
          <w:p w14:paraId="6D1F711A"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8.2.2.7</w:t>
            </w:r>
          </w:p>
        </w:tc>
        <w:tc>
          <w:tcPr>
            <w:tcW w:w="3473" w:type="dxa"/>
            <w:gridSpan w:val="3"/>
            <w:tcBorders>
              <w:bottom w:val="single" w:sz="4" w:space="0" w:color="auto"/>
            </w:tcBorders>
            <w:shd w:val="clear" w:color="auto" w:fill="D9D9D9"/>
          </w:tcPr>
          <w:p w14:paraId="6A42E1A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22D71956"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0F3BA08"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11348AD1" w14:textId="77777777" w:rsidR="00E93A13" w:rsidRPr="003F7263" w:rsidRDefault="00E93A13" w:rsidP="00E93A13">
            <w:pPr>
              <w:pStyle w:val="TAL"/>
              <w:keepNext w:val="0"/>
              <w:keepLines w:val="0"/>
              <w:rPr>
                <w:rFonts w:cs="Arial"/>
                <w:sz w:val="16"/>
                <w:szCs w:val="16"/>
                <w:lang w:eastAsia="en-US"/>
              </w:rPr>
            </w:pPr>
          </w:p>
        </w:tc>
      </w:tr>
      <w:tr w:rsidR="00E93A13" w:rsidRPr="003F7263" w14:paraId="78747686" w14:textId="77777777" w:rsidTr="00E93A13">
        <w:trPr>
          <w:gridAfter w:val="4"/>
          <w:wAfter w:w="213" w:type="dxa"/>
          <w:jc w:val="center"/>
        </w:trPr>
        <w:tc>
          <w:tcPr>
            <w:tcW w:w="1063" w:type="dxa"/>
            <w:gridSpan w:val="2"/>
            <w:tcBorders>
              <w:bottom w:val="single" w:sz="4" w:space="0" w:color="auto"/>
            </w:tcBorders>
            <w:shd w:val="clear" w:color="auto" w:fill="auto"/>
          </w:tcPr>
          <w:p w14:paraId="47AF2CEC"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lang w:eastAsia="en-US"/>
              </w:rPr>
              <w:t>8.2.2.7.1</w:t>
            </w:r>
          </w:p>
        </w:tc>
        <w:tc>
          <w:tcPr>
            <w:tcW w:w="3473" w:type="dxa"/>
            <w:gridSpan w:val="3"/>
            <w:tcBorders>
              <w:bottom w:val="single" w:sz="4" w:space="0" w:color="auto"/>
            </w:tcBorders>
            <w:shd w:val="clear" w:color="auto" w:fill="auto"/>
          </w:tcPr>
          <w:p w14:paraId="265B376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1468F97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A37AAB8"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49D0FC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4266DAF" w14:textId="77777777" w:rsidTr="00E93A13">
        <w:trPr>
          <w:gridAfter w:val="4"/>
          <w:wAfter w:w="213" w:type="dxa"/>
          <w:jc w:val="center"/>
        </w:trPr>
        <w:tc>
          <w:tcPr>
            <w:tcW w:w="1063" w:type="dxa"/>
            <w:gridSpan w:val="2"/>
            <w:tcBorders>
              <w:bottom w:val="single" w:sz="4" w:space="0" w:color="auto"/>
            </w:tcBorders>
            <w:shd w:val="clear" w:color="auto" w:fill="auto"/>
          </w:tcPr>
          <w:p w14:paraId="26F3FC53" w14:textId="77777777" w:rsidR="00E93A13" w:rsidRPr="003F7263" w:rsidRDefault="00E93A13" w:rsidP="00E93A13">
            <w:pPr>
              <w:pStyle w:val="TAL"/>
              <w:keepNext w:val="0"/>
              <w:keepLines w:val="0"/>
              <w:rPr>
                <w:rFonts w:cs="Arial"/>
                <w:bCs/>
                <w:sz w:val="16"/>
                <w:szCs w:val="16"/>
                <w:lang w:eastAsia="en-US"/>
              </w:rPr>
            </w:pPr>
            <w:r w:rsidRPr="003F7263">
              <w:rPr>
                <w:rFonts w:cs="Arial"/>
                <w:bCs/>
                <w:sz w:val="16"/>
                <w:szCs w:val="16"/>
              </w:rPr>
              <w:t>8.2.2.7.2</w:t>
            </w:r>
          </w:p>
        </w:tc>
        <w:tc>
          <w:tcPr>
            <w:tcW w:w="3473" w:type="dxa"/>
            <w:gridSpan w:val="3"/>
            <w:tcBorders>
              <w:bottom w:val="single" w:sz="4" w:space="0" w:color="auto"/>
            </w:tcBorders>
            <w:shd w:val="clear" w:color="auto" w:fill="auto"/>
          </w:tcPr>
          <w:p w14:paraId="7923C98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CF8186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04CD6D75"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C80</w:t>
            </w:r>
          </w:p>
        </w:tc>
        <w:tc>
          <w:tcPr>
            <w:tcW w:w="3560" w:type="dxa"/>
            <w:gridSpan w:val="4"/>
            <w:tcBorders>
              <w:bottom w:val="single" w:sz="4" w:space="0" w:color="auto"/>
            </w:tcBorders>
            <w:shd w:val="clear" w:color="auto" w:fill="auto"/>
          </w:tcPr>
          <w:p w14:paraId="57ECD7F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NR-DC</w:t>
            </w:r>
          </w:p>
        </w:tc>
      </w:tr>
      <w:tr w:rsidR="00E93A13" w:rsidRPr="003F7263" w14:paraId="7C7AEDF7" w14:textId="77777777" w:rsidTr="00E93A13">
        <w:trPr>
          <w:gridAfter w:val="4"/>
          <w:wAfter w:w="213" w:type="dxa"/>
          <w:jc w:val="center"/>
        </w:trPr>
        <w:tc>
          <w:tcPr>
            <w:tcW w:w="1063" w:type="dxa"/>
            <w:gridSpan w:val="2"/>
            <w:tcBorders>
              <w:bottom w:val="single" w:sz="4" w:space="0" w:color="auto"/>
            </w:tcBorders>
            <w:shd w:val="clear" w:color="auto" w:fill="auto"/>
          </w:tcPr>
          <w:p w14:paraId="79E19213" w14:textId="6E69CC01" w:rsidR="00E93A13" w:rsidRPr="003F7263" w:rsidRDefault="00E93A13" w:rsidP="00E93A13">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5DADE5CD" w14:textId="6BC44410" w:rsidR="00E93A13" w:rsidRPr="003F7263" w:rsidRDefault="00E93A13" w:rsidP="00E93A13">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355CFE6" w14:textId="637403D6"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E159002" w14:textId="74C4037A"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427477" w14:textId="1EC65E40"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110A1FFF" w14:textId="77777777" w:rsidTr="00E93A13">
        <w:trPr>
          <w:gridAfter w:val="4"/>
          <w:wAfter w:w="213" w:type="dxa"/>
          <w:jc w:val="center"/>
        </w:trPr>
        <w:tc>
          <w:tcPr>
            <w:tcW w:w="1063" w:type="dxa"/>
            <w:gridSpan w:val="2"/>
            <w:tcBorders>
              <w:bottom w:val="single" w:sz="4" w:space="0" w:color="auto"/>
            </w:tcBorders>
            <w:shd w:val="clear" w:color="auto" w:fill="D9D9D9"/>
          </w:tcPr>
          <w:p w14:paraId="414AA093"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8.2.2.8</w:t>
            </w:r>
          </w:p>
        </w:tc>
        <w:tc>
          <w:tcPr>
            <w:tcW w:w="3473" w:type="dxa"/>
            <w:gridSpan w:val="3"/>
            <w:tcBorders>
              <w:bottom w:val="single" w:sz="4" w:space="0" w:color="auto"/>
            </w:tcBorders>
            <w:shd w:val="clear" w:color="auto" w:fill="D9D9D9"/>
          </w:tcPr>
          <w:p w14:paraId="66FF049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6060D360" w14:textId="77777777" w:rsidR="00E93A13" w:rsidRPr="003F7263" w:rsidRDefault="00E93A13" w:rsidP="00E93A13">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7D99E9A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bottom w:val="single" w:sz="4" w:space="0" w:color="auto"/>
            </w:tcBorders>
            <w:shd w:val="clear" w:color="auto" w:fill="D9D9D9"/>
          </w:tcPr>
          <w:p w14:paraId="14A4CAF0" w14:textId="77777777" w:rsidR="00E93A13" w:rsidRPr="003F7263" w:rsidRDefault="00E93A13" w:rsidP="00E93A13">
            <w:pPr>
              <w:pStyle w:val="TAL"/>
              <w:keepNext w:val="0"/>
              <w:keepLines w:val="0"/>
              <w:rPr>
                <w:rFonts w:cs="Arial"/>
                <w:b/>
                <w:sz w:val="16"/>
                <w:szCs w:val="16"/>
                <w:lang w:eastAsia="en-US"/>
              </w:rPr>
            </w:pPr>
          </w:p>
        </w:tc>
      </w:tr>
      <w:tr w:rsidR="00E93A13" w:rsidRPr="003F7263" w14:paraId="17540CB3" w14:textId="77777777" w:rsidTr="00E93A13">
        <w:trPr>
          <w:gridAfter w:val="4"/>
          <w:wAfter w:w="213" w:type="dxa"/>
          <w:jc w:val="center"/>
        </w:trPr>
        <w:tc>
          <w:tcPr>
            <w:tcW w:w="1063" w:type="dxa"/>
            <w:gridSpan w:val="2"/>
            <w:tcBorders>
              <w:bottom w:val="single" w:sz="4" w:space="0" w:color="auto"/>
            </w:tcBorders>
            <w:shd w:val="clear" w:color="auto" w:fill="auto"/>
          </w:tcPr>
          <w:p w14:paraId="4C7A4610" w14:textId="77777777" w:rsidR="00E93A13" w:rsidRPr="003F7263" w:rsidRDefault="00E93A13" w:rsidP="00E93A13">
            <w:pPr>
              <w:pStyle w:val="TAL"/>
              <w:keepNext w:val="0"/>
              <w:keepLines w:val="0"/>
              <w:rPr>
                <w:rFonts w:cs="Arial"/>
                <w:bCs/>
                <w:sz w:val="16"/>
                <w:szCs w:val="16"/>
                <w:lang w:eastAsia="en-US"/>
              </w:rPr>
            </w:pPr>
            <w:r w:rsidRPr="003F7263">
              <w:rPr>
                <w:rFonts w:cs="Arial"/>
                <w:sz w:val="16"/>
                <w:szCs w:val="16"/>
                <w:lang w:eastAsia="en-US"/>
              </w:rPr>
              <w:t>8.2.2.8.1</w:t>
            </w:r>
          </w:p>
        </w:tc>
        <w:tc>
          <w:tcPr>
            <w:tcW w:w="3473" w:type="dxa"/>
            <w:gridSpan w:val="3"/>
            <w:tcBorders>
              <w:bottom w:val="single" w:sz="4" w:space="0" w:color="auto"/>
            </w:tcBorders>
            <w:shd w:val="clear" w:color="auto" w:fill="auto"/>
          </w:tcPr>
          <w:p w14:paraId="09DEB82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404B1F3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FA18B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191F44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40D9624" w14:textId="77777777" w:rsidTr="00E93A13">
        <w:trPr>
          <w:gridAfter w:val="4"/>
          <w:wAfter w:w="213" w:type="dxa"/>
          <w:jc w:val="center"/>
        </w:trPr>
        <w:tc>
          <w:tcPr>
            <w:tcW w:w="1063" w:type="dxa"/>
            <w:gridSpan w:val="2"/>
            <w:tcBorders>
              <w:bottom w:val="single" w:sz="4" w:space="0" w:color="auto"/>
            </w:tcBorders>
            <w:shd w:val="clear" w:color="auto" w:fill="auto"/>
          </w:tcPr>
          <w:p w14:paraId="0E77F384" w14:textId="77777777" w:rsidR="00E93A13" w:rsidRPr="003F7263" w:rsidRDefault="00E93A13" w:rsidP="00E93A13">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C5C32E" w14:textId="77777777" w:rsidR="00E93A13" w:rsidRPr="003F7263" w:rsidRDefault="00E93A13" w:rsidP="00E93A13">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FDD8656"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78E25"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59519DA"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7996BDE9" w14:textId="77777777" w:rsidTr="00E93A13">
        <w:trPr>
          <w:gridAfter w:val="4"/>
          <w:wAfter w:w="213" w:type="dxa"/>
          <w:jc w:val="center"/>
        </w:trPr>
        <w:tc>
          <w:tcPr>
            <w:tcW w:w="1063" w:type="dxa"/>
            <w:gridSpan w:val="2"/>
            <w:tcBorders>
              <w:bottom w:val="single" w:sz="4" w:space="0" w:color="auto"/>
            </w:tcBorders>
            <w:shd w:val="clear" w:color="auto" w:fill="auto"/>
          </w:tcPr>
          <w:p w14:paraId="6CB1551E" w14:textId="18CD8135" w:rsidR="00E93A13" w:rsidRPr="003F7263" w:rsidRDefault="00E93A13" w:rsidP="00E93A13">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1B609F" w14:textId="1EE28EEB" w:rsidR="00E93A13" w:rsidRPr="003F7263" w:rsidRDefault="00E93A13" w:rsidP="00E93A13">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756B65D" w14:textId="74919DD7"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49ED844" w14:textId="11614475"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CDB714F" w14:textId="5B8C0003"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00C45B19" w14:textId="77777777" w:rsidTr="00E93A13">
        <w:trPr>
          <w:gridAfter w:val="4"/>
          <w:wAfter w:w="213" w:type="dxa"/>
          <w:jc w:val="center"/>
        </w:trPr>
        <w:tc>
          <w:tcPr>
            <w:tcW w:w="1063" w:type="dxa"/>
            <w:gridSpan w:val="2"/>
            <w:tcBorders>
              <w:bottom w:val="single" w:sz="4" w:space="0" w:color="auto"/>
            </w:tcBorders>
            <w:shd w:val="clear" w:color="auto" w:fill="D9D9D9"/>
          </w:tcPr>
          <w:p w14:paraId="0845A3A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8.2.2.9</w:t>
            </w:r>
          </w:p>
        </w:tc>
        <w:tc>
          <w:tcPr>
            <w:tcW w:w="3473" w:type="dxa"/>
            <w:gridSpan w:val="3"/>
            <w:tcBorders>
              <w:bottom w:val="single" w:sz="4" w:space="0" w:color="auto"/>
            </w:tcBorders>
            <w:shd w:val="clear" w:color="auto" w:fill="D9D9D9"/>
          </w:tcPr>
          <w:p w14:paraId="72A4A09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30B2FB3C"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D5CEFDB"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16A9433" w14:textId="77777777" w:rsidR="00E93A13" w:rsidRPr="003F7263" w:rsidRDefault="00E93A13" w:rsidP="00E93A13">
            <w:pPr>
              <w:pStyle w:val="TAL"/>
              <w:keepNext w:val="0"/>
              <w:keepLines w:val="0"/>
              <w:rPr>
                <w:rFonts w:cs="Arial"/>
                <w:sz w:val="16"/>
                <w:szCs w:val="16"/>
                <w:lang w:eastAsia="en-US"/>
              </w:rPr>
            </w:pPr>
          </w:p>
        </w:tc>
      </w:tr>
      <w:tr w:rsidR="00E93A13" w:rsidRPr="003F7263" w14:paraId="439E7893" w14:textId="77777777" w:rsidTr="00E93A13">
        <w:trPr>
          <w:gridAfter w:val="4"/>
          <w:wAfter w:w="213" w:type="dxa"/>
          <w:jc w:val="center"/>
        </w:trPr>
        <w:tc>
          <w:tcPr>
            <w:tcW w:w="1063" w:type="dxa"/>
            <w:gridSpan w:val="2"/>
            <w:tcBorders>
              <w:bottom w:val="single" w:sz="4" w:space="0" w:color="auto"/>
            </w:tcBorders>
            <w:shd w:val="clear" w:color="auto" w:fill="auto"/>
          </w:tcPr>
          <w:p w14:paraId="07E77726" w14:textId="77777777" w:rsidR="00E93A13" w:rsidRPr="003F7263" w:rsidRDefault="00E93A13" w:rsidP="00E93A13">
            <w:pPr>
              <w:pStyle w:val="TAL"/>
              <w:keepNext w:val="0"/>
              <w:keepLines w:val="0"/>
              <w:rPr>
                <w:rFonts w:cs="Arial"/>
                <w:bCs/>
                <w:sz w:val="16"/>
                <w:szCs w:val="16"/>
                <w:lang w:eastAsia="en-US"/>
              </w:rPr>
            </w:pPr>
            <w:r w:rsidRPr="003F7263">
              <w:rPr>
                <w:rFonts w:cs="Arial"/>
                <w:sz w:val="16"/>
                <w:szCs w:val="16"/>
                <w:lang w:eastAsia="en-US"/>
              </w:rPr>
              <w:t>8.2.2.9.1</w:t>
            </w:r>
          </w:p>
        </w:tc>
        <w:tc>
          <w:tcPr>
            <w:tcW w:w="3473" w:type="dxa"/>
            <w:gridSpan w:val="3"/>
            <w:tcBorders>
              <w:bottom w:val="single" w:sz="4" w:space="0" w:color="auto"/>
            </w:tcBorders>
            <w:shd w:val="clear" w:color="auto" w:fill="auto"/>
          </w:tcPr>
          <w:p w14:paraId="55D28E9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09B565D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F112B5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0B7BB7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31B1FAFF" w14:textId="77777777" w:rsidTr="00E93A13">
        <w:trPr>
          <w:gridAfter w:val="4"/>
          <w:wAfter w:w="213" w:type="dxa"/>
          <w:jc w:val="center"/>
        </w:trPr>
        <w:tc>
          <w:tcPr>
            <w:tcW w:w="1063" w:type="dxa"/>
            <w:gridSpan w:val="2"/>
            <w:tcBorders>
              <w:bottom w:val="single" w:sz="4" w:space="0" w:color="auto"/>
            </w:tcBorders>
            <w:shd w:val="clear" w:color="auto" w:fill="auto"/>
          </w:tcPr>
          <w:p w14:paraId="318484C8" w14:textId="77777777" w:rsidR="00E93A13" w:rsidRPr="003F7263" w:rsidRDefault="00E93A13" w:rsidP="00E93A13">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3E6BD47" w14:textId="77777777" w:rsidR="00E93A13" w:rsidRPr="003F7263" w:rsidRDefault="00E93A13" w:rsidP="00E93A13">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05F837B8"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E7E490A"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DC4CB23"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661127A1" w14:textId="77777777" w:rsidTr="00E93A13">
        <w:trPr>
          <w:gridAfter w:val="4"/>
          <w:wAfter w:w="213" w:type="dxa"/>
          <w:jc w:val="center"/>
        </w:trPr>
        <w:tc>
          <w:tcPr>
            <w:tcW w:w="1063" w:type="dxa"/>
            <w:gridSpan w:val="2"/>
            <w:tcBorders>
              <w:bottom w:val="single" w:sz="4" w:space="0" w:color="auto"/>
            </w:tcBorders>
            <w:shd w:val="clear" w:color="auto" w:fill="auto"/>
          </w:tcPr>
          <w:p w14:paraId="7188885B" w14:textId="2B5CCD84" w:rsidR="00E93A13" w:rsidRPr="003F7263" w:rsidRDefault="00E93A13" w:rsidP="00E93A13">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1DE4008C" w14:textId="224500DE" w:rsidR="00E93A13" w:rsidRPr="003F7263" w:rsidRDefault="00E93A13" w:rsidP="00E93A13">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4EF5CD81" w14:textId="4C3F1C2A" w:rsidR="00E93A13" w:rsidRPr="003F7263" w:rsidRDefault="00E93A13" w:rsidP="00E93A1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6D9B51D" w14:textId="2C285718"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05FEEA" w14:textId="22A1F369"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01B7E811" w14:textId="77777777" w:rsidTr="00E93A13">
        <w:trPr>
          <w:gridAfter w:val="4"/>
          <w:wAfter w:w="213" w:type="dxa"/>
          <w:jc w:val="center"/>
        </w:trPr>
        <w:tc>
          <w:tcPr>
            <w:tcW w:w="1063" w:type="dxa"/>
            <w:gridSpan w:val="2"/>
            <w:tcBorders>
              <w:bottom w:val="single" w:sz="4" w:space="0" w:color="auto"/>
            </w:tcBorders>
            <w:shd w:val="clear" w:color="auto" w:fill="E7E6E6"/>
          </w:tcPr>
          <w:p w14:paraId="13F6D717"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8.2.3</w:t>
            </w:r>
          </w:p>
        </w:tc>
        <w:tc>
          <w:tcPr>
            <w:tcW w:w="3473" w:type="dxa"/>
            <w:gridSpan w:val="3"/>
            <w:tcBorders>
              <w:bottom w:val="single" w:sz="4" w:space="0" w:color="auto"/>
            </w:tcBorders>
            <w:shd w:val="clear" w:color="auto" w:fill="E7E6E6"/>
          </w:tcPr>
          <w:p w14:paraId="7FA647A5"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2917914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82D593E"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EC54A15" w14:textId="77777777" w:rsidR="00E93A13" w:rsidRPr="003F7263" w:rsidRDefault="00E93A13" w:rsidP="00E93A13">
            <w:pPr>
              <w:pStyle w:val="TAL"/>
              <w:keepNext w:val="0"/>
              <w:keepLines w:val="0"/>
              <w:rPr>
                <w:rFonts w:cs="Arial"/>
                <w:sz w:val="16"/>
                <w:szCs w:val="16"/>
                <w:lang w:eastAsia="en-US"/>
              </w:rPr>
            </w:pPr>
          </w:p>
        </w:tc>
      </w:tr>
      <w:tr w:rsidR="00E93A13" w:rsidRPr="003F7263" w14:paraId="4B33D725" w14:textId="77777777" w:rsidTr="00E93A13">
        <w:trPr>
          <w:gridAfter w:val="4"/>
          <w:wAfter w:w="213" w:type="dxa"/>
          <w:jc w:val="center"/>
        </w:trPr>
        <w:tc>
          <w:tcPr>
            <w:tcW w:w="1063" w:type="dxa"/>
            <w:gridSpan w:val="2"/>
            <w:tcBorders>
              <w:bottom w:val="single" w:sz="4" w:space="0" w:color="auto"/>
            </w:tcBorders>
            <w:shd w:val="clear" w:color="auto" w:fill="E7E6E6"/>
          </w:tcPr>
          <w:p w14:paraId="074E7EE4"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8.2.3.1</w:t>
            </w:r>
          </w:p>
        </w:tc>
        <w:tc>
          <w:tcPr>
            <w:tcW w:w="3473" w:type="dxa"/>
            <w:gridSpan w:val="3"/>
            <w:tcBorders>
              <w:bottom w:val="single" w:sz="4" w:space="0" w:color="auto"/>
            </w:tcBorders>
            <w:shd w:val="clear" w:color="auto" w:fill="E7E6E6"/>
          </w:tcPr>
          <w:p w14:paraId="69669279"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F0E0BC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8E6CE6C"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989EC1C" w14:textId="77777777" w:rsidR="00E93A13" w:rsidRPr="003F7263" w:rsidRDefault="00E93A13" w:rsidP="00E93A13">
            <w:pPr>
              <w:pStyle w:val="TAL"/>
              <w:keepNext w:val="0"/>
              <w:keepLines w:val="0"/>
              <w:rPr>
                <w:rFonts w:cs="Arial"/>
                <w:sz w:val="16"/>
                <w:szCs w:val="16"/>
                <w:lang w:eastAsia="en-US"/>
              </w:rPr>
            </w:pPr>
          </w:p>
        </w:tc>
      </w:tr>
      <w:tr w:rsidR="00E93A13" w:rsidRPr="003F7263" w14:paraId="02529FBE"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ED192A4"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68F35C2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5B22C49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FDDBEAF"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58E91EE2"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5482F949"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EBBE03C" w14:textId="77777777" w:rsidR="00E93A13" w:rsidRPr="003F7263" w:rsidRDefault="00E93A13" w:rsidP="00E93A13">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5896219B" w14:textId="77777777" w:rsidR="00E93A13" w:rsidRPr="003F7263" w:rsidRDefault="00E93A13" w:rsidP="00E93A13">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2941FE9" w14:textId="77777777" w:rsidR="00E93A13" w:rsidRPr="004E7E19"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98F700" w14:textId="77777777"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22488E2C" w14:textId="77777777"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1EE376BD"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36C6F51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8.2.3.2</w:t>
            </w:r>
          </w:p>
        </w:tc>
        <w:tc>
          <w:tcPr>
            <w:tcW w:w="3473" w:type="dxa"/>
            <w:gridSpan w:val="3"/>
            <w:tcBorders>
              <w:top w:val="single" w:sz="4" w:space="0" w:color="auto"/>
              <w:bottom w:val="single" w:sz="4" w:space="0" w:color="auto"/>
            </w:tcBorders>
            <w:shd w:val="clear" w:color="auto" w:fill="D9D9D9"/>
          </w:tcPr>
          <w:p w14:paraId="09B6697A"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5F9352D"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479E09B"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42AA6B4E" w14:textId="77777777" w:rsidR="00E93A13" w:rsidRPr="003F7263" w:rsidRDefault="00E93A13" w:rsidP="00E93A13">
            <w:pPr>
              <w:pStyle w:val="TAL"/>
              <w:keepNext w:val="0"/>
              <w:keepLines w:val="0"/>
              <w:rPr>
                <w:rFonts w:cs="Arial"/>
                <w:b/>
                <w:sz w:val="16"/>
                <w:szCs w:val="16"/>
                <w:lang w:eastAsia="en-US"/>
              </w:rPr>
            </w:pPr>
          </w:p>
        </w:tc>
      </w:tr>
      <w:tr w:rsidR="00E93A13" w:rsidRPr="003F7263" w14:paraId="7B89B9AB"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74EFD9D"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4C64386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3BD5262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268D39"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1104AD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571C251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18D9807" w14:textId="1BDB97ED"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100E1C36" w14:textId="5260315E" w:rsidR="00E93A13" w:rsidRPr="003F7263" w:rsidRDefault="00E93A13" w:rsidP="00E93A13">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5D0B07" w14:textId="4F52CDEC"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7CC2FD" w14:textId="36B2AA5B" w:rsidR="00E93A13" w:rsidRPr="003F7263" w:rsidRDefault="00E93A13" w:rsidP="00E93A13">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71514DA2" w14:textId="7F3E33CE" w:rsidR="00E93A13" w:rsidRPr="003F7263" w:rsidRDefault="00E93A13" w:rsidP="00E93A13">
            <w:pPr>
              <w:pStyle w:val="TAL"/>
              <w:keepNext w:val="0"/>
              <w:keepLines w:val="0"/>
              <w:rPr>
                <w:rFonts w:cs="Arial"/>
                <w:sz w:val="16"/>
                <w:szCs w:val="16"/>
                <w:lang w:eastAsia="en-US"/>
              </w:rPr>
            </w:pPr>
            <w:r w:rsidRPr="003F7263">
              <w:rPr>
                <w:bCs/>
                <w:sz w:val="16"/>
                <w:szCs w:val="16"/>
              </w:rPr>
              <w:t>UEs supporting NE-DC</w:t>
            </w:r>
          </w:p>
        </w:tc>
      </w:tr>
      <w:tr w:rsidR="00E93A13" w:rsidRPr="003F7263" w14:paraId="3ECBF46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6DA4D40C"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6767C52C"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30409B8"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CF59E6E"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5CB997C" w14:textId="77777777" w:rsidR="00E93A13" w:rsidRPr="003F7263" w:rsidRDefault="00E93A13" w:rsidP="00E93A13">
            <w:pPr>
              <w:pStyle w:val="TAL"/>
              <w:keepNext w:val="0"/>
              <w:keepLines w:val="0"/>
              <w:rPr>
                <w:rFonts w:cs="Arial"/>
                <w:b/>
                <w:sz w:val="16"/>
                <w:szCs w:val="16"/>
                <w:lang w:eastAsia="en-US"/>
              </w:rPr>
            </w:pPr>
          </w:p>
        </w:tc>
      </w:tr>
      <w:tr w:rsidR="00E93A13" w:rsidRPr="003F7263" w14:paraId="6255E35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316AE7E9"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6D4F91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2096CD10"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45AAB7"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0FB3086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940D70D"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13FF0926"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3A0EC568"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63B7EF03"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5923D4"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0C03868" w14:textId="77777777" w:rsidR="00E93A13" w:rsidRPr="003F7263" w:rsidRDefault="00E93A13" w:rsidP="00E93A13">
            <w:pPr>
              <w:pStyle w:val="TAL"/>
              <w:keepNext w:val="0"/>
              <w:keepLines w:val="0"/>
              <w:rPr>
                <w:rFonts w:cs="Arial"/>
                <w:b/>
                <w:sz w:val="16"/>
                <w:szCs w:val="16"/>
                <w:lang w:eastAsia="en-US"/>
              </w:rPr>
            </w:pPr>
          </w:p>
        </w:tc>
      </w:tr>
      <w:tr w:rsidR="00E93A13" w:rsidRPr="003F7263" w14:paraId="19A8367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478715CB"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245BE13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73DAE379"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558E85"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C13</w:t>
            </w:r>
          </w:p>
        </w:tc>
        <w:tc>
          <w:tcPr>
            <w:tcW w:w="3560" w:type="dxa"/>
            <w:gridSpan w:val="4"/>
            <w:tcBorders>
              <w:top w:val="single" w:sz="4" w:space="0" w:color="auto"/>
              <w:bottom w:val="single" w:sz="4" w:space="0" w:color="auto"/>
            </w:tcBorders>
            <w:shd w:val="clear" w:color="auto" w:fill="auto"/>
          </w:tcPr>
          <w:p w14:paraId="00495E0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E93A13" w14:paraId="5DDD6FCD" w14:textId="77777777" w:rsidTr="00E93A13">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0F91FDB1" w14:textId="77777777" w:rsidR="00E93A13" w:rsidRDefault="00E93A13" w:rsidP="00E93A13">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6EBE3282" w14:textId="77777777" w:rsidR="00E93A13" w:rsidRDefault="00E93A13" w:rsidP="00E93A13">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11A4A2CF" w14:textId="77777777" w:rsidR="00E93A13" w:rsidRDefault="00E93A13" w:rsidP="00E93A13">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7406A328" w14:textId="77777777" w:rsidR="00E93A13" w:rsidRDefault="00E93A13" w:rsidP="00E93A13">
            <w:pPr>
              <w:pStyle w:val="TAL"/>
              <w:keepNext w:val="0"/>
              <w:keepLines w:val="0"/>
              <w:jc w:val="center"/>
              <w:rPr>
                <w:rFonts w:cs="Arial"/>
                <w:sz w:val="16"/>
                <w:szCs w:val="16"/>
                <w:lang w:val="en-US"/>
              </w:rPr>
            </w:pPr>
            <w:r>
              <w:rPr>
                <w:rFonts w:cs="Arial"/>
                <w:sz w:val="16"/>
                <w:szCs w:val="16"/>
                <w:lang w:val="en-US" w:eastAsia="en-US"/>
              </w:rPr>
              <w:t>C160</w:t>
            </w:r>
          </w:p>
        </w:tc>
        <w:tc>
          <w:tcPr>
            <w:tcW w:w="3565" w:type="dxa"/>
            <w:gridSpan w:val="4"/>
            <w:tcBorders>
              <w:top w:val="single" w:sz="4" w:space="0" w:color="auto"/>
              <w:bottom w:val="single" w:sz="4" w:space="0" w:color="auto"/>
            </w:tcBorders>
            <w:shd w:val="clear" w:color="auto" w:fill="auto"/>
          </w:tcPr>
          <w:p w14:paraId="3DAE2C11" w14:textId="77777777" w:rsidR="00E93A13" w:rsidRDefault="00E93A13" w:rsidP="00E93A13">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93A13" w:rsidRPr="003F7263" w14:paraId="41B329C4"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653E2E80"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1D8AC059" w14:textId="77777777" w:rsidR="00E93A13" w:rsidRPr="003F7263" w:rsidRDefault="00E93A13" w:rsidP="00E93A13">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6F01C5D6"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20F82BA"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1816E746" w14:textId="77777777" w:rsidR="00E93A13" w:rsidRPr="003F7263" w:rsidRDefault="00E93A13" w:rsidP="00E93A13">
            <w:pPr>
              <w:pStyle w:val="TAL"/>
              <w:keepNext w:val="0"/>
              <w:keepLines w:val="0"/>
              <w:rPr>
                <w:rFonts w:cs="Arial"/>
                <w:sz w:val="16"/>
                <w:szCs w:val="16"/>
                <w:lang w:eastAsia="en-US"/>
              </w:rPr>
            </w:pPr>
          </w:p>
        </w:tc>
      </w:tr>
      <w:tr w:rsidR="00E93A13" w:rsidRPr="003F7263" w14:paraId="6E841E7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1562D08"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320A43CE"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4ED7FCA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04125E"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A41847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E93A13" w:rsidRPr="003F7263" w14:paraId="737FAB4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03693A52" w14:textId="250FB1A5" w:rsidR="00E93A13" w:rsidRPr="003F7263" w:rsidRDefault="00E93A13" w:rsidP="00E93A13">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76EF0898" w14:textId="661ECE6C" w:rsidR="00E93A13" w:rsidRPr="003F7263" w:rsidRDefault="00E93A13" w:rsidP="00E93A13">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4B29A0E2" w14:textId="46E1EA03" w:rsidR="00E93A13" w:rsidRPr="003F7263" w:rsidRDefault="00E93A13" w:rsidP="00E93A1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0DED13" w14:textId="63DB5AB1" w:rsidR="00E93A13" w:rsidRPr="003F7263" w:rsidRDefault="00E93A13" w:rsidP="00E93A13">
            <w:pPr>
              <w:pStyle w:val="TAL"/>
              <w:keepNext w:val="0"/>
              <w:keepLines w:val="0"/>
              <w:jc w:val="center"/>
              <w:rPr>
                <w:rFonts w:cs="Arial"/>
                <w:sz w:val="16"/>
                <w:szCs w:val="16"/>
                <w:lang w:eastAsia="en-US"/>
              </w:rPr>
            </w:pPr>
            <w:r>
              <w:rPr>
                <w:rFonts w:cs="Arial"/>
                <w:sz w:val="16"/>
                <w:szCs w:val="16"/>
                <w:lang w:val="en-US" w:eastAsia="en-US"/>
              </w:rPr>
              <w:t>C160</w:t>
            </w:r>
          </w:p>
        </w:tc>
        <w:tc>
          <w:tcPr>
            <w:tcW w:w="3560" w:type="dxa"/>
            <w:gridSpan w:val="4"/>
            <w:tcBorders>
              <w:top w:val="single" w:sz="4" w:space="0" w:color="auto"/>
              <w:bottom w:val="single" w:sz="4" w:space="0" w:color="auto"/>
            </w:tcBorders>
            <w:shd w:val="clear" w:color="auto" w:fill="auto"/>
          </w:tcPr>
          <w:p w14:paraId="0C4CA5C2" w14:textId="71331DD3" w:rsidR="00E93A13" w:rsidRPr="003F7263" w:rsidRDefault="00E93A13" w:rsidP="00E93A1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E93A13" w:rsidRPr="003F7263" w14:paraId="5CA7AAE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5D920636"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46052201" w14:textId="3D1AB05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DF658C7"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B8B104"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0E6BE7C8" w14:textId="77777777" w:rsidR="00E93A13" w:rsidRPr="003F7263" w:rsidRDefault="00E93A13" w:rsidP="00E93A13">
            <w:pPr>
              <w:pStyle w:val="TAL"/>
              <w:keepNext w:val="0"/>
              <w:keepLines w:val="0"/>
              <w:rPr>
                <w:rFonts w:cs="Arial"/>
                <w:b/>
                <w:sz w:val="16"/>
                <w:szCs w:val="16"/>
                <w:lang w:eastAsia="en-US"/>
              </w:rPr>
            </w:pPr>
          </w:p>
        </w:tc>
      </w:tr>
      <w:tr w:rsidR="00E93A13" w:rsidRPr="003F7263" w14:paraId="6D0C935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754A2E2"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74F983B4" w14:textId="03971A0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33E74C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1378D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3C10D6C8"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1283DA85"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67D64E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63947B6F"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2502DC9"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8F95767"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09AED06"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A13" w:rsidRPr="003F7263" w14:paraId="743F4CD2"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762E3E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57CDE89D"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61A4C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A5228"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32EC4C3"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55E7862E"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A6CE2CB" w14:textId="54E64C69"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E456A87" w14:textId="7B654DC1"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8147C48" w14:textId="15C5C08A"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F0BBAE" w14:textId="22B0360E"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525D0722" w14:textId="45152828"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01389F89"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4B5B14E" w14:textId="57B2713A"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695FD5F9" w14:textId="059A0867"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CA0AD17" w14:textId="0FCC6BDE"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1D19F4" w14:textId="21505BB6"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0679943D" w14:textId="747E3F05"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1D39CB2"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A54034F" w14:textId="2A4492B0"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340FD7A6" w14:textId="206AB051" w:rsidR="00E93A13" w:rsidRPr="003F7263" w:rsidRDefault="00E93A13" w:rsidP="00E93A1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5ED0CEFF" w14:textId="03DAF082" w:rsidR="00E93A13" w:rsidRPr="003F7263" w:rsidRDefault="00E93A13" w:rsidP="00E93A1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A208B9" w14:textId="2A2DD802" w:rsidR="00E93A13" w:rsidRPr="003F7263" w:rsidRDefault="00E93A13" w:rsidP="00E93A13">
            <w:pPr>
              <w:pStyle w:val="TAL"/>
              <w:keepNext w:val="0"/>
              <w:keepLines w:val="0"/>
              <w:jc w:val="center"/>
              <w:rPr>
                <w:rFonts w:cs="Arial"/>
                <w:b/>
                <w:sz w:val="16"/>
                <w:szCs w:val="16"/>
                <w:lang w:eastAsia="en-US"/>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62354CE3" w14:textId="7969528A" w:rsidR="00E93A13" w:rsidRPr="003F7263" w:rsidRDefault="00E93A13" w:rsidP="00E93A1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C79F2E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3B730847"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47116C86" w14:textId="01BA1340"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27D3DA1"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9B20103"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CDD9A6B" w14:textId="77777777" w:rsidR="00E93A13" w:rsidRPr="003F7263" w:rsidRDefault="00E93A13" w:rsidP="00E93A13">
            <w:pPr>
              <w:pStyle w:val="TAL"/>
              <w:keepNext w:val="0"/>
              <w:keepLines w:val="0"/>
              <w:rPr>
                <w:rFonts w:cs="Arial"/>
                <w:b/>
                <w:sz w:val="16"/>
                <w:szCs w:val="16"/>
                <w:lang w:eastAsia="en-US"/>
              </w:rPr>
            </w:pPr>
          </w:p>
        </w:tc>
      </w:tr>
      <w:tr w:rsidR="00E93A13" w:rsidRPr="003F7263" w14:paraId="5CC52C5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D6887AC"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1E299FB6"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DE0D4DF"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533AF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150ADCC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16A0351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342E238"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3" w:type="dxa"/>
            <w:gridSpan w:val="3"/>
            <w:tcBorders>
              <w:top w:val="single" w:sz="4" w:space="0" w:color="auto"/>
              <w:bottom w:val="single" w:sz="4" w:space="0" w:color="auto"/>
            </w:tcBorders>
            <w:shd w:val="clear" w:color="auto" w:fill="auto"/>
            <w:vAlign w:val="center"/>
          </w:tcPr>
          <w:p w14:paraId="07ED454E"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7" w:type="dxa"/>
            <w:gridSpan w:val="4"/>
            <w:tcBorders>
              <w:top w:val="single" w:sz="4" w:space="0" w:color="auto"/>
              <w:bottom w:val="single" w:sz="4" w:space="0" w:color="auto"/>
            </w:tcBorders>
            <w:shd w:val="clear" w:color="auto" w:fill="auto"/>
          </w:tcPr>
          <w:p w14:paraId="34887556"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bottom w:val="single" w:sz="4" w:space="0" w:color="auto"/>
            </w:tcBorders>
            <w:shd w:val="clear" w:color="auto" w:fill="auto"/>
          </w:tcPr>
          <w:p w14:paraId="720A4054"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E52B96D"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E93A13" w:rsidRPr="003F7263" w14:paraId="4610557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B214019"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73" w:type="dxa"/>
            <w:gridSpan w:val="3"/>
            <w:tcBorders>
              <w:top w:val="single" w:sz="4" w:space="0" w:color="auto"/>
              <w:bottom w:val="single" w:sz="4" w:space="0" w:color="auto"/>
            </w:tcBorders>
            <w:shd w:val="clear" w:color="auto" w:fill="auto"/>
          </w:tcPr>
          <w:p w14:paraId="65A4ADE9" w14:textId="77777777" w:rsidR="00E93A13" w:rsidRPr="003F7263" w:rsidRDefault="00E93A13" w:rsidP="00E93A13">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79B0B1A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9BACEF"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4603E6"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5AFA497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3D3C11B1" w14:textId="6057EF70"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447F7E61" w14:textId="28897A40"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A20293A" w14:textId="3D23A591"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EDA75AD" w14:textId="1B938DFC"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DE1655C" w14:textId="06BABC04"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3688A6E1"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3EE8A2C" w14:textId="44CB9329"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5137A475" w14:textId="50D95E17"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EACFA9D" w14:textId="3DFB7C29"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173845" w14:textId="73D708A2"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6ED683BC" w14:textId="1B732398" w:rsidR="00E93A13" w:rsidRPr="003F7263" w:rsidRDefault="00E93A13" w:rsidP="00E93A1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A13" w:rsidRPr="003F7263" w14:paraId="55DFF381"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0411DF5" w14:textId="2B2931B2"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6D2726F4" w14:textId="66644B55" w:rsidR="00E93A13" w:rsidRPr="003F7263" w:rsidRDefault="00E93A13" w:rsidP="00E93A13">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20E4E83" w14:textId="30AAFBA2"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E6B269" w14:textId="2A844414"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3257302D" w14:textId="2F347F05"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6D366307"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7BAA7D14"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568D6ED6" w14:textId="2D8138C7" w:rsidR="00E93A13" w:rsidRPr="003F7263" w:rsidRDefault="00E93A13" w:rsidP="00E93A1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AE1EA47"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7E553C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53CCA72E" w14:textId="77777777" w:rsidR="00E93A13" w:rsidRPr="003F7263" w:rsidRDefault="00E93A13" w:rsidP="00E93A13">
            <w:pPr>
              <w:pStyle w:val="TAL"/>
              <w:keepNext w:val="0"/>
              <w:keepLines w:val="0"/>
              <w:rPr>
                <w:rFonts w:cs="Arial"/>
                <w:sz w:val="16"/>
                <w:szCs w:val="16"/>
                <w:lang w:eastAsia="en-US"/>
              </w:rPr>
            </w:pPr>
          </w:p>
        </w:tc>
      </w:tr>
      <w:tr w:rsidR="00E93A13" w:rsidRPr="003F7263" w14:paraId="70BD50D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A820325"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48BF892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6FE119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F56E9A"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1A0CBF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A13" w:rsidRPr="003F7263" w14:paraId="64880A0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9D24176"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02261620"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2B7D5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173BFBB"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108F4CF5"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A13" w:rsidRPr="003F7263" w14:paraId="7D15E18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51F48847"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2D1CE350"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8492D8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A64A076"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16C917B"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A13" w:rsidRPr="003F7263" w14:paraId="46CC9962"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1C82AAE2"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BE26363"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70BAB27"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5B1B702"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7DC69845" w14:textId="77777777"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A13" w:rsidRPr="003F7263" w14:paraId="2DCBF0A6"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32252A6E"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56D99208"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3C40F1A"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843C40"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43083AFE" w14:textId="77777777" w:rsidR="00E93A13" w:rsidRPr="003F7263" w:rsidRDefault="00E93A13" w:rsidP="00E93A1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A13" w:rsidRPr="003F7263" w14:paraId="69405F72" w14:textId="77777777" w:rsidTr="00E93A13">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3DBE9FF" w14:textId="77777777" w:rsidR="00E93A13" w:rsidRPr="003F7263" w:rsidRDefault="00E93A13" w:rsidP="00E93A13">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26AC9F60" w14:textId="77777777" w:rsidR="00E93A13" w:rsidRPr="003F7263" w:rsidRDefault="00E93A13" w:rsidP="00E93A1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6AE12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4C15EA"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03F1AB2C" w14:textId="77777777" w:rsidR="00E93A13" w:rsidRPr="003F7263" w:rsidRDefault="00E93A13" w:rsidP="00E93A1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A13" w:rsidRPr="003F7263" w14:paraId="390F507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4B7969E2"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0BDFD05B"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48F0F4"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D507578"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32B7323E" w14:textId="77777777" w:rsidR="00E93A13" w:rsidRPr="003F7263" w:rsidRDefault="00E93A13" w:rsidP="00E93A13">
            <w:pPr>
              <w:pStyle w:val="TAL"/>
              <w:keepNext w:val="0"/>
              <w:keepLines w:val="0"/>
              <w:rPr>
                <w:rFonts w:cs="Arial"/>
                <w:b/>
                <w:sz w:val="16"/>
                <w:szCs w:val="16"/>
                <w:lang w:eastAsia="en-US"/>
              </w:rPr>
            </w:pPr>
          </w:p>
        </w:tc>
      </w:tr>
      <w:tr w:rsidR="00E93A13" w:rsidRPr="003F7263" w14:paraId="769343A6"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1B8E93D7"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47CA51D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37B2311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1241F5"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bottom w:val="single" w:sz="4" w:space="0" w:color="auto"/>
            </w:tcBorders>
            <w:shd w:val="clear" w:color="auto" w:fill="auto"/>
          </w:tcPr>
          <w:p w14:paraId="39791E7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E93A13" w:rsidRPr="003F7263" w14:paraId="5E791EE3"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D9D9D9"/>
          </w:tcPr>
          <w:p w14:paraId="0A9737E3" w14:textId="77777777" w:rsidR="00E93A13" w:rsidRPr="003F7263" w:rsidRDefault="00E93A13" w:rsidP="00E93A13">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6647A740"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5E82D65"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7227228"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F8222AE" w14:textId="77777777" w:rsidR="00E93A13" w:rsidRPr="003F7263" w:rsidRDefault="00E93A13" w:rsidP="00E93A13">
            <w:pPr>
              <w:pStyle w:val="TAL"/>
              <w:keepNext w:val="0"/>
              <w:keepLines w:val="0"/>
              <w:rPr>
                <w:rFonts w:cs="Arial"/>
                <w:b/>
                <w:sz w:val="16"/>
                <w:szCs w:val="16"/>
                <w:lang w:eastAsia="en-US"/>
              </w:rPr>
            </w:pPr>
          </w:p>
        </w:tc>
      </w:tr>
      <w:tr w:rsidR="00E93A13" w:rsidRPr="003F7263" w14:paraId="01B435B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E93A13" w:rsidRPr="003F7263" w:rsidRDefault="00E93A13" w:rsidP="00E93A13">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E93A13" w:rsidRPr="003F7263" w14:paraId="48E2E51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E93A13" w:rsidRPr="003F7263" w:rsidRDefault="00E93A13" w:rsidP="00E93A13">
            <w:pPr>
              <w:pStyle w:val="TAL"/>
              <w:keepNext w:val="0"/>
              <w:keepLines w:val="0"/>
              <w:rPr>
                <w:rFonts w:cs="Arial"/>
                <w:b/>
                <w:sz w:val="16"/>
                <w:szCs w:val="16"/>
                <w:lang w:eastAsia="en-US"/>
              </w:rPr>
            </w:pPr>
          </w:p>
        </w:tc>
      </w:tr>
      <w:tr w:rsidR="00E93A13" w:rsidRPr="003F7263" w14:paraId="051D4537"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93A13" w:rsidRPr="003F7263" w14:paraId="5D57FEB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E93A13" w:rsidRPr="003F7263" w14:paraId="34453C4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E93A13" w:rsidRPr="003F7263" w14:paraId="1112A0D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E93A13" w:rsidRPr="003F7263" w:rsidRDefault="00E93A13" w:rsidP="00E93A13">
            <w:pPr>
              <w:pStyle w:val="TAL"/>
              <w:keepNext w:val="0"/>
              <w:keepLines w:val="0"/>
              <w:rPr>
                <w:rFonts w:cs="Arial"/>
                <w:b/>
                <w:sz w:val="16"/>
                <w:szCs w:val="16"/>
                <w:lang w:eastAsia="en-US"/>
              </w:rPr>
            </w:pPr>
          </w:p>
        </w:tc>
      </w:tr>
      <w:tr w:rsidR="00E93A13" w:rsidRPr="003F7263" w14:paraId="399651E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744906D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E93A13" w:rsidRPr="003F7263" w:rsidRDefault="00E93A13" w:rsidP="00E93A13">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E93A13" w:rsidRPr="003F7263" w:rsidRDefault="00E93A13" w:rsidP="00E93A13">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E93A13" w:rsidRPr="003F7263" w:rsidRDefault="00E93A13" w:rsidP="00E93A1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EF78C9" w14:textId="38C42553" w:rsidR="00E93A13" w:rsidRPr="003F7263" w:rsidRDefault="00E93A13" w:rsidP="00E93A13">
            <w:pPr>
              <w:pStyle w:val="TAL"/>
              <w:keepNext w:val="0"/>
              <w:keepLines w:val="0"/>
              <w:jc w:val="center"/>
              <w:rPr>
                <w:rFonts w:cs="Arial"/>
                <w:sz w:val="16"/>
                <w:szCs w:val="16"/>
                <w:lang w:eastAsia="en-US"/>
              </w:rPr>
            </w:pPr>
            <w:r>
              <w:rPr>
                <w:rFonts w:cs="Arial"/>
                <w:sz w:val="16"/>
                <w:szCs w:val="16"/>
                <w:lang w:val="en-US" w:eastAsia="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F976A2" w14:textId="2E1D1417" w:rsidR="00E93A13" w:rsidRPr="003F7263" w:rsidRDefault="00E93A13" w:rsidP="00E93A1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93A13" w:rsidRPr="003F7263" w14:paraId="71B592B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E93A13" w:rsidRPr="003F7263" w:rsidRDefault="00E93A13" w:rsidP="00E93A13">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E93A13" w:rsidRPr="003F7263" w:rsidRDefault="00E93A13" w:rsidP="00E93A13">
            <w:pPr>
              <w:pStyle w:val="TAL"/>
              <w:keepNext w:val="0"/>
              <w:keepLines w:val="0"/>
              <w:rPr>
                <w:rFonts w:cs="Arial"/>
                <w:b/>
                <w:sz w:val="16"/>
                <w:szCs w:val="16"/>
                <w:lang w:eastAsia="en-US"/>
              </w:rPr>
            </w:pPr>
          </w:p>
        </w:tc>
      </w:tr>
      <w:tr w:rsidR="00E93A13" w:rsidRPr="003F7263" w14:paraId="190635C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E93A13" w:rsidRPr="003F7263" w:rsidRDefault="00E93A13" w:rsidP="00E93A13">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6A4D9CF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7A31FEF" w14:textId="22E8139A" w:rsidR="00E93A13" w:rsidRPr="003F7263" w:rsidRDefault="00E93A13" w:rsidP="00E93A13">
            <w:pPr>
              <w:pStyle w:val="TAL"/>
              <w:keepNext w:val="0"/>
              <w:keepLines w:val="0"/>
              <w:rPr>
                <w:rFonts w:cs="Arial"/>
                <w:color w:val="000000"/>
                <w:sz w:val="16"/>
                <w:szCs w:val="16"/>
                <w:lang w:eastAsia="en-US"/>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E93A13" w:rsidRPr="003F7263" w:rsidRDefault="00E93A13" w:rsidP="00E93A13">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9E970E" w14:textId="14CAFDF3" w:rsidR="00E93A13" w:rsidRPr="003F7263" w:rsidRDefault="00E93A13" w:rsidP="00E93A13">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15C5AE" w14:textId="4A7CFFB6" w:rsidR="00E93A13" w:rsidRPr="003F7263" w:rsidRDefault="00E93A13" w:rsidP="00E93A13">
            <w:pPr>
              <w:pStyle w:val="TAL"/>
              <w:keepNext w:val="0"/>
              <w:keepLines w:val="0"/>
              <w:rPr>
                <w:rFonts w:cs="Arial"/>
                <w:sz w:val="16"/>
                <w:szCs w:val="16"/>
                <w:lang w:eastAsia="en-US"/>
              </w:rPr>
            </w:pPr>
            <w:r w:rsidRPr="003F7263">
              <w:rPr>
                <w:bCs/>
                <w:sz w:val="16"/>
                <w:szCs w:val="16"/>
              </w:rPr>
              <w:t>UEs supporting NE-DC</w:t>
            </w:r>
          </w:p>
        </w:tc>
      </w:tr>
      <w:tr w:rsidR="00E93A13" w:rsidRPr="003F7263" w14:paraId="1C3E768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E93A13" w:rsidRPr="003F7263" w:rsidRDefault="00E93A13" w:rsidP="00E93A13">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E93A13" w:rsidRPr="003F7263" w:rsidRDefault="00E93A13" w:rsidP="00E93A13">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E93A13" w:rsidRPr="003F7263"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E93A13" w:rsidRPr="003F7263" w:rsidRDefault="00E93A13" w:rsidP="00E93A13">
            <w:pPr>
              <w:pStyle w:val="TAL"/>
              <w:keepNext w:val="0"/>
              <w:keepLines w:val="0"/>
              <w:rPr>
                <w:rFonts w:cs="Arial"/>
                <w:b/>
                <w:sz w:val="16"/>
                <w:szCs w:val="16"/>
                <w:lang w:eastAsia="en-US"/>
              </w:rPr>
            </w:pPr>
          </w:p>
        </w:tc>
      </w:tr>
      <w:tr w:rsidR="00E93A13" w:rsidRPr="003F7263" w14:paraId="5128239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E93A13" w:rsidRPr="003F7263" w:rsidRDefault="00E93A13" w:rsidP="00E93A13">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294F53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E93A13" w:rsidRPr="003F7263" w:rsidRDefault="00E93A13" w:rsidP="00E93A13">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w:t>
            </w:r>
          </w:p>
        </w:tc>
      </w:tr>
      <w:tr w:rsidR="00E93A13" w:rsidRPr="003F7263" w14:paraId="5588FBF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E93A13" w:rsidRPr="003F7263" w:rsidRDefault="00E93A13" w:rsidP="00E93A13">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E93A13" w:rsidRPr="003F7263" w:rsidRDefault="00E93A13" w:rsidP="00E93A13">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E93A13" w:rsidRPr="003F7263" w:rsidRDefault="00E93A13" w:rsidP="00E93A1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F1D49B2" w14:textId="5A01C49F" w:rsidR="00E93A13" w:rsidRPr="003F7263" w:rsidRDefault="00E93A13" w:rsidP="00E93A13">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1A0EBF5" w14:textId="10E0F8AF" w:rsidR="00E93A13" w:rsidRPr="003F7263" w:rsidRDefault="00E93A13" w:rsidP="00E93A13">
            <w:pPr>
              <w:pStyle w:val="TAL"/>
              <w:keepNext w:val="0"/>
              <w:keepLines w:val="0"/>
              <w:rPr>
                <w:rFonts w:cs="Arial"/>
                <w:sz w:val="16"/>
                <w:szCs w:val="16"/>
              </w:rPr>
            </w:pPr>
            <w:r w:rsidRPr="003F7263">
              <w:rPr>
                <w:bCs/>
                <w:sz w:val="16"/>
                <w:szCs w:val="16"/>
              </w:rPr>
              <w:t>UEs supporting NE-DC</w:t>
            </w:r>
          </w:p>
        </w:tc>
      </w:tr>
      <w:tr w:rsidR="00E93A13" w:rsidRPr="003F7263" w14:paraId="30E50CB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E93A13" w:rsidRPr="003F7263" w:rsidRDefault="00E93A13" w:rsidP="00E93A13">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E93A13" w:rsidRPr="003F7263" w:rsidRDefault="00E93A13" w:rsidP="00E93A13">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E93A13" w:rsidRPr="003F7263" w:rsidRDefault="00E93A13" w:rsidP="00E93A13">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E93A13" w:rsidRPr="003F7263" w:rsidRDefault="00E93A13" w:rsidP="00E93A13">
            <w:pPr>
              <w:pStyle w:val="TAL"/>
              <w:keepNext w:val="0"/>
              <w:keepLines w:val="0"/>
              <w:rPr>
                <w:rFonts w:cs="Arial"/>
                <w:sz w:val="16"/>
                <w:szCs w:val="16"/>
              </w:rPr>
            </w:pPr>
          </w:p>
        </w:tc>
      </w:tr>
      <w:tr w:rsidR="00E93A13" w:rsidRPr="003F7263" w14:paraId="44DD1A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E93A13" w:rsidRPr="003F7263" w:rsidRDefault="00E93A13" w:rsidP="00E93A13">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E93A13" w:rsidRPr="003F7263" w:rsidRDefault="00E93A13" w:rsidP="00E93A1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93A13" w:rsidRPr="003F7263" w14:paraId="5570B8D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E93A13" w:rsidRPr="003F7263" w:rsidRDefault="00E93A13" w:rsidP="00E93A13">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E93A13" w:rsidRPr="003F7263" w:rsidRDefault="00E93A13" w:rsidP="00E93A13">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E93A13" w:rsidRPr="003F7263" w:rsidRDefault="00E93A13" w:rsidP="00E93A13">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E93A13" w:rsidRPr="003F7263" w:rsidRDefault="00E93A13" w:rsidP="00E93A13">
            <w:pPr>
              <w:pStyle w:val="TAL"/>
              <w:keepNext w:val="0"/>
              <w:keepLines w:val="0"/>
              <w:jc w:val="both"/>
              <w:rPr>
                <w:rFonts w:cs="Arial"/>
                <w:sz w:val="16"/>
                <w:szCs w:val="16"/>
              </w:rPr>
            </w:pPr>
          </w:p>
        </w:tc>
      </w:tr>
      <w:tr w:rsidR="00E93A13" w:rsidRPr="003F7263" w14:paraId="19727F1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E93A13" w:rsidRPr="003F7263" w:rsidRDefault="00E93A13" w:rsidP="00E93A13">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93A13" w:rsidRPr="003F7263" w14:paraId="5C35B77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E93A13" w:rsidRPr="003F7263" w:rsidRDefault="00E93A13" w:rsidP="00E93A13">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E93A13" w:rsidRPr="003F7263" w:rsidRDefault="00E93A13" w:rsidP="00E93A13">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93A13" w:rsidRPr="003F7263" w14:paraId="5254B1A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E93A13" w:rsidRPr="003F7263" w:rsidRDefault="00E93A13" w:rsidP="00E93A13">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E93A13" w:rsidRPr="003F7263" w:rsidRDefault="00E93A13" w:rsidP="00E93A13">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E93A13" w:rsidRPr="003F7263" w:rsidRDefault="00E93A13" w:rsidP="00E93A13">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E93A13" w:rsidRPr="003F7263" w:rsidRDefault="00E93A13" w:rsidP="00E93A13">
            <w:pPr>
              <w:pStyle w:val="TAL"/>
              <w:keepNext w:val="0"/>
              <w:keepLines w:val="0"/>
              <w:rPr>
                <w:rFonts w:cs="Arial"/>
                <w:sz w:val="16"/>
                <w:szCs w:val="16"/>
              </w:rPr>
            </w:pPr>
          </w:p>
        </w:tc>
      </w:tr>
      <w:tr w:rsidR="00E93A13" w:rsidRPr="003F7263" w14:paraId="626318A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E93A13" w:rsidRPr="003F7263" w:rsidRDefault="00E93A13" w:rsidP="00E93A13">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93A13" w:rsidRPr="003F7263" w14:paraId="55E5A77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E93A13" w:rsidRPr="003F7263" w:rsidRDefault="00E93A13" w:rsidP="00E93A13">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4F27B1" w:rsidRPr="003F7263" w14:paraId="29799C93"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57CC018" w14:textId="583DD529" w:rsidR="004F27B1" w:rsidRPr="004F27B1" w:rsidRDefault="004F27B1" w:rsidP="004F27B1">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E235A2" w14:textId="57277131" w:rsidR="004F27B1" w:rsidRPr="004F27B1" w:rsidRDefault="004F27B1" w:rsidP="004F27B1">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A304451" w14:textId="1F2E42D7" w:rsidR="004F27B1" w:rsidRPr="008A76E2" w:rsidRDefault="004F27B1" w:rsidP="008A76E2">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8B9C7AC" w14:textId="2A9B99CB" w:rsidR="004F27B1" w:rsidRPr="004F27B1" w:rsidRDefault="008A76E2" w:rsidP="004F27B1">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2DC8B5" w14:textId="0525F985" w:rsidR="004F27B1" w:rsidRPr="004F27B1" w:rsidRDefault="004F27B1" w:rsidP="004F27B1">
            <w:pPr>
              <w:pStyle w:val="TAL"/>
              <w:keepNext w:val="0"/>
              <w:keepLines w:val="0"/>
              <w:rPr>
                <w:rFonts w:cs="Arial"/>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E93A13" w:rsidRPr="003F7263" w14:paraId="1DE5B26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E93A13" w:rsidRPr="003F7263" w:rsidRDefault="00E93A13" w:rsidP="00E93A13">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E93A13" w:rsidRPr="003F7263" w:rsidRDefault="00E93A13" w:rsidP="00E93A13">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E93A13" w:rsidRPr="003F7263" w:rsidRDefault="00E93A13" w:rsidP="00E93A13">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E93A13" w:rsidRPr="003F7263" w:rsidRDefault="00E93A13" w:rsidP="00E93A13">
            <w:pPr>
              <w:pStyle w:val="TAL"/>
              <w:keepNext w:val="0"/>
              <w:keepLines w:val="0"/>
              <w:rPr>
                <w:rFonts w:cs="Arial"/>
                <w:sz w:val="16"/>
                <w:szCs w:val="16"/>
              </w:rPr>
            </w:pPr>
          </w:p>
        </w:tc>
      </w:tr>
      <w:tr w:rsidR="00E93A13" w:rsidRPr="003F7263" w14:paraId="6AEC491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E93A13" w:rsidRPr="003F7263" w:rsidRDefault="00E93A13" w:rsidP="00E93A13">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E93A13" w:rsidRPr="003F7263" w:rsidRDefault="00E93A13" w:rsidP="00E93A13">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93A13" w:rsidRPr="003F7263" w14:paraId="4511339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E93A13" w:rsidRPr="003F7263" w:rsidRDefault="00E93A13" w:rsidP="00E93A13">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93A13" w:rsidRPr="003F7263" w14:paraId="29C7292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E93A13" w:rsidRPr="003F7263" w:rsidRDefault="00E93A13" w:rsidP="00E93A13">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E93A13" w:rsidRPr="003F7263" w:rsidRDefault="00E93A13" w:rsidP="00E93A13">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36B6323" w14:textId="3B68444D"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93A13" w:rsidRPr="003F7263" w14:paraId="67BC46AF" w14:textId="77777777" w:rsidTr="00E93A13">
        <w:trPr>
          <w:gridAfter w:val="4"/>
          <w:wAfter w:w="213" w:type="dxa"/>
          <w:jc w:val="center"/>
        </w:trPr>
        <w:tc>
          <w:tcPr>
            <w:tcW w:w="1063" w:type="dxa"/>
            <w:gridSpan w:val="2"/>
            <w:tcBorders>
              <w:bottom w:val="single" w:sz="4" w:space="0" w:color="auto"/>
            </w:tcBorders>
            <w:shd w:val="clear" w:color="auto" w:fill="E7E6E6"/>
          </w:tcPr>
          <w:p w14:paraId="13CC5C93"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w:t>
            </w:r>
          </w:p>
        </w:tc>
        <w:tc>
          <w:tcPr>
            <w:tcW w:w="3473" w:type="dxa"/>
            <w:gridSpan w:val="3"/>
            <w:tcBorders>
              <w:bottom w:val="single" w:sz="4" w:space="0" w:color="auto"/>
            </w:tcBorders>
            <w:shd w:val="clear" w:color="auto" w:fill="E7E6E6"/>
          </w:tcPr>
          <w:p w14:paraId="22082F0C"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2F01A951"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DC9469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5DA6EC18" w14:textId="77777777" w:rsidR="00E93A13" w:rsidRPr="003F7263" w:rsidRDefault="00E93A13" w:rsidP="00E93A13">
            <w:pPr>
              <w:pStyle w:val="TAL"/>
              <w:keepNext w:val="0"/>
              <w:keepLines w:val="0"/>
              <w:rPr>
                <w:rFonts w:cs="Arial"/>
                <w:sz w:val="16"/>
                <w:szCs w:val="16"/>
                <w:lang w:eastAsia="en-US"/>
              </w:rPr>
            </w:pPr>
          </w:p>
        </w:tc>
      </w:tr>
      <w:tr w:rsidR="00E93A13" w:rsidRPr="003F7263" w14:paraId="03F949BB" w14:textId="77777777" w:rsidTr="00E93A13">
        <w:trPr>
          <w:gridAfter w:val="4"/>
          <w:wAfter w:w="213" w:type="dxa"/>
          <w:jc w:val="center"/>
        </w:trPr>
        <w:tc>
          <w:tcPr>
            <w:tcW w:w="1063" w:type="dxa"/>
            <w:gridSpan w:val="2"/>
            <w:tcBorders>
              <w:bottom w:val="single" w:sz="4" w:space="0" w:color="auto"/>
            </w:tcBorders>
            <w:shd w:val="clear" w:color="auto" w:fill="E7E6E6"/>
          </w:tcPr>
          <w:p w14:paraId="3CF08BF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8.2.4.1</w:t>
            </w:r>
          </w:p>
        </w:tc>
        <w:tc>
          <w:tcPr>
            <w:tcW w:w="3473" w:type="dxa"/>
            <w:gridSpan w:val="3"/>
            <w:tcBorders>
              <w:bottom w:val="single" w:sz="4" w:space="0" w:color="auto"/>
            </w:tcBorders>
            <w:shd w:val="clear" w:color="auto" w:fill="E7E6E6"/>
          </w:tcPr>
          <w:p w14:paraId="7336DEF1"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w:t>
            </w:r>
          </w:p>
        </w:tc>
        <w:tc>
          <w:tcPr>
            <w:tcW w:w="807" w:type="dxa"/>
            <w:gridSpan w:val="4"/>
            <w:tcBorders>
              <w:bottom w:val="single" w:sz="4" w:space="0" w:color="auto"/>
            </w:tcBorders>
            <w:shd w:val="clear" w:color="auto" w:fill="E7E6E6"/>
          </w:tcPr>
          <w:p w14:paraId="1B13BDB0"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F60BF69"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D9BFB02" w14:textId="77777777" w:rsidR="00E93A13" w:rsidRPr="003F7263" w:rsidRDefault="00E93A13" w:rsidP="00E93A13">
            <w:pPr>
              <w:pStyle w:val="TAL"/>
              <w:keepNext w:val="0"/>
              <w:keepLines w:val="0"/>
              <w:rPr>
                <w:rFonts w:cs="Arial"/>
                <w:sz w:val="16"/>
                <w:szCs w:val="16"/>
                <w:lang w:eastAsia="en-US"/>
              </w:rPr>
            </w:pPr>
          </w:p>
        </w:tc>
      </w:tr>
      <w:tr w:rsidR="00E93A13" w:rsidRPr="003F7263" w14:paraId="2E3B7AE0" w14:textId="77777777" w:rsidTr="00E93A13">
        <w:trPr>
          <w:gridAfter w:val="4"/>
          <w:wAfter w:w="213" w:type="dxa"/>
          <w:jc w:val="center"/>
        </w:trPr>
        <w:tc>
          <w:tcPr>
            <w:tcW w:w="1063" w:type="dxa"/>
            <w:gridSpan w:val="2"/>
            <w:tcBorders>
              <w:bottom w:val="single" w:sz="4" w:space="0" w:color="auto"/>
            </w:tcBorders>
            <w:shd w:val="clear" w:color="auto" w:fill="E7E6E6"/>
          </w:tcPr>
          <w:p w14:paraId="0D8E41C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8.2.4.1.1</w:t>
            </w:r>
          </w:p>
        </w:tc>
        <w:tc>
          <w:tcPr>
            <w:tcW w:w="3473" w:type="dxa"/>
            <w:gridSpan w:val="3"/>
            <w:tcBorders>
              <w:bottom w:val="single" w:sz="4" w:space="0" w:color="auto"/>
            </w:tcBorders>
            <w:shd w:val="clear" w:color="auto" w:fill="E7E6E6"/>
          </w:tcPr>
          <w:p w14:paraId="257E6E00"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NR CA / NR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modification / release / Success / EN-DC</w:t>
            </w:r>
          </w:p>
        </w:tc>
        <w:tc>
          <w:tcPr>
            <w:tcW w:w="807" w:type="dxa"/>
            <w:gridSpan w:val="4"/>
            <w:tcBorders>
              <w:bottom w:val="single" w:sz="4" w:space="0" w:color="auto"/>
            </w:tcBorders>
            <w:shd w:val="clear" w:color="auto" w:fill="E7E6E6"/>
          </w:tcPr>
          <w:p w14:paraId="7E4EAF64"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BAB94C7"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0775D19" w14:textId="77777777" w:rsidR="00E93A13" w:rsidRPr="003F7263" w:rsidRDefault="00E93A13" w:rsidP="00E93A13">
            <w:pPr>
              <w:pStyle w:val="TAL"/>
              <w:keepNext w:val="0"/>
              <w:keepLines w:val="0"/>
              <w:rPr>
                <w:rFonts w:cs="Arial"/>
                <w:sz w:val="16"/>
                <w:szCs w:val="16"/>
                <w:lang w:eastAsia="en-US"/>
              </w:rPr>
            </w:pPr>
          </w:p>
        </w:tc>
      </w:tr>
      <w:tr w:rsidR="00E93A13" w:rsidRPr="003F7263" w14:paraId="78C94BB9" w14:textId="77777777" w:rsidTr="00E93A13">
        <w:trPr>
          <w:gridAfter w:val="4"/>
          <w:wAfter w:w="213" w:type="dxa"/>
          <w:jc w:val="center"/>
        </w:trPr>
        <w:tc>
          <w:tcPr>
            <w:tcW w:w="1063" w:type="dxa"/>
            <w:gridSpan w:val="2"/>
            <w:tcBorders>
              <w:bottom w:val="single" w:sz="4" w:space="0" w:color="auto"/>
            </w:tcBorders>
            <w:shd w:val="clear" w:color="auto" w:fill="auto"/>
          </w:tcPr>
          <w:p w14:paraId="3AE5A15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8.2.4.1.1.1</w:t>
            </w:r>
          </w:p>
        </w:tc>
        <w:tc>
          <w:tcPr>
            <w:tcW w:w="3473" w:type="dxa"/>
            <w:gridSpan w:val="3"/>
            <w:tcBorders>
              <w:bottom w:val="single" w:sz="4" w:space="0" w:color="auto"/>
            </w:tcBorders>
            <w:shd w:val="clear" w:color="auto" w:fill="auto"/>
          </w:tcPr>
          <w:p w14:paraId="166B68C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w:t>
            </w:r>
            <w:r w:rsidRPr="003F7263">
              <w:rPr>
                <w:rFonts w:cs="Arial"/>
                <w:sz w:val="16"/>
                <w:szCs w:val="16"/>
                <w:lang w:eastAsia="en-US"/>
              </w:rPr>
              <w:lastRenderedPageBreak/>
              <w:t>release / Success / EN-DC / Intra-band Contiguous CA</w:t>
            </w:r>
          </w:p>
        </w:tc>
        <w:tc>
          <w:tcPr>
            <w:tcW w:w="807" w:type="dxa"/>
            <w:gridSpan w:val="4"/>
            <w:tcBorders>
              <w:bottom w:val="single" w:sz="4" w:space="0" w:color="auto"/>
            </w:tcBorders>
            <w:shd w:val="clear" w:color="auto" w:fill="auto"/>
            <w:vAlign w:val="center"/>
          </w:tcPr>
          <w:p w14:paraId="319ED8BB"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35ED5A3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6DABF45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 xml:space="preserve">Intra-Band </w:t>
            </w:r>
            <w:r w:rsidRPr="003F7263">
              <w:rPr>
                <w:rFonts w:cs="Arial"/>
                <w:sz w:val="16"/>
                <w:szCs w:val="16"/>
              </w:rPr>
              <w:lastRenderedPageBreak/>
              <w:t>Contiguous CA</w:t>
            </w:r>
            <w:r w:rsidRPr="003F7263" w:rsidDel="00BE4622">
              <w:rPr>
                <w:rFonts w:cs="Arial"/>
                <w:sz w:val="16"/>
                <w:szCs w:val="16"/>
              </w:rPr>
              <w:t xml:space="preserve"> </w:t>
            </w:r>
          </w:p>
        </w:tc>
      </w:tr>
      <w:tr w:rsidR="00E93A13" w:rsidRPr="003F7263" w14:paraId="3027D864" w14:textId="77777777" w:rsidTr="00E93A13">
        <w:trPr>
          <w:gridAfter w:val="4"/>
          <w:wAfter w:w="213" w:type="dxa"/>
          <w:jc w:val="center"/>
        </w:trPr>
        <w:tc>
          <w:tcPr>
            <w:tcW w:w="1063" w:type="dxa"/>
            <w:gridSpan w:val="2"/>
            <w:tcBorders>
              <w:bottom w:val="single" w:sz="4" w:space="0" w:color="auto"/>
            </w:tcBorders>
            <w:shd w:val="clear" w:color="auto" w:fill="auto"/>
          </w:tcPr>
          <w:p w14:paraId="5D6AF94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lastRenderedPageBreak/>
              <w:t>8.2.4.1.1.2</w:t>
            </w:r>
          </w:p>
        </w:tc>
        <w:tc>
          <w:tcPr>
            <w:tcW w:w="3473" w:type="dxa"/>
            <w:gridSpan w:val="3"/>
            <w:tcBorders>
              <w:bottom w:val="single" w:sz="4" w:space="0" w:color="auto"/>
            </w:tcBorders>
            <w:shd w:val="clear" w:color="auto" w:fill="auto"/>
          </w:tcPr>
          <w:p w14:paraId="6BEB245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36DDF2E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BB4A1F"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5B1783CB"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E93A13" w:rsidRPr="003F7263" w14:paraId="78556A64" w14:textId="77777777" w:rsidTr="00E93A13">
        <w:trPr>
          <w:gridAfter w:val="4"/>
          <w:wAfter w:w="213" w:type="dxa"/>
          <w:jc w:val="center"/>
        </w:trPr>
        <w:tc>
          <w:tcPr>
            <w:tcW w:w="1063" w:type="dxa"/>
            <w:gridSpan w:val="2"/>
            <w:tcBorders>
              <w:bottom w:val="single" w:sz="4" w:space="0" w:color="auto"/>
            </w:tcBorders>
            <w:shd w:val="clear" w:color="auto" w:fill="auto"/>
          </w:tcPr>
          <w:p w14:paraId="03A53F6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8.2.4.1.1.3</w:t>
            </w:r>
          </w:p>
        </w:tc>
        <w:tc>
          <w:tcPr>
            <w:tcW w:w="3473" w:type="dxa"/>
            <w:gridSpan w:val="3"/>
            <w:tcBorders>
              <w:bottom w:val="single" w:sz="4" w:space="0" w:color="auto"/>
            </w:tcBorders>
            <w:shd w:val="clear" w:color="auto" w:fill="auto"/>
          </w:tcPr>
          <w:p w14:paraId="757E52C4"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NR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0A3A2F2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30A27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65D6B11C"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E93A13" w:rsidRPr="003F7263" w14:paraId="12A3E088" w14:textId="77777777" w:rsidTr="00E93A13">
        <w:trPr>
          <w:gridAfter w:val="4"/>
          <w:wAfter w:w="213" w:type="dxa"/>
          <w:jc w:val="center"/>
        </w:trPr>
        <w:tc>
          <w:tcPr>
            <w:tcW w:w="1063" w:type="dxa"/>
            <w:gridSpan w:val="2"/>
            <w:tcBorders>
              <w:bottom w:val="single" w:sz="4" w:space="0" w:color="auto"/>
            </w:tcBorders>
            <w:shd w:val="clear" w:color="auto" w:fill="auto"/>
          </w:tcPr>
          <w:p w14:paraId="4436AAB1" w14:textId="246F10A5"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3" w:type="dxa"/>
            <w:gridSpan w:val="3"/>
            <w:tcBorders>
              <w:bottom w:val="single" w:sz="4" w:space="0" w:color="auto"/>
            </w:tcBorders>
            <w:shd w:val="clear" w:color="auto" w:fill="auto"/>
          </w:tcPr>
          <w:p w14:paraId="003F1123" w14:textId="53DE553E"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0E810E1C" w14:textId="13791A6C"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0709F7" w14:textId="5B4CA13F"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C199</w:t>
            </w:r>
          </w:p>
        </w:tc>
        <w:tc>
          <w:tcPr>
            <w:tcW w:w="3560" w:type="dxa"/>
            <w:gridSpan w:val="4"/>
            <w:tcBorders>
              <w:bottom w:val="single" w:sz="4" w:space="0" w:color="auto"/>
            </w:tcBorders>
            <w:shd w:val="clear" w:color="auto" w:fill="auto"/>
          </w:tcPr>
          <w:p w14:paraId="1115F6A5" w14:textId="557CA72B"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E93A13" w:rsidRPr="003F7263" w14:paraId="3942B98D" w14:textId="77777777" w:rsidTr="00E93A13">
        <w:trPr>
          <w:gridAfter w:val="4"/>
          <w:wAfter w:w="213" w:type="dxa"/>
          <w:jc w:val="center"/>
        </w:trPr>
        <w:tc>
          <w:tcPr>
            <w:tcW w:w="1063" w:type="dxa"/>
            <w:gridSpan w:val="2"/>
            <w:tcBorders>
              <w:bottom w:val="single" w:sz="4" w:space="0" w:color="auto"/>
            </w:tcBorders>
            <w:shd w:val="clear" w:color="auto" w:fill="auto"/>
          </w:tcPr>
          <w:p w14:paraId="05AC4485" w14:textId="2A260765"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3" w:type="dxa"/>
            <w:gridSpan w:val="3"/>
            <w:tcBorders>
              <w:bottom w:val="single" w:sz="4" w:space="0" w:color="auto"/>
            </w:tcBorders>
            <w:shd w:val="clear" w:color="auto" w:fill="auto"/>
          </w:tcPr>
          <w:p w14:paraId="3CCD593D" w14:textId="0FF68151"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2CE55878" w14:textId="7ECBA8CF"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57FCF3A" w14:textId="7C597A59"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CC200</w:t>
            </w:r>
          </w:p>
        </w:tc>
        <w:tc>
          <w:tcPr>
            <w:tcW w:w="3560" w:type="dxa"/>
            <w:gridSpan w:val="4"/>
            <w:tcBorders>
              <w:bottom w:val="single" w:sz="4" w:space="0" w:color="auto"/>
            </w:tcBorders>
            <w:shd w:val="clear" w:color="auto" w:fill="auto"/>
          </w:tcPr>
          <w:p w14:paraId="433DE9E4" w14:textId="433A2094"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E93A13" w:rsidRPr="003F7263" w14:paraId="0940DD15" w14:textId="77777777" w:rsidTr="00E93A13">
        <w:trPr>
          <w:gridAfter w:val="4"/>
          <w:wAfter w:w="213" w:type="dxa"/>
          <w:jc w:val="center"/>
        </w:trPr>
        <w:tc>
          <w:tcPr>
            <w:tcW w:w="1063" w:type="dxa"/>
            <w:gridSpan w:val="2"/>
            <w:tcBorders>
              <w:bottom w:val="single" w:sz="4" w:space="0" w:color="auto"/>
            </w:tcBorders>
            <w:shd w:val="clear" w:color="auto" w:fill="auto"/>
          </w:tcPr>
          <w:p w14:paraId="768445F8" w14:textId="280098D8"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3" w:type="dxa"/>
            <w:gridSpan w:val="3"/>
            <w:tcBorders>
              <w:bottom w:val="single" w:sz="4" w:space="0" w:color="auto"/>
            </w:tcBorders>
            <w:shd w:val="clear" w:color="auto" w:fill="auto"/>
          </w:tcPr>
          <w:p w14:paraId="4B7D2917" w14:textId="39F47075" w:rsidR="00E93A13" w:rsidRPr="003F7263" w:rsidRDefault="00E93A13" w:rsidP="00E93A13">
            <w:pPr>
              <w:pStyle w:val="TAL"/>
              <w:keepNext w:val="0"/>
              <w:keepLines w:val="0"/>
              <w:rPr>
                <w:rFonts w:cs="Arial"/>
                <w:sz w:val="16"/>
                <w:szCs w:val="16"/>
                <w:lang w:eastAsia="en-US"/>
              </w:rPr>
            </w:pPr>
            <w:r w:rsidRPr="00E223DE">
              <w:rPr>
                <w:rFonts w:cs="Arial"/>
                <w:sz w:val="16"/>
                <w:szCs w:val="16"/>
                <w:lang w:eastAsia="en-US"/>
              </w:rPr>
              <w:t xml:space="preserve">NR CA / NR </w:t>
            </w:r>
            <w:proofErr w:type="spellStart"/>
            <w:r w:rsidRPr="00E223DE">
              <w:rPr>
                <w:rFonts w:cs="Arial"/>
                <w:sz w:val="16"/>
                <w:szCs w:val="16"/>
                <w:lang w:eastAsia="en-US"/>
              </w:rPr>
              <w:t>SCell</w:t>
            </w:r>
            <w:proofErr w:type="spellEnd"/>
            <w:r w:rsidRPr="00E223DE">
              <w:rPr>
                <w:rFonts w:cs="Arial"/>
                <w:sz w:val="16"/>
                <w:szCs w:val="16"/>
                <w:lang w:eastAsia="en-US"/>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1B9E23B6" w14:textId="718B181C"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CCCB41E" w14:textId="4B9B866C"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C201</w:t>
            </w:r>
          </w:p>
        </w:tc>
        <w:tc>
          <w:tcPr>
            <w:tcW w:w="3560" w:type="dxa"/>
            <w:gridSpan w:val="4"/>
            <w:tcBorders>
              <w:bottom w:val="single" w:sz="4" w:space="0" w:color="auto"/>
            </w:tcBorders>
            <w:shd w:val="clear" w:color="auto" w:fill="auto"/>
          </w:tcPr>
          <w:p w14:paraId="7426A2CF" w14:textId="3B66C5A0" w:rsidR="00E93A13" w:rsidRPr="003F7263" w:rsidRDefault="00E93A13" w:rsidP="00E93A1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E93A13" w:rsidRPr="003F7263" w14:paraId="05FB1F26" w14:textId="77777777" w:rsidTr="00E93A13">
        <w:trPr>
          <w:gridAfter w:val="4"/>
          <w:wAfter w:w="213" w:type="dxa"/>
          <w:jc w:val="center"/>
        </w:trPr>
        <w:tc>
          <w:tcPr>
            <w:tcW w:w="1063" w:type="dxa"/>
            <w:gridSpan w:val="2"/>
            <w:tcBorders>
              <w:bottom w:val="single" w:sz="4" w:space="0" w:color="auto"/>
            </w:tcBorders>
            <w:shd w:val="clear" w:color="auto" w:fill="D9D9D9"/>
          </w:tcPr>
          <w:p w14:paraId="4D5CD2C1" w14:textId="70B856CD" w:rsidR="00E93A13" w:rsidRPr="003F7263" w:rsidRDefault="00E93A13" w:rsidP="00E93A13">
            <w:pPr>
              <w:pStyle w:val="TAL"/>
              <w:keepNext w:val="0"/>
              <w:keepLines w:val="0"/>
              <w:rPr>
                <w:rFonts w:cs="Arial"/>
                <w:sz w:val="16"/>
                <w:szCs w:val="16"/>
                <w:lang w:eastAsia="en-US"/>
              </w:rPr>
            </w:pPr>
            <w:r w:rsidRPr="0086210A">
              <w:rPr>
                <w:rFonts w:cs="Arial"/>
                <w:b/>
                <w:bCs/>
                <w:sz w:val="16"/>
                <w:szCs w:val="16"/>
                <w:lang w:eastAsia="en-US"/>
              </w:rPr>
              <w:t>8.2.4.1.2</w:t>
            </w:r>
          </w:p>
        </w:tc>
        <w:tc>
          <w:tcPr>
            <w:tcW w:w="3473" w:type="dxa"/>
            <w:gridSpan w:val="3"/>
            <w:tcBorders>
              <w:bottom w:val="single" w:sz="4" w:space="0" w:color="auto"/>
            </w:tcBorders>
            <w:shd w:val="clear" w:color="auto" w:fill="D9D9D9"/>
          </w:tcPr>
          <w:p w14:paraId="7D0E06E2" w14:textId="6AE6F03B" w:rsidR="00E93A13" w:rsidRPr="003F7263" w:rsidRDefault="00E93A13" w:rsidP="00E93A13">
            <w:pPr>
              <w:pStyle w:val="TAL"/>
              <w:keepNext w:val="0"/>
              <w:keepLines w:val="0"/>
              <w:rPr>
                <w:rFonts w:cs="Arial"/>
                <w:sz w:val="16"/>
                <w:szCs w:val="16"/>
                <w:lang w:eastAsia="en-US"/>
              </w:rPr>
            </w:pPr>
            <w:r w:rsidRPr="00150B1A">
              <w:rPr>
                <w:rFonts w:cs="Arial"/>
                <w:b/>
                <w:sz w:val="16"/>
                <w:szCs w:val="16"/>
                <w:lang w:eastAsia="en-US"/>
              </w:rPr>
              <w:t xml:space="preserve">NR CA / NR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 / modification / release / Success / NR-DC / Active SCG </w:t>
            </w:r>
            <w:proofErr w:type="spellStart"/>
            <w:r w:rsidRPr="00150B1A">
              <w:rPr>
                <w:rFonts w:cs="Arial"/>
                <w:b/>
                <w:sz w:val="16"/>
                <w:szCs w:val="16"/>
                <w:lang w:eastAsia="en-US"/>
              </w:rPr>
              <w:t>SCell</w:t>
            </w:r>
            <w:proofErr w:type="spellEnd"/>
            <w:r w:rsidRPr="00150B1A">
              <w:rPr>
                <w:rFonts w:cs="Arial"/>
                <w:b/>
                <w:sz w:val="16"/>
                <w:szCs w:val="16"/>
                <w:lang w:eastAsia="en-US"/>
              </w:rPr>
              <w:t xml:space="preserve"> addition</w:t>
            </w:r>
          </w:p>
        </w:tc>
        <w:tc>
          <w:tcPr>
            <w:tcW w:w="807" w:type="dxa"/>
            <w:gridSpan w:val="4"/>
            <w:tcBorders>
              <w:bottom w:val="single" w:sz="4" w:space="0" w:color="auto"/>
            </w:tcBorders>
            <w:shd w:val="clear" w:color="auto" w:fill="D9D9D9"/>
            <w:vAlign w:val="center"/>
          </w:tcPr>
          <w:p w14:paraId="1E2B04F7"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36A2AC1"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AF722B4" w14:textId="77777777" w:rsidR="00E93A13" w:rsidRPr="003F7263" w:rsidRDefault="00E93A13" w:rsidP="00E93A13">
            <w:pPr>
              <w:pStyle w:val="TAL"/>
              <w:keepNext w:val="0"/>
              <w:keepLines w:val="0"/>
              <w:rPr>
                <w:rFonts w:cs="Arial"/>
                <w:sz w:val="16"/>
                <w:szCs w:val="16"/>
                <w:lang w:eastAsia="en-US"/>
              </w:rPr>
            </w:pPr>
          </w:p>
        </w:tc>
      </w:tr>
      <w:tr w:rsidR="00E93A13" w:rsidRPr="003F7263" w14:paraId="11C7B523" w14:textId="77777777" w:rsidTr="00E93A13">
        <w:trPr>
          <w:gridAfter w:val="4"/>
          <w:wAfter w:w="213" w:type="dxa"/>
          <w:jc w:val="center"/>
        </w:trPr>
        <w:tc>
          <w:tcPr>
            <w:tcW w:w="1063" w:type="dxa"/>
            <w:gridSpan w:val="2"/>
            <w:tcBorders>
              <w:bottom w:val="single" w:sz="4" w:space="0" w:color="auto"/>
            </w:tcBorders>
            <w:shd w:val="clear" w:color="auto" w:fill="auto"/>
          </w:tcPr>
          <w:p w14:paraId="1CB3D4AA" w14:textId="389AE7B8" w:rsidR="00E93A13" w:rsidRPr="003F7263" w:rsidRDefault="00E93A13" w:rsidP="00E93A13">
            <w:pPr>
              <w:pStyle w:val="TAL"/>
              <w:keepNext w:val="0"/>
              <w:keepLines w:val="0"/>
              <w:rPr>
                <w:rFonts w:cs="Arial"/>
                <w:sz w:val="16"/>
                <w:szCs w:val="16"/>
                <w:lang w:eastAsia="en-US"/>
              </w:rPr>
            </w:pPr>
            <w:r>
              <w:rPr>
                <w:sz w:val="16"/>
                <w:szCs w:val="16"/>
              </w:rPr>
              <w:t>8.2.4.1.2.1</w:t>
            </w:r>
          </w:p>
        </w:tc>
        <w:tc>
          <w:tcPr>
            <w:tcW w:w="3473" w:type="dxa"/>
            <w:gridSpan w:val="3"/>
            <w:tcBorders>
              <w:bottom w:val="single" w:sz="4" w:space="0" w:color="auto"/>
            </w:tcBorders>
            <w:shd w:val="clear" w:color="auto" w:fill="auto"/>
          </w:tcPr>
          <w:p w14:paraId="39F234FB" w14:textId="29B8410E"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BE75601" w14:textId="1CA48D4E"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DB2F85" w14:textId="6F59552B"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C202</w:t>
            </w:r>
          </w:p>
        </w:tc>
        <w:tc>
          <w:tcPr>
            <w:tcW w:w="3560" w:type="dxa"/>
            <w:gridSpan w:val="4"/>
            <w:tcBorders>
              <w:bottom w:val="single" w:sz="4" w:space="0" w:color="auto"/>
            </w:tcBorders>
            <w:shd w:val="clear" w:color="auto" w:fill="auto"/>
          </w:tcPr>
          <w:p w14:paraId="37BABBE9" w14:textId="407E0CC8"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93A13" w:rsidRPr="003F7263" w14:paraId="7C88131F" w14:textId="77777777" w:rsidTr="00E93A13">
        <w:trPr>
          <w:gridAfter w:val="4"/>
          <w:wAfter w:w="213" w:type="dxa"/>
          <w:jc w:val="center"/>
        </w:trPr>
        <w:tc>
          <w:tcPr>
            <w:tcW w:w="1063" w:type="dxa"/>
            <w:gridSpan w:val="2"/>
            <w:tcBorders>
              <w:bottom w:val="single" w:sz="4" w:space="0" w:color="auto"/>
            </w:tcBorders>
            <w:shd w:val="clear" w:color="auto" w:fill="auto"/>
          </w:tcPr>
          <w:p w14:paraId="51297738" w14:textId="3EBD3C48" w:rsidR="00E93A13" w:rsidRPr="003F7263" w:rsidRDefault="00E93A13" w:rsidP="00E93A13">
            <w:pPr>
              <w:pStyle w:val="TAL"/>
              <w:keepNext w:val="0"/>
              <w:keepLines w:val="0"/>
              <w:rPr>
                <w:rFonts w:cs="Arial"/>
                <w:sz w:val="16"/>
                <w:szCs w:val="16"/>
                <w:lang w:eastAsia="en-US"/>
              </w:rPr>
            </w:pPr>
            <w:r>
              <w:rPr>
                <w:sz w:val="16"/>
                <w:szCs w:val="16"/>
              </w:rPr>
              <w:t>8.2.4.1.2.2</w:t>
            </w:r>
          </w:p>
        </w:tc>
        <w:tc>
          <w:tcPr>
            <w:tcW w:w="3473" w:type="dxa"/>
            <w:gridSpan w:val="3"/>
            <w:tcBorders>
              <w:bottom w:val="single" w:sz="4" w:space="0" w:color="auto"/>
            </w:tcBorders>
            <w:shd w:val="clear" w:color="auto" w:fill="auto"/>
          </w:tcPr>
          <w:p w14:paraId="3ECF804D" w14:textId="7CBE7802"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3979E576" w14:textId="320EED79"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64B164" w14:textId="64C24293"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C203</w:t>
            </w:r>
          </w:p>
        </w:tc>
        <w:tc>
          <w:tcPr>
            <w:tcW w:w="3560" w:type="dxa"/>
            <w:gridSpan w:val="4"/>
            <w:tcBorders>
              <w:bottom w:val="single" w:sz="4" w:space="0" w:color="auto"/>
            </w:tcBorders>
            <w:shd w:val="clear" w:color="auto" w:fill="auto"/>
          </w:tcPr>
          <w:p w14:paraId="75F614C7" w14:textId="317A0926"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93A13" w:rsidRPr="003F7263" w14:paraId="1C2EDF2A" w14:textId="77777777" w:rsidTr="00E93A13">
        <w:trPr>
          <w:gridAfter w:val="4"/>
          <w:wAfter w:w="213" w:type="dxa"/>
          <w:jc w:val="center"/>
        </w:trPr>
        <w:tc>
          <w:tcPr>
            <w:tcW w:w="1063" w:type="dxa"/>
            <w:gridSpan w:val="2"/>
            <w:tcBorders>
              <w:bottom w:val="single" w:sz="4" w:space="0" w:color="auto"/>
            </w:tcBorders>
            <w:shd w:val="clear" w:color="auto" w:fill="auto"/>
          </w:tcPr>
          <w:p w14:paraId="0877FED6" w14:textId="31BDC542" w:rsidR="00E93A13" w:rsidRPr="003F7263" w:rsidRDefault="00E93A13" w:rsidP="00E93A13">
            <w:pPr>
              <w:pStyle w:val="TAL"/>
              <w:keepNext w:val="0"/>
              <w:keepLines w:val="0"/>
              <w:rPr>
                <w:rFonts w:cs="Arial"/>
                <w:sz w:val="16"/>
                <w:szCs w:val="16"/>
                <w:lang w:eastAsia="en-US"/>
              </w:rPr>
            </w:pPr>
            <w:r>
              <w:rPr>
                <w:sz w:val="16"/>
                <w:szCs w:val="16"/>
              </w:rPr>
              <w:t>8.2.4.1.2.3</w:t>
            </w:r>
          </w:p>
        </w:tc>
        <w:tc>
          <w:tcPr>
            <w:tcW w:w="3473" w:type="dxa"/>
            <w:gridSpan w:val="3"/>
            <w:tcBorders>
              <w:bottom w:val="single" w:sz="4" w:space="0" w:color="auto"/>
            </w:tcBorders>
            <w:shd w:val="clear" w:color="auto" w:fill="auto"/>
          </w:tcPr>
          <w:p w14:paraId="7E780D2A" w14:textId="58454646" w:rsidR="00E93A13" w:rsidRPr="003F7263" w:rsidRDefault="00E93A13" w:rsidP="00E93A13">
            <w:pPr>
              <w:pStyle w:val="TAL"/>
              <w:keepNext w:val="0"/>
              <w:keepLines w:val="0"/>
              <w:rPr>
                <w:rFonts w:cs="Arial"/>
                <w:sz w:val="16"/>
                <w:szCs w:val="16"/>
                <w:lang w:eastAsia="en-US"/>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E9DF1A7" w14:textId="74A5C856" w:rsidR="00E93A13" w:rsidRPr="003F7263" w:rsidRDefault="00E93A13" w:rsidP="00E93A1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4C74FF" w14:textId="773E204C" w:rsidR="00E93A13" w:rsidRPr="003F7263" w:rsidRDefault="00E93A13" w:rsidP="00E93A13">
            <w:pPr>
              <w:pStyle w:val="TAL"/>
              <w:keepNext w:val="0"/>
              <w:keepLines w:val="0"/>
              <w:jc w:val="center"/>
              <w:rPr>
                <w:rFonts w:cs="Arial"/>
                <w:sz w:val="16"/>
                <w:szCs w:val="16"/>
                <w:lang w:eastAsia="en-US"/>
              </w:rPr>
            </w:pPr>
            <w:r>
              <w:rPr>
                <w:rFonts w:cs="Arial"/>
                <w:sz w:val="16"/>
                <w:szCs w:val="16"/>
                <w:lang w:eastAsia="en-US"/>
              </w:rPr>
              <w:t>C204</w:t>
            </w:r>
          </w:p>
        </w:tc>
        <w:tc>
          <w:tcPr>
            <w:tcW w:w="3560" w:type="dxa"/>
            <w:gridSpan w:val="4"/>
            <w:tcBorders>
              <w:bottom w:val="single" w:sz="4" w:space="0" w:color="auto"/>
            </w:tcBorders>
            <w:shd w:val="clear" w:color="auto" w:fill="auto"/>
          </w:tcPr>
          <w:p w14:paraId="4C3158F7" w14:textId="7F6256A3" w:rsidR="00E93A13" w:rsidRPr="003F7263" w:rsidRDefault="00E93A13" w:rsidP="00E93A1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93A13" w:rsidRPr="003F7263" w14:paraId="02664C64" w14:textId="77777777" w:rsidTr="00E93A13">
        <w:trPr>
          <w:gridAfter w:val="4"/>
          <w:wAfter w:w="213" w:type="dxa"/>
          <w:jc w:val="center"/>
        </w:trPr>
        <w:tc>
          <w:tcPr>
            <w:tcW w:w="1063" w:type="dxa"/>
            <w:gridSpan w:val="2"/>
            <w:tcBorders>
              <w:bottom w:val="single" w:sz="4" w:space="0" w:color="auto"/>
            </w:tcBorders>
            <w:shd w:val="clear" w:color="auto" w:fill="D9D9D9"/>
          </w:tcPr>
          <w:p w14:paraId="7FDF7BC1"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8.2.4.2</w:t>
            </w:r>
          </w:p>
        </w:tc>
        <w:tc>
          <w:tcPr>
            <w:tcW w:w="3473" w:type="dxa"/>
            <w:gridSpan w:val="3"/>
            <w:tcBorders>
              <w:bottom w:val="single" w:sz="4" w:space="0" w:color="auto"/>
            </w:tcBorders>
            <w:shd w:val="clear" w:color="auto" w:fill="D9D9D9"/>
          </w:tcPr>
          <w:p w14:paraId="3B9B9E03"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w:t>
            </w:r>
          </w:p>
        </w:tc>
        <w:tc>
          <w:tcPr>
            <w:tcW w:w="807" w:type="dxa"/>
            <w:gridSpan w:val="4"/>
            <w:tcBorders>
              <w:bottom w:val="single" w:sz="4" w:space="0" w:color="auto"/>
            </w:tcBorders>
            <w:shd w:val="clear" w:color="auto" w:fill="D9D9D9"/>
            <w:vAlign w:val="center"/>
          </w:tcPr>
          <w:p w14:paraId="5C09BF84"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D051067"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6533D5F" w14:textId="77777777" w:rsidR="00E93A13" w:rsidRPr="003F7263" w:rsidRDefault="00E93A13" w:rsidP="00E93A13">
            <w:pPr>
              <w:pStyle w:val="TAL"/>
              <w:keepNext w:val="0"/>
              <w:keepLines w:val="0"/>
              <w:rPr>
                <w:rFonts w:cs="Arial"/>
                <w:sz w:val="16"/>
                <w:szCs w:val="16"/>
                <w:lang w:eastAsia="en-US"/>
              </w:rPr>
            </w:pPr>
          </w:p>
        </w:tc>
      </w:tr>
      <w:tr w:rsidR="00E93A13" w:rsidRPr="003F7263" w14:paraId="39A92129" w14:textId="77777777" w:rsidTr="00E93A13">
        <w:trPr>
          <w:gridAfter w:val="4"/>
          <w:wAfter w:w="213" w:type="dxa"/>
          <w:jc w:val="center"/>
        </w:trPr>
        <w:tc>
          <w:tcPr>
            <w:tcW w:w="1063" w:type="dxa"/>
            <w:gridSpan w:val="2"/>
            <w:tcBorders>
              <w:bottom w:val="single" w:sz="4" w:space="0" w:color="auto"/>
            </w:tcBorders>
            <w:shd w:val="clear" w:color="auto" w:fill="D9D9D9"/>
          </w:tcPr>
          <w:p w14:paraId="298D5ADE"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8.2.4.2.1</w:t>
            </w:r>
          </w:p>
        </w:tc>
        <w:tc>
          <w:tcPr>
            <w:tcW w:w="3473" w:type="dxa"/>
            <w:gridSpan w:val="3"/>
            <w:tcBorders>
              <w:bottom w:val="single" w:sz="4" w:space="0" w:color="auto"/>
            </w:tcBorders>
            <w:shd w:val="clear" w:color="auto" w:fill="D9D9D9"/>
          </w:tcPr>
          <w:p w14:paraId="2EE3B584" w14:textId="77777777" w:rsidR="00E93A13" w:rsidRPr="003F7263" w:rsidRDefault="00E93A13" w:rsidP="00E93A13">
            <w:pPr>
              <w:pStyle w:val="TAL"/>
              <w:keepNext w:val="0"/>
              <w:keepLines w:val="0"/>
              <w:rPr>
                <w:rFonts w:cs="Arial"/>
                <w:sz w:val="16"/>
                <w:szCs w:val="16"/>
                <w:lang w:eastAsia="en-US"/>
              </w:rPr>
            </w:pPr>
            <w:r w:rsidRPr="003F7263">
              <w:rPr>
                <w:rFonts w:cs="Arial"/>
                <w:b/>
                <w:sz w:val="16"/>
                <w:szCs w:val="16"/>
                <w:lang w:eastAsia="en-US"/>
              </w:rPr>
              <w:t xml:space="preserve">NR CA / Simultaneous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addition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and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CA Release / EN-DC</w:t>
            </w:r>
          </w:p>
        </w:tc>
        <w:tc>
          <w:tcPr>
            <w:tcW w:w="807" w:type="dxa"/>
            <w:gridSpan w:val="4"/>
            <w:tcBorders>
              <w:bottom w:val="single" w:sz="4" w:space="0" w:color="auto"/>
            </w:tcBorders>
            <w:shd w:val="clear" w:color="auto" w:fill="D9D9D9"/>
            <w:vAlign w:val="center"/>
          </w:tcPr>
          <w:p w14:paraId="70B762A4" w14:textId="77777777" w:rsidR="00E93A13" w:rsidRPr="003F7263" w:rsidRDefault="00E93A13" w:rsidP="00E93A1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465017AD"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09A9297C" w14:textId="77777777" w:rsidR="00E93A13" w:rsidRPr="003F7263" w:rsidRDefault="00E93A13" w:rsidP="00E93A13">
            <w:pPr>
              <w:pStyle w:val="TAL"/>
              <w:keepNext w:val="0"/>
              <w:keepLines w:val="0"/>
              <w:rPr>
                <w:rFonts w:cs="Arial"/>
                <w:sz w:val="16"/>
                <w:szCs w:val="16"/>
                <w:lang w:eastAsia="en-US"/>
              </w:rPr>
            </w:pPr>
          </w:p>
        </w:tc>
      </w:tr>
      <w:tr w:rsidR="00E93A13" w:rsidRPr="003F7263" w14:paraId="5C9380D9" w14:textId="77777777" w:rsidTr="00E93A13">
        <w:trPr>
          <w:gridAfter w:val="4"/>
          <w:wAfter w:w="213" w:type="dxa"/>
          <w:jc w:val="center"/>
        </w:trPr>
        <w:tc>
          <w:tcPr>
            <w:tcW w:w="1063" w:type="dxa"/>
            <w:gridSpan w:val="2"/>
            <w:tcBorders>
              <w:bottom w:val="single" w:sz="4" w:space="0" w:color="auto"/>
            </w:tcBorders>
            <w:shd w:val="clear" w:color="auto" w:fill="auto"/>
          </w:tcPr>
          <w:p w14:paraId="2869F4B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8.2.4.2.1.1</w:t>
            </w:r>
          </w:p>
        </w:tc>
        <w:tc>
          <w:tcPr>
            <w:tcW w:w="3473" w:type="dxa"/>
            <w:gridSpan w:val="3"/>
            <w:tcBorders>
              <w:bottom w:val="single" w:sz="4" w:space="0" w:color="auto"/>
            </w:tcBorders>
            <w:shd w:val="clear" w:color="auto" w:fill="auto"/>
          </w:tcPr>
          <w:p w14:paraId="03DCF921"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Contiguous CA</w:t>
            </w:r>
          </w:p>
        </w:tc>
        <w:tc>
          <w:tcPr>
            <w:tcW w:w="807" w:type="dxa"/>
            <w:gridSpan w:val="4"/>
            <w:tcBorders>
              <w:bottom w:val="single" w:sz="4" w:space="0" w:color="auto"/>
            </w:tcBorders>
            <w:shd w:val="clear" w:color="auto" w:fill="auto"/>
            <w:vAlign w:val="center"/>
          </w:tcPr>
          <w:p w14:paraId="4F4E1DC3"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2D89337"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4994627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E93A13" w:rsidRPr="003F7263" w14:paraId="3EBE49FA" w14:textId="77777777" w:rsidTr="00E93A13">
        <w:trPr>
          <w:gridAfter w:val="4"/>
          <w:wAfter w:w="213" w:type="dxa"/>
          <w:jc w:val="center"/>
        </w:trPr>
        <w:tc>
          <w:tcPr>
            <w:tcW w:w="1063" w:type="dxa"/>
            <w:gridSpan w:val="2"/>
            <w:tcBorders>
              <w:bottom w:val="single" w:sz="4" w:space="0" w:color="auto"/>
            </w:tcBorders>
            <w:shd w:val="clear" w:color="auto" w:fill="auto"/>
          </w:tcPr>
          <w:p w14:paraId="21C2E617"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8.2.4.2.1.2</w:t>
            </w:r>
          </w:p>
        </w:tc>
        <w:tc>
          <w:tcPr>
            <w:tcW w:w="3473" w:type="dxa"/>
            <w:gridSpan w:val="3"/>
            <w:tcBorders>
              <w:bottom w:val="single" w:sz="4" w:space="0" w:color="auto"/>
            </w:tcBorders>
            <w:shd w:val="clear" w:color="auto" w:fill="auto"/>
          </w:tcPr>
          <w:p w14:paraId="4D01D15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Intra-band non-Contiguous CA</w:t>
            </w:r>
          </w:p>
        </w:tc>
        <w:tc>
          <w:tcPr>
            <w:tcW w:w="807" w:type="dxa"/>
            <w:gridSpan w:val="4"/>
            <w:tcBorders>
              <w:bottom w:val="single" w:sz="4" w:space="0" w:color="auto"/>
            </w:tcBorders>
            <w:shd w:val="clear" w:color="auto" w:fill="auto"/>
            <w:vAlign w:val="center"/>
          </w:tcPr>
          <w:p w14:paraId="59C95118"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B38F909"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73B696A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E93A13" w:rsidRPr="003F7263" w14:paraId="36EE7B87" w14:textId="77777777" w:rsidTr="00E93A13">
        <w:trPr>
          <w:gridAfter w:val="4"/>
          <w:wAfter w:w="213" w:type="dxa"/>
          <w:jc w:val="center"/>
        </w:trPr>
        <w:tc>
          <w:tcPr>
            <w:tcW w:w="1063" w:type="dxa"/>
            <w:gridSpan w:val="2"/>
            <w:tcBorders>
              <w:bottom w:val="single" w:sz="4" w:space="0" w:color="auto"/>
            </w:tcBorders>
            <w:shd w:val="clear" w:color="auto" w:fill="auto"/>
          </w:tcPr>
          <w:p w14:paraId="2528D669"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8.2.4.2.1.3</w:t>
            </w:r>
          </w:p>
        </w:tc>
        <w:tc>
          <w:tcPr>
            <w:tcW w:w="3473" w:type="dxa"/>
            <w:gridSpan w:val="3"/>
            <w:tcBorders>
              <w:bottom w:val="single" w:sz="4" w:space="0" w:color="auto"/>
            </w:tcBorders>
            <w:shd w:val="clear" w:color="auto" w:fill="auto"/>
          </w:tcPr>
          <w:p w14:paraId="2AB644C6"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 xml:space="preserve">NR CA / Simultaneous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addition / </w:t>
            </w:r>
            <w:proofErr w:type="spellStart"/>
            <w:r w:rsidRPr="003F7263">
              <w:rPr>
                <w:rFonts w:cs="Arial"/>
                <w:sz w:val="16"/>
                <w:szCs w:val="16"/>
                <w:lang w:eastAsia="en-US"/>
              </w:rPr>
              <w:t>PSCell</w:t>
            </w:r>
            <w:proofErr w:type="spellEnd"/>
            <w:r w:rsidRPr="003F7263">
              <w:rPr>
                <w:rFonts w:cs="Arial"/>
                <w:sz w:val="16"/>
                <w:szCs w:val="16"/>
                <w:lang w:eastAsia="en-US"/>
              </w:rPr>
              <w:t xml:space="preserve"> and </w:t>
            </w:r>
            <w:proofErr w:type="spellStart"/>
            <w:r w:rsidRPr="003F7263">
              <w:rPr>
                <w:rFonts w:cs="Arial"/>
                <w:sz w:val="16"/>
                <w:szCs w:val="16"/>
                <w:lang w:eastAsia="en-US"/>
              </w:rPr>
              <w:t>SCell</w:t>
            </w:r>
            <w:proofErr w:type="spellEnd"/>
            <w:r w:rsidRPr="003F7263">
              <w:rPr>
                <w:rFonts w:cs="Arial"/>
                <w:sz w:val="16"/>
                <w:szCs w:val="16"/>
                <w:lang w:eastAsia="en-US"/>
              </w:rPr>
              <w:t xml:space="preserve"> change / CA Release / EN-DC / Inter-band CA</w:t>
            </w:r>
          </w:p>
        </w:tc>
        <w:tc>
          <w:tcPr>
            <w:tcW w:w="807" w:type="dxa"/>
            <w:gridSpan w:val="4"/>
            <w:tcBorders>
              <w:bottom w:val="single" w:sz="4" w:space="0" w:color="auto"/>
            </w:tcBorders>
            <w:shd w:val="clear" w:color="auto" w:fill="auto"/>
            <w:vAlign w:val="center"/>
          </w:tcPr>
          <w:p w14:paraId="2D793679" w14:textId="77777777" w:rsidR="00E93A13" w:rsidRPr="003F7263" w:rsidRDefault="00E93A13" w:rsidP="00E93A1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E2B91EE"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088A265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E93A13" w:rsidRPr="003F7263" w14:paraId="65AABD18" w14:textId="77777777" w:rsidTr="00E93A13">
        <w:trPr>
          <w:gridAfter w:val="4"/>
          <w:wAfter w:w="213" w:type="dxa"/>
          <w:jc w:val="center"/>
        </w:trPr>
        <w:tc>
          <w:tcPr>
            <w:tcW w:w="1063" w:type="dxa"/>
            <w:gridSpan w:val="2"/>
            <w:tcBorders>
              <w:bottom w:val="single" w:sz="4" w:space="0" w:color="auto"/>
            </w:tcBorders>
            <w:shd w:val="clear" w:color="auto" w:fill="E7E6E6"/>
          </w:tcPr>
          <w:p w14:paraId="7605B74B"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8.2.4.3</w:t>
            </w:r>
          </w:p>
        </w:tc>
        <w:tc>
          <w:tcPr>
            <w:tcW w:w="3473" w:type="dxa"/>
            <w:gridSpan w:val="3"/>
            <w:tcBorders>
              <w:bottom w:val="single" w:sz="4" w:space="0" w:color="auto"/>
            </w:tcBorders>
            <w:shd w:val="clear" w:color="auto" w:fill="E7E6E6"/>
          </w:tcPr>
          <w:p w14:paraId="54559C80"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w:t>
            </w:r>
          </w:p>
        </w:tc>
        <w:tc>
          <w:tcPr>
            <w:tcW w:w="807" w:type="dxa"/>
            <w:gridSpan w:val="4"/>
            <w:tcBorders>
              <w:bottom w:val="single" w:sz="4" w:space="0" w:color="auto"/>
            </w:tcBorders>
            <w:shd w:val="clear" w:color="auto" w:fill="E7E6E6"/>
          </w:tcPr>
          <w:p w14:paraId="7361B5D6"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89BCB2"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6D18A625" w14:textId="77777777" w:rsidR="00E93A13" w:rsidRPr="003F7263" w:rsidRDefault="00E93A13" w:rsidP="00E93A13">
            <w:pPr>
              <w:pStyle w:val="TAL"/>
              <w:keepNext w:val="0"/>
              <w:keepLines w:val="0"/>
              <w:rPr>
                <w:rFonts w:cs="Arial"/>
                <w:sz w:val="16"/>
                <w:szCs w:val="16"/>
                <w:lang w:eastAsia="en-US"/>
              </w:rPr>
            </w:pPr>
          </w:p>
        </w:tc>
      </w:tr>
      <w:tr w:rsidR="00E93A13" w:rsidRPr="003F7263" w14:paraId="5BFBE452" w14:textId="77777777" w:rsidTr="00E93A13">
        <w:trPr>
          <w:gridAfter w:val="4"/>
          <w:wAfter w:w="213" w:type="dxa"/>
          <w:jc w:val="center"/>
        </w:trPr>
        <w:tc>
          <w:tcPr>
            <w:tcW w:w="1063" w:type="dxa"/>
            <w:gridSpan w:val="2"/>
            <w:tcBorders>
              <w:bottom w:val="single" w:sz="4" w:space="0" w:color="auto"/>
            </w:tcBorders>
            <w:shd w:val="clear" w:color="auto" w:fill="E7E6E6"/>
          </w:tcPr>
          <w:p w14:paraId="62253209"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8.2.4.3.1</w:t>
            </w:r>
          </w:p>
        </w:tc>
        <w:tc>
          <w:tcPr>
            <w:tcW w:w="3473" w:type="dxa"/>
            <w:gridSpan w:val="3"/>
            <w:tcBorders>
              <w:bottom w:val="single" w:sz="4" w:space="0" w:color="auto"/>
            </w:tcBorders>
            <w:shd w:val="clear" w:color="auto" w:fill="E7E6E6"/>
          </w:tcPr>
          <w:p w14:paraId="47FD67D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NR CA / </w:t>
            </w:r>
            <w:proofErr w:type="spellStart"/>
            <w:r w:rsidRPr="003F7263">
              <w:rPr>
                <w:rFonts w:cs="Arial"/>
                <w:b/>
                <w:sz w:val="16"/>
                <w:szCs w:val="16"/>
                <w:lang w:eastAsia="en-US"/>
              </w:rPr>
              <w:t>SCell</w:t>
            </w:r>
            <w:proofErr w:type="spellEnd"/>
            <w:r w:rsidRPr="003F7263">
              <w:rPr>
                <w:rFonts w:cs="Arial"/>
                <w:b/>
                <w:sz w:val="16"/>
                <w:szCs w:val="16"/>
                <w:lang w:eastAsia="en-US"/>
              </w:rPr>
              <w:t xml:space="preserve"> change / Intra-NR measurement event A6 / SRB3 / EN-DC</w:t>
            </w:r>
          </w:p>
        </w:tc>
        <w:tc>
          <w:tcPr>
            <w:tcW w:w="807" w:type="dxa"/>
            <w:gridSpan w:val="4"/>
            <w:tcBorders>
              <w:bottom w:val="single" w:sz="4" w:space="0" w:color="auto"/>
            </w:tcBorders>
            <w:shd w:val="clear" w:color="auto" w:fill="E7E6E6"/>
          </w:tcPr>
          <w:p w14:paraId="5F84DA5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B97A3A"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492BA25" w14:textId="77777777" w:rsidR="00E93A13" w:rsidRPr="003F7263" w:rsidRDefault="00E93A13" w:rsidP="00E93A13">
            <w:pPr>
              <w:pStyle w:val="TAL"/>
              <w:keepNext w:val="0"/>
              <w:keepLines w:val="0"/>
              <w:rPr>
                <w:rFonts w:cs="Arial"/>
                <w:sz w:val="16"/>
                <w:szCs w:val="16"/>
                <w:lang w:eastAsia="en-US"/>
              </w:rPr>
            </w:pPr>
          </w:p>
        </w:tc>
      </w:tr>
      <w:tr w:rsidR="00E93A13" w:rsidRPr="003F7263" w14:paraId="0385311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6973178C" w14:textId="77777777" w:rsidR="00E93A13" w:rsidRPr="003F7263" w:rsidRDefault="00E93A13" w:rsidP="00E93A13">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F5B361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9360CB4"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925032" w14:textId="77777777" w:rsidR="00E93A13" w:rsidRPr="003F7263" w:rsidDel="00746051" w:rsidRDefault="00E93A13" w:rsidP="00E93A13">
            <w:pPr>
              <w:pStyle w:val="TAL"/>
              <w:keepNext w:val="0"/>
              <w:keepLines w:val="0"/>
              <w:jc w:val="center"/>
              <w:rPr>
                <w:rFonts w:cs="Arial"/>
                <w:sz w:val="16"/>
                <w:szCs w:val="16"/>
                <w:lang w:eastAsia="en-US"/>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5D1B8333"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E93A13" w:rsidRPr="003F7263" w14:paraId="0E74AFE0"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7B918F9"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2FFC53A"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93E0176"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ACAD8F8"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2F28F6A"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E93A13" w:rsidRPr="003F7263" w14:paraId="467EB918" w14:textId="77777777" w:rsidTr="00E93A13">
        <w:trPr>
          <w:gridAfter w:val="4"/>
          <w:wAfter w:w="213" w:type="dxa"/>
          <w:jc w:val="center"/>
        </w:trPr>
        <w:tc>
          <w:tcPr>
            <w:tcW w:w="1063" w:type="dxa"/>
            <w:gridSpan w:val="2"/>
            <w:tcBorders>
              <w:top w:val="single" w:sz="4" w:space="0" w:color="auto"/>
              <w:bottom w:val="single" w:sz="4" w:space="0" w:color="auto"/>
            </w:tcBorders>
            <w:shd w:val="clear" w:color="auto" w:fill="auto"/>
          </w:tcPr>
          <w:p w14:paraId="2D8BDA1A" w14:textId="77777777" w:rsidR="00E93A13" w:rsidRPr="003F7263" w:rsidRDefault="00E93A13" w:rsidP="00E93A1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693AD3FC"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10E361C3"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2A28F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32717ABF"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E93A13" w:rsidRPr="003F7263" w14:paraId="06D85B89" w14:textId="77777777" w:rsidTr="00E93A13">
        <w:trPr>
          <w:gridAfter w:val="4"/>
          <w:wAfter w:w="213" w:type="dxa"/>
          <w:jc w:val="center"/>
        </w:trPr>
        <w:tc>
          <w:tcPr>
            <w:tcW w:w="1063" w:type="dxa"/>
            <w:gridSpan w:val="2"/>
            <w:tcBorders>
              <w:bottom w:val="single" w:sz="4" w:space="0" w:color="auto"/>
            </w:tcBorders>
            <w:shd w:val="clear" w:color="auto" w:fill="E7E6E6"/>
          </w:tcPr>
          <w:p w14:paraId="068FA10B" w14:textId="77777777" w:rsidR="00E93A13" w:rsidRPr="003F7263" w:rsidRDefault="00E93A13" w:rsidP="00E93A13">
            <w:pPr>
              <w:pStyle w:val="TAL"/>
              <w:keepNext w:val="0"/>
              <w:keepLines w:val="0"/>
              <w:rPr>
                <w:rFonts w:cs="Arial"/>
                <w:sz w:val="16"/>
                <w:szCs w:val="16"/>
                <w:lang w:eastAsia="en-US"/>
              </w:rPr>
            </w:pPr>
            <w:r w:rsidRPr="003F7263">
              <w:rPr>
                <w:rFonts w:cs="Arial"/>
                <w:b/>
                <w:bCs/>
                <w:sz w:val="16"/>
                <w:szCs w:val="16"/>
                <w:lang w:eastAsia="en-US"/>
              </w:rPr>
              <w:t>8.2.5</w:t>
            </w:r>
          </w:p>
        </w:tc>
        <w:tc>
          <w:tcPr>
            <w:tcW w:w="3473" w:type="dxa"/>
            <w:gridSpan w:val="3"/>
            <w:tcBorders>
              <w:bottom w:val="single" w:sz="4" w:space="0" w:color="auto"/>
            </w:tcBorders>
            <w:shd w:val="clear" w:color="auto" w:fill="E7E6E6"/>
          </w:tcPr>
          <w:p w14:paraId="4F21D5D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6016B2A9"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1D0F7C0"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8BD7258" w14:textId="77777777" w:rsidR="00E93A13" w:rsidRPr="003F7263" w:rsidRDefault="00E93A13" w:rsidP="00E93A13">
            <w:pPr>
              <w:pStyle w:val="TAL"/>
              <w:keepNext w:val="0"/>
              <w:keepLines w:val="0"/>
              <w:rPr>
                <w:rFonts w:cs="Arial"/>
                <w:sz w:val="16"/>
                <w:szCs w:val="16"/>
                <w:lang w:eastAsia="en-US"/>
              </w:rPr>
            </w:pPr>
          </w:p>
        </w:tc>
      </w:tr>
      <w:tr w:rsidR="00E93A13" w:rsidRPr="003F7263" w14:paraId="0D56556B" w14:textId="77777777" w:rsidTr="00E93A13">
        <w:trPr>
          <w:gridAfter w:val="4"/>
          <w:wAfter w:w="213" w:type="dxa"/>
          <w:jc w:val="center"/>
        </w:trPr>
        <w:tc>
          <w:tcPr>
            <w:tcW w:w="1063" w:type="dxa"/>
            <w:gridSpan w:val="2"/>
            <w:tcBorders>
              <w:bottom w:val="single" w:sz="4" w:space="0" w:color="auto"/>
            </w:tcBorders>
            <w:shd w:val="clear" w:color="auto" w:fill="E7E6E6"/>
          </w:tcPr>
          <w:p w14:paraId="353C47C6" w14:textId="77777777" w:rsidR="00E93A13" w:rsidRPr="003F7263" w:rsidRDefault="00E93A13" w:rsidP="00E93A13">
            <w:pPr>
              <w:pStyle w:val="TAL"/>
              <w:keepNext w:val="0"/>
              <w:keepLines w:val="0"/>
              <w:rPr>
                <w:rFonts w:cs="Arial"/>
                <w:b/>
                <w:bCs/>
                <w:sz w:val="16"/>
                <w:szCs w:val="16"/>
                <w:lang w:eastAsia="en-US"/>
              </w:rPr>
            </w:pPr>
            <w:r w:rsidRPr="003F7263">
              <w:rPr>
                <w:rFonts w:cs="Arial"/>
                <w:b/>
                <w:bCs/>
                <w:sz w:val="16"/>
                <w:szCs w:val="16"/>
                <w:lang w:eastAsia="en-US"/>
              </w:rPr>
              <w:t>8.2.5.1</w:t>
            </w:r>
          </w:p>
        </w:tc>
        <w:tc>
          <w:tcPr>
            <w:tcW w:w="3473" w:type="dxa"/>
            <w:gridSpan w:val="3"/>
            <w:tcBorders>
              <w:bottom w:val="single" w:sz="4" w:space="0" w:color="auto"/>
            </w:tcBorders>
            <w:shd w:val="clear" w:color="auto" w:fill="E7E6E6"/>
          </w:tcPr>
          <w:p w14:paraId="649A48D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addition failure</w:t>
            </w:r>
          </w:p>
        </w:tc>
        <w:tc>
          <w:tcPr>
            <w:tcW w:w="807" w:type="dxa"/>
            <w:gridSpan w:val="4"/>
            <w:tcBorders>
              <w:bottom w:val="single" w:sz="4" w:space="0" w:color="auto"/>
            </w:tcBorders>
            <w:shd w:val="clear" w:color="auto" w:fill="E7E6E6"/>
          </w:tcPr>
          <w:p w14:paraId="0DE8B4F3" w14:textId="77777777" w:rsidR="00E93A13" w:rsidRPr="003F7263" w:rsidRDefault="00E93A13" w:rsidP="00E93A1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3729024"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4D1081F4" w14:textId="77777777" w:rsidR="00E93A13" w:rsidRPr="003F7263" w:rsidRDefault="00E93A13" w:rsidP="00E93A13">
            <w:pPr>
              <w:pStyle w:val="TAL"/>
              <w:keepNext w:val="0"/>
              <w:keepLines w:val="0"/>
              <w:rPr>
                <w:rFonts w:cs="Arial"/>
                <w:sz w:val="16"/>
                <w:szCs w:val="16"/>
                <w:lang w:eastAsia="en-US"/>
              </w:rPr>
            </w:pPr>
          </w:p>
        </w:tc>
      </w:tr>
      <w:tr w:rsidR="00E93A13" w:rsidRPr="003F7263" w14:paraId="274E8FF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0D9C311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5EBFE69C"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PSCell</w:t>
            </w:r>
            <w:proofErr w:type="spellEnd"/>
            <w:r w:rsidRPr="003F7263">
              <w:rPr>
                <w:rFonts w:cs="Arial"/>
                <w:b/>
                <w:sz w:val="16"/>
                <w:szCs w:val="16"/>
                <w:lang w:eastAsia="en-US"/>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E93A13" w:rsidRPr="003F7263" w:rsidRDefault="00E93A13" w:rsidP="00E93A13">
            <w:pPr>
              <w:pStyle w:val="TAL"/>
              <w:keepNext w:val="0"/>
              <w:keepLines w:val="0"/>
              <w:rPr>
                <w:rFonts w:cs="Arial"/>
                <w:b/>
                <w:sz w:val="16"/>
                <w:szCs w:val="16"/>
                <w:lang w:eastAsia="en-US"/>
              </w:rPr>
            </w:pPr>
          </w:p>
        </w:tc>
      </w:tr>
      <w:tr w:rsidR="00E93A13" w:rsidRPr="003F7263" w14:paraId="0B129AD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E93A13" w:rsidRPr="003F7263" w:rsidRDefault="00E93A13" w:rsidP="00E93A13">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E93A13" w:rsidRPr="003F7263" w:rsidRDefault="00E93A13" w:rsidP="00E93A13">
            <w:pPr>
              <w:pStyle w:val="TAL"/>
              <w:keepNext w:val="0"/>
              <w:keepLines w:val="0"/>
              <w:rPr>
                <w:rFonts w:cs="Arial"/>
                <w:b/>
                <w:sz w:val="16"/>
                <w:szCs w:val="16"/>
                <w:lang w:eastAsia="en-US"/>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E93A13" w:rsidRPr="003F7263" w:rsidRDefault="00E93A13" w:rsidP="00E93A13">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E93A13" w:rsidRPr="003F7263" w:rsidDel="006221A7" w:rsidRDefault="00E93A13" w:rsidP="00E93A13">
            <w:pPr>
              <w:pStyle w:val="TAL"/>
              <w:keepNext w:val="0"/>
              <w:keepLines w:val="0"/>
              <w:jc w:val="center"/>
              <w:rPr>
                <w:rFonts w:cs="Arial"/>
                <w:b/>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E93A13" w:rsidRPr="003F7263" w:rsidRDefault="00E93A13" w:rsidP="00E93A13">
            <w:pPr>
              <w:pStyle w:val="TAL"/>
              <w:keepNext w:val="0"/>
              <w:keepLines w:val="0"/>
              <w:rPr>
                <w:rFonts w:cs="Arial"/>
                <w:b/>
                <w:sz w:val="16"/>
                <w:szCs w:val="16"/>
                <w:lang w:eastAsia="en-US"/>
              </w:rPr>
            </w:pPr>
            <w:r w:rsidRPr="003F7263">
              <w:rPr>
                <w:rFonts w:cs="Arial"/>
                <w:sz w:val="16"/>
                <w:szCs w:val="16"/>
                <w:lang w:eastAsia="en-US"/>
              </w:rPr>
              <w:t>UEs supporting EN-DC</w:t>
            </w:r>
          </w:p>
        </w:tc>
      </w:tr>
      <w:tr w:rsidR="00E93A13" w:rsidRPr="003F7263" w14:paraId="5B33EBC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E93A13" w:rsidRPr="003F7263" w:rsidRDefault="00E93A13" w:rsidP="00E93A13">
            <w:pPr>
              <w:pStyle w:val="TAL"/>
              <w:keepNext w:val="0"/>
              <w:keepLines w:val="0"/>
              <w:rPr>
                <w:rFonts w:cs="Arial"/>
                <w:color w:val="000000"/>
                <w:sz w:val="16"/>
                <w:szCs w:val="16"/>
                <w:lang w:eastAsia="en-US"/>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E93A13" w:rsidRPr="003F7263" w:rsidRDefault="00E93A13" w:rsidP="00E93A13">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E93A13" w:rsidRPr="003F7263" w:rsidRDefault="00E93A13" w:rsidP="00E93A1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3CBAA03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E93A13" w:rsidRPr="003F7263" w:rsidRDefault="00E93A13" w:rsidP="00E93A13">
            <w:pPr>
              <w:pStyle w:val="TAL"/>
              <w:keepNext w:val="0"/>
              <w:keepLines w:val="0"/>
              <w:rPr>
                <w:rFonts w:cs="Arial"/>
                <w:b/>
                <w:sz w:val="16"/>
                <w:szCs w:val="16"/>
                <w:lang w:eastAsia="en-US"/>
              </w:rPr>
            </w:pPr>
          </w:p>
        </w:tc>
      </w:tr>
      <w:tr w:rsidR="00E93A13" w:rsidRPr="003F7263" w14:paraId="0F12583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E93A13" w:rsidRPr="003F7263"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C0774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E93A13" w:rsidRPr="003F7263" w:rsidRDefault="00E93A13" w:rsidP="00E93A13">
            <w:pPr>
              <w:pStyle w:val="TAL"/>
              <w:keepNext w:val="0"/>
              <w:keepLines w:val="0"/>
              <w:rPr>
                <w:rFonts w:cs="Arial"/>
                <w:sz w:val="16"/>
                <w:szCs w:val="16"/>
                <w:lang w:eastAsia="en-US"/>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E93A13" w:rsidRPr="003F7263" w:rsidRDefault="00E93A13" w:rsidP="00E93A13">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w:t>
            </w:r>
            <w:r w:rsidRPr="003F7263">
              <w:rPr>
                <w:rFonts w:cs="Arial"/>
                <w:sz w:val="16"/>
                <w:szCs w:val="16"/>
              </w:rPr>
              <w:lastRenderedPageBreak/>
              <w:t>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E93A13" w:rsidRPr="003F7263" w:rsidRDefault="00E93A13" w:rsidP="00E93A1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311AC92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E93A13" w:rsidRPr="003F7263" w:rsidRDefault="00E93A13" w:rsidP="00E93A13">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E93A13" w:rsidRPr="003F7263" w:rsidRDefault="00E93A13" w:rsidP="00E93A13">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E93A13" w:rsidRPr="003F7263" w:rsidRDefault="00E93A13" w:rsidP="00E93A13">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E93A13" w:rsidRPr="003F7263" w:rsidRDefault="00E93A13" w:rsidP="00E93A13">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E93A13" w:rsidRPr="003F7263" w:rsidRDefault="00E93A13" w:rsidP="00E93A13">
            <w:pPr>
              <w:pStyle w:val="TAL"/>
              <w:keepNext w:val="0"/>
              <w:keepLines w:val="0"/>
              <w:rPr>
                <w:sz w:val="16"/>
                <w:szCs w:val="16"/>
              </w:rPr>
            </w:pPr>
            <w:r>
              <w:rPr>
                <w:sz w:val="16"/>
                <w:szCs w:val="16"/>
                <w:lang w:val="en-US"/>
              </w:rPr>
              <w:t>UEs supporting NE-DC</w:t>
            </w:r>
          </w:p>
        </w:tc>
      </w:tr>
      <w:tr w:rsidR="00E93A13" w:rsidRPr="003F7263" w14:paraId="4D268480"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E93A13" w:rsidRPr="003F7263" w:rsidDel="006221A7"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E93A13" w:rsidRPr="003F7263" w:rsidRDefault="00E93A13" w:rsidP="00E93A13">
            <w:pPr>
              <w:pStyle w:val="TAL"/>
              <w:keepNext w:val="0"/>
              <w:keepLines w:val="0"/>
              <w:rPr>
                <w:rFonts w:cs="Arial"/>
                <w:sz w:val="16"/>
                <w:szCs w:val="16"/>
                <w:lang w:eastAsia="en-US"/>
              </w:rPr>
            </w:pPr>
          </w:p>
        </w:tc>
      </w:tr>
      <w:tr w:rsidR="00E93A13" w:rsidRPr="003F7263" w14:paraId="6C924C5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E93A13" w:rsidRPr="003F7263" w:rsidRDefault="00E93A13" w:rsidP="00E93A13">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E93A13" w:rsidRPr="003F7263" w:rsidRDefault="00E93A13" w:rsidP="00E93A13">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E93A13" w:rsidRPr="003F7263" w:rsidRDefault="00E93A13" w:rsidP="00E93A1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E93A13" w:rsidRPr="003F7263" w:rsidDel="006221A7" w:rsidRDefault="00E93A13" w:rsidP="00E93A13">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E93A13" w:rsidRPr="003F7263" w:rsidRDefault="00E93A13" w:rsidP="00E93A13">
            <w:pPr>
              <w:pStyle w:val="TAL"/>
              <w:keepNext w:val="0"/>
              <w:keepLines w:val="0"/>
              <w:rPr>
                <w:rFonts w:cs="Arial"/>
                <w:sz w:val="16"/>
                <w:szCs w:val="16"/>
                <w:lang w:eastAsia="en-US"/>
              </w:rPr>
            </w:pPr>
            <w:r w:rsidRPr="003F7263">
              <w:rPr>
                <w:rFonts w:cs="Arial"/>
                <w:sz w:val="16"/>
                <w:szCs w:val="16"/>
                <w:lang w:eastAsia="en-US"/>
              </w:rPr>
              <w:t>UEs supporting EN-DC</w:t>
            </w:r>
          </w:p>
        </w:tc>
      </w:tr>
      <w:tr w:rsidR="00E93A13" w:rsidRPr="003F7263" w14:paraId="435300E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E93A13" w:rsidRPr="003F7263" w:rsidRDefault="00E93A13" w:rsidP="00E93A13">
            <w:pPr>
              <w:pStyle w:val="TAL"/>
              <w:keepNext w:val="0"/>
              <w:keepLines w:val="0"/>
              <w:rPr>
                <w:rFonts w:cs="Arial"/>
                <w:color w:val="000000"/>
                <w:sz w:val="16"/>
                <w:szCs w:val="16"/>
                <w:lang w:eastAsia="en-US"/>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E93A13" w:rsidRPr="003F7263" w:rsidRDefault="00E93A13" w:rsidP="00E93A13">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E93A13" w:rsidRPr="003F7263" w:rsidRDefault="00E93A13" w:rsidP="00E93A1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E93A13" w:rsidRPr="003F7263" w:rsidRDefault="00E93A13" w:rsidP="00E93A13">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E93A13" w:rsidRPr="003F7263" w:rsidRDefault="00E93A13" w:rsidP="00E93A13">
            <w:pPr>
              <w:pStyle w:val="TAL"/>
              <w:keepNext w:val="0"/>
              <w:keepLines w:val="0"/>
              <w:rPr>
                <w:rFonts w:cs="Arial"/>
                <w:sz w:val="16"/>
                <w:szCs w:val="16"/>
                <w:lang w:eastAsia="en-US"/>
              </w:rPr>
            </w:pPr>
            <w:r w:rsidRPr="003F7263">
              <w:rPr>
                <w:sz w:val="16"/>
                <w:szCs w:val="16"/>
              </w:rPr>
              <w:t>UEs supporting NR-DC</w:t>
            </w:r>
          </w:p>
        </w:tc>
      </w:tr>
      <w:tr w:rsidR="00E93A13" w:rsidRPr="003F7263" w14:paraId="6C9B006F"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E93A13" w:rsidRPr="003F7263" w:rsidDel="006221A7"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E93A13" w:rsidRPr="003F7263" w:rsidRDefault="00E93A13" w:rsidP="00E93A13">
            <w:pPr>
              <w:pStyle w:val="TAL"/>
              <w:keepNext w:val="0"/>
              <w:keepLines w:val="0"/>
              <w:rPr>
                <w:rFonts w:cs="Arial"/>
                <w:sz w:val="16"/>
                <w:szCs w:val="16"/>
                <w:lang w:eastAsia="en-US"/>
              </w:rPr>
            </w:pPr>
          </w:p>
        </w:tc>
      </w:tr>
      <w:tr w:rsidR="00E93A13" w:rsidRPr="003F7263" w14:paraId="1D2C962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E93A13" w:rsidRPr="003F7263" w:rsidRDefault="00E93A13" w:rsidP="00E93A13">
            <w:pPr>
              <w:pStyle w:val="TAL"/>
              <w:keepNext w:val="0"/>
              <w:keepLines w:val="0"/>
              <w:rPr>
                <w:rFonts w:cs="Arial"/>
                <w:sz w:val="16"/>
                <w:szCs w:val="16"/>
                <w:lang w:eastAsia="en-US"/>
              </w:rPr>
            </w:pPr>
          </w:p>
        </w:tc>
      </w:tr>
      <w:tr w:rsidR="00E93A13" w:rsidRPr="003F7263" w14:paraId="319D1FF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E93A13" w:rsidRPr="003F7263" w:rsidRDefault="00E93A13" w:rsidP="00E93A1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E93A13" w:rsidRPr="003F7263" w:rsidRDefault="00E93A13" w:rsidP="00E93A1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E93A13" w:rsidRPr="003F7263" w:rsidDel="006221A7" w:rsidRDefault="00E93A13" w:rsidP="00E93A13">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E93A13" w:rsidRPr="003F7263" w:rsidRDefault="00E93A13" w:rsidP="00E93A13">
            <w:pPr>
              <w:pStyle w:val="TAL"/>
              <w:keepNext w:val="0"/>
              <w:keepLines w:val="0"/>
              <w:rPr>
                <w:rFonts w:cs="Arial"/>
                <w:b/>
                <w:sz w:val="16"/>
                <w:szCs w:val="16"/>
                <w:lang w:eastAsia="en-US"/>
              </w:rPr>
            </w:pPr>
          </w:p>
        </w:tc>
      </w:tr>
      <w:tr w:rsidR="00E93A13" w:rsidRPr="003F7263" w14:paraId="5E4F77A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E93A13" w:rsidRPr="003F7263" w:rsidRDefault="00E93A13" w:rsidP="00E93A13">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E93A13" w:rsidRPr="003F7263" w:rsidRDefault="00E93A13" w:rsidP="00E93A1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E93A13" w:rsidRPr="003F7263" w:rsidRDefault="00E93A13" w:rsidP="00E93A1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E93A13" w:rsidRPr="003F7263" w:rsidRDefault="00E93A13" w:rsidP="00E93A13">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E93A13" w:rsidRPr="003F7263" w:rsidRDefault="00E93A13" w:rsidP="00E93A13">
            <w:pPr>
              <w:pStyle w:val="TAL"/>
              <w:keepNext w:val="0"/>
              <w:keepLines w:val="0"/>
              <w:rPr>
                <w:rFonts w:cs="Arial"/>
                <w:sz w:val="16"/>
                <w:szCs w:val="16"/>
                <w:lang w:eastAsia="en-US"/>
              </w:rPr>
            </w:pPr>
          </w:p>
        </w:tc>
      </w:tr>
      <w:tr w:rsidR="00BE0EB4" w:rsidRPr="003F7263" w14:paraId="2517302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AB4F9B6" w14:textId="069C101F" w:rsidR="00BE0EB4" w:rsidRPr="003F7263" w:rsidRDefault="00BE0EB4" w:rsidP="00BE0EB4">
            <w:pPr>
              <w:pStyle w:val="TAL"/>
              <w:keepNext w:val="0"/>
              <w:keepLines w:val="0"/>
              <w:rPr>
                <w:rFonts w:cs="Arial"/>
                <w:sz w:val="16"/>
                <w:szCs w:val="16"/>
                <w:lang w:eastAsia="en-US"/>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BDCA1FF" w14:textId="2C231C3A" w:rsidR="00BE0EB4" w:rsidRPr="003F7263" w:rsidRDefault="00BE0EB4" w:rsidP="00BE0EB4">
            <w:pPr>
              <w:pStyle w:val="TAL"/>
              <w:keepNext w:val="0"/>
              <w:keepLines w:val="0"/>
              <w:rPr>
                <w:rFonts w:cs="Arial"/>
                <w:sz w:val="16"/>
                <w:szCs w:val="16"/>
                <w:lang w:eastAsia="en-US"/>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BE0EB4" w:rsidRPr="003F7263" w:rsidRDefault="00BE0EB4" w:rsidP="00BE0EB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FA83B15" w14:textId="77777777" w:rsidR="00BE0EB4" w:rsidRPr="003F7263" w:rsidRDefault="00BE0EB4" w:rsidP="00BE0EB4">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3EF798E" w14:textId="77777777" w:rsidR="00BE0EB4" w:rsidRPr="003F7263" w:rsidRDefault="00BE0EB4" w:rsidP="00BE0EB4">
            <w:pPr>
              <w:pStyle w:val="TAL"/>
              <w:keepNext w:val="0"/>
              <w:keepLines w:val="0"/>
              <w:rPr>
                <w:rFonts w:cs="Arial"/>
                <w:sz w:val="16"/>
                <w:szCs w:val="16"/>
                <w:lang w:eastAsia="en-US"/>
              </w:rPr>
            </w:pPr>
          </w:p>
        </w:tc>
      </w:tr>
      <w:tr w:rsidR="00BE0EB4" w:rsidRPr="003F7263" w14:paraId="492B9A66"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F4EE390" w14:textId="59FEA1EE" w:rsidR="00BE0EB4" w:rsidRPr="003F7263" w:rsidRDefault="00BE0EB4" w:rsidP="008A76E2">
            <w:pPr>
              <w:pStyle w:val="TAL"/>
              <w:keepNext w:val="0"/>
              <w:keepLines w:val="0"/>
              <w:rPr>
                <w:rFonts w:cs="Arial"/>
                <w:sz w:val="16"/>
                <w:szCs w:val="16"/>
                <w:lang w:eastAsia="en-US"/>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07CE0A8" w14:textId="1896FE88" w:rsidR="00BE0EB4" w:rsidRPr="003F7263" w:rsidRDefault="00BE0EB4" w:rsidP="008A76E2">
            <w:pPr>
              <w:pStyle w:val="TAL"/>
              <w:keepNext w:val="0"/>
              <w:keepLines w:val="0"/>
              <w:rPr>
                <w:rFonts w:cs="Arial"/>
                <w:sz w:val="16"/>
                <w:szCs w:val="16"/>
                <w:lang w:eastAsia="en-US"/>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BE0EB4" w:rsidRPr="003F7263" w:rsidRDefault="00BE0EB4" w:rsidP="008A76E2">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BE0EB4" w:rsidRPr="003F7263" w:rsidRDefault="0008683D" w:rsidP="008A76E2">
            <w:pPr>
              <w:pStyle w:val="TAL"/>
              <w:keepNext w:val="0"/>
              <w:keepLines w:val="0"/>
              <w:jc w:val="center"/>
              <w:rPr>
                <w:rFonts w:cs="Arial"/>
                <w:sz w:val="16"/>
                <w:szCs w:val="16"/>
                <w:lang w:eastAsia="en-US"/>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E66132" w14:textId="7E93D299" w:rsidR="00BE0EB4" w:rsidRPr="003F7263" w:rsidRDefault="00BE0EB4" w:rsidP="00BE0EB4">
            <w:pPr>
              <w:pStyle w:val="TAL"/>
              <w:keepNext w:val="0"/>
              <w:keepLines w:val="0"/>
              <w:rPr>
                <w:rFonts w:cs="Arial"/>
                <w:sz w:val="16"/>
                <w:szCs w:val="16"/>
                <w:lang w:eastAsia="en-US"/>
              </w:rPr>
            </w:pPr>
            <w:r w:rsidRPr="00944C32">
              <w:rPr>
                <w:rFonts w:cs="Arial"/>
                <w:sz w:val="16"/>
                <w:szCs w:val="16"/>
              </w:rPr>
              <w:t>UEs supporting 5G Core and EN-DC with NR shared spectrum channel access</w:t>
            </w:r>
          </w:p>
        </w:tc>
      </w:tr>
      <w:tr w:rsidR="00BE0EB4" w:rsidRPr="003F7263" w14:paraId="321BA240"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9665236" w14:textId="080338E9" w:rsidR="00BE0EB4" w:rsidRPr="003F7263" w:rsidRDefault="00BE0EB4" w:rsidP="008A76E2">
            <w:pPr>
              <w:pStyle w:val="TAL"/>
              <w:keepNext w:val="0"/>
              <w:keepLines w:val="0"/>
              <w:rPr>
                <w:rFonts w:cs="Arial"/>
                <w:sz w:val="16"/>
                <w:szCs w:val="16"/>
                <w:lang w:eastAsia="en-US"/>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56CCDF6" w14:textId="7EAB09E6" w:rsidR="00BE0EB4" w:rsidRPr="003F7263" w:rsidRDefault="00BE0EB4" w:rsidP="008A76E2">
            <w:pPr>
              <w:pStyle w:val="TAL"/>
              <w:keepNext w:val="0"/>
              <w:keepLines w:val="0"/>
              <w:rPr>
                <w:rFonts w:cs="Arial"/>
                <w:sz w:val="16"/>
                <w:szCs w:val="16"/>
                <w:lang w:eastAsia="en-US"/>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BE0EB4" w:rsidRPr="003F7263" w:rsidRDefault="00BE0EB4" w:rsidP="008A76E2">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BE0EB4" w:rsidRPr="003F7263" w:rsidRDefault="0008683D" w:rsidP="008A76E2">
            <w:pPr>
              <w:pStyle w:val="TAL"/>
              <w:keepNext w:val="0"/>
              <w:keepLines w:val="0"/>
              <w:jc w:val="center"/>
              <w:rPr>
                <w:rFonts w:cs="Arial"/>
                <w:sz w:val="16"/>
                <w:szCs w:val="16"/>
                <w:lang w:eastAsia="en-US"/>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FD38ED7" w14:textId="1611B77C" w:rsidR="00BE0EB4" w:rsidRPr="003F7263" w:rsidRDefault="00BE0EB4" w:rsidP="00BE0EB4">
            <w:pPr>
              <w:pStyle w:val="TAL"/>
              <w:keepNext w:val="0"/>
              <w:keepLines w:val="0"/>
              <w:rPr>
                <w:rFonts w:cs="Arial"/>
                <w:sz w:val="16"/>
                <w:szCs w:val="16"/>
                <w:lang w:eastAsia="en-US"/>
              </w:rPr>
            </w:pPr>
            <w:r w:rsidRPr="00944C32">
              <w:rPr>
                <w:sz w:val="16"/>
                <w:szCs w:val="16"/>
              </w:rPr>
              <w:t>UEs supporting 5G Core and NR-DC with NR shared spectrum channel access</w:t>
            </w:r>
          </w:p>
        </w:tc>
      </w:tr>
      <w:tr w:rsidR="00E93A13" w:rsidRPr="003F7263" w14:paraId="72EB37D5" w14:textId="77777777" w:rsidTr="00E93A13">
        <w:trPr>
          <w:gridAfter w:val="4"/>
          <w:wAfter w:w="213" w:type="dxa"/>
          <w:jc w:val="center"/>
        </w:trPr>
        <w:tc>
          <w:tcPr>
            <w:tcW w:w="1063" w:type="dxa"/>
            <w:gridSpan w:val="2"/>
            <w:tcBorders>
              <w:bottom w:val="single" w:sz="4" w:space="0" w:color="auto"/>
            </w:tcBorders>
            <w:shd w:val="clear" w:color="auto" w:fill="BFBFBF"/>
          </w:tcPr>
          <w:p w14:paraId="29ADE243" w14:textId="22459C7E" w:rsidR="00E93A13" w:rsidRPr="003F7263" w:rsidRDefault="00E93A13" w:rsidP="00E93A13">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0ECDFEB5"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FB11B7B"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877FA3A"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4DC753EB" w14:textId="77777777" w:rsidR="00E93A13" w:rsidRPr="003F7263" w:rsidRDefault="00E93A13" w:rsidP="00E93A13">
            <w:pPr>
              <w:spacing w:after="0"/>
              <w:rPr>
                <w:rFonts w:ascii="Arial" w:hAnsi="Arial" w:cs="Arial"/>
                <w:sz w:val="16"/>
                <w:szCs w:val="16"/>
              </w:rPr>
            </w:pPr>
          </w:p>
        </w:tc>
      </w:tr>
      <w:tr w:rsidR="00E93A13" w:rsidRPr="003F7263" w14:paraId="5DBE7C1D" w14:textId="77777777" w:rsidTr="00E93A13">
        <w:trPr>
          <w:gridAfter w:val="4"/>
          <w:wAfter w:w="213" w:type="dxa"/>
          <w:jc w:val="center"/>
        </w:trPr>
        <w:tc>
          <w:tcPr>
            <w:tcW w:w="1063" w:type="dxa"/>
            <w:gridSpan w:val="2"/>
            <w:tcBorders>
              <w:bottom w:val="single" w:sz="4" w:space="0" w:color="auto"/>
            </w:tcBorders>
            <w:shd w:val="clear" w:color="auto" w:fill="BFBFBF"/>
          </w:tcPr>
          <w:p w14:paraId="44C9E1F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0FED7BE6"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4B6D383"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4DD21D5"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267A8AC" w14:textId="77777777" w:rsidR="00E93A13" w:rsidRPr="003F7263" w:rsidRDefault="00E93A13" w:rsidP="00E93A13">
            <w:pPr>
              <w:spacing w:after="0"/>
              <w:rPr>
                <w:rFonts w:ascii="Arial" w:hAnsi="Arial" w:cs="Arial"/>
                <w:sz w:val="16"/>
                <w:szCs w:val="16"/>
              </w:rPr>
            </w:pPr>
          </w:p>
        </w:tc>
      </w:tr>
      <w:tr w:rsidR="00E93A13" w:rsidRPr="003F7263" w14:paraId="22FBF3E9" w14:textId="77777777" w:rsidTr="00E93A13">
        <w:trPr>
          <w:gridAfter w:val="4"/>
          <w:wAfter w:w="213" w:type="dxa"/>
          <w:jc w:val="center"/>
        </w:trPr>
        <w:tc>
          <w:tcPr>
            <w:tcW w:w="1063" w:type="dxa"/>
            <w:gridSpan w:val="2"/>
            <w:tcBorders>
              <w:bottom w:val="single" w:sz="4" w:space="0" w:color="auto"/>
            </w:tcBorders>
            <w:shd w:val="clear" w:color="auto" w:fill="D0CECE"/>
          </w:tcPr>
          <w:p w14:paraId="6FAC5620"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4171088E"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1FE0A" w14:textId="77777777" w:rsidR="00E93A13" w:rsidRPr="003F7263" w:rsidRDefault="00E93A13" w:rsidP="00E93A13">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525B7FED" w14:textId="77777777" w:rsidR="00E93A13" w:rsidRPr="003F7263" w:rsidRDefault="00E93A13" w:rsidP="00E93A13">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1B478D14" w14:textId="77777777" w:rsidR="00E93A13" w:rsidRPr="003F7263" w:rsidRDefault="00E93A13" w:rsidP="00E93A13">
            <w:pPr>
              <w:spacing w:after="0"/>
              <w:rPr>
                <w:rFonts w:ascii="Arial" w:hAnsi="Arial" w:cs="Arial"/>
                <w:b/>
                <w:bCs/>
                <w:sz w:val="16"/>
                <w:szCs w:val="16"/>
              </w:rPr>
            </w:pPr>
          </w:p>
        </w:tc>
      </w:tr>
      <w:tr w:rsidR="00E93A13" w:rsidRPr="003F7263" w14:paraId="0F833EA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E93A13" w:rsidRPr="003F7263" w:rsidRDefault="00E93A13" w:rsidP="00E93A13">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E93A13" w:rsidRPr="003F7263" w:rsidRDefault="00E93A13" w:rsidP="00E93A13">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E744330"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93A13" w:rsidRPr="003F7263" w14:paraId="4267990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E93A13" w:rsidRPr="003F7263" w:rsidRDefault="00E93A13" w:rsidP="00E93A13">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E93A13" w:rsidRPr="003F7263" w:rsidRDefault="00E93A13" w:rsidP="00E93A1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1D423C11"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93A13" w:rsidRPr="003F7263" w14:paraId="472ACF17"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E93A13" w:rsidRPr="003F7263" w:rsidRDefault="00E93A13" w:rsidP="00E93A13">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E93A13" w:rsidRPr="003F7263" w:rsidRDefault="00E93A13" w:rsidP="00E93A1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107116D" w:rsidR="00E93A13" w:rsidRPr="003F7263" w:rsidRDefault="00E93A13" w:rsidP="00E93A1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93A13" w:rsidRPr="003F7263" w14:paraId="2B69BA36"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E93A13" w:rsidRPr="003F7263" w:rsidRDefault="00E93A13" w:rsidP="00E93A13">
            <w:pPr>
              <w:overflowPunct/>
              <w:autoSpaceDE/>
              <w:autoSpaceDN/>
              <w:adjustRightInd/>
              <w:spacing w:after="0"/>
              <w:textAlignment w:val="auto"/>
              <w:rPr>
                <w:rFonts w:ascii="Arial" w:eastAsia="SimSun" w:hAnsi="Arial" w:cs="Arial"/>
                <w:b/>
                <w:bCs/>
                <w:sz w:val="16"/>
                <w:szCs w:val="16"/>
                <w:lang w:eastAsia="en-US"/>
              </w:rPr>
            </w:pPr>
          </w:p>
        </w:tc>
      </w:tr>
      <w:tr w:rsidR="00E93A13" w:rsidRPr="003F7263" w14:paraId="79ECE9B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E93A13" w:rsidRPr="003F7263" w14:paraId="25D5F54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E93A13" w:rsidRPr="003F7263" w14:paraId="17A13B6C"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E93A13" w:rsidRPr="003F7263" w:rsidRDefault="00E93A13" w:rsidP="00E93A1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 xml:space="preserve">Failure information / RLC failure / SCG / NR-DC / Intra-band </w:t>
            </w:r>
            <w:proofErr w:type="gramStart"/>
            <w:r w:rsidRPr="003F7263">
              <w:rPr>
                <w:rFonts w:ascii="Arial" w:eastAsia="SimSun" w:hAnsi="Arial"/>
                <w:bCs/>
                <w:sz w:val="16"/>
                <w:szCs w:val="16"/>
                <w:lang w:eastAsia="en-US"/>
              </w:rPr>
              <w:t>non Contiguous</w:t>
            </w:r>
            <w:proofErr w:type="gramEnd"/>
            <w:r w:rsidRPr="003F7263">
              <w:rPr>
                <w:rFonts w:ascii="Arial" w:eastAsia="SimSun" w:hAnsi="Arial"/>
                <w:bCs/>
                <w:sz w:val="16"/>
                <w:szCs w:val="16"/>
                <w:lang w:eastAsia="en-US"/>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E93A13" w:rsidRPr="003F7263" w:rsidRDefault="00E93A13" w:rsidP="00E93A1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E93A13" w:rsidRPr="003F7263" w:rsidRDefault="00E93A13" w:rsidP="00E93A1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E93A13" w:rsidRPr="003F7263" w14:paraId="560D27B2" w14:textId="77777777" w:rsidTr="00E93A13">
        <w:trPr>
          <w:gridAfter w:val="4"/>
          <w:wAfter w:w="213" w:type="dxa"/>
          <w:jc w:val="center"/>
        </w:trPr>
        <w:tc>
          <w:tcPr>
            <w:tcW w:w="1063" w:type="dxa"/>
            <w:gridSpan w:val="2"/>
            <w:tcBorders>
              <w:bottom w:val="single" w:sz="4" w:space="0" w:color="auto"/>
            </w:tcBorders>
            <w:shd w:val="clear" w:color="auto" w:fill="E7E6E6"/>
          </w:tcPr>
          <w:p w14:paraId="1F71632C" w14:textId="77777777" w:rsidR="00E93A13" w:rsidRPr="003F7263" w:rsidRDefault="00E93A13" w:rsidP="00E93A13">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5BF646A8" w14:textId="77777777" w:rsidR="00E93A13" w:rsidRPr="003F7263" w:rsidRDefault="00E93A13" w:rsidP="00E93A13">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1201734D" w14:textId="77777777" w:rsidR="00E93A13" w:rsidRPr="003F7263" w:rsidRDefault="00E93A13" w:rsidP="00E93A1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CB10366" w14:textId="77777777" w:rsidR="00E93A13" w:rsidRPr="003F7263" w:rsidRDefault="00E93A13" w:rsidP="00E93A13">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0DDC4343" w14:textId="77777777" w:rsidR="00E93A13" w:rsidRPr="003F7263" w:rsidRDefault="00E93A13" w:rsidP="00E93A13">
            <w:pPr>
              <w:spacing w:after="0"/>
              <w:rPr>
                <w:rFonts w:ascii="Arial" w:hAnsi="Arial" w:cs="Arial"/>
                <w:sz w:val="16"/>
                <w:szCs w:val="16"/>
              </w:rPr>
            </w:pPr>
          </w:p>
        </w:tc>
      </w:tr>
      <w:tr w:rsidR="00E93A13" w:rsidRPr="003F7263" w14:paraId="3908E773"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E93A13" w:rsidRPr="003F7263" w:rsidRDefault="00E93A13" w:rsidP="00E93A13">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E93A13" w:rsidRPr="003F7263" w:rsidRDefault="00E93A13" w:rsidP="00E93A13">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E93A13" w:rsidRPr="003F7263" w:rsidRDefault="00E93A13" w:rsidP="00E93A13">
            <w:pPr>
              <w:pStyle w:val="TAL"/>
              <w:keepNext w:val="0"/>
              <w:keepLines w:val="0"/>
              <w:rPr>
                <w:rFonts w:cs="Arial"/>
                <w:sz w:val="16"/>
                <w:szCs w:val="16"/>
              </w:rPr>
            </w:pPr>
            <w:r w:rsidRPr="003F7263">
              <w:rPr>
                <w:bCs/>
                <w:sz w:val="16"/>
                <w:szCs w:val="16"/>
              </w:rPr>
              <w:t>UEs supporting EN-DC</w:t>
            </w:r>
          </w:p>
        </w:tc>
      </w:tr>
      <w:tr w:rsidR="00E93A13" w:rsidRPr="003F7263" w14:paraId="3CDCEB7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E93A13" w:rsidRPr="00816C6A" w:rsidRDefault="00E93A13" w:rsidP="00816C6A">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E93A13" w:rsidRPr="003F7263" w:rsidRDefault="00E93A13" w:rsidP="00E93A13">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E93A13" w:rsidRPr="003F7263" w:rsidRDefault="00E93A13" w:rsidP="00E93A13">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E93A13" w:rsidRPr="003F7263" w:rsidRDefault="00E93A13" w:rsidP="00E93A13">
            <w:pPr>
              <w:pStyle w:val="TAL"/>
              <w:keepNext w:val="0"/>
              <w:keepLines w:val="0"/>
              <w:rPr>
                <w:bCs/>
                <w:sz w:val="16"/>
                <w:szCs w:val="16"/>
              </w:rPr>
            </w:pPr>
            <w:r w:rsidRPr="003F7263">
              <w:rPr>
                <w:sz w:val="16"/>
                <w:szCs w:val="16"/>
              </w:rPr>
              <w:t>UEs supporting NR-DC</w:t>
            </w:r>
          </w:p>
        </w:tc>
      </w:tr>
      <w:tr w:rsidR="00816C6A" w:rsidRPr="003F7263" w14:paraId="76BC5043" w14:textId="77777777" w:rsidTr="008A76E2">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30F3B2C" w14:textId="7E2232FA" w:rsidR="00816C6A" w:rsidRPr="003F7263" w:rsidRDefault="00816C6A" w:rsidP="00816C6A">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A5DAA33" w14:textId="010AA8BF" w:rsidR="00816C6A" w:rsidRPr="003F7263" w:rsidRDefault="00816C6A" w:rsidP="00816C6A">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16C6A" w:rsidRPr="003F7263" w:rsidRDefault="00816C6A" w:rsidP="008A76E2">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16C6A" w:rsidRPr="003F7263" w:rsidRDefault="00816C6A" w:rsidP="008A76E2">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B28C46" w14:textId="2793B229" w:rsidR="00816C6A" w:rsidRPr="003F7263" w:rsidRDefault="00816C6A" w:rsidP="00816C6A">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93A13" w:rsidRPr="003F7263" w14:paraId="64D02E41"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E93A13" w:rsidRPr="003F7263" w:rsidRDefault="00E93A13" w:rsidP="00E93A13">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E93A13" w:rsidRPr="003F7263" w:rsidRDefault="00E93A13" w:rsidP="00E93A13">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E93A13" w:rsidRPr="003F7263"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E93A13" w:rsidRPr="003F7263" w:rsidRDefault="00E93A13" w:rsidP="00E93A13">
            <w:pPr>
              <w:pStyle w:val="TAL"/>
              <w:keepNext w:val="0"/>
              <w:keepLines w:val="0"/>
              <w:rPr>
                <w:sz w:val="16"/>
                <w:szCs w:val="16"/>
              </w:rPr>
            </w:pPr>
          </w:p>
        </w:tc>
      </w:tr>
      <w:tr w:rsidR="00E93A13" w:rsidRPr="003F7263" w14:paraId="27D71414"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A7C4B51" w14:textId="3458CA82" w:rsidR="00E93A13" w:rsidRPr="003F7263" w:rsidRDefault="00E93A13" w:rsidP="00E93A13">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6248DA" w14:textId="4D5DBEEF" w:rsidR="00E93A13" w:rsidRPr="003F7263" w:rsidRDefault="00E93A13" w:rsidP="00E93A13">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E93A13" w:rsidRPr="003F7263" w:rsidRDefault="00E93A13" w:rsidP="00E93A1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658FE6" w14:textId="1047ED71" w:rsidR="00E93A13" w:rsidRDefault="00E93A13" w:rsidP="00E93A13">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E4E2B11" w14:textId="1956FC3A" w:rsidR="00E93A13" w:rsidRPr="003F7263" w:rsidRDefault="00E93A13" w:rsidP="00E93A13">
            <w:pPr>
              <w:pStyle w:val="TAL"/>
              <w:keepNext w:val="0"/>
              <w:keepLines w:val="0"/>
              <w:rPr>
                <w:sz w:val="16"/>
                <w:szCs w:val="16"/>
              </w:rPr>
            </w:pPr>
            <w:r w:rsidRPr="00F5412C">
              <w:rPr>
                <w:sz w:val="16"/>
                <w:szCs w:val="16"/>
              </w:rPr>
              <w:t>UEs supporting EN-DC and Idle/Inactive Measurements</w:t>
            </w:r>
          </w:p>
        </w:tc>
      </w:tr>
      <w:tr w:rsidR="00E93A13" w:rsidRPr="003F7263" w14:paraId="5E40C08B"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EC34C1" w14:textId="3916F052" w:rsidR="00E93A13" w:rsidRPr="003F7263" w:rsidRDefault="00E93A13" w:rsidP="00E93A13">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EB09A12" w14:textId="400E5CEB" w:rsidR="00E93A13" w:rsidRPr="003F7263" w:rsidRDefault="00E93A13" w:rsidP="00E93A13">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E93A13" w:rsidRPr="003F7263" w:rsidRDefault="00E93A13" w:rsidP="00E93A1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BF70A2" w14:textId="1093D985" w:rsidR="00E93A13" w:rsidRDefault="00E93A13" w:rsidP="00E93A13">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50C274" w14:textId="5A747EE4" w:rsidR="00E93A13" w:rsidRPr="003F7263" w:rsidRDefault="00E93A13" w:rsidP="00E93A13">
            <w:pPr>
              <w:pStyle w:val="TAL"/>
              <w:keepNext w:val="0"/>
              <w:keepLines w:val="0"/>
              <w:rPr>
                <w:sz w:val="16"/>
                <w:szCs w:val="16"/>
              </w:rPr>
            </w:pPr>
            <w:r w:rsidRPr="00F5412C">
              <w:rPr>
                <w:sz w:val="16"/>
                <w:szCs w:val="16"/>
              </w:rPr>
              <w:t>UEs supporting EN-DC and Idle/Inactive Measurements</w:t>
            </w:r>
          </w:p>
        </w:tc>
      </w:tr>
      <w:tr w:rsidR="00E93A13" w:rsidRPr="003F7263" w14:paraId="51EB1DEE"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A0332F4" w14:textId="4234C4E6" w:rsidR="00E93A13" w:rsidRPr="003F7263" w:rsidRDefault="00E93A13" w:rsidP="00E93A13">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C6A6C2" w14:textId="7D727DBF" w:rsidR="00E93A13" w:rsidRPr="003F7263" w:rsidRDefault="00E93A13" w:rsidP="00E93A13">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3FDDEB" w14:textId="7087A953" w:rsidR="00E93A13" w:rsidRDefault="00E93A13" w:rsidP="00E93A13">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316B39" w14:textId="1F77C9E5" w:rsidR="00E93A13" w:rsidRPr="003F7263" w:rsidRDefault="00E93A13" w:rsidP="00E93A1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A13" w:rsidRPr="003F7263" w14:paraId="783E6935"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E93A13" w:rsidRPr="003F7263" w:rsidRDefault="00E93A13" w:rsidP="00E93A13">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E93A13" w:rsidRPr="003F7263" w:rsidRDefault="00E93A13" w:rsidP="00E93A13">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E93A13" w:rsidRPr="003F7263" w:rsidRDefault="00E93A13" w:rsidP="00E93A13">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E93A13" w:rsidRPr="003F7263" w:rsidRDefault="00E93A13" w:rsidP="00E93A1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A13" w:rsidRPr="003F7263" w14:paraId="7A05B392"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E93A13" w:rsidRPr="003F7263" w:rsidRDefault="00E93A13" w:rsidP="00E93A13">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E93A13" w:rsidRPr="003F7263" w:rsidRDefault="00E93A13" w:rsidP="00E93A13">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E93A13" w:rsidRPr="003F7263" w:rsidRDefault="00E93A13" w:rsidP="00E93A1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E93A13" w:rsidRPr="00A10F17" w:rsidRDefault="00E93A13" w:rsidP="00E93A13">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E93A13" w:rsidRPr="003F7263" w:rsidRDefault="00E93A13" w:rsidP="00E93A13">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93A13" w:rsidRPr="003F7263" w14:paraId="47CE487D"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E93A13" w:rsidRPr="003F7263" w:rsidRDefault="00E93A13" w:rsidP="00E93A13">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E93A13" w:rsidRPr="003F7263" w:rsidRDefault="00E93A13" w:rsidP="00E93A13">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E93A13" w:rsidRPr="003F7263" w:rsidRDefault="00E93A13" w:rsidP="00E93A1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E93A13" w:rsidRPr="00A10F17" w:rsidRDefault="00E93A13" w:rsidP="00E93A13">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E93A13" w:rsidRPr="003F7263" w:rsidRDefault="00E93A13" w:rsidP="00E93A13">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93A13" w:rsidRPr="002A3E4B" w14:paraId="24EF6E9A"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E93A13" w:rsidRPr="002A3E4B" w:rsidRDefault="00E93A13" w:rsidP="00E93A13">
            <w:pPr>
              <w:pStyle w:val="TAL"/>
              <w:keepNext w:val="0"/>
              <w:keepLines w:val="0"/>
              <w:rPr>
                <w:b/>
                <w:sz w:val="16"/>
                <w:szCs w:val="16"/>
              </w:rPr>
            </w:pPr>
            <w:r w:rsidRPr="002A3E4B">
              <w:rPr>
                <w:b/>
                <w:sz w:val="16"/>
                <w:szCs w:val="16"/>
              </w:rPr>
              <w:lastRenderedPageBreak/>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E93A13" w:rsidRPr="002A3E4B" w:rsidRDefault="00E93A13" w:rsidP="00E93A13">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E93A13" w:rsidRPr="002A3E4B"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E93A13" w:rsidRPr="002A3E4B"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E93A13" w:rsidRPr="002A3E4B" w:rsidRDefault="00E93A13" w:rsidP="00E93A13">
            <w:pPr>
              <w:pStyle w:val="TAL"/>
              <w:keepNext w:val="0"/>
              <w:keepLines w:val="0"/>
              <w:rPr>
                <w:sz w:val="16"/>
                <w:szCs w:val="16"/>
              </w:rPr>
            </w:pPr>
          </w:p>
        </w:tc>
      </w:tr>
      <w:tr w:rsidR="00E93A13" w:rsidRPr="002A3E4B" w14:paraId="7F405338"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E93A13" w:rsidRPr="002A3E4B" w:rsidRDefault="00E93A13" w:rsidP="00E93A13">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E93A13" w:rsidRPr="002A3E4B" w:rsidRDefault="00E93A13" w:rsidP="00E93A13">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E93A13" w:rsidRPr="002A3E4B"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E93A13" w:rsidRPr="002A3E4B"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E93A13" w:rsidRPr="002A3E4B" w:rsidRDefault="00E93A13" w:rsidP="00E93A13">
            <w:pPr>
              <w:pStyle w:val="TAL"/>
              <w:keepNext w:val="0"/>
              <w:keepLines w:val="0"/>
              <w:rPr>
                <w:sz w:val="16"/>
                <w:szCs w:val="16"/>
              </w:rPr>
            </w:pPr>
          </w:p>
        </w:tc>
      </w:tr>
      <w:tr w:rsidR="00E93A13" w:rsidRPr="003F7263" w14:paraId="1A420179"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E93A13" w:rsidRPr="003F7263" w:rsidRDefault="00E93A13" w:rsidP="00E93A13">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E93A13" w:rsidRPr="003F7263" w:rsidRDefault="00E93A13" w:rsidP="00E93A13">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E93A13" w:rsidRPr="003F7263" w:rsidRDefault="00E93A13" w:rsidP="00E93A1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E93A13" w:rsidRPr="003F7263" w:rsidRDefault="00E93A13" w:rsidP="00E93A13">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E93A13" w:rsidRPr="003F7263" w:rsidRDefault="00E93A13" w:rsidP="00E93A13">
            <w:pPr>
              <w:pStyle w:val="TAL"/>
              <w:keepNext w:val="0"/>
              <w:keepLines w:val="0"/>
              <w:rPr>
                <w:sz w:val="16"/>
                <w:szCs w:val="16"/>
              </w:rPr>
            </w:pPr>
          </w:p>
        </w:tc>
      </w:tr>
      <w:tr w:rsidR="00E93A13" w:rsidRPr="003F7263" w14:paraId="27096D36" w14:textId="77777777" w:rsidTr="00E93A13">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E93A13" w:rsidRPr="003F7263" w:rsidRDefault="00E93A13" w:rsidP="00E93A13">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130C7D04" w:rsidR="00E93A13" w:rsidRPr="003F7263" w:rsidRDefault="00E93A13" w:rsidP="00E93A13">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E93A13" w:rsidRPr="003F7263" w:rsidRDefault="00E93A13" w:rsidP="00E93A13">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1E52CB0F" w:rsidR="00E93A13" w:rsidRPr="003F7263" w:rsidRDefault="00E93A13" w:rsidP="00E93A13">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7CBB0BD3" w:rsidR="00E93A13" w:rsidRPr="003F7263" w:rsidRDefault="00E93A13" w:rsidP="00E93A13">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D52060" w:rsidRPr="003F7263" w14:paraId="05F4D4B6" w14:textId="77777777" w:rsidTr="00B861AA">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04D21FF" w14:textId="1E3C7A21" w:rsidR="00D52060" w:rsidRPr="00D52060" w:rsidRDefault="00D52060" w:rsidP="00D52060">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A1E2DD9" w14:textId="1125FA3D" w:rsidR="00D52060" w:rsidRPr="00D52060" w:rsidRDefault="00D52060" w:rsidP="00D52060">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42D19B20" w14:textId="78FDBD1D" w:rsidR="00D52060" w:rsidRPr="00D52060" w:rsidRDefault="00D52060" w:rsidP="00D52060">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E38E46D" w14:textId="306E60D0" w:rsidR="00D52060" w:rsidRPr="00D52060" w:rsidRDefault="00D52060" w:rsidP="00D52060">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A02693" w14:textId="5A5CA093" w:rsidR="00D52060" w:rsidRPr="00D52060" w:rsidRDefault="00D52060" w:rsidP="00D52060">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6C285E" w:rsidRDefault="00022CB7" w:rsidP="00022CB7">
            <w:pPr>
              <w:pStyle w:val="TAC"/>
              <w:rPr>
                <w:rFonts w:cs="Arial"/>
                <w:sz w:val="16"/>
                <w:szCs w:val="16"/>
              </w:rPr>
            </w:pPr>
            <w:r w:rsidRPr="006C285E">
              <w:rPr>
                <w:rFonts w:cs="Arial"/>
                <w:sz w:val="16"/>
                <w:szCs w:val="16"/>
              </w:rPr>
              <w:t>px_NAS_5GC_CipheringAlgorithm</w:t>
            </w:r>
          </w:p>
          <w:p w14:paraId="104754F6" w14:textId="15C463B0" w:rsidR="00022CB7" w:rsidRPr="006C285E" w:rsidRDefault="00022CB7" w:rsidP="00022CB7">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000000" w:rsidRPr="003F7263" w14:paraId="1B4E3C06" w14:textId="77777777">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000000" w:rsidRPr="003F7263" w14:paraId="7DF4E2D6" w14:textId="77777777">
        <w:trPr>
          <w:gridAfter w:val="1"/>
          <w:wAfter w:w="33" w:type="dxa"/>
          <w:tblHeader/>
          <w:jc w:val="center"/>
        </w:trPr>
        <w:tc>
          <w:tcPr>
            <w:tcW w:w="1137" w:type="dxa"/>
            <w:gridSpan w:val="2"/>
            <w:tcBorders>
              <w:top w:val="single" w:sz="4" w:space="0" w:color="auto"/>
              <w:bottom w:val="nil"/>
            </w:tcBorders>
            <w:shd w:val="clear" w:color="auto" w:fill="D9D9D9"/>
          </w:tcPr>
          <w:p w14:paraId="6E048F7E" w14:textId="54BF5E62" w:rsidR="006C285E" w:rsidRPr="008A76E2" w:rsidRDefault="006C285E" w:rsidP="006C285E">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001CE9B"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05FF7A3"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CABEE33"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0ADDE708" w14:textId="77777777" w:rsidR="006C285E" w:rsidRPr="003F7263" w:rsidRDefault="006C285E" w:rsidP="006C285E">
            <w:pPr>
              <w:pStyle w:val="TAC"/>
              <w:keepNext w:val="0"/>
              <w:keepLines w:val="0"/>
              <w:rPr>
                <w:rFonts w:cs="Arial"/>
                <w:sz w:val="16"/>
                <w:szCs w:val="16"/>
              </w:rPr>
            </w:pPr>
          </w:p>
        </w:tc>
      </w:tr>
      <w:tr w:rsidR="00000000" w:rsidRPr="003F7263" w14:paraId="4DD80153" w14:textId="77777777">
        <w:trPr>
          <w:gridAfter w:val="1"/>
          <w:wAfter w:w="33" w:type="dxa"/>
          <w:tblHeader/>
          <w:jc w:val="center"/>
        </w:trPr>
        <w:tc>
          <w:tcPr>
            <w:tcW w:w="1137" w:type="dxa"/>
            <w:gridSpan w:val="2"/>
            <w:tcBorders>
              <w:top w:val="single" w:sz="4" w:space="0" w:color="auto"/>
              <w:bottom w:val="nil"/>
            </w:tcBorders>
            <w:shd w:val="clear" w:color="auto" w:fill="D9D9D9"/>
          </w:tcPr>
          <w:p w14:paraId="0616B163" w14:textId="4C94C7A4" w:rsidR="006C285E" w:rsidRPr="008A76E2" w:rsidRDefault="006C285E" w:rsidP="006C285E">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2F9FE48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40EE669"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6AAA1C0A"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B0299EE" w14:textId="77777777" w:rsidR="006C285E" w:rsidRPr="003F7263" w:rsidRDefault="006C285E" w:rsidP="006C285E">
            <w:pPr>
              <w:pStyle w:val="TAC"/>
              <w:keepNext w:val="0"/>
              <w:keepLines w:val="0"/>
              <w:rPr>
                <w:rFonts w:cs="Arial"/>
                <w:sz w:val="16"/>
                <w:szCs w:val="16"/>
              </w:rPr>
            </w:pPr>
          </w:p>
        </w:tc>
      </w:tr>
      <w:tr w:rsidR="00000000" w:rsidRPr="003F7263" w14:paraId="6E99CF6F" w14:textId="77777777">
        <w:trPr>
          <w:gridAfter w:val="1"/>
          <w:wAfter w:w="33" w:type="dxa"/>
          <w:tblHeader/>
          <w:jc w:val="center"/>
        </w:trPr>
        <w:tc>
          <w:tcPr>
            <w:tcW w:w="1137" w:type="dxa"/>
            <w:gridSpan w:val="2"/>
            <w:tcBorders>
              <w:top w:val="single" w:sz="4" w:space="0" w:color="auto"/>
              <w:bottom w:val="nil"/>
            </w:tcBorders>
            <w:shd w:val="clear" w:color="auto" w:fill="D9D9D9"/>
          </w:tcPr>
          <w:p w14:paraId="2A639DA6" w14:textId="02BBC9F4" w:rsidR="006C285E" w:rsidRPr="008A76E2" w:rsidRDefault="006C285E" w:rsidP="006C285E">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4AA3B641"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593CA5C"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D9D9D9"/>
          </w:tcPr>
          <w:p w14:paraId="11C6F0BC"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D9D9D9"/>
          </w:tcPr>
          <w:p w14:paraId="180E1073" w14:textId="77777777" w:rsidR="006C285E" w:rsidRPr="003F7263" w:rsidRDefault="006C285E" w:rsidP="006C285E">
            <w:pPr>
              <w:pStyle w:val="TAC"/>
              <w:keepNext w:val="0"/>
              <w:keepLines w:val="0"/>
              <w:rPr>
                <w:rFonts w:cs="Arial"/>
                <w:sz w:val="16"/>
                <w:szCs w:val="16"/>
              </w:rPr>
            </w:pPr>
          </w:p>
        </w:tc>
      </w:tr>
      <w:tr w:rsidR="006C285E" w:rsidRPr="003F7263" w14:paraId="6621ECA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65C36E49" w14:textId="793F5447" w:rsidR="006C285E" w:rsidRPr="007815C0" w:rsidRDefault="006C285E" w:rsidP="006C285E">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156ACBE7"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D1D072E"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1DA93446"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F471C9F" w14:textId="0D91224E" w:rsidR="006C285E" w:rsidRPr="003F7263" w:rsidRDefault="006C285E" w:rsidP="006C285E">
            <w:pPr>
              <w:pStyle w:val="TAC"/>
              <w:keepNext w:val="0"/>
              <w:keepLines w:val="0"/>
              <w:rPr>
                <w:rFonts w:cs="Arial"/>
                <w:sz w:val="16"/>
                <w:szCs w:val="16"/>
              </w:rPr>
            </w:pPr>
            <w:r w:rsidRPr="00734C82">
              <w:t>Rel-15 E-UTRA</w:t>
            </w:r>
          </w:p>
        </w:tc>
      </w:tr>
      <w:tr w:rsidR="006C285E" w:rsidRPr="003F7263" w14:paraId="2C50DF5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07CF89" w14:textId="13DDD425" w:rsidR="006C285E" w:rsidRPr="007815C0" w:rsidRDefault="006C285E" w:rsidP="006C285E">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30B1B102"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BE0657B"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AA1EBA9"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10DA9348" w14:textId="40203FB2" w:rsidR="006C285E" w:rsidRPr="003F7263" w:rsidRDefault="006C285E" w:rsidP="006C285E">
            <w:pPr>
              <w:pStyle w:val="TAC"/>
              <w:keepNext w:val="0"/>
              <w:keepLines w:val="0"/>
              <w:rPr>
                <w:rFonts w:cs="Arial"/>
                <w:sz w:val="16"/>
                <w:szCs w:val="16"/>
              </w:rPr>
            </w:pPr>
            <w:r w:rsidRPr="00734C82">
              <w:t>Rel-15 E-UTRA</w:t>
            </w:r>
          </w:p>
        </w:tc>
      </w:tr>
      <w:tr w:rsidR="006C285E" w:rsidRPr="003F7263" w14:paraId="2953151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1891F58" w14:textId="3038689B" w:rsidR="006C285E" w:rsidRPr="007815C0" w:rsidRDefault="006C285E" w:rsidP="006C285E">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34846576" w14:textId="77777777" w:rsidR="006C285E" w:rsidRPr="003F7263" w:rsidRDefault="006C285E" w:rsidP="006C285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6352852" w14:textId="77777777" w:rsidR="006C285E" w:rsidRPr="003F7263" w:rsidRDefault="006C285E" w:rsidP="006C285E">
            <w:pPr>
              <w:pStyle w:val="TAH"/>
              <w:keepNext w:val="0"/>
              <w:keepLines w:val="0"/>
              <w:rPr>
                <w:rFonts w:cs="Arial"/>
                <w:b w:val="0"/>
                <w:sz w:val="16"/>
                <w:szCs w:val="16"/>
              </w:rPr>
            </w:pPr>
          </w:p>
        </w:tc>
        <w:tc>
          <w:tcPr>
            <w:tcW w:w="1903" w:type="dxa"/>
            <w:gridSpan w:val="2"/>
            <w:tcBorders>
              <w:bottom w:val="nil"/>
            </w:tcBorders>
            <w:shd w:val="clear" w:color="auto" w:fill="auto"/>
          </w:tcPr>
          <w:p w14:paraId="5058C46E" w14:textId="77777777" w:rsidR="006C285E" w:rsidRPr="003F7263" w:rsidRDefault="006C285E" w:rsidP="006C285E">
            <w:pPr>
              <w:pStyle w:val="TAC"/>
              <w:jc w:val="left"/>
              <w:rPr>
                <w:rFonts w:cs="Arial"/>
                <w:sz w:val="16"/>
                <w:szCs w:val="16"/>
              </w:rPr>
            </w:pPr>
          </w:p>
        </w:tc>
        <w:tc>
          <w:tcPr>
            <w:tcW w:w="2483" w:type="dxa"/>
            <w:gridSpan w:val="2"/>
            <w:tcBorders>
              <w:bottom w:val="single" w:sz="4" w:space="0" w:color="auto"/>
            </w:tcBorders>
            <w:shd w:val="clear" w:color="auto" w:fill="auto"/>
          </w:tcPr>
          <w:p w14:paraId="7874865A" w14:textId="7F11CD15" w:rsidR="006C285E" w:rsidRPr="003F7263" w:rsidRDefault="006C285E" w:rsidP="006C285E">
            <w:pPr>
              <w:pStyle w:val="TAC"/>
              <w:keepNext w:val="0"/>
              <w:keepLines w:val="0"/>
              <w:rPr>
                <w:rFonts w:cs="Arial"/>
                <w:sz w:val="16"/>
                <w:szCs w:val="16"/>
              </w:rPr>
            </w:pPr>
            <w:r w:rsidRPr="00734C82">
              <w:t>Rel-15 E-UTRA</w:t>
            </w: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000000" w:rsidRPr="003F7263" w14:paraId="26663695" w14:textId="77777777">
        <w:trPr>
          <w:gridAfter w:val="1"/>
          <w:wAfter w:w="33" w:type="dxa"/>
          <w:tblHeader/>
          <w:jc w:val="center"/>
        </w:trPr>
        <w:tc>
          <w:tcPr>
            <w:tcW w:w="1137" w:type="dxa"/>
            <w:gridSpan w:val="2"/>
            <w:tcBorders>
              <w:top w:val="single" w:sz="4" w:space="0" w:color="auto"/>
              <w:bottom w:val="nil"/>
            </w:tcBorders>
            <w:shd w:val="clear" w:color="auto" w:fill="D9D9D9"/>
          </w:tcPr>
          <w:p w14:paraId="0CF17AFB" w14:textId="32FA104D" w:rsidR="00816C6A" w:rsidRPr="0067755D" w:rsidRDefault="00816C6A" w:rsidP="00816C6A">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2707AB94" w14:textId="77777777" w:rsidR="00816C6A" w:rsidRPr="0067755D" w:rsidRDefault="00816C6A" w:rsidP="00816C6A">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gridSpan w:val="2"/>
            <w:tcBorders>
              <w:bottom w:val="single" w:sz="4" w:space="0" w:color="auto"/>
            </w:tcBorders>
            <w:shd w:val="clear" w:color="auto" w:fill="D9D9D9"/>
          </w:tcPr>
          <w:p w14:paraId="6C4E0FAD"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D9D9D9"/>
          </w:tcPr>
          <w:p w14:paraId="09BC418F"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D9D9D9"/>
          </w:tcPr>
          <w:p w14:paraId="162BB908"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816C6A" w:rsidRPr="003F7263" w14:paraId="3CA00EF8"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BE83AFC" w14:textId="3E501F0F" w:rsidR="00816C6A" w:rsidRPr="00816C6A" w:rsidRDefault="00816C6A" w:rsidP="00816C6A">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572BB96D" w14:textId="22C4480F" w:rsidR="00816C6A" w:rsidRPr="00816C6A" w:rsidRDefault="00816C6A" w:rsidP="00816C6A">
            <w:pPr>
              <w:pStyle w:val="TAC"/>
              <w:rPr>
                <w:rFonts w:eastAsia="SimSun" w:cs="Arial"/>
                <w:sz w:val="16"/>
                <w:szCs w:val="16"/>
                <w:lang w:eastAsia="en-US"/>
              </w:rPr>
            </w:pPr>
            <w:proofErr w:type="spellStart"/>
            <w:r w:rsidRPr="00816C6A">
              <w:rPr>
                <w:sz w:val="16"/>
                <w:szCs w:val="16"/>
              </w:rPr>
              <w:t>pc_reducedCP_Latency</w:t>
            </w:r>
            <w:proofErr w:type="spellEnd"/>
          </w:p>
        </w:tc>
        <w:tc>
          <w:tcPr>
            <w:tcW w:w="2250" w:type="dxa"/>
            <w:gridSpan w:val="2"/>
            <w:tcBorders>
              <w:bottom w:val="single" w:sz="4" w:space="0" w:color="auto"/>
            </w:tcBorders>
            <w:shd w:val="clear" w:color="auto" w:fill="auto"/>
          </w:tcPr>
          <w:p w14:paraId="4375694F"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A55C5F5" w14:textId="77777777" w:rsidR="00816C6A" w:rsidRPr="003F7263" w:rsidRDefault="00816C6A" w:rsidP="00816C6A">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1797FBB5" w14:textId="77777777" w:rsidR="00816C6A" w:rsidRPr="003F7263" w:rsidRDefault="00816C6A" w:rsidP="00816C6A">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8F1821" w:rsidRPr="003F7263" w14:paraId="295AA71D" w14:textId="77777777" w:rsidTr="005270CE">
        <w:trPr>
          <w:gridAfter w:val="1"/>
          <w:wAfter w:w="38" w:type="dxa"/>
          <w:tblHeader/>
          <w:jc w:val="center"/>
        </w:trPr>
        <w:tc>
          <w:tcPr>
            <w:tcW w:w="1090" w:type="dxa"/>
            <w:gridSpan w:val="2"/>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6" w:type="dxa"/>
            <w:gridSpan w:val="4"/>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5270CE">
        <w:trPr>
          <w:gridAfter w:val="1"/>
          <w:wAfter w:w="38" w:type="dxa"/>
          <w:tblHeader/>
          <w:jc w:val="center"/>
        </w:trPr>
        <w:tc>
          <w:tcPr>
            <w:tcW w:w="1090" w:type="dxa"/>
            <w:gridSpan w:val="2"/>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6" w:type="dxa"/>
            <w:gridSpan w:val="2"/>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6" w:type="dxa"/>
            <w:gridSpan w:val="2"/>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5EA755A0" w14:textId="57342D61"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gridSpan w:val="2"/>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127701" w:rsidRPr="003F7263" w14:paraId="1B0810B4"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61CC89A2" w14:textId="63AA2B17" w:rsidR="00127701" w:rsidRPr="003F7263" w:rsidRDefault="00127701" w:rsidP="00127701">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7EC8F9EB" w14:textId="1243F4CA" w:rsidR="00127701" w:rsidRPr="003F7263" w:rsidRDefault="00127701" w:rsidP="00127701">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7F28A60D" w14:textId="54129E48"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5774053" w14:textId="0BC69EA2" w:rsidR="00127701" w:rsidRPr="003F7263" w:rsidRDefault="00127701" w:rsidP="00127701">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5AEB96E1" w14:textId="199DFD89" w:rsidR="00127701" w:rsidRPr="003F7263" w:rsidRDefault="00127701" w:rsidP="00127701">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127701" w:rsidRPr="003F7263" w14:paraId="7304698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85F00A8" w14:textId="77777777" w:rsidR="00127701" w:rsidRPr="003F7263" w:rsidRDefault="00127701" w:rsidP="00127701">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7FA91841" w14:textId="77777777" w:rsidR="00127701" w:rsidRPr="003F7263" w:rsidRDefault="00127701" w:rsidP="00127701">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127701" w:rsidRPr="003F7263" w:rsidRDefault="00127701" w:rsidP="00127701">
            <w:pPr>
              <w:pStyle w:val="TAH"/>
              <w:keepNext w:val="0"/>
              <w:keepLines w:val="0"/>
              <w:rPr>
                <w:bCs/>
                <w:sz w:val="16"/>
                <w:szCs w:val="16"/>
              </w:rPr>
            </w:pPr>
          </w:p>
        </w:tc>
        <w:tc>
          <w:tcPr>
            <w:tcW w:w="3596" w:type="dxa"/>
            <w:gridSpan w:val="2"/>
            <w:tcBorders>
              <w:bottom w:val="single" w:sz="4" w:space="0" w:color="auto"/>
            </w:tcBorders>
            <w:shd w:val="clear" w:color="auto" w:fill="D9D9D9"/>
          </w:tcPr>
          <w:p w14:paraId="3B42214D" w14:textId="77777777" w:rsidR="00127701" w:rsidRPr="003F7263" w:rsidRDefault="00127701" w:rsidP="00127701">
            <w:pPr>
              <w:pStyle w:val="TAH"/>
              <w:keepNext w:val="0"/>
              <w:keepLines w:val="0"/>
              <w:rPr>
                <w:bCs/>
                <w:sz w:val="16"/>
                <w:szCs w:val="16"/>
              </w:rPr>
            </w:pPr>
          </w:p>
        </w:tc>
      </w:tr>
      <w:tr w:rsidR="00127701" w:rsidRPr="003F7263" w14:paraId="54A23D3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B504E3C" w14:textId="77777777" w:rsidR="00127701" w:rsidRPr="003F7263" w:rsidRDefault="00127701" w:rsidP="00127701">
            <w:pPr>
              <w:pStyle w:val="TAL"/>
              <w:rPr>
                <w:b/>
                <w:bCs/>
                <w:sz w:val="16"/>
                <w:szCs w:val="16"/>
              </w:rPr>
            </w:pPr>
            <w:r w:rsidRPr="003F7263">
              <w:rPr>
                <w:sz w:val="16"/>
                <w:szCs w:val="16"/>
              </w:rPr>
              <w:lastRenderedPageBreak/>
              <w:t>9.1.5.2.1</w:t>
            </w:r>
          </w:p>
        </w:tc>
        <w:tc>
          <w:tcPr>
            <w:tcW w:w="3506" w:type="dxa"/>
            <w:gridSpan w:val="2"/>
            <w:tcBorders>
              <w:top w:val="single" w:sz="4" w:space="0" w:color="auto"/>
              <w:bottom w:val="single" w:sz="4" w:space="0" w:color="auto"/>
            </w:tcBorders>
            <w:shd w:val="clear" w:color="auto" w:fill="auto"/>
          </w:tcPr>
          <w:p w14:paraId="22D61BA8" w14:textId="77777777" w:rsidR="00127701" w:rsidRPr="003F7263" w:rsidRDefault="00127701" w:rsidP="00127701">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1D14720" w14:textId="77777777" w:rsidR="00127701" w:rsidRPr="003F7263" w:rsidRDefault="00127701" w:rsidP="00127701">
            <w:pPr>
              <w:pStyle w:val="TAL"/>
              <w:rPr>
                <w:sz w:val="16"/>
                <w:szCs w:val="16"/>
              </w:rPr>
            </w:pPr>
            <w:r w:rsidRPr="003F7263">
              <w:rPr>
                <w:sz w:val="16"/>
                <w:szCs w:val="16"/>
                <w:lang w:eastAsia="en-US"/>
              </w:rPr>
              <w:t>UEs supporting 5G Core</w:t>
            </w:r>
          </w:p>
        </w:tc>
      </w:tr>
      <w:tr w:rsidR="00127701" w:rsidRPr="003F7263" w14:paraId="4454908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F132F5C" w14:textId="77777777" w:rsidR="00127701" w:rsidRPr="003F7263" w:rsidRDefault="00127701" w:rsidP="00127701">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4E0CDF19" w14:textId="77777777" w:rsidR="00127701" w:rsidRPr="003F7263" w:rsidRDefault="00127701" w:rsidP="00127701">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D80E16B"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088CC21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B38550A" w14:textId="77777777" w:rsidR="00127701" w:rsidRPr="003F7263" w:rsidRDefault="00127701" w:rsidP="00127701">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3B2358F8" w14:textId="77777777" w:rsidR="00127701" w:rsidRPr="003F7263" w:rsidRDefault="00127701" w:rsidP="00127701">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C273E44"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1F45C802"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88CDA29" w14:textId="398EDCBA" w:rsidR="00127701" w:rsidRPr="003F7263" w:rsidRDefault="00127701" w:rsidP="00127701">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E9A5287" w14:textId="38B69D18"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7C352E7F" w14:textId="77777777" w:rsidR="00127701" w:rsidRPr="003F7263" w:rsidRDefault="00127701" w:rsidP="00127701">
            <w:pPr>
              <w:pStyle w:val="TAL"/>
              <w:rPr>
                <w:sz w:val="16"/>
                <w:szCs w:val="16"/>
              </w:rPr>
            </w:pPr>
          </w:p>
        </w:tc>
      </w:tr>
      <w:tr w:rsidR="00127701" w:rsidRPr="003F7263" w14:paraId="74BC441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60C6C21" w14:textId="77777777" w:rsidR="00127701" w:rsidRPr="003F7263" w:rsidRDefault="00127701" w:rsidP="00127701">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59D0BF2" w14:textId="77777777" w:rsidR="00127701" w:rsidRPr="003F7263" w:rsidRDefault="00127701" w:rsidP="00127701">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97D3DE5"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404F03B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8C441F" w14:textId="77777777" w:rsidR="00127701" w:rsidRPr="003F7263" w:rsidRDefault="00127701" w:rsidP="00127701">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211E5485" w14:textId="77777777" w:rsidR="00127701" w:rsidRPr="003F7263" w:rsidRDefault="00127701" w:rsidP="00127701">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758AF6F"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678F35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24DC3B8" w14:textId="77777777" w:rsidR="00127701" w:rsidRPr="003F7263" w:rsidRDefault="00127701" w:rsidP="00127701">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6C5A2D94" w14:textId="4E2D5359"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2920BA13" w14:textId="12909405" w:rsidR="00127701" w:rsidRPr="003F7263" w:rsidRDefault="00127701" w:rsidP="00127701">
            <w:pPr>
              <w:pStyle w:val="TAL"/>
              <w:rPr>
                <w:sz w:val="16"/>
                <w:szCs w:val="16"/>
              </w:rPr>
            </w:pPr>
          </w:p>
        </w:tc>
      </w:tr>
      <w:tr w:rsidR="00DE33F4" w:rsidRPr="003F7263" w14:paraId="32F09CD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675CB0" w14:textId="679CDABF" w:rsidR="00DE33F4" w:rsidRPr="003F7263" w:rsidRDefault="00DE33F4" w:rsidP="00DE33F4">
            <w:pPr>
              <w:pStyle w:val="TAL"/>
              <w:rPr>
                <w:sz w:val="16"/>
                <w:szCs w:val="16"/>
              </w:rPr>
            </w:pPr>
            <w:r>
              <w:rPr>
                <w:sz w:val="16"/>
                <w:szCs w:val="16"/>
              </w:rPr>
              <w:t>9.1.5.2.10</w:t>
            </w:r>
          </w:p>
        </w:tc>
        <w:tc>
          <w:tcPr>
            <w:tcW w:w="3506" w:type="dxa"/>
            <w:gridSpan w:val="2"/>
            <w:tcBorders>
              <w:top w:val="single" w:sz="4" w:space="0" w:color="auto"/>
              <w:bottom w:val="single" w:sz="4" w:space="0" w:color="auto"/>
            </w:tcBorders>
            <w:shd w:val="clear" w:color="auto" w:fill="auto"/>
          </w:tcPr>
          <w:p w14:paraId="5E5BB6F0" w14:textId="0780BC63" w:rsidR="00DE33F4" w:rsidRPr="003F7263" w:rsidRDefault="00DE33F4" w:rsidP="00DE33F4">
            <w:pPr>
              <w:pStyle w:val="TAL"/>
              <w:rPr>
                <w:sz w:val="16"/>
                <w:szCs w:val="16"/>
              </w:rPr>
            </w:pPr>
            <w:r w:rsidRPr="00FE20C8">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7F85EE6C" w14:textId="70C7E420" w:rsidR="00DE33F4" w:rsidRPr="003F7263" w:rsidRDefault="00DE33F4" w:rsidP="00DE33F4">
            <w:pPr>
              <w:pStyle w:val="TAC"/>
              <w:rPr>
                <w:sz w:val="16"/>
                <w:szCs w:val="16"/>
              </w:rPr>
            </w:pPr>
            <w:r w:rsidRPr="00022AD1">
              <w:rPr>
                <w:sz w:val="16"/>
                <w:szCs w:val="16"/>
              </w:rPr>
              <w:t>Rel-17</w:t>
            </w:r>
          </w:p>
        </w:tc>
        <w:tc>
          <w:tcPr>
            <w:tcW w:w="1170" w:type="dxa"/>
            <w:gridSpan w:val="2"/>
            <w:tcBorders>
              <w:top w:val="single" w:sz="4" w:space="0" w:color="auto"/>
              <w:bottom w:val="single" w:sz="4" w:space="0" w:color="auto"/>
            </w:tcBorders>
            <w:shd w:val="clear" w:color="auto" w:fill="auto"/>
          </w:tcPr>
          <w:p w14:paraId="5018B240" w14:textId="5D1D2E09" w:rsidR="00DE33F4" w:rsidRPr="003F7263" w:rsidRDefault="00DE33F4" w:rsidP="00DE33F4">
            <w:pPr>
              <w:pStyle w:val="TAC"/>
              <w:rPr>
                <w:sz w:val="16"/>
                <w:szCs w:val="16"/>
              </w:rPr>
            </w:pPr>
            <w:r>
              <w:rPr>
                <w:sz w:val="16"/>
                <w:szCs w:val="16"/>
              </w:rPr>
              <w:t>C242</w:t>
            </w:r>
          </w:p>
        </w:tc>
        <w:tc>
          <w:tcPr>
            <w:tcW w:w="3596" w:type="dxa"/>
            <w:gridSpan w:val="2"/>
            <w:tcBorders>
              <w:top w:val="single" w:sz="4" w:space="0" w:color="auto"/>
              <w:bottom w:val="single" w:sz="4" w:space="0" w:color="auto"/>
            </w:tcBorders>
            <w:shd w:val="clear" w:color="auto" w:fill="auto"/>
          </w:tcPr>
          <w:p w14:paraId="5E7B1565" w14:textId="4D87A251" w:rsidR="00DE33F4" w:rsidRPr="003F7263" w:rsidRDefault="00DE33F4" w:rsidP="00DE33F4">
            <w:pPr>
              <w:pStyle w:val="TAL"/>
              <w:rPr>
                <w:sz w:val="16"/>
                <w:szCs w:val="16"/>
              </w:rPr>
            </w:pPr>
            <w:r w:rsidRPr="00022AD1">
              <w:rPr>
                <w:sz w:val="16"/>
                <w:szCs w:val="16"/>
              </w:rPr>
              <w:t>UEs supporting 5G Core and Multi-SIM N1 NAS signalling connection release</w:t>
            </w:r>
          </w:p>
        </w:tc>
      </w:tr>
      <w:tr w:rsidR="00127701" w:rsidRPr="003F7263" w14:paraId="344DCFCE"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7C0858D1" w14:textId="77777777" w:rsidR="00127701" w:rsidRPr="003F7263" w:rsidRDefault="00127701" w:rsidP="0012770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7443E23" w14:textId="77777777" w:rsidR="00127701" w:rsidRPr="003F7263" w:rsidRDefault="00127701" w:rsidP="00127701">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127701" w:rsidRPr="003F7263" w:rsidRDefault="00127701" w:rsidP="00127701">
            <w:pPr>
              <w:pStyle w:val="TAH"/>
              <w:keepNext w:val="0"/>
              <w:keepLines w:val="0"/>
              <w:jc w:val="left"/>
              <w:rPr>
                <w:bCs/>
                <w:sz w:val="16"/>
                <w:szCs w:val="16"/>
              </w:rPr>
            </w:pPr>
          </w:p>
        </w:tc>
      </w:tr>
      <w:tr w:rsidR="00127701" w:rsidRPr="003F7263" w14:paraId="485F30DD"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829D7E5" w14:textId="77777777" w:rsidR="00127701" w:rsidRPr="003F7263" w:rsidRDefault="00127701" w:rsidP="00127701">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684C3FA9" w14:textId="77777777" w:rsidR="00127701" w:rsidRPr="003F7263" w:rsidRDefault="00127701" w:rsidP="00127701">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127701" w:rsidRPr="003F7263" w:rsidRDefault="00127701" w:rsidP="00127701">
            <w:pPr>
              <w:pStyle w:val="TAH"/>
              <w:keepNext w:val="0"/>
              <w:keepLines w:val="0"/>
              <w:jc w:val="left"/>
              <w:rPr>
                <w:bCs/>
                <w:sz w:val="16"/>
                <w:szCs w:val="16"/>
              </w:rPr>
            </w:pPr>
          </w:p>
        </w:tc>
      </w:tr>
      <w:tr w:rsidR="00127701" w:rsidRPr="003F7263" w14:paraId="63E59468"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127701" w:rsidRPr="003F7263" w:rsidRDefault="00127701" w:rsidP="00127701">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127701" w:rsidRPr="003F7263" w:rsidRDefault="00127701" w:rsidP="0012770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w:t>
            </w:r>
          </w:p>
        </w:tc>
      </w:tr>
      <w:tr w:rsidR="00127701" w:rsidRPr="003F7263" w14:paraId="6F3A88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97B4AD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09F34459" w14:textId="2BD638D4"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127701" w:rsidRPr="003F7263" w:rsidRDefault="00127701" w:rsidP="0012770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D338E6" w14:textId="77777777" w:rsidR="00127701" w:rsidRPr="003F7263" w:rsidRDefault="00127701" w:rsidP="00127701">
            <w:pPr>
              <w:spacing w:after="0"/>
              <w:rPr>
                <w:rFonts w:ascii="Arial" w:hAnsi="Arial"/>
                <w:sz w:val="16"/>
                <w:szCs w:val="16"/>
              </w:rPr>
            </w:pPr>
            <w:r w:rsidRPr="003F7263">
              <w:rPr>
                <w:rFonts w:ascii="Arial" w:hAnsi="Arial"/>
                <w:bCs/>
                <w:sz w:val="16"/>
                <w:szCs w:val="16"/>
              </w:rPr>
              <w:t>UEs supporting 5G Core</w:t>
            </w:r>
          </w:p>
        </w:tc>
      </w:tr>
      <w:tr w:rsidR="00127701" w:rsidRPr="003F7263" w14:paraId="0A649292"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8AD28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FBB4A80"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322D2EAE"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00D628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5797D8"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6E692B22" w14:textId="77777777" w:rsidR="00127701" w:rsidRPr="003F7263" w:rsidRDefault="00127701" w:rsidP="0012770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3A8A63F" w14:textId="77777777" w:rsidR="00127701" w:rsidRPr="003F7263" w:rsidRDefault="00127701" w:rsidP="001277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127701" w:rsidRPr="003F7263" w:rsidRDefault="00127701" w:rsidP="001277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C38F49F" w14:textId="77777777" w:rsidR="00127701" w:rsidRPr="003F7263" w:rsidRDefault="00127701" w:rsidP="00127701">
            <w:pPr>
              <w:pStyle w:val="TAH"/>
              <w:keepNext w:val="0"/>
              <w:keepLines w:val="0"/>
              <w:jc w:val="left"/>
              <w:rPr>
                <w:b w:val="0"/>
                <w:bCs/>
                <w:sz w:val="16"/>
                <w:szCs w:val="16"/>
              </w:rPr>
            </w:pPr>
          </w:p>
        </w:tc>
      </w:tr>
      <w:tr w:rsidR="00127701" w:rsidRPr="003F7263" w14:paraId="04C0C33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C89F563"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397CC14"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C90A96E" w14:textId="77777777" w:rsidR="00127701" w:rsidRPr="003F7263" w:rsidRDefault="00127701" w:rsidP="00127701">
            <w:pPr>
              <w:spacing w:after="0"/>
              <w:rPr>
                <w:rFonts w:ascii="Arial" w:hAnsi="Arial"/>
                <w:b/>
                <w:bCs/>
                <w:sz w:val="16"/>
                <w:szCs w:val="16"/>
                <w:lang w:eastAsia="zh-CN"/>
              </w:rPr>
            </w:pPr>
          </w:p>
        </w:tc>
      </w:tr>
      <w:tr w:rsidR="00127701" w:rsidRPr="003F7263" w14:paraId="394914B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20D0DBB" w14:textId="77777777" w:rsidR="00127701" w:rsidRPr="003F7263" w:rsidRDefault="00127701" w:rsidP="00127701">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9D4C474"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127701" w:rsidRPr="003F7263" w:rsidRDefault="00127701" w:rsidP="00127701">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3B416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D92847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3AC737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49D684E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77A21A"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05861DB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8F03B26"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0319CE97"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036E899" w14:textId="77777777" w:rsidR="00127701" w:rsidRPr="003F7263" w:rsidRDefault="00127701" w:rsidP="00127701">
            <w:pPr>
              <w:spacing w:after="0"/>
              <w:rPr>
                <w:rFonts w:ascii="Arial" w:hAnsi="Arial"/>
                <w:b/>
                <w:bCs/>
                <w:sz w:val="16"/>
                <w:szCs w:val="16"/>
                <w:lang w:eastAsia="zh-CN"/>
              </w:rPr>
            </w:pPr>
          </w:p>
        </w:tc>
      </w:tr>
      <w:tr w:rsidR="00127701" w:rsidRPr="003F7263" w14:paraId="1AD62D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52F7B5C" w14:textId="77777777" w:rsidR="00127701" w:rsidRPr="003F7263" w:rsidRDefault="00127701" w:rsidP="00127701">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099C2588" w14:textId="73B488FD" w:rsidR="00127701" w:rsidRPr="003F7263" w:rsidRDefault="00127701" w:rsidP="0012770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127701" w:rsidRPr="003F7263" w:rsidRDefault="00127701" w:rsidP="00127701">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F14A9C1" w14:textId="77777777" w:rsidR="00127701" w:rsidRPr="003F7263" w:rsidRDefault="00127701" w:rsidP="00127701">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66C125DB"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127701" w:rsidRPr="003F7263" w14:paraId="01E010A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8D49E4" w14:textId="77777777" w:rsidR="00127701" w:rsidRPr="003F7263" w:rsidRDefault="00127701" w:rsidP="00127701">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38586494" w14:textId="6FF83C61" w:rsidR="00127701" w:rsidRPr="003F7263" w:rsidRDefault="00127701" w:rsidP="00127701">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127701" w:rsidRPr="003F7263" w:rsidRDefault="00127701" w:rsidP="00127701">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46A2342" w14:textId="77777777" w:rsidR="00127701" w:rsidRPr="003F7263" w:rsidRDefault="00127701" w:rsidP="0012770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36D76F92"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DE33F4" w:rsidRPr="003F7263" w14:paraId="6C210EED"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2770C89" w14:textId="161B2558" w:rsidR="00DE33F4" w:rsidRPr="003F7263" w:rsidRDefault="00DE33F4" w:rsidP="00DE33F4">
            <w:pPr>
              <w:pStyle w:val="TAL"/>
              <w:keepNext w:val="0"/>
              <w:keepLines w:val="0"/>
              <w:rPr>
                <w:bCs/>
                <w:sz w:val="16"/>
                <w:szCs w:val="16"/>
              </w:rPr>
            </w:pPr>
            <w:r>
              <w:rPr>
                <w:bCs/>
                <w:sz w:val="16"/>
                <w:szCs w:val="16"/>
              </w:rPr>
              <w:t>9.1.7.3</w:t>
            </w:r>
          </w:p>
        </w:tc>
        <w:tc>
          <w:tcPr>
            <w:tcW w:w="3506" w:type="dxa"/>
            <w:gridSpan w:val="2"/>
            <w:tcBorders>
              <w:top w:val="nil"/>
              <w:bottom w:val="single" w:sz="4" w:space="0" w:color="auto"/>
            </w:tcBorders>
            <w:shd w:val="clear" w:color="auto" w:fill="FFFFFF"/>
          </w:tcPr>
          <w:p w14:paraId="4C28AC86" w14:textId="2A746EAC" w:rsidR="00DE33F4" w:rsidRPr="003F7263" w:rsidRDefault="00DE33F4" w:rsidP="00DE33F4">
            <w:pPr>
              <w:pStyle w:val="TAL"/>
              <w:keepNext w:val="0"/>
              <w:keepLines w:val="0"/>
              <w:rPr>
                <w:bCs/>
                <w:sz w:val="16"/>
                <w:szCs w:val="16"/>
              </w:rPr>
            </w:pPr>
            <w:r w:rsidRPr="00B408F3">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4F6F78D4" w14:textId="4FC67DD2" w:rsidR="00DE33F4" w:rsidRPr="003F7263" w:rsidRDefault="00DE33F4" w:rsidP="00DE33F4">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027B494B" w14:textId="24E0D355" w:rsidR="00DE33F4" w:rsidRPr="003F7263" w:rsidRDefault="00DE33F4" w:rsidP="00DE33F4">
            <w:pPr>
              <w:pStyle w:val="TAH"/>
              <w:keepNext w:val="0"/>
              <w:keepLines w:val="0"/>
              <w:rPr>
                <w:b w:val="0"/>
                <w:sz w:val="16"/>
                <w:szCs w:val="16"/>
              </w:rPr>
            </w:pPr>
            <w:r>
              <w:rPr>
                <w:b w:val="0"/>
                <w:sz w:val="16"/>
                <w:szCs w:val="16"/>
              </w:rPr>
              <w:t>C242</w:t>
            </w:r>
          </w:p>
        </w:tc>
        <w:tc>
          <w:tcPr>
            <w:tcW w:w="3596" w:type="dxa"/>
            <w:gridSpan w:val="2"/>
            <w:tcBorders>
              <w:bottom w:val="single" w:sz="4" w:space="0" w:color="auto"/>
            </w:tcBorders>
            <w:shd w:val="clear" w:color="auto" w:fill="FFFFFF"/>
          </w:tcPr>
          <w:p w14:paraId="4EB7616A" w14:textId="00B798CD" w:rsidR="00DE33F4" w:rsidRPr="003F7263" w:rsidRDefault="00DE33F4" w:rsidP="00DE33F4">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127701" w:rsidRPr="003F7263" w14:paraId="47EADC6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93E3828" w14:textId="1B49BCD0" w:rsidR="00127701" w:rsidRPr="003F7263" w:rsidRDefault="00127701" w:rsidP="00127701">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52FD2BB9" w14:textId="76DD4436" w:rsidR="00127701" w:rsidRPr="003F7263" w:rsidRDefault="00127701" w:rsidP="00127701">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55834633" w14:textId="218EC4DA"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2829053F" w14:textId="3B66E3B8" w:rsidR="00127701" w:rsidRPr="003F7263" w:rsidRDefault="00127701" w:rsidP="00127701">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48BAF8E2" w14:textId="378BE6AB" w:rsidR="00127701" w:rsidRPr="003F7263" w:rsidRDefault="00127701" w:rsidP="0012770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127701" w:rsidRPr="003F7263" w14:paraId="2CA0357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BEB9DA1" w14:textId="77777777" w:rsidR="00127701" w:rsidRPr="003F7263" w:rsidRDefault="00127701" w:rsidP="00127701">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690ADD7D" w14:textId="77777777" w:rsidR="00127701" w:rsidRPr="003F7263" w:rsidRDefault="00127701" w:rsidP="00127701">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127701" w:rsidRPr="003F7263" w:rsidRDefault="00127701" w:rsidP="001277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5B56D117" w14:textId="77777777" w:rsidR="00127701" w:rsidRPr="003F7263" w:rsidRDefault="00127701" w:rsidP="00127701">
            <w:pPr>
              <w:pStyle w:val="TAH"/>
              <w:keepNext w:val="0"/>
              <w:keepLines w:val="0"/>
              <w:jc w:val="left"/>
              <w:rPr>
                <w:bCs/>
                <w:sz w:val="16"/>
                <w:szCs w:val="16"/>
              </w:rPr>
            </w:pPr>
          </w:p>
        </w:tc>
      </w:tr>
      <w:tr w:rsidR="00127701" w:rsidRPr="003F7263" w14:paraId="3ADDB66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2F4B4E"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4668B099" w14:textId="213159CA" w:rsidR="00127701" w:rsidRPr="003F7263" w:rsidRDefault="00127701" w:rsidP="00127701">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FC0E12"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45B48EF9" w14:textId="77777777" w:rsidR="00127701" w:rsidRPr="003F7263" w:rsidRDefault="00127701" w:rsidP="00127701">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127701" w:rsidRPr="003F7263" w14:paraId="18817B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AB865A"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5D4E0AFA" w14:textId="41EAED20" w:rsidR="00127701" w:rsidRPr="003F7263" w:rsidRDefault="00127701" w:rsidP="00127701">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4C4DD409"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60CC4BB6" w14:textId="77777777" w:rsidR="00127701" w:rsidRPr="003F7263" w:rsidRDefault="00127701" w:rsidP="00127701">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127701" w:rsidRPr="003F7263" w14:paraId="38BB4428" w14:textId="77777777" w:rsidTr="005270CE">
        <w:trPr>
          <w:gridAfter w:val="1"/>
          <w:wAfter w:w="38" w:type="dxa"/>
          <w:jc w:val="center"/>
        </w:trPr>
        <w:tc>
          <w:tcPr>
            <w:tcW w:w="1090" w:type="dxa"/>
            <w:gridSpan w:val="2"/>
            <w:shd w:val="clear" w:color="auto" w:fill="D9D9D9"/>
          </w:tcPr>
          <w:p w14:paraId="5BBB21AB" w14:textId="77777777" w:rsidR="00127701" w:rsidRPr="003F7263" w:rsidRDefault="00127701" w:rsidP="00127701">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3507868C" w14:textId="77777777" w:rsidR="00127701" w:rsidRPr="003F7263" w:rsidRDefault="00127701" w:rsidP="00127701">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17223"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7705E8A7" w14:textId="77777777" w:rsidR="00127701" w:rsidRPr="003F7263" w:rsidRDefault="00127701" w:rsidP="00127701">
            <w:pPr>
              <w:overflowPunct/>
              <w:autoSpaceDE/>
              <w:autoSpaceDN/>
              <w:adjustRightInd/>
              <w:spacing w:after="0"/>
              <w:textAlignment w:val="auto"/>
              <w:rPr>
                <w:rFonts w:ascii="Arial" w:hAnsi="Arial"/>
                <w:sz w:val="16"/>
                <w:szCs w:val="16"/>
                <w:lang w:eastAsia="en-US"/>
              </w:rPr>
            </w:pPr>
          </w:p>
        </w:tc>
      </w:tr>
      <w:tr w:rsidR="00127701" w:rsidRPr="003F7263" w14:paraId="2B7255F0" w14:textId="77777777" w:rsidTr="005270CE">
        <w:trPr>
          <w:gridAfter w:val="1"/>
          <w:wAfter w:w="38" w:type="dxa"/>
          <w:jc w:val="center"/>
        </w:trPr>
        <w:tc>
          <w:tcPr>
            <w:tcW w:w="1090" w:type="dxa"/>
            <w:gridSpan w:val="2"/>
            <w:shd w:val="clear" w:color="auto" w:fill="auto"/>
          </w:tcPr>
          <w:p w14:paraId="15BFE7B4" w14:textId="2B3C712B"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7E28B383" w14:textId="48CE5AA2"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7A7BA199" w14:textId="2F77D4CA"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3F351E8" w14:textId="232B1E5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89A1DB4" w14:textId="48383BC9"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7430BCCB" w14:textId="77777777" w:rsidTr="005270CE">
        <w:trPr>
          <w:gridAfter w:val="1"/>
          <w:wAfter w:w="38" w:type="dxa"/>
          <w:jc w:val="center"/>
        </w:trPr>
        <w:tc>
          <w:tcPr>
            <w:tcW w:w="1090" w:type="dxa"/>
            <w:gridSpan w:val="2"/>
            <w:shd w:val="clear" w:color="auto" w:fill="auto"/>
          </w:tcPr>
          <w:p w14:paraId="3FC08048" w14:textId="305A66BC"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6" w:type="dxa"/>
            <w:gridSpan w:val="2"/>
            <w:shd w:val="clear" w:color="auto" w:fill="auto"/>
          </w:tcPr>
          <w:p w14:paraId="5706269E" w14:textId="17241689"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C1B8D44" w14:textId="21F06FDC"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071EAD" w14:textId="1FFFFEC6"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127701" w:rsidRPr="003F7263" w14:paraId="1B8C1D39" w14:textId="77777777" w:rsidTr="005270CE">
        <w:trPr>
          <w:gridAfter w:val="1"/>
          <w:wAfter w:w="38" w:type="dxa"/>
          <w:jc w:val="center"/>
        </w:trPr>
        <w:tc>
          <w:tcPr>
            <w:tcW w:w="1090" w:type="dxa"/>
            <w:gridSpan w:val="2"/>
            <w:shd w:val="clear" w:color="auto" w:fill="auto"/>
          </w:tcPr>
          <w:p w14:paraId="02D133C2" w14:textId="3F48CD7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2EBB4503" w14:textId="66FF88B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3985B0B" w14:textId="26F03A05"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16E99F2C" w14:textId="2DD93999"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127701" w:rsidRPr="003F7263" w14:paraId="16BEA8C4" w14:textId="77777777" w:rsidTr="005270CE">
        <w:trPr>
          <w:gridAfter w:val="1"/>
          <w:wAfter w:w="38" w:type="dxa"/>
          <w:jc w:val="center"/>
        </w:trPr>
        <w:tc>
          <w:tcPr>
            <w:tcW w:w="1090" w:type="dxa"/>
            <w:gridSpan w:val="2"/>
            <w:shd w:val="clear" w:color="auto" w:fill="auto"/>
          </w:tcPr>
          <w:p w14:paraId="5FEADB55" w14:textId="0183654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4FED341A" w14:textId="28D0EBDF"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CF76D5A" w14:textId="774B42F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B2ADF20" w14:textId="1D55CC4A"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26E99D10" w14:textId="77777777" w:rsidTr="005270CE">
        <w:trPr>
          <w:gridAfter w:val="1"/>
          <w:wAfter w:w="38" w:type="dxa"/>
          <w:jc w:val="center"/>
        </w:trPr>
        <w:tc>
          <w:tcPr>
            <w:tcW w:w="1090" w:type="dxa"/>
            <w:gridSpan w:val="2"/>
            <w:shd w:val="clear" w:color="auto" w:fill="auto"/>
          </w:tcPr>
          <w:p w14:paraId="18C12112" w14:textId="56BA1F3F"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441E6FD4" w14:textId="3D4D9A04"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5DCEFA51" w14:textId="3E3CFBF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65DD59" w14:textId="449BB17D"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3FAF6326" w14:textId="77777777" w:rsidTr="005270CE">
        <w:trPr>
          <w:gridAfter w:val="1"/>
          <w:wAfter w:w="38" w:type="dxa"/>
          <w:jc w:val="center"/>
        </w:trPr>
        <w:tc>
          <w:tcPr>
            <w:tcW w:w="1090" w:type="dxa"/>
            <w:gridSpan w:val="2"/>
            <w:shd w:val="clear" w:color="auto" w:fill="auto"/>
          </w:tcPr>
          <w:p w14:paraId="3B33FFAD" w14:textId="2EA2834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54E46664" w14:textId="2B936DA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938DC4C" w14:textId="51E242E2"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56844DF" w14:textId="702CC02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C27031E" w14:textId="7FD563A6"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1D68249D" w14:textId="77777777" w:rsidTr="005270CE">
        <w:trPr>
          <w:gridAfter w:val="1"/>
          <w:wAfter w:w="38" w:type="dxa"/>
          <w:jc w:val="center"/>
        </w:trPr>
        <w:tc>
          <w:tcPr>
            <w:tcW w:w="1090" w:type="dxa"/>
            <w:gridSpan w:val="2"/>
            <w:shd w:val="clear" w:color="auto" w:fill="auto"/>
          </w:tcPr>
          <w:p w14:paraId="17FD8494" w14:textId="385CC75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73D3E187" w14:textId="5A5783E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FF396C6" w14:textId="66CDD9D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5EEBF6CE" w14:textId="4BAC2654"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27701" w:rsidRPr="003F7263" w14:paraId="6FF1A9C4" w14:textId="77777777" w:rsidTr="005270CE">
        <w:trPr>
          <w:gridAfter w:val="1"/>
          <w:wAfter w:w="38" w:type="dxa"/>
          <w:jc w:val="center"/>
        </w:trPr>
        <w:tc>
          <w:tcPr>
            <w:tcW w:w="1090" w:type="dxa"/>
            <w:gridSpan w:val="2"/>
            <w:shd w:val="clear" w:color="auto" w:fill="D9D9D9"/>
          </w:tcPr>
          <w:p w14:paraId="63654D98" w14:textId="128BFAC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405EB9E7" w14:textId="1F207DD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8701C12"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13D1F33A" w14:textId="77777777" w:rsidTr="005270CE">
        <w:trPr>
          <w:gridAfter w:val="1"/>
          <w:wAfter w:w="38" w:type="dxa"/>
          <w:jc w:val="center"/>
        </w:trPr>
        <w:tc>
          <w:tcPr>
            <w:tcW w:w="1090" w:type="dxa"/>
            <w:gridSpan w:val="2"/>
            <w:shd w:val="clear" w:color="auto" w:fill="auto"/>
          </w:tcPr>
          <w:p w14:paraId="0C469780" w14:textId="3C88308B"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0B2EAFDE" w14:textId="4FBB080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91D8B20" w14:textId="552F0174"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D6F1C4D" w14:textId="095880F0"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4A9D6900" w14:textId="4694A6DB"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4466CA7E" w14:textId="77777777" w:rsidTr="005270CE">
        <w:trPr>
          <w:gridAfter w:val="1"/>
          <w:wAfter w:w="38" w:type="dxa"/>
          <w:jc w:val="center"/>
        </w:trPr>
        <w:tc>
          <w:tcPr>
            <w:tcW w:w="1090" w:type="dxa"/>
            <w:gridSpan w:val="2"/>
            <w:shd w:val="clear" w:color="auto" w:fill="auto"/>
          </w:tcPr>
          <w:p w14:paraId="747FF8EF" w14:textId="270CB3C2"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6C7DD997" w14:textId="45D05A46" w:rsidR="00127701" w:rsidRPr="003F7263" w:rsidRDefault="005D60F9" w:rsidP="00127701">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00127701" w:rsidRPr="003F7263">
              <w:rPr>
                <w:rFonts w:ascii="Arial" w:hAnsi="Arial" w:cs="Arial"/>
                <w:sz w:val="16"/>
                <w:szCs w:val="16"/>
                <w:lang w:eastAsia="ko-KR"/>
              </w:rPr>
              <w:t xml:space="preserve"> / EAP message transport / Abnormal</w:t>
            </w:r>
          </w:p>
        </w:tc>
        <w:tc>
          <w:tcPr>
            <w:tcW w:w="810" w:type="dxa"/>
            <w:gridSpan w:val="2"/>
            <w:shd w:val="clear" w:color="auto" w:fill="auto"/>
          </w:tcPr>
          <w:p w14:paraId="33115DEF" w14:textId="458CFDDA"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3C4D58D7" w14:textId="4CF36F02"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E5600BA" w14:textId="31F67F4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127701" w:rsidRPr="003F7263" w14:paraId="2C48CA87" w14:textId="77777777" w:rsidTr="005270CE">
        <w:trPr>
          <w:gridAfter w:val="1"/>
          <w:wAfter w:w="38" w:type="dxa"/>
          <w:jc w:val="center"/>
        </w:trPr>
        <w:tc>
          <w:tcPr>
            <w:tcW w:w="1090" w:type="dxa"/>
            <w:gridSpan w:val="2"/>
            <w:shd w:val="clear" w:color="auto" w:fill="auto"/>
          </w:tcPr>
          <w:p w14:paraId="5D7108C8" w14:textId="74ACA6FC"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546AC6B5" w14:textId="1E8EF53E"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E729C4" w14:textId="0AE0290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223A2922" w14:textId="5492FE0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3ABCB7F" w14:textId="77777777" w:rsidTr="005270CE">
        <w:trPr>
          <w:gridAfter w:val="1"/>
          <w:wAfter w:w="38" w:type="dxa"/>
          <w:jc w:val="center"/>
        </w:trPr>
        <w:tc>
          <w:tcPr>
            <w:tcW w:w="1090" w:type="dxa"/>
            <w:gridSpan w:val="2"/>
            <w:shd w:val="clear" w:color="auto" w:fill="auto"/>
          </w:tcPr>
          <w:p w14:paraId="3C4015CE" w14:textId="262868D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19156E8" w14:textId="774B34E8"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90E60C1" w14:textId="09F97D26"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7A297F0" w14:textId="4342E37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011CB75A" w14:textId="77777777" w:rsidTr="005270CE">
        <w:trPr>
          <w:gridAfter w:val="1"/>
          <w:wAfter w:w="38" w:type="dxa"/>
          <w:jc w:val="center"/>
        </w:trPr>
        <w:tc>
          <w:tcPr>
            <w:tcW w:w="1090" w:type="dxa"/>
            <w:gridSpan w:val="2"/>
            <w:shd w:val="clear" w:color="auto" w:fill="auto"/>
          </w:tcPr>
          <w:p w14:paraId="0F93B6CD" w14:textId="4FD1F8F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06" w:type="dxa"/>
            <w:gridSpan w:val="2"/>
            <w:shd w:val="clear" w:color="auto" w:fill="auto"/>
          </w:tcPr>
          <w:p w14:paraId="30D89AF5" w14:textId="4548508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00BD8399" w14:textId="0245309F"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16E28DA" w14:textId="21A433BF"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A21E35F" w14:textId="0E13E8C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FB7953A" w14:textId="77777777" w:rsidTr="005270CE">
        <w:trPr>
          <w:gridAfter w:val="1"/>
          <w:wAfter w:w="38" w:type="dxa"/>
          <w:jc w:val="center"/>
        </w:trPr>
        <w:tc>
          <w:tcPr>
            <w:tcW w:w="1090" w:type="dxa"/>
            <w:gridSpan w:val="2"/>
            <w:shd w:val="clear" w:color="auto" w:fill="D9D9D9"/>
          </w:tcPr>
          <w:p w14:paraId="1261EF25" w14:textId="14A1FB5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52201789" w14:textId="2533E67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D9AC66"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7A4FE2A4" w14:textId="77777777" w:rsidTr="005270CE">
        <w:trPr>
          <w:gridAfter w:val="1"/>
          <w:wAfter w:w="38" w:type="dxa"/>
          <w:jc w:val="center"/>
        </w:trPr>
        <w:tc>
          <w:tcPr>
            <w:tcW w:w="1090" w:type="dxa"/>
            <w:gridSpan w:val="2"/>
            <w:shd w:val="clear" w:color="auto" w:fill="auto"/>
          </w:tcPr>
          <w:p w14:paraId="732731FA" w14:textId="531D1D00"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41B53A6F" w14:textId="2E1860B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sidR="0067755D">
              <w:rPr>
                <w:rFonts w:ascii="Arial" w:hAnsi="Arial" w:cs="Arial"/>
                <w:sz w:val="16"/>
                <w:szCs w:val="16"/>
              </w:rPr>
              <w:t xml:space="preserve"> </w:t>
            </w:r>
            <w:r w:rsidRPr="003F7263">
              <w:rPr>
                <w:rFonts w:ascii="Arial" w:hAnsi="Arial" w:cs="Arial"/>
                <w:sz w:val="16"/>
                <w:szCs w:val="16"/>
              </w:rPr>
              <w:t>Temporarily not authorized for this SNPN</w:t>
            </w:r>
          </w:p>
        </w:tc>
        <w:tc>
          <w:tcPr>
            <w:tcW w:w="810" w:type="dxa"/>
            <w:gridSpan w:val="2"/>
            <w:shd w:val="clear" w:color="auto" w:fill="auto"/>
          </w:tcPr>
          <w:p w14:paraId="608F7C7A" w14:textId="3A94C0C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A75172" w14:textId="77B5662A"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CEC8FA7" w14:textId="051D567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56539E0C" w14:textId="77777777" w:rsidTr="005270CE">
        <w:trPr>
          <w:gridAfter w:val="1"/>
          <w:wAfter w:w="38" w:type="dxa"/>
          <w:jc w:val="center"/>
        </w:trPr>
        <w:tc>
          <w:tcPr>
            <w:tcW w:w="1090" w:type="dxa"/>
            <w:gridSpan w:val="2"/>
            <w:shd w:val="clear" w:color="auto" w:fill="auto"/>
          </w:tcPr>
          <w:p w14:paraId="7632E270" w14:textId="518ADAC9"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925EA20" w14:textId="56F83CC4"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ABE6046" w14:textId="10337B7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4803A91" w14:textId="2214D25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0616CECE"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7631CD0B" w14:textId="6D322D21" w:rsidR="00127701" w:rsidRPr="003F7263" w:rsidRDefault="00127701" w:rsidP="00127701">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F940546" w14:textId="38FA46C5" w:rsidR="00127701" w:rsidRPr="003F7263" w:rsidRDefault="00127701" w:rsidP="00127701">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127701" w:rsidRPr="003F7263" w:rsidRDefault="00127701" w:rsidP="00127701">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127701" w:rsidRPr="003F7263" w:rsidRDefault="00127701" w:rsidP="00127701">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20CA25BF" w14:textId="009B7FBF" w:rsidR="00127701" w:rsidRPr="003F7263" w:rsidRDefault="00127701" w:rsidP="00127701">
            <w:pPr>
              <w:keepNext/>
              <w:keepLines/>
              <w:spacing w:after="0"/>
              <w:rPr>
                <w:rFonts w:ascii="Arial" w:hAnsi="Arial"/>
                <w:b/>
                <w:sz w:val="16"/>
                <w:szCs w:val="16"/>
              </w:rPr>
            </w:pPr>
            <w:r w:rsidRPr="003F7263">
              <w:rPr>
                <w:rFonts w:ascii="Arial" w:hAnsi="Arial"/>
                <w:sz w:val="16"/>
                <w:szCs w:val="16"/>
              </w:rPr>
              <w:t>UEs supporting 5G Core and SNPN</w:t>
            </w:r>
          </w:p>
        </w:tc>
      </w:tr>
      <w:tr w:rsidR="00127701" w14:paraId="40E867E8"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D422E5B" w14:textId="77777777" w:rsidR="00127701" w:rsidRDefault="00127701" w:rsidP="00127701">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7EF949BF" w14:textId="77777777" w:rsidR="00127701" w:rsidRDefault="00127701" w:rsidP="00127701">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127701" w:rsidRDefault="00127701" w:rsidP="001277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127701" w:rsidRDefault="00127701" w:rsidP="001277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2A4F57CF" w14:textId="77777777" w:rsidR="00127701" w:rsidRDefault="00127701" w:rsidP="00127701">
            <w:pPr>
              <w:keepNext/>
              <w:keepLines/>
              <w:spacing w:after="0"/>
              <w:rPr>
                <w:rFonts w:ascii="Arial" w:hAnsi="Arial"/>
                <w:sz w:val="16"/>
                <w:szCs w:val="16"/>
              </w:rPr>
            </w:pPr>
          </w:p>
        </w:tc>
      </w:tr>
      <w:tr w:rsidR="00127701" w14:paraId="47D041A0"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EE7029A" w14:textId="77777777" w:rsidR="00127701" w:rsidRDefault="00127701" w:rsidP="00127701">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6F5BA72F"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96E5FB8"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A5AC8A5"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14:paraId="4EF5EAD3" w14:textId="77777777" w:rsidTr="005270CE">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B726F3E" w14:textId="77777777" w:rsidR="00127701" w:rsidRDefault="00127701" w:rsidP="00127701">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10226861"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2B6433C3"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E228FDD"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rsidRPr="00C01848" w14:paraId="24C76424"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02E51E94"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2AD2BC27"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361AA1A"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127701" w:rsidRPr="00C01848" w14:paraId="0AD019A0"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6D08AC6A" w14:textId="17ADB3CB"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0CB4F47" w14:textId="7DD73B9C"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2AD1882" w14:textId="4516D575"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1591F22C" w14:textId="1807BC74"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B0430C8" w14:textId="7BD56489"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127701" w:rsidRPr="00C01848" w14:paraId="4BAF7420" w14:textId="77777777" w:rsidTr="005D60F9">
        <w:trPr>
          <w:gridBefore w:val="1"/>
          <w:wBefore w:w="32" w:type="dxa"/>
          <w:jc w:val="center"/>
        </w:trPr>
        <w:tc>
          <w:tcPr>
            <w:tcW w:w="1096" w:type="dxa"/>
            <w:gridSpan w:val="2"/>
            <w:tcBorders>
              <w:top w:val="nil"/>
              <w:bottom w:val="single" w:sz="4" w:space="0" w:color="auto"/>
            </w:tcBorders>
            <w:shd w:val="clear" w:color="auto" w:fill="auto"/>
          </w:tcPr>
          <w:p w14:paraId="3EE1E6F6" w14:textId="447ED70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7B664CFF" w14:textId="510BF9BD"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EA4C67A" w14:textId="5378AB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5F0944" w14:textId="5756CBF8"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2F35278" w14:textId="37DBDDD5"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527813" w:rsidRPr="00C01848" w14:paraId="507B1566" w14:textId="77777777">
        <w:trPr>
          <w:gridBefore w:val="1"/>
          <w:wBefore w:w="32" w:type="dxa"/>
          <w:jc w:val="center"/>
        </w:trPr>
        <w:tc>
          <w:tcPr>
            <w:tcW w:w="1096" w:type="dxa"/>
            <w:gridSpan w:val="2"/>
            <w:tcBorders>
              <w:top w:val="single" w:sz="4" w:space="0" w:color="auto"/>
              <w:bottom w:val="single" w:sz="4" w:space="0" w:color="auto"/>
            </w:tcBorders>
            <w:shd w:val="clear" w:color="auto" w:fill="D9D9D9"/>
          </w:tcPr>
          <w:p w14:paraId="270BF36C" w14:textId="246ED3E5"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10863FAB" w14:textId="4AC3C644"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94536E6" w14:textId="77777777" w:rsidR="00527813" w:rsidRPr="005270CE" w:rsidRDefault="00527813" w:rsidP="00527813">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3F57DCBD" w14:textId="77777777" w:rsidR="00527813" w:rsidRPr="005270CE" w:rsidRDefault="00527813" w:rsidP="00527813">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28BC0791" w14:textId="77777777" w:rsidR="00527813" w:rsidRPr="005270CE" w:rsidRDefault="00527813" w:rsidP="00527813">
            <w:pPr>
              <w:keepNext/>
              <w:keepLines/>
              <w:spacing w:after="0"/>
              <w:rPr>
                <w:rFonts w:ascii="Arial" w:hAnsi="Arial" w:cs="Arial"/>
                <w:b/>
                <w:sz w:val="16"/>
                <w:szCs w:val="16"/>
              </w:rPr>
            </w:pPr>
          </w:p>
        </w:tc>
      </w:tr>
      <w:tr w:rsidR="00527813" w:rsidRPr="00C01848" w14:paraId="3A9DAD58"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415592D9" w14:textId="539A02E2"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0AEF5C89" w14:textId="566D6C52" w:rsidR="00527813" w:rsidRPr="00DB0157" w:rsidRDefault="00527813" w:rsidP="00527813">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1BBDB51C" w14:textId="3EE165EC" w:rsidR="00527813" w:rsidRPr="00C01848" w:rsidRDefault="00527813" w:rsidP="00527813">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57D9B5A2" w14:textId="6D7D166B" w:rsidR="00527813" w:rsidRPr="005270CE" w:rsidRDefault="00690A9D" w:rsidP="00527813">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5619E61C" w14:textId="459C3E1A"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016F18" w:rsidRPr="00C01848" w14:paraId="452A07C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58352A1C" w14:textId="16454867" w:rsidR="00016F18" w:rsidRPr="00016F18" w:rsidRDefault="00016F18" w:rsidP="00016F18">
            <w:pPr>
              <w:pStyle w:val="TAL"/>
              <w:rPr>
                <w:rFonts w:cs="Arial"/>
                <w:sz w:val="16"/>
                <w:szCs w:val="16"/>
              </w:rPr>
            </w:pPr>
            <w:r w:rsidRPr="00016F18">
              <w:rPr>
                <w:sz w:val="16"/>
                <w:szCs w:val="16"/>
              </w:rPr>
              <w:t>9.1.13.2</w:t>
            </w:r>
          </w:p>
        </w:tc>
        <w:tc>
          <w:tcPr>
            <w:tcW w:w="3506" w:type="dxa"/>
            <w:gridSpan w:val="2"/>
            <w:tcBorders>
              <w:top w:val="nil"/>
              <w:bottom w:val="single" w:sz="4" w:space="0" w:color="auto"/>
            </w:tcBorders>
            <w:shd w:val="clear" w:color="auto" w:fill="auto"/>
          </w:tcPr>
          <w:p w14:paraId="0A9D543C" w14:textId="7AF76198" w:rsidR="00016F18" w:rsidRPr="00016F18" w:rsidRDefault="00016F18" w:rsidP="00016F18">
            <w:pPr>
              <w:pStyle w:val="TAL"/>
              <w:rPr>
                <w:rFonts w:cs="Arial"/>
                <w:sz w:val="16"/>
                <w:szCs w:val="16"/>
              </w:rPr>
            </w:pPr>
            <w:r w:rsidRPr="00016F18">
              <w:rPr>
                <w:sz w:val="16"/>
                <w:szCs w:val="16"/>
              </w:rPr>
              <w:t>NSSRG / Generic UE configuration update</w:t>
            </w:r>
          </w:p>
        </w:tc>
        <w:tc>
          <w:tcPr>
            <w:tcW w:w="810" w:type="dxa"/>
            <w:gridSpan w:val="2"/>
            <w:tcBorders>
              <w:top w:val="nil"/>
              <w:bottom w:val="single" w:sz="4" w:space="0" w:color="auto"/>
            </w:tcBorders>
            <w:shd w:val="clear" w:color="auto" w:fill="auto"/>
          </w:tcPr>
          <w:p w14:paraId="50B53007" w14:textId="7F67FDAD" w:rsidR="00016F18" w:rsidRPr="00016F18" w:rsidRDefault="00016F18" w:rsidP="00016F18">
            <w:pPr>
              <w:pStyle w:val="TAC"/>
              <w:rPr>
                <w:rFonts w:cs="Arial"/>
                <w:sz w:val="16"/>
                <w:szCs w:val="16"/>
              </w:rPr>
            </w:pPr>
            <w:r w:rsidRPr="00016F18">
              <w:rPr>
                <w:sz w:val="16"/>
                <w:szCs w:val="16"/>
              </w:rPr>
              <w:t>Rel-17</w:t>
            </w:r>
          </w:p>
        </w:tc>
        <w:tc>
          <w:tcPr>
            <w:tcW w:w="1170" w:type="dxa"/>
            <w:gridSpan w:val="2"/>
            <w:tcBorders>
              <w:bottom w:val="single" w:sz="4" w:space="0" w:color="auto"/>
            </w:tcBorders>
            <w:shd w:val="clear" w:color="auto" w:fill="auto"/>
          </w:tcPr>
          <w:p w14:paraId="52005927" w14:textId="537BC09F" w:rsidR="00016F18" w:rsidRPr="00016F18" w:rsidRDefault="00016F18" w:rsidP="00016F18">
            <w:pPr>
              <w:pStyle w:val="TAC"/>
              <w:rPr>
                <w:rFonts w:cs="Arial"/>
                <w:sz w:val="16"/>
                <w:szCs w:val="16"/>
              </w:rPr>
            </w:pPr>
            <w:r w:rsidRPr="00016F18">
              <w:rPr>
                <w:sz w:val="16"/>
                <w:szCs w:val="16"/>
              </w:rPr>
              <w:t>C230</w:t>
            </w:r>
          </w:p>
        </w:tc>
        <w:tc>
          <w:tcPr>
            <w:tcW w:w="3596" w:type="dxa"/>
            <w:gridSpan w:val="2"/>
            <w:tcBorders>
              <w:bottom w:val="single" w:sz="4" w:space="0" w:color="auto"/>
            </w:tcBorders>
            <w:shd w:val="clear" w:color="auto" w:fill="auto"/>
          </w:tcPr>
          <w:p w14:paraId="72691A7C" w14:textId="4D996775" w:rsidR="00016F18" w:rsidRPr="00016F18" w:rsidRDefault="00016F18" w:rsidP="00016F18">
            <w:pPr>
              <w:pStyle w:val="TAL"/>
              <w:rPr>
                <w:rFonts w:cs="Arial"/>
                <w:sz w:val="16"/>
                <w:szCs w:val="16"/>
              </w:rPr>
            </w:pPr>
            <w:r w:rsidRPr="00016F18">
              <w:rPr>
                <w:sz w:val="16"/>
                <w:szCs w:val="16"/>
              </w:rPr>
              <w:t>UEs supporting 5G Core and NSSRG</w:t>
            </w:r>
          </w:p>
        </w:tc>
      </w:tr>
      <w:tr w:rsidR="008B098A" w:rsidRPr="00C01848" w14:paraId="404D263B" w14:textId="77777777">
        <w:trPr>
          <w:gridBefore w:val="1"/>
          <w:wBefore w:w="32" w:type="dxa"/>
          <w:jc w:val="center"/>
        </w:trPr>
        <w:tc>
          <w:tcPr>
            <w:tcW w:w="1096" w:type="dxa"/>
            <w:gridSpan w:val="2"/>
            <w:tcBorders>
              <w:top w:val="nil"/>
              <w:bottom w:val="single" w:sz="4" w:space="0" w:color="auto"/>
            </w:tcBorders>
            <w:shd w:val="clear" w:color="auto" w:fill="D9D9D9"/>
          </w:tcPr>
          <w:p w14:paraId="3EDB199A" w14:textId="00ADECFC" w:rsidR="008B098A" w:rsidRPr="008B098A" w:rsidRDefault="008B098A" w:rsidP="008B098A">
            <w:pPr>
              <w:pStyle w:val="TAL"/>
              <w:rPr>
                <w:b/>
                <w:bCs/>
                <w:sz w:val="16"/>
                <w:szCs w:val="16"/>
              </w:rPr>
            </w:pPr>
            <w:r w:rsidRPr="008B098A">
              <w:rPr>
                <w:b/>
                <w:bCs/>
                <w:sz w:val="16"/>
                <w:szCs w:val="16"/>
              </w:rPr>
              <w:t>9.1.14</w:t>
            </w:r>
          </w:p>
        </w:tc>
        <w:tc>
          <w:tcPr>
            <w:tcW w:w="3506" w:type="dxa"/>
            <w:gridSpan w:val="2"/>
            <w:tcBorders>
              <w:top w:val="nil"/>
              <w:bottom w:val="single" w:sz="4" w:space="0" w:color="auto"/>
            </w:tcBorders>
            <w:shd w:val="clear" w:color="auto" w:fill="D9D9D9"/>
          </w:tcPr>
          <w:p w14:paraId="7671F751" w14:textId="2B693DD0" w:rsidR="008B098A" w:rsidRPr="008B098A" w:rsidRDefault="008B098A" w:rsidP="008B098A">
            <w:pPr>
              <w:pStyle w:val="TAL"/>
              <w:rPr>
                <w:b/>
                <w:bCs/>
                <w:sz w:val="16"/>
                <w:szCs w:val="16"/>
              </w:rPr>
            </w:pPr>
            <w:r w:rsidRPr="008B098A">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0D29DE7B" w14:textId="77777777" w:rsidR="008B098A" w:rsidRPr="008B098A" w:rsidRDefault="008B098A" w:rsidP="008B098A">
            <w:pPr>
              <w:pStyle w:val="TAC"/>
              <w:rPr>
                <w:sz w:val="16"/>
                <w:szCs w:val="16"/>
              </w:rPr>
            </w:pPr>
          </w:p>
        </w:tc>
        <w:tc>
          <w:tcPr>
            <w:tcW w:w="1170" w:type="dxa"/>
            <w:gridSpan w:val="2"/>
            <w:tcBorders>
              <w:bottom w:val="single" w:sz="4" w:space="0" w:color="auto"/>
            </w:tcBorders>
            <w:shd w:val="clear" w:color="auto" w:fill="D9D9D9"/>
          </w:tcPr>
          <w:p w14:paraId="1A48D87F" w14:textId="77777777" w:rsidR="008B098A" w:rsidRPr="008B098A" w:rsidRDefault="008B098A" w:rsidP="008B098A">
            <w:pPr>
              <w:pStyle w:val="TAC"/>
              <w:rPr>
                <w:sz w:val="16"/>
                <w:szCs w:val="16"/>
              </w:rPr>
            </w:pPr>
          </w:p>
        </w:tc>
        <w:tc>
          <w:tcPr>
            <w:tcW w:w="3596" w:type="dxa"/>
            <w:gridSpan w:val="2"/>
            <w:tcBorders>
              <w:bottom w:val="single" w:sz="4" w:space="0" w:color="auto"/>
            </w:tcBorders>
            <w:shd w:val="clear" w:color="auto" w:fill="D9D9D9"/>
          </w:tcPr>
          <w:p w14:paraId="77A6425F" w14:textId="77777777" w:rsidR="008B098A" w:rsidRPr="008B098A" w:rsidRDefault="008B098A" w:rsidP="008B098A">
            <w:pPr>
              <w:pStyle w:val="TAL"/>
              <w:rPr>
                <w:sz w:val="16"/>
                <w:szCs w:val="16"/>
              </w:rPr>
            </w:pPr>
          </w:p>
        </w:tc>
      </w:tr>
      <w:tr w:rsidR="008B098A" w:rsidRPr="00C01848" w14:paraId="3EEC8CA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2A9AA49F" w14:textId="7F752C3A" w:rsidR="008B098A" w:rsidRPr="008B098A" w:rsidRDefault="008B098A" w:rsidP="008B098A">
            <w:pPr>
              <w:pStyle w:val="TAL"/>
              <w:rPr>
                <w:sz w:val="16"/>
                <w:szCs w:val="16"/>
              </w:rPr>
            </w:pPr>
            <w:r w:rsidRPr="008B098A">
              <w:rPr>
                <w:sz w:val="16"/>
                <w:szCs w:val="16"/>
              </w:rPr>
              <w:t>9.1.14.1</w:t>
            </w:r>
          </w:p>
        </w:tc>
        <w:tc>
          <w:tcPr>
            <w:tcW w:w="3506" w:type="dxa"/>
            <w:gridSpan w:val="2"/>
            <w:tcBorders>
              <w:top w:val="nil"/>
              <w:bottom w:val="single" w:sz="4" w:space="0" w:color="auto"/>
            </w:tcBorders>
            <w:shd w:val="clear" w:color="auto" w:fill="auto"/>
          </w:tcPr>
          <w:p w14:paraId="09AA2129" w14:textId="4D2EA657" w:rsidR="008B098A" w:rsidRPr="008B098A" w:rsidRDefault="008B098A" w:rsidP="008B098A">
            <w:pPr>
              <w:pStyle w:val="TAL"/>
              <w:rPr>
                <w:sz w:val="16"/>
                <w:szCs w:val="16"/>
              </w:rPr>
            </w:pPr>
            <w:r w:rsidRPr="008B098A">
              <w:rPr>
                <w:sz w:val="16"/>
                <w:szCs w:val="16"/>
              </w:rPr>
              <w:t xml:space="preserve">Paging Early Indication with Subgrouping / RRC_IDLE / </w:t>
            </w:r>
            <w:proofErr w:type="spellStart"/>
            <w:r w:rsidRPr="008B098A">
              <w:rPr>
                <w:sz w:val="16"/>
                <w:szCs w:val="16"/>
              </w:rPr>
              <w:t>lastUsedCellOnly</w:t>
            </w:r>
            <w:proofErr w:type="spellEnd"/>
            <w:r w:rsidRPr="008B098A">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5EC6DA9D" w14:textId="11B0442E" w:rsidR="008B098A" w:rsidRPr="008B098A" w:rsidRDefault="008B098A" w:rsidP="008B098A">
            <w:pPr>
              <w:pStyle w:val="TAC"/>
              <w:rPr>
                <w:sz w:val="16"/>
                <w:szCs w:val="16"/>
              </w:rPr>
            </w:pPr>
            <w:r w:rsidRPr="008B098A">
              <w:rPr>
                <w:sz w:val="16"/>
                <w:szCs w:val="16"/>
              </w:rPr>
              <w:t>Rel-17</w:t>
            </w:r>
          </w:p>
        </w:tc>
        <w:tc>
          <w:tcPr>
            <w:tcW w:w="1170" w:type="dxa"/>
            <w:gridSpan w:val="2"/>
            <w:tcBorders>
              <w:bottom w:val="single" w:sz="4" w:space="0" w:color="auto"/>
            </w:tcBorders>
            <w:shd w:val="clear" w:color="auto" w:fill="auto"/>
          </w:tcPr>
          <w:p w14:paraId="0DBDA622" w14:textId="323453C1" w:rsidR="008B098A" w:rsidRPr="008B098A" w:rsidRDefault="008B098A" w:rsidP="008B098A">
            <w:pPr>
              <w:pStyle w:val="TAC"/>
              <w:rPr>
                <w:sz w:val="16"/>
                <w:szCs w:val="16"/>
              </w:rPr>
            </w:pPr>
            <w:r w:rsidRPr="008B098A">
              <w:rPr>
                <w:sz w:val="16"/>
                <w:szCs w:val="16"/>
              </w:rPr>
              <w:t>C224</w:t>
            </w:r>
          </w:p>
        </w:tc>
        <w:tc>
          <w:tcPr>
            <w:tcW w:w="3596" w:type="dxa"/>
            <w:gridSpan w:val="2"/>
            <w:tcBorders>
              <w:bottom w:val="single" w:sz="4" w:space="0" w:color="auto"/>
            </w:tcBorders>
            <w:shd w:val="clear" w:color="auto" w:fill="auto"/>
          </w:tcPr>
          <w:p w14:paraId="3F9B2BCF" w14:textId="1C7DF20D" w:rsidR="008B098A" w:rsidRPr="008B098A" w:rsidRDefault="008B098A" w:rsidP="008B098A">
            <w:pPr>
              <w:pStyle w:val="TAL"/>
              <w:rPr>
                <w:sz w:val="16"/>
                <w:szCs w:val="16"/>
              </w:rPr>
            </w:pPr>
            <w:r w:rsidRPr="008B098A">
              <w:rPr>
                <w:sz w:val="16"/>
                <w:szCs w:val="16"/>
              </w:rPr>
              <w:t>UEs supporting 5G Core and PEI</w:t>
            </w:r>
          </w:p>
        </w:tc>
      </w:tr>
      <w:tr w:rsidR="00527813" w:rsidRPr="003F7263" w14:paraId="7B892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33DCB"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0C4656E9" w14:textId="77777777" w:rsidR="00527813" w:rsidRPr="003F7263" w:rsidRDefault="00527813" w:rsidP="00527813">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619475" w14:textId="77777777" w:rsidR="00527813" w:rsidRPr="003F7263" w:rsidRDefault="00527813" w:rsidP="00527813">
            <w:pPr>
              <w:keepNext/>
              <w:keepLines/>
              <w:spacing w:after="0"/>
              <w:rPr>
                <w:rFonts w:ascii="Arial" w:hAnsi="Arial"/>
                <w:b/>
                <w:sz w:val="16"/>
                <w:szCs w:val="16"/>
              </w:rPr>
            </w:pPr>
          </w:p>
        </w:tc>
      </w:tr>
      <w:tr w:rsidR="00527813" w:rsidRPr="003F7263" w14:paraId="5634D96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737B3A6"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EF3CD6F" w14:textId="77777777" w:rsidR="00527813" w:rsidRPr="00DA7FFD" w:rsidRDefault="00527813" w:rsidP="00527813">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527813" w:rsidRPr="003F7263" w:rsidRDefault="00527813" w:rsidP="00527813">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527813" w:rsidRPr="003F7263" w:rsidRDefault="00527813" w:rsidP="00527813">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374A94" w14:textId="77777777" w:rsidR="00527813" w:rsidRPr="003F7263" w:rsidRDefault="00527813" w:rsidP="00527813">
            <w:pPr>
              <w:keepNext/>
              <w:keepLines/>
              <w:spacing w:after="0"/>
              <w:rPr>
                <w:rFonts w:ascii="Arial" w:hAnsi="Arial" w:cs="Arial"/>
                <w:b/>
                <w:sz w:val="16"/>
                <w:szCs w:val="16"/>
              </w:rPr>
            </w:pPr>
          </w:p>
        </w:tc>
      </w:tr>
      <w:tr w:rsidR="00527813" w:rsidRPr="003F7263" w14:paraId="02D164F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485D86B"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5DCC4A4D"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BC294C0"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409D230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1A2733" w14:textId="77777777" w:rsidR="00527813" w:rsidRPr="003F7263" w:rsidRDefault="00527813" w:rsidP="00527813">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5EAB78"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1B9BBC8D"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2E3EEE8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75560B0"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16B3307" w14:textId="77777777" w:rsidR="00527813" w:rsidRPr="003F7263" w:rsidRDefault="00527813" w:rsidP="00527813">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3E2C8D3" w14:textId="77777777" w:rsidR="00527813" w:rsidRPr="003F7263" w:rsidRDefault="00527813" w:rsidP="00527813">
            <w:pPr>
              <w:keepNext/>
              <w:keepLines/>
              <w:spacing w:after="0"/>
              <w:rPr>
                <w:rFonts w:ascii="Arial" w:hAnsi="Arial"/>
                <w:b/>
                <w:sz w:val="16"/>
                <w:szCs w:val="16"/>
              </w:rPr>
            </w:pPr>
          </w:p>
        </w:tc>
      </w:tr>
      <w:tr w:rsidR="00527813" w:rsidRPr="003F7263" w14:paraId="14C8ED8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109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2EE30B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ADD3F0E"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B54D30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B4D2E2E"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AF1884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C1CE39D"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8D2A86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CDCE60E" w14:textId="32DF2682"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31725F0F" w14:textId="35D52191" w:rsidR="00527813" w:rsidRPr="003F7263" w:rsidRDefault="00527813" w:rsidP="00527813">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EBC4C94" w14:textId="77777777" w:rsidR="00527813" w:rsidRPr="003F7263" w:rsidRDefault="00527813" w:rsidP="00527813">
            <w:pPr>
              <w:keepNext/>
              <w:keepLines/>
              <w:spacing w:after="0"/>
              <w:rPr>
                <w:rFonts w:ascii="Arial" w:hAnsi="Arial"/>
                <w:sz w:val="16"/>
                <w:szCs w:val="16"/>
              </w:rPr>
            </w:pPr>
          </w:p>
        </w:tc>
      </w:tr>
      <w:tr w:rsidR="00527813" w:rsidRPr="003F7263" w14:paraId="70E2942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02FB1F5" w14:textId="77777777" w:rsidR="00527813" w:rsidRPr="003F7263" w:rsidRDefault="00527813" w:rsidP="00527813">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30CAC51E" w14:textId="77777777" w:rsidR="00527813" w:rsidRPr="003F7263" w:rsidRDefault="00527813" w:rsidP="00527813">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527813" w:rsidRPr="003F7263" w:rsidRDefault="00527813" w:rsidP="00527813">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527813" w:rsidRPr="003F7263" w:rsidRDefault="00527813" w:rsidP="00527813">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01CEDFC" w14:textId="77777777" w:rsidR="00527813" w:rsidRPr="003F7263" w:rsidRDefault="00527813" w:rsidP="00527813">
            <w:pPr>
              <w:keepNext/>
              <w:keepLines/>
              <w:spacing w:after="0"/>
              <w:rPr>
                <w:rFonts w:ascii="Arial" w:hAnsi="Arial"/>
                <w:b/>
                <w:bCs/>
                <w:sz w:val="16"/>
                <w:szCs w:val="16"/>
              </w:rPr>
            </w:pPr>
          </w:p>
        </w:tc>
      </w:tr>
      <w:tr w:rsidR="00527813" w:rsidRPr="003F7263" w14:paraId="6D8498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A2F1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01CE3E09"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050F99B"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0358067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2D2EE6E"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111B79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38C7DC" w14:textId="77777777" w:rsidR="00527813" w:rsidRPr="003F7263" w:rsidRDefault="00527813" w:rsidP="00527813">
            <w:pPr>
              <w:keepNext/>
              <w:keepLines/>
              <w:spacing w:after="0"/>
              <w:rPr>
                <w:rFonts w:ascii="Arial" w:hAnsi="Arial"/>
                <w:b/>
                <w:sz w:val="16"/>
                <w:szCs w:val="16"/>
              </w:rPr>
            </w:pPr>
          </w:p>
        </w:tc>
      </w:tr>
      <w:tr w:rsidR="00527813" w:rsidRPr="003F7263" w14:paraId="25F3994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2FB9D0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9C4D58F"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8DE769" w14:textId="77777777" w:rsidR="00527813" w:rsidRPr="003F7263" w:rsidRDefault="00527813" w:rsidP="00527813">
            <w:pPr>
              <w:keepNext/>
              <w:keepLines/>
              <w:spacing w:after="0"/>
              <w:rPr>
                <w:rFonts w:ascii="Arial" w:hAnsi="Arial"/>
                <w:b/>
                <w:sz w:val="16"/>
                <w:szCs w:val="16"/>
              </w:rPr>
            </w:pPr>
          </w:p>
        </w:tc>
      </w:tr>
      <w:tr w:rsidR="00527813" w:rsidRPr="003F7263" w14:paraId="1AFCD5CF"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D4B6B6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2163C32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1D8F35C"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48A6EA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0A3215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420654"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D06AF9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0B3C99F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5152D0" w14:textId="00CFD6C3"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BE2B0FB" w14:textId="406EB40E"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E818E4B" w14:textId="77777777" w:rsidR="00527813" w:rsidRPr="003F7263" w:rsidRDefault="00527813" w:rsidP="00527813">
            <w:pPr>
              <w:keepNext/>
              <w:keepLines/>
              <w:spacing w:after="0"/>
              <w:rPr>
                <w:rFonts w:ascii="Arial" w:hAnsi="Arial"/>
                <w:sz w:val="16"/>
                <w:szCs w:val="16"/>
              </w:rPr>
            </w:pPr>
          </w:p>
        </w:tc>
      </w:tr>
      <w:tr w:rsidR="00527813" w:rsidRPr="003F7263" w14:paraId="7F8AD6D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DC2A9E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FFC91C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5A2545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C6BF6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C61B1C8" w14:textId="77777777" w:rsidR="00527813" w:rsidRPr="003F7263" w:rsidRDefault="00527813" w:rsidP="00527813">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1AEE02E0" w14:textId="77777777" w:rsidR="00527813" w:rsidRPr="003F7263" w:rsidRDefault="00527813" w:rsidP="00527813">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3C639F" w14:textId="77777777" w:rsidR="00527813" w:rsidRPr="003F7263" w:rsidRDefault="00527813" w:rsidP="00527813">
            <w:pPr>
              <w:keepNext/>
              <w:keepLines/>
              <w:spacing w:after="0"/>
              <w:rPr>
                <w:rFonts w:ascii="Arial" w:hAnsi="Arial"/>
                <w:sz w:val="16"/>
                <w:szCs w:val="16"/>
              </w:rPr>
            </w:pPr>
          </w:p>
        </w:tc>
      </w:tr>
      <w:tr w:rsidR="00527813" w:rsidRPr="003F7263" w14:paraId="6DFCF2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9AA8B51" w14:textId="77777777" w:rsidR="00527813" w:rsidRPr="003F7263" w:rsidRDefault="00527813" w:rsidP="00527813">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2EAF90A6" w14:textId="4F8B33EB" w:rsidR="00527813" w:rsidRPr="003F7263" w:rsidRDefault="00527813" w:rsidP="00527813">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04CEB33" w14:textId="2A53AFBD" w:rsidR="00527813" w:rsidRPr="003F7263" w:rsidRDefault="00527813" w:rsidP="00527813">
            <w:pPr>
              <w:pStyle w:val="TAC"/>
              <w:rPr>
                <w:sz w:val="16"/>
                <w:szCs w:val="16"/>
              </w:rPr>
            </w:pPr>
          </w:p>
        </w:tc>
        <w:tc>
          <w:tcPr>
            <w:tcW w:w="1170" w:type="dxa"/>
            <w:gridSpan w:val="2"/>
            <w:tcBorders>
              <w:bottom w:val="single" w:sz="4" w:space="0" w:color="auto"/>
            </w:tcBorders>
            <w:shd w:val="clear" w:color="auto" w:fill="FFFFFF"/>
          </w:tcPr>
          <w:p w14:paraId="41E7D486" w14:textId="6789B8AE" w:rsidR="00527813" w:rsidRPr="003F7263" w:rsidRDefault="00527813" w:rsidP="00527813">
            <w:pPr>
              <w:pStyle w:val="TAC"/>
              <w:rPr>
                <w:sz w:val="16"/>
                <w:szCs w:val="16"/>
                <w:lang w:eastAsia="zh-CN"/>
              </w:rPr>
            </w:pPr>
          </w:p>
        </w:tc>
        <w:tc>
          <w:tcPr>
            <w:tcW w:w="3596" w:type="dxa"/>
            <w:gridSpan w:val="2"/>
            <w:tcBorders>
              <w:bottom w:val="single" w:sz="4" w:space="0" w:color="auto"/>
            </w:tcBorders>
            <w:shd w:val="clear" w:color="auto" w:fill="FFFFFF"/>
          </w:tcPr>
          <w:p w14:paraId="75D10014" w14:textId="00D5C454" w:rsidR="00527813" w:rsidRPr="003F7263" w:rsidRDefault="00527813" w:rsidP="00527813">
            <w:pPr>
              <w:pStyle w:val="TAL"/>
              <w:rPr>
                <w:sz w:val="16"/>
                <w:szCs w:val="16"/>
              </w:rPr>
            </w:pPr>
          </w:p>
        </w:tc>
      </w:tr>
      <w:tr w:rsidR="00527813" w:rsidRPr="003F7263" w14:paraId="6F877AA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BF30696" w14:textId="77777777" w:rsidR="00527813" w:rsidRPr="003F7263" w:rsidRDefault="00527813" w:rsidP="00527813">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555074D8" w14:textId="77777777" w:rsidR="00527813" w:rsidRPr="003F7263" w:rsidRDefault="00527813" w:rsidP="00527813">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F2C2E4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CF8CAC2"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2AC3F3DF"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B79FE9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22996B0"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D98D22E" w14:textId="77777777" w:rsidR="00527813" w:rsidRPr="003F7263" w:rsidRDefault="00527813" w:rsidP="00527813">
            <w:pPr>
              <w:keepNext/>
              <w:keepLines/>
              <w:spacing w:after="0"/>
              <w:rPr>
                <w:rFonts w:ascii="Arial" w:hAnsi="Arial"/>
                <w:b/>
                <w:sz w:val="16"/>
                <w:szCs w:val="16"/>
              </w:rPr>
            </w:pPr>
          </w:p>
        </w:tc>
      </w:tr>
      <w:tr w:rsidR="00527813" w:rsidRPr="003F7263" w14:paraId="3ACF234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F7E97"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625832C2"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5496F" w14:textId="77777777" w:rsidR="00527813" w:rsidRPr="003F7263" w:rsidRDefault="00527813" w:rsidP="00527813">
            <w:pPr>
              <w:keepNext/>
              <w:keepLines/>
              <w:spacing w:after="0"/>
              <w:rPr>
                <w:rFonts w:ascii="Arial" w:hAnsi="Arial"/>
                <w:b/>
                <w:sz w:val="16"/>
                <w:szCs w:val="16"/>
              </w:rPr>
            </w:pPr>
          </w:p>
        </w:tc>
      </w:tr>
      <w:tr w:rsidR="00527813" w:rsidRPr="003F7263" w14:paraId="007C517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7885F3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05BA6CD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3697A0F"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3CA7B6"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C4D142C"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40BB7B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E6BF10" w14:textId="77777777" w:rsidR="00527813" w:rsidRPr="003F7263" w:rsidRDefault="00527813" w:rsidP="00527813">
            <w:pPr>
              <w:keepNext/>
              <w:keepLines/>
              <w:spacing w:after="0"/>
              <w:rPr>
                <w:rFonts w:ascii="Arial" w:hAnsi="Arial"/>
                <w:b/>
                <w:sz w:val="16"/>
                <w:szCs w:val="16"/>
              </w:rPr>
            </w:pPr>
          </w:p>
        </w:tc>
      </w:tr>
      <w:tr w:rsidR="00527813" w:rsidRPr="003F7263" w14:paraId="10D5667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FAB9A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8B0E88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 xml:space="preserve">Network-initiated de-registration / De-registration for </w:t>
            </w:r>
            <w:proofErr w:type="gramStart"/>
            <w:r w:rsidRPr="003F7263">
              <w:rPr>
                <w:rFonts w:ascii="Arial" w:hAnsi="Arial"/>
                <w:sz w:val="16"/>
                <w:szCs w:val="16"/>
              </w:rPr>
              <w:t>Non-3GPP</w:t>
            </w:r>
            <w:proofErr w:type="gramEnd"/>
            <w:r w:rsidRPr="003F7263">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05D63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1BA3D7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FED2A7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5C7869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282452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CEA9F47"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AADCA5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8827ECD" w14:textId="77777777" w:rsidR="00527813" w:rsidRPr="003F7263" w:rsidRDefault="00527813" w:rsidP="00527813">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7147766E" w14:textId="23D976A7" w:rsidR="00527813" w:rsidRPr="003F7263" w:rsidRDefault="00527813" w:rsidP="00527813">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527813" w:rsidRPr="003F7263" w:rsidRDefault="00527813" w:rsidP="00527813">
            <w:pPr>
              <w:pStyle w:val="TAL"/>
              <w:rPr>
                <w:b/>
                <w:sz w:val="16"/>
                <w:szCs w:val="16"/>
              </w:rPr>
            </w:pPr>
          </w:p>
        </w:tc>
        <w:tc>
          <w:tcPr>
            <w:tcW w:w="1170" w:type="dxa"/>
            <w:gridSpan w:val="2"/>
            <w:tcBorders>
              <w:bottom w:val="single" w:sz="4" w:space="0" w:color="auto"/>
            </w:tcBorders>
            <w:shd w:val="clear" w:color="auto" w:fill="D9D9D9"/>
          </w:tcPr>
          <w:p w14:paraId="114E3BBC" w14:textId="77777777" w:rsidR="00527813" w:rsidRPr="003F7263" w:rsidRDefault="00527813" w:rsidP="00527813">
            <w:pPr>
              <w:pStyle w:val="TAL"/>
              <w:rPr>
                <w:b/>
                <w:sz w:val="16"/>
                <w:szCs w:val="16"/>
                <w:lang w:eastAsia="zh-CN"/>
              </w:rPr>
            </w:pPr>
          </w:p>
        </w:tc>
        <w:tc>
          <w:tcPr>
            <w:tcW w:w="3596" w:type="dxa"/>
            <w:gridSpan w:val="2"/>
            <w:tcBorders>
              <w:bottom w:val="single" w:sz="4" w:space="0" w:color="auto"/>
            </w:tcBorders>
            <w:shd w:val="clear" w:color="auto" w:fill="D9D9D9"/>
          </w:tcPr>
          <w:p w14:paraId="015666AE" w14:textId="77777777" w:rsidR="00527813" w:rsidRPr="003F7263" w:rsidRDefault="00527813" w:rsidP="00527813">
            <w:pPr>
              <w:pStyle w:val="TAL"/>
              <w:rPr>
                <w:b/>
                <w:sz w:val="16"/>
                <w:szCs w:val="16"/>
              </w:rPr>
            </w:pPr>
          </w:p>
        </w:tc>
      </w:tr>
      <w:tr w:rsidR="00527813" w:rsidRPr="003F7263" w14:paraId="2FFCFB3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8388776" w14:textId="77777777" w:rsidR="00527813" w:rsidRPr="003F7263" w:rsidRDefault="00527813" w:rsidP="00527813">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1BB1719E" w14:textId="77777777" w:rsidR="00527813" w:rsidRPr="003F7263" w:rsidRDefault="00527813" w:rsidP="00527813">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32F2B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996F9E0"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7FD9182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3D412C" w14:textId="77777777" w:rsidR="00527813" w:rsidRPr="003F7263" w:rsidRDefault="00527813" w:rsidP="00527813">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23F9FB92" w14:textId="77777777" w:rsidR="00527813" w:rsidRPr="003F7263" w:rsidRDefault="00527813" w:rsidP="00527813">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BD8A9A5" w14:textId="77777777" w:rsidR="00527813" w:rsidRPr="003F7263" w:rsidRDefault="00527813" w:rsidP="00527813">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31F0D99D" w14:textId="68A9979E"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527813" w:rsidRPr="003F7263" w14:paraId="48A2252B"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67F7764"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314033C"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F9E3B9" w14:textId="77777777" w:rsidR="00527813" w:rsidRPr="003F7263" w:rsidRDefault="00527813" w:rsidP="00527813">
            <w:pPr>
              <w:keepNext/>
              <w:keepLines/>
              <w:spacing w:after="0"/>
              <w:rPr>
                <w:rFonts w:ascii="Arial" w:hAnsi="Arial"/>
                <w:b/>
                <w:sz w:val="16"/>
                <w:szCs w:val="16"/>
              </w:rPr>
            </w:pPr>
          </w:p>
        </w:tc>
      </w:tr>
      <w:tr w:rsidR="00527813" w:rsidRPr="003F7263" w14:paraId="07C9BE3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F78D14B"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901E897"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6223859D" w14:textId="617A54DC"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527813" w:rsidRPr="003F7263" w14:paraId="0CCB409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93FA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0505D5B6"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DF40F2" w14:textId="77777777" w:rsidR="00527813" w:rsidRPr="003F7263" w:rsidRDefault="00527813" w:rsidP="00527813">
            <w:pPr>
              <w:keepNext/>
              <w:keepLines/>
              <w:spacing w:after="0"/>
              <w:rPr>
                <w:rFonts w:ascii="Arial" w:hAnsi="Arial"/>
                <w:sz w:val="16"/>
                <w:szCs w:val="16"/>
              </w:rPr>
            </w:pPr>
          </w:p>
        </w:tc>
      </w:tr>
      <w:tr w:rsidR="00527813" w:rsidRPr="003F7263" w14:paraId="22990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7A591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2CB8BEF1"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45D213" w14:textId="77777777" w:rsidR="00527813" w:rsidRPr="003F7263" w:rsidRDefault="00527813" w:rsidP="00527813">
            <w:pPr>
              <w:keepNext/>
              <w:keepLines/>
              <w:spacing w:after="0"/>
              <w:rPr>
                <w:rFonts w:ascii="Arial" w:hAnsi="Arial"/>
                <w:sz w:val="16"/>
                <w:szCs w:val="16"/>
              </w:rPr>
            </w:pPr>
          </w:p>
        </w:tc>
      </w:tr>
      <w:tr w:rsidR="00527813" w:rsidRPr="003F7263" w14:paraId="0653221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33BC12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066DDBC0"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275F191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1A7813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E4E7FF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648F79B2"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6D31618B"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45FC75C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B93C58C"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3F0E48DA"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1AD720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016F18" w:rsidRPr="003F7263" w14:paraId="0925D6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21BB35" w14:textId="3E68390D" w:rsidR="00016F18" w:rsidRPr="00016F18" w:rsidRDefault="00016F18" w:rsidP="00016F18">
            <w:pPr>
              <w:pStyle w:val="TAL"/>
              <w:rPr>
                <w:sz w:val="16"/>
                <w:szCs w:val="16"/>
              </w:rPr>
            </w:pPr>
            <w:r w:rsidRPr="00016F18">
              <w:rPr>
                <w:sz w:val="16"/>
                <w:szCs w:val="16"/>
              </w:rPr>
              <w:t>9.3.1.4</w:t>
            </w:r>
          </w:p>
        </w:tc>
        <w:tc>
          <w:tcPr>
            <w:tcW w:w="3506" w:type="dxa"/>
            <w:gridSpan w:val="2"/>
            <w:tcBorders>
              <w:top w:val="nil"/>
              <w:bottom w:val="single" w:sz="4" w:space="0" w:color="auto"/>
            </w:tcBorders>
            <w:shd w:val="clear" w:color="auto" w:fill="FFFFFF"/>
          </w:tcPr>
          <w:p w14:paraId="3F1793E1" w14:textId="3F617A12" w:rsidR="00016F18" w:rsidRPr="00016F18" w:rsidRDefault="00016F18" w:rsidP="00016F18">
            <w:pPr>
              <w:pStyle w:val="TAL"/>
              <w:rPr>
                <w:sz w:val="16"/>
                <w:szCs w:val="16"/>
              </w:rPr>
            </w:pPr>
            <w:r w:rsidRPr="00016F18">
              <w:rPr>
                <w:sz w:val="16"/>
                <w:szCs w:val="16"/>
              </w:rPr>
              <w:t>NSAC / interworking with EPC</w:t>
            </w:r>
          </w:p>
        </w:tc>
        <w:tc>
          <w:tcPr>
            <w:tcW w:w="810" w:type="dxa"/>
            <w:gridSpan w:val="2"/>
            <w:tcBorders>
              <w:top w:val="nil"/>
              <w:bottom w:val="single" w:sz="4" w:space="0" w:color="auto"/>
            </w:tcBorders>
            <w:shd w:val="clear" w:color="auto" w:fill="FFFFFF"/>
          </w:tcPr>
          <w:p w14:paraId="0690FE5A" w14:textId="1994CFEB" w:rsidR="00016F18" w:rsidRPr="00016F18" w:rsidRDefault="00016F18" w:rsidP="00016F18">
            <w:pPr>
              <w:pStyle w:val="TAC"/>
              <w:rPr>
                <w:sz w:val="16"/>
                <w:szCs w:val="16"/>
              </w:rPr>
            </w:pPr>
            <w:r w:rsidRPr="00016F18">
              <w:rPr>
                <w:sz w:val="16"/>
                <w:szCs w:val="16"/>
              </w:rPr>
              <w:t>Rel-17</w:t>
            </w:r>
          </w:p>
        </w:tc>
        <w:tc>
          <w:tcPr>
            <w:tcW w:w="1170" w:type="dxa"/>
            <w:gridSpan w:val="2"/>
            <w:tcBorders>
              <w:bottom w:val="single" w:sz="4" w:space="0" w:color="auto"/>
            </w:tcBorders>
            <w:shd w:val="clear" w:color="auto" w:fill="FFFFFF"/>
          </w:tcPr>
          <w:p w14:paraId="037A6D7C" w14:textId="4BE64614" w:rsidR="00016F18" w:rsidRPr="00016F18" w:rsidRDefault="00016F18" w:rsidP="00016F18">
            <w:pPr>
              <w:pStyle w:val="TAC"/>
              <w:rPr>
                <w:sz w:val="16"/>
                <w:szCs w:val="16"/>
              </w:rPr>
            </w:pPr>
            <w:r>
              <w:rPr>
                <w:sz w:val="16"/>
                <w:szCs w:val="16"/>
              </w:rPr>
              <w:t>C260</w:t>
            </w:r>
          </w:p>
        </w:tc>
        <w:tc>
          <w:tcPr>
            <w:tcW w:w="3596" w:type="dxa"/>
            <w:gridSpan w:val="2"/>
            <w:tcBorders>
              <w:bottom w:val="single" w:sz="4" w:space="0" w:color="auto"/>
            </w:tcBorders>
            <w:shd w:val="clear" w:color="auto" w:fill="FFFFFF"/>
          </w:tcPr>
          <w:p w14:paraId="0AC6D6A9" w14:textId="002DEF24" w:rsidR="00016F18" w:rsidRPr="00016F18" w:rsidRDefault="00016F18" w:rsidP="00016F18">
            <w:pPr>
              <w:pStyle w:val="TAL"/>
              <w:rPr>
                <w:sz w:val="16"/>
                <w:szCs w:val="16"/>
              </w:rPr>
            </w:pPr>
            <w:r w:rsidRPr="00016F18">
              <w:rPr>
                <w:sz w:val="16"/>
                <w:szCs w:val="16"/>
              </w:rPr>
              <w:t>UEs supporting 5GS and E-UTRA and NSSRG</w:t>
            </w:r>
          </w:p>
        </w:tc>
      </w:tr>
      <w:tr w:rsidR="00527813" w:rsidRPr="003F7263" w14:paraId="1BD9E1F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13EFC3F" w14:textId="77777777" w:rsidR="00527813" w:rsidRPr="003F7263" w:rsidRDefault="00527813" w:rsidP="00527813">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685FA772" w14:textId="77777777" w:rsidR="00527813" w:rsidRPr="003F7263" w:rsidRDefault="00527813" w:rsidP="00527813">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53B9D980" w14:textId="77777777" w:rsidR="00527813" w:rsidRPr="003F7263" w:rsidRDefault="00527813" w:rsidP="00527813">
            <w:pPr>
              <w:pStyle w:val="TAL"/>
              <w:keepNext w:val="0"/>
              <w:keepLines w:val="0"/>
              <w:rPr>
                <w:sz w:val="16"/>
                <w:szCs w:val="16"/>
              </w:rPr>
            </w:pPr>
          </w:p>
        </w:tc>
      </w:tr>
      <w:tr w:rsidR="00527813" w:rsidRPr="003F7263" w14:paraId="0929D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0BF5C43"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18433668"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357FF6BF" w14:textId="77777777" w:rsidR="00527813" w:rsidRPr="003F7263" w:rsidRDefault="00527813" w:rsidP="00527813">
            <w:pPr>
              <w:pStyle w:val="TAL"/>
              <w:keepNext w:val="0"/>
              <w:keepLines w:val="0"/>
              <w:rPr>
                <w:sz w:val="16"/>
                <w:szCs w:val="16"/>
              </w:rPr>
            </w:pPr>
          </w:p>
        </w:tc>
      </w:tr>
      <w:tr w:rsidR="00527813" w:rsidRPr="003F7263" w14:paraId="05AB3D9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6690FC7" w14:textId="77777777" w:rsidR="00527813" w:rsidRPr="003F7263" w:rsidRDefault="00527813" w:rsidP="00527813">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278F079B" w14:textId="77777777" w:rsidR="00527813" w:rsidRPr="003F7263" w:rsidRDefault="00527813" w:rsidP="00527813">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21B70799" w14:textId="77777777" w:rsidR="00527813" w:rsidRPr="003F7263" w:rsidRDefault="00527813" w:rsidP="00527813">
            <w:pPr>
              <w:pStyle w:val="TAL"/>
              <w:keepNext w:val="0"/>
              <w:keepLines w:val="0"/>
              <w:rPr>
                <w:sz w:val="16"/>
                <w:szCs w:val="16"/>
              </w:rPr>
            </w:pPr>
          </w:p>
        </w:tc>
      </w:tr>
      <w:tr w:rsidR="00527813" w:rsidRPr="003F7263" w14:paraId="261929D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566AEDD" w14:textId="77777777" w:rsidR="00527813" w:rsidRPr="003F7263" w:rsidRDefault="00527813" w:rsidP="00527813">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F4F0212" w14:textId="6C97C475" w:rsidR="00527813" w:rsidRPr="003F7263" w:rsidRDefault="00527813" w:rsidP="00527813">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527813" w:rsidRPr="003F7263" w:rsidRDefault="00527813" w:rsidP="00527813">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0322C4B" w14:textId="77777777" w:rsidR="00527813" w:rsidRPr="003F7263" w:rsidRDefault="00527813" w:rsidP="00527813">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3FD9EB00" w14:textId="77777777" w:rsidR="00527813" w:rsidRPr="003F7263" w:rsidRDefault="00527813" w:rsidP="00527813">
            <w:pPr>
              <w:pStyle w:val="TAL"/>
              <w:keepNext w:val="0"/>
              <w:keepLines w:val="0"/>
              <w:rPr>
                <w:sz w:val="16"/>
                <w:szCs w:val="16"/>
              </w:rPr>
            </w:pPr>
            <w:r w:rsidRPr="003F7263">
              <w:rPr>
                <w:bCs/>
                <w:sz w:val="16"/>
                <w:szCs w:val="16"/>
              </w:rPr>
              <w:t>UEs supporting 5G Core and additional UE-requested PDU establishment</w:t>
            </w:r>
          </w:p>
        </w:tc>
      </w:tr>
      <w:tr w:rsidR="00527813" w:rsidRPr="003F7263" w14:paraId="15F5265A"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E677BA5" w14:textId="77777777" w:rsidR="00527813" w:rsidRPr="003F7263" w:rsidRDefault="00527813" w:rsidP="00527813">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52FF2E8D" w14:textId="04610AB7" w:rsidR="00527813" w:rsidRPr="003F7263" w:rsidRDefault="00527813" w:rsidP="00527813">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181F56D" w14:textId="1CD3E908"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51B132C2" w14:textId="3C90F622" w:rsidR="00527813" w:rsidRPr="003F7263" w:rsidRDefault="00527813" w:rsidP="00527813">
            <w:pPr>
              <w:pStyle w:val="TAL"/>
              <w:keepNext w:val="0"/>
              <w:keepLines w:val="0"/>
              <w:rPr>
                <w:bCs/>
                <w:sz w:val="16"/>
                <w:szCs w:val="16"/>
              </w:rPr>
            </w:pPr>
            <w:r w:rsidRPr="003F7263">
              <w:rPr>
                <w:sz w:val="16"/>
                <w:szCs w:val="16"/>
              </w:rPr>
              <w:t>UEs supporting 5G Core and additional UE-requested PDU establishment</w:t>
            </w:r>
          </w:p>
        </w:tc>
      </w:tr>
      <w:tr w:rsidR="00527813" w:rsidRPr="003F7263" w14:paraId="6BE461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8CD176B" w14:textId="77777777" w:rsidR="00527813" w:rsidRPr="003F7263" w:rsidRDefault="00527813" w:rsidP="00527813">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6F086412" w14:textId="77777777" w:rsidR="00527813" w:rsidRPr="003F7263" w:rsidRDefault="00527813" w:rsidP="00527813">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D7851BB" w14:textId="77777777" w:rsidR="00527813" w:rsidRPr="003F7263" w:rsidRDefault="00527813" w:rsidP="00527813">
            <w:pPr>
              <w:pStyle w:val="TAL"/>
              <w:keepNext w:val="0"/>
              <w:keepLines w:val="0"/>
              <w:rPr>
                <w:bCs/>
                <w:sz w:val="16"/>
                <w:szCs w:val="16"/>
              </w:rPr>
            </w:pPr>
          </w:p>
        </w:tc>
      </w:tr>
      <w:tr w:rsidR="00527813" w:rsidRPr="003F7263" w14:paraId="1A9311E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75B62B"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45DA5860"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812974"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5A200CAC"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63A848D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22A895" w14:textId="77777777" w:rsidR="00527813" w:rsidRPr="003F7263" w:rsidRDefault="00527813" w:rsidP="00527813">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27AA118E"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6ABFDBA" w14:textId="4AAC1A1E"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F31C6E6" w14:textId="1AF5901F"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62D91F7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9FF0725"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57C1E245" w14:textId="77777777" w:rsidR="00527813" w:rsidRPr="003F7263" w:rsidRDefault="00527813" w:rsidP="00527813">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489718" w14:textId="77777777" w:rsidR="00527813" w:rsidRPr="003F7263" w:rsidRDefault="00527813" w:rsidP="00527813">
            <w:pPr>
              <w:pStyle w:val="TAL"/>
              <w:keepNext w:val="0"/>
              <w:keepLines w:val="0"/>
              <w:rPr>
                <w:bCs/>
                <w:sz w:val="16"/>
                <w:szCs w:val="16"/>
              </w:rPr>
            </w:pPr>
          </w:p>
        </w:tc>
      </w:tr>
      <w:tr w:rsidR="00527813" w:rsidRPr="003F7263" w14:paraId="4641F73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7E722E" w14:textId="0ED38D5D" w:rsidR="00527813" w:rsidRPr="003F7263" w:rsidRDefault="00527813" w:rsidP="00527813">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2BEF172B" w14:textId="64E2E600" w:rsidR="00527813" w:rsidRPr="003F7263" w:rsidRDefault="00527813" w:rsidP="00527813">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E5898E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4957F51" w14:textId="77777777" w:rsidR="00527813" w:rsidRPr="003F7263" w:rsidRDefault="00527813" w:rsidP="00527813">
            <w:pPr>
              <w:pStyle w:val="TAL"/>
              <w:keepNext w:val="0"/>
              <w:keepLines w:val="0"/>
              <w:rPr>
                <w:bCs/>
                <w:sz w:val="16"/>
                <w:szCs w:val="16"/>
              </w:rPr>
            </w:pPr>
          </w:p>
        </w:tc>
      </w:tr>
      <w:tr w:rsidR="00527813" w:rsidRPr="003F7263" w14:paraId="4D3F000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29D08A" w14:textId="6F9E7732" w:rsidR="00527813" w:rsidRPr="003F7263" w:rsidRDefault="00527813" w:rsidP="00527813">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41321DAB" w14:textId="19E4BBE4" w:rsidR="00527813" w:rsidRPr="003F7263" w:rsidRDefault="00527813" w:rsidP="00527813">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A411" w14:textId="4772DB72"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27C50AE0" w14:textId="2C4BBFFC"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0D97795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08A3F6D"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32B025C5" w14:textId="77777777" w:rsidR="00527813" w:rsidRPr="003F7263" w:rsidRDefault="00527813" w:rsidP="00527813">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3DEC1A" w14:textId="77777777" w:rsidR="00527813" w:rsidRPr="003F7263" w:rsidRDefault="00527813" w:rsidP="00527813">
            <w:pPr>
              <w:pStyle w:val="TAL"/>
              <w:keepNext w:val="0"/>
              <w:keepLines w:val="0"/>
              <w:rPr>
                <w:bCs/>
                <w:sz w:val="16"/>
                <w:szCs w:val="16"/>
              </w:rPr>
            </w:pPr>
          </w:p>
        </w:tc>
      </w:tr>
      <w:tr w:rsidR="00527813" w:rsidRPr="003F7263" w14:paraId="4C9ADE5C"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0716B48F" w14:textId="77777777" w:rsidR="00527813" w:rsidRPr="0067755D" w:rsidRDefault="00527813" w:rsidP="00527813">
            <w:pPr>
              <w:pStyle w:val="TAL"/>
              <w:keepNext w:val="0"/>
              <w:keepLines w:val="0"/>
              <w:rPr>
                <w:sz w:val="16"/>
                <w:szCs w:val="16"/>
                <w:lang w:eastAsia="zh-CN"/>
              </w:rPr>
            </w:pPr>
            <w:r w:rsidRPr="0067755D">
              <w:rPr>
                <w:sz w:val="16"/>
                <w:szCs w:val="16"/>
                <w:lang w:eastAsia="zh-CN"/>
              </w:rPr>
              <w:t>10.1.4.1</w:t>
            </w:r>
          </w:p>
        </w:tc>
        <w:tc>
          <w:tcPr>
            <w:tcW w:w="3506" w:type="dxa"/>
            <w:gridSpan w:val="2"/>
            <w:tcBorders>
              <w:top w:val="nil"/>
              <w:bottom w:val="single" w:sz="4" w:space="0" w:color="auto"/>
            </w:tcBorders>
            <w:shd w:val="clear" w:color="auto" w:fill="auto"/>
          </w:tcPr>
          <w:p w14:paraId="0D197D09" w14:textId="77777777" w:rsidR="00527813" w:rsidRPr="003F7263" w:rsidRDefault="00527813" w:rsidP="00527813">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E474B3" w14:textId="1C59897F"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2B5DE805" w14:textId="7EBD831E"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764EDB0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514164"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4468E98" w14:textId="77777777" w:rsidR="00527813" w:rsidRPr="003F7263" w:rsidRDefault="00527813" w:rsidP="00527813">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527813" w:rsidRPr="003F7263" w:rsidRDefault="00527813" w:rsidP="00527813">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527813" w:rsidRPr="003F7263" w:rsidRDefault="00527813" w:rsidP="00527813">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B59278C" w14:textId="77777777" w:rsidR="00527813" w:rsidRPr="003F7263" w:rsidRDefault="00527813" w:rsidP="00527813">
            <w:pPr>
              <w:pStyle w:val="TAL"/>
              <w:keepNext w:val="0"/>
              <w:keepLines w:val="0"/>
              <w:rPr>
                <w:b/>
                <w:bCs/>
                <w:sz w:val="16"/>
                <w:szCs w:val="16"/>
              </w:rPr>
            </w:pPr>
          </w:p>
        </w:tc>
      </w:tr>
      <w:tr w:rsidR="00527813" w:rsidRPr="003F7263" w14:paraId="51483C9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36A6F0"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2DAF32F5" w14:textId="77777777" w:rsidR="00527813" w:rsidRPr="003F7263" w:rsidRDefault="00527813" w:rsidP="00527813">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9F1B49"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5EE6A4AC" w14:textId="77777777" w:rsidR="00527813" w:rsidRPr="003F7263" w:rsidRDefault="00527813" w:rsidP="00527813">
            <w:pPr>
              <w:pStyle w:val="TAL"/>
              <w:keepNext w:val="0"/>
              <w:keepLines w:val="0"/>
              <w:rPr>
                <w:bCs/>
                <w:sz w:val="16"/>
                <w:szCs w:val="16"/>
              </w:rPr>
            </w:pPr>
            <w:r w:rsidRPr="003F7263">
              <w:rPr>
                <w:bCs/>
                <w:sz w:val="16"/>
                <w:szCs w:val="16"/>
              </w:rPr>
              <w:t>UEs supporting 5G Core and UE requested PDU session modification procedure</w:t>
            </w:r>
          </w:p>
        </w:tc>
      </w:tr>
      <w:tr w:rsidR="00527813" w:rsidRPr="003F7263" w14:paraId="7E24F18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B485799"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01556905" w14:textId="77777777" w:rsidR="00527813" w:rsidRPr="003F7263" w:rsidRDefault="00527813" w:rsidP="00527813">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2FC2504" w14:textId="77777777" w:rsidR="00527813" w:rsidRPr="003F7263" w:rsidRDefault="00527813" w:rsidP="00527813">
            <w:pPr>
              <w:pStyle w:val="TAL"/>
              <w:keepNext w:val="0"/>
              <w:keepLines w:val="0"/>
              <w:rPr>
                <w:bCs/>
                <w:sz w:val="16"/>
                <w:szCs w:val="16"/>
              </w:rPr>
            </w:pPr>
          </w:p>
        </w:tc>
      </w:tr>
      <w:tr w:rsidR="00527813" w:rsidRPr="003F7263" w14:paraId="75DAF6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A53AC06"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26FB617C"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A82F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524F516"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2A7D3DA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C26DEDA"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2A40421D"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76D42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158F0345"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71B92088"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151E702A" w14:textId="5361810F" w:rsidR="00527813" w:rsidRPr="003F7263" w:rsidRDefault="00527813" w:rsidP="00527813">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4BC1B3AE" w14:textId="5EA0FC22" w:rsidR="00527813" w:rsidRPr="003F7263" w:rsidRDefault="00527813" w:rsidP="00527813">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01932A7" w14:textId="77777777" w:rsidR="00527813" w:rsidRPr="003F7263" w:rsidRDefault="00527813" w:rsidP="00527813">
            <w:pPr>
              <w:pStyle w:val="TAL"/>
              <w:keepNext w:val="0"/>
              <w:keepLines w:val="0"/>
              <w:rPr>
                <w:bCs/>
                <w:sz w:val="16"/>
                <w:szCs w:val="16"/>
              </w:rPr>
            </w:pPr>
          </w:p>
        </w:tc>
      </w:tr>
      <w:tr w:rsidR="00527813" w:rsidRPr="003F7263" w14:paraId="3463F64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136564" w14:textId="60F57C77" w:rsidR="00527813" w:rsidRPr="003F7263" w:rsidRDefault="00527813" w:rsidP="00527813">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3625909C" w14:textId="328FED39" w:rsidR="00527813" w:rsidRPr="003F7263" w:rsidRDefault="00E93A13" w:rsidP="00527813">
            <w:pPr>
              <w:pStyle w:val="TAL"/>
              <w:keepNext w:val="0"/>
              <w:keepLines w:val="0"/>
              <w:rPr>
                <w:bCs/>
                <w:sz w:val="16"/>
                <w:szCs w:val="16"/>
              </w:rPr>
            </w:pPr>
            <w:r w:rsidRPr="00E93A13">
              <w:rPr>
                <w:sz w:val="16"/>
                <w:szCs w:val="16"/>
                <w:lang w:val="en-US" w:eastAsia="en-US"/>
              </w:rPr>
              <w:t>Void</w:t>
            </w:r>
          </w:p>
        </w:tc>
        <w:tc>
          <w:tcPr>
            <w:tcW w:w="810" w:type="dxa"/>
            <w:gridSpan w:val="2"/>
            <w:tcBorders>
              <w:top w:val="nil"/>
              <w:bottom w:val="single" w:sz="4" w:space="0" w:color="auto"/>
            </w:tcBorders>
            <w:shd w:val="clear" w:color="auto" w:fill="FFFFFF"/>
          </w:tcPr>
          <w:p w14:paraId="5A297DFF" w14:textId="568C6C9C"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04D38ADD" w14:textId="642F92C2"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282F0FD" w14:textId="101E0082" w:rsidR="00527813" w:rsidRPr="003F7263" w:rsidRDefault="00527813" w:rsidP="00527813">
            <w:pPr>
              <w:pStyle w:val="TAL"/>
              <w:keepNext w:val="0"/>
              <w:keepLines w:val="0"/>
              <w:rPr>
                <w:bCs/>
                <w:sz w:val="16"/>
                <w:szCs w:val="16"/>
              </w:rPr>
            </w:pPr>
          </w:p>
        </w:tc>
      </w:tr>
      <w:tr w:rsidR="00527813" w14:paraId="0DB43DC6"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527813" w:rsidRDefault="00527813" w:rsidP="00527813">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527813" w:rsidRDefault="00527813" w:rsidP="00527813">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527813" w:rsidRDefault="00527813" w:rsidP="00527813">
            <w:pPr>
              <w:keepNext/>
              <w:keepLines/>
              <w:rPr>
                <w:rFonts w:ascii="Arial" w:hAnsi="Arial" w:cs="Arial"/>
                <w:sz w:val="16"/>
                <w:szCs w:val="16"/>
                <w:lang w:val="en-US"/>
              </w:rPr>
            </w:pPr>
          </w:p>
        </w:tc>
      </w:tr>
      <w:tr w:rsidR="00527813" w14:paraId="36CBA961"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709A89B3"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4FD37F15"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16F18" w14:paraId="579EDD80"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016F18" w:rsidRPr="00016F18" w:rsidRDefault="00016F18" w:rsidP="00016F18">
            <w:pPr>
              <w:pStyle w:val="TAL"/>
              <w:rPr>
                <w:rFonts w:cs="Arial"/>
                <w:sz w:val="16"/>
                <w:szCs w:val="16"/>
                <w:lang w:val="en-US"/>
              </w:rPr>
            </w:pPr>
            <w:r w:rsidRPr="00016F18">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016F18" w:rsidRPr="00016F18" w:rsidRDefault="00016F18" w:rsidP="00016F18">
            <w:pPr>
              <w:pStyle w:val="TAL"/>
              <w:rPr>
                <w:rFonts w:cs="Arial"/>
                <w:sz w:val="16"/>
                <w:szCs w:val="16"/>
              </w:rPr>
            </w:pPr>
            <w:r w:rsidRPr="00016F18">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016F18" w:rsidRPr="00016F18" w:rsidRDefault="00016F18" w:rsidP="00016F18">
            <w:pPr>
              <w:pStyle w:val="TAC"/>
              <w:rPr>
                <w:bCs/>
                <w:sz w:val="16"/>
                <w:szCs w:val="16"/>
                <w:lang w:val="en-US" w:eastAsia="zh-CN"/>
              </w:rPr>
            </w:pPr>
            <w:r w:rsidRPr="00016F18">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016F18" w:rsidRPr="00016F18" w:rsidRDefault="00016F18" w:rsidP="00016F18">
            <w:pPr>
              <w:pStyle w:val="TAL"/>
              <w:rPr>
                <w:sz w:val="16"/>
                <w:szCs w:val="16"/>
              </w:rPr>
            </w:pPr>
            <w:r w:rsidRPr="00016F18">
              <w:rPr>
                <w:sz w:val="16"/>
                <w:szCs w:val="16"/>
              </w:rPr>
              <w:t>UEs supporting 5G Core and additional UE-requested PDU establishment</w:t>
            </w:r>
          </w:p>
        </w:tc>
      </w:tr>
      <w:tr w:rsidR="00016F18" w14:paraId="1DD0765A"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016F18" w:rsidRPr="00016F18" w:rsidRDefault="00016F18" w:rsidP="00016F18">
            <w:pPr>
              <w:pStyle w:val="TAL"/>
              <w:rPr>
                <w:rFonts w:cs="Arial"/>
                <w:sz w:val="16"/>
                <w:szCs w:val="16"/>
                <w:lang w:val="en-US"/>
              </w:rPr>
            </w:pPr>
            <w:r w:rsidRPr="00016F18">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016F18" w:rsidRPr="00016F18" w:rsidRDefault="00016F18" w:rsidP="00016F18">
            <w:pPr>
              <w:pStyle w:val="TAL"/>
              <w:rPr>
                <w:rFonts w:cs="Arial"/>
                <w:sz w:val="16"/>
                <w:szCs w:val="16"/>
              </w:rPr>
            </w:pPr>
            <w:r w:rsidRPr="00016F18">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016F18" w:rsidRPr="00016F18" w:rsidRDefault="00016F18" w:rsidP="00016F18">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016F18" w:rsidRPr="00016F18" w:rsidRDefault="00016F18" w:rsidP="00016F18">
            <w:pPr>
              <w:pStyle w:val="TAC"/>
              <w:rPr>
                <w:bCs/>
                <w:sz w:val="16"/>
                <w:szCs w:val="16"/>
                <w:lang w:val="en-US" w:eastAsia="zh-CN"/>
              </w:rPr>
            </w:pPr>
            <w:r>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016F18" w:rsidRPr="00016F18" w:rsidRDefault="00016F18" w:rsidP="00016F18">
            <w:pPr>
              <w:pStyle w:val="TAL"/>
              <w:rPr>
                <w:sz w:val="16"/>
                <w:szCs w:val="16"/>
              </w:rPr>
            </w:pPr>
            <w:r w:rsidRPr="00016F18">
              <w:rPr>
                <w:sz w:val="16"/>
                <w:szCs w:val="16"/>
              </w:rPr>
              <w:t>UEs supporting 5G Core and additional UE-requested PDU establishment and emergency services in NR connected to 5GCN</w:t>
            </w:r>
          </w:p>
        </w:tc>
      </w:tr>
      <w:tr w:rsidR="00527813" w:rsidRPr="003F7263" w14:paraId="79EE787B" w14:textId="77777777" w:rsidTr="005270CE">
        <w:trPr>
          <w:gridAfter w:val="1"/>
          <w:wAfter w:w="38" w:type="dxa"/>
          <w:jc w:val="center"/>
        </w:trPr>
        <w:tc>
          <w:tcPr>
            <w:tcW w:w="1090" w:type="dxa"/>
            <w:gridSpan w:val="2"/>
            <w:tcBorders>
              <w:bottom w:val="single" w:sz="4" w:space="0" w:color="auto"/>
            </w:tcBorders>
            <w:shd w:val="clear" w:color="auto" w:fill="D9D9D9"/>
          </w:tcPr>
          <w:p w14:paraId="21B292AC" w14:textId="77777777" w:rsidR="00527813" w:rsidRPr="003F7263" w:rsidRDefault="00527813" w:rsidP="00527813">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5AB19F02" w14:textId="77777777" w:rsidR="00527813" w:rsidRPr="003F7263" w:rsidRDefault="00527813" w:rsidP="00527813">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D1C18C1" w14:textId="77777777" w:rsidR="00527813" w:rsidRPr="003F7263" w:rsidRDefault="00527813" w:rsidP="00527813">
            <w:pPr>
              <w:pStyle w:val="TAL"/>
              <w:keepNext w:val="0"/>
              <w:keepLines w:val="0"/>
              <w:rPr>
                <w:sz w:val="16"/>
                <w:szCs w:val="16"/>
                <w:lang w:eastAsia="en-US"/>
              </w:rPr>
            </w:pPr>
          </w:p>
        </w:tc>
      </w:tr>
      <w:tr w:rsidR="00527813" w:rsidRPr="003F7263" w14:paraId="27EDA12B" w14:textId="77777777" w:rsidTr="005270CE">
        <w:trPr>
          <w:gridAfter w:val="1"/>
          <w:wAfter w:w="38" w:type="dxa"/>
          <w:jc w:val="center"/>
        </w:trPr>
        <w:tc>
          <w:tcPr>
            <w:tcW w:w="1090" w:type="dxa"/>
            <w:gridSpan w:val="2"/>
            <w:tcBorders>
              <w:bottom w:val="single" w:sz="4" w:space="0" w:color="auto"/>
            </w:tcBorders>
            <w:shd w:val="clear" w:color="auto" w:fill="D9D9D9"/>
          </w:tcPr>
          <w:p w14:paraId="4C90F4C1"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700A6382"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1A0FBED" w14:textId="77777777" w:rsidR="00527813" w:rsidRPr="003F7263" w:rsidRDefault="00527813" w:rsidP="00527813">
            <w:pPr>
              <w:pStyle w:val="TAL"/>
              <w:keepNext w:val="0"/>
              <w:keepLines w:val="0"/>
              <w:rPr>
                <w:sz w:val="16"/>
                <w:szCs w:val="16"/>
                <w:lang w:eastAsia="en-US"/>
              </w:rPr>
            </w:pPr>
          </w:p>
        </w:tc>
      </w:tr>
      <w:tr w:rsidR="00527813" w:rsidRPr="003F7263" w14:paraId="5D1B7563" w14:textId="77777777" w:rsidTr="005270CE">
        <w:trPr>
          <w:gridAfter w:val="1"/>
          <w:wAfter w:w="38" w:type="dxa"/>
          <w:jc w:val="center"/>
        </w:trPr>
        <w:tc>
          <w:tcPr>
            <w:tcW w:w="1090" w:type="dxa"/>
            <w:gridSpan w:val="2"/>
            <w:tcBorders>
              <w:bottom w:val="single" w:sz="4" w:space="0" w:color="auto"/>
            </w:tcBorders>
            <w:shd w:val="clear" w:color="auto" w:fill="auto"/>
          </w:tcPr>
          <w:p w14:paraId="624CC1F1"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35B913CB"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09C144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5EC23FEE"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59C21513" w14:textId="77777777" w:rsidTr="005270CE">
        <w:trPr>
          <w:gridAfter w:val="1"/>
          <w:wAfter w:w="38" w:type="dxa"/>
          <w:jc w:val="center"/>
        </w:trPr>
        <w:tc>
          <w:tcPr>
            <w:tcW w:w="1090" w:type="dxa"/>
            <w:gridSpan w:val="2"/>
            <w:tcBorders>
              <w:bottom w:val="single" w:sz="4" w:space="0" w:color="auto"/>
            </w:tcBorders>
            <w:shd w:val="clear" w:color="auto" w:fill="auto"/>
          </w:tcPr>
          <w:p w14:paraId="01732E56" w14:textId="77777777" w:rsidR="00527813" w:rsidRPr="003F7263" w:rsidRDefault="00527813" w:rsidP="00527813">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3AC544C7" w14:textId="77777777" w:rsidR="00527813" w:rsidRPr="003F7263" w:rsidRDefault="00527813" w:rsidP="00527813">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81D46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1FBE11E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28E4E6B9" w14:textId="77777777" w:rsidTr="005270CE">
        <w:trPr>
          <w:gridAfter w:val="1"/>
          <w:wAfter w:w="38" w:type="dxa"/>
          <w:jc w:val="center"/>
        </w:trPr>
        <w:tc>
          <w:tcPr>
            <w:tcW w:w="1090" w:type="dxa"/>
            <w:gridSpan w:val="2"/>
            <w:tcBorders>
              <w:bottom w:val="single" w:sz="4" w:space="0" w:color="auto"/>
            </w:tcBorders>
            <w:shd w:val="clear" w:color="auto" w:fill="D9D9D9"/>
          </w:tcPr>
          <w:p w14:paraId="05AF564B"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328E2D4D"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45B95C" w14:textId="77777777" w:rsidR="00527813" w:rsidRPr="003F7263" w:rsidRDefault="00527813" w:rsidP="00527813">
            <w:pPr>
              <w:pStyle w:val="TAL"/>
              <w:keepNext w:val="0"/>
              <w:keepLines w:val="0"/>
              <w:rPr>
                <w:b/>
                <w:sz w:val="16"/>
                <w:szCs w:val="16"/>
                <w:lang w:eastAsia="en-US"/>
              </w:rPr>
            </w:pPr>
          </w:p>
        </w:tc>
      </w:tr>
      <w:tr w:rsidR="00527813" w:rsidRPr="003F7263" w14:paraId="29EF1502" w14:textId="77777777" w:rsidTr="005270CE">
        <w:trPr>
          <w:gridAfter w:val="1"/>
          <w:wAfter w:w="38" w:type="dxa"/>
          <w:jc w:val="center"/>
        </w:trPr>
        <w:tc>
          <w:tcPr>
            <w:tcW w:w="1090" w:type="dxa"/>
            <w:gridSpan w:val="2"/>
            <w:tcBorders>
              <w:bottom w:val="single" w:sz="4" w:space="0" w:color="auto"/>
            </w:tcBorders>
            <w:shd w:val="clear" w:color="auto" w:fill="auto"/>
          </w:tcPr>
          <w:p w14:paraId="70741B0D"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lastRenderedPageBreak/>
              <w:t>10.2.2.1</w:t>
            </w:r>
          </w:p>
        </w:tc>
        <w:tc>
          <w:tcPr>
            <w:tcW w:w="3506" w:type="dxa"/>
            <w:gridSpan w:val="2"/>
            <w:tcBorders>
              <w:bottom w:val="single" w:sz="4" w:space="0" w:color="auto"/>
            </w:tcBorders>
            <w:shd w:val="clear" w:color="auto" w:fill="auto"/>
          </w:tcPr>
          <w:p w14:paraId="313EA561" w14:textId="77777777" w:rsidR="00527813" w:rsidRPr="003F7263" w:rsidRDefault="00527813" w:rsidP="00527813">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753F05C"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3A38A3C2"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527813" w:rsidRPr="003F7263" w14:paraId="0FC2376B"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527813" w:rsidRPr="003F7263" w:rsidRDefault="00527813" w:rsidP="00527813">
            <w:pPr>
              <w:pStyle w:val="TAL"/>
              <w:keepNext w:val="0"/>
              <w:keepLines w:val="0"/>
              <w:rPr>
                <w:b/>
                <w:sz w:val="16"/>
                <w:szCs w:val="16"/>
                <w:lang w:eastAsia="en-US"/>
              </w:rPr>
            </w:pPr>
          </w:p>
        </w:tc>
      </w:tr>
      <w:tr w:rsidR="00527813" w:rsidRPr="003F7263" w14:paraId="504E8DE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527813" w:rsidRPr="003F7263" w:rsidRDefault="00527813" w:rsidP="00527813">
            <w:pPr>
              <w:pStyle w:val="TAL"/>
              <w:keepNext w:val="0"/>
              <w:keepLines w:val="0"/>
              <w:rPr>
                <w:b/>
                <w:sz w:val="16"/>
                <w:szCs w:val="16"/>
                <w:lang w:eastAsia="en-US"/>
              </w:rPr>
            </w:pPr>
          </w:p>
        </w:tc>
      </w:tr>
      <w:tr w:rsidR="00527813" w:rsidRPr="003F7263" w14:paraId="230B5072"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527813" w:rsidRPr="003F7263" w:rsidRDefault="00527813" w:rsidP="00527813">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527813" w:rsidRPr="003F7263" w:rsidRDefault="00527813" w:rsidP="00527813">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527813" w:rsidRPr="003F7263" w14:paraId="4FAB832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527813" w:rsidRPr="003F7263" w:rsidRDefault="00527813" w:rsidP="00527813">
            <w:pPr>
              <w:pStyle w:val="TAL"/>
              <w:keepNext w:val="0"/>
              <w:keepLines w:val="0"/>
              <w:rPr>
                <w:b/>
                <w:sz w:val="16"/>
                <w:szCs w:val="16"/>
                <w:lang w:eastAsia="en-US"/>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527813" w:rsidRPr="003F7263" w:rsidRDefault="00527813" w:rsidP="00527813">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527813" w:rsidRPr="003F7263" w:rsidRDefault="00527813" w:rsidP="00527813">
            <w:pPr>
              <w:pStyle w:val="TAL"/>
              <w:keepNext w:val="0"/>
              <w:keepLines w:val="0"/>
              <w:rPr>
                <w:b/>
                <w:sz w:val="16"/>
                <w:szCs w:val="16"/>
                <w:lang w:eastAsia="en-US"/>
              </w:rPr>
            </w:pPr>
          </w:p>
        </w:tc>
      </w:tr>
      <w:tr w:rsidR="00527813" w:rsidRPr="003F7263" w14:paraId="66B08B8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527813" w:rsidRPr="003F7263" w:rsidRDefault="00527813" w:rsidP="00527813">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527813" w:rsidRPr="003F7263" w:rsidRDefault="00527813" w:rsidP="00527813">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527813" w:rsidRPr="003F7263" w:rsidRDefault="00527813" w:rsidP="00527813">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527813" w:rsidRPr="003F7263" w:rsidRDefault="00527813" w:rsidP="00527813">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527813" w:rsidRPr="003F7263" w:rsidRDefault="00527813" w:rsidP="00527813">
            <w:pPr>
              <w:pStyle w:val="TAL"/>
              <w:keepNext w:val="0"/>
              <w:keepLines w:val="0"/>
              <w:rPr>
                <w:sz w:val="16"/>
                <w:szCs w:val="16"/>
                <w:lang w:eastAsia="en-US"/>
              </w:rPr>
            </w:pPr>
            <w:r w:rsidRPr="003F7263">
              <w:rPr>
                <w:sz w:val="16"/>
                <w:szCs w:val="16"/>
              </w:rPr>
              <w:t>UEs supporting 5G core over non-3GPP Access Network and WLAN</w:t>
            </w:r>
          </w:p>
        </w:tc>
      </w:tr>
      <w:tr w:rsidR="00527813" w:rsidRPr="003F7263" w14:paraId="5DC71A4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527813" w:rsidRPr="003F7263" w:rsidRDefault="00527813" w:rsidP="00527813">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527813" w:rsidRPr="003F7263" w:rsidRDefault="00527813" w:rsidP="00527813">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527813" w:rsidRPr="003F7263" w:rsidRDefault="00527813" w:rsidP="00527813">
            <w:pPr>
              <w:pStyle w:val="TAL"/>
              <w:keepNext w:val="0"/>
              <w:keepLines w:val="0"/>
              <w:rPr>
                <w:b/>
                <w:sz w:val="16"/>
                <w:szCs w:val="16"/>
              </w:rPr>
            </w:pPr>
          </w:p>
        </w:tc>
      </w:tr>
      <w:tr w:rsidR="00527813" w:rsidRPr="003F7263" w14:paraId="09A3475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527813" w:rsidRPr="003F7263" w:rsidRDefault="00527813" w:rsidP="00527813">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527813" w:rsidRPr="003F7263" w:rsidRDefault="00527813" w:rsidP="00527813">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527813" w:rsidRPr="003F7263" w:rsidRDefault="00527813" w:rsidP="0052781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527813" w:rsidRPr="003F7263" w:rsidRDefault="00527813" w:rsidP="00527813">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6349EA7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527813" w:rsidRPr="003F7263" w:rsidRDefault="00527813" w:rsidP="00527813">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527813" w:rsidRPr="003F7263" w:rsidRDefault="00527813" w:rsidP="00527813">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527813" w:rsidRPr="003F7263" w:rsidRDefault="00527813" w:rsidP="00527813">
            <w:pPr>
              <w:pStyle w:val="TAL"/>
              <w:keepNext w:val="0"/>
              <w:keepLines w:val="0"/>
              <w:rPr>
                <w:b/>
                <w:sz w:val="16"/>
                <w:szCs w:val="16"/>
              </w:rPr>
            </w:pPr>
          </w:p>
        </w:tc>
      </w:tr>
      <w:tr w:rsidR="00527813" w:rsidRPr="003F7263" w14:paraId="39B1AA0F"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527813" w:rsidRPr="003F7263" w:rsidRDefault="00527813" w:rsidP="00527813">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527813" w:rsidRPr="003F7263" w:rsidRDefault="00527813" w:rsidP="00527813">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527813" w:rsidRPr="003F7263" w:rsidRDefault="00527813" w:rsidP="00527813">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314FB36E"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527813" w:rsidRPr="003F7263" w:rsidRDefault="00527813" w:rsidP="00527813">
            <w:pPr>
              <w:pStyle w:val="TAL"/>
              <w:keepNext w:val="0"/>
              <w:keepLines w:val="0"/>
              <w:rPr>
                <w:b/>
                <w:sz w:val="16"/>
                <w:szCs w:val="16"/>
                <w:lang w:eastAsia="en-US"/>
              </w:rPr>
            </w:pPr>
          </w:p>
        </w:tc>
      </w:tr>
      <w:tr w:rsidR="00527813" w:rsidRPr="003F7263" w14:paraId="5220824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527813" w:rsidRPr="003F7263" w14:paraId="0D7A3AA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527813" w:rsidRPr="003F7263" w:rsidRDefault="00527813" w:rsidP="00527813">
            <w:pPr>
              <w:pStyle w:val="TAL"/>
              <w:keepNext w:val="0"/>
              <w:keepLines w:val="0"/>
              <w:rPr>
                <w:b/>
                <w:sz w:val="16"/>
                <w:szCs w:val="16"/>
                <w:lang w:eastAsia="en-US"/>
              </w:rPr>
            </w:pPr>
          </w:p>
        </w:tc>
      </w:tr>
      <w:tr w:rsidR="00527813" w:rsidRPr="003F7263" w14:paraId="7072FC8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000000" w:rsidRPr="003F7263" w14:paraId="4F5E8C4F"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82001C" w:rsidRPr="003F7263" w:rsidRDefault="0082001C" w:rsidP="0082001C">
            <w:pPr>
              <w:pStyle w:val="TAL"/>
              <w:keepNext w:val="0"/>
              <w:keepLines w:val="0"/>
              <w:rPr>
                <w:bCs/>
                <w:sz w:val="16"/>
                <w:szCs w:val="16"/>
                <w:lang w:eastAsia="en-US"/>
              </w:rPr>
            </w:pPr>
            <w:r>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82001C" w:rsidRPr="003F7263" w:rsidRDefault="0082001C" w:rsidP="0082001C">
            <w:pPr>
              <w:pStyle w:val="TAL"/>
              <w:keepNext w:val="0"/>
              <w:keepLines w:val="0"/>
              <w:rPr>
                <w:sz w:val="16"/>
                <w:szCs w:val="16"/>
                <w:lang w:eastAsia="en-US"/>
              </w:rPr>
            </w:pPr>
            <w:r>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82001C" w:rsidRPr="003F7263" w:rsidRDefault="0082001C" w:rsidP="0082001C">
            <w:pPr>
              <w:pStyle w:val="TAL"/>
              <w:keepNext w:val="0"/>
              <w:keepLines w:val="0"/>
              <w:rPr>
                <w:sz w:val="16"/>
                <w:szCs w:val="16"/>
                <w:lang w:eastAsia="en-US"/>
              </w:rPr>
            </w:pPr>
          </w:p>
        </w:tc>
      </w:tr>
      <w:tr w:rsidR="00000000" w:rsidRPr="003F7263" w14:paraId="510F186D" w14:textId="77777777">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82001C" w:rsidRPr="003F7263" w:rsidRDefault="0082001C" w:rsidP="0082001C">
            <w:pPr>
              <w:pStyle w:val="TAL"/>
              <w:keepNext w:val="0"/>
              <w:keepLines w:val="0"/>
              <w:rPr>
                <w:bCs/>
                <w:sz w:val="16"/>
                <w:szCs w:val="16"/>
                <w:lang w:eastAsia="en-US"/>
              </w:rPr>
            </w:pPr>
            <w:r>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82001C" w:rsidRPr="003F7263" w:rsidRDefault="0082001C" w:rsidP="0082001C">
            <w:pPr>
              <w:pStyle w:val="TAL"/>
              <w:keepNext w:val="0"/>
              <w:keepLines w:val="0"/>
              <w:rPr>
                <w:sz w:val="16"/>
                <w:szCs w:val="16"/>
                <w:lang w:eastAsia="en-US"/>
              </w:rPr>
            </w:pPr>
            <w:r>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82001C" w:rsidRPr="003F7263" w:rsidRDefault="0082001C" w:rsidP="0082001C">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82001C" w:rsidRPr="003F7263" w:rsidRDefault="0082001C" w:rsidP="0082001C">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82001C" w:rsidRPr="003F7263" w:rsidRDefault="0082001C" w:rsidP="0082001C">
            <w:pPr>
              <w:pStyle w:val="TAL"/>
              <w:keepNext w:val="0"/>
              <w:keepLines w:val="0"/>
              <w:rPr>
                <w:sz w:val="16"/>
                <w:szCs w:val="16"/>
                <w:lang w:eastAsia="en-US"/>
              </w:rPr>
            </w:pPr>
          </w:p>
        </w:tc>
      </w:tr>
      <w:tr w:rsidR="0082001C" w:rsidRPr="003F7263" w14:paraId="79F8C0D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8A961AF" w14:textId="4E1D7E55" w:rsidR="0082001C" w:rsidRPr="003F7263" w:rsidRDefault="0082001C" w:rsidP="0082001C">
            <w:pPr>
              <w:pStyle w:val="TAL"/>
              <w:keepNext w:val="0"/>
              <w:keepLines w:val="0"/>
              <w:rPr>
                <w:bCs/>
                <w:sz w:val="16"/>
                <w:szCs w:val="16"/>
                <w:lang w:eastAsia="en-US"/>
              </w:rPr>
            </w:pPr>
            <w:r>
              <w:rPr>
                <w:rFonts w:hint="eastAsia"/>
                <w:bCs/>
                <w:sz w:val="16"/>
                <w:szCs w:val="16"/>
              </w:rPr>
              <w:t>1</w:t>
            </w:r>
            <w:r>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51564A4" w14:textId="5C846EC6" w:rsidR="0082001C" w:rsidRPr="003F7263" w:rsidRDefault="0082001C" w:rsidP="0082001C">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C2E143" w14:textId="5F9A9159" w:rsidR="0082001C" w:rsidRPr="003F7263" w:rsidRDefault="0082001C" w:rsidP="0082001C">
            <w:pPr>
              <w:pStyle w:val="TAL"/>
              <w:keepNext w:val="0"/>
              <w:keepLines w:val="0"/>
              <w:jc w:val="center"/>
              <w:rPr>
                <w:sz w:val="16"/>
                <w:szCs w:val="16"/>
                <w:lang w:eastAsia="en-US"/>
              </w:rPr>
            </w:pPr>
            <w:r>
              <w:rPr>
                <w:rFonts w:hint="eastAsia"/>
                <w:sz w:val="16"/>
                <w:szCs w:val="16"/>
                <w:lang w:eastAsia="zh-CN"/>
              </w:rPr>
              <w:t>Rel-</w:t>
            </w:r>
            <w:r>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8A094" w14:textId="146A4822" w:rsidR="0082001C" w:rsidRPr="003F7263" w:rsidRDefault="0082001C" w:rsidP="0082001C">
            <w:pPr>
              <w:pStyle w:val="TAL"/>
              <w:keepNext w:val="0"/>
              <w:keepLines w:val="0"/>
              <w:jc w:val="center"/>
              <w:rPr>
                <w:sz w:val="16"/>
                <w:szCs w:val="16"/>
                <w:lang w:eastAsia="en-US"/>
              </w:rPr>
            </w:pPr>
            <w:r>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045346C" w14:textId="33B24C10" w:rsidR="0082001C" w:rsidRPr="003F7263" w:rsidRDefault="0082001C" w:rsidP="0082001C">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82001C" w:rsidRPr="003F7263" w14:paraId="535BE38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1699B8B" w14:textId="7FADDFB4" w:rsidR="0082001C" w:rsidRDefault="0082001C" w:rsidP="0082001C">
            <w:pPr>
              <w:pStyle w:val="TAL"/>
              <w:keepNext w:val="0"/>
              <w:keepLines w:val="0"/>
              <w:rPr>
                <w:bCs/>
                <w:sz w:val="16"/>
                <w:szCs w:val="16"/>
              </w:rPr>
            </w:pPr>
            <w:r>
              <w:rPr>
                <w:rFonts w:hint="eastAsia"/>
                <w:bCs/>
                <w:sz w:val="16"/>
                <w:szCs w:val="16"/>
              </w:rPr>
              <w:t>1</w:t>
            </w:r>
            <w:r>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B80EA61" w14:textId="4C6C08BB" w:rsidR="0082001C" w:rsidRDefault="0082001C" w:rsidP="0082001C">
            <w:pPr>
              <w:pStyle w:val="TAL"/>
              <w:keepNext w:val="0"/>
              <w:keepLines w:val="0"/>
              <w:rPr>
                <w:bCs/>
                <w:sz w:val="16"/>
                <w:szCs w:val="16"/>
              </w:rPr>
            </w:pPr>
            <w:r>
              <w:rPr>
                <w:rFonts w:hint="eastAsia"/>
                <w:bCs/>
                <w:sz w:val="16"/>
                <w:szCs w:val="16"/>
              </w:rPr>
              <w:t>UE-requested MA PDU session establishment / ATSSS / Registered to same PLMNs over 3GPP and non-3GPP accesses</w:t>
            </w:r>
            <w:r>
              <w:rPr>
                <w:bCs/>
                <w:sz w:val="16"/>
                <w:szCs w:val="16"/>
              </w:rPr>
              <w:t xml:space="preserve"> </w:t>
            </w:r>
            <w:proofErr w:type="spellStart"/>
            <w:r>
              <w:rPr>
                <w:rFonts w:hint="eastAsia"/>
                <w:bCs/>
                <w:sz w:val="16"/>
                <w:szCs w:val="16"/>
              </w:rPr>
              <w:t>a</w:t>
            </w:r>
            <w:r>
              <w:rPr>
                <w:bCs/>
                <w:sz w:val="16"/>
                <w:szCs w:val="16"/>
              </w:rPr>
              <w:t>simultaneously</w:t>
            </w:r>
            <w:proofErr w:type="spellEnd"/>
            <w:r>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AC5EA2" w14:textId="6797D003"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B74D0F" w14:textId="221257AA"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9141AFB" w14:textId="07791550"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171B786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EECB18C" w14:textId="4B3348C5" w:rsidR="0082001C" w:rsidRDefault="0082001C" w:rsidP="0082001C">
            <w:pPr>
              <w:pStyle w:val="TAL"/>
              <w:keepNext w:val="0"/>
              <w:keepLines w:val="0"/>
              <w:rPr>
                <w:bCs/>
                <w:sz w:val="16"/>
                <w:szCs w:val="16"/>
              </w:rPr>
            </w:pPr>
            <w:r>
              <w:rPr>
                <w:rFonts w:hint="eastAsia"/>
                <w:bCs/>
                <w:sz w:val="16"/>
                <w:szCs w:val="16"/>
              </w:rPr>
              <w:t>10.4.1.</w:t>
            </w:r>
            <w:r>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9644E21" w14:textId="097B9BF0"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163501" w14:textId="661A0F04"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FC7295" w14:textId="26C05EE0"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C4847D" w14:textId="09C5F831"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82001C" w:rsidRPr="003F7263" w14:paraId="5044399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7AF1B0A" w14:textId="0ACF35B6" w:rsidR="0082001C" w:rsidRDefault="0082001C" w:rsidP="0082001C">
            <w:pPr>
              <w:pStyle w:val="TAL"/>
              <w:keepNext w:val="0"/>
              <w:keepLines w:val="0"/>
              <w:rPr>
                <w:bCs/>
                <w:sz w:val="16"/>
                <w:szCs w:val="16"/>
              </w:rPr>
            </w:pPr>
            <w:r>
              <w:rPr>
                <w:rFonts w:hint="eastAsia"/>
                <w:bCs/>
                <w:sz w:val="16"/>
                <w:szCs w:val="16"/>
              </w:rPr>
              <w:t>10.4.1.</w:t>
            </w:r>
            <w:r>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3AD2EFE" w14:textId="4A4C4CA6" w:rsidR="0082001C" w:rsidRDefault="0082001C" w:rsidP="0082001C">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F09061" w14:textId="6C256BB8" w:rsidR="0082001C" w:rsidRDefault="0082001C" w:rsidP="0082001C">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DFA55E" w14:textId="36B7C6B6" w:rsidR="0082001C" w:rsidRDefault="0082001C" w:rsidP="0082001C">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6D7CF9A" w14:textId="5D90A195" w:rsidR="0082001C" w:rsidRDefault="0082001C" w:rsidP="0082001C">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6" w:name="_Hlk511903061"/>
      <w:r w:rsidRPr="003F7263">
        <w:rPr>
          <w:rFonts w:eastAsia="SimSun"/>
        </w:rPr>
        <w:t>Table 4.1-4b</w:t>
      </w:r>
      <w:bookmarkEnd w:id="116"/>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AA63FC" w:rsidRPr="003F7263" w14:paraId="48984F5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044DA49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AA63FC" w:rsidRPr="003F7263" w14:paraId="4538F69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r w:rsidR="00D574A2">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5A8A2D8" w14:textId="2955B50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sidR="00D574A2">
              <w:rPr>
                <w:sz w:val="16"/>
                <w:szCs w:val="16"/>
              </w:rPr>
              <w:t xml:space="preserve"> and (</w:t>
            </w:r>
            <w:r w:rsidR="00D574A2" w:rsidRPr="00424421">
              <w:rPr>
                <w:sz w:val="16"/>
                <w:szCs w:val="16"/>
              </w:rPr>
              <w:t>Support of CS/PS mode 2</w:t>
            </w:r>
            <w:r w:rsidR="00D574A2">
              <w:rPr>
                <w:sz w:val="16"/>
                <w:szCs w:val="16"/>
              </w:rPr>
              <w:t xml:space="preserve"> or </w:t>
            </w:r>
            <w:r w:rsidR="00D574A2" w:rsidRPr="00424421">
              <w:rPr>
                <w:sz w:val="16"/>
                <w:szCs w:val="16"/>
              </w:rPr>
              <w:t>Support of PS mode 2</w:t>
            </w:r>
            <w:r w:rsidR="00D574A2">
              <w:rPr>
                <w:sz w:val="16"/>
                <w:szCs w:val="16"/>
              </w:rPr>
              <w:t>)</w:t>
            </w:r>
          </w:p>
        </w:tc>
      </w:tr>
      <w:tr w:rsidR="00AA63FC" w:rsidRPr="003F7263" w14:paraId="0651266E"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2D1FD7B"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sidR="00D574A2">
              <w:rPr>
                <w:rFonts w:cs="Arial"/>
                <w:sz w:val="16"/>
                <w:szCs w:val="16"/>
                <w:lang w:eastAsia="zh-CN"/>
              </w:rPr>
              <w:t xml:space="preserve"> </w:t>
            </w:r>
            <w:r w:rsidR="00F71BC5">
              <w:rPr>
                <w:rFonts w:cs="Arial"/>
                <w:sz w:val="16"/>
                <w:szCs w:val="16"/>
                <w:lang w:eastAsia="zh-CN"/>
              </w:rPr>
              <w:t>u</w:t>
            </w:r>
            <w:r w:rsidR="00F71BC5" w:rsidRPr="003F7263">
              <w:rPr>
                <w:rFonts w:cs="Arial"/>
                <w:sz w:val="16"/>
                <w:szCs w:val="16"/>
                <w:lang w:eastAsia="zh-CN"/>
              </w:rPr>
              <w:t>pdate</w:t>
            </w:r>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w:t>
            </w:r>
            <w:r w:rsidR="00D574A2">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lastRenderedPageBreak/>
              <w:t>l</w:t>
            </w:r>
            <w:r w:rsidR="00F71BC5"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6A45AE" w:rsidRPr="00092A71" w14:paraId="247F165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7B41B02" w14:textId="77777777" w:rsidR="006A45AE" w:rsidRPr="00092A71" w:rsidRDefault="006A45AE" w:rsidP="00A73C9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A45AE" w:rsidRPr="00092A71" w:rsidRDefault="006A45AE" w:rsidP="00A73C9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A45AE" w:rsidRPr="00092A71" w:rsidRDefault="006A45AE" w:rsidP="00A73C9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A45AE" w:rsidRPr="00092A71" w:rsidRDefault="006A45AE" w:rsidP="00A73C9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A45AE" w:rsidRPr="00092A71" w:rsidRDefault="006A45AE" w:rsidP="00A73C9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AA63FC" w:rsidRPr="003F7263" w14:paraId="563A9B9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2505EF" w:rsidRPr="00092A71" w14:paraId="76AD83D9"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256205B" w14:textId="77777777" w:rsidR="002505EF" w:rsidRPr="00092A71" w:rsidRDefault="002505EF" w:rsidP="00191790">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2505EF" w:rsidRPr="002505EF" w:rsidRDefault="002505EF" w:rsidP="00191790">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2505EF" w:rsidRPr="00092A71" w:rsidRDefault="002505EF" w:rsidP="00191790">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2505EF" w:rsidRPr="00092A71" w:rsidRDefault="002505EF" w:rsidP="00191790">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2505EF" w:rsidRPr="00092A71" w:rsidRDefault="002505EF" w:rsidP="00191790">
            <w:pPr>
              <w:pStyle w:val="TAL"/>
              <w:keepNext w:val="0"/>
              <w:keepLines w:val="0"/>
              <w:rPr>
                <w:sz w:val="16"/>
                <w:szCs w:val="16"/>
              </w:rPr>
            </w:pPr>
            <w:r w:rsidRPr="00092A71">
              <w:rPr>
                <w:rFonts w:cs="Arial"/>
                <w:sz w:val="16"/>
                <w:szCs w:val="16"/>
              </w:rPr>
              <w:t>UEs supporting 5G Core and SNPN</w:t>
            </w:r>
          </w:p>
        </w:tc>
      </w:tr>
      <w:tr w:rsidR="00BE608E" w:rsidRPr="003F7263" w14:paraId="201695A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3F7263" w:rsidRDefault="00BE608E" w:rsidP="00BE608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3F7263" w:rsidRDefault="00BE608E" w:rsidP="00BE608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3F7263" w:rsidRDefault="00BE608E" w:rsidP="00BE608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3F7263" w:rsidRDefault="00BE608E" w:rsidP="00BE608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3F7263" w:rsidRDefault="00BE608E" w:rsidP="00BE608E">
            <w:pPr>
              <w:pStyle w:val="TAL"/>
              <w:keepNext w:val="0"/>
              <w:keepLines w:val="0"/>
              <w:rPr>
                <w:sz w:val="16"/>
                <w:szCs w:val="16"/>
              </w:rPr>
            </w:pPr>
            <w:r w:rsidRPr="00273A7B">
              <w:rPr>
                <w:rFonts w:cs="Arial"/>
                <w:sz w:val="16"/>
                <w:szCs w:val="16"/>
              </w:rPr>
              <w:t>UEs supporting 5G Core and IMS security</w:t>
            </w:r>
          </w:p>
        </w:tc>
      </w:tr>
      <w:tr w:rsidR="00BE608E" w:rsidRPr="003F7263" w14:paraId="5A06685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3F7263" w:rsidRDefault="00BE608E" w:rsidP="00BE608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3F7263" w:rsidRDefault="00BE608E" w:rsidP="00BE608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3F7263" w:rsidRDefault="00BE608E" w:rsidP="00BE608E">
            <w:pPr>
              <w:pStyle w:val="TAL"/>
              <w:keepNext w:val="0"/>
              <w:keepLines w:val="0"/>
              <w:rPr>
                <w:rFonts w:cs="Arial"/>
                <w:sz w:val="16"/>
                <w:szCs w:val="16"/>
              </w:rPr>
            </w:pPr>
          </w:p>
        </w:tc>
      </w:tr>
      <w:tr w:rsidR="00BE608E" w:rsidRPr="003F7263" w14:paraId="76758BD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3F7263" w:rsidRDefault="00BE608E" w:rsidP="00BE608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3F7263" w:rsidRDefault="00BE608E" w:rsidP="00BE608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8B098A" w:rsidRPr="003F7263" w14:paraId="27A292B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E9292EE" w14:textId="7F17F3C0" w:rsidR="008B098A" w:rsidRPr="008B098A" w:rsidRDefault="008B098A" w:rsidP="008B098A">
            <w:pPr>
              <w:pStyle w:val="TAL"/>
              <w:keepNext w:val="0"/>
              <w:keepLines w:val="0"/>
              <w:rPr>
                <w:sz w:val="16"/>
                <w:szCs w:val="16"/>
              </w:rPr>
            </w:pPr>
            <w:r w:rsidRPr="008B098A">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8B098A" w:rsidRPr="008B098A" w:rsidRDefault="008B098A" w:rsidP="008B098A">
            <w:pPr>
              <w:pStyle w:val="TAL"/>
              <w:keepNext w:val="0"/>
              <w:keepLines w:val="0"/>
              <w:rPr>
                <w:sz w:val="16"/>
                <w:szCs w:val="16"/>
              </w:rPr>
            </w:pPr>
            <w:r w:rsidRPr="008B098A">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8B098A" w:rsidRPr="008B098A" w:rsidRDefault="008B098A" w:rsidP="008B098A">
            <w:pPr>
              <w:pStyle w:val="TAC"/>
              <w:keepNext w:val="0"/>
              <w:keepLines w:val="0"/>
              <w:rPr>
                <w:rFonts w:cs="Arial"/>
                <w:sz w:val="16"/>
                <w:szCs w:val="16"/>
              </w:rPr>
            </w:pPr>
            <w:r w:rsidRPr="008B098A">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1B71B303" w:rsidR="008B098A" w:rsidRPr="008B098A" w:rsidRDefault="008B098A" w:rsidP="008B098A">
            <w:pPr>
              <w:pStyle w:val="TAC"/>
              <w:keepNext w:val="0"/>
              <w:keepLines w:val="0"/>
              <w:rPr>
                <w:rFonts w:cs="Arial"/>
                <w:sz w:val="16"/>
                <w:szCs w:val="16"/>
              </w:rPr>
            </w:pPr>
            <w:r w:rsidRPr="008B098A">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BC3DFB" w14:textId="73ED48D6" w:rsidR="008B098A" w:rsidRPr="008B098A" w:rsidRDefault="008B098A" w:rsidP="008B098A">
            <w:pPr>
              <w:pStyle w:val="TAL"/>
              <w:keepNext w:val="0"/>
              <w:keepLines w:val="0"/>
              <w:rPr>
                <w:bCs/>
                <w:sz w:val="16"/>
                <w:szCs w:val="16"/>
              </w:rPr>
            </w:pPr>
            <w:r w:rsidRPr="008B098A">
              <w:rPr>
                <w:sz w:val="16"/>
                <w:szCs w:val="16"/>
              </w:rPr>
              <w:t>UEs supporting 5G Core and PEI</w:t>
            </w:r>
          </w:p>
        </w:tc>
      </w:tr>
      <w:tr w:rsidR="00BE608E" w:rsidRPr="003F7263" w14:paraId="4CE012C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3F7263" w:rsidRDefault="00BE608E" w:rsidP="00BE608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3F7263" w:rsidRDefault="00BE608E" w:rsidP="00BE608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CC497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3F7263" w:rsidRDefault="00BE608E" w:rsidP="00BE608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3F7263" w:rsidRDefault="00BE608E" w:rsidP="00BE608E">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BE608E" w:rsidRPr="003F7263" w:rsidRDefault="00F96FEC" w:rsidP="00BE608E">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F96FEC" w:rsidRPr="00F96FEC" w:rsidRDefault="00BE608E" w:rsidP="00F96FEC">
            <w:pPr>
              <w:pStyle w:val="TAL"/>
              <w:rPr>
                <w:bCs/>
                <w:sz w:val="16"/>
                <w:szCs w:val="16"/>
              </w:rPr>
            </w:pPr>
            <w:r w:rsidRPr="003F7263">
              <w:rPr>
                <w:bCs/>
                <w:sz w:val="16"/>
                <w:szCs w:val="16"/>
              </w:rPr>
              <w:t>UEs supporting 5G Core and emergency services in NR connected to 5GCN</w:t>
            </w:r>
            <w:r w:rsidR="00F96FEC" w:rsidRPr="00F96FEC">
              <w:rPr>
                <w:bCs/>
                <w:sz w:val="16"/>
                <w:szCs w:val="16"/>
              </w:rPr>
              <w:t xml:space="preserve"> and</w:t>
            </w:r>
          </w:p>
          <w:p w14:paraId="19B12AD3" w14:textId="7782513E" w:rsidR="00BE608E" w:rsidRPr="003F7263" w:rsidRDefault="00F96FEC" w:rsidP="00F96FEC">
            <w:pPr>
              <w:pStyle w:val="TAL"/>
              <w:keepNext w:val="0"/>
              <w:keepLines w:val="0"/>
              <w:rPr>
                <w:rFonts w:cs="Arial"/>
                <w:sz w:val="16"/>
                <w:szCs w:val="16"/>
              </w:rPr>
            </w:pPr>
            <w:r w:rsidRPr="00F96FEC">
              <w:rPr>
                <w:bCs/>
                <w:sz w:val="16"/>
                <w:szCs w:val="16"/>
              </w:rPr>
              <w:t>test execution with No USIM</w:t>
            </w:r>
          </w:p>
        </w:tc>
      </w:tr>
      <w:tr w:rsidR="00BE608E" w:rsidRPr="003F7263" w14:paraId="372B16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3F7263" w:rsidRDefault="00BE608E" w:rsidP="00BE608E">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3F7263" w:rsidRDefault="00BE608E" w:rsidP="00BE608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48B859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3F7263" w:rsidRDefault="00BE608E" w:rsidP="00BE608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3F7263" w:rsidRDefault="00BE608E" w:rsidP="00BE608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658A9B4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3F7263" w:rsidRDefault="00BE608E" w:rsidP="00BE608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3F7263" w:rsidRDefault="00BE608E" w:rsidP="00BE608E">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3359792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3F7263" w:rsidRDefault="00BE608E" w:rsidP="00BE608E">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DF56E6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3F7263" w:rsidRDefault="00BE608E" w:rsidP="00BE608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3F347C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3F7263" w:rsidRDefault="00BE608E" w:rsidP="00BE608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3F7263" w:rsidRDefault="00BE608E" w:rsidP="00BE608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7C03AC7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3F7263" w:rsidRDefault="00BE608E" w:rsidP="00BE608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3F7263" w:rsidRDefault="00BE608E" w:rsidP="00BE608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3F7263" w:rsidRDefault="00BE608E" w:rsidP="00BE608E">
            <w:pPr>
              <w:pStyle w:val="TAL"/>
              <w:keepNext w:val="0"/>
              <w:keepLines w:val="0"/>
              <w:rPr>
                <w:bCs/>
                <w:sz w:val="16"/>
                <w:szCs w:val="16"/>
              </w:rPr>
            </w:pPr>
          </w:p>
        </w:tc>
      </w:tr>
      <w:tr w:rsidR="000B18C3" w:rsidRPr="003F7263" w14:paraId="439A124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29D2B2" w14:textId="0C57957A" w:rsidR="000B18C3" w:rsidRPr="003F7263" w:rsidRDefault="000B18C3" w:rsidP="000B18C3">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0B18C3" w:rsidRDefault="000B18C3" w:rsidP="000B18C3">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0B18C3" w:rsidRPr="003F7263" w:rsidRDefault="000B18C3" w:rsidP="000B18C3">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0B18C3" w:rsidRPr="003F7263" w:rsidRDefault="000B18C3" w:rsidP="000B18C3">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0B18C3" w:rsidRPr="003F7263" w:rsidRDefault="000B18C3" w:rsidP="000B18C3">
            <w:pPr>
              <w:pStyle w:val="TAL"/>
              <w:keepNext w:val="0"/>
              <w:keepLines w:val="0"/>
              <w:rPr>
                <w:bCs/>
                <w:sz w:val="16"/>
                <w:szCs w:val="16"/>
              </w:rPr>
            </w:pPr>
            <w:r w:rsidRPr="001D7D57">
              <w:rPr>
                <w:bCs/>
                <w:sz w:val="16"/>
                <w:szCs w:val="16"/>
              </w:rPr>
              <w:t xml:space="preserve">UEs supporting 5G core and Emergency PDU session transfer from N1 mode to S1 mode when network does not support N26 interface, </w:t>
            </w:r>
            <w:proofErr w:type="gramStart"/>
            <w:r w:rsidRPr="001D7D57">
              <w:rPr>
                <w:bCs/>
                <w:sz w:val="16"/>
                <w:szCs w:val="16"/>
              </w:rPr>
              <w:t>and,</w:t>
            </w:r>
            <w:proofErr w:type="gramEnd"/>
            <w:r w:rsidRPr="001D7D57">
              <w:rPr>
                <w:bCs/>
                <w:sz w:val="16"/>
                <w:szCs w:val="16"/>
              </w:rPr>
              <w:t xml:space="preserve"> E-UTRA and EPS IMS emergency call </w:t>
            </w:r>
            <w:r w:rsidRPr="001D7D57">
              <w:rPr>
                <w:bCs/>
                <w:sz w:val="16"/>
                <w:szCs w:val="16"/>
              </w:rPr>
              <w:lastRenderedPageBreak/>
              <w:t>(VoLTE in GSMA PRD IR.92: "IMS Profile for Voice and SMS") and IMS voice over NR</w:t>
            </w:r>
          </w:p>
        </w:tc>
      </w:tr>
      <w:tr w:rsidR="000B18C3" w:rsidRPr="003F7263" w14:paraId="5F4AD1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0B18C3" w:rsidRPr="003F7263" w:rsidRDefault="000B18C3" w:rsidP="000B18C3">
            <w:pPr>
              <w:pStyle w:val="TAL"/>
              <w:keepNext w:val="0"/>
              <w:keepLines w:val="0"/>
              <w:rPr>
                <w:sz w:val="16"/>
                <w:szCs w:val="16"/>
              </w:rPr>
            </w:pPr>
            <w:r w:rsidRPr="003F7263">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0B18C3" w:rsidRPr="003F7263" w:rsidRDefault="000B18C3" w:rsidP="000B18C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0B18C3" w:rsidRPr="003F7263" w:rsidRDefault="000B18C3" w:rsidP="000B18C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0B18C3" w:rsidRPr="003F7263" w:rsidRDefault="000B18C3" w:rsidP="000B18C3">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0B18C3" w:rsidRPr="003F7263" w14:paraId="041876D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0B18C3" w:rsidRPr="003F7263" w:rsidRDefault="000B18C3" w:rsidP="000B18C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0B18C3" w:rsidRPr="003F7263" w:rsidRDefault="000B18C3" w:rsidP="000B18C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0B18C3" w:rsidRPr="003F7263" w:rsidRDefault="000B18C3" w:rsidP="000B18C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0B18C3" w:rsidRPr="003F7263" w:rsidRDefault="000B18C3" w:rsidP="000B18C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0B18C3" w:rsidRPr="003F7263" w14:paraId="524D789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1371F2" w14:textId="1E6963B9" w:rsidR="000B18C3" w:rsidRPr="003F7263" w:rsidRDefault="000B18C3" w:rsidP="000B18C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0B18C3" w:rsidRPr="003F7263" w:rsidRDefault="000B18C3" w:rsidP="000B18C3">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41A7996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581F21E" w14:textId="6BDD2AD5" w:rsidR="000B18C3" w:rsidRPr="003F7263" w:rsidRDefault="000B18C3" w:rsidP="000B18C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0B18C3" w:rsidRPr="003F7263" w:rsidRDefault="000B18C3" w:rsidP="000B18C3">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1C14F6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0B18C3" w:rsidRPr="003F7263" w:rsidRDefault="000B18C3" w:rsidP="000B18C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0B18C3" w:rsidRPr="003F7263" w:rsidRDefault="000B18C3" w:rsidP="000B18C3">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0B18C3" w:rsidRPr="003F7263" w:rsidRDefault="000B18C3" w:rsidP="000B18C3">
            <w:pPr>
              <w:pStyle w:val="TAL"/>
              <w:keepNext w:val="0"/>
              <w:keepLines w:val="0"/>
              <w:rPr>
                <w:bCs/>
                <w:sz w:val="16"/>
                <w:szCs w:val="16"/>
              </w:rPr>
            </w:pPr>
          </w:p>
        </w:tc>
      </w:tr>
      <w:tr w:rsidR="000B18C3" w:rsidRPr="003F7263" w14:paraId="1BF81EF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0B18C3" w:rsidRPr="003F7263" w:rsidRDefault="000B18C3" w:rsidP="000B18C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0B18C3" w:rsidRPr="003F7263" w:rsidRDefault="000B18C3" w:rsidP="000B18C3">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0B18C3" w:rsidRPr="003F7263" w:rsidRDefault="000B18C3" w:rsidP="000B18C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0B18C3" w:rsidRPr="003F7263" w:rsidRDefault="000B18C3" w:rsidP="000B18C3">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0B18C3" w:rsidRPr="003F7263" w14:paraId="29CB9A8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0B18C3" w:rsidRPr="003F7263" w:rsidRDefault="000B18C3" w:rsidP="000B18C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0B18C3" w:rsidRPr="003F7263" w:rsidRDefault="000B18C3" w:rsidP="000B18C3">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0B18C3" w:rsidRPr="003F7263" w:rsidRDefault="000B18C3" w:rsidP="000B18C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0B18C3" w:rsidRPr="003F7263" w:rsidRDefault="000B18C3" w:rsidP="000B18C3">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0B18C3" w:rsidRPr="003F7263" w14:paraId="4395772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6BACE9C" w14:textId="060A134E" w:rsidR="000B18C3" w:rsidRPr="003F7263" w:rsidRDefault="000B18C3" w:rsidP="000B18C3">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0B18C3" w:rsidRPr="003F7263" w:rsidRDefault="000B18C3" w:rsidP="000B18C3">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0B18C3" w:rsidRPr="003F7263" w:rsidRDefault="000B18C3" w:rsidP="000B18C3">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0B18C3" w:rsidRPr="003F7263" w14:paraId="2D1DB3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0B18C3" w:rsidRPr="003F7263" w:rsidRDefault="000B18C3" w:rsidP="000B18C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0B18C3" w:rsidRPr="003F7263" w:rsidRDefault="000B18C3" w:rsidP="000B18C3">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0B18C3" w:rsidRPr="003F7263" w:rsidRDefault="000B18C3" w:rsidP="000B18C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0B18C3" w:rsidRPr="003F7263" w14:paraId="5E3787CD"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0B18C3" w:rsidRPr="003F7263" w:rsidRDefault="000B18C3" w:rsidP="000B18C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0B18C3" w:rsidRPr="003F7263" w:rsidRDefault="000B18C3" w:rsidP="000B18C3">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w:t>
            </w:r>
            <w:proofErr w:type="gramStart"/>
            <w:r w:rsidRPr="003F7263">
              <w:rPr>
                <w:sz w:val="16"/>
                <w:szCs w:val="16"/>
              </w:rPr>
              <w:t>Limited service</w:t>
            </w:r>
            <w:proofErr w:type="gramEnd"/>
            <w:r w:rsidRPr="003F7263">
              <w:rPr>
                <w:sz w:val="16"/>
                <w:szCs w:val="16"/>
              </w:rPr>
              <w:t xml:space="preserv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0B18C3" w:rsidRPr="003F7263" w:rsidRDefault="000B18C3" w:rsidP="000B18C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0B18C3" w:rsidRPr="003F7263" w14:paraId="7ED41C0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0B18C3" w:rsidRPr="003F7263" w:rsidRDefault="000B18C3" w:rsidP="000B18C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0B18C3" w:rsidRPr="0021076F" w:rsidRDefault="000B18C3" w:rsidP="000B18C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0B18C3" w:rsidRPr="003F7263" w:rsidRDefault="000B18C3" w:rsidP="000B18C3">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0B18C3" w:rsidRPr="003F7263" w14:paraId="73C3AF0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0B18C3" w:rsidRPr="003F7263" w:rsidRDefault="000B18C3" w:rsidP="000B18C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0B18C3" w:rsidRPr="0021076F" w:rsidRDefault="000B18C3" w:rsidP="000B18C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0B18C3" w:rsidRPr="003F7263" w:rsidRDefault="000B18C3" w:rsidP="000B18C3">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0B18C3" w14:paraId="05AF191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0B18C3" w:rsidRDefault="000B18C3" w:rsidP="000B18C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0B18C3" w:rsidRDefault="000B18C3" w:rsidP="000B18C3">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0B18C3" w:rsidRDefault="000B18C3" w:rsidP="000B18C3">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0B18C3" w:rsidRPr="003F7263" w14:paraId="162F6EB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0B18C3" w:rsidRPr="003F7263" w:rsidRDefault="000B18C3" w:rsidP="000B18C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0B18C3" w:rsidRPr="0021076F" w:rsidRDefault="000B18C3" w:rsidP="000B18C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0B18C3" w:rsidRPr="003F7263" w:rsidRDefault="000B18C3" w:rsidP="000B18C3">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0B18C3" w:rsidRPr="003F7263" w14:paraId="65ED70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0B18C3" w:rsidRPr="003F7263" w:rsidRDefault="000B18C3" w:rsidP="000B18C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0B18C3" w:rsidRPr="003F7263" w:rsidRDefault="000B18C3" w:rsidP="000B18C3">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0B18C3" w:rsidRPr="003F7263" w14:paraId="65EB53A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0B18C3" w:rsidRPr="003F7263" w:rsidRDefault="000B18C3" w:rsidP="000B18C3">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0B18C3" w:rsidRPr="003F7263" w:rsidRDefault="000B18C3" w:rsidP="000B18C3">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0B18C3" w14:paraId="49FB54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0B18C3" w:rsidRDefault="000B18C3" w:rsidP="000B18C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0B18C3" w:rsidRDefault="000B18C3" w:rsidP="000B18C3">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0B18C3" w:rsidRPr="00B46C9E" w:rsidRDefault="000B18C3" w:rsidP="000B18C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0B18C3" w:rsidRDefault="000B18C3" w:rsidP="000B18C3">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0B18C3" w:rsidRPr="003F7263" w14:paraId="2E893DE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0B18C3" w:rsidRPr="003F7263" w:rsidRDefault="000B18C3" w:rsidP="000B18C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0B18C3" w:rsidRPr="003F7263" w:rsidRDefault="000B18C3" w:rsidP="000B18C3">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0B18C3" w:rsidRPr="0021076F" w:rsidRDefault="000B18C3" w:rsidP="000B18C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0B18C3" w:rsidRPr="003F7263" w:rsidRDefault="000B18C3" w:rsidP="000B18C3">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0B18C3" w:rsidRPr="003F7263" w14:paraId="7C68B95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5A8DA7" w14:textId="56475921" w:rsidR="000B18C3" w:rsidRDefault="000B18C3" w:rsidP="000B18C3">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0B18C3" w:rsidRDefault="000B18C3" w:rsidP="000B18C3">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w:t>
            </w:r>
            <w:r w:rsidRPr="00AE3B93">
              <w:rPr>
                <w:sz w:val="16"/>
                <w:szCs w:val="16"/>
                <w:lang w:val="en-US"/>
              </w:rPr>
              <w:lastRenderedPageBreak/>
              <w:t xml:space="preserve">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0B18C3" w:rsidRDefault="000B18C3" w:rsidP="000B18C3">
            <w:pPr>
              <w:pStyle w:val="TAC"/>
              <w:keepNext w:val="0"/>
              <w:keepLines w:val="0"/>
              <w:rPr>
                <w:rFonts w:cs="Arial"/>
                <w:sz w:val="16"/>
                <w:szCs w:val="16"/>
                <w:lang w:val="en-US"/>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0B18C3" w:rsidRDefault="000B18C3" w:rsidP="000B18C3">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w:t>
            </w:r>
            <w:r w:rsidRPr="00AE3B93">
              <w:rPr>
                <w:sz w:val="16"/>
                <w:szCs w:val="16"/>
                <w:lang w:val="en-US"/>
              </w:rPr>
              <w:lastRenderedPageBreak/>
              <w:t xml:space="preserve">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0B18C3" w:rsidRPr="003F7263" w14:paraId="337E8A4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0B18C3" w:rsidRPr="00BF6D9D" w:rsidRDefault="000B18C3" w:rsidP="000B18C3">
            <w:pPr>
              <w:pStyle w:val="TAL"/>
              <w:keepNext w:val="0"/>
              <w:keepLines w:val="0"/>
              <w:rPr>
                <w:b/>
                <w:bCs/>
                <w:sz w:val="16"/>
                <w:szCs w:val="16"/>
              </w:rPr>
            </w:pPr>
            <w:r w:rsidRPr="00BF6D9D">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0B18C3" w:rsidRPr="00BF6D9D" w:rsidRDefault="000B18C3" w:rsidP="000B18C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0B18C3" w:rsidRPr="003F7263" w:rsidRDefault="000B18C3" w:rsidP="000B18C3">
            <w:pPr>
              <w:pStyle w:val="TAL"/>
              <w:keepNext w:val="0"/>
              <w:keepLines w:val="0"/>
              <w:rPr>
                <w:bCs/>
                <w:sz w:val="16"/>
                <w:szCs w:val="16"/>
              </w:rPr>
            </w:pPr>
          </w:p>
        </w:tc>
      </w:tr>
      <w:tr w:rsidR="000B18C3" w:rsidRPr="003F7263" w14:paraId="70352B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0B18C3" w:rsidRPr="003F7263" w:rsidRDefault="000B18C3" w:rsidP="000B18C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0B18C3" w:rsidRPr="003F7263" w:rsidRDefault="000B18C3" w:rsidP="000B18C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0B18C3" w:rsidRPr="003F7263" w:rsidRDefault="000B18C3" w:rsidP="000B18C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0B18C3" w:rsidRPr="003F7263" w:rsidRDefault="000B18C3" w:rsidP="000B18C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0B18C3" w:rsidRPr="003F7263" w14:paraId="79588EE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0B18C3" w:rsidRPr="003F7263" w:rsidRDefault="000B18C3" w:rsidP="000B18C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0B18C3" w:rsidRPr="003F7263" w:rsidRDefault="000B18C3" w:rsidP="000B18C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0B18C3" w:rsidRPr="003F7263" w:rsidRDefault="000B18C3" w:rsidP="000B18C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0B18C3" w:rsidRPr="003F7263" w:rsidRDefault="000B18C3" w:rsidP="000B18C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0B18C3" w:rsidRPr="003F7263" w14:paraId="06D9D51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96843CA" w14:textId="2F983252" w:rsidR="000B18C3" w:rsidRPr="003F7263" w:rsidRDefault="000B18C3" w:rsidP="000B18C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0B18C3" w:rsidRPr="003F7263" w:rsidRDefault="000B18C3" w:rsidP="000B18C3">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0B18C3" w:rsidRPr="003F7263" w:rsidRDefault="000B18C3" w:rsidP="000B18C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0B18C3" w:rsidRPr="003F7263" w:rsidRDefault="000B18C3" w:rsidP="000B18C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B18C3" w:rsidRPr="003F7263" w14:paraId="057FA80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0B18C3" w:rsidRPr="003F7263" w:rsidRDefault="000B18C3" w:rsidP="000B18C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0B18C3" w:rsidRPr="003F7263" w:rsidRDefault="000B18C3" w:rsidP="000B18C3">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0B18C3" w:rsidRPr="003F7263" w:rsidRDefault="000B18C3" w:rsidP="000B18C3">
            <w:pPr>
              <w:pStyle w:val="TAL"/>
              <w:keepNext w:val="0"/>
              <w:keepLines w:val="0"/>
              <w:rPr>
                <w:bCs/>
                <w:sz w:val="16"/>
                <w:szCs w:val="16"/>
              </w:rPr>
            </w:pPr>
          </w:p>
        </w:tc>
      </w:tr>
      <w:tr w:rsidR="000B18C3" w:rsidRPr="003F7263" w14:paraId="58B131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0B18C3" w:rsidRPr="003F7263" w:rsidRDefault="000B18C3" w:rsidP="000B18C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0B18C3" w:rsidRPr="003F7263" w:rsidRDefault="000B18C3" w:rsidP="000B18C3">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0B18C3" w:rsidRPr="003F7263" w:rsidRDefault="000B18C3" w:rsidP="000B18C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0B18C3" w:rsidRPr="003F7263" w:rsidRDefault="000B18C3" w:rsidP="000B18C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0B18C3" w:rsidRPr="003F7263" w:rsidRDefault="000B18C3" w:rsidP="000B18C3">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5E1E80" w:rsidRPr="003F7263" w14:paraId="172F65D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D0D940" w14:textId="6ED371EF" w:rsidR="005E1E80" w:rsidRPr="00B95EDC" w:rsidRDefault="005E1E80" w:rsidP="005E1E80">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5E1E80" w:rsidRPr="00B95EDC" w:rsidRDefault="005E1E80" w:rsidP="005E1E80">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r w:rsidR="006A1322"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5E1E80" w:rsidRPr="003F7263" w:rsidRDefault="005E1E80" w:rsidP="005E1E80">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22D2F48E" w:rsidR="005E1E80" w:rsidRDefault="005E1E80" w:rsidP="005E1E80">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2649184" w14:textId="11FCB133" w:rsidR="005E1E80" w:rsidRPr="003F7263" w:rsidRDefault="005E1E80" w:rsidP="005E1E80">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093559" w:rsidRPr="003F7263" w14:paraId="2AE5964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5E1E80" w:rsidRPr="003F7263" w:rsidRDefault="005E1E80" w:rsidP="005E1E80">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5E1E80" w:rsidRPr="003F7263" w:rsidRDefault="005E1E80" w:rsidP="005E1E80">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5E1E80" w:rsidRPr="003F7263" w:rsidRDefault="005E1E80" w:rsidP="005E1E8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5E1E80" w:rsidRPr="003F7263" w:rsidRDefault="005E1E80" w:rsidP="005E1E8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5E1E80" w:rsidRPr="003F7263" w:rsidRDefault="005E1E80" w:rsidP="005E1E80">
            <w:pPr>
              <w:pStyle w:val="TAL"/>
              <w:keepNext w:val="0"/>
              <w:keepLines w:val="0"/>
              <w:rPr>
                <w:bCs/>
                <w:sz w:val="16"/>
                <w:szCs w:val="16"/>
              </w:rPr>
            </w:pPr>
          </w:p>
        </w:tc>
      </w:tr>
      <w:tr w:rsidR="001352ED" w:rsidRPr="003F7263" w14:paraId="278EF12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2A796C8" w14:textId="3FD7B460"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2505239" w14:textId="512FAC7A"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 xml:space="preserve">Inter-system mobility between untrusted </w:t>
            </w:r>
            <w:proofErr w:type="gramStart"/>
            <w:r w:rsidRPr="002F0F47">
              <w:rPr>
                <w:rFonts w:eastAsia="SimSun"/>
                <w:sz w:val="16"/>
                <w:szCs w:val="16"/>
                <w:lang w:val="en-US" w:eastAsia="zh-CN"/>
              </w:rPr>
              <w:t>Non-3GPP</w:t>
            </w:r>
            <w:proofErr w:type="gramEnd"/>
            <w:r w:rsidRPr="002F0F47">
              <w:rPr>
                <w:rFonts w:eastAsia="SimSun"/>
                <w:sz w:val="16"/>
                <w:szCs w:val="16"/>
                <w:lang w:val="en-US" w:eastAsia="zh-CN"/>
              </w:rPr>
              <w:t xml:space="preserve">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E6F06D5" w14:textId="2CF8A9DA" w:rsidR="001352ED" w:rsidRPr="003F7263" w:rsidRDefault="001352ED" w:rsidP="001352E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660713" w14:textId="1E59A545" w:rsidR="001352ED" w:rsidRPr="003F7263" w:rsidRDefault="001352ED" w:rsidP="001352ED">
            <w:pPr>
              <w:pStyle w:val="TAC"/>
              <w:keepNext w:val="0"/>
              <w:keepLines w:val="0"/>
              <w:rPr>
                <w:rFonts w:cs="Arial"/>
                <w:sz w:val="16"/>
                <w:szCs w:val="16"/>
              </w:rPr>
            </w:pPr>
            <w:r>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92A51BF" w14:textId="324C8703" w:rsidR="001352ED" w:rsidRPr="003F7263" w:rsidRDefault="001352ED" w:rsidP="001352E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p>
        </w:tc>
      </w:tr>
      <w:tr w:rsidR="001352ED" w:rsidRPr="003F7263" w14:paraId="5D32F51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1F4381A" w14:textId="3CE43A08" w:rsidR="001352ED" w:rsidRDefault="001352ED" w:rsidP="001352ED">
            <w:pPr>
              <w:pStyle w:val="TAL"/>
              <w:keepNext w:val="0"/>
              <w:keepLines w:val="0"/>
              <w:rPr>
                <w:b/>
                <w:bCs/>
                <w:sz w:val="16"/>
                <w:szCs w:val="16"/>
                <w:lang w:val="en-US" w:eastAsia="zh-CN"/>
              </w:rPr>
            </w:pPr>
            <w:r w:rsidRPr="002F0F47">
              <w:rPr>
                <w:rFonts w:eastAsia="SimSun" w:hint="eastAsia"/>
                <w:sz w:val="16"/>
                <w:szCs w:val="16"/>
                <w:lang w:val="en-US" w:eastAsia="zh-CN"/>
              </w:rPr>
              <w:t>1</w:t>
            </w:r>
            <w:r w:rsidRPr="002F0F47">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11911F7" w14:textId="1A932ABD" w:rsidR="001352ED" w:rsidRDefault="001352ED" w:rsidP="001352ED">
            <w:pPr>
              <w:pStyle w:val="TAL"/>
              <w:keepNext w:val="0"/>
              <w:keepLines w:val="0"/>
              <w:rPr>
                <w:b/>
                <w:bCs/>
                <w:sz w:val="16"/>
                <w:szCs w:val="16"/>
                <w:lang w:val="en-US" w:eastAsia="zh-CN"/>
              </w:rPr>
            </w:pPr>
            <w:r w:rsidRPr="002F0F47">
              <w:rPr>
                <w:rFonts w:eastAsia="SimSun"/>
                <w:sz w:val="16"/>
                <w:szCs w:val="16"/>
                <w:lang w:val="en-US" w:eastAsia="zh-CN"/>
              </w:rPr>
              <w:t xml:space="preserve">Inter-system mobility between untrusted </w:t>
            </w:r>
            <w:proofErr w:type="gramStart"/>
            <w:r w:rsidRPr="002F0F47">
              <w:rPr>
                <w:rFonts w:eastAsia="SimSun"/>
                <w:sz w:val="16"/>
                <w:szCs w:val="16"/>
                <w:lang w:val="en-US" w:eastAsia="zh-CN"/>
              </w:rPr>
              <w:t>Non-3GPP</w:t>
            </w:r>
            <w:proofErr w:type="gramEnd"/>
            <w:r w:rsidRPr="002F0F47">
              <w:rPr>
                <w:rFonts w:eastAsia="SimSun"/>
                <w:sz w:val="16"/>
                <w:szCs w:val="16"/>
                <w:lang w:val="en-US" w:eastAsia="zh-CN"/>
              </w:rPr>
              <w:t xml:space="preserve">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9D30660" w14:textId="1ADB425E" w:rsidR="001352ED" w:rsidRPr="003F7263" w:rsidRDefault="001352ED" w:rsidP="001352E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A85BF5" w14:textId="70187769" w:rsidR="001352ED" w:rsidRPr="003F7263" w:rsidRDefault="001352ED" w:rsidP="001352ED">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DC79A2" w14:textId="26312DC6" w:rsidR="001352ED" w:rsidRPr="003F7263" w:rsidRDefault="001352ED" w:rsidP="001352ED">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p>
        </w:tc>
      </w:tr>
      <w:tr w:rsidR="005E1E80" w:rsidRPr="003F7263" w14:paraId="7DBD539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5E1E80" w:rsidRPr="003F7263" w:rsidRDefault="005E1E80" w:rsidP="005E1E80">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5E1E80" w:rsidRPr="003F7263" w:rsidRDefault="005E1E80" w:rsidP="005E1E80">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5E1E80" w:rsidRPr="003F7263" w:rsidRDefault="005E1E80" w:rsidP="005E1E80">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5E1E80" w:rsidRPr="003F7263" w:rsidRDefault="005E1E80" w:rsidP="005E1E80">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5E1E80" w:rsidRPr="003F7263" w:rsidRDefault="005E1E80" w:rsidP="005E1E80">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5E1E80" w:rsidRPr="003F7263" w14:paraId="7AF3514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2C544B" w14:textId="231A8FEC" w:rsidR="005E1E80" w:rsidRDefault="005E1E80" w:rsidP="005E1E80">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5E1E80" w:rsidRDefault="005E1E80" w:rsidP="005E1E80">
            <w:pPr>
              <w:pStyle w:val="TAL"/>
              <w:keepNext w:val="0"/>
              <w:keepLines w:val="0"/>
              <w:rPr>
                <w:rFonts w:eastAsia="SimSun"/>
                <w:sz w:val="16"/>
                <w:szCs w:val="16"/>
                <w:lang w:val="en-US" w:eastAsia="zh-CN"/>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EPC/</w:t>
            </w:r>
            <w:proofErr w:type="spellStart"/>
            <w:r>
              <w:rPr>
                <w:rFonts w:eastAsia="SimSun" w:hint="eastAsia"/>
                <w:sz w:val="16"/>
                <w:szCs w:val="16"/>
                <w:lang w:val="en-US" w:eastAsia="zh-CN"/>
              </w:rPr>
              <w:t>ePDG</w:t>
            </w:r>
            <w:proofErr w:type="spellEnd"/>
            <w:r>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5E1E80" w:rsidRDefault="005E1E80" w:rsidP="005E1E80">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5E1E80" w:rsidRDefault="005E1E80" w:rsidP="005E1E80">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5E1E80" w:rsidRDefault="005E1E80" w:rsidP="005E1E80">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6A45AE" w:rsidRPr="00092A71"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92A71" w:rsidRDefault="006A45AE" w:rsidP="00A73C9A">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92A71" w:rsidRDefault="006A45AE" w:rsidP="00A73C9A">
            <w:pPr>
              <w:jc w:val="center"/>
              <w:rPr>
                <w:rFonts w:ascii="Arial" w:hAnsi="Arial"/>
                <w:sz w:val="16"/>
              </w:rPr>
            </w:pPr>
            <w:proofErr w:type="spellStart"/>
            <w:r w:rsidRPr="00092A71">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1FB54811" w14:textId="77777777" w:rsidR="006A45AE" w:rsidRPr="00092A71"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92A71"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92A71" w:rsidRDefault="006A45AE" w:rsidP="00A73C9A">
            <w:pPr>
              <w:jc w:val="center"/>
              <w:rPr>
                <w:rFonts w:ascii="Arial" w:hAnsi="Arial"/>
                <w:sz w:val="16"/>
                <w:szCs w:val="16"/>
              </w:rPr>
            </w:pPr>
          </w:p>
        </w:tc>
      </w:tr>
      <w:tr w:rsidR="00022CB7" w:rsidRPr="003F7263"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3F7263" w:rsidRDefault="00022CB7" w:rsidP="00022CB7">
            <w:pPr>
              <w:spacing w:after="0"/>
              <w:rPr>
                <w:rFonts w:ascii="Arial" w:hAnsi="Arial"/>
                <w:bCs/>
                <w:sz w:val="16"/>
                <w:szCs w:val="16"/>
              </w:rPr>
            </w:pPr>
            <w:r w:rsidRPr="003F7263">
              <w:rPr>
                <w:rFonts w:ascii="Arial" w:hAnsi="Arial"/>
                <w:sz w:val="16"/>
              </w:rPr>
              <w:t>11.4.10</w:t>
            </w:r>
            <w:r w:rsidR="00605F7E" w:rsidRPr="001D7D57">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EF47D5" w:rsidRPr="003F7263"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3F7263" w:rsidRDefault="00EF47D5" w:rsidP="00EF47D5">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3F7263" w:rsidRDefault="00EF47D5" w:rsidP="00EF47D5">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3F7263" w:rsidRDefault="00EF47D5" w:rsidP="00EF47D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3F7263" w:rsidRDefault="00EF47D5" w:rsidP="00EF47D5">
            <w:pPr>
              <w:spacing w:after="0"/>
              <w:jc w:val="center"/>
              <w:rPr>
                <w:rFonts w:ascii="Arial" w:hAnsi="Arial"/>
                <w:sz w:val="16"/>
                <w:szCs w:val="16"/>
              </w:rPr>
            </w:pPr>
          </w:p>
        </w:tc>
      </w:tr>
      <w:tr w:rsidR="00EF47D5" w:rsidRPr="003F7263"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3F7263" w:rsidRDefault="00EF47D5" w:rsidP="00EF47D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EF47D5" w:rsidRPr="003F7263" w:rsidRDefault="00EF47D5" w:rsidP="00EF47D5">
            <w:pPr>
              <w:spacing w:after="0"/>
              <w:jc w:val="center"/>
              <w:rPr>
                <w:rFonts w:ascii="Arial" w:hAnsi="Arial"/>
                <w:sz w:val="16"/>
                <w:szCs w:val="16"/>
              </w:rPr>
            </w:pPr>
          </w:p>
        </w:tc>
      </w:tr>
      <w:tr w:rsidR="00EF47D5" w:rsidRPr="003F7263"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3F7263" w:rsidRDefault="00EF47D5" w:rsidP="00EF47D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3F7263"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3F7263" w:rsidRDefault="00EF47D5" w:rsidP="00EF47D5">
            <w:pPr>
              <w:spacing w:after="0"/>
              <w:jc w:val="center"/>
              <w:rPr>
                <w:rFonts w:ascii="Arial" w:hAnsi="Arial"/>
                <w:sz w:val="16"/>
                <w:szCs w:val="16"/>
              </w:rPr>
            </w:pPr>
            <w:r>
              <w:rPr>
                <w:rFonts w:ascii="Arial" w:hAnsi="Arial"/>
                <w:sz w:val="16"/>
                <w:szCs w:val="16"/>
                <w:lang w:val="en-US"/>
              </w:rPr>
              <w:t>Rel-16 UTRA</w:t>
            </w:r>
          </w:p>
        </w:tc>
      </w:tr>
      <w:tr w:rsidR="004E4157" w:rsidRPr="003F7263"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Default="004E4157" w:rsidP="004E4157">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15CAF04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3F7263" w:rsidRDefault="004E4157" w:rsidP="004E4157">
            <w:pPr>
              <w:spacing w:after="0"/>
              <w:jc w:val="center"/>
              <w:rPr>
                <w:rFonts w:ascii="Arial" w:hAnsi="Arial"/>
                <w:sz w:val="16"/>
                <w:szCs w:val="16"/>
                <w:lang w:eastAsia="zh-CN"/>
              </w:rPr>
            </w:pPr>
            <w:proofErr w:type="spellStart"/>
            <w:r w:rsidRPr="00BA5F6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9E1E98" w14:textId="661824DF" w:rsidR="004E4157" w:rsidRPr="003F7263" w:rsidRDefault="004E4157" w:rsidP="004E4157">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Default="004E4157" w:rsidP="004E4157">
            <w:pPr>
              <w:spacing w:after="0"/>
              <w:jc w:val="center"/>
              <w:rPr>
                <w:rFonts w:ascii="Arial" w:hAnsi="Arial"/>
                <w:sz w:val="16"/>
                <w:szCs w:val="16"/>
                <w:lang w:val="en-US"/>
              </w:rPr>
            </w:pPr>
            <w:r>
              <w:rPr>
                <w:rFonts w:ascii="Arial" w:hAnsi="Arial"/>
                <w:sz w:val="16"/>
                <w:szCs w:val="16"/>
                <w:lang w:val="en-US"/>
              </w:rPr>
              <w:t>Rel-9 UTRA</w:t>
            </w:r>
          </w:p>
        </w:tc>
      </w:tr>
      <w:tr w:rsidR="004E4157" w:rsidRPr="003F7263"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3F7263" w:rsidRDefault="004E4157" w:rsidP="004E4157">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3F7263" w:rsidRDefault="004E4157" w:rsidP="004E4157">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54C2C03B" w14:textId="79C6CA6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1DAE72FF"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3F7263" w:rsidRDefault="004E4157" w:rsidP="004E4157">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3F7263" w:rsidRDefault="004E4157" w:rsidP="004E4157">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B73C75B" w14:textId="34BBD8C5"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487E60ED"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3F7263" w:rsidRDefault="004E4157" w:rsidP="004E4157">
            <w:pPr>
              <w:spacing w:after="0"/>
              <w:rPr>
                <w:rFonts w:ascii="Arial" w:hAnsi="Arial"/>
                <w:sz w:val="16"/>
              </w:rPr>
            </w:pPr>
            <w:r>
              <w:rPr>
                <w:rFonts w:ascii="Arial" w:hAnsi="Arial"/>
                <w:sz w:val="16"/>
                <w:lang w:val="en-US"/>
              </w:rPr>
              <w:lastRenderedPageBreak/>
              <w:t>11.5.11</w:t>
            </w:r>
          </w:p>
        </w:tc>
        <w:tc>
          <w:tcPr>
            <w:tcW w:w="2340" w:type="dxa"/>
            <w:tcBorders>
              <w:top w:val="single" w:sz="4" w:space="0" w:color="auto"/>
              <w:bottom w:val="single" w:sz="4" w:space="0" w:color="auto"/>
            </w:tcBorders>
            <w:shd w:val="clear" w:color="auto" w:fill="auto"/>
          </w:tcPr>
          <w:p w14:paraId="1B8540D7"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3F7263" w:rsidRDefault="004E4157" w:rsidP="004E4157">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4C7DBAC" w14:textId="7E0BCAEE"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33593818" w:rsidR="004E4157" w:rsidRPr="003F7263" w:rsidRDefault="004E4157" w:rsidP="004E4157">
            <w:pPr>
              <w:spacing w:after="0"/>
              <w:jc w:val="center"/>
              <w:rPr>
                <w:rFonts w:ascii="Arial" w:hAnsi="Arial"/>
                <w:sz w:val="16"/>
                <w:szCs w:val="16"/>
              </w:rPr>
            </w:pPr>
            <w:r w:rsidRPr="009A5385">
              <w:rPr>
                <w:rFonts w:ascii="Arial" w:hAnsi="Arial"/>
                <w:sz w:val="16"/>
                <w:szCs w:val="16"/>
                <w:lang w:val="en-US"/>
              </w:rPr>
              <w:t>Rel-9 UTRA</w:t>
            </w:r>
          </w:p>
        </w:tc>
      </w:tr>
      <w:tr w:rsidR="004E4157" w:rsidRPr="003F7263"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Default="004E4157" w:rsidP="004E4157">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6DD3F213"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3F7263"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3F7263" w:rsidRDefault="004E4157" w:rsidP="004E4157">
            <w:pPr>
              <w:spacing w:after="0"/>
              <w:jc w:val="center"/>
              <w:rPr>
                <w:rFonts w:ascii="Arial" w:hAnsi="Arial"/>
                <w:sz w:val="16"/>
                <w:szCs w:val="16"/>
              </w:rPr>
            </w:pPr>
            <w:r w:rsidRPr="003F7263">
              <w:rPr>
                <w:rFonts w:ascii="Arial" w:hAnsi="Arial"/>
                <w:sz w:val="16"/>
                <w:szCs w:val="16"/>
              </w:rPr>
              <w:t>Rel-15 E-UTRA</w:t>
            </w:r>
          </w:p>
        </w:tc>
      </w:tr>
      <w:tr w:rsidR="004E4157" w:rsidRPr="003F7263"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3F7263" w:rsidRDefault="004E4157" w:rsidP="004E4157">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3F7263" w:rsidRDefault="004E4157" w:rsidP="004E4157">
            <w:pPr>
              <w:spacing w:after="0"/>
              <w:jc w:val="center"/>
              <w:rPr>
                <w:rFonts w:ascii="Arial" w:hAnsi="Arial"/>
                <w:sz w:val="16"/>
                <w:szCs w:val="16"/>
                <w:lang w:eastAsia="zh-CN"/>
              </w:rPr>
            </w:pPr>
            <w:proofErr w:type="spellStart"/>
            <w:r w:rsidRPr="00B078A1">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C120209" w14:textId="1437A12B" w:rsidR="004E4157" w:rsidRPr="003F7263" w:rsidRDefault="004E4157" w:rsidP="004E4157">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5ADE8179"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4E4157" w:rsidRPr="003F7263"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Default="004E4157" w:rsidP="004E4157">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A8D3439" w14:textId="77777777" w:rsidR="004E4157" w:rsidRPr="003F7263"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3F7263" w:rsidRDefault="004E4157" w:rsidP="004E4157">
            <w:pPr>
              <w:spacing w:after="0"/>
              <w:jc w:val="center"/>
              <w:rPr>
                <w:rFonts w:ascii="Arial" w:hAnsi="Arial"/>
                <w:sz w:val="16"/>
                <w:szCs w:val="16"/>
                <w:lang w:eastAsia="zh-CN"/>
              </w:rPr>
            </w:pPr>
            <w:proofErr w:type="spellStart"/>
            <w:r w:rsidRPr="00B078A1">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23880E74" w14:textId="1380CF61" w:rsidR="004E4157" w:rsidRDefault="004E4157" w:rsidP="004E4157">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3F7263" w:rsidRDefault="004E4157" w:rsidP="004E4157">
            <w:pPr>
              <w:spacing w:after="0"/>
              <w:jc w:val="center"/>
              <w:rPr>
                <w:rFonts w:ascii="Arial" w:hAnsi="Arial"/>
                <w:sz w:val="16"/>
                <w:szCs w:val="16"/>
              </w:rPr>
            </w:pPr>
            <w:r w:rsidRPr="00A5493F">
              <w:rPr>
                <w:rFonts w:ascii="Arial" w:hAnsi="Arial"/>
                <w:sz w:val="16"/>
                <w:szCs w:val="16"/>
                <w:lang w:val="en-US"/>
              </w:rPr>
              <w:t>Rel-9 UTRA</w:t>
            </w:r>
          </w:p>
        </w:tc>
      </w:tr>
      <w:tr w:rsidR="00EF47D5" w:rsidRPr="003F7263"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3F7263" w:rsidRDefault="00EF47D5" w:rsidP="00EF47D5">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095F02" w:rsidRPr="003F7263" w14:paraId="4BE39A8A" w14:textId="77777777" w:rsidTr="005E1E8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proofErr w:type="spellStart"/>
            <w:r w:rsidR="008F2345" w:rsidRPr="003F7263">
              <w:rPr>
                <w:rFonts w:cs="Arial"/>
                <w:b/>
                <w:bCs/>
                <w:sz w:val="16"/>
                <w:szCs w:val="16"/>
              </w:rPr>
              <w:t>s</w:t>
            </w:r>
            <w:r w:rsidRPr="003F7263">
              <w:rPr>
                <w:rFonts w:cs="Arial"/>
                <w:b/>
                <w:bCs/>
                <w:sz w:val="16"/>
                <w:szCs w:val="16"/>
              </w:rPr>
              <w:t>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18556C" w:rsidRPr="00BD4356" w14:paraId="483FBD05"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18556C" w:rsidRPr="00BD4356" w14:paraId="3A486313"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2A0B29" w:rsidRPr="003F7263" w14:paraId="50D8372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51D2BE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4838FC" w:rsidRPr="003F7263" w14:paraId="033F115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95759B" w:rsidRPr="003F7263" w14:paraId="29FE3501"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95759B" w:rsidRPr="003F7263" w14:paraId="14D5D54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2A0B29" w:rsidRPr="003F7263" w14:paraId="12150BF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4838FC" w:rsidRPr="003F7263" w14:paraId="1A44CF3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2A0B29" w:rsidRPr="003F7263" w14:paraId="5A55F27F"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6DEB0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70ADE3C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3C81B6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60490C6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3F7263" w:rsidRPr="003F7263" w14:paraId="1F0FAF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5E1E80" w:rsidRPr="003F7263" w14:paraId="151A2C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38D6391" w14:textId="3902C411" w:rsidR="005E1E80" w:rsidRPr="003F7263" w:rsidRDefault="005E1E80" w:rsidP="005E1E8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2318A2B" w14:textId="3A2889AE" w:rsidR="005E1E80" w:rsidRPr="003F7263" w:rsidRDefault="005E1E80" w:rsidP="005E1E80">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18E5AF3" w14:textId="4036B951"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D44197C" w14:textId="0E7041DA" w:rsidR="005E1E80" w:rsidRPr="003F7263" w:rsidRDefault="005E1E80" w:rsidP="005E1E80">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8927188" w14:textId="039B117B" w:rsidR="005E1E80" w:rsidRPr="003F7263" w:rsidRDefault="005E1E80" w:rsidP="005E1E80">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5E1E80" w:rsidRPr="003F7263" w14:paraId="521198E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867A725" w14:textId="6EFA4185" w:rsidR="005E1E80" w:rsidRPr="003F7263" w:rsidRDefault="005E1E80" w:rsidP="005E1E80">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7B83FE85" w14:textId="11B0811B" w:rsidR="005E1E80" w:rsidRPr="003F7263" w:rsidRDefault="005E1E80" w:rsidP="005E1E80">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11C82A7B" w14:textId="3B55B0F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7127565" w14:textId="6172CA7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2E6CD3" w14:textId="0BCF5104"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5E1E80" w:rsidRPr="003F7263" w14:paraId="1D853AE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54BC0B3" w14:textId="1C56D412" w:rsidR="005E1E80" w:rsidRPr="003F7263" w:rsidRDefault="005E1E80" w:rsidP="005E1E80">
            <w:pPr>
              <w:pStyle w:val="TAL"/>
              <w:keepNext w:val="0"/>
              <w:keepLines w:val="0"/>
              <w:rPr>
                <w:rFonts w:cs="Arial"/>
                <w:bCs/>
                <w:sz w:val="16"/>
                <w:szCs w:val="16"/>
              </w:rPr>
            </w:pPr>
            <w:bookmarkStart w:id="117" w:name="OLE_LINK37"/>
            <w:r w:rsidRPr="003E236E">
              <w:rPr>
                <w:rFonts w:cs="Arial"/>
                <w:bCs/>
                <w:sz w:val="16"/>
                <w:szCs w:val="16"/>
              </w:rPr>
              <w:t>12.2.1.5</w:t>
            </w:r>
            <w:bookmarkEnd w:id="117"/>
          </w:p>
        </w:tc>
        <w:tc>
          <w:tcPr>
            <w:tcW w:w="3510" w:type="dxa"/>
            <w:gridSpan w:val="2"/>
            <w:tcBorders>
              <w:top w:val="single" w:sz="4" w:space="0" w:color="auto"/>
              <w:left w:val="single" w:sz="4" w:space="0" w:color="auto"/>
              <w:bottom w:val="single" w:sz="4" w:space="0" w:color="auto"/>
              <w:right w:val="single" w:sz="4" w:space="0" w:color="auto"/>
            </w:tcBorders>
          </w:tcPr>
          <w:p w14:paraId="162C47B4" w14:textId="4A126E23" w:rsidR="005E1E80" w:rsidRPr="003F7263" w:rsidRDefault="005E1E80" w:rsidP="005E1E80">
            <w:pPr>
              <w:pStyle w:val="TAL"/>
              <w:rPr>
                <w:rFonts w:cs="Arial"/>
                <w:bCs/>
                <w:sz w:val="16"/>
                <w:szCs w:val="16"/>
              </w:rPr>
            </w:pPr>
            <w:r w:rsidRPr="003E236E">
              <w:rPr>
                <w:rFonts w:cs="Arial"/>
                <w:bCs/>
                <w:sz w:val="16"/>
                <w:szCs w:val="16"/>
              </w:rPr>
              <w:t xml:space="preserve">Inter-carrier concurrent operation / </w:t>
            </w:r>
            <w:proofErr w:type="spellStart"/>
            <w:r w:rsidRPr="003E236E">
              <w:rPr>
                <w:rFonts w:cs="Arial"/>
                <w:bCs/>
                <w:sz w:val="16"/>
                <w:szCs w:val="16"/>
              </w:rPr>
              <w:t>Sidelink</w:t>
            </w:r>
            <w:proofErr w:type="spellEnd"/>
            <w:r w:rsidRPr="003E236E">
              <w:rPr>
                <w:rFonts w:cs="Arial"/>
                <w:bCs/>
                <w:sz w:val="16"/>
                <w:szCs w:val="16"/>
              </w:rPr>
              <w:t xml:space="preserve"> </w:t>
            </w:r>
            <w:r w:rsidRPr="003E236E">
              <w:rPr>
                <w:rFonts w:cs="Arial"/>
                <w:bCs/>
                <w:sz w:val="16"/>
                <w:szCs w:val="16"/>
              </w:rPr>
              <w:lastRenderedPageBreak/>
              <w:t>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BC79277" w14:textId="40180603" w:rsidR="005E1E80" w:rsidRPr="003F7263" w:rsidRDefault="005E1E80" w:rsidP="005E1E80">
            <w:pPr>
              <w:pStyle w:val="TAC"/>
              <w:keepNext w:val="0"/>
              <w:keepLines w:val="0"/>
              <w:rPr>
                <w:rFonts w:cs="Arial"/>
                <w:sz w:val="16"/>
                <w:szCs w:val="16"/>
              </w:rPr>
            </w:pPr>
            <w:r w:rsidRPr="003E236E">
              <w:rPr>
                <w:rFonts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tcPr>
          <w:p w14:paraId="724AC368" w14:textId="74AB7DFF" w:rsidR="005E1E80" w:rsidRPr="003F7263" w:rsidRDefault="005E1E80" w:rsidP="005E1E80">
            <w:pPr>
              <w:pStyle w:val="TAC"/>
              <w:keepNext w:val="0"/>
              <w:keepLines w:val="0"/>
              <w:rPr>
                <w:rFonts w:cs="Arial"/>
                <w:sz w:val="16"/>
                <w:szCs w:val="16"/>
                <w:lang w:eastAsia="zh-CN"/>
              </w:rPr>
            </w:pPr>
            <w:bookmarkStart w:id="118" w:name="OLE_LINK200"/>
            <w:bookmarkStart w:id="119" w:name="OLE_LINK36"/>
            <w:r w:rsidRPr="003E236E">
              <w:rPr>
                <w:sz w:val="16"/>
                <w:szCs w:val="16"/>
              </w:rPr>
              <w:t>C</w:t>
            </w:r>
            <w:bookmarkEnd w:id="118"/>
            <w:r w:rsidRPr="003E236E">
              <w:rPr>
                <w:sz w:val="16"/>
                <w:szCs w:val="16"/>
              </w:rPr>
              <w:t>106</w:t>
            </w:r>
            <w:bookmarkEnd w:id="119"/>
          </w:p>
        </w:tc>
        <w:tc>
          <w:tcPr>
            <w:tcW w:w="3597" w:type="dxa"/>
            <w:gridSpan w:val="2"/>
            <w:tcBorders>
              <w:top w:val="single" w:sz="4" w:space="0" w:color="auto"/>
              <w:left w:val="single" w:sz="4" w:space="0" w:color="auto"/>
              <w:bottom w:val="single" w:sz="4" w:space="0" w:color="auto"/>
              <w:right w:val="single" w:sz="4" w:space="0" w:color="auto"/>
            </w:tcBorders>
          </w:tcPr>
          <w:p w14:paraId="3937675D" w14:textId="720DA8D4" w:rsidR="005E1E80" w:rsidRPr="003F7263" w:rsidRDefault="005E1E80" w:rsidP="005E1E80">
            <w:pPr>
              <w:pStyle w:val="TAL"/>
              <w:keepNext w:val="0"/>
              <w:keepLines w:val="0"/>
              <w:rPr>
                <w:rFonts w:cs="Arial"/>
                <w:sz w:val="16"/>
                <w:szCs w:val="16"/>
                <w:lang w:eastAsia="zh-CN"/>
              </w:rPr>
            </w:pPr>
            <w:bookmarkStart w:id="120" w:name="OLE_LINK183"/>
            <w:r w:rsidRPr="003E236E">
              <w:rPr>
                <w:sz w:val="16"/>
                <w:szCs w:val="16"/>
              </w:rPr>
              <w:t xml:space="preserve">UE supporting 5G core </w:t>
            </w:r>
            <w:r w:rsidRPr="003E236E">
              <w:rPr>
                <w:rFonts w:cs="Arial"/>
                <w:sz w:val="16"/>
                <w:szCs w:val="16"/>
                <w:lang w:eastAsia="zh-CN"/>
              </w:rPr>
              <w:t xml:space="preserve">and NR </w:t>
            </w:r>
            <w:proofErr w:type="spellStart"/>
            <w:r w:rsidRPr="003E236E">
              <w:rPr>
                <w:rFonts w:cs="Arial"/>
                <w:sz w:val="16"/>
                <w:szCs w:val="16"/>
                <w:lang w:eastAsia="zh-CN"/>
              </w:rPr>
              <w:t>sidelink</w:t>
            </w:r>
            <w:proofErr w:type="spellEnd"/>
            <w:r w:rsidRPr="003E236E">
              <w:rPr>
                <w:rFonts w:cs="Arial"/>
                <w:sz w:val="16"/>
                <w:szCs w:val="16"/>
              </w:rPr>
              <w:t xml:space="preserve"> mode 1 </w:t>
            </w:r>
            <w:r w:rsidRPr="003E236E">
              <w:rPr>
                <w:rFonts w:cs="Arial"/>
                <w:sz w:val="16"/>
                <w:szCs w:val="16"/>
              </w:rPr>
              <w:lastRenderedPageBreak/>
              <w:t>transmission</w:t>
            </w:r>
            <w:bookmarkEnd w:id="120"/>
          </w:p>
        </w:tc>
      </w:tr>
      <w:tr w:rsidR="005E1E80" w:rsidRPr="003F7263" w14:paraId="16C4B93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390ADA1" w14:textId="1292E7E1" w:rsidR="005E1E80" w:rsidRPr="003E236E" w:rsidRDefault="005E1E80" w:rsidP="005E1E80">
            <w:pPr>
              <w:pStyle w:val="TAL"/>
              <w:keepNext w:val="0"/>
              <w:keepLines w:val="0"/>
              <w:rPr>
                <w:rFonts w:cs="Arial"/>
                <w:bCs/>
                <w:sz w:val="16"/>
                <w:szCs w:val="16"/>
              </w:rPr>
            </w:pPr>
            <w:r w:rsidRPr="003F7263">
              <w:rPr>
                <w:rFonts w:cs="Arial"/>
                <w:bCs/>
                <w:sz w:val="16"/>
                <w:szCs w:val="16"/>
                <w:lang w:eastAsia="zh-CN"/>
              </w:rPr>
              <w:lastRenderedPageBreak/>
              <w:t>12.2.1.6</w:t>
            </w:r>
          </w:p>
        </w:tc>
        <w:tc>
          <w:tcPr>
            <w:tcW w:w="3510" w:type="dxa"/>
            <w:gridSpan w:val="2"/>
            <w:tcBorders>
              <w:top w:val="single" w:sz="4" w:space="0" w:color="auto"/>
              <w:left w:val="single" w:sz="4" w:space="0" w:color="auto"/>
              <w:bottom w:val="single" w:sz="4" w:space="0" w:color="auto"/>
              <w:right w:val="single" w:sz="4" w:space="0" w:color="auto"/>
            </w:tcBorders>
          </w:tcPr>
          <w:p w14:paraId="5061B7E7" w14:textId="28D65E62" w:rsidR="005E1E80" w:rsidRPr="003E236E" w:rsidRDefault="005E1E80" w:rsidP="005E1E80">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FD8FE85" w14:textId="42EF9F8E" w:rsidR="005E1E80" w:rsidRPr="003E236E" w:rsidRDefault="005E1E80" w:rsidP="005E1E8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919D8" w14:textId="7DC8EF23" w:rsidR="005E1E80" w:rsidRPr="003E236E" w:rsidRDefault="005E1E80" w:rsidP="005E1E80">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515207" w14:textId="208B08C7" w:rsidR="005E1E80" w:rsidRPr="003E236E" w:rsidRDefault="005E1E80" w:rsidP="005E1E80">
            <w:pPr>
              <w:pStyle w:val="TAL"/>
              <w:keepNext w:val="0"/>
              <w:keepLines w:val="0"/>
              <w:rPr>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5E1E80" w:rsidRPr="003F7263" w14:paraId="5EE33EE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5E1E80" w:rsidRPr="003F7263" w:rsidRDefault="005E1E80" w:rsidP="005E1E80">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5E1E80" w:rsidRPr="003F7263" w:rsidRDefault="005E1E80" w:rsidP="005E1E80">
            <w:pPr>
              <w:pStyle w:val="TAL"/>
              <w:keepNext w:val="0"/>
              <w:keepLines w:val="0"/>
              <w:rPr>
                <w:rFonts w:cs="Arial"/>
                <w:sz w:val="16"/>
                <w:szCs w:val="16"/>
              </w:rPr>
            </w:pPr>
          </w:p>
        </w:tc>
      </w:tr>
      <w:tr w:rsidR="005E1E80" w:rsidRPr="00BD4356" w14:paraId="770291E0"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765855" w14:textId="77777777" w:rsidR="005E1E80" w:rsidRPr="00BD4356" w:rsidRDefault="005E1E80" w:rsidP="005E1E80">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462790BE" w14:textId="77777777" w:rsidR="005E1E80" w:rsidRPr="00BD4356" w:rsidRDefault="005E1E80" w:rsidP="005E1E80">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76E89705"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3F69E64" w14:textId="77777777" w:rsidR="005E1E80" w:rsidRPr="00BD4356" w:rsidRDefault="005E1E80" w:rsidP="005E1E80">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273AAB"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5E1E80" w:rsidRPr="00BD4356" w14:paraId="34C10D19"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807CBA3" w14:textId="4D11B2D5" w:rsidR="005E1E80" w:rsidRPr="00BD4356" w:rsidRDefault="005E1E80" w:rsidP="005E1E80">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2E1BE383" w14:textId="3B067849" w:rsidR="005E1E80" w:rsidRPr="00BD4356" w:rsidRDefault="005E1E80" w:rsidP="005E1E80">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7EF3F460" w14:textId="0241595F" w:rsidR="005E1E80" w:rsidRPr="00BD4356" w:rsidRDefault="005E1E80" w:rsidP="005E1E80">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FF2F445" w14:textId="200E449D" w:rsidR="005E1E80" w:rsidRPr="00BD4356" w:rsidRDefault="005E1E80" w:rsidP="005E1E80">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691DC66" w14:textId="5E6B103B"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transmission</w:t>
            </w:r>
          </w:p>
        </w:tc>
      </w:tr>
      <w:tr w:rsidR="005E1E80" w:rsidRPr="003F7263" w14:paraId="4BCF23F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5E1E80" w:rsidRPr="003F7263" w:rsidRDefault="005E1E80" w:rsidP="005E1E80">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5E1E80" w:rsidRPr="003F7263" w:rsidRDefault="005E1E80" w:rsidP="005E1E80">
            <w:pPr>
              <w:pStyle w:val="TAL"/>
              <w:keepNext w:val="0"/>
              <w:keepLines w:val="0"/>
              <w:rPr>
                <w:rFonts w:cs="Arial"/>
                <w:sz w:val="16"/>
                <w:szCs w:val="16"/>
              </w:rPr>
            </w:pPr>
          </w:p>
        </w:tc>
      </w:tr>
      <w:tr w:rsidR="005E1E80" w:rsidRPr="003F7263" w14:paraId="2EBDFF9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5E1E80" w:rsidRPr="003F7263" w:rsidRDefault="005E1E80" w:rsidP="005E1E80">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6AA5917F" w14:textId="77777777" w:rsidR="005E1E80" w:rsidRPr="003F7263" w:rsidRDefault="005E1E80" w:rsidP="005E1E80">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A83441C" w14:textId="77777777" w:rsidR="005E1E80" w:rsidRPr="003F7263" w:rsidRDefault="005E1E80" w:rsidP="005E1E80">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8D8C301" w14:textId="77777777" w:rsidR="005E1E80" w:rsidRPr="003F7263" w:rsidRDefault="005E1E80" w:rsidP="005E1E80">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5E1E80" w:rsidRPr="003F7263" w14:paraId="1BB50E8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5E1E80" w:rsidRPr="003F7263" w:rsidRDefault="005E1E80" w:rsidP="005E1E80">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B87234C" w14:textId="77777777" w:rsidR="005E1E80" w:rsidRPr="003F7263" w:rsidRDefault="005E1E80" w:rsidP="005E1E80">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B2DCE7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56E5A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5E1E80" w:rsidRPr="003F7263" w14:paraId="740757C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5E1E80" w:rsidRPr="003F7263" w:rsidRDefault="005E1E80" w:rsidP="005E1E80">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5E1E80" w:rsidRPr="003F7263" w:rsidRDefault="005E1E80" w:rsidP="005E1E80">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5E1E80" w:rsidRPr="003F7263" w:rsidRDefault="005E1E80" w:rsidP="005E1E80">
            <w:pPr>
              <w:pStyle w:val="TAL"/>
              <w:rPr>
                <w:rFonts w:cs="Arial"/>
                <w:sz w:val="16"/>
                <w:szCs w:val="16"/>
                <w:lang w:eastAsia="zh-CN"/>
              </w:rPr>
            </w:pPr>
          </w:p>
        </w:tc>
      </w:tr>
      <w:tr w:rsidR="005E1E80" w:rsidRPr="003F7263" w14:paraId="3CD8EF6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5E1E80" w:rsidRPr="003F7263" w:rsidRDefault="005E1E80" w:rsidP="005E1E80">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275E8F45" w14:textId="77777777" w:rsidR="005E1E80" w:rsidRPr="003F7263" w:rsidRDefault="005E1E80" w:rsidP="005E1E80">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CAFF6E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5A02C8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5E1E80" w:rsidRPr="003F7263" w14:paraId="6EEBC94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5E1E80" w:rsidRPr="003F7263" w:rsidRDefault="005E1E80" w:rsidP="005E1E80">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5E1E80" w:rsidRPr="003F7263" w:rsidRDefault="005E1E80" w:rsidP="005E1E8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5E1E80" w:rsidRPr="003F7263" w:rsidRDefault="005E1E80" w:rsidP="005E1E80">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5E1E80" w:rsidRPr="003F7263" w:rsidRDefault="005E1E80" w:rsidP="005E1E80">
            <w:pPr>
              <w:pStyle w:val="TAL"/>
              <w:rPr>
                <w:rFonts w:cs="Arial"/>
                <w:sz w:val="16"/>
                <w:szCs w:val="16"/>
                <w:lang w:eastAsia="zh-CN"/>
              </w:rPr>
            </w:pPr>
          </w:p>
        </w:tc>
      </w:tr>
      <w:tr w:rsidR="0067755D" w:rsidRPr="003F7263" w14:paraId="2855311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3EE93E" w14:textId="6D39887D"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4C86A5EC" w14:textId="5336087D"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649823A0" w14:textId="5AF07E99"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B9BA99C" w14:textId="57358F98"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DC6A282" w14:textId="3CD29628"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67755D" w:rsidRPr="003F7263" w14:paraId="55DBDA5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494059A" w14:textId="75D7517F"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5DA7A994" w14:textId="605E7497"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04217B4B" w14:textId="22AB9DA6"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383AEA3" w14:textId="2CCBA626"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DCF5425" w14:textId="1BB1C62A"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67755D" w:rsidRPr="003F7263" w14:paraId="222791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A7795ED" w14:textId="0E0C023E" w:rsidR="0067755D" w:rsidRPr="003F7263" w:rsidRDefault="0067755D" w:rsidP="0067755D">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38BF82AF" w14:textId="7DBEB4D9" w:rsidR="0067755D" w:rsidRPr="003F7263" w:rsidRDefault="0067755D" w:rsidP="0067755D">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26054865" w14:textId="182CEF1B"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3B715D8" w14:textId="0EDDA578"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1CDE06E" w14:textId="6821AB15"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67755D" w:rsidRPr="003F7263" w14:paraId="27E2F128"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67755D" w:rsidRPr="003F7263" w:rsidRDefault="0067755D" w:rsidP="0067755D">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67755D" w:rsidRPr="003F7263" w:rsidRDefault="0067755D" w:rsidP="0067755D">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67755D" w:rsidRPr="003F7263" w:rsidRDefault="0067755D" w:rsidP="0067755D">
            <w:pPr>
              <w:pStyle w:val="TAL"/>
              <w:rPr>
                <w:rFonts w:cs="Arial"/>
                <w:sz w:val="16"/>
                <w:szCs w:val="16"/>
                <w:lang w:eastAsia="zh-CN"/>
              </w:rPr>
            </w:pPr>
          </w:p>
        </w:tc>
      </w:tr>
      <w:tr w:rsidR="0067755D" w:rsidRPr="003F7263" w14:paraId="700BEA3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67755D" w:rsidRPr="003F7263" w:rsidRDefault="0067755D" w:rsidP="0067755D">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6503AE84" w14:textId="77777777" w:rsidR="0067755D" w:rsidRPr="003F7263" w:rsidRDefault="0067755D" w:rsidP="0067755D">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905C43F" w14:textId="77777777"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D466134"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67755D" w:rsidRPr="003F7263" w14:paraId="6954AC5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67755D" w:rsidRPr="003F7263" w:rsidRDefault="0067755D" w:rsidP="0067755D">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67755D" w:rsidRPr="003F7263" w:rsidRDefault="0067755D" w:rsidP="0067755D">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67755D" w:rsidRPr="003F7263" w:rsidRDefault="0067755D" w:rsidP="0067755D">
            <w:pPr>
              <w:pStyle w:val="TAL"/>
              <w:rPr>
                <w:rFonts w:cs="Arial"/>
                <w:sz w:val="16"/>
                <w:szCs w:val="16"/>
                <w:lang w:eastAsia="zh-CN"/>
              </w:rPr>
            </w:pPr>
          </w:p>
        </w:tc>
      </w:tr>
      <w:tr w:rsidR="0067755D" w:rsidRPr="003F7263" w14:paraId="0576547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67755D" w:rsidRPr="003F7263" w:rsidRDefault="0067755D" w:rsidP="0067755D">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4712B257" w14:textId="77777777" w:rsidR="0067755D" w:rsidRPr="003F7263" w:rsidRDefault="0067755D" w:rsidP="0067755D">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2D970E6" w14:textId="362C408C"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ACCFF98" w14:textId="77777777"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67755D" w:rsidRPr="003F7263" w14:paraId="0D03521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3E1A170" w14:textId="01D69AA0"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31FB4E6F" w14:textId="20F6AA3E" w:rsidR="0067755D" w:rsidRPr="003F7263" w:rsidRDefault="0067755D" w:rsidP="0067755D">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10FCBED6" w14:textId="31EDD642"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B31C84C" w14:textId="0C416245"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4FDDDA0F" w14:textId="43639EB3"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p>
        </w:tc>
      </w:tr>
      <w:tr w:rsidR="0067755D" w:rsidRPr="003F7263" w14:paraId="663CFF4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67755D" w:rsidRPr="003F7263" w:rsidRDefault="0067755D" w:rsidP="0067755D">
            <w:pPr>
              <w:pStyle w:val="TAL"/>
              <w:keepNext w:val="0"/>
              <w:keepLines w:val="0"/>
              <w:rPr>
                <w:b/>
                <w:sz w:val="16"/>
                <w:szCs w:val="16"/>
              </w:rPr>
            </w:pPr>
            <w:r w:rsidRPr="003F7263">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67755D" w:rsidRPr="003F7263" w:rsidRDefault="0067755D" w:rsidP="0067755D">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67755D" w:rsidRPr="003F7263" w:rsidRDefault="0067755D" w:rsidP="0067755D">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67755D" w:rsidRPr="003F7263" w:rsidRDefault="0067755D" w:rsidP="0067755D">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67755D" w:rsidRPr="003F7263" w:rsidRDefault="0067755D" w:rsidP="0067755D">
            <w:pPr>
              <w:pStyle w:val="TAL"/>
              <w:rPr>
                <w:rFonts w:cs="Arial"/>
                <w:sz w:val="16"/>
                <w:szCs w:val="16"/>
                <w:lang w:eastAsia="zh-CN"/>
              </w:rPr>
            </w:pPr>
          </w:p>
        </w:tc>
      </w:tr>
      <w:tr w:rsidR="0067755D" w:rsidRPr="003F7263" w14:paraId="3827CC6E"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6E52142" w14:textId="745A7D63" w:rsidR="0067755D" w:rsidRPr="003F7263" w:rsidRDefault="0067755D" w:rsidP="0067755D">
            <w:pPr>
              <w:pStyle w:val="TAL"/>
              <w:keepNext w:val="0"/>
              <w:keepLines w:val="0"/>
              <w:rPr>
                <w:bCs/>
                <w:sz w:val="16"/>
                <w:szCs w:val="16"/>
              </w:rPr>
            </w:pPr>
            <w:r w:rsidRPr="0018556C">
              <w:rPr>
                <w:rFonts w:eastAsia="SimSun" w:hint="eastAsia"/>
                <w:bCs/>
                <w:sz w:val="16"/>
                <w:szCs w:val="16"/>
                <w:lang w:eastAsia="zh-CN"/>
              </w:rPr>
              <w:t>1</w:t>
            </w:r>
            <w:r w:rsidRPr="0018556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3F399F04" w14:textId="4E892637" w:rsidR="0067755D" w:rsidRPr="003F7263" w:rsidRDefault="0067755D" w:rsidP="0067755D">
            <w:pPr>
              <w:pStyle w:val="TAL"/>
              <w:rPr>
                <w:bCs/>
                <w:sz w:val="16"/>
                <w:szCs w:val="16"/>
              </w:rPr>
            </w:pPr>
            <w:r w:rsidRPr="0018556C">
              <w:rPr>
                <w:rFonts w:eastAsia="SimSun"/>
                <w:bCs/>
                <w:sz w:val="16"/>
                <w:szCs w:val="16"/>
                <w:lang w:eastAsia="en-US"/>
              </w:rPr>
              <w:t xml:space="preserve">Inter-carrier concurrent operation / </w:t>
            </w:r>
            <w:proofErr w:type="spellStart"/>
            <w:r w:rsidRPr="0018556C">
              <w:rPr>
                <w:rFonts w:eastAsia="SimSun"/>
                <w:bCs/>
                <w:sz w:val="16"/>
                <w:szCs w:val="16"/>
                <w:lang w:eastAsia="en-US"/>
              </w:rPr>
              <w:t>Sidelink</w:t>
            </w:r>
            <w:proofErr w:type="spellEnd"/>
            <w:r w:rsidRPr="0018556C">
              <w:rPr>
                <w:rFonts w:eastAsia="SimSun"/>
                <w:bCs/>
                <w:sz w:val="16"/>
                <w:szCs w:val="16"/>
                <w:lang w:eastAsia="en-US"/>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20964594" w14:textId="7E8BF181" w:rsidR="0067755D" w:rsidRPr="003F7263" w:rsidRDefault="0067755D" w:rsidP="0067755D">
            <w:pPr>
              <w:pStyle w:val="TAC"/>
              <w:keepNext w:val="0"/>
              <w:keepLines w:val="0"/>
              <w:rPr>
                <w:rFonts w:cs="Arial"/>
                <w:sz w:val="16"/>
                <w:szCs w:val="16"/>
              </w:rPr>
            </w:pPr>
            <w:r w:rsidRPr="0018556C">
              <w:rPr>
                <w:rFonts w:eastAsia="SimSun"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FF81289" w14:textId="59BCE6C9" w:rsidR="0067755D" w:rsidRPr="003F7263" w:rsidRDefault="0067755D" w:rsidP="0067755D">
            <w:pPr>
              <w:pStyle w:val="TAC"/>
              <w:keepNext w:val="0"/>
              <w:keepLines w:val="0"/>
              <w:rPr>
                <w:rFonts w:cs="Arial"/>
                <w:sz w:val="16"/>
                <w:szCs w:val="16"/>
                <w:lang w:eastAsia="zh-CN"/>
              </w:rPr>
            </w:pPr>
            <w:r w:rsidRPr="0018556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EBEE75" w14:textId="3EEE8FDA" w:rsidR="0067755D" w:rsidRPr="003F7263" w:rsidRDefault="0067755D" w:rsidP="0067755D">
            <w:pPr>
              <w:pStyle w:val="TAL"/>
              <w:keepNext w:val="0"/>
              <w:keepLines w:val="0"/>
              <w:rPr>
                <w:rFonts w:cs="Arial"/>
                <w:sz w:val="16"/>
                <w:szCs w:val="16"/>
                <w:lang w:eastAsia="zh-CN"/>
              </w:rPr>
            </w:pPr>
            <w:r w:rsidRPr="0018556C">
              <w:rPr>
                <w:rFonts w:eastAsia="SimSun" w:cs="Arial"/>
                <w:sz w:val="16"/>
                <w:szCs w:val="16"/>
                <w:lang w:eastAsia="zh-CN"/>
              </w:rPr>
              <w:t xml:space="preserve">UE supporting 5G core and NR </w:t>
            </w:r>
            <w:proofErr w:type="spellStart"/>
            <w:r w:rsidRPr="0018556C">
              <w:rPr>
                <w:rFonts w:eastAsia="SimSun" w:cs="Arial"/>
                <w:sz w:val="16"/>
                <w:szCs w:val="16"/>
                <w:lang w:eastAsia="zh-CN"/>
              </w:rPr>
              <w:t>sidelink</w:t>
            </w:r>
            <w:proofErr w:type="spellEnd"/>
            <w:r w:rsidRPr="0018556C">
              <w:rPr>
                <w:rFonts w:eastAsia="SimSun" w:cs="Arial"/>
                <w:sz w:val="16"/>
                <w:szCs w:val="16"/>
                <w:lang w:eastAsia="zh-CN"/>
              </w:rPr>
              <w:t xml:space="preserve"> mode 1 transmission</w:t>
            </w:r>
          </w:p>
        </w:tc>
      </w:tr>
      <w:tr w:rsidR="0067755D" w:rsidRPr="003F7263" w14:paraId="1236D9B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E053946" w14:textId="61116813" w:rsidR="0067755D" w:rsidRPr="003F7263" w:rsidRDefault="0067755D" w:rsidP="0067755D">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3973182F" w14:textId="73D27E7C" w:rsidR="0067755D" w:rsidRPr="003F7263" w:rsidRDefault="0067755D" w:rsidP="0067755D">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0F73902E" w14:textId="6D4B563A" w:rsidR="0067755D" w:rsidRPr="003F7263" w:rsidRDefault="0067755D" w:rsidP="0067755D">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F6EE4AA" w14:textId="7E37E095" w:rsidR="0067755D" w:rsidRPr="003F7263" w:rsidRDefault="0067755D" w:rsidP="0067755D">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473130" w14:textId="40AFBB86" w:rsidR="0067755D" w:rsidRPr="003F7263" w:rsidRDefault="0067755D" w:rsidP="0067755D">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67755D" w:rsidRPr="003F7263" w14:paraId="6CA4A8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7D4A200" w14:textId="75715E77" w:rsidR="0067755D" w:rsidRPr="003F7263" w:rsidRDefault="0067755D" w:rsidP="0067755D">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3357BF74" w14:textId="1941F418" w:rsidR="0067755D" w:rsidRPr="003F7263" w:rsidRDefault="0067755D" w:rsidP="0067755D">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w:t>
            </w:r>
            <w:proofErr w:type="spellStart"/>
            <w:r w:rsidRPr="00BD4356">
              <w:rPr>
                <w:bCs/>
                <w:sz w:val="16"/>
                <w:szCs w:val="16"/>
              </w:rPr>
              <w:t>Sidelink</w:t>
            </w:r>
            <w:proofErr w:type="spellEnd"/>
            <w:r w:rsidRPr="00BD4356">
              <w:rPr>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48589CE2" w14:textId="123DEFBF" w:rsidR="0067755D" w:rsidRPr="003F7263" w:rsidRDefault="0067755D" w:rsidP="0067755D">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A87587B" w14:textId="6D23409C" w:rsidR="0067755D" w:rsidRPr="003F7263" w:rsidRDefault="0067755D" w:rsidP="0067755D">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55A1A03" w14:textId="7C7292C9" w:rsidR="0067755D" w:rsidRPr="003F7263" w:rsidRDefault="0067755D" w:rsidP="0067755D">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lastRenderedPageBreak/>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3F7263"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3F7263" w:rsidRDefault="002A0B29">
            <w:pPr>
              <w:pStyle w:val="TAL"/>
              <w:rPr>
                <w:bCs/>
                <w:sz w:val="16"/>
                <w:szCs w:val="16"/>
              </w:rPr>
            </w:pPr>
            <w:r w:rsidRPr="003F7263">
              <w:rPr>
                <w:rFonts w:cs="Arial"/>
                <w:bCs/>
                <w:sz w:val="16"/>
                <w:szCs w:val="16"/>
              </w:rPr>
              <w:t>V2X policy provisioning / Precedence / Validity timer expires</w:t>
            </w:r>
            <w:r w:rsidR="0067755D">
              <w:rPr>
                <w:rFonts w:cs="Arial"/>
                <w:bCs/>
                <w:sz w:val="16"/>
                <w:szCs w:val="16"/>
              </w:rPr>
              <w:t xml:space="preserve"> </w:t>
            </w:r>
            <w:r w:rsidRPr="003F7263">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5E1E80" w:rsidRPr="003F7263"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3F7263" w:rsidRDefault="005E1E80" w:rsidP="005E1E80">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3F7263" w:rsidRDefault="005E1E80" w:rsidP="005E1E80">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5E1E80" w:rsidRPr="003F7263"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3F7263" w:rsidRDefault="005E1E80" w:rsidP="005E1E80">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3F7263" w:rsidRDefault="005E1E80" w:rsidP="005E1E80">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5E1E80" w:rsidRPr="003F7263"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3F7263" w:rsidRDefault="005E1E80" w:rsidP="005E1E80">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3F7263" w:rsidRDefault="005E1E80" w:rsidP="005E1E80">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5E1E80" w:rsidRPr="003F7263"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3F7263" w:rsidRDefault="005E1E80" w:rsidP="005E1E80">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3F7263" w:rsidRDefault="005E1E80" w:rsidP="005E1E80">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5E1E80" w:rsidRPr="003F7263"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3F7263" w:rsidRDefault="005E1E80" w:rsidP="005E1E80">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3F7263" w:rsidRDefault="005E1E80" w:rsidP="005E1E80">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5E1E80" w:rsidRPr="003F7263"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3F7263" w:rsidRDefault="005E1E80" w:rsidP="005E1E80">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3F7263" w:rsidRDefault="005E1E80" w:rsidP="005E1E80">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5C03A01E" w14:textId="66437B8D" w:rsidR="005808F1" w:rsidRPr="003F7263"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bookmarkStart w:id="130" w:name="_Toc114918859"/>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808F1" w:rsidRPr="003F7263" w14:paraId="002E8AC9" w14:textId="77777777" w:rsidTr="00A73C9A">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3F7263" w:rsidRDefault="005808F1" w:rsidP="00A73C9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3F7263" w:rsidRDefault="005808F1" w:rsidP="00A73C9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3F7263" w:rsidRDefault="005808F1" w:rsidP="00A73C9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3F7263" w:rsidRDefault="005808F1" w:rsidP="00A73C9A">
            <w:pPr>
              <w:pStyle w:val="TAH"/>
              <w:keepNext w:val="0"/>
              <w:keepLines w:val="0"/>
              <w:rPr>
                <w:sz w:val="16"/>
                <w:szCs w:val="16"/>
              </w:rPr>
            </w:pPr>
            <w:r w:rsidRPr="003F7263">
              <w:rPr>
                <w:sz w:val="16"/>
                <w:szCs w:val="16"/>
              </w:rPr>
              <w:t>Applicability</w:t>
            </w:r>
          </w:p>
        </w:tc>
      </w:tr>
      <w:tr w:rsidR="005808F1" w:rsidRPr="003F7263" w14:paraId="74658C51" w14:textId="77777777" w:rsidTr="00A73C9A">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3F7263"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3F7263"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3F7263"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3F7263" w:rsidRDefault="005808F1" w:rsidP="00A73C9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3F7263" w:rsidRDefault="005808F1" w:rsidP="00A73C9A">
            <w:pPr>
              <w:pStyle w:val="TAH"/>
              <w:keepNext w:val="0"/>
              <w:keepLines w:val="0"/>
              <w:rPr>
                <w:sz w:val="16"/>
                <w:szCs w:val="16"/>
              </w:rPr>
            </w:pPr>
            <w:r w:rsidRPr="003F7263">
              <w:rPr>
                <w:sz w:val="16"/>
                <w:szCs w:val="16"/>
              </w:rPr>
              <w:t>Comment</w:t>
            </w:r>
          </w:p>
        </w:tc>
      </w:tr>
      <w:tr w:rsidR="005808F1" w:rsidRPr="003F7263" w14:paraId="18A4CE28" w14:textId="77777777" w:rsidTr="00A73C9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3F7263" w:rsidRDefault="005808F1" w:rsidP="00A73C9A">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3F7263" w:rsidRDefault="005808F1" w:rsidP="00A73C9A">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3F7263"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3F7263"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3F7263" w:rsidRDefault="005808F1" w:rsidP="00A73C9A">
            <w:pPr>
              <w:pStyle w:val="TAH"/>
              <w:keepNext w:val="0"/>
              <w:keepLines w:val="0"/>
              <w:rPr>
                <w:sz w:val="16"/>
                <w:szCs w:val="16"/>
              </w:rPr>
            </w:pPr>
          </w:p>
        </w:tc>
      </w:tr>
      <w:tr w:rsidR="005808F1" w:rsidRPr="003F7263" w14:paraId="5B2B2AF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3F7263" w:rsidRDefault="005808F1" w:rsidP="00A73C9A">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3F7263" w:rsidRDefault="005808F1" w:rsidP="00A73C9A">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3F7263" w:rsidRDefault="005808F1" w:rsidP="00A73C9A">
            <w:pPr>
              <w:pStyle w:val="TAL"/>
              <w:keepNext w:val="0"/>
              <w:keepLines w:val="0"/>
              <w:rPr>
                <w:rFonts w:cs="Arial"/>
                <w:sz w:val="16"/>
                <w:szCs w:val="16"/>
              </w:rPr>
            </w:pPr>
          </w:p>
        </w:tc>
      </w:tr>
      <w:tr w:rsidR="005808F1" w:rsidRPr="003F7263" w14:paraId="22DEB51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Default="005808F1" w:rsidP="00A73C9A">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3F7263" w:rsidRDefault="005808F1" w:rsidP="00A73C9A">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3F7263" w:rsidRDefault="005808F1" w:rsidP="00A73C9A">
            <w:pPr>
              <w:pStyle w:val="TAL"/>
              <w:keepNext w:val="0"/>
              <w:keepLines w:val="0"/>
              <w:rPr>
                <w:rFonts w:cs="Arial"/>
                <w:sz w:val="16"/>
                <w:szCs w:val="16"/>
              </w:rPr>
            </w:pPr>
          </w:p>
        </w:tc>
      </w:tr>
      <w:tr w:rsidR="005808F1" w:rsidRPr="003F7263" w14:paraId="6F040D2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3F7263" w:rsidRDefault="005808F1" w:rsidP="00A73C9A">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3F7263" w:rsidRDefault="005808F1" w:rsidP="00A73C9A">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3F7263" w:rsidRDefault="005808F1" w:rsidP="00A73C9A">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3F7263" w:rsidRDefault="005808F1" w:rsidP="00A73C9A">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3F7263" w:rsidRDefault="005808F1" w:rsidP="00A73C9A">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5ED88CE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5808F1" w:rsidRPr="00C569B4" w:rsidRDefault="005808F1" w:rsidP="00A73C9A">
            <w:pPr>
              <w:pStyle w:val="TAL"/>
              <w:keepNext w:val="0"/>
              <w:keepLines w:val="0"/>
              <w:jc w:val="center"/>
              <w:rPr>
                <w:rFonts w:cs="Arial"/>
                <w:b/>
                <w:bCs/>
                <w:sz w:val="16"/>
                <w:szCs w:val="16"/>
              </w:rPr>
            </w:pPr>
          </w:p>
        </w:tc>
      </w:tr>
      <w:tr w:rsidR="005808F1" w:rsidRPr="003F7263" w14:paraId="7B041C6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18289BEE"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0C93CF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F15F2E" w14:paraId="6ED60FDA"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5808F1" w:rsidRPr="003F7263" w:rsidRDefault="005808F1" w:rsidP="00A73C9A">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5808F1" w:rsidRPr="003F7263" w:rsidRDefault="005808F1" w:rsidP="00A73C9A">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5808F1" w:rsidRPr="00F15F2E"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5808F1" w:rsidRPr="00F15F2E"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5808F1" w:rsidRPr="00F15F2E" w:rsidRDefault="005808F1" w:rsidP="00A73C9A">
            <w:pPr>
              <w:pStyle w:val="TAL"/>
              <w:keepNext w:val="0"/>
              <w:keepLines w:val="0"/>
              <w:jc w:val="center"/>
              <w:rPr>
                <w:rFonts w:cs="Arial"/>
                <w:b/>
                <w:bCs/>
                <w:sz w:val="16"/>
                <w:szCs w:val="16"/>
              </w:rPr>
            </w:pPr>
          </w:p>
        </w:tc>
      </w:tr>
      <w:tr w:rsidR="005808F1" w:rsidRPr="003F7263" w14:paraId="611E024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5808F1" w:rsidRPr="00F70847" w:rsidRDefault="005808F1" w:rsidP="00A73C9A">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7BEBFB2"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5808F1" w:rsidRPr="00F70847" w:rsidRDefault="005808F1" w:rsidP="00A73C9A">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679A189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5808F1" w:rsidRPr="00C569B4" w:rsidRDefault="005808F1" w:rsidP="00A73C9A">
            <w:pPr>
              <w:pStyle w:val="TAL"/>
              <w:keepNext w:val="0"/>
              <w:keepLines w:val="0"/>
              <w:jc w:val="center"/>
              <w:rPr>
                <w:rFonts w:cs="Arial"/>
                <w:b/>
                <w:bCs/>
                <w:sz w:val="16"/>
                <w:szCs w:val="16"/>
              </w:rPr>
            </w:pPr>
          </w:p>
        </w:tc>
      </w:tr>
      <w:tr w:rsidR="005808F1" w:rsidRPr="00C569B4" w14:paraId="40A9A3B9"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5808F1" w:rsidRPr="00C569B4" w:rsidRDefault="005808F1" w:rsidP="00A73C9A">
            <w:pPr>
              <w:pStyle w:val="TAL"/>
              <w:keepNext w:val="0"/>
              <w:keepLines w:val="0"/>
              <w:jc w:val="center"/>
              <w:rPr>
                <w:rFonts w:cs="Arial"/>
                <w:b/>
                <w:bCs/>
                <w:sz w:val="16"/>
                <w:szCs w:val="16"/>
              </w:rPr>
            </w:pPr>
          </w:p>
        </w:tc>
      </w:tr>
      <w:tr w:rsidR="005808F1" w:rsidRPr="00C569B4" w14:paraId="2271D7D0"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5808F1" w:rsidRPr="00C569B4" w:rsidRDefault="005808F1" w:rsidP="00A73C9A">
            <w:pPr>
              <w:pStyle w:val="TAL"/>
              <w:keepNext w:val="0"/>
              <w:keepLines w:val="0"/>
              <w:jc w:val="center"/>
              <w:rPr>
                <w:rFonts w:cs="Arial"/>
                <w:b/>
                <w:bCs/>
                <w:sz w:val="16"/>
                <w:szCs w:val="16"/>
              </w:rPr>
            </w:pPr>
          </w:p>
        </w:tc>
      </w:tr>
      <w:tr w:rsidR="005808F1" w:rsidRPr="003F7263" w14:paraId="1486B193"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5808F1" w:rsidRPr="00F70847" w:rsidRDefault="005808F1" w:rsidP="00A73C9A">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5808F1" w:rsidRPr="002D3FCC" w:rsidRDefault="005808F1" w:rsidP="00A73C9A">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p>
        </w:tc>
      </w:tr>
      <w:tr w:rsidR="005808F1" w:rsidRPr="003F7263" w14:paraId="3476DC65"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5808F1" w:rsidRPr="00F70847" w:rsidRDefault="005808F1" w:rsidP="00A73C9A">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5808F1" w:rsidRPr="002D3FCC" w:rsidRDefault="005808F1" w:rsidP="00A73C9A">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p>
        </w:tc>
      </w:tr>
      <w:tr w:rsidR="005808F1" w:rsidRPr="003F7263" w14:paraId="3F08DE6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5808F1" w:rsidRPr="00F70847" w:rsidRDefault="005808F1" w:rsidP="00A73C9A">
            <w:pPr>
              <w:pStyle w:val="TAL"/>
              <w:rPr>
                <w:rFonts w:cs="Arial"/>
                <w:bCs/>
                <w:sz w:val="16"/>
                <w:szCs w:val="16"/>
              </w:rPr>
            </w:pPr>
            <w:r w:rsidRPr="00DD0E7B">
              <w:rPr>
                <w:rFonts w:cs="Arial"/>
                <w:bCs/>
                <w:sz w:val="16"/>
                <w:szCs w:val="16"/>
              </w:rPr>
              <w:t xml:space="preserve">MBS Multicast/ MAC / DL Data Transfer/ PTP retransmission for multicast/ RRC-based </w:t>
            </w:r>
            <w:r w:rsidRPr="00DD0E7B">
              <w:rPr>
                <w:rFonts w:cs="Arial"/>
                <w:bCs/>
                <w:sz w:val="16"/>
                <w:szCs w:val="16"/>
              </w:rPr>
              <w:lastRenderedPageBreak/>
              <w:t>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5808F1" w:rsidRPr="002D3FCC" w:rsidRDefault="005808F1" w:rsidP="00A73C9A">
            <w:pPr>
              <w:pStyle w:val="TAC"/>
              <w:keepNext w:val="0"/>
              <w:keepLines w:val="0"/>
              <w:rPr>
                <w:rFonts w:cs="Arial"/>
                <w:sz w:val="16"/>
                <w:szCs w:val="16"/>
              </w:rPr>
            </w:pPr>
            <w:r w:rsidRPr="003F7263">
              <w:rPr>
                <w:rFonts w:cs="Arial"/>
                <w:sz w:val="16"/>
                <w:szCs w:val="16"/>
              </w:rPr>
              <w:lastRenderedPageBreak/>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5808F1" w:rsidRPr="002D3FCC" w:rsidRDefault="005808F1" w:rsidP="00A73C9A">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w:t>
            </w:r>
            <w:r w:rsidRPr="002D3FCC">
              <w:rPr>
                <w:rFonts w:ascii="Arial" w:hAnsi="Arial" w:cs="Arial"/>
                <w:sz w:val="16"/>
                <w:szCs w:val="16"/>
              </w:rPr>
              <w:lastRenderedPageBreak/>
              <w:t>HARQ-ACK feedback and RRC-based enabling/disabling ACK/NACK-based feedback for dynamic scheduling for multicast and PTP retransmission for multicast on the same cell as multicast initial transmission</w:t>
            </w:r>
          </w:p>
        </w:tc>
      </w:tr>
      <w:tr w:rsidR="007815C0" w:rsidRPr="003F7263" w14:paraId="07A3EDA9"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7815C0" w:rsidRPr="00F70847" w:rsidRDefault="007815C0" w:rsidP="007815C0">
            <w:pPr>
              <w:pStyle w:val="TAL"/>
              <w:keepNext w:val="0"/>
              <w:keepLines w:val="0"/>
              <w:rPr>
                <w:rFonts w:cs="Arial"/>
                <w:bCs/>
                <w:sz w:val="16"/>
                <w:szCs w:val="16"/>
              </w:rPr>
            </w:pPr>
            <w:r w:rsidRPr="004B145A">
              <w:lastRenderedPageBreak/>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7815C0" w:rsidRPr="00DD0E7B" w:rsidRDefault="007815C0" w:rsidP="007815C0">
            <w:pPr>
              <w:pStyle w:val="TAL"/>
              <w:rPr>
                <w:rFonts w:cs="Arial"/>
                <w:bCs/>
                <w:sz w:val="16"/>
                <w:szCs w:val="16"/>
              </w:rPr>
            </w:pPr>
            <w:r w:rsidRPr="004B145A">
              <w:t>MBS Multicast/ MAC / DL Data Transfer/</w:t>
            </w:r>
            <w:r w:rsidR="006C377F">
              <w:t xml:space="preserve"> </w:t>
            </w:r>
            <w:r w:rsidRPr="004B145A">
              <w:t>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7815C0" w:rsidRDefault="007815C0" w:rsidP="007815C0">
            <w:pPr>
              <w:pStyle w:val="TAC"/>
              <w:keepNext w:val="0"/>
              <w:keepLines w:val="0"/>
              <w:rPr>
                <w:rFonts w:cs="Arial"/>
                <w:sz w:val="16"/>
                <w:szCs w:val="16"/>
                <w:lang w:eastAsia="zh-CN"/>
              </w:rPr>
            </w:pPr>
            <w:r>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p>
        </w:tc>
      </w:tr>
      <w:tr w:rsidR="007815C0" w:rsidRPr="003F7263" w14:paraId="244F7EA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7815C0" w:rsidRPr="00F70847" w:rsidRDefault="007815C0" w:rsidP="007815C0">
            <w:pPr>
              <w:pStyle w:val="TAL"/>
              <w:keepNext w:val="0"/>
              <w:keepLines w:val="0"/>
              <w:rPr>
                <w:rFonts w:cs="Arial"/>
                <w:bCs/>
                <w:sz w:val="16"/>
                <w:szCs w:val="16"/>
              </w:rPr>
            </w:pPr>
            <w:r w:rsidRPr="004B145A">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7815C0" w:rsidRPr="00DD0E7B" w:rsidRDefault="007815C0" w:rsidP="007815C0">
            <w:pPr>
              <w:pStyle w:val="TAL"/>
              <w:rPr>
                <w:rFonts w:cs="Arial"/>
                <w:bCs/>
                <w:sz w:val="16"/>
                <w:szCs w:val="16"/>
              </w:rPr>
            </w:pPr>
            <w:r w:rsidRPr="004B145A">
              <w:t>MBS Multicast/ MAC / DL Data Transfer/</w:t>
            </w:r>
            <w:r w:rsidR="006C377F">
              <w:t xml:space="preserve"> </w:t>
            </w:r>
            <w:r w:rsidRPr="004B145A">
              <w:t>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7815C0" w:rsidRDefault="007815C0" w:rsidP="007815C0">
            <w:pPr>
              <w:pStyle w:val="TAC"/>
              <w:keepNext w:val="0"/>
              <w:keepLines w:val="0"/>
              <w:rPr>
                <w:rFonts w:cs="Arial"/>
                <w:sz w:val="16"/>
                <w:szCs w:val="16"/>
                <w:lang w:eastAsia="zh-CN"/>
              </w:rPr>
            </w:pPr>
            <w:r>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00000" w:rsidRPr="003F7263" w14:paraId="7B9E42F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7815C0" w:rsidRPr="007815C0" w:rsidRDefault="007815C0" w:rsidP="007815C0">
            <w:pPr>
              <w:pStyle w:val="TAL"/>
              <w:keepNext w:val="0"/>
              <w:keepLines w:val="0"/>
              <w:rPr>
                <w:rFonts w:cs="Arial"/>
                <w:b/>
                <w:bCs/>
                <w:sz w:val="16"/>
                <w:szCs w:val="16"/>
              </w:rPr>
            </w:pPr>
            <w:r w:rsidRPr="007815C0">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7815C0" w:rsidRPr="007815C0" w:rsidRDefault="007815C0" w:rsidP="007815C0">
            <w:pPr>
              <w:pStyle w:val="TAL"/>
              <w:rPr>
                <w:rFonts w:cs="Arial"/>
                <w:b/>
                <w:bCs/>
                <w:sz w:val="16"/>
                <w:szCs w:val="16"/>
              </w:rPr>
            </w:pPr>
            <w:r w:rsidRPr="007815C0">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7815C0" w:rsidRPr="007815C0" w:rsidRDefault="007815C0" w:rsidP="007815C0">
            <w:pPr>
              <w:pStyle w:val="TAL"/>
              <w:rPr>
                <w:rFonts w:cs="Arial"/>
                <w:sz w:val="16"/>
                <w:szCs w:val="16"/>
              </w:rPr>
            </w:pPr>
          </w:p>
        </w:tc>
      </w:tr>
      <w:tr w:rsidR="007815C0" w:rsidRPr="003F7263" w14:paraId="7737162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7815C0" w:rsidRPr="00F70847" w:rsidRDefault="007815C0" w:rsidP="007815C0">
            <w:pPr>
              <w:pStyle w:val="TAL"/>
              <w:keepNext w:val="0"/>
              <w:keepLines w:val="0"/>
              <w:rPr>
                <w:rFonts w:cs="Arial"/>
                <w:bCs/>
                <w:sz w:val="16"/>
                <w:szCs w:val="16"/>
              </w:rPr>
            </w:pPr>
            <w:r w:rsidRPr="004B145A">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7815C0" w:rsidRPr="00DD0E7B" w:rsidRDefault="007815C0" w:rsidP="007815C0">
            <w:pPr>
              <w:pStyle w:val="TAL"/>
              <w:rPr>
                <w:rFonts w:cs="Arial"/>
                <w:bCs/>
                <w:sz w:val="16"/>
                <w:szCs w:val="16"/>
              </w:rPr>
            </w:pPr>
            <w:r w:rsidRPr="004B145A">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000000" w:rsidRPr="003F7263" w14:paraId="3E61C37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7815C0" w:rsidRPr="007815C0" w:rsidRDefault="007815C0" w:rsidP="007815C0">
            <w:pPr>
              <w:pStyle w:val="TAL"/>
              <w:keepNext w:val="0"/>
              <w:keepLines w:val="0"/>
              <w:rPr>
                <w:rFonts w:cs="Arial"/>
                <w:b/>
                <w:bCs/>
                <w:sz w:val="16"/>
                <w:szCs w:val="16"/>
              </w:rPr>
            </w:pPr>
            <w:r w:rsidRPr="007815C0">
              <w:rPr>
                <w:b/>
                <w:bCs/>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7815C0" w:rsidRPr="007815C0" w:rsidRDefault="007815C0" w:rsidP="007815C0">
            <w:pPr>
              <w:pStyle w:val="TAL"/>
              <w:rPr>
                <w:rFonts w:cs="Arial"/>
                <w:b/>
                <w:bCs/>
                <w:sz w:val="16"/>
                <w:szCs w:val="16"/>
              </w:rPr>
            </w:pPr>
            <w:r w:rsidRPr="007815C0">
              <w:rPr>
                <w:b/>
                <w:bCs/>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7815C0" w:rsidRPr="007815C0" w:rsidRDefault="007815C0" w:rsidP="007815C0">
            <w:pPr>
              <w:pStyle w:val="TAL"/>
              <w:rPr>
                <w:rFonts w:cs="Arial"/>
                <w:sz w:val="16"/>
                <w:szCs w:val="16"/>
              </w:rPr>
            </w:pPr>
          </w:p>
        </w:tc>
      </w:tr>
      <w:tr w:rsidR="007815C0" w:rsidRPr="003F7263" w14:paraId="67F1AD0B"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7815C0" w:rsidRPr="00F70847" w:rsidRDefault="007815C0" w:rsidP="007815C0">
            <w:pPr>
              <w:pStyle w:val="TAL"/>
              <w:keepNext w:val="0"/>
              <w:keepLines w:val="0"/>
              <w:rPr>
                <w:rFonts w:cs="Arial"/>
                <w:bCs/>
                <w:sz w:val="16"/>
                <w:szCs w:val="16"/>
              </w:rPr>
            </w:pPr>
            <w:r w:rsidRPr="004B145A">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7815C0" w:rsidRPr="00DD0E7B" w:rsidRDefault="007815C0" w:rsidP="007815C0">
            <w:pPr>
              <w:pStyle w:val="TAL"/>
              <w:rPr>
                <w:rFonts w:cs="Arial"/>
                <w:bCs/>
                <w:sz w:val="16"/>
                <w:szCs w:val="16"/>
              </w:rPr>
            </w:pPr>
            <w:r w:rsidRPr="004B145A">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7815C0" w:rsidRPr="003F7263" w14:paraId="35B4FDE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7815C0" w:rsidRPr="00F70847" w:rsidRDefault="007815C0" w:rsidP="007815C0">
            <w:pPr>
              <w:pStyle w:val="TAL"/>
              <w:keepNext w:val="0"/>
              <w:keepLines w:val="0"/>
              <w:rPr>
                <w:rFonts w:cs="Arial"/>
                <w:bCs/>
                <w:sz w:val="16"/>
                <w:szCs w:val="16"/>
              </w:rPr>
            </w:pPr>
            <w:r w:rsidRPr="004B145A">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7815C0" w:rsidRPr="00DD0E7B" w:rsidRDefault="007815C0" w:rsidP="007815C0">
            <w:pPr>
              <w:pStyle w:val="TAL"/>
              <w:rPr>
                <w:rFonts w:cs="Arial"/>
                <w:bCs/>
                <w:sz w:val="16"/>
                <w:szCs w:val="16"/>
              </w:rPr>
            </w:pPr>
            <w:r w:rsidRPr="004B145A">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000000" w:rsidRPr="003F7263" w14:paraId="71E0A21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013E4E97" w:rsidR="007815C0" w:rsidRPr="007815C0" w:rsidRDefault="007815C0" w:rsidP="007815C0">
            <w:pPr>
              <w:pStyle w:val="TAL"/>
              <w:keepNext w:val="0"/>
              <w:keepLines w:val="0"/>
              <w:rPr>
                <w:rFonts w:cs="Arial"/>
                <w:b/>
                <w:bCs/>
                <w:sz w:val="16"/>
                <w:szCs w:val="16"/>
              </w:rPr>
            </w:pPr>
            <w:r w:rsidRPr="007815C0">
              <w:rPr>
                <w:b/>
                <w:bCs/>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7815C0" w:rsidRPr="007815C0" w:rsidRDefault="007815C0" w:rsidP="007815C0">
            <w:pPr>
              <w:pStyle w:val="TAL"/>
              <w:rPr>
                <w:rFonts w:cs="Arial"/>
                <w:b/>
                <w:bCs/>
                <w:sz w:val="16"/>
                <w:szCs w:val="16"/>
              </w:rPr>
            </w:pPr>
            <w:r w:rsidRPr="007815C0">
              <w:rPr>
                <w:b/>
                <w:bCs/>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7815C0" w:rsidRPr="007815C0" w:rsidRDefault="007815C0" w:rsidP="007815C0">
            <w:pPr>
              <w:pStyle w:val="TAL"/>
              <w:rPr>
                <w:rFonts w:cs="Arial"/>
                <w:sz w:val="16"/>
                <w:szCs w:val="16"/>
              </w:rPr>
            </w:pPr>
          </w:p>
        </w:tc>
      </w:tr>
      <w:tr w:rsidR="007815C0" w:rsidRPr="003F7263" w14:paraId="3A487D9E"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7815C0" w:rsidRPr="00F70847" w:rsidRDefault="007815C0" w:rsidP="007815C0">
            <w:pPr>
              <w:pStyle w:val="TAL"/>
              <w:keepNext w:val="0"/>
              <w:keepLines w:val="0"/>
              <w:rPr>
                <w:rFonts w:cs="Arial"/>
                <w:bCs/>
                <w:sz w:val="16"/>
                <w:szCs w:val="16"/>
              </w:rPr>
            </w:pPr>
            <w:r w:rsidRPr="004B145A">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7815C0" w:rsidRPr="00DD0E7B" w:rsidRDefault="007815C0" w:rsidP="007815C0">
            <w:pPr>
              <w:pStyle w:val="TAL"/>
              <w:rPr>
                <w:rFonts w:cs="Arial"/>
                <w:bCs/>
                <w:sz w:val="16"/>
                <w:szCs w:val="16"/>
              </w:rPr>
            </w:pPr>
            <w:r w:rsidRPr="004B145A">
              <w:t xml:space="preserve">MBS Multicast / PDCP/ PDCP HFN and SN maintenance / </w:t>
            </w:r>
            <w:proofErr w:type="gramStart"/>
            <w:r w:rsidRPr="004B145A">
              <w:t>Non-Lossless</w:t>
            </w:r>
            <w:proofErr w:type="gramEnd"/>
            <w:r w:rsidRPr="004B145A">
              <w:t xml:space="preserve">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7815C0" w:rsidRPr="003F7263" w14:paraId="431846E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7815C0" w:rsidRPr="00F70847" w:rsidRDefault="007815C0" w:rsidP="007815C0">
            <w:pPr>
              <w:pStyle w:val="TAL"/>
              <w:keepNext w:val="0"/>
              <w:keepLines w:val="0"/>
              <w:rPr>
                <w:rFonts w:cs="Arial"/>
                <w:bCs/>
                <w:sz w:val="16"/>
                <w:szCs w:val="16"/>
              </w:rPr>
            </w:pPr>
            <w:r w:rsidRPr="004B145A">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7815C0" w:rsidRPr="00DD0E7B" w:rsidRDefault="007815C0" w:rsidP="007815C0">
            <w:pPr>
              <w:pStyle w:val="TAL"/>
              <w:rPr>
                <w:rFonts w:cs="Arial"/>
                <w:bCs/>
                <w:sz w:val="16"/>
                <w:szCs w:val="16"/>
              </w:rPr>
            </w:pPr>
            <w:r w:rsidRPr="004B145A">
              <w:t xml:space="preserve">MBS Multicast / PDCP/ PDCP HFN and SN maintenance / </w:t>
            </w:r>
            <w:proofErr w:type="gramStart"/>
            <w:r w:rsidRPr="004B145A">
              <w:t>Non-Lossless</w:t>
            </w:r>
            <w:proofErr w:type="gramEnd"/>
            <w:r w:rsidRPr="004B145A">
              <w:t xml:space="preserve">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7815C0" w:rsidRPr="003F7263" w14:paraId="4B2E409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7815C0" w:rsidRPr="00F70847" w:rsidRDefault="007815C0" w:rsidP="007815C0">
            <w:pPr>
              <w:pStyle w:val="TAL"/>
              <w:keepNext w:val="0"/>
              <w:keepLines w:val="0"/>
              <w:rPr>
                <w:rFonts w:cs="Arial"/>
                <w:bCs/>
                <w:sz w:val="16"/>
                <w:szCs w:val="16"/>
              </w:rPr>
            </w:pPr>
            <w:r w:rsidRPr="004B145A">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7815C0" w:rsidRPr="00DD0E7B" w:rsidRDefault="007815C0" w:rsidP="007815C0">
            <w:pPr>
              <w:pStyle w:val="TAL"/>
              <w:rPr>
                <w:rFonts w:cs="Arial"/>
                <w:bCs/>
                <w:sz w:val="16"/>
                <w:szCs w:val="16"/>
              </w:rPr>
            </w:pPr>
            <w:r w:rsidRPr="004B145A">
              <w:t xml:space="preserve">MBS Multicast / PDCP/ PDCP HFN and SN maintenance /Lossless handover/ PDCP status report / </w:t>
            </w:r>
            <w:proofErr w:type="gramStart"/>
            <w:r w:rsidRPr="004B145A">
              <w:t>12 bit</w:t>
            </w:r>
            <w:proofErr w:type="gramEnd"/>
            <w:r w:rsidRPr="004B145A">
              <w:t xml:space="preserve">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7815C0" w:rsidRPr="003F7263" w14:paraId="2C4BC763"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7815C0" w:rsidRPr="00F70847" w:rsidRDefault="007815C0" w:rsidP="007815C0">
            <w:pPr>
              <w:pStyle w:val="TAL"/>
              <w:keepNext w:val="0"/>
              <w:keepLines w:val="0"/>
              <w:rPr>
                <w:rFonts w:cs="Arial"/>
                <w:bCs/>
                <w:sz w:val="16"/>
                <w:szCs w:val="16"/>
              </w:rPr>
            </w:pPr>
            <w:r w:rsidRPr="004B145A">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7815C0" w:rsidRPr="00DD0E7B" w:rsidRDefault="007815C0" w:rsidP="007815C0">
            <w:pPr>
              <w:pStyle w:val="TAL"/>
              <w:rPr>
                <w:rFonts w:cs="Arial"/>
                <w:bCs/>
                <w:sz w:val="16"/>
                <w:szCs w:val="16"/>
              </w:rPr>
            </w:pPr>
            <w:r w:rsidRPr="004B145A">
              <w:t xml:space="preserve">MBS Multicast / PDCP/ PDCP HFN and SN maintenance /Lossless handover/ PDCP status report / </w:t>
            </w:r>
            <w:proofErr w:type="gramStart"/>
            <w:r w:rsidRPr="004B145A">
              <w:t>18 bit</w:t>
            </w:r>
            <w:proofErr w:type="gramEnd"/>
            <w:r w:rsidRPr="004B145A">
              <w:t xml:space="preserve">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000000" w:rsidRPr="003F7263" w14:paraId="568D10E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7815C0" w:rsidRPr="007815C0" w:rsidRDefault="007815C0" w:rsidP="007815C0">
            <w:pPr>
              <w:pStyle w:val="TAL"/>
              <w:keepNext w:val="0"/>
              <w:keepLines w:val="0"/>
              <w:rPr>
                <w:rFonts w:cs="Arial"/>
                <w:b/>
                <w:bCs/>
                <w:sz w:val="16"/>
                <w:szCs w:val="16"/>
              </w:rPr>
            </w:pPr>
            <w:r w:rsidRPr="007815C0">
              <w:rPr>
                <w:b/>
                <w:bCs/>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7815C0" w:rsidRPr="007815C0" w:rsidRDefault="007815C0" w:rsidP="007815C0">
            <w:pPr>
              <w:pStyle w:val="TAL"/>
              <w:rPr>
                <w:rFonts w:cs="Arial"/>
                <w:b/>
                <w:bCs/>
                <w:sz w:val="16"/>
                <w:szCs w:val="16"/>
              </w:rPr>
            </w:pPr>
            <w:r w:rsidRPr="007815C0">
              <w:rPr>
                <w:b/>
                <w:bCs/>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7815C0" w:rsidRPr="007815C0" w:rsidRDefault="007815C0" w:rsidP="007815C0">
            <w:pPr>
              <w:pStyle w:val="TAL"/>
              <w:rPr>
                <w:rFonts w:cs="Arial"/>
                <w:sz w:val="16"/>
                <w:szCs w:val="16"/>
              </w:rPr>
            </w:pPr>
          </w:p>
        </w:tc>
      </w:tr>
      <w:tr w:rsidR="00000000" w:rsidRPr="003F7263" w14:paraId="425467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7815C0" w:rsidRPr="007815C0" w:rsidRDefault="007815C0" w:rsidP="007815C0">
            <w:pPr>
              <w:pStyle w:val="TAL"/>
              <w:keepNext w:val="0"/>
              <w:keepLines w:val="0"/>
              <w:rPr>
                <w:rFonts w:cs="Arial"/>
                <w:b/>
                <w:bCs/>
                <w:sz w:val="16"/>
                <w:szCs w:val="16"/>
              </w:rPr>
            </w:pPr>
            <w:r w:rsidRPr="007815C0">
              <w:rPr>
                <w:b/>
                <w:bCs/>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7815C0" w:rsidRPr="007815C0" w:rsidRDefault="007815C0" w:rsidP="007815C0">
            <w:pPr>
              <w:pStyle w:val="TAL"/>
              <w:rPr>
                <w:rFonts w:cs="Arial"/>
                <w:b/>
                <w:bCs/>
                <w:sz w:val="16"/>
                <w:szCs w:val="16"/>
              </w:rPr>
            </w:pPr>
            <w:r w:rsidRPr="007815C0">
              <w:rPr>
                <w:b/>
                <w:bCs/>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7815C0" w:rsidRPr="007815C0" w:rsidRDefault="007815C0" w:rsidP="007815C0">
            <w:pPr>
              <w:pStyle w:val="TAL"/>
              <w:rPr>
                <w:rFonts w:cs="Arial"/>
                <w:sz w:val="16"/>
                <w:szCs w:val="16"/>
              </w:rPr>
            </w:pPr>
          </w:p>
        </w:tc>
      </w:tr>
      <w:tr w:rsidR="007815C0" w:rsidRPr="003F7263" w14:paraId="31402CB8"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7815C0" w:rsidRPr="00F70847" w:rsidRDefault="007815C0" w:rsidP="007815C0">
            <w:pPr>
              <w:pStyle w:val="TAL"/>
              <w:keepNext w:val="0"/>
              <w:keepLines w:val="0"/>
              <w:rPr>
                <w:rFonts w:cs="Arial"/>
                <w:bCs/>
                <w:sz w:val="16"/>
                <w:szCs w:val="16"/>
              </w:rPr>
            </w:pPr>
            <w:r w:rsidRPr="004B145A">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7815C0" w:rsidRPr="00DD0E7B" w:rsidRDefault="007815C0" w:rsidP="007815C0">
            <w:pPr>
              <w:pStyle w:val="TAL"/>
              <w:rPr>
                <w:rFonts w:cs="Arial"/>
                <w:bCs/>
                <w:sz w:val="16"/>
                <w:szCs w:val="16"/>
              </w:rPr>
            </w:pPr>
            <w:r w:rsidRPr="004B145A">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r w:rsidR="007815C0" w:rsidRPr="003F7263" w14:paraId="78F4F030"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7815C0" w:rsidRPr="00F70847" w:rsidRDefault="007815C0" w:rsidP="007815C0">
            <w:pPr>
              <w:pStyle w:val="TAL"/>
              <w:keepNext w:val="0"/>
              <w:keepLines w:val="0"/>
              <w:rPr>
                <w:rFonts w:cs="Arial"/>
                <w:bCs/>
                <w:sz w:val="16"/>
                <w:szCs w:val="16"/>
              </w:rPr>
            </w:pPr>
            <w:r w:rsidRPr="004B145A">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7815C0" w:rsidRPr="00DD0E7B" w:rsidRDefault="007815C0" w:rsidP="007815C0">
            <w:pPr>
              <w:pStyle w:val="TAL"/>
              <w:rPr>
                <w:rFonts w:cs="Arial"/>
                <w:bCs/>
                <w:sz w:val="16"/>
                <w:szCs w:val="16"/>
              </w:rPr>
            </w:pPr>
            <w:r w:rsidRPr="004B145A">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7815C0" w:rsidRDefault="007815C0" w:rsidP="007815C0">
            <w:pPr>
              <w:pStyle w:val="TAC"/>
              <w:keepNext w:val="0"/>
              <w:keepLines w:val="0"/>
              <w:rPr>
                <w:rFonts w:cs="Arial"/>
                <w:sz w:val="16"/>
                <w:szCs w:val="16"/>
                <w:lang w:eastAsia="zh-CN"/>
              </w:rPr>
            </w:pPr>
            <w: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p>
        </w:tc>
      </w:tr>
      <w:tr w:rsidR="00000000" w:rsidRPr="003F7263" w14:paraId="1BA1B58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7815C0" w:rsidRPr="007815C0" w:rsidRDefault="007815C0" w:rsidP="007815C0">
            <w:pPr>
              <w:pStyle w:val="TAL"/>
              <w:keepNext w:val="0"/>
              <w:keepLines w:val="0"/>
              <w:rPr>
                <w:rFonts w:cs="Arial"/>
                <w:b/>
                <w:bCs/>
                <w:sz w:val="16"/>
                <w:szCs w:val="16"/>
              </w:rPr>
            </w:pPr>
            <w:r w:rsidRPr="007815C0">
              <w:rPr>
                <w:b/>
                <w:bCs/>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7815C0" w:rsidRPr="007815C0" w:rsidRDefault="007815C0" w:rsidP="007815C0">
            <w:pPr>
              <w:pStyle w:val="TAL"/>
              <w:rPr>
                <w:rFonts w:cs="Arial"/>
                <w:b/>
                <w:bCs/>
                <w:sz w:val="16"/>
                <w:szCs w:val="16"/>
              </w:rPr>
            </w:pPr>
            <w:r w:rsidRPr="007815C0">
              <w:rPr>
                <w:b/>
                <w:bCs/>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7815C0" w:rsidRPr="003F7263" w:rsidRDefault="007815C0" w:rsidP="007815C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7815C0" w:rsidRDefault="007815C0" w:rsidP="007815C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7815C0" w:rsidRPr="007815C0" w:rsidRDefault="007815C0" w:rsidP="007815C0">
            <w:pPr>
              <w:pStyle w:val="TAL"/>
              <w:rPr>
                <w:rFonts w:cs="Arial"/>
                <w:sz w:val="16"/>
                <w:szCs w:val="16"/>
              </w:rPr>
            </w:pPr>
          </w:p>
        </w:tc>
      </w:tr>
      <w:tr w:rsidR="007815C0" w:rsidRPr="003F7263" w14:paraId="3D5E8C1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7815C0" w:rsidRPr="00F70847" w:rsidRDefault="007815C0" w:rsidP="007815C0">
            <w:pPr>
              <w:pStyle w:val="TAL"/>
              <w:keepNext w:val="0"/>
              <w:keepLines w:val="0"/>
              <w:rPr>
                <w:rFonts w:cs="Arial"/>
                <w:bCs/>
                <w:sz w:val="16"/>
                <w:szCs w:val="16"/>
              </w:rPr>
            </w:pPr>
            <w:r w:rsidRPr="004B145A">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7815C0" w:rsidRPr="00DD0E7B" w:rsidRDefault="007815C0" w:rsidP="007815C0">
            <w:pPr>
              <w:pStyle w:val="TAL"/>
              <w:rPr>
                <w:rFonts w:cs="Arial"/>
                <w:bCs/>
                <w:sz w:val="16"/>
                <w:szCs w:val="16"/>
              </w:rPr>
            </w:pPr>
            <w:r w:rsidRPr="004B145A">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7815C0" w:rsidRPr="003F7263" w:rsidRDefault="007815C0" w:rsidP="007815C0">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7815C0" w:rsidRDefault="007815C0" w:rsidP="007815C0">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7815C0" w:rsidRPr="007815C0" w:rsidRDefault="007815C0" w:rsidP="007815C0">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p>
        </w:tc>
      </w:tr>
    </w:tbl>
    <w:p w14:paraId="5248DBB3" w14:textId="77777777" w:rsidR="005808F1" w:rsidRPr="003F7263" w:rsidRDefault="005808F1" w:rsidP="005808F1"/>
    <w:p w14:paraId="50214A67" w14:textId="390B56ED" w:rsidR="005808F1" w:rsidRPr="003F7263" w:rsidRDefault="005808F1" w:rsidP="005808F1">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5808F1" w14:paraId="47C5DEE4"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5270CE" w:rsidRDefault="005808F1" w:rsidP="005270CE">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5270CE" w:rsidRDefault="005808F1" w:rsidP="005270CE">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5270CE" w:rsidRDefault="005808F1" w:rsidP="005808F1">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5270CE" w:rsidRDefault="005808F1" w:rsidP="005270CE">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5270CE" w:rsidRDefault="005808F1" w:rsidP="005270CE">
            <w:pPr>
              <w:pStyle w:val="TAH"/>
              <w:rPr>
                <w:b w:val="0"/>
                <w:sz w:val="16"/>
                <w:szCs w:val="16"/>
              </w:rPr>
            </w:pPr>
            <w:r w:rsidRPr="005270CE">
              <w:rPr>
                <w:sz w:val="16"/>
                <w:szCs w:val="16"/>
              </w:rPr>
              <w:t>Release other RAT</w:t>
            </w:r>
          </w:p>
        </w:tc>
      </w:tr>
      <w:tr w:rsidR="007815C0" w:rsidRPr="005808F1" w14:paraId="7B1DAD61"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7815C0" w:rsidRPr="007815C0" w:rsidRDefault="007815C0" w:rsidP="007815C0">
            <w:pPr>
              <w:pStyle w:val="TAL"/>
              <w:rPr>
                <w:b/>
                <w:bCs/>
                <w:sz w:val="16"/>
                <w:szCs w:val="16"/>
                <w:lang w:eastAsia="zh-CN"/>
              </w:rPr>
            </w:pPr>
            <w:r w:rsidRPr="007815C0">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7815C0" w:rsidRPr="007815C0" w:rsidRDefault="007815C0" w:rsidP="007815C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7815C0" w:rsidRPr="005270CE" w:rsidRDefault="007815C0" w:rsidP="007815C0">
            <w:pPr>
              <w:pStyle w:val="TAL"/>
              <w:rPr>
                <w:sz w:val="16"/>
                <w:szCs w:val="16"/>
              </w:rPr>
            </w:pPr>
          </w:p>
        </w:tc>
      </w:tr>
      <w:tr w:rsidR="007815C0" w:rsidRPr="005808F1" w14:paraId="620B7A7F" w14:textId="77777777" w:rsidTr="007815C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7815C0" w:rsidRPr="007815C0" w:rsidRDefault="007815C0" w:rsidP="007815C0">
            <w:pPr>
              <w:pStyle w:val="TAL"/>
              <w:rPr>
                <w:b/>
                <w:bCs/>
                <w:sz w:val="16"/>
                <w:szCs w:val="16"/>
                <w:lang w:eastAsia="zh-CN"/>
              </w:rPr>
            </w:pPr>
            <w:r w:rsidRPr="007815C0">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7815C0" w:rsidRPr="007815C0" w:rsidRDefault="007815C0" w:rsidP="007815C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7815C0" w:rsidRPr="005270CE" w:rsidRDefault="007815C0" w:rsidP="007815C0">
            <w:pPr>
              <w:pStyle w:val="TAL"/>
              <w:rPr>
                <w:sz w:val="16"/>
                <w:szCs w:val="16"/>
              </w:rPr>
            </w:pPr>
          </w:p>
        </w:tc>
      </w:tr>
      <w:tr w:rsidR="007815C0" w:rsidRPr="005808F1" w14:paraId="02CACC1B" w14:textId="77777777" w:rsidTr="0067755D">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7815C0" w:rsidRPr="005270CE" w:rsidRDefault="007815C0" w:rsidP="007815C0">
            <w:pPr>
              <w:pStyle w:val="TAL"/>
              <w:rPr>
                <w:sz w:val="16"/>
                <w:szCs w:val="16"/>
                <w:lang w:eastAsia="zh-CN"/>
              </w:rPr>
            </w:pPr>
            <w:r w:rsidRPr="00D90EB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7815C0" w:rsidRPr="005270CE" w:rsidRDefault="007815C0" w:rsidP="007815C0">
            <w:pPr>
              <w:pStyle w:val="TAL"/>
              <w:rPr>
                <w:sz w:val="16"/>
                <w:szCs w:val="16"/>
              </w:rPr>
            </w:pPr>
            <w:r w:rsidRPr="00D90EB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7815C0" w:rsidRPr="005270CE" w:rsidRDefault="007815C0" w:rsidP="007815C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7815C0" w:rsidRPr="005270CE" w:rsidRDefault="007815C0" w:rsidP="007815C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7815C0" w:rsidRPr="005270CE" w:rsidRDefault="007815C0" w:rsidP="007815C0">
            <w:pPr>
              <w:pStyle w:val="TAL"/>
              <w:rPr>
                <w:sz w:val="16"/>
                <w:szCs w:val="16"/>
              </w:rPr>
            </w:pPr>
          </w:p>
        </w:tc>
      </w:tr>
    </w:tbl>
    <w:p w14:paraId="743FD4A7" w14:textId="77777777" w:rsidR="005808F1" w:rsidRDefault="005808F1" w:rsidP="005808F1"/>
    <w:p w14:paraId="12217DC6" w14:textId="77777777" w:rsidR="00167DB7" w:rsidRPr="003F7263" w:rsidRDefault="00167DB7" w:rsidP="00167DB7">
      <w:pPr>
        <w:pStyle w:val="Heading2"/>
      </w:pPr>
      <w:r w:rsidRPr="003F7263">
        <w:lastRenderedPageBreak/>
        <w:t>4.2</w:t>
      </w:r>
      <w:r w:rsidRPr="003F7263">
        <w:tab/>
        <w:t>Protocol conformance test cases</w:t>
      </w:r>
      <w:r w:rsidRPr="003F7263" w:rsidDel="00062F2A">
        <w:t xml:space="preserve"> </w:t>
      </w:r>
      <w:r w:rsidRPr="003F7263">
        <w:t>Applicability Condition</w:t>
      </w:r>
      <w:bookmarkEnd w:id="121"/>
      <w:bookmarkEnd w:id="122"/>
      <w:bookmarkEnd w:id="123"/>
      <w:bookmarkEnd w:id="124"/>
      <w:bookmarkEnd w:id="125"/>
      <w:bookmarkEnd w:id="126"/>
      <w:bookmarkEnd w:id="127"/>
      <w:bookmarkEnd w:id="128"/>
      <w:bookmarkEnd w:id="129"/>
      <w:bookmarkEnd w:id="130"/>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D425F5" w:rsidRPr="003F7263" w14:paraId="3E748312" w14:textId="77777777" w:rsidTr="004E4157">
        <w:trPr>
          <w:gridAfter w:val="1"/>
          <w:wAfter w:w="67" w:type="dxa"/>
          <w:tblHeader/>
          <w:jc w:val="center"/>
        </w:trPr>
        <w:tc>
          <w:tcPr>
            <w:tcW w:w="982"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397" w:type="dxa"/>
            <w:gridSpan w:val="4"/>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22" w:type="dxa"/>
            <w:gridSpan w:val="3"/>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4E4157">
        <w:trPr>
          <w:gridAfter w:val="1"/>
          <w:wAfter w:w="67" w:type="dxa"/>
          <w:jc w:val="center"/>
        </w:trPr>
        <w:tc>
          <w:tcPr>
            <w:tcW w:w="982"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397" w:type="dxa"/>
            <w:gridSpan w:val="4"/>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22" w:type="dxa"/>
            <w:gridSpan w:val="3"/>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4E4157">
        <w:trPr>
          <w:gridAfter w:val="1"/>
          <w:wAfter w:w="67" w:type="dxa"/>
          <w:jc w:val="center"/>
        </w:trPr>
        <w:tc>
          <w:tcPr>
            <w:tcW w:w="982"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397" w:type="dxa"/>
            <w:gridSpan w:val="4"/>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3"/>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4E4157">
        <w:trPr>
          <w:gridAfter w:val="1"/>
          <w:wAfter w:w="67" w:type="dxa"/>
          <w:jc w:val="center"/>
        </w:trPr>
        <w:tc>
          <w:tcPr>
            <w:tcW w:w="982"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397" w:type="dxa"/>
            <w:gridSpan w:val="4"/>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3"/>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4E4157">
        <w:trPr>
          <w:gridAfter w:val="1"/>
          <w:wAfter w:w="67" w:type="dxa"/>
          <w:jc w:val="center"/>
        </w:trPr>
        <w:tc>
          <w:tcPr>
            <w:tcW w:w="982"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397" w:type="dxa"/>
            <w:gridSpan w:val="4"/>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3"/>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4E4157">
        <w:trPr>
          <w:gridAfter w:val="1"/>
          <w:wAfter w:w="67" w:type="dxa"/>
          <w:jc w:val="center"/>
        </w:trPr>
        <w:tc>
          <w:tcPr>
            <w:tcW w:w="982"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397" w:type="dxa"/>
            <w:gridSpan w:val="4"/>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3"/>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4E4157">
        <w:trPr>
          <w:gridAfter w:val="1"/>
          <w:wAfter w:w="67" w:type="dxa"/>
          <w:jc w:val="center"/>
        </w:trPr>
        <w:tc>
          <w:tcPr>
            <w:tcW w:w="982"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397" w:type="dxa"/>
            <w:gridSpan w:val="4"/>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3"/>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4E4157">
        <w:trPr>
          <w:gridAfter w:val="1"/>
          <w:wAfter w:w="67" w:type="dxa"/>
          <w:jc w:val="center"/>
        </w:trPr>
        <w:tc>
          <w:tcPr>
            <w:tcW w:w="982"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397" w:type="dxa"/>
            <w:gridSpan w:val="4"/>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3"/>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035FE" w:rsidRPr="009509AE" w14:paraId="3C4775D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9509AE" w:rsidRDefault="003B0895" w:rsidP="00A73C9A">
            <w:pPr>
              <w:pStyle w:val="TAL"/>
              <w:rPr>
                <w:sz w:val="16"/>
                <w:szCs w:val="16"/>
                <w:lang w:eastAsia="en-US"/>
              </w:rPr>
            </w:pPr>
            <w:r w:rsidRPr="009509AE">
              <w:rPr>
                <w:sz w:val="16"/>
                <w:szCs w:val="16"/>
                <w:lang w:eastAsia="en-US"/>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9509AE" w:rsidRDefault="003B0895" w:rsidP="00A73C9A">
            <w:pPr>
              <w:pStyle w:val="TAL"/>
              <w:rPr>
                <w:sz w:val="16"/>
                <w:szCs w:val="16"/>
                <w:lang w:eastAsia="en-US"/>
              </w:rPr>
            </w:pPr>
            <w:r w:rsidRPr="009509AE">
              <w:rPr>
                <w:sz w:val="16"/>
                <w:szCs w:val="16"/>
                <w:lang w:eastAsia="en-US"/>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9509AE" w:rsidRDefault="003B0895" w:rsidP="00A73C9A">
            <w:pPr>
              <w:pStyle w:val="TAL"/>
              <w:rPr>
                <w:sz w:val="16"/>
                <w:szCs w:val="16"/>
                <w:lang w:eastAsia="en-US"/>
              </w:rPr>
            </w:pPr>
            <w:r w:rsidRPr="009509AE">
              <w:rPr>
                <w:sz w:val="16"/>
                <w:szCs w:val="16"/>
                <w:lang w:eastAsia="en-US"/>
              </w:rPr>
              <w:t>UEs supporting 5GS and RLC AM with 18-bit length of RLC sequence number</w:t>
            </w:r>
          </w:p>
        </w:tc>
      </w:tr>
      <w:tr w:rsidR="00735483" w:rsidRPr="003F7263" w14:paraId="06A4BE48" w14:textId="77777777" w:rsidTr="004E4157">
        <w:trPr>
          <w:gridAfter w:val="1"/>
          <w:wAfter w:w="67" w:type="dxa"/>
          <w:jc w:val="center"/>
        </w:trPr>
        <w:tc>
          <w:tcPr>
            <w:tcW w:w="982"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397" w:type="dxa"/>
            <w:gridSpan w:val="4"/>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3"/>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035FE" w:rsidRPr="009509AE" w14:paraId="7E5E43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9509AE" w:rsidRDefault="003B0895" w:rsidP="00A73C9A">
            <w:pPr>
              <w:pStyle w:val="TAL"/>
              <w:rPr>
                <w:sz w:val="16"/>
                <w:szCs w:val="16"/>
                <w:lang w:eastAsia="en-US"/>
              </w:rPr>
            </w:pPr>
            <w:r w:rsidRPr="009509AE">
              <w:rPr>
                <w:sz w:val="16"/>
                <w:szCs w:val="16"/>
                <w:lang w:eastAsia="en-US"/>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9509AE" w:rsidRDefault="003B0895" w:rsidP="00A73C9A">
            <w:pPr>
              <w:pStyle w:val="TAL"/>
              <w:rPr>
                <w:sz w:val="16"/>
                <w:szCs w:val="16"/>
                <w:lang w:eastAsia="en-US"/>
              </w:rPr>
            </w:pPr>
            <w:r w:rsidRPr="009509AE">
              <w:rPr>
                <w:sz w:val="16"/>
                <w:szCs w:val="16"/>
                <w:lang w:eastAsia="en-US"/>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9509AE" w:rsidRDefault="003B0895" w:rsidP="00A73C9A">
            <w:pPr>
              <w:pStyle w:val="TAL"/>
              <w:rPr>
                <w:sz w:val="16"/>
                <w:szCs w:val="16"/>
                <w:lang w:eastAsia="en-US"/>
              </w:rPr>
            </w:pPr>
            <w:r w:rsidRPr="009509AE">
              <w:rPr>
                <w:sz w:val="16"/>
                <w:szCs w:val="16"/>
                <w:lang w:eastAsia="en-US"/>
              </w:rPr>
              <w:t>UEs supporting 5GS and 18-bit length of PDCP sequence number</w:t>
            </w:r>
          </w:p>
        </w:tc>
      </w:tr>
      <w:tr w:rsidR="00735483" w:rsidRPr="003F7263" w14:paraId="47D06C66" w14:textId="77777777" w:rsidTr="004E4157">
        <w:trPr>
          <w:gridAfter w:val="1"/>
          <w:wAfter w:w="67" w:type="dxa"/>
          <w:jc w:val="center"/>
        </w:trPr>
        <w:tc>
          <w:tcPr>
            <w:tcW w:w="982"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397" w:type="dxa"/>
            <w:gridSpan w:val="4"/>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22" w:type="dxa"/>
            <w:gridSpan w:val="3"/>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4E4157">
        <w:trPr>
          <w:gridAfter w:val="1"/>
          <w:wAfter w:w="67" w:type="dxa"/>
          <w:jc w:val="center"/>
        </w:trPr>
        <w:tc>
          <w:tcPr>
            <w:tcW w:w="982"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397" w:type="dxa"/>
            <w:gridSpan w:val="4"/>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22" w:type="dxa"/>
            <w:gridSpan w:val="3"/>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4E4157">
        <w:trPr>
          <w:gridAfter w:val="1"/>
          <w:wAfter w:w="67" w:type="dxa"/>
          <w:jc w:val="center"/>
        </w:trPr>
        <w:tc>
          <w:tcPr>
            <w:tcW w:w="982"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397" w:type="dxa"/>
            <w:gridSpan w:val="4"/>
            <w:shd w:val="clear" w:color="auto" w:fill="auto"/>
          </w:tcPr>
          <w:p w14:paraId="1C50EA04" w14:textId="0225C496"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00103904"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672E55E5" w14:textId="7DF359A6"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4E4157">
        <w:trPr>
          <w:gridAfter w:val="1"/>
          <w:wAfter w:w="67" w:type="dxa"/>
          <w:jc w:val="center"/>
        </w:trPr>
        <w:tc>
          <w:tcPr>
            <w:tcW w:w="982"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397" w:type="dxa"/>
            <w:gridSpan w:val="4"/>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4E4157">
        <w:trPr>
          <w:gridAfter w:val="1"/>
          <w:wAfter w:w="67" w:type="dxa"/>
          <w:jc w:val="center"/>
        </w:trPr>
        <w:tc>
          <w:tcPr>
            <w:tcW w:w="982"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397" w:type="dxa"/>
            <w:gridSpan w:val="4"/>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22" w:type="dxa"/>
            <w:gridSpan w:val="3"/>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4E4157">
        <w:trPr>
          <w:gridAfter w:val="1"/>
          <w:wAfter w:w="67" w:type="dxa"/>
          <w:jc w:val="center"/>
        </w:trPr>
        <w:tc>
          <w:tcPr>
            <w:tcW w:w="982"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397" w:type="dxa"/>
            <w:gridSpan w:val="4"/>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22" w:type="dxa"/>
            <w:gridSpan w:val="3"/>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4E4157">
        <w:trPr>
          <w:gridAfter w:val="1"/>
          <w:wAfter w:w="67" w:type="dxa"/>
          <w:trHeight w:val="128"/>
          <w:jc w:val="center"/>
        </w:trPr>
        <w:tc>
          <w:tcPr>
            <w:tcW w:w="982"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397" w:type="dxa"/>
            <w:gridSpan w:val="4"/>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22" w:type="dxa"/>
            <w:gridSpan w:val="3"/>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4E4157">
        <w:trPr>
          <w:gridAfter w:val="1"/>
          <w:wAfter w:w="67" w:type="dxa"/>
          <w:jc w:val="center"/>
        </w:trPr>
        <w:tc>
          <w:tcPr>
            <w:tcW w:w="982"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397" w:type="dxa"/>
            <w:gridSpan w:val="4"/>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22" w:type="dxa"/>
            <w:gridSpan w:val="3"/>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4E4157">
        <w:trPr>
          <w:gridAfter w:val="1"/>
          <w:wAfter w:w="67" w:type="dxa"/>
          <w:jc w:val="center"/>
        </w:trPr>
        <w:tc>
          <w:tcPr>
            <w:tcW w:w="982"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397" w:type="dxa"/>
            <w:gridSpan w:val="4"/>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22" w:type="dxa"/>
            <w:gridSpan w:val="3"/>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4E4157">
        <w:trPr>
          <w:gridAfter w:val="1"/>
          <w:wAfter w:w="67" w:type="dxa"/>
          <w:jc w:val="center"/>
        </w:trPr>
        <w:tc>
          <w:tcPr>
            <w:tcW w:w="982"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397" w:type="dxa"/>
            <w:gridSpan w:val="4"/>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22" w:type="dxa"/>
            <w:gridSpan w:val="3"/>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4E4157">
        <w:trPr>
          <w:gridAfter w:val="1"/>
          <w:wAfter w:w="67" w:type="dxa"/>
          <w:jc w:val="center"/>
        </w:trPr>
        <w:tc>
          <w:tcPr>
            <w:tcW w:w="982"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397" w:type="dxa"/>
            <w:gridSpan w:val="4"/>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22" w:type="dxa"/>
            <w:gridSpan w:val="3"/>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4E4157">
        <w:trPr>
          <w:gridAfter w:val="1"/>
          <w:wAfter w:w="67" w:type="dxa"/>
          <w:jc w:val="center"/>
        </w:trPr>
        <w:tc>
          <w:tcPr>
            <w:tcW w:w="982"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397" w:type="dxa"/>
            <w:gridSpan w:val="4"/>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3"/>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4E4157">
        <w:trPr>
          <w:gridAfter w:val="1"/>
          <w:wAfter w:w="67" w:type="dxa"/>
          <w:jc w:val="center"/>
        </w:trPr>
        <w:tc>
          <w:tcPr>
            <w:tcW w:w="982"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397" w:type="dxa"/>
            <w:gridSpan w:val="4"/>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22" w:type="dxa"/>
            <w:gridSpan w:val="3"/>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4E4157">
        <w:trPr>
          <w:gridAfter w:val="1"/>
          <w:wAfter w:w="67" w:type="dxa"/>
          <w:jc w:val="center"/>
        </w:trPr>
        <w:tc>
          <w:tcPr>
            <w:tcW w:w="982"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397" w:type="dxa"/>
            <w:gridSpan w:val="4"/>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4E4157">
        <w:trPr>
          <w:gridAfter w:val="1"/>
          <w:wAfter w:w="67" w:type="dxa"/>
          <w:jc w:val="center"/>
        </w:trPr>
        <w:tc>
          <w:tcPr>
            <w:tcW w:w="982"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397" w:type="dxa"/>
            <w:gridSpan w:val="4"/>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22" w:type="dxa"/>
            <w:gridSpan w:val="3"/>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4E4157">
        <w:trPr>
          <w:gridAfter w:val="1"/>
          <w:wAfter w:w="67" w:type="dxa"/>
          <w:jc w:val="center"/>
        </w:trPr>
        <w:tc>
          <w:tcPr>
            <w:tcW w:w="982"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397" w:type="dxa"/>
            <w:gridSpan w:val="4"/>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22" w:type="dxa"/>
            <w:gridSpan w:val="3"/>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4E4157">
        <w:trPr>
          <w:gridAfter w:val="1"/>
          <w:wAfter w:w="67" w:type="dxa"/>
          <w:jc w:val="center"/>
        </w:trPr>
        <w:tc>
          <w:tcPr>
            <w:tcW w:w="982"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397" w:type="dxa"/>
            <w:gridSpan w:val="4"/>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3"/>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4E4157">
        <w:trPr>
          <w:gridAfter w:val="1"/>
          <w:wAfter w:w="67" w:type="dxa"/>
          <w:jc w:val="center"/>
        </w:trPr>
        <w:tc>
          <w:tcPr>
            <w:tcW w:w="982"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397" w:type="dxa"/>
            <w:gridSpan w:val="4"/>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4E4157">
        <w:trPr>
          <w:gridAfter w:val="1"/>
          <w:wAfter w:w="67" w:type="dxa"/>
          <w:jc w:val="center"/>
        </w:trPr>
        <w:tc>
          <w:tcPr>
            <w:tcW w:w="982"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397" w:type="dxa"/>
            <w:gridSpan w:val="4"/>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22" w:type="dxa"/>
            <w:gridSpan w:val="3"/>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4E4157">
        <w:trPr>
          <w:gridAfter w:val="1"/>
          <w:wAfter w:w="67" w:type="dxa"/>
          <w:jc w:val="center"/>
        </w:trPr>
        <w:tc>
          <w:tcPr>
            <w:tcW w:w="982"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4E4157">
        <w:trPr>
          <w:gridAfter w:val="1"/>
          <w:wAfter w:w="67" w:type="dxa"/>
          <w:jc w:val="center"/>
        </w:trPr>
        <w:tc>
          <w:tcPr>
            <w:tcW w:w="982"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22" w:type="dxa"/>
            <w:gridSpan w:val="3"/>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4E4157">
        <w:trPr>
          <w:gridAfter w:val="1"/>
          <w:wAfter w:w="67" w:type="dxa"/>
          <w:jc w:val="center"/>
        </w:trPr>
        <w:tc>
          <w:tcPr>
            <w:tcW w:w="982"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4E4157">
        <w:trPr>
          <w:gridAfter w:val="1"/>
          <w:wAfter w:w="67" w:type="dxa"/>
          <w:jc w:val="center"/>
        </w:trPr>
        <w:tc>
          <w:tcPr>
            <w:tcW w:w="982"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4E4157">
        <w:trPr>
          <w:gridAfter w:val="1"/>
          <w:wAfter w:w="67" w:type="dxa"/>
          <w:jc w:val="center"/>
        </w:trPr>
        <w:tc>
          <w:tcPr>
            <w:tcW w:w="982"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765784" w:rsidRPr="003F7263" w14:paraId="30C16011" w14:textId="77777777" w:rsidTr="004E4157">
        <w:trPr>
          <w:gridAfter w:val="1"/>
          <w:wAfter w:w="67" w:type="dxa"/>
          <w:jc w:val="center"/>
        </w:trPr>
        <w:tc>
          <w:tcPr>
            <w:tcW w:w="982"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765784" w:rsidRPr="003F7263" w14:paraId="15EBAF1E" w14:textId="77777777" w:rsidTr="004E4157">
        <w:trPr>
          <w:gridAfter w:val="1"/>
          <w:wAfter w:w="67" w:type="dxa"/>
          <w:jc w:val="center"/>
        </w:trPr>
        <w:tc>
          <w:tcPr>
            <w:tcW w:w="982"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4E4157">
        <w:trPr>
          <w:gridAfter w:val="1"/>
          <w:wAfter w:w="67" w:type="dxa"/>
          <w:jc w:val="center"/>
        </w:trPr>
        <w:tc>
          <w:tcPr>
            <w:tcW w:w="982"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4E4157">
        <w:trPr>
          <w:gridAfter w:val="1"/>
          <w:wAfter w:w="67" w:type="dxa"/>
          <w:jc w:val="center"/>
        </w:trPr>
        <w:tc>
          <w:tcPr>
            <w:tcW w:w="982"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4E4157">
        <w:trPr>
          <w:gridAfter w:val="1"/>
          <w:wAfter w:w="67" w:type="dxa"/>
          <w:jc w:val="center"/>
        </w:trPr>
        <w:tc>
          <w:tcPr>
            <w:tcW w:w="982"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4E4157">
        <w:trPr>
          <w:gridAfter w:val="1"/>
          <w:wAfter w:w="67" w:type="dxa"/>
          <w:jc w:val="center"/>
        </w:trPr>
        <w:tc>
          <w:tcPr>
            <w:tcW w:w="982"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22" w:type="dxa"/>
            <w:gridSpan w:val="3"/>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4E4157">
        <w:trPr>
          <w:gridAfter w:val="1"/>
          <w:wAfter w:w="67" w:type="dxa"/>
          <w:jc w:val="center"/>
        </w:trPr>
        <w:tc>
          <w:tcPr>
            <w:tcW w:w="982"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4E4157">
        <w:trPr>
          <w:gridAfter w:val="1"/>
          <w:wAfter w:w="67" w:type="dxa"/>
          <w:jc w:val="center"/>
        </w:trPr>
        <w:tc>
          <w:tcPr>
            <w:tcW w:w="982"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4E4157">
        <w:trPr>
          <w:gridAfter w:val="1"/>
          <w:wAfter w:w="67" w:type="dxa"/>
          <w:jc w:val="center"/>
        </w:trPr>
        <w:tc>
          <w:tcPr>
            <w:tcW w:w="982"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4E4157">
        <w:trPr>
          <w:gridAfter w:val="1"/>
          <w:wAfter w:w="67" w:type="dxa"/>
          <w:jc w:val="center"/>
        </w:trPr>
        <w:tc>
          <w:tcPr>
            <w:tcW w:w="982"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4E4157">
        <w:trPr>
          <w:gridAfter w:val="1"/>
          <w:wAfter w:w="67" w:type="dxa"/>
          <w:jc w:val="center"/>
        </w:trPr>
        <w:tc>
          <w:tcPr>
            <w:tcW w:w="982"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4E4157">
        <w:trPr>
          <w:gridAfter w:val="1"/>
          <w:wAfter w:w="67" w:type="dxa"/>
          <w:jc w:val="center"/>
        </w:trPr>
        <w:tc>
          <w:tcPr>
            <w:tcW w:w="982"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4E4157">
        <w:trPr>
          <w:gridAfter w:val="1"/>
          <w:wAfter w:w="67" w:type="dxa"/>
          <w:jc w:val="center"/>
        </w:trPr>
        <w:tc>
          <w:tcPr>
            <w:tcW w:w="982"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4E4157">
        <w:trPr>
          <w:gridAfter w:val="1"/>
          <w:wAfter w:w="67" w:type="dxa"/>
          <w:jc w:val="center"/>
        </w:trPr>
        <w:tc>
          <w:tcPr>
            <w:tcW w:w="982"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22" w:type="dxa"/>
            <w:gridSpan w:val="3"/>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4E4157">
        <w:trPr>
          <w:gridAfter w:val="1"/>
          <w:wAfter w:w="67" w:type="dxa"/>
          <w:jc w:val="center"/>
        </w:trPr>
        <w:tc>
          <w:tcPr>
            <w:tcW w:w="982"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4E4157">
        <w:trPr>
          <w:gridAfter w:val="1"/>
          <w:wAfter w:w="67" w:type="dxa"/>
          <w:jc w:val="center"/>
        </w:trPr>
        <w:tc>
          <w:tcPr>
            <w:tcW w:w="982"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4E4157">
        <w:trPr>
          <w:gridAfter w:val="1"/>
          <w:wAfter w:w="67" w:type="dxa"/>
          <w:jc w:val="center"/>
        </w:trPr>
        <w:tc>
          <w:tcPr>
            <w:tcW w:w="982"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4E4157">
        <w:trPr>
          <w:gridAfter w:val="1"/>
          <w:wAfter w:w="67" w:type="dxa"/>
          <w:jc w:val="center"/>
        </w:trPr>
        <w:tc>
          <w:tcPr>
            <w:tcW w:w="982"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4E4157">
        <w:trPr>
          <w:gridAfter w:val="1"/>
          <w:wAfter w:w="67" w:type="dxa"/>
          <w:jc w:val="center"/>
        </w:trPr>
        <w:tc>
          <w:tcPr>
            <w:tcW w:w="982"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4E4157">
        <w:trPr>
          <w:gridAfter w:val="1"/>
          <w:wAfter w:w="67" w:type="dxa"/>
          <w:jc w:val="center"/>
        </w:trPr>
        <w:tc>
          <w:tcPr>
            <w:tcW w:w="982"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4E4157">
        <w:trPr>
          <w:gridAfter w:val="1"/>
          <w:wAfter w:w="67" w:type="dxa"/>
          <w:jc w:val="center"/>
        </w:trPr>
        <w:tc>
          <w:tcPr>
            <w:tcW w:w="982"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4E4157">
        <w:trPr>
          <w:gridAfter w:val="1"/>
          <w:wAfter w:w="67" w:type="dxa"/>
          <w:jc w:val="center"/>
        </w:trPr>
        <w:tc>
          <w:tcPr>
            <w:tcW w:w="982"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4E4157">
        <w:trPr>
          <w:gridAfter w:val="1"/>
          <w:wAfter w:w="67" w:type="dxa"/>
          <w:jc w:val="center"/>
        </w:trPr>
        <w:tc>
          <w:tcPr>
            <w:tcW w:w="982"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4E4157">
        <w:trPr>
          <w:gridAfter w:val="1"/>
          <w:wAfter w:w="67" w:type="dxa"/>
          <w:jc w:val="center"/>
        </w:trPr>
        <w:tc>
          <w:tcPr>
            <w:tcW w:w="982"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4E4157">
        <w:trPr>
          <w:gridAfter w:val="1"/>
          <w:wAfter w:w="67" w:type="dxa"/>
          <w:jc w:val="center"/>
        </w:trPr>
        <w:tc>
          <w:tcPr>
            <w:tcW w:w="982"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4E4157">
        <w:trPr>
          <w:gridAfter w:val="1"/>
          <w:wAfter w:w="67" w:type="dxa"/>
          <w:jc w:val="center"/>
        </w:trPr>
        <w:tc>
          <w:tcPr>
            <w:tcW w:w="982"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4E4157">
        <w:trPr>
          <w:gridAfter w:val="1"/>
          <w:wAfter w:w="67" w:type="dxa"/>
          <w:jc w:val="center"/>
        </w:trPr>
        <w:tc>
          <w:tcPr>
            <w:tcW w:w="982"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4E4157">
        <w:trPr>
          <w:gridAfter w:val="1"/>
          <w:wAfter w:w="67" w:type="dxa"/>
          <w:jc w:val="center"/>
        </w:trPr>
        <w:tc>
          <w:tcPr>
            <w:tcW w:w="982"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4E4157">
        <w:trPr>
          <w:gridAfter w:val="1"/>
          <w:wAfter w:w="67" w:type="dxa"/>
          <w:jc w:val="center"/>
        </w:trPr>
        <w:tc>
          <w:tcPr>
            <w:tcW w:w="982"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22" w:type="dxa"/>
            <w:gridSpan w:val="3"/>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4E4157">
        <w:trPr>
          <w:gridAfter w:val="1"/>
          <w:wAfter w:w="67" w:type="dxa"/>
          <w:jc w:val="center"/>
        </w:trPr>
        <w:tc>
          <w:tcPr>
            <w:tcW w:w="982"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4E4157">
        <w:trPr>
          <w:gridAfter w:val="1"/>
          <w:wAfter w:w="67" w:type="dxa"/>
          <w:jc w:val="center"/>
        </w:trPr>
        <w:tc>
          <w:tcPr>
            <w:tcW w:w="982"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07F205C2" w14:textId="28EB64F0" w:rsidR="00765784" w:rsidRPr="003F7263" w:rsidRDefault="00765784" w:rsidP="00765784">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4E4157">
        <w:trPr>
          <w:gridAfter w:val="1"/>
          <w:wAfter w:w="67" w:type="dxa"/>
          <w:jc w:val="center"/>
        </w:trPr>
        <w:tc>
          <w:tcPr>
            <w:tcW w:w="982"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13259530" w14:textId="57DA49D8" w:rsidR="00765784" w:rsidRPr="003F7263" w:rsidRDefault="00765784" w:rsidP="00765784">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sidR="00DC21FC">
              <w:rPr>
                <w:rFonts w:cs="Arial"/>
                <w:sz w:val="16"/>
                <w:szCs w:val="16"/>
              </w:rPr>
              <w:t xml:space="preserve"> </w:t>
            </w:r>
            <w:r w:rsidR="00DC21FC"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4E4157">
        <w:trPr>
          <w:gridAfter w:val="1"/>
          <w:wAfter w:w="67" w:type="dxa"/>
          <w:jc w:val="center"/>
        </w:trPr>
        <w:tc>
          <w:tcPr>
            <w:tcW w:w="982"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337F474D" w14:textId="3C5E0545"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w:t>
            </w:r>
            <w:r w:rsidR="007D1A3D" w:rsidRPr="007D1A3D">
              <w:rPr>
                <w:rFonts w:cs="Arial"/>
                <w:sz w:val="16"/>
                <w:szCs w:val="16"/>
              </w:rPr>
              <w:t xml:space="preserve"> (</w:t>
            </w:r>
            <w:r w:rsidR="00C75E39" w:rsidRPr="003F7263">
              <w:rPr>
                <w:rFonts w:cs="Arial"/>
                <w:sz w:val="16"/>
                <w:szCs w:val="16"/>
              </w:rPr>
              <w:t>(A.4.3.2-1/</w:t>
            </w:r>
            <w:r w:rsidR="00103904" w:rsidRPr="00A71616">
              <w:rPr>
                <w:rFonts w:cs="Arial"/>
                <w:sz w:val="16"/>
                <w:szCs w:val="16"/>
              </w:rPr>
              <w:t>42</w:t>
            </w:r>
            <w:r w:rsidR="00C75E39" w:rsidRPr="003F7263">
              <w:rPr>
                <w:rFonts w:cs="Arial"/>
                <w:sz w:val="16"/>
                <w:szCs w:val="16"/>
              </w:rPr>
              <w:t xml:space="preserve"> OR </w:t>
            </w:r>
            <w:r w:rsidR="007D1A3D" w:rsidRPr="007D1A3D">
              <w:rPr>
                <w:rFonts w:cs="Arial"/>
                <w:sz w:val="16"/>
                <w:szCs w:val="16"/>
              </w:rPr>
              <w:t>A.4.3.2-1/42a OR A.4.3.2-1/42b) OR (</w:t>
            </w:r>
            <w:r w:rsidR="00C75E39" w:rsidRPr="003F7263">
              <w:rPr>
                <w:rFonts w:cs="Arial"/>
                <w:sz w:val="16"/>
                <w:szCs w:val="16"/>
              </w:rPr>
              <w:t>A.4.3.2-1/</w:t>
            </w:r>
            <w:r w:rsidR="00103904" w:rsidRPr="00A71616">
              <w:rPr>
                <w:rFonts w:cs="Arial"/>
                <w:sz w:val="16"/>
                <w:szCs w:val="16"/>
              </w:rPr>
              <w:t>43</w:t>
            </w:r>
            <w:r w:rsidR="007D1A3D" w:rsidRPr="007D1A3D">
              <w:rPr>
                <w:rFonts w:cs="Arial"/>
                <w:sz w:val="16"/>
                <w:szCs w:val="16"/>
              </w:rPr>
              <w:t xml:space="preserve"> OR A.4.3.2-1/43a OR A.4.3.2-1/43b</w:t>
            </w:r>
            <w:r w:rsidR="007D1A3D">
              <w:rPr>
                <w:rFonts w:cs="Arial"/>
                <w:sz w:val="16"/>
                <w:szCs w:val="16"/>
              </w:rPr>
              <w:t>)</w:t>
            </w:r>
            <w:r w:rsidR="00C75E39" w:rsidRPr="003F7263">
              <w:rPr>
                <w:rFonts w:cs="Arial"/>
                <w:sz w:val="16"/>
                <w:szCs w:val="16"/>
              </w:rPr>
              <w:t>)</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34DF2C7D" w14:textId="6D3C3E97"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 xml:space="preserve">and </w:t>
            </w:r>
            <w:r w:rsidR="007D1A3D" w:rsidRPr="007D1A3D">
              <w:rPr>
                <w:rFonts w:cs="Arial"/>
                <w:sz w:val="16"/>
                <w:szCs w:val="16"/>
              </w:rPr>
              <w:t>(</w:t>
            </w:r>
            <w:r w:rsidR="00C75E39" w:rsidRPr="003F7263">
              <w:rPr>
                <w:rFonts w:cs="Arial"/>
                <w:sz w:val="16"/>
                <w:szCs w:val="16"/>
              </w:rPr>
              <w:t>(BWP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w:t>
            </w:r>
            <w:r w:rsidR="007D1A3D" w:rsidRPr="007D1A3D">
              <w:rPr>
                <w:rFonts w:cs="Arial"/>
                <w:sz w:val="16"/>
                <w:szCs w:val="16"/>
              </w:rPr>
              <w:t xml:space="preserve"> NR FR1 FDD or NR FR1 TDD or NR FR2)</w:t>
            </w:r>
            <w:r w:rsidR="00C75E39" w:rsidRPr="003F7263">
              <w:rPr>
                <w:rFonts w:cs="Arial"/>
                <w:sz w:val="16"/>
                <w:szCs w:val="16"/>
              </w:rPr>
              <w:t xml:space="preserve"> </w:t>
            </w:r>
            <w:r w:rsidR="007D1A3D" w:rsidRPr="007D1A3D">
              <w:rPr>
                <w:rFonts w:cs="Arial"/>
                <w:sz w:val="16"/>
                <w:szCs w:val="16"/>
              </w:rPr>
              <w:t>or (BWP adaptation up to 4 NR FR1 FDD or NR FR1 TDD or NR FR2))</w:t>
            </w:r>
          </w:p>
        </w:tc>
      </w:tr>
      <w:tr w:rsidR="00765784" w:rsidRPr="003F7263" w14:paraId="6FE5C53F" w14:textId="77777777" w:rsidTr="004E4157">
        <w:trPr>
          <w:gridAfter w:val="1"/>
          <w:wAfter w:w="67" w:type="dxa"/>
          <w:jc w:val="center"/>
        </w:trPr>
        <w:tc>
          <w:tcPr>
            <w:tcW w:w="982"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4E4157">
        <w:trPr>
          <w:gridAfter w:val="1"/>
          <w:wAfter w:w="67" w:type="dxa"/>
          <w:jc w:val="center"/>
        </w:trPr>
        <w:tc>
          <w:tcPr>
            <w:tcW w:w="982"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4E4157">
        <w:trPr>
          <w:gridAfter w:val="1"/>
          <w:wAfter w:w="67" w:type="dxa"/>
          <w:jc w:val="center"/>
        </w:trPr>
        <w:tc>
          <w:tcPr>
            <w:tcW w:w="982"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4E4157">
        <w:trPr>
          <w:gridAfter w:val="1"/>
          <w:wAfter w:w="67" w:type="dxa"/>
          <w:jc w:val="center"/>
        </w:trPr>
        <w:tc>
          <w:tcPr>
            <w:tcW w:w="982"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4E4157">
        <w:trPr>
          <w:gridAfter w:val="1"/>
          <w:wAfter w:w="67" w:type="dxa"/>
          <w:jc w:val="center"/>
        </w:trPr>
        <w:tc>
          <w:tcPr>
            <w:tcW w:w="982"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4E4157">
        <w:trPr>
          <w:gridAfter w:val="1"/>
          <w:wAfter w:w="67" w:type="dxa"/>
          <w:jc w:val="center"/>
        </w:trPr>
        <w:tc>
          <w:tcPr>
            <w:tcW w:w="982"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4E4157">
        <w:trPr>
          <w:gridAfter w:val="1"/>
          <w:wAfter w:w="67" w:type="dxa"/>
          <w:jc w:val="center"/>
        </w:trPr>
        <w:tc>
          <w:tcPr>
            <w:tcW w:w="982"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4E4157">
        <w:trPr>
          <w:gridAfter w:val="1"/>
          <w:wAfter w:w="67" w:type="dxa"/>
          <w:jc w:val="center"/>
        </w:trPr>
        <w:tc>
          <w:tcPr>
            <w:tcW w:w="982"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4E4157">
        <w:trPr>
          <w:gridAfter w:val="1"/>
          <w:wAfter w:w="67" w:type="dxa"/>
          <w:jc w:val="center"/>
        </w:trPr>
        <w:tc>
          <w:tcPr>
            <w:tcW w:w="982"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4E4157">
        <w:trPr>
          <w:gridAfter w:val="1"/>
          <w:wAfter w:w="67" w:type="dxa"/>
          <w:jc w:val="center"/>
        </w:trPr>
        <w:tc>
          <w:tcPr>
            <w:tcW w:w="982"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4302FE3E" w14:textId="6C2B111B"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AND</w:t>
            </w:r>
            <w:r w:rsidR="006C377F">
              <w:rPr>
                <w:rFonts w:cs="Arial"/>
                <w:sz w:val="16"/>
                <w:szCs w:val="16"/>
                <w:lang w:eastAsia="ja-JP"/>
              </w:rPr>
              <w:t xml:space="preserve">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4E4157">
        <w:trPr>
          <w:gridAfter w:val="1"/>
          <w:wAfter w:w="67" w:type="dxa"/>
          <w:jc w:val="center"/>
        </w:trPr>
        <w:tc>
          <w:tcPr>
            <w:tcW w:w="982"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3"/>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4E4157">
        <w:trPr>
          <w:gridAfter w:val="1"/>
          <w:wAfter w:w="67" w:type="dxa"/>
          <w:jc w:val="center"/>
        </w:trPr>
        <w:tc>
          <w:tcPr>
            <w:tcW w:w="982"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4E4157">
        <w:trPr>
          <w:gridAfter w:val="1"/>
          <w:wAfter w:w="67" w:type="dxa"/>
          <w:jc w:val="center"/>
        </w:trPr>
        <w:tc>
          <w:tcPr>
            <w:tcW w:w="982"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4E4157">
        <w:trPr>
          <w:gridAfter w:val="1"/>
          <w:wAfter w:w="67" w:type="dxa"/>
          <w:jc w:val="center"/>
        </w:trPr>
        <w:tc>
          <w:tcPr>
            <w:tcW w:w="982"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4E4157">
        <w:trPr>
          <w:gridAfter w:val="1"/>
          <w:wAfter w:w="67" w:type="dxa"/>
          <w:jc w:val="center"/>
        </w:trPr>
        <w:tc>
          <w:tcPr>
            <w:tcW w:w="982"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4E4157">
        <w:trPr>
          <w:gridBefore w:val="1"/>
          <w:wBefore w:w="32" w:type="dxa"/>
          <w:jc w:val="center"/>
        </w:trPr>
        <w:tc>
          <w:tcPr>
            <w:tcW w:w="991" w:type="dxa"/>
            <w:gridSpan w:val="3"/>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4E4157">
        <w:trPr>
          <w:gridAfter w:val="1"/>
          <w:wAfter w:w="67" w:type="dxa"/>
          <w:jc w:val="center"/>
        </w:trPr>
        <w:tc>
          <w:tcPr>
            <w:tcW w:w="982"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4E4157">
        <w:trPr>
          <w:gridBefore w:val="1"/>
          <w:wBefore w:w="32" w:type="dxa"/>
          <w:jc w:val="center"/>
        </w:trPr>
        <w:tc>
          <w:tcPr>
            <w:tcW w:w="991" w:type="dxa"/>
            <w:gridSpan w:val="3"/>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4E4157">
        <w:trPr>
          <w:gridAfter w:val="1"/>
          <w:wAfter w:w="67" w:type="dxa"/>
          <w:jc w:val="center"/>
        </w:trPr>
        <w:tc>
          <w:tcPr>
            <w:tcW w:w="982"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22" w:type="dxa"/>
            <w:gridSpan w:val="3"/>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4E4157">
        <w:trPr>
          <w:gridBefore w:val="1"/>
          <w:wBefore w:w="32" w:type="dxa"/>
          <w:jc w:val="center"/>
        </w:trPr>
        <w:tc>
          <w:tcPr>
            <w:tcW w:w="991" w:type="dxa"/>
            <w:gridSpan w:val="3"/>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4E4157">
        <w:trPr>
          <w:gridAfter w:val="1"/>
          <w:wAfter w:w="67" w:type="dxa"/>
          <w:jc w:val="center"/>
        </w:trPr>
        <w:tc>
          <w:tcPr>
            <w:tcW w:w="982"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4E4157">
        <w:trPr>
          <w:gridAfter w:val="1"/>
          <w:wAfter w:w="67" w:type="dxa"/>
          <w:jc w:val="center"/>
        </w:trPr>
        <w:tc>
          <w:tcPr>
            <w:tcW w:w="982"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4E4157">
        <w:trPr>
          <w:gridAfter w:val="1"/>
          <w:wAfter w:w="67" w:type="dxa"/>
          <w:jc w:val="center"/>
        </w:trPr>
        <w:tc>
          <w:tcPr>
            <w:tcW w:w="982"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22" w:type="dxa"/>
            <w:gridSpan w:val="3"/>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605F7E" w:rsidRPr="003F7263" w14:paraId="2C74BC90" w14:textId="77777777" w:rsidTr="004E4157">
        <w:trPr>
          <w:gridAfter w:val="1"/>
          <w:wAfter w:w="67" w:type="dxa"/>
          <w:jc w:val="center"/>
        </w:trPr>
        <w:tc>
          <w:tcPr>
            <w:tcW w:w="982" w:type="dxa"/>
            <w:gridSpan w:val="2"/>
            <w:tcBorders>
              <w:bottom w:val="single" w:sz="4" w:space="0" w:color="auto"/>
            </w:tcBorders>
            <w:shd w:val="clear" w:color="auto" w:fill="auto"/>
          </w:tcPr>
          <w:p w14:paraId="540B4A2F" w14:textId="3AB6422C"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5029D347" w14:textId="7D156AC5"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6F9B1B57" w14:textId="39AE1123"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 xml:space="preserve">UEs supporting 5G core and Emergency PDU session transfer from N1 mode to S1 mode when network does not support N26 interface, </w:t>
            </w:r>
            <w:proofErr w:type="gramStart"/>
            <w:r w:rsidRPr="001D7D57">
              <w:rPr>
                <w:rFonts w:ascii="Arial" w:hAnsi="Arial" w:cs="Arial"/>
                <w:sz w:val="16"/>
                <w:szCs w:val="16"/>
              </w:rPr>
              <w:t>and,</w:t>
            </w:r>
            <w:proofErr w:type="gramEnd"/>
            <w:r w:rsidRPr="001D7D57">
              <w:rPr>
                <w:rFonts w:ascii="Arial" w:hAnsi="Arial" w:cs="Arial"/>
                <w:sz w:val="16"/>
                <w:szCs w:val="16"/>
              </w:rPr>
              <w:t xml:space="preserve"> E-UTRA and EPS IMS emergency call (VoLTE in GSMA PRD IR.92: "IMS Profile for Voice and SMS") and IMS voice over NR</w:t>
            </w:r>
          </w:p>
        </w:tc>
      </w:tr>
      <w:tr w:rsidR="00605F7E" w:rsidRPr="003F7263" w14:paraId="5DAE3DE5" w14:textId="77777777" w:rsidTr="004E4157">
        <w:trPr>
          <w:gridAfter w:val="1"/>
          <w:wAfter w:w="67" w:type="dxa"/>
          <w:jc w:val="center"/>
        </w:trPr>
        <w:tc>
          <w:tcPr>
            <w:tcW w:w="982" w:type="dxa"/>
            <w:gridSpan w:val="2"/>
            <w:tcBorders>
              <w:bottom w:val="single" w:sz="4" w:space="0" w:color="auto"/>
            </w:tcBorders>
            <w:shd w:val="clear" w:color="auto" w:fill="auto"/>
          </w:tcPr>
          <w:p w14:paraId="3F55CC9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599583B5"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57EA96F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w:t>
            </w:r>
          </w:p>
        </w:tc>
      </w:tr>
      <w:tr w:rsidR="00605F7E" w:rsidRPr="003F7263" w14:paraId="6CF7B445" w14:textId="77777777" w:rsidTr="004E4157">
        <w:trPr>
          <w:gridAfter w:val="1"/>
          <w:wAfter w:w="67" w:type="dxa"/>
          <w:jc w:val="center"/>
        </w:trPr>
        <w:tc>
          <w:tcPr>
            <w:tcW w:w="982" w:type="dxa"/>
            <w:gridSpan w:val="2"/>
            <w:tcBorders>
              <w:bottom w:val="single" w:sz="4" w:space="0" w:color="auto"/>
            </w:tcBorders>
            <w:shd w:val="clear" w:color="auto" w:fill="auto"/>
          </w:tcPr>
          <w:p w14:paraId="008974E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34576FC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1969052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05F7E" w:rsidRPr="003F7263" w14:paraId="7A9B4B42" w14:textId="77777777" w:rsidTr="004E4157">
        <w:trPr>
          <w:gridAfter w:val="1"/>
          <w:wAfter w:w="67" w:type="dxa"/>
          <w:jc w:val="center"/>
        </w:trPr>
        <w:tc>
          <w:tcPr>
            <w:tcW w:w="982" w:type="dxa"/>
            <w:gridSpan w:val="2"/>
            <w:tcBorders>
              <w:bottom w:val="single" w:sz="4" w:space="0" w:color="auto"/>
            </w:tcBorders>
            <w:shd w:val="clear" w:color="auto" w:fill="auto"/>
          </w:tcPr>
          <w:p w14:paraId="75CBB05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2239DA98" w14:textId="136CF74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2083C7F8" w14:textId="61F0B3E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1CBF19A2" w14:textId="77777777" w:rsidTr="004E4157">
        <w:trPr>
          <w:gridAfter w:val="1"/>
          <w:wAfter w:w="67" w:type="dxa"/>
          <w:jc w:val="center"/>
        </w:trPr>
        <w:tc>
          <w:tcPr>
            <w:tcW w:w="982" w:type="dxa"/>
            <w:gridSpan w:val="2"/>
            <w:tcBorders>
              <w:bottom w:val="single" w:sz="4" w:space="0" w:color="auto"/>
            </w:tcBorders>
            <w:shd w:val="clear" w:color="auto" w:fill="auto"/>
          </w:tcPr>
          <w:p w14:paraId="32A31ED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6E2B4F6" w14:textId="5BE9473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32450434" w14:textId="57293E8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47B4D4CB" w14:textId="77777777" w:rsidTr="004E4157">
        <w:trPr>
          <w:gridAfter w:val="1"/>
          <w:wAfter w:w="67" w:type="dxa"/>
          <w:jc w:val="center"/>
        </w:trPr>
        <w:tc>
          <w:tcPr>
            <w:tcW w:w="982" w:type="dxa"/>
            <w:gridSpan w:val="2"/>
            <w:tcBorders>
              <w:bottom w:val="single" w:sz="4" w:space="0" w:color="auto"/>
            </w:tcBorders>
            <w:shd w:val="clear" w:color="auto" w:fill="auto"/>
          </w:tcPr>
          <w:p w14:paraId="6A470E0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42F2FD63" w14:textId="4802113B"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7EEF91AF" w14:textId="5D8C036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24C6EF8D" w14:textId="77777777" w:rsidTr="004E4157">
        <w:trPr>
          <w:gridAfter w:val="1"/>
          <w:wAfter w:w="67" w:type="dxa"/>
          <w:jc w:val="center"/>
        </w:trPr>
        <w:tc>
          <w:tcPr>
            <w:tcW w:w="982" w:type="dxa"/>
            <w:gridSpan w:val="2"/>
            <w:tcBorders>
              <w:bottom w:val="single" w:sz="4" w:space="0" w:color="auto"/>
            </w:tcBorders>
            <w:shd w:val="clear" w:color="auto" w:fill="auto"/>
          </w:tcPr>
          <w:p w14:paraId="7F545113"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60B7443B"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71C16ED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05F7E" w:rsidRPr="003F7263" w14:paraId="0919F2FC" w14:textId="77777777" w:rsidTr="004E4157">
        <w:trPr>
          <w:gridAfter w:val="1"/>
          <w:wAfter w:w="67" w:type="dxa"/>
          <w:jc w:val="center"/>
        </w:trPr>
        <w:tc>
          <w:tcPr>
            <w:tcW w:w="982" w:type="dxa"/>
            <w:gridSpan w:val="2"/>
            <w:tcBorders>
              <w:bottom w:val="single" w:sz="4" w:space="0" w:color="auto"/>
            </w:tcBorders>
            <w:shd w:val="clear" w:color="auto" w:fill="auto"/>
          </w:tcPr>
          <w:p w14:paraId="7EE0B0FC"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CF2BFAB" w14:textId="35BF373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7AFAA02" w14:textId="03B64194"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05F7E" w:rsidRPr="003F7263" w14:paraId="0702745F" w14:textId="77777777" w:rsidTr="004E4157">
        <w:trPr>
          <w:gridAfter w:val="1"/>
          <w:wAfter w:w="67" w:type="dxa"/>
          <w:jc w:val="center"/>
        </w:trPr>
        <w:tc>
          <w:tcPr>
            <w:tcW w:w="982" w:type="dxa"/>
            <w:gridSpan w:val="2"/>
            <w:tcBorders>
              <w:bottom w:val="single" w:sz="4" w:space="0" w:color="auto"/>
            </w:tcBorders>
            <w:shd w:val="clear" w:color="auto" w:fill="auto"/>
          </w:tcPr>
          <w:p w14:paraId="438B625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5549B28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A.4.1-3/2 AND A.4.3.6-1/1 AND A.4.3.6-1/3 AND (A.4.1-2/1 OR A.4.1-2/2 OR (A.4.1-1/1 AND A.4.1-1/2)) THEN R </w:t>
            </w:r>
            <w:r w:rsidRPr="003F7263">
              <w:rPr>
                <w:rFonts w:ascii="Arial" w:hAnsi="Arial" w:cs="Arial"/>
                <w:sz w:val="16"/>
                <w:szCs w:val="16"/>
              </w:rPr>
              <w:lastRenderedPageBreak/>
              <w:t>ELSE N/A</w:t>
            </w:r>
          </w:p>
        </w:tc>
        <w:tc>
          <w:tcPr>
            <w:tcW w:w="4822" w:type="dxa"/>
            <w:gridSpan w:val="3"/>
            <w:tcBorders>
              <w:bottom w:val="single" w:sz="4" w:space="0" w:color="auto"/>
            </w:tcBorders>
            <w:shd w:val="clear" w:color="auto" w:fill="auto"/>
          </w:tcPr>
          <w:p w14:paraId="07529A9F" w14:textId="77E29466"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 xml:space="preserve">UEs supporting EN-DC and NR measurements and Event A triggered reporting and (NR Intra-frequency and NR-Inter </w:t>
            </w:r>
            <w:r w:rsidRPr="003F7263">
              <w:rPr>
                <w:rFonts w:ascii="Arial" w:hAnsi="Arial" w:cs="Arial"/>
                <w:sz w:val="16"/>
                <w:szCs w:val="16"/>
              </w:rPr>
              <w:lastRenderedPageBreak/>
              <w:t>frequency measurements and at least periodical reporting) and multiple NR bands</w:t>
            </w:r>
          </w:p>
        </w:tc>
      </w:tr>
      <w:tr w:rsidR="00605F7E" w:rsidRPr="003F7263" w14:paraId="276A2584" w14:textId="77777777" w:rsidTr="004E4157">
        <w:trPr>
          <w:gridAfter w:val="1"/>
          <w:wAfter w:w="67" w:type="dxa"/>
          <w:jc w:val="center"/>
        </w:trPr>
        <w:tc>
          <w:tcPr>
            <w:tcW w:w="982" w:type="dxa"/>
            <w:gridSpan w:val="2"/>
            <w:tcBorders>
              <w:bottom w:val="single" w:sz="4" w:space="0" w:color="auto"/>
            </w:tcBorders>
            <w:shd w:val="clear" w:color="auto" w:fill="auto"/>
          </w:tcPr>
          <w:p w14:paraId="0437133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C94</w:t>
            </w:r>
          </w:p>
        </w:tc>
        <w:tc>
          <w:tcPr>
            <w:tcW w:w="4397" w:type="dxa"/>
            <w:gridSpan w:val="4"/>
            <w:tcBorders>
              <w:bottom w:val="single" w:sz="4" w:space="0" w:color="auto"/>
            </w:tcBorders>
            <w:shd w:val="clear" w:color="auto" w:fill="auto"/>
          </w:tcPr>
          <w:p w14:paraId="4FE9E3E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AD7E49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05F7E" w:rsidRPr="003F7263" w14:paraId="468322EE" w14:textId="77777777" w:rsidTr="004E4157">
        <w:trPr>
          <w:gridAfter w:val="1"/>
          <w:wAfter w:w="67" w:type="dxa"/>
          <w:jc w:val="center"/>
        </w:trPr>
        <w:tc>
          <w:tcPr>
            <w:tcW w:w="982" w:type="dxa"/>
            <w:gridSpan w:val="2"/>
            <w:tcBorders>
              <w:bottom w:val="single" w:sz="4" w:space="0" w:color="auto"/>
            </w:tcBorders>
            <w:shd w:val="clear" w:color="auto" w:fill="auto"/>
          </w:tcPr>
          <w:p w14:paraId="2E2E018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35FEA52A" w14:textId="43BCB00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05130A6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605F7E" w:rsidRPr="003F7263" w14:paraId="53EF00B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605F7E" w:rsidRPr="003F7263" w:rsidRDefault="00605F7E" w:rsidP="00605F7E">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EA5275" w14:textId="217ACD6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6A2A8C" w14:textId="7F27B99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05F7E" w:rsidRPr="003F7263" w14:paraId="3A715CC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605F7E" w:rsidRPr="003F7263" w:rsidRDefault="00605F7E" w:rsidP="00605F7E">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5547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C5B9B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05F7E" w:rsidRPr="003F7263" w14:paraId="2817E79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605F7E" w:rsidRPr="003F7263" w:rsidRDefault="00605F7E" w:rsidP="00605F7E">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232C5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69ACD3"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PDCP duplication over split DRB</w:t>
            </w:r>
          </w:p>
        </w:tc>
      </w:tr>
      <w:tr w:rsidR="00605F7E" w:rsidRPr="003F7263" w14:paraId="29F0E81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605F7E" w:rsidRPr="003F7263" w:rsidRDefault="00605F7E" w:rsidP="00605F7E">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D7649C"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B8F3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05F7E" w:rsidRPr="003F7263" w14:paraId="3EC972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605F7E" w:rsidRPr="003F7263" w:rsidRDefault="00605F7E" w:rsidP="00605F7E">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552DFC" w14:textId="01FE834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D1EEF9" w14:textId="22C5642A" w:rsidR="00605F7E" w:rsidRPr="003F7263" w:rsidRDefault="00605F7E" w:rsidP="00605F7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05F7E" w:rsidRPr="003F7263" w14:paraId="796BE2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605F7E" w:rsidRPr="003F7263" w:rsidRDefault="00605F7E" w:rsidP="00605F7E">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DA5F75" w14:textId="4CE0A44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8D00F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intra-frequency DAPS handover</w:t>
            </w:r>
          </w:p>
        </w:tc>
      </w:tr>
      <w:tr w:rsidR="00605F7E" w:rsidRPr="003F7263" w14:paraId="16FC2BB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605F7E" w:rsidRPr="003F7263" w:rsidRDefault="00605F7E" w:rsidP="00605F7E">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A2114A" w14:textId="3207E4B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7E2272"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cross slot scheduling </w:t>
            </w:r>
          </w:p>
        </w:tc>
      </w:tr>
      <w:tr w:rsidR="00605F7E" w:rsidRPr="003F7263" w14:paraId="12D9CC6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605F7E" w:rsidRPr="003F7263" w:rsidRDefault="00605F7E" w:rsidP="00605F7E">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1F14FD" w14:textId="73DF35D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7501FB"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05F7E" w:rsidRPr="003F7263" w14:paraId="182301F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605F7E" w:rsidRPr="003F7263" w:rsidRDefault="00605F7E" w:rsidP="00605F7E">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D042BC" w14:textId="75D26D0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D1B0A" w14:textId="718026CC" w:rsidR="00605F7E" w:rsidRPr="003F7263" w:rsidRDefault="00605F7E" w:rsidP="00605F7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05F7E" w:rsidRPr="003F7263" w14:paraId="4F009CD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605F7E" w:rsidRPr="003F7263" w:rsidRDefault="00605F7E" w:rsidP="00605F7E">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370D1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FD85BE"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05F7E" w:rsidRPr="003F7263" w14:paraId="14D8EC9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605F7E" w:rsidRPr="003F7263" w:rsidRDefault="00605F7E" w:rsidP="00605F7E">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577CA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56A3DC"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605F7E" w:rsidRPr="003F7263" w14:paraId="7DAE9827"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605F7E" w:rsidRPr="003F7263" w:rsidRDefault="00605F7E" w:rsidP="00605F7E">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C5DE17" w14:textId="5521A4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E5F32B"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multi-DCI based multi-TRP</w:t>
            </w:r>
          </w:p>
        </w:tc>
      </w:tr>
      <w:tr w:rsidR="00605F7E" w:rsidRPr="003F7263" w14:paraId="4316C85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605F7E" w:rsidRPr="003F7263" w:rsidRDefault="00605F7E" w:rsidP="00605F7E">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2B02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0E77C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RACS</w:t>
            </w:r>
          </w:p>
        </w:tc>
      </w:tr>
      <w:tr w:rsidR="00605F7E" w:rsidRPr="003F7263" w14:paraId="396E50C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605F7E" w:rsidRPr="003F7263" w:rsidRDefault="00605F7E" w:rsidP="00605F7E">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321B66" w14:textId="49C827F2"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520A9E" w14:textId="1EB15D83" w:rsidR="00605F7E" w:rsidRPr="003F7263" w:rsidRDefault="00605F7E" w:rsidP="00605F7E">
            <w:pPr>
              <w:rPr>
                <w:rFonts w:ascii="Arial" w:hAnsi="Arial" w:cs="Arial"/>
                <w:sz w:val="16"/>
                <w:szCs w:val="16"/>
              </w:rPr>
            </w:pPr>
            <w:r w:rsidRPr="003F7263">
              <w:rPr>
                <w:rFonts w:ascii="Arial" w:hAnsi="Arial"/>
                <w:sz w:val="16"/>
                <w:szCs w:val="16"/>
              </w:rPr>
              <w:t>UEs supporting 5G Core and RRC_INACTIVE</w:t>
            </w:r>
          </w:p>
        </w:tc>
      </w:tr>
      <w:tr w:rsidR="00605F7E" w:rsidRPr="003F7263" w14:paraId="15BBE0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605F7E" w:rsidRPr="003F7263" w:rsidRDefault="00605F7E" w:rsidP="00605F7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A6B1DC" w14:textId="54A0076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0227C1" w14:textId="1A495C8E" w:rsidR="00605F7E" w:rsidRPr="003F7263" w:rsidRDefault="00605F7E" w:rsidP="00605F7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05F7E" w:rsidRPr="003F7263" w14:paraId="0E7886C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605F7E" w:rsidRPr="003F7263" w:rsidRDefault="00605F7E" w:rsidP="00605F7E">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F25CE3B" w14:textId="30ECBD20"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5A506" w14:textId="0520378A" w:rsidR="00605F7E" w:rsidRPr="003F7263" w:rsidRDefault="00605F7E" w:rsidP="00605F7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05F7E" w:rsidRPr="003F7263" w14:paraId="04F6117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605F7E" w:rsidRPr="003F7263" w:rsidRDefault="00605F7E" w:rsidP="00605F7E">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74628" w14:textId="43BE70C4"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3B4C97" w14:textId="040FC011" w:rsidR="00605F7E" w:rsidRPr="003F7263" w:rsidRDefault="00605F7E" w:rsidP="00605F7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05F7E" w:rsidRPr="003F7263" w14:paraId="34E242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605F7E" w:rsidRPr="003F7263" w:rsidRDefault="00605F7E" w:rsidP="00605F7E">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E7D286" w14:textId="6B47FBAE" w:rsidR="00605F7E" w:rsidRPr="003F7263" w:rsidRDefault="00605F7E" w:rsidP="00605F7E">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8469F9" w14:textId="651FA5DD" w:rsidR="00605F7E" w:rsidRPr="003F7263" w:rsidRDefault="00605F7E" w:rsidP="00605F7E">
            <w:pPr>
              <w:rPr>
                <w:rFonts w:ascii="Arial" w:hAnsi="Arial" w:cs="Arial"/>
                <w:sz w:val="16"/>
                <w:szCs w:val="16"/>
              </w:rPr>
            </w:pPr>
          </w:p>
        </w:tc>
      </w:tr>
      <w:tr w:rsidR="00605F7E" w:rsidRPr="003F7263" w14:paraId="1ACBFF4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605F7E" w:rsidRPr="003F7263" w:rsidRDefault="00605F7E" w:rsidP="00605F7E">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9531FC" w14:textId="11905A3F" w:rsidR="00605F7E" w:rsidRPr="003F7263" w:rsidRDefault="00605F7E" w:rsidP="00605F7E">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AB82F7" w14:textId="0A2AF6FD" w:rsidR="00605F7E" w:rsidRPr="003F7263" w:rsidRDefault="00605F7E" w:rsidP="00605F7E">
            <w:pPr>
              <w:pStyle w:val="TAL"/>
              <w:rPr>
                <w:color w:val="000000"/>
                <w:sz w:val="16"/>
                <w:szCs w:val="16"/>
              </w:rPr>
            </w:pPr>
            <w:r w:rsidRPr="003F7263">
              <w:rPr>
                <w:sz w:val="16"/>
                <w:szCs w:val="16"/>
              </w:rPr>
              <w:t>UEs 5GS and PDSCH reception based on multiple semi-persistent scheduling</w:t>
            </w:r>
          </w:p>
        </w:tc>
      </w:tr>
      <w:tr w:rsidR="00605F7E" w:rsidRPr="003F7263" w14:paraId="73973F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605F7E" w:rsidRPr="003F7263" w:rsidRDefault="00605F7E" w:rsidP="00605F7E">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0EEEB0" w14:textId="335C4BDA" w:rsidR="00605F7E" w:rsidRPr="003F7263" w:rsidRDefault="00605F7E" w:rsidP="00605F7E">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E7AAFC" w14:textId="76D6B7E5" w:rsidR="00605F7E" w:rsidRPr="003F7263" w:rsidRDefault="00605F7E" w:rsidP="00605F7E">
            <w:pPr>
              <w:pStyle w:val="TAL"/>
              <w:rPr>
                <w:color w:val="000000"/>
                <w:sz w:val="16"/>
                <w:szCs w:val="16"/>
              </w:rPr>
            </w:pPr>
            <w:r w:rsidRPr="003F7263">
              <w:rPr>
                <w:sz w:val="16"/>
                <w:szCs w:val="16"/>
              </w:rPr>
              <w:t>UEs supporting 5GS and LCH-based UL grant prioritization</w:t>
            </w:r>
          </w:p>
        </w:tc>
      </w:tr>
      <w:tr w:rsidR="00605F7E" w:rsidRPr="003F7263" w14:paraId="407BE56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605F7E" w:rsidRPr="003F7263" w:rsidRDefault="00605F7E" w:rsidP="00605F7E">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E0BCB9" w14:textId="5D3F8E81" w:rsidR="00605F7E" w:rsidRPr="003F7263" w:rsidRDefault="00605F7E" w:rsidP="00605F7E">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4DC81" w14:textId="2A777FB4"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05F7E" w:rsidRPr="003F7263" w14:paraId="53FFC04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605F7E" w:rsidRPr="003F7263" w:rsidRDefault="00605F7E" w:rsidP="00605F7E">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9B541C" w14:textId="4BC930D7" w:rsidR="00605F7E" w:rsidRPr="003F7263" w:rsidRDefault="00605F7E" w:rsidP="00605F7E">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F68957" w14:textId="21DDC1AB"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05F7E" w:rsidRPr="003F7263" w14:paraId="5044E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605F7E" w:rsidRPr="003F7263" w:rsidRDefault="00605F7E" w:rsidP="00605F7E">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542FBA" w14:textId="1BB7E321" w:rsidR="00605F7E" w:rsidRPr="003F7263" w:rsidRDefault="00605F7E" w:rsidP="00605F7E">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B797BC" w14:textId="61562C4D"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05F7E" w:rsidRPr="003F7263" w14:paraId="156ABA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605F7E" w:rsidRPr="003F7263" w:rsidRDefault="00605F7E" w:rsidP="00605F7E">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E3E5BE" w14:textId="7F3DF6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F18AE7" w14:textId="5E64F6AA"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31" w:name="OLE_LINK19"/>
            <w:bookmarkStart w:id="1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31"/>
            <w:bookmarkEnd w:id="132"/>
          </w:p>
        </w:tc>
      </w:tr>
      <w:tr w:rsidR="00605F7E" w:rsidRPr="003F7263" w14:paraId="348BE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605F7E" w:rsidRPr="003F7263" w:rsidRDefault="00605F7E" w:rsidP="00605F7E">
            <w:pPr>
              <w:rPr>
                <w:rFonts w:ascii="Arial" w:hAnsi="Arial" w:cs="Arial"/>
                <w:sz w:val="16"/>
                <w:szCs w:val="16"/>
              </w:rPr>
            </w:pPr>
            <w:r w:rsidRPr="003F7263">
              <w:rPr>
                <w:rFonts w:ascii="Arial" w:hAnsi="Arial" w:cs="Arial"/>
                <w:sz w:val="16"/>
                <w:szCs w:val="16"/>
                <w:lang w:eastAsia="zh-CN"/>
              </w:rPr>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15E9FA" w14:textId="7C52D5A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BDF5D0" w14:textId="203B07A1"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r w:rsidRPr="00CB7735">
              <w:rPr>
                <w:rFonts w:ascii="Arial" w:hAnsi="Arial" w:cs="Arial"/>
                <w:sz w:val="16"/>
                <w:szCs w:val="16"/>
                <w:lang w:eastAsia="zh-CN"/>
              </w:rPr>
              <w:lastRenderedPageBreak/>
              <w:t>PUCCH group in CA with a same numerology</w:t>
            </w:r>
          </w:p>
        </w:tc>
      </w:tr>
      <w:tr w:rsidR="00605F7E" w:rsidRPr="003F7263" w14:paraId="4250C40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605F7E" w:rsidRPr="003F7263" w:rsidRDefault="00605F7E" w:rsidP="00605F7E">
            <w:pPr>
              <w:rPr>
                <w:rFonts w:ascii="Arial" w:hAnsi="Arial" w:cs="Arial"/>
                <w:sz w:val="16"/>
                <w:szCs w:val="16"/>
              </w:rPr>
            </w:pPr>
            <w:r w:rsidRPr="003F7263">
              <w:rPr>
                <w:rFonts w:ascii="Arial" w:hAnsi="Arial" w:cs="Arial"/>
                <w:sz w:val="16"/>
                <w:szCs w:val="16"/>
                <w:lang w:eastAsia="zh-CN"/>
              </w:rPr>
              <w:lastRenderedPageBreak/>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B2B04E" w14:textId="5FFCB33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w:t>
            </w:r>
            <w:r w:rsidR="006C377F">
              <w:rPr>
                <w:rFonts w:ascii="Arial" w:hAnsi="Arial" w:cs="Arial"/>
                <w:sz w:val="16"/>
                <w:szCs w:val="16"/>
                <w:lang w:eastAsia="zh-CN"/>
              </w:rPr>
              <w:t xml:space="preserve"> </w:t>
            </w:r>
            <w:r w:rsidRPr="003F7263">
              <w:rPr>
                <w:rFonts w:ascii="Arial" w:hAnsi="Arial" w:cs="Arial"/>
                <w:sz w:val="16"/>
                <w:szCs w:val="16"/>
                <w:lang w:eastAsia="zh-CN"/>
              </w:rPr>
              <w:t>A.4.3.5-1/5 AND</w:t>
            </w:r>
            <w:r w:rsidR="006C377F">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2228B8F" w14:textId="6248C35F"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0E135C3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1E4ACC" w14:textId="610B7FC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2824AA" w14:textId="3DBC0A58" w:rsidR="00605F7E" w:rsidRPr="003F7263" w:rsidRDefault="00605F7E" w:rsidP="00605F7E">
            <w:pPr>
              <w:rPr>
                <w:rFonts w:ascii="Arial" w:hAnsi="Arial" w:cs="Arial"/>
                <w:sz w:val="16"/>
                <w:szCs w:val="16"/>
              </w:rPr>
            </w:pPr>
          </w:p>
        </w:tc>
      </w:tr>
      <w:tr w:rsidR="00605F7E" w:rsidRPr="003F7263" w14:paraId="4C7DB8B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9D6547" w14:textId="3125169F" w:rsidR="00605F7E" w:rsidRPr="003F7263" w:rsidRDefault="00605F7E" w:rsidP="00605F7E">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328B7" w14:textId="227B4A86"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UL PDCP Packet Delay per DRB</w:t>
            </w:r>
          </w:p>
        </w:tc>
      </w:tr>
      <w:tr w:rsidR="00605F7E" w:rsidRPr="003F7263" w14:paraId="30D4EE7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605F7E" w:rsidRPr="003F7263" w:rsidRDefault="00605F7E" w:rsidP="00605F7E">
            <w:pPr>
              <w:rPr>
                <w:rFonts w:ascii="Arial" w:hAnsi="Arial" w:cs="Arial"/>
                <w:sz w:val="16"/>
                <w:szCs w:val="16"/>
                <w:lang w:eastAsia="en-US"/>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9EA9B4" w14:textId="018A69A8" w:rsidR="00605F7E" w:rsidRPr="003F7263" w:rsidRDefault="00605F7E" w:rsidP="00605F7E">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E14304" w14:textId="7F4782D5" w:rsidR="00605F7E" w:rsidRPr="003F7263" w:rsidRDefault="00605F7E" w:rsidP="00605F7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05F7E" w:rsidRPr="003F7263" w14:paraId="470C450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605F7E" w:rsidRPr="003F7263" w:rsidRDefault="00605F7E" w:rsidP="00605F7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40A7C9" w14:textId="7BAF8CF4" w:rsidR="00605F7E" w:rsidRPr="003F7263" w:rsidRDefault="00605F7E" w:rsidP="00605F7E">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71B3D2" w14:textId="62A19B19"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05F7E" w:rsidRPr="003F7263" w14:paraId="3CC5743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605F7E" w:rsidRPr="003F7263" w:rsidRDefault="00605F7E" w:rsidP="00605F7E">
            <w:pPr>
              <w:rPr>
                <w:rFonts w:ascii="Arial" w:hAnsi="Arial" w:cs="Arial"/>
                <w:sz w:val="16"/>
                <w:szCs w:val="16"/>
                <w:lang w:eastAsia="en-US"/>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440A9E" w14:textId="641B8EF3" w:rsidR="00605F7E" w:rsidRPr="003F7263" w:rsidRDefault="00605F7E" w:rsidP="00605F7E">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582D0F" w14:textId="33A10410"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05F7E" w:rsidRPr="003F7263" w14:paraId="0B7E04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605F7E" w:rsidRPr="003F7263" w:rsidRDefault="00605F7E" w:rsidP="00605F7E">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844F72" w14:textId="71E5ADD4" w:rsidR="00605F7E" w:rsidRPr="003F7263" w:rsidRDefault="00605F7E" w:rsidP="00605F7E">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87FDC" w14:textId="15CB32E4" w:rsidR="00605F7E" w:rsidRPr="003F7263" w:rsidRDefault="00605F7E" w:rsidP="00605F7E">
            <w:pPr>
              <w:pStyle w:val="TAL"/>
            </w:pPr>
            <w:r w:rsidRPr="003F7263">
              <w:t xml:space="preserve">UEs supporting 5G Core and equipped with a GNSS or A-GNSS receiver to provide detailed location information. </w:t>
            </w:r>
          </w:p>
        </w:tc>
      </w:tr>
      <w:tr w:rsidR="00605F7E" w:rsidRPr="003F7263" w14:paraId="6E8B457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605F7E" w:rsidRPr="003F7263" w:rsidRDefault="00605F7E" w:rsidP="00605F7E">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BC7433" w14:textId="03CC437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C2A045" w14:textId="2F6C0A0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05F7E" w:rsidRPr="003F7263" w14:paraId="41FF968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605F7E" w:rsidRPr="003F7263" w:rsidRDefault="00605F7E" w:rsidP="00605F7E">
            <w:pPr>
              <w:rPr>
                <w:rFonts w:ascii="Arial" w:hAnsi="Arial" w:cs="Arial"/>
                <w:sz w:val="16"/>
                <w:szCs w:val="16"/>
              </w:rPr>
            </w:pPr>
            <w:bookmarkStart w:id="1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098D7A" w14:textId="04D9376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852C41" w14:textId="1C2F2756" w:rsidR="00605F7E" w:rsidRPr="003F7263" w:rsidRDefault="00605F7E" w:rsidP="00605F7E">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05F7E" w:rsidRPr="003F7263" w14:paraId="2253FF4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05F7E" w:rsidRPr="003F7263" w:rsidRDefault="00605F7E" w:rsidP="00605F7E">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53A02" w14:textId="7BC3271F"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7F28FB" w14:textId="08C0BDBC"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message Segmentation in the UL</w:t>
            </w:r>
          </w:p>
        </w:tc>
      </w:tr>
      <w:tr w:rsidR="00605F7E" w:rsidRPr="003F7263" w14:paraId="6EF350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05F7E" w:rsidRPr="003F7263" w:rsidRDefault="00605F7E" w:rsidP="00605F7E">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0B58A5" w14:textId="1499E4CD"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545950" w14:textId="6EEB42F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inter-frequency DAPS handover</w:t>
            </w:r>
          </w:p>
        </w:tc>
      </w:tr>
      <w:tr w:rsidR="00605F7E" w:rsidRPr="003F7263" w14:paraId="7CE1AC2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05F7E" w:rsidRPr="003F7263" w:rsidRDefault="00605F7E" w:rsidP="00605F7E">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2A83B9" w14:textId="4B0DB57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C107F" w14:textId="67F69B32" w:rsidR="00605F7E" w:rsidRPr="003F7263" w:rsidRDefault="00605F7E" w:rsidP="00605F7E">
            <w:pPr>
              <w:rPr>
                <w:rFonts w:ascii="Arial" w:hAnsi="Arial" w:cs="Arial"/>
                <w:sz w:val="16"/>
                <w:szCs w:val="16"/>
              </w:rPr>
            </w:pPr>
            <w:r w:rsidRPr="003F7263">
              <w:rPr>
                <w:rFonts w:ascii="Arial" w:hAnsi="Arial"/>
                <w:sz w:val="16"/>
                <w:szCs w:val="16"/>
              </w:rPr>
              <w:t>UEs supporting 5G Core and SNPN</w:t>
            </w:r>
          </w:p>
        </w:tc>
      </w:tr>
      <w:tr w:rsidR="00605F7E" w:rsidRPr="003F7263" w14:paraId="785EFFA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05F7E" w:rsidRPr="003F7263" w:rsidRDefault="00605F7E" w:rsidP="00605F7E">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B2EE87D" w14:textId="50D9B1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99E7D1" w14:textId="4A806BE4" w:rsidR="00605F7E" w:rsidRPr="003F7263" w:rsidRDefault="00605F7E" w:rsidP="00605F7E">
            <w:pPr>
              <w:rPr>
                <w:rFonts w:ascii="Arial" w:hAnsi="Arial" w:cs="Arial"/>
                <w:sz w:val="16"/>
                <w:szCs w:val="16"/>
              </w:rPr>
            </w:pPr>
            <w:r w:rsidRPr="003F7263">
              <w:rPr>
                <w:rFonts w:ascii="Arial" w:hAnsi="Arial"/>
                <w:sz w:val="16"/>
                <w:szCs w:val="16"/>
              </w:rPr>
              <w:t>UEs supporting 5G Core and CAG</w:t>
            </w:r>
          </w:p>
        </w:tc>
      </w:tr>
      <w:tr w:rsidR="00605F7E" w:rsidRPr="003F7263" w14:paraId="173D9B8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05F7E" w:rsidRPr="003F7263" w:rsidRDefault="00605F7E" w:rsidP="00605F7E">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A8D56C" w14:textId="1B1B6C7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1073F7" w14:textId="061D2332"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05F7E" w:rsidRPr="003F7263" w14:paraId="7DA41DD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05F7E" w:rsidRPr="003F7263" w:rsidRDefault="00605F7E" w:rsidP="00605F7E">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E0F7B2" w14:textId="5C87381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8B5761" w14:textId="4A808AD3" w:rsidR="00605F7E" w:rsidRPr="003F7263" w:rsidRDefault="00605F7E" w:rsidP="00605F7E">
            <w:pPr>
              <w:rPr>
                <w:rFonts w:ascii="Arial" w:hAnsi="Arial" w:cs="Arial"/>
                <w:sz w:val="16"/>
                <w:szCs w:val="16"/>
              </w:rPr>
            </w:pPr>
            <w:r w:rsidRPr="003F7263">
              <w:rPr>
                <w:rFonts w:ascii="Arial" w:hAnsi="Arial" w:cs="Arial"/>
                <w:sz w:val="16"/>
                <w:szCs w:val="16"/>
              </w:rPr>
              <w:t>UEs supporting PUSCH repetition type B</w:t>
            </w:r>
          </w:p>
        </w:tc>
      </w:tr>
      <w:tr w:rsidR="00605F7E" w:rsidRPr="003F7263" w14:paraId="774965C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05F7E" w:rsidRPr="003F7263" w:rsidRDefault="00605F7E" w:rsidP="00605F7E">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267A77" w14:textId="4C3EAD9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34EBDD" w14:textId="57B4D0B1" w:rsidR="00605F7E" w:rsidRPr="003F7263" w:rsidRDefault="00605F7E" w:rsidP="00605F7E">
            <w:pPr>
              <w:rPr>
                <w:rFonts w:ascii="Arial" w:hAnsi="Arial" w:cs="Arial"/>
                <w:sz w:val="16"/>
                <w:szCs w:val="16"/>
              </w:rPr>
            </w:pPr>
            <w:r w:rsidRPr="003F7263">
              <w:rPr>
                <w:rFonts w:ascii="Arial" w:hAnsi="Arial" w:cs="Arial"/>
                <w:sz w:val="16"/>
                <w:szCs w:val="16"/>
              </w:rPr>
              <w:t>UEs supporting 2-Step RACH</w:t>
            </w:r>
          </w:p>
        </w:tc>
      </w:tr>
      <w:bookmarkEnd w:id="133"/>
      <w:tr w:rsidR="00605F7E" w:rsidRPr="003F7263" w14:paraId="5217B0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05F7E" w:rsidRPr="003F7263" w:rsidRDefault="00605F7E" w:rsidP="00605F7E">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33C631" w14:textId="40AC9A63" w:rsidR="00605F7E" w:rsidRPr="003F7263" w:rsidRDefault="00605F7E" w:rsidP="00605F7E">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470856" w14:textId="38AB8F5F" w:rsidR="00605F7E" w:rsidRPr="003F7263" w:rsidRDefault="00605F7E" w:rsidP="00605F7E">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05F7E" w:rsidRPr="003F7263" w14:paraId="042C78E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05F7E" w:rsidRPr="003F7263" w:rsidRDefault="00605F7E" w:rsidP="00605F7E">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EFC5C1" w14:textId="5213EC83" w:rsidR="00605F7E" w:rsidRPr="003F7263" w:rsidRDefault="00605F7E" w:rsidP="00605F7E">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8248B7" w14:textId="09DE7F5D" w:rsidR="00605F7E" w:rsidRPr="003F7263" w:rsidRDefault="00605F7E" w:rsidP="00605F7E">
            <w:pPr>
              <w:pStyle w:val="TAL"/>
              <w:rPr>
                <w:rFonts w:cs="Arial"/>
                <w:sz w:val="16"/>
                <w:szCs w:val="16"/>
              </w:rPr>
            </w:pPr>
            <w:r w:rsidRPr="003F7263">
              <w:rPr>
                <w:sz w:val="16"/>
                <w:szCs w:val="16"/>
              </w:rPr>
              <w:t>UEs supporting 5G core and Bluetooth measurements in RRC_IDLE and RRC_INACTIVE state</w:t>
            </w:r>
          </w:p>
        </w:tc>
      </w:tr>
      <w:tr w:rsidR="00605F7E" w:rsidRPr="003F7263" w14:paraId="0FB2954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05F7E" w:rsidRPr="003F7263" w:rsidRDefault="00605F7E" w:rsidP="00605F7E">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BE2B8E" w14:textId="14D3BDBC" w:rsidR="00605F7E" w:rsidRPr="003F7263" w:rsidRDefault="00605F7E" w:rsidP="00605F7E">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99933F" w14:textId="2F562863" w:rsidR="00605F7E" w:rsidRPr="003F7263" w:rsidRDefault="00605F7E" w:rsidP="00605F7E">
            <w:pPr>
              <w:pStyle w:val="TAL"/>
              <w:rPr>
                <w:rFonts w:cs="Arial"/>
                <w:sz w:val="16"/>
                <w:szCs w:val="16"/>
              </w:rPr>
            </w:pPr>
            <w:r w:rsidRPr="003F7263">
              <w:rPr>
                <w:sz w:val="16"/>
                <w:szCs w:val="16"/>
              </w:rPr>
              <w:t>UEs supporting 5G core and WLAN measurements in RRC_IDLE and RRC_INACTIVE state</w:t>
            </w:r>
          </w:p>
        </w:tc>
      </w:tr>
      <w:tr w:rsidR="00605F7E" w:rsidRPr="003F7263" w14:paraId="221A86F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05F7E" w:rsidRPr="003F7263" w:rsidRDefault="00605F7E" w:rsidP="00605F7E">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51A8D9" w14:textId="2BDA84B7" w:rsidR="00605F7E" w:rsidRPr="003F7263" w:rsidRDefault="00605F7E" w:rsidP="00605F7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C74122" w14:textId="4A640A2F" w:rsidR="00605F7E" w:rsidRPr="003F7263" w:rsidRDefault="00605F7E" w:rsidP="00605F7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05F7E" w:rsidRPr="003F7263" w14:paraId="6DFAC43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05F7E" w:rsidRPr="003F7263" w:rsidRDefault="00605F7E" w:rsidP="00605F7E">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7C3091" w14:textId="0B80FC2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602F12" w14:textId="6E56310B" w:rsidR="00605F7E" w:rsidRPr="003F7263" w:rsidRDefault="00605F7E" w:rsidP="00605F7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05F7E" w:rsidRPr="003F7263" w14:paraId="41A1C7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05F7E" w:rsidRPr="003F7263" w:rsidRDefault="00605F7E" w:rsidP="00605F7E">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FF89B9" w14:textId="6B3B276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53604A" w14:textId="5764AE8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05F7E" w:rsidRPr="003F7263" w14:paraId="7267923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605F7E" w:rsidRPr="003F7263" w:rsidRDefault="00605F7E" w:rsidP="00605F7E">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FC42B7" w14:textId="27E9BC3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9828F2"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05F7E" w:rsidRPr="003F7263" w14:paraId="3202847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605F7E" w:rsidRPr="003F7263" w:rsidRDefault="00605F7E" w:rsidP="00605F7E">
            <w:pPr>
              <w:pStyle w:val="TAL"/>
              <w:rPr>
                <w:sz w:val="16"/>
                <w:szCs w:val="18"/>
              </w:rPr>
            </w:pPr>
            <w:r w:rsidRPr="003F7263">
              <w:rPr>
                <w:sz w:val="16"/>
                <w:szCs w:val="18"/>
                <w:lang w:eastAsia="zh-CN"/>
              </w:rPr>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77E85B" w14:textId="51D1DFE4" w:rsidR="00605F7E" w:rsidRPr="003F7263" w:rsidRDefault="00605F7E" w:rsidP="00605F7E">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19C0B3" w14:textId="7B8718AC" w:rsidR="00605F7E" w:rsidRPr="003F7263" w:rsidRDefault="00605F7E" w:rsidP="00605F7E">
            <w:pPr>
              <w:pStyle w:val="TAL"/>
              <w:rPr>
                <w:sz w:val="16"/>
                <w:szCs w:val="18"/>
              </w:rPr>
            </w:pPr>
            <w:r w:rsidRPr="003F7263">
              <w:rPr>
                <w:sz w:val="16"/>
                <w:szCs w:val="18"/>
              </w:rPr>
              <w:t>UEs supporting 5G Core and E-UTRA and standalone GNSS receiver to provide detailed location information</w:t>
            </w:r>
          </w:p>
        </w:tc>
      </w:tr>
      <w:tr w:rsidR="00605F7E" w:rsidRPr="003F7263" w14:paraId="571E26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605F7E" w:rsidRPr="003F7263" w:rsidRDefault="00605F7E" w:rsidP="00605F7E">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EFD504" w14:textId="5B87B664" w:rsidR="00605F7E" w:rsidRPr="003F7263" w:rsidRDefault="00605F7E" w:rsidP="00605F7E">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CBBCFE" w14:textId="006CF7D8" w:rsidR="00605F7E" w:rsidRPr="003F7263" w:rsidRDefault="00605F7E" w:rsidP="00605F7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05F7E" w:rsidRPr="003F7263" w14:paraId="62F8762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605F7E" w:rsidRPr="003F7263" w:rsidRDefault="00605F7E" w:rsidP="00605F7E">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6D402" w14:textId="60118F47" w:rsidR="00605F7E" w:rsidRPr="003F7263" w:rsidRDefault="00605F7E" w:rsidP="00605F7E">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900137E" w14:textId="6DF850AD" w:rsidR="00605F7E" w:rsidRPr="003F7263" w:rsidRDefault="00605F7E" w:rsidP="00605F7E">
            <w:pPr>
              <w:pStyle w:val="TAL"/>
              <w:rPr>
                <w:sz w:val="16"/>
                <w:szCs w:val="18"/>
              </w:rPr>
            </w:pPr>
            <w:r w:rsidRPr="003F7263">
              <w:rPr>
                <w:rFonts w:cs="Arial"/>
                <w:sz w:val="16"/>
                <w:szCs w:val="16"/>
              </w:rPr>
              <w:t>UEs supporting 5G Core and release preference assistance information</w:t>
            </w:r>
          </w:p>
        </w:tc>
      </w:tr>
      <w:tr w:rsidR="00605F7E" w:rsidRPr="003F7263" w14:paraId="48AD6CE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605F7E" w:rsidRPr="003F7263" w:rsidRDefault="00605F7E" w:rsidP="00605F7E">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F04924" w14:textId="30A6D54D" w:rsidR="00605F7E" w:rsidRPr="003F7263" w:rsidRDefault="00605F7E" w:rsidP="00605F7E">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32A9EC" w14:textId="4B55EDE3" w:rsidR="00605F7E" w:rsidRPr="003F7263" w:rsidRDefault="00605F7E" w:rsidP="00605F7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05F7E" w:rsidRPr="003F7263" w14:paraId="194A3C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605F7E" w:rsidRPr="003F7263" w:rsidRDefault="00605F7E" w:rsidP="00605F7E">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DAC338" w14:textId="67FDB028" w:rsidR="00605F7E" w:rsidRPr="003F7263" w:rsidRDefault="00605F7E" w:rsidP="00605F7E">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A7FF0EA" w14:textId="01E88ABC" w:rsidR="00605F7E" w:rsidRPr="003F7263" w:rsidRDefault="00605F7E" w:rsidP="00605F7E">
            <w:pPr>
              <w:pStyle w:val="TAL"/>
              <w:rPr>
                <w:rFonts w:cs="Arial"/>
                <w:sz w:val="16"/>
                <w:szCs w:val="16"/>
              </w:rPr>
            </w:pPr>
            <w:r w:rsidRPr="001D7D57">
              <w:rPr>
                <w:rFonts w:cs="Arial"/>
                <w:sz w:val="16"/>
                <w:szCs w:val="16"/>
              </w:rPr>
              <w:t>C</w:t>
            </w:r>
          </w:p>
        </w:tc>
      </w:tr>
      <w:tr w:rsidR="00605F7E" w:rsidRPr="003F7263" w14:paraId="14CA6D3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605F7E" w:rsidRPr="003F7263" w:rsidRDefault="00605F7E" w:rsidP="00605F7E">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06E716A"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1B6B1" w14:textId="77777777"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05F7E" w:rsidRPr="003F7263" w14:paraId="3F9B8AA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605F7E" w:rsidRPr="003F7263" w:rsidRDefault="00605F7E" w:rsidP="00605F7E">
            <w:pPr>
              <w:rPr>
                <w:rFonts w:ascii="Arial" w:hAnsi="Arial" w:cs="Arial"/>
                <w:sz w:val="16"/>
                <w:szCs w:val="16"/>
              </w:rPr>
            </w:pPr>
            <w:r w:rsidRPr="003F7263">
              <w:rPr>
                <w:rFonts w:ascii="Arial" w:hAnsi="Arial" w:cs="Arial"/>
                <w:sz w:val="16"/>
                <w:szCs w:val="16"/>
              </w:rPr>
              <w:lastRenderedPageBreak/>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43A18"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657739"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605F7E" w:rsidRPr="003F7263" w14:paraId="49C82C0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605F7E" w:rsidRPr="003F7263" w:rsidRDefault="00605F7E" w:rsidP="00605F7E">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285C64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550C4"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05F7E" w:rsidRPr="003F7263" w14:paraId="56D3AE6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605F7E" w:rsidRPr="003F7263" w:rsidRDefault="00605F7E" w:rsidP="00605F7E">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B1B7F1" w14:textId="2248F51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EA8A98" w14:textId="7F24356A"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05F7E" w:rsidRPr="003F7263" w14:paraId="3F23C294"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605F7E" w:rsidRPr="003F7263" w:rsidRDefault="00605F7E" w:rsidP="00605F7E">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1E1D22" w14:textId="5CA7B7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05041" w14:textId="4432E744"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05F7E" w:rsidRPr="003F7263" w14:paraId="78C0C6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605F7E" w:rsidRPr="003F7263" w:rsidRDefault="00605F7E" w:rsidP="00605F7E">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30A566" w14:textId="13034D8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4615D9" w14:textId="16EF3E1D"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05F7E" w:rsidRPr="003F7263" w14:paraId="2F7C050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605F7E" w:rsidRPr="003F7263" w:rsidRDefault="00605F7E" w:rsidP="00605F7E">
            <w:pPr>
              <w:pStyle w:val="TAL"/>
              <w:rPr>
                <w:rFonts w:cs="Arial"/>
              </w:rPr>
            </w:pPr>
            <w:bookmarkStart w:id="1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660F2A" w14:textId="4CE69713" w:rsidR="00605F7E" w:rsidRPr="003F7263" w:rsidRDefault="00605F7E" w:rsidP="00605F7E">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608285" w14:textId="052399BC" w:rsidR="00605F7E" w:rsidRPr="00B46C9E" w:rsidRDefault="00605F7E" w:rsidP="00605F7E">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34"/>
      <w:tr w:rsidR="00605F7E" w:rsidRPr="003F7263" w14:paraId="3923FBB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605F7E" w:rsidRPr="003F7263" w:rsidRDefault="00605F7E" w:rsidP="00605F7E">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ADFEF8C" w14:textId="34B681D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w:t>
            </w:r>
            <w:r w:rsidR="005270CE" w:rsidRPr="005270CE">
              <w:rPr>
                <w:rFonts w:ascii="Arial" w:hAnsi="Arial" w:cs="Arial"/>
                <w:sz w:val="16"/>
                <w:szCs w:val="16"/>
                <w:lang w:eastAsia="zh-CN"/>
              </w:rPr>
              <w:t>14</w:t>
            </w:r>
            <w:r w:rsidRPr="005270CE">
              <w:rPr>
                <w:rFonts w:ascii="Arial" w:hAnsi="Arial" w:cs="Arial"/>
                <w:sz w:val="16"/>
                <w:szCs w:val="16"/>
                <w:lang w:eastAsia="zh-CN"/>
              </w:rPr>
              <w:t xml:space="preserve">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F5A0BC" w14:textId="2F13624C"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05F7E" w:rsidRPr="003F7263" w14:paraId="48735B6C"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605F7E" w:rsidRPr="003F7263" w:rsidRDefault="00605F7E" w:rsidP="00605F7E">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CD373D" w14:textId="589EF9D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CFF84" w14:textId="037ECA82"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05F7E" w:rsidRPr="003F7263" w14:paraId="0307871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605F7E" w:rsidRPr="003F7263" w:rsidRDefault="00605F7E" w:rsidP="00605F7E">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A83A1D" w14:textId="65E4129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CA32B1" w14:textId="10F275A1" w:rsidR="00605F7E" w:rsidRPr="003F7263" w:rsidRDefault="00605F7E" w:rsidP="00605F7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05F7E" w:rsidRPr="003F7263" w14:paraId="0100F9A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605F7E" w:rsidRPr="003F7263" w:rsidRDefault="00605F7E" w:rsidP="00605F7E">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70FB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C700873" w14:textId="77777777" w:rsidR="00605F7E" w:rsidRPr="003F7263" w:rsidRDefault="00605F7E" w:rsidP="00605F7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05F7E" w:rsidRPr="003F7263" w14:paraId="2CA0A275"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605F7E" w:rsidRPr="003F7263" w:rsidRDefault="00605F7E" w:rsidP="00605F7E">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FE272"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CEEE81" w14:textId="77777777" w:rsidR="00605F7E" w:rsidRPr="003F7263" w:rsidRDefault="00605F7E" w:rsidP="00605F7E">
            <w:pPr>
              <w:rPr>
                <w:rFonts w:ascii="Arial" w:hAnsi="Arial"/>
                <w:sz w:val="16"/>
                <w:szCs w:val="16"/>
              </w:rPr>
            </w:pPr>
            <w:r w:rsidRPr="003F7263">
              <w:rPr>
                <w:rFonts w:ascii="Arial" w:hAnsi="Arial"/>
                <w:sz w:val="16"/>
                <w:szCs w:val="16"/>
              </w:rPr>
              <w:t>UEs supporting 5G Core and NR-DC and RRC_INACTIVE</w:t>
            </w:r>
          </w:p>
        </w:tc>
      </w:tr>
      <w:tr w:rsidR="00605F7E" w:rsidRPr="003F7263" w14:paraId="3B65F4B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605F7E" w:rsidRPr="003F7263" w:rsidRDefault="00605F7E" w:rsidP="00605F7E">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9A597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67AD09" w14:textId="77777777" w:rsidR="00605F7E" w:rsidRPr="003F7263" w:rsidRDefault="00605F7E" w:rsidP="00605F7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05F7E" w:rsidRPr="003F7263" w14:paraId="6FD4516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605F7E" w:rsidRPr="003F7263" w:rsidRDefault="00605F7E" w:rsidP="00605F7E">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632A26"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4EB50" w14:textId="77777777" w:rsidR="00605F7E" w:rsidRPr="003F7263" w:rsidRDefault="00605F7E" w:rsidP="00605F7E">
            <w:pPr>
              <w:rPr>
                <w:rFonts w:ascii="Arial" w:hAnsi="Arial"/>
                <w:sz w:val="16"/>
                <w:szCs w:val="16"/>
              </w:rPr>
            </w:pPr>
            <w:r w:rsidRPr="003F7263">
              <w:rPr>
                <w:rFonts w:ascii="Arial" w:hAnsi="Arial"/>
                <w:sz w:val="16"/>
                <w:szCs w:val="16"/>
              </w:rPr>
              <w:t>UEs supporting NE-DC</w:t>
            </w:r>
          </w:p>
        </w:tc>
      </w:tr>
      <w:tr w:rsidR="00605F7E" w:rsidRPr="003F7263" w14:paraId="1711DE2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605F7E" w:rsidRPr="003F7263" w:rsidRDefault="00605F7E" w:rsidP="00605F7E">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B8BC10"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139A42" w14:textId="77777777" w:rsidR="00605F7E" w:rsidRPr="003F7263" w:rsidRDefault="00605F7E" w:rsidP="00605F7E">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05F7E" w:rsidRPr="003F7263" w14:paraId="4B5F39C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605F7E" w:rsidRPr="003F7263" w:rsidRDefault="00605F7E" w:rsidP="00605F7E">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46564B" w14:textId="412BE95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6957EF" w14:textId="37538B0E" w:rsidR="00605F7E" w:rsidRPr="003F7263" w:rsidRDefault="00605F7E" w:rsidP="00605F7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05F7E" w:rsidRPr="003F7263" w14:paraId="7F6C2F1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605F7E" w:rsidRPr="003F7263" w:rsidRDefault="00605F7E" w:rsidP="00605F7E">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9B7235" w14:textId="7145A3EE" w:rsidR="00605F7E" w:rsidRPr="003F7263" w:rsidRDefault="00605F7E" w:rsidP="00605F7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794581" w14:textId="403D0159" w:rsidR="00605F7E" w:rsidRPr="003F7263" w:rsidRDefault="00605F7E" w:rsidP="00605F7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05F7E" w:rsidRPr="003F7263" w14:paraId="5B25D0D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605F7E" w:rsidRPr="003F7263" w:rsidRDefault="00605F7E" w:rsidP="00605F7E">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EF0066" w14:textId="6EB19A6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EF29DC" w14:textId="2E7E2F73" w:rsidR="00605F7E" w:rsidRPr="003F7263" w:rsidRDefault="00605F7E" w:rsidP="00605F7E">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05F7E" w:rsidRPr="003F7263" w14:paraId="3E780D8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605F7E" w:rsidRPr="003F7263" w:rsidRDefault="00605F7E" w:rsidP="00605F7E">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96D4C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6E95DD" w14:textId="77777777" w:rsidR="00605F7E" w:rsidRPr="003F7263" w:rsidRDefault="00605F7E" w:rsidP="00605F7E">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05F7E" w:rsidRPr="003F7263" w14:paraId="231A4BA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605F7E" w:rsidRPr="003F7263" w:rsidRDefault="00605F7E" w:rsidP="00605F7E">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EAC9F3" w14:textId="59C538C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5229CD"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w:t>
            </w:r>
          </w:p>
        </w:tc>
      </w:tr>
      <w:tr w:rsidR="00605F7E" w:rsidRPr="003F7263" w14:paraId="68A66EE2"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605F7E" w:rsidRPr="003F7263" w:rsidRDefault="00605F7E" w:rsidP="00605F7E">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07246E" w14:textId="738BADC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0D69F3"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 over NR-PC5</w:t>
            </w:r>
          </w:p>
        </w:tc>
      </w:tr>
      <w:tr w:rsidR="00605F7E" w:rsidRPr="003F7263" w14:paraId="534F32A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605F7E" w:rsidRPr="003F7263" w:rsidRDefault="00605F7E" w:rsidP="00605F7E">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857CAA" w14:textId="1C53FE0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0C5614" w14:textId="77777777" w:rsidR="00605F7E" w:rsidRPr="003F7263" w:rsidRDefault="00605F7E" w:rsidP="00605F7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05F7E" w:rsidRPr="003F7263" w14:paraId="7993F0C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605F7E" w:rsidRPr="003F7263" w:rsidRDefault="00605F7E" w:rsidP="00605F7E">
            <w:pPr>
              <w:rPr>
                <w:rFonts w:ascii="Arial" w:hAnsi="Arial" w:cs="Arial"/>
                <w:sz w:val="16"/>
                <w:szCs w:val="16"/>
              </w:rPr>
            </w:pPr>
            <w:r w:rsidRPr="003F7263">
              <w:rPr>
                <w:rFonts w:ascii="Arial" w:hAnsi="Arial" w:cs="Arial"/>
                <w:sz w:val="16"/>
                <w:szCs w:val="16"/>
              </w:rPr>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5CB7B5" w14:textId="10F3C1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07BA3" w14:textId="77777777" w:rsidR="00605F7E" w:rsidRPr="003F7263" w:rsidRDefault="00605F7E" w:rsidP="00605F7E">
            <w:pPr>
              <w:rPr>
                <w:rFonts w:ascii="Arial" w:hAnsi="Arial"/>
                <w:sz w:val="16"/>
                <w:szCs w:val="16"/>
              </w:rPr>
            </w:pPr>
            <w:r w:rsidRPr="003F7263">
              <w:rPr>
                <w:rFonts w:ascii="Arial" w:hAnsi="Arial"/>
                <w:sz w:val="16"/>
                <w:szCs w:val="16"/>
              </w:rPr>
              <w:t>UEs supporting 5G Core and CAG and Autonomous search function on NR</w:t>
            </w:r>
          </w:p>
        </w:tc>
      </w:tr>
      <w:tr w:rsidR="00605F7E" w:rsidRPr="003F7263" w14:paraId="32E4EE4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605F7E" w:rsidRPr="003F7263" w:rsidRDefault="00605F7E" w:rsidP="00605F7E">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DA1F85" w14:textId="0796702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F80BAE" w14:textId="2A87789C" w:rsidR="00605F7E" w:rsidRPr="003F7263" w:rsidRDefault="00605F7E" w:rsidP="00605F7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05F7E" w:rsidRPr="003F7263" w14:paraId="0F6408B6"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605F7E" w:rsidRPr="003F7263" w:rsidRDefault="00605F7E" w:rsidP="00605F7E">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67F0A7E" w14:textId="63BC09B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2C2347B" w14:textId="77777777" w:rsidR="00605F7E" w:rsidRPr="003F7263" w:rsidRDefault="00605F7E" w:rsidP="00605F7E">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605F7E" w:rsidRPr="003F7263" w14:paraId="02746FB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605F7E" w:rsidRPr="003F7263" w:rsidRDefault="00605F7E" w:rsidP="00605F7E">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DAB859" w14:textId="24D38773"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DF094C" w14:textId="77777777" w:rsidR="00605F7E" w:rsidRPr="003F7263" w:rsidRDefault="00605F7E" w:rsidP="00605F7E">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05F7E" w:rsidRPr="003F7263" w14:paraId="22C092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605F7E" w:rsidRPr="003F7263" w:rsidRDefault="00605F7E" w:rsidP="00605F7E">
            <w:pPr>
              <w:rPr>
                <w:rFonts w:ascii="Arial" w:hAnsi="Arial" w:cs="Arial"/>
                <w:sz w:val="16"/>
                <w:szCs w:val="16"/>
              </w:rPr>
            </w:pPr>
            <w:r w:rsidRPr="003F7263">
              <w:rPr>
                <w:rFonts w:ascii="Arial" w:hAnsi="Arial" w:cs="Arial"/>
                <w:sz w:val="16"/>
                <w:szCs w:val="16"/>
              </w:rPr>
              <w:lastRenderedPageBreak/>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DEB8008" w14:textId="71087B7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9B9C1B" w14:textId="041AAE12" w:rsidR="00605F7E" w:rsidRPr="003F7263" w:rsidRDefault="00605F7E" w:rsidP="00605F7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05F7E" w:rsidRPr="003F7263" w14:paraId="3C72D7DA"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605F7E" w:rsidRPr="003F7263" w:rsidRDefault="00605F7E" w:rsidP="00605F7E">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708A9B" w14:textId="1B7D4BF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822930" w14:textId="30D78909" w:rsidR="00605F7E" w:rsidRPr="003F7263" w:rsidRDefault="00605F7E" w:rsidP="00605F7E">
            <w:pPr>
              <w:rPr>
                <w:rFonts w:ascii="Arial" w:hAnsi="Arial"/>
                <w:sz w:val="16"/>
                <w:szCs w:val="16"/>
              </w:rPr>
            </w:pPr>
            <w:r w:rsidRPr="003F7263">
              <w:rPr>
                <w:rFonts w:ascii="Arial" w:hAnsi="Arial"/>
                <w:sz w:val="16"/>
                <w:szCs w:val="16"/>
              </w:rPr>
              <w:t>UEs supporting 5G Core and E-UTRA and NG.114 v2.0</w:t>
            </w:r>
          </w:p>
        </w:tc>
      </w:tr>
      <w:tr w:rsidR="00605F7E" w:rsidRPr="003F7263" w14:paraId="5A0FA6E9"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605F7E" w:rsidRPr="003F7263" w:rsidRDefault="00605F7E" w:rsidP="00605F7E">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1188F9" w14:textId="244E6DE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C08DE0" w14:textId="6FDC0A44" w:rsidR="00605F7E" w:rsidRPr="003F7263" w:rsidRDefault="00605F7E" w:rsidP="00605F7E">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05F7E" w:rsidRPr="003F7263" w14:paraId="06257C9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605F7E" w:rsidRPr="003F7263" w:rsidRDefault="00605F7E" w:rsidP="00605F7E">
            <w:pPr>
              <w:rPr>
                <w:rFonts w:ascii="Arial" w:hAnsi="Arial" w:cs="Arial"/>
                <w:sz w:val="16"/>
                <w:szCs w:val="16"/>
              </w:rPr>
            </w:pPr>
            <w:bookmarkStart w:id="1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BA6F45" w14:textId="3AE639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4B55C1" w14:textId="5FCD36EA" w:rsidR="00605F7E" w:rsidRPr="003F7263" w:rsidRDefault="00605F7E" w:rsidP="00605F7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35"/>
      <w:tr w:rsidR="00605F7E" w:rsidRPr="003F7263" w14:paraId="0982665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605F7E" w:rsidRPr="003F7263" w:rsidRDefault="00605F7E" w:rsidP="00605F7E">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172AB6" w14:textId="54DD5368"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CE6194" w14:textId="5715B646" w:rsidR="00605F7E" w:rsidRPr="003F7263" w:rsidRDefault="00605F7E" w:rsidP="00605F7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05F7E" w:rsidRPr="003F7263" w14:paraId="575814E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05F7E" w:rsidRPr="003F7263" w:rsidRDefault="00605F7E" w:rsidP="00605F7E">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FE9AFA" w14:textId="77C6ED75"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8C6DAB" w14:textId="227F2294" w:rsidR="00605F7E" w:rsidRPr="003F7263" w:rsidRDefault="00605F7E" w:rsidP="00605F7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05F7E" w:rsidRPr="003F7263" w14:paraId="022C383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05F7E" w:rsidRPr="003F7263" w:rsidRDefault="00605F7E" w:rsidP="00605F7E">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EB651B" w14:textId="0B6B074C"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927F59" w14:textId="2403B412" w:rsidR="00605F7E" w:rsidRPr="003F7263" w:rsidRDefault="00605F7E" w:rsidP="00605F7E">
            <w:pPr>
              <w:rPr>
                <w:rFonts w:ascii="Arial" w:hAnsi="Arial" w:cs="Arial"/>
                <w:sz w:val="16"/>
                <w:szCs w:val="16"/>
              </w:rPr>
            </w:pPr>
            <w:r w:rsidRPr="003F7263">
              <w:rPr>
                <w:rFonts w:ascii="Arial" w:hAnsi="Arial"/>
                <w:sz w:val="16"/>
                <w:szCs w:val="16"/>
              </w:rPr>
              <w:t>UEs supporting 5G Core and E-UTRA and RACS</w:t>
            </w:r>
          </w:p>
        </w:tc>
      </w:tr>
      <w:tr w:rsidR="00605F7E" w:rsidRPr="003F7263" w14:paraId="01D480B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605F7E" w:rsidRPr="003F7263" w:rsidRDefault="00605F7E" w:rsidP="00605F7E">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BE4EBE" w14:textId="35D2638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EDF9143" w14:textId="1B898198" w:rsidR="00605F7E" w:rsidRPr="003F7263" w:rsidRDefault="00605F7E" w:rsidP="00605F7E">
            <w:pPr>
              <w:rPr>
                <w:rFonts w:ascii="Arial" w:hAnsi="Arial"/>
                <w:sz w:val="16"/>
                <w:szCs w:val="16"/>
              </w:rPr>
            </w:pPr>
            <w:r w:rsidRPr="003F7263">
              <w:rPr>
                <w:rFonts w:ascii="Arial" w:hAnsi="Arial" w:cs="Arial"/>
                <w:sz w:val="16"/>
                <w:szCs w:val="16"/>
                <w:lang w:eastAsia="en-US"/>
              </w:rPr>
              <w:t>UEs supporting DCI DL Priority Indicator</w:t>
            </w:r>
          </w:p>
        </w:tc>
      </w:tr>
      <w:tr w:rsidR="00605F7E" w:rsidRPr="003F7263" w14:paraId="7BAC3A90"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605F7E" w:rsidRPr="003F7263" w:rsidRDefault="00605F7E" w:rsidP="00605F7E">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C382B3" w14:textId="0C949B8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679D9FB" w14:textId="0EA61C14" w:rsidR="00605F7E" w:rsidRPr="003F7263" w:rsidRDefault="00605F7E" w:rsidP="00605F7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605F7E" w:rsidRPr="003F7263" w14:paraId="09BE1D7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605F7E" w:rsidRPr="003F7263" w:rsidRDefault="00605F7E" w:rsidP="00605F7E">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978CFF" w14:textId="017849F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08E821" w14:textId="7EB9FADE" w:rsidR="00605F7E" w:rsidRPr="003F7263" w:rsidRDefault="00605F7E" w:rsidP="00605F7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05F7E" w:rsidRPr="003F7263" w14:paraId="3A1A4C7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84610C" w14:textId="647D380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8BBE90" w14:textId="040336C9"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05F7E" w:rsidRPr="003F7263" w14:paraId="783BE47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6E87F5" w14:textId="42377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627C00" w14:textId="44549355"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05F7E" w14:paraId="08FAE26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605F7E" w:rsidRPr="00DF04F9" w:rsidRDefault="00605F7E" w:rsidP="00605F7E">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24B99E"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F1A95C"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05F7E" w14:paraId="5430290E"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605F7E" w:rsidRPr="00DF04F9" w:rsidRDefault="00605F7E" w:rsidP="00605F7E">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1D9DB2" w14:textId="43F40F94"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378684"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605F7E" w14:paraId="4FED2EA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605F7E" w:rsidRPr="00DF04F9" w:rsidRDefault="00605F7E" w:rsidP="00605F7E">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ED38C9"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8A869BC"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605F7E" w14:paraId="42B7259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605F7E" w:rsidRPr="00DF04F9" w:rsidRDefault="00605F7E" w:rsidP="00605F7E">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EEB337"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E24CF"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05F7E" w14:paraId="0A6A3E5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605F7E" w:rsidRPr="00DF04F9" w:rsidRDefault="00605F7E" w:rsidP="00605F7E">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0CB5AB"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A21771"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05F7E" w14:paraId="47B55118"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605F7E" w:rsidRPr="00DF04F9" w:rsidRDefault="00605F7E" w:rsidP="00605F7E">
            <w:pPr>
              <w:rPr>
                <w:rFonts w:ascii="Arial" w:hAnsi="Arial" w:cs="Arial"/>
                <w:sz w:val="16"/>
                <w:szCs w:val="16"/>
                <w:lang w:eastAsia="zh-CN"/>
              </w:rPr>
            </w:pPr>
            <w:r>
              <w:rPr>
                <w:rFonts w:ascii="Arial" w:hAnsi="Arial" w:cs="Arial"/>
                <w:sz w:val="16"/>
                <w:szCs w:val="16"/>
                <w:lang w:eastAsia="zh-CN"/>
              </w:rPr>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DE124C"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70A6A1" w14:textId="77777777" w:rsidR="00605F7E" w:rsidRPr="00DF04F9" w:rsidRDefault="00605F7E" w:rsidP="00605F7E">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05F7E" w14:paraId="1B83A6B1"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605F7E" w:rsidRPr="008D30E6" w:rsidRDefault="00605F7E" w:rsidP="00605F7E">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E70B17" w14:textId="3E10A3A6"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A14FEA" w14:textId="77777777" w:rsidR="00605F7E" w:rsidRPr="008D30E6" w:rsidRDefault="00605F7E" w:rsidP="00605F7E">
            <w:pPr>
              <w:rPr>
                <w:rFonts w:ascii="Arial" w:hAnsi="Arial"/>
                <w:sz w:val="16"/>
                <w:szCs w:val="16"/>
              </w:rPr>
            </w:pPr>
            <w:r w:rsidRPr="008D30E6">
              <w:rPr>
                <w:rFonts w:ascii="Arial" w:hAnsi="Arial"/>
                <w:sz w:val="16"/>
                <w:szCs w:val="16"/>
              </w:rPr>
              <w:t>UEs supporting 5G Core and Idle/Inactive Measurements</w:t>
            </w:r>
          </w:p>
        </w:tc>
      </w:tr>
      <w:tr w:rsidR="00605F7E" w14:paraId="190DC18D"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605F7E" w:rsidRPr="008D30E6" w:rsidRDefault="00605F7E" w:rsidP="00605F7E">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108059" w14:textId="1F62EA7B"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18D0C3" w14:textId="77777777" w:rsidR="00605F7E" w:rsidRPr="008D30E6" w:rsidRDefault="00605F7E" w:rsidP="00605F7E">
            <w:pPr>
              <w:rPr>
                <w:rFonts w:ascii="Arial" w:hAnsi="Arial"/>
                <w:sz w:val="16"/>
                <w:szCs w:val="16"/>
              </w:rPr>
            </w:pPr>
            <w:r w:rsidRPr="008D30E6">
              <w:rPr>
                <w:rFonts w:ascii="Arial" w:hAnsi="Arial"/>
                <w:sz w:val="16"/>
                <w:szCs w:val="16"/>
              </w:rPr>
              <w:t>UEs supporting 5G Core and E-UTRA and Idle/Inactive Measurements</w:t>
            </w:r>
          </w:p>
        </w:tc>
      </w:tr>
      <w:tr w:rsidR="00605F7E" w14:paraId="3BD10CF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605F7E" w:rsidRPr="008D30E6" w:rsidRDefault="00605F7E" w:rsidP="00605F7E">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CB0850" w14:textId="30CA2CA1"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0AD66D"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Idle/Inactive Measurements</w:t>
            </w:r>
          </w:p>
        </w:tc>
      </w:tr>
      <w:tr w:rsidR="00605F7E" w14:paraId="51F0657B"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605F7E" w:rsidRPr="008D30E6" w:rsidRDefault="00605F7E" w:rsidP="00605F7E">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86CDC8" w14:textId="571EDBF4"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 xml:space="preserve">IF A.4.1-5/1 AND A.4.3.7-1/19 AND ([10] A.4.1-1/1 OR [10] </w:t>
            </w:r>
            <w:r w:rsidRPr="008D30E6">
              <w:rPr>
                <w:rFonts w:ascii="Arial" w:hAnsi="Arial" w:cs="Arial"/>
                <w:sz w:val="16"/>
                <w:szCs w:val="16"/>
                <w:lang w:eastAsia="zh-CN"/>
              </w:rPr>
              <w:lastRenderedPageBreak/>
              <w:t>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914428" w14:textId="77777777" w:rsidR="00605F7E" w:rsidRPr="008D30E6" w:rsidRDefault="00605F7E" w:rsidP="00605F7E">
            <w:pPr>
              <w:rPr>
                <w:rFonts w:ascii="Arial" w:hAnsi="Arial"/>
                <w:sz w:val="16"/>
                <w:szCs w:val="16"/>
              </w:rPr>
            </w:pPr>
            <w:r w:rsidRPr="008D30E6">
              <w:rPr>
                <w:rFonts w:ascii="Arial" w:hAnsi="Arial"/>
                <w:sz w:val="16"/>
                <w:szCs w:val="16"/>
              </w:rPr>
              <w:lastRenderedPageBreak/>
              <w:t xml:space="preserve">UEs supporting 5G Core and RRC_INACTIVE and E-UTRA and </w:t>
            </w:r>
            <w:r w:rsidRPr="008D30E6">
              <w:rPr>
                <w:rFonts w:ascii="Arial" w:hAnsi="Arial"/>
                <w:sz w:val="16"/>
                <w:szCs w:val="16"/>
              </w:rPr>
              <w:lastRenderedPageBreak/>
              <w:t>Idle/Inactive Measurements</w:t>
            </w:r>
          </w:p>
        </w:tc>
      </w:tr>
      <w:tr w:rsidR="00605F7E" w14:paraId="74C03FFF"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605F7E" w:rsidRPr="00DA7FFD" w:rsidRDefault="00605F7E" w:rsidP="00605F7E">
            <w:pPr>
              <w:rPr>
                <w:rFonts w:ascii="Arial" w:hAnsi="Arial" w:cs="Arial"/>
                <w:sz w:val="16"/>
                <w:szCs w:val="16"/>
                <w:lang w:eastAsia="zh-CN"/>
              </w:rPr>
            </w:pPr>
            <w:r>
              <w:rPr>
                <w:rFonts w:ascii="Arial" w:hAnsi="Arial" w:cs="Arial"/>
                <w:sz w:val="16"/>
                <w:szCs w:val="16"/>
                <w:lang w:eastAsia="zh-CN"/>
              </w:rPr>
              <w:lastRenderedPageBreak/>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31DAD99"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99A0F2" w14:textId="77777777" w:rsidR="00605F7E" w:rsidRPr="00DA7FFD" w:rsidRDefault="00605F7E" w:rsidP="00605F7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05F7E" w:rsidRPr="00DA7FFD" w14:paraId="690D46A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AE55EE" w14:textId="15697FCB" w:rsidR="00605F7E" w:rsidRDefault="00605F7E" w:rsidP="00605F7E">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237826" w14:textId="77777777" w:rsidR="00605F7E" w:rsidRPr="00DA7FFD" w:rsidRDefault="00605F7E" w:rsidP="00605F7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C4FC3B"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05F7E" w:rsidRPr="00DA7FFD" w14:paraId="5013A7F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5BC7F0" w14:textId="01EF87E6" w:rsidR="00605F7E" w:rsidRDefault="00605F7E" w:rsidP="00605F7E">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5120B2C"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434751"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05F7E" w:rsidRPr="00DA7FFD" w14:paraId="2ADD31A3" w14:textId="77777777" w:rsidTr="004E4157">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605F7E" w:rsidRDefault="00605F7E" w:rsidP="00605F7E">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CC50A" w14:textId="77777777" w:rsidR="00605F7E" w:rsidRPr="00DA7FFD" w:rsidRDefault="00605F7E" w:rsidP="00605F7E">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3FC7B4" w14:textId="77777777" w:rsidR="00605F7E" w:rsidRPr="00DA7FFD" w:rsidRDefault="00605F7E" w:rsidP="00605F7E">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605F7E" w:rsidRPr="00273A7B" w14:paraId="52FE218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14C85A" w14:textId="6A954BB6" w:rsidR="00605F7E" w:rsidRPr="00273A7B" w:rsidRDefault="00605F7E" w:rsidP="00605F7E">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56FE76" w14:textId="77777777" w:rsidR="00605F7E" w:rsidRPr="00273A7B" w:rsidRDefault="00605F7E" w:rsidP="00605F7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6CBF92" w14:textId="77777777" w:rsidR="00605F7E" w:rsidRPr="00273A7B" w:rsidRDefault="00605F7E" w:rsidP="00605F7E">
            <w:pPr>
              <w:rPr>
                <w:rFonts w:ascii="Arial" w:hAnsi="Arial" w:cs="Arial"/>
                <w:sz w:val="16"/>
                <w:szCs w:val="16"/>
              </w:rPr>
            </w:pPr>
            <w:r w:rsidRPr="00273A7B">
              <w:rPr>
                <w:rFonts w:ascii="Arial" w:hAnsi="Arial" w:cs="Arial"/>
                <w:sz w:val="16"/>
                <w:szCs w:val="16"/>
              </w:rPr>
              <w:t>UEs supporting 5G Core and IMS security</w:t>
            </w:r>
          </w:p>
        </w:tc>
      </w:tr>
      <w:tr w:rsidR="00605F7E" w:rsidRPr="003F7263" w14:paraId="4DC46BEE" w14:textId="77777777" w:rsidTr="004E4157">
        <w:trPr>
          <w:gridBefore w:val="1"/>
          <w:wBefore w:w="32" w:type="dxa"/>
          <w:jc w:val="center"/>
        </w:trPr>
        <w:tc>
          <w:tcPr>
            <w:tcW w:w="991" w:type="dxa"/>
            <w:gridSpan w:val="3"/>
            <w:tcBorders>
              <w:bottom w:val="single" w:sz="4" w:space="0" w:color="auto"/>
            </w:tcBorders>
            <w:shd w:val="clear" w:color="auto" w:fill="auto"/>
          </w:tcPr>
          <w:p w14:paraId="0224BADA" w14:textId="76B733AE" w:rsidR="00605F7E" w:rsidRPr="003F7263" w:rsidRDefault="00605F7E" w:rsidP="00605F7E">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5620DE2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45F7C81A"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605F7E" w:rsidRPr="003F7263" w14:paraId="23CF292D" w14:textId="77777777" w:rsidTr="004E4157">
        <w:trPr>
          <w:gridBefore w:val="1"/>
          <w:wBefore w:w="32" w:type="dxa"/>
          <w:jc w:val="center"/>
        </w:trPr>
        <w:tc>
          <w:tcPr>
            <w:tcW w:w="991" w:type="dxa"/>
            <w:gridSpan w:val="3"/>
            <w:tcBorders>
              <w:bottom w:val="single" w:sz="4" w:space="0" w:color="auto"/>
            </w:tcBorders>
            <w:shd w:val="clear" w:color="auto" w:fill="auto"/>
          </w:tcPr>
          <w:p w14:paraId="036D652D" w14:textId="2DBD85BB" w:rsidR="00605F7E" w:rsidRPr="003F7263" w:rsidRDefault="00605F7E" w:rsidP="00605F7E">
            <w:pPr>
              <w:pStyle w:val="TAL"/>
              <w:rPr>
                <w:rFonts w:cs="Arial"/>
                <w:sz w:val="16"/>
                <w:szCs w:val="16"/>
              </w:rPr>
            </w:pPr>
            <w:r>
              <w:rPr>
                <w:rFonts w:cs="Arial"/>
                <w:sz w:val="16"/>
                <w:szCs w:val="16"/>
                <w:lang w:eastAsia="en-US"/>
              </w:rPr>
              <w:t>C200</w:t>
            </w:r>
          </w:p>
        </w:tc>
        <w:tc>
          <w:tcPr>
            <w:tcW w:w="4412" w:type="dxa"/>
            <w:gridSpan w:val="3"/>
            <w:tcBorders>
              <w:bottom w:val="single" w:sz="4" w:space="0" w:color="auto"/>
            </w:tcBorders>
            <w:shd w:val="clear" w:color="auto" w:fill="auto"/>
          </w:tcPr>
          <w:p w14:paraId="16CF2F6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255AB499"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605F7E" w:rsidRPr="003F7263" w14:paraId="3395F8F3" w14:textId="77777777" w:rsidTr="004E4157">
        <w:trPr>
          <w:gridBefore w:val="1"/>
          <w:wBefore w:w="32" w:type="dxa"/>
          <w:jc w:val="center"/>
        </w:trPr>
        <w:tc>
          <w:tcPr>
            <w:tcW w:w="991" w:type="dxa"/>
            <w:gridSpan w:val="3"/>
            <w:tcBorders>
              <w:bottom w:val="single" w:sz="4" w:space="0" w:color="auto"/>
            </w:tcBorders>
            <w:shd w:val="clear" w:color="auto" w:fill="auto"/>
          </w:tcPr>
          <w:p w14:paraId="5D6B63C9" w14:textId="50B5236E" w:rsidR="00605F7E" w:rsidRPr="003F7263" w:rsidRDefault="00605F7E" w:rsidP="00605F7E">
            <w:pPr>
              <w:pStyle w:val="TAL"/>
              <w:rPr>
                <w:rFonts w:cs="Arial"/>
                <w:sz w:val="16"/>
                <w:szCs w:val="16"/>
              </w:rPr>
            </w:pPr>
            <w:r>
              <w:rPr>
                <w:rFonts w:cs="Arial"/>
                <w:sz w:val="16"/>
                <w:szCs w:val="16"/>
                <w:lang w:eastAsia="en-US"/>
              </w:rPr>
              <w:t>C201</w:t>
            </w:r>
          </w:p>
        </w:tc>
        <w:tc>
          <w:tcPr>
            <w:tcW w:w="4412" w:type="dxa"/>
            <w:gridSpan w:val="3"/>
            <w:tcBorders>
              <w:bottom w:val="single" w:sz="4" w:space="0" w:color="auto"/>
            </w:tcBorders>
            <w:shd w:val="clear" w:color="auto" w:fill="auto"/>
          </w:tcPr>
          <w:p w14:paraId="7BDFF7F3"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5A380EA0"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605F7E" w:rsidRPr="00DA7FFD" w14:paraId="287A288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3BD380A" w14:textId="3BBEE049" w:rsidR="00605F7E" w:rsidRDefault="00605F7E" w:rsidP="00605F7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1B9022"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5751A2D"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605F7E" w:rsidRPr="00DA7FFD" w14:paraId="208A6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171D0BB" w14:textId="11740A1F"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618248"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CFD0CF"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605F7E" w:rsidRPr="00DA7FFD" w14:paraId="51D7BE8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C75054" w14:textId="0A3BE46C"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61A5E6"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A2613F0"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605F7E" w:rsidRPr="00A71616" w14:paraId="6702DA2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81C71B" w14:textId="48001B27" w:rsidR="00605F7E" w:rsidRPr="00A71616" w:rsidRDefault="00605F7E" w:rsidP="00605F7E">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C020FC" w14:textId="22CD45FE" w:rsidR="00605F7E" w:rsidRPr="00A71616" w:rsidRDefault="00605F7E" w:rsidP="00605F7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9BE5D02" w14:textId="3802DD4B" w:rsidR="00605F7E" w:rsidRPr="00A71616" w:rsidRDefault="00605F7E" w:rsidP="00605F7E">
            <w:pPr>
              <w:rPr>
                <w:rFonts w:ascii="Arial" w:hAnsi="Arial"/>
                <w:sz w:val="16"/>
                <w:szCs w:val="16"/>
              </w:rPr>
            </w:pPr>
          </w:p>
        </w:tc>
      </w:tr>
      <w:tr w:rsidR="00605F7E" w14:paraId="1ABA47F8" w14:textId="77777777" w:rsidTr="004E4157">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3E3A74" w14:textId="2B5DCE75" w:rsidR="00605F7E" w:rsidRDefault="00605F7E" w:rsidP="00605F7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555374" w14:textId="77777777" w:rsidR="00605F7E" w:rsidRDefault="00605F7E" w:rsidP="00605F7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46F3E6A" w14:textId="77777777" w:rsidR="00605F7E" w:rsidRDefault="00605F7E" w:rsidP="00605F7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05F7E" w:rsidRPr="00DA7FFD" w14:paraId="577BD0D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9E44EF" w14:textId="6F2341B5" w:rsidR="00605F7E" w:rsidRPr="003511EA" w:rsidRDefault="00605F7E" w:rsidP="00605F7E">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2C77704" w14:textId="4EC817C3" w:rsidR="00605F7E" w:rsidRPr="008A3177" w:rsidRDefault="00605F7E" w:rsidP="00605F7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2DA767" w14:textId="77777777" w:rsidR="00605F7E" w:rsidRPr="008A3177" w:rsidRDefault="00605F7E" w:rsidP="00605F7E">
            <w:pPr>
              <w:rPr>
                <w:rFonts w:ascii="Arial" w:hAnsi="Arial"/>
                <w:sz w:val="16"/>
                <w:szCs w:val="16"/>
              </w:rPr>
            </w:pPr>
            <w:r w:rsidRPr="008A3177">
              <w:rPr>
                <w:rFonts w:ascii="Arial" w:hAnsi="Arial"/>
                <w:sz w:val="16"/>
                <w:szCs w:val="16"/>
              </w:rPr>
              <w:t>UEs supporting 5G core and reception of segmented DL RRC messages.</w:t>
            </w:r>
          </w:p>
        </w:tc>
      </w:tr>
      <w:tr w:rsidR="00605F7E" w:rsidRPr="0044140C" w14:paraId="6337F8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320B73" w14:textId="1A8FB8BA" w:rsidR="00605F7E" w:rsidRPr="00AF38F3" w:rsidRDefault="00605F7E" w:rsidP="00605F7E">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EEDF42D" w14:textId="76AD1A76" w:rsidR="00605F7E" w:rsidRDefault="00605F7E" w:rsidP="00605F7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D1B11" w14:textId="77777777" w:rsidR="00605F7E" w:rsidRPr="00AF38F3" w:rsidRDefault="00605F7E" w:rsidP="00605F7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05F7E" w:rsidRPr="00DA7FFD" w14:paraId="1365B76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B50227" w14:textId="1204F011" w:rsidR="00605F7E" w:rsidRDefault="00605F7E" w:rsidP="00605F7E">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2070E0" w14:textId="302A9E77" w:rsidR="00605F7E" w:rsidRPr="00DA7FFD" w:rsidRDefault="00605F7E" w:rsidP="00605F7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sidR="000B18C3">
              <w:rPr>
                <w:rFonts w:ascii="Arial" w:hAnsi="Arial" w:cs="Arial"/>
                <w:sz w:val="16"/>
                <w:szCs w:val="16"/>
                <w:lang w:eastAsia="zh-CN"/>
              </w:rPr>
              <w:t>6</w:t>
            </w:r>
            <w:r w:rsidRPr="00191261">
              <w:rPr>
                <w:rFonts w:ascii="Arial" w:hAnsi="Arial" w:cs="Arial"/>
                <w:sz w:val="16"/>
                <w:szCs w:val="16"/>
                <w:lang w:eastAsia="zh-CN"/>
              </w:rPr>
              <w:t xml:space="preserve"> </w:t>
            </w:r>
            <w:r w:rsidR="00A8463E"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09731FF" w14:textId="650D4099" w:rsidR="00605F7E" w:rsidRPr="00DA7FFD" w:rsidRDefault="00605F7E" w:rsidP="00605F7E">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00A8463E"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05F7E" w:rsidRPr="00DA7FFD" w14:paraId="27AED5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3A24B1" w14:textId="328D171D" w:rsidR="00605F7E" w:rsidRDefault="00605F7E" w:rsidP="00605F7E">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19E6336" w14:textId="2CC98B0E" w:rsidR="00605F7E" w:rsidRPr="005270CE" w:rsidRDefault="00605F7E" w:rsidP="000B18C3">
            <w:pPr>
              <w:rPr>
                <w:rFonts w:ascii="Arial" w:hAnsi="Arial" w:cs="Arial"/>
                <w:sz w:val="16"/>
                <w:szCs w:val="16"/>
                <w:lang w:eastAsia="zh-CN"/>
              </w:rPr>
            </w:pPr>
            <w:r w:rsidRPr="005270CE">
              <w:rPr>
                <w:rFonts w:ascii="Arial" w:hAnsi="Arial" w:cs="Arial"/>
                <w:sz w:val="16"/>
                <w:szCs w:val="16"/>
                <w:lang w:eastAsia="zh-CN"/>
              </w:rPr>
              <w:t>IF A.4.1-5/1 AND A.4.3.7-1/</w:t>
            </w:r>
            <w:r w:rsidR="000B18C3" w:rsidRPr="005270CE">
              <w:rPr>
                <w:rFonts w:ascii="Arial" w:hAnsi="Arial" w:cs="Arial"/>
                <w:sz w:val="16"/>
                <w:szCs w:val="16"/>
                <w:lang w:eastAsia="zh-CN"/>
              </w:rPr>
              <w:t>43</w:t>
            </w:r>
            <w:r w:rsidRPr="005270CE">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450B7FB" w14:textId="4AE8699C" w:rsidR="00605F7E" w:rsidRPr="00DA7FFD" w:rsidRDefault="00605F7E" w:rsidP="00605F7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605F7E" w:rsidRPr="00DA7FFD" w14:paraId="7EBA6DE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4C2C97D" w14:textId="4FAD916E" w:rsidR="00605F7E" w:rsidRDefault="00605F7E" w:rsidP="00605F7E">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B878D4" w14:textId="16B000AC"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300549A" w14:textId="77777777" w:rsidR="00605F7E" w:rsidRPr="00DA7FFD" w:rsidRDefault="00605F7E" w:rsidP="00605F7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05F7E" w:rsidRPr="00864F79" w14:paraId="680AE5B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79AAF3" w14:textId="60D742DF" w:rsidR="00605F7E" w:rsidRPr="00864F79" w:rsidRDefault="00605F7E" w:rsidP="00605F7E">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89FFE66" w14:textId="77777777"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CEF6BE4" w14:textId="77777777" w:rsidR="00605F7E" w:rsidRPr="00864F79" w:rsidRDefault="00605F7E" w:rsidP="00605F7E">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605F7E" w:rsidRPr="00864F79" w14:paraId="79DE66C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EC3B8C7" w14:textId="3B3A19DF" w:rsidR="00605F7E" w:rsidRDefault="00605F7E" w:rsidP="00605F7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006A1322"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594717A" w14:textId="7A735C4F"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AD21E3A" w14:textId="36A946F3" w:rsidR="00605F7E" w:rsidRPr="00864F79" w:rsidRDefault="00605F7E" w:rsidP="00605F7E">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605F7E" w:rsidRPr="00864F79" w14:paraId="77433818"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25ADEE" w14:textId="12BD0F18" w:rsidR="00605F7E" w:rsidRDefault="00605F7E" w:rsidP="00605F7E">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8E6D2F" w14:textId="3EFF52F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5FF894D" w14:textId="3911A499" w:rsidR="00605F7E" w:rsidRPr="00864F79" w:rsidRDefault="00605F7E" w:rsidP="00605F7E">
            <w:pPr>
              <w:rPr>
                <w:rFonts w:ascii="Arial" w:hAnsi="Arial"/>
                <w:sz w:val="16"/>
                <w:szCs w:val="16"/>
              </w:rPr>
            </w:pPr>
            <w:r w:rsidRPr="0013466A">
              <w:rPr>
                <w:rFonts w:ascii="Arial" w:hAnsi="Arial"/>
                <w:sz w:val="16"/>
                <w:szCs w:val="16"/>
              </w:rPr>
              <w:t>UE supporting 5G Core and broadcast reception</w:t>
            </w:r>
          </w:p>
        </w:tc>
      </w:tr>
      <w:tr w:rsidR="00605F7E" w:rsidRPr="00864F79" w14:paraId="642E507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FDF2D" w14:textId="21F676CD" w:rsidR="00605F7E" w:rsidRDefault="00605F7E" w:rsidP="00605F7E">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DA1C8F8" w14:textId="641E5DC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A7A33E" w14:textId="04A98402" w:rsidR="00605F7E" w:rsidRPr="00864F79" w:rsidRDefault="00605F7E" w:rsidP="00605F7E">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605F7E" w:rsidRPr="00864F79" w14:paraId="011857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0840EA1" w14:textId="6877BEEA" w:rsidR="00605F7E" w:rsidRDefault="00605F7E" w:rsidP="00605F7E">
            <w:pPr>
              <w:rPr>
                <w:rFonts w:ascii="Arial" w:hAnsi="Arial" w:cs="Arial"/>
                <w:sz w:val="16"/>
                <w:szCs w:val="16"/>
                <w:lang w:eastAsia="zh-CN"/>
              </w:rPr>
            </w:pPr>
            <w:r>
              <w:rPr>
                <w:rFonts w:ascii="Arial" w:hAnsi="Arial" w:cs="Arial"/>
                <w:sz w:val="16"/>
                <w:szCs w:val="16"/>
                <w:lang w:eastAsia="zh-CN"/>
              </w:rPr>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531F49B" w14:textId="269D7A35"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81A809" w14:textId="749C42D7" w:rsidR="00605F7E" w:rsidRPr="00864F79" w:rsidRDefault="00605F7E" w:rsidP="00605F7E">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605F7E" w:rsidRPr="00864F79" w14:paraId="6B796DC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793B57" w14:textId="28582D5F" w:rsidR="00605F7E" w:rsidRDefault="00605F7E" w:rsidP="00605F7E">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AE63A2B" w14:textId="7690E053"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w:t>
            </w:r>
            <w:r w:rsidR="007815C0" w:rsidRPr="007815C0">
              <w:rPr>
                <w:rFonts w:ascii="Arial" w:hAnsi="Arial" w:cs="Arial"/>
                <w:sz w:val="16"/>
                <w:szCs w:val="16"/>
                <w:lang w:eastAsia="zh-CN"/>
              </w:rPr>
              <w:t>14</w:t>
            </w:r>
            <w:r w:rsidRPr="005270CE">
              <w:rPr>
                <w:rFonts w:ascii="Arial" w:hAnsi="Arial" w:cs="Arial"/>
                <w:sz w:val="16"/>
                <w:szCs w:val="16"/>
                <w:lang w:eastAsia="zh-CN"/>
              </w:rPr>
              <w:t>-1/2 AND A.4.3.</w:t>
            </w:r>
            <w:r w:rsidR="007815C0" w:rsidRPr="007815C0">
              <w:rPr>
                <w:rFonts w:ascii="Arial" w:hAnsi="Arial" w:cs="Arial"/>
                <w:sz w:val="16"/>
                <w:szCs w:val="16"/>
                <w:lang w:eastAsia="zh-CN"/>
              </w:rPr>
              <w:t>14</w:t>
            </w:r>
            <w:r w:rsidRPr="005270CE">
              <w:rPr>
                <w:rFonts w:ascii="Arial" w:hAnsi="Arial" w:cs="Arial"/>
                <w:sz w:val="16"/>
                <w:szCs w:val="16"/>
                <w:lang w:eastAsia="zh-CN"/>
              </w:rPr>
              <w:t>-1/3 AND A.4.3.</w:t>
            </w:r>
            <w:r w:rsidR="007815C0"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525AFD" w14:textId="499D6B41" w:rsidR="00605F7E" w:rsidRPr="00864F79" w:rsidRDefault="00605F7E" w:rsidP="00605F7E">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05F7E" w:rsidRPr="00864F79" w14:paraId="6D523CD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BD1C28F" w14:textId="4029A424" w:rsidR="00605F7E" w:rsidRPr="0013466A" w:rsidRDefault="00605F7E" w:rsidP="00605F7E">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921C862" w14:textId="51F8CE68"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1128AD" w14:textId="51134E63" w:rsidR="00605F7E" w:rsidRPr="0013466A" w:rsidRDefault="00605F7E" w:rsidP="00605F7E">
            <w:pPr>
              <w:rPr>
                <w:rFonts w:ascii="Arial" w:hAnsi="Arial"/>
                <w:sz w:val="16"/>
                <w:szCs w:val="16"/>
              </w:rPr>
            </w:pPr>
            <w:r w:rsidRPr="00C64574">
              <w:rPr>
                <w:rFonts w:ascii="Arial" w:hAnsi="Arial"/>
                <w:sz w:val="16"/>
                <w:szCs w:val="16"/>
              </w:rPr>
              <w:t xml:space="preserve">UEs supporting 5G Core and NR standalone shared spectrum </w:t>
            </w:r>
            <w:r w:rsidRPr="00C64574">
              <w:rPr>
                <w:rFonts w:ascii="Arial" w:hAnsi="Arial"/>
                <w:sz w:val="16"/>
                <w:szCs w:val="16"/>
              </w:rPr>
              <w:lastRenderedPageBreak/>
              <w:t>channel access</w:t>
            </w:r>
          </w:p>
        </w:tc>
      </w:tr>
      <w:tr w:rsidR="00605F7E" w:rsidRPr="00864F79" w14:paraId="2E0D89B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950E56F" w14:textId="188AD877" w:rsidR="00605F7E" w:rsidRPr="0013466A" w:rsidRDefault="00605F7E" w:rsidP="00605F7E">
            <w:pPr>
              <w:rPr>
                <w:rFonts w:ascii="Arial" w:hAnsi="Arial" w:cs="Arial"/>
                <w:sz w:val="16"/>
                <w:szCs w:val="16"/>
                <w:lang w:eastAsia="zh-CN"/>
              </w:rPr>
            </w:pPr>
            <w:r>
              <w:rPr>
                <w:rFonts w:ascii="Arial" w:hAnsi="Arial" w:cs="Arial"/>
                <w:sz w:val="16"/>
                <w:szCs w:val="16"/>
                <w:lang w:eastAsia="zh-CN"/>
              </w:rPr>
              <w:lastRenderedPageBreak/>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7E93FC" w14:textId="49E54F02"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w:t>
            </w:r>
            <w:r w:rsidR="000B18C3" w:rsidRPr="005270CE">
              <w:rPr>
                <w:rFonts w:ascii="Arial" w:hAnsi="Arial" w:cs="Arial"/>
                <w:sz w:val="16"/>
                <w:szCs w:val="16"/>
                <w:lang w:eastAsia="zh-CN"/>
              </w:rPr>
              <w:t>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002162" w14:textId="51DF7794"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05F7E" w:rsidRPr="00DA7FFD" w14:paraId="72403164"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98DBB7" w14:textId="7D14E361" w:rsidR="00605F7E" w:rsidRDefault="00605F7E" w:rsidP="00605F7E">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31ABE3" w14:textId="77777777" w:rsidR="00605F7E" w:rsidRPr="00DA7FF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9BE3FA" w14:textId="77777777" w:rsidR="00605F7E" w:rsidRPr="00DA7FFD" w:rsidRDefault="00605F7E" w:rsidP="00605F7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05F7E" w:rsidRPr="00C91177" w14:paraId="0B280F7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88B3612" w14:textId="2563F068" w:rsidR="00605F7E" w:rsidRDefault="00605F7E" w:rsidP="00605F7E">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FA63997" w14:textId="77777777" w:rsidR="00605F7E" w:rsidRPr="0030645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FC22A8" w14:textId="77777777" w:rsidR="00605F7E" w:rsidRPr="00C91177" w:rsidRDefault="00605F7E" w:rsidP="00605F7E">
            <w:pPr>
              <w:rPr>
                <w:rFonts w:ascii="Arial" w:hAnsi="Arial"/>
                <w:sz w:val="16"/>
                <w:szCs w:val="16"/>
              </w:rPr>
            </w:pPr>
            <w:r w:rsidRPr="00D43570">
              <w:rPr>
                <w:rFonts w:ascii="Arial" w:hAnsi="Arial"/>
                <w:sz w:val="16"/>
                <w:szCs w:val="16"/>
              </w:rPr>
              <w:t>UEs supporting 5G Core and Multi-SIM Reject paging request</w:t>
            </w:r>
          </w:p>
        </w:tc>
      </w:tr>
      <w:tr w:rsidR="00605F7E" w:rsidRPr="00C91177" w14:paraId="4611345B"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B431B9" w14:textId="060A9C7A" w:rsidR="00605F7E" w:rsidRDefault="00605F7E" w:rsidP="00605F7E">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7E42D64" w14:textId="6021ADDD"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AE5576" w14:textId="37705D53" w:rsidR="00605F7E" w:rsidRPr="00D43570" w:rsidRDefault="00605F7E" w:rsidP="00605F7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05F7E" w:rsidRPr="00C91177" w14:paraId="23267627"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8EAC75" w14:textId="0717E44F" w:rsidR="00605F7E" w:rsidRDefault="00605F7E" w:rsidP="00605F7E">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7AF426" w14:textId="3A9E6931"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F52202" w14:textId="09467576" w:rsidR="00605F7E" w:rsidRPr="00D43570" w:rsidRDefault="00605F7E" w:rsidP="00605F7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605F7E" w:rsidRPr="00C91177" w14:paraId="49AFDA9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BD8CBA" w14:textId="6A364302" w:rsidR="00605F7E" w:rsidRDefault="00605F7E" w:rsidP="00605F7E">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CC793C" w14:textId="7CEC3BD1" w:rsidR="00605F7E" w:rsidRPr="0030645D" w:rsidRDefault="00605F7E" w:rsidP="0056646D">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3DF71" w14:textId="75726CA5" w:rsidR="00605F7E" w:rsidRPr="00D43570" w:rsidRDefault="00605F7E" w:rsidP="00605F7E">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605F7E" w:rsidRPr="00C91177" w14:paraId="546CD9C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4716FF" w14:textId="0DBFBCA3" w:rsidR="00605F7E" w:rsidRDefault="00605F7E" w:rsidP="00605F7E">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C49FD3F" w14:textId="3B06C47B" w:rsidR="00605F7E" w:rsidRPr="003F7263" w:rsidRDefault="00605F7E" w:rsidP="00605F7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w:t>
            </w:r>
            <w:r w:rsidR="0056646D" w:rsidRPr="005270CE">
              <w:rPr>
                <w:rFonts w:ascii="Arial" w:hAnsi="Arial" w:cs="Arial"/>
                <w:sz w:val="16"/>
                <w:szCs w:val="16"/>
                <w:lang w:eastAsia="zh-CN"/>
              </w:rPr>
              <w:t>42</w:t>
            </w:r>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D850DBC" w14:textId="7B4FD59D" w:rsidR="00605F7E" w:rsidRPr="002D66BA" w:rsidRDefault="00605F7E" w:rsidP="00605F7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270CE" w:rsidRPr="00C91177" w14:paraId="50C8445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DA7605" w14:textId="7EB115B0" w:rsidR="005270CE" w:rsidRDefault="005270CE" w:rsidP="005270CE">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E6153" w14:textId="6A99FC58" w:rsidR="005270CE" w:rsidRPr="00864F79" w:rsidRDefault="005270CE" w:rsidP="005270C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18A03E" w14:textId="30729C1A" w:rsidR="005270CE" w:rsidRPr="00864F79" w:rsidRDefault="005270CE" w:rsidP="005270CE">
            <w:pPr>
              <w:rPr>
                <w:rFonts w:ascii="Arial" w:hAnsi="Arial"/>
                <w:sz w:val="16"/>
                <w:szCs w:val="16"/>
              </w:rPr>
            </w:pPr>
            <w:r w:rsidRPr="005270CE">
              <w:rPr>
                <w:rFonts w:ascii="Arial" w:hAnsi="Arial"/>
                <w:sz w:val="16"/>
                <w:szCs w:val="16"/>
              </w:rPr>
              <w:t>UEs supporting EN-DC and Idle/Inactive Measurements</w:t>
            </w:r>
          </w:p>
        </w:tc>
      </w:tr>
      <w:tr w:rsidR="005270CE" w:rsidRPr="00D76235" w14:paraId="30C5DB5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D61F24" w14:textId="5CA11E07" w:rsidR="005270CE" w:rsidRPr="00D76235" w:rsidRDefault="005270CE" w:rsidP="005270CE">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758CEF" w14:textId="2C09CE1B"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6AC7308" w14:textId="77777777" w:rsidR="005270CE" w:rsidRPr="00D76235" w:rsidRDefault="005270CE" w:rsidP="005270CE">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5270CE" w:rsidRPr="00D76235" w14:paraId="66DCFEE6"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17B6AFF" w14:textId="74DBE34D" w:rsidR="005270CE" w:rsidRPr="00D76235" w:rsidRDefault="005270CE" w:rsidP="005270CE">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6C497CB" w14:textId="32ABFE2E"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003AD0" w14:textId="77777777" w:rsidR="005270CE" w:rsidRPr="00D76235" w:rsidRDefault="005270CE" w:rsidP="005270CE">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5270CE" w:rsidRPr="00864F79" w14:paraId="602BC133"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2BA661" w14:textId="22550674" w:rsidR="005270CE" w:rsidRPr="00D76235" w:rsidRDefault="005270CE" w:rsidP="005270CE">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09AB57F" w14:textId="6EAD4B0C"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A31B64E" w14:textId="77777777" w:rsidR="005270CE" w:rsidRPr="00D76235" w:rsidRDefault="005270CE" w:rsidP="005270CE">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5270CE" w:rsidRPr="002A3E4B" w14:paraId="3752F36F"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275D3D0" w14:textId="6A95E360" w:rsidR="005270CE" w:rsidRPr="002A3E4B" w:rsidRDefault="005270CE" w:rsidP="005270CE">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D4B879C" w14:textId="7927D370" w:rsidR="005270CE" w:rsidRPr="002A3E4B" w:rsidRDefault="005270CE" w:rsidP="005270C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59E5C97" w14:textId="77777777" w:rsidR="005270CE" w:rsidRPr="002A3E4B" w:rsidRDefault="005270CE" w:rsidP="005270C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270CE" w:rsidRPr="002A3E4B" w14:paraId="20E35AAE"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16F71" w14:textId="510D79FE" w:rsidR="005270CE" w:rsidRPr="00B861AA" w:rsidRDefault="005270CE" w:rsidP="005270CE">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EED30A4" w14:textId="613611E1" w:rsidR="005270CE" w:rsidRPr="00B861AA" w:rsidRDefault="005270CE" w:rsidP="005270CE">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C7007AD" w14:textId="7258DD12" w:rsidR="005270CE" w:rsidRPr="00B861AA" w:rsidRDefault="005270CE" w:rsidP="005270CE">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5270CE" w:rsidRPr="00092A71" w14:paraId="0E31DFF0"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9779656" w14:textId="6A88326F" w:rsidR="005270CE" w:rsidRPr="00092A71" w:rsidRDefault="005270CE" w:rsidP="005270CE">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BCF3278" w14:textId="191A40D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CFD52D" w14:textId="77777777" w:rsidR="005270CE" w:rsidRPr="00092A71" w:rsidRDefault="005270CE" w:rsidP="005270C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270CE" w:rsidRPr="00092A71" w14:paraId="65B92151"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BFAE15" w14:textId="2A16D43F" w:rsidR="005270CE" w:rsidRPr="00092A71" w:rsidRDefault="005270CE" w:rsidP="005270CE">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8622CF" w14:textId="52F181C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F24E78" w14:textId="160DCC86" w:rsidR="005270CE" w:rsidRPr="00092A71" w:rsidRDefault="005270CE" w:rsidP="005270C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5270CE" w:rsidRPr="00092A71" w14:paraId="24C0D99C"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8A4FCDE" w14:textId="536BEA37" w:rsidR="005270CE" w:rsidRPr="00092A71" w:rsidRDefault="005270CE" w:rsidP="005270CE">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85A28B" w14:textId="0C6992AD" w:rsidR="005270CE" w:rsidRPr="00092A71" w:rsidRDefault="005270CE" w:rsidP="005270C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B99CCB" w14:textId="492CA467" w:rsidR="005270CE" w:rsidRPr="00092A71" w:rsidRDefault="005270CE" w:rsidP="005270C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5270CE" w:rsidRPr="00CF7717" w14:paraId="2664864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B9C58E" w14:textId="575FE091" w:rsidR="005270CE" w:rsidRDefault="005270CE" w:rsidP="005270CE">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0DC93B5" w14:textId="77777777" w:rsidR="005270CE" w:rsidRPr="00991302" w:rsidRDefault="005270CE" w:rsidP="005270CE">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1B464A" w14:textId="77777777" w:rsidR="005270CE" w:rsidRPr="00CF7717" w:rsidRDefault="005270CE" w:rsidP="005270C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270CE" w:rsidRPr="00CF7717" w14:paraId="57F67869"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9E0BFA" w14:textId="1F994C3A" w:rsidR="005270CE" w:rsidRPr="00273A7B" w:rsidRDefault="005270CE" w:rsidP="005270CE">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73E3669" w14:textId="570DFEBF" w:rsidR="005270CE" w:rsidRPr="00A73C9A" w:rsidRDefault="005270CE" w:rsidP="005270C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8BA23A6" w14:textId="67FE17C2" w:rsidR="005270CE" w:rsidRPr="00A73C9A" w:rsidRDefault="005270CE" w:rsidP="005270C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270CE" w:rsidRPr="00CF7717" w14:paraId="2688B57D"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3D9505" w14:textId="5414696B" w:rsidR="005270CE" w:rsidRPr="00273A7B" w:rsidRDefault="005270CE" w:rsidP="005270CE">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8AA022" w14:textId="4E6D2FC7" w:rsidR="005270CE" w:rsidRPr="00A73C9A" w:rsidRDefault="005270CE" w:rsidP="005270C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2DFE7C" w14:textId="125505BB" w:rsidR="005270CE" w:rsidRPr="00A73C9A" w:rsidRDefault="005270CE" w:rsidP="005270C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270CE" w14:paraId="57F0A365"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226267" w14:textId="0EF1DF37" w:rsidR="005270CE" w:rsidRPr="00605F7E" w:rsidRDefault="005270CE" w:rsidP="005270CE">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1260B1F" w14:textId="60C28391" w:rsidR="005270CE" w:rsidRDefault="005270CE" w:rsidP="005270C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B8567EC" w14:textId="77777777" w:rsidR="005270CE" w:rsidRDefault="005270CE" w:rsidP="005270C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 xml:space="preserve">and 5G </w:t>
            </w:r>
            <w:proofErr w:type="gramStart"/>
            <w:r w:rsidRPr="00605F7E">
              <w:rPr>
                <w:rFonts w:ascii="Arial" w:hAnsi="Arial"/>
                <w:sz w:val="16"/>
                <w:szCs w:val="16"/>
              </w:rPr>
              <w:t>Core</w:t>
            </w:r>
            <w:r w:rsidRPr="00605F7E">
              <w:rPr>
                <w:rFonts w:ascii="Arial" w:hAnsi="Arial" w:hint="eastAsia"/>
                <w:sz w:val="16"/>
                <w:szCs w:val="16"/>
              </w:rPr>
              <w:t>.</w:t>
            </w:r>
            <w:r w:rsidRPr="00605F7E">
              <w:rPr>
                <w:rFonts w:ascii="Arial" w:hAnsi="Arial"/>
                <w:sz w:val="16"/>
                <w:szCs w:val="16"/>
              </w:rPr>
              <w:t>.</w:t>
            </w:r>
            <w:proofErr w:type="gramEnd"/>
          </w:p>
        </w:tc>
      </w:tr>
      <w:tr w:rsidR="00B861AA" w14:paraId="498C4C12"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5179E6" w14:textId="3386203A" w:rsidR="00B861AA" w:rsidRDefault="00B861AA" w:rsidP="00B861AA">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BE4065" w14:textId="3B8F1076" w:rsidR="00B861AA" w:rsidRDefault="00B861AA" w:rsidP="00B861AA">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9B96CB6" w14:textId="7A774BF7" w:rsidR="00B861AA" w:rsidRPr="00605F7E" w:rsidRDefault="00B861AA" w:rsidP="00B861AA">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B861AA" w14:paraId="0B6E95EA" w14:textId="77777777" w:rsidTr="004E4157">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43D1AB3" w14:textId="4DAA3F69" w:rsidR="00B861AA" w:rsidRDefault="00B861AA" w:rsidP="00B861AA">
            <w:pPr>
              <w:rPr>
                <w:rFonts w:ascii="Arial" w:hAnsi="Arial" w:cs="Arial"/>
                <w:sz w:val="16"/>
                <w:szCs w:val="16"/>
                <w:lang w:eastAsia="zh-CN"/>
              </w:rPr>
            </w:pPr>
            <w:r>
              <w:rPr>
                <w:rFonts w:ascii="Arial" w:hAnsi="Arial" w:cs="Arial"/>
                <w:sz w:val="16"/>
                <w:szCs w:val="16"/>
                <w:lang w:eastAsia="zh-CN"/>
              </w:rPr>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364348" w14:textId="174F8294" w:rsidR="00B861AA" w:rsidRDefault="00B861AA" w:rsidP="00B861AA">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7BFFD8B" w14:textId="60511CAA" w:rsidR="00B861AA" w:rsidRPr="00605F7E" w:rsidRDefault="00B861AA" w:rsidP="00B861AA">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B861AA" w14:paraId="38831A28"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484955" w14:textId="5852C4D1" w:rsidR="00B861AA" w:rsidRDefault="00B861AA" w:rsidP="00B861AA">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831F176" w14:textId="77777777" w:rsidR="00B861AA" w:rsidRDefault="00B861AA" w:rsidP="00B861AA">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F0907F6" w14:textId="77777777" w:rsidR="00B861AA" w:rsidRDefault="00B861AA" w:rsidP="00B861AA">
            <w:pPr>
              <w:pStyle w:val="TAL"/>
              <w:rPr>
                <w:sz w:val="16"/>
                <w:szCs w:val="16"/>
              </w:rPr>
            </w:pPr>
            <w:r w:rsidRPr="00B861AA">
              <w:rPr>
                <w:sz w:val="16"/>
                <w:szCs w:val="16"/>
              </w:rPr>
              <w:t>UEs supporting 5G Core</w:t>
            </w:r>
            <w:r>
              <w:rPr>
                <w:sz w:val="16"/>
                <w:szCs w:val="16"/>
              </w:rPr>
              <w:t xml:space="preserve"> and </w:t>
            </w:r>
            <w:proofErr w:type="gramStart"/>
            <w:r>
              <w:rPr>
                <w:sz w:val="16"/>
                <w:szCs w:val="16"/>
              </w:rPr>
              <w:t>slice based</w:t>
            </w:r>
            <w:proofErr w:type="gramEnd"/>
            <w:r>
              <w:rPr>
                <w:sz w:val="16"/>
                <w:szCs w:val="16"/>
              </w:rPr>
              <w:t xml:space="preserve"> cell reselection</w:t>
            </w:r>
          </w:p>
        </w:tc>
      </w:tr>
      <w:tr w:rsidR="00B861AA" w14:paraId="5E4BCF4B"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8F520E" w14:textId="33C770F8" w:rsidR="00B861AA" w:rsidRDefault="00B861AA" w:rsidP="00B861AA">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D4B92E4" w14:textId="77777777" w:rsidR="00B861AA" w:rsidRDefault="00B861AA" w:rsidP="00B861AA">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4F0A52" w14:textId="77777777" w:rsidR="00B861AA" w:rsidRDefault="00B861AA" w:rsidP="00B861AA">
            <w:pPr>
              <w:pStyle w:val="TAL"/>
              <w:rPr>
                <w:sz w:val="16"/>
                <w:szCs w:val="16"/>
              </w:rPr>
            </w:pPr>
            <w:r>
              <w:rPr>
                <w:color w:val="000000"/>
                <w:sz w:val="16"/>
                <w:szCs w:val="16"/>
              </w:rPr>
              <w:t>UEs supporting 5G Core</w:t>
            </w:r>
            <w:r>
              <w:rPr>
                <w:sz w:val="16"/>
                <w:szCs w:val="16"/>
              </w:rPr>
              <w:t xml:space="preserve"> and RRC_INACTIVE and </w:t>
            </w:r>
            <w:proofErr w:type="gramStart"/>
            <w:r>
              <w:rPr>
                <w:sz w:val="16"/>
                <w:szCs w:val="16"/>
              </w:rPr>
              <w:t>slice based</w:t>
            </w:r>
            <w:proofErr w:type="gramEnd"/>
            <w:r>
              <w:rPr>
                <w:sz w:val="16"/>
                <w:szCs w:val="16"/>
              </w:rPr>
              <w:t xml:space="preserve"> cell reselection</w:t>
            </w:r>
          </w:p>
        </w:tc>
      </w:tr>
      <w:tr w:rsidR="00B861AA" w14:paraId="5311C47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9A8CACA" w14:textId="5D75AC00" w:rsidR="00B861AA" w:rsidRDefault="00B861AA" w:rsidP="00B861AA">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B786742" w14:textId="515F6ADB" w:rsidR="00B861AA" w:rsidRDefault="00B861AA" w:rsidP="00B861AA">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1E3630" w14:textId="549322D5" w:rsidR="00B861AA" w:rsidRDefault="00B861AA" w:rsidP="00B861AA">
            <w:pPr>
              <w:pStyle w:val="TAL"/>
              <w:rPr>
                <w:color w:val="000000"/>
                <w:sz w:val="16"/>
                <w:szCs w:val="16"/>
              </w:rPr>
            </w:pPr>
            <w:r w:rsidRPr="00022AD1">
              <w:rPr>
                <w:sz w:val="16"/>
                <w:szCs w:val="16"/>
              </w:rPr>
              <w:t>UEs supporting 5G Core and Multi-SIM N1 NAS signalling connection release</w:t>
            </w:r>
          </w:p>
        </w:tc>
      </w:tr>
      <w:tr w:rsidR="00B861AA" w14:paraId="263DC27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99A8381" w14:textId="1793FB03" w:rsidR="00B861AA" w:rsidRDefault="00B861AA" w:rsidP="00B861AA">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B3CBB3" w14:textId="722C8054" w:rsidR="00B861AA" w:rsidRPr="00A6565D" w:rsidRDefault="00B861AA" w:rsidP="00B861AA">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9A51B7" w14:textId="30440C01" w:rsidR="00B861AA" w:rsidRPr="00022AD1" w:rsidRDefault="00B861AA" w:rsidP="00B861AA">
            <w:pPr>
              <w:pStyle w:val="TAL"/>
              <w:rPr>
                <w:sz w:val="16"/>
                <w:szCs w:val="16"/>
              </w:rPr>
            </w:pPr>
            <w:r w:rsidRPr="00944C32">
              <w:rPr>
                <w:sz w:val="16"/>
                <w:szCs w:val="16"/>
              </w:rPr>
              <w:t>UEs supporting 5G Core and EN-DC with NR shared spectrum channel access</w:t>
            </w:r>
          </w:p>
        </w:tc>
      </w:tr>
      <w:tr w:rsidR="00B861AA" w14:paraId="3050312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9B620A" w14:textId="3723C596" w:rsidR="00B861AA" w:rsidRDefault="00B861AA" w:rsidP="00B861AA">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CDF64" w14:textId="720314FA" w:rsidR="00B861AA" w:rsidRPr="00A6565D" w:rsidRDefault="00B861AA" w:rsidP="00B861AA">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E2DD4B" w14:textId="7B48A032" w:rsidR="00B861AA" w:rsidRPr="00022AD1" w:rsidRDefault="00B861AA" w:rsidP="00B861AA">
            <w:pPr>
              <w:pStyle w:val="TAL"/>
              <w:rPr>
                <w:sz w:val="16"/>
                <w:szCs w:val="16"/>
              </w:rPr>
            </w:pPr>
            <w:r w:rsidRPr="00944C32">
              <w:rPr>
                <w:sz w:val="16"/>
                <w:szCs w:val="16"/>
              </w:rPr>
              <w:t>UEs supporting 5G Core and NR-DC with NR shared spectrum channel access</w:t>
            </w:r>
          </w:p>
        </w:tc>
      </w:tr>
      <w:tr w:rsidR="00B861AA" w14:paraId="0B35652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E42A6C7" w14:textId="1689C82C" w:rsidR="00B861AA" w:rsidRPr="00944C32" w:rsidRDefault="00B861AA" w:rsidP="00B861AA">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050825" w14:textId="5E61C8E8" w:rsidR="00B861AA" w:rsidRPr="00944C32" w:rsidRDefault="00B861AA" w:rsidP="00B861AA">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1643D6" w14:textId="6865472B" w:rsidR="00B861AA" w:rsidRPr="00944C32" w:rsidRDefault="00B861AA" w:rsidP="00B861AA">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B861AA" w14:paraId="32BDE32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47831B" w14:textId="757CBF12" w:rsidR="00B861AA" w:rsidRPr="00016F18" w:rsidRDefault="00B861AA" w:rsidP="00B861AA">
            <w:pPr>
              <w:pStyle w:val="TAL"/>
              <w:rPr>
                <w:rFonts w:cs="Arial"/>
                <w:sz w:val="16"/>
                <w:szCs w:val="16"/>
                <w:lang w:eastAsia="zh-CN"/>
              </w:rPr>
            </w:pPr>
            <w:r w:rsidRPr="00016F18">
              <w:rPr>
                <w:rFonts w:eastAsia="SimSun"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7D63FF" w14:textId="7F3CB7B4" w:rsidR="00B861AA" w:rsidRDefault="00B861AA" w:rsidP="00B861AA">
            <w:pPr>
              <w:pStyle w:val="TAL"/>
              <w:rPr>
                <w:rFonts w:cs="Arial"/>
                <w:sz w:val="16"/>
                <w:szCs w:val="16"/>
                <w:lang w:eastAsia="zh-CN"/>
              </w:rPr>
            </w:pPr>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20886" w14:textId="2EFAC45E" w:rsidR="00B861AA" w:rsidRDefault="00B861AA" w:rsidP="00B861AA">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861AA" w14:paraId="1734AE69"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D2540B" w14:textId="007DBC34" w:rsidR="00B861AA" w:rsidRDefault="00B861AA" w:rsidP="00B861AA">
            <w:pPr>
              <w:pStyle w:val="TAL"/>
              <w:rPr>
                <w:rFonts w:eastAsia="SimSun"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EF196A" w14:textId="3A13385B" w:rsidR="00B861AA" w:rsidRDefault="00B861AA" w:rsidP="00B861AA">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AED52B" w14:textId="0E65D32D" w:rsidR="00B861AA" w:rsidRDefault="00B861AA" w:rsidP="00B861AA">
            <w:pPr>
              <w:pStyle w:val="Normal1"/>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B861AA" w14:paraId="6274680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DEC3315" w14:textId="6601759E" w:rsidR="00B861AA" w:rsidRDefault="00B861AA" w:rsidP="00B861AA">
            <w:pPr>
              <w:pStyle w:val="TAL"/>
              <w:rPr>
                <w:rFonts w:cs="Arial"/>
                <w:sz w:val="16"/>
                <w:szCs w:val="16"/>
                <w:lang w:eastAsia="zh-CN"/>
              </w:rPr>
            </w:pPr>
            <w:r>
              <w:rPr>
                <w:rFonts w:eastAsia="SimSun"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708F50" w14:textId="69B13349"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36AC15" w14:textId="6B88386B"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B861AA" w14:paraId="18A5718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AF1E06" w14:textId="47B153A3" w:rsidR="00B861AA" w:rsidRDefault="00B861AA" w:rsidP="00B861AA">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1F9B4D" w14:textId="3BE67C03" w:rsidR="00B861AA" w:rsidRPr="00B861AA" w:rsidRDefault="00B861AA" w:rsidP="00B861AA">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295D1FC" w14:textId="66DF9211" w:rsidR="00B861AA" w:rsidRPr="00F47676" w:rsidRDefault="00B861AA" w:rsidP="00B861AA">
            <w:pPr>
              <w:pStyle w:val="Normal1"/>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B861AA" w14:paraId="7B6754F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AF3C6F" w14:textId="1DD72BB6" w:rsidR="00B861AA" w:rsidRPr="002F0F47" w:rsidRDefault="00B861AA" w:rsidP="00B861AA">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8AE434C" w14:textId="6D1262FE" w:rsidR="00B861AA" w:rsidRPr="00B861AA" w:rsidRDefault="00B861AA" w:rsidP="00B861AA">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586D57" w14:textId="7D2CEFE9" w:rsidR="00B861AA" w:rsidRPr="002F0F47" w:rsidRDefault="00B861AA" w:rsidP="00B861AA">
            <w:pPr>
              <w:pStyle w:val="Normal1"/>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B861AA" w14:paraId="2774CB5A"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E2724CE" w14:textId="136C93BA" w:rsidR="00B861AA" w:rsidRPr="004469B6" w:rsidRDefault="00B861AA" w:rsidP="00B861AA">
            <w:pPr>
              <w:pStyle w:val="TAL"/>
              <w:rPr>
                <w:rFonts w:cs="Arial"/>
                <w:sz w:val="16"/>
                <w:szCs w:val="16"/>
                <w:lang w:eastAsia="zh-CN"/>
              </w:rPr>
            </w:pPr>
            <w:r>
              <w:rPr>
                <w:rFonts w:cs="Arial"/>
                <w:sz w:val="16"/>
                <w:szCs w:val="16"/>
                <w:lang w:eastAsia="en-US"/>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BBC0AF" w14:textId="34F253AA" w:rsidR="00B861AA" w:rsidRPr="00B861AA" w:rsidRDefault="00B861AA" w:rsidP="00B861AA">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3DBEF37" w14:textId="7D241702" w:rsidR="00B861AA" w:rsidRPr="004469B6" w:rsidRDefault="00B861AA" w:rsidP="00B861AA">
            <w:pPr>
              <w:pStyle w:val="Normal1"/>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B861AA" w14:paraId="572FF40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91D3FB" w14:textId="7F195EFD" w:rsidR="00B861AA" w:rsidRPr="007815C0" w:rsidRDefault="00B861AA" w:rsidP="00B861AA">
            <w:pPr>
              <w:pStyle w:val="TAL"/>
              <w:rPr>
                <w:rFonts w:cs="Arial"/>
                <w:sz w:val="16"/>
                <w:szCs w:val="16"/>
                <w:lang w:eastAsia="en-US"/>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423" w14:textId="0DF7922A" w:rsidR="00B861AA" w:rsidRPr="007815C0" w:rsidRDefault="00B861AA" w:rsidP="00B861AA">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1D72EED" w14:textId="6DAF207C" w:rsidR="00B861AA" w:rsidRPr="007815C0" w:rsidRDefault="00B861AA" w:rsidP="00B861AA">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p>
        </w:tc>
      </w:tr>
      <w:tr w:rsidR="00B861AA" w14:paraId="6ADFC78C"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B23B31" w14:textId="68A97080" w:rsidR="00B861AA" w:rsidRPr="007815C0" w:rsidRDefault="00B861AA" w:rsidP="00B861AA">
            <w:pPr>
              <w:pStyle w:val="TAL"/>
              <w:rPr>
                <w:rFonts w:cs="Arial"/>
                <w:sz w:val="16"/>
                <w:szCs w:val="16"/>
                <w:lang w:eastAsia="en-US"/>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495854B" w14:textId="6B2A53E5" w:rsidR="00B861AA" w:rsidRPr="007815C0" w:rsidRDefault="00B861AA" w:rsidP="00B861AA">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275474" w14:textId="51E1777E" w:rsidR="00B861AA" w:rsidRPr="007815C0" w:rsidRDefault="00B861AA" w:rsidP="00B861AA">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861AA" w14:paraId="6C370CC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D00E839" w14:textId="4A8BD630" w:rsidR="00B861AA" w:rsidRPr="007815C0" w:rsidRDefault="00B861AA" w:rsidP="00B861AA">
            <w:pPr>
              <w:pStyle w:val="TAL"/>
              <w:rPr>
                <w:rFonts w:cs="Arial"/>
                <w:sz w:val="16"/>
                <w:szCs w:val="16"/>
                <w:lang w:eastAsia="en-US"/>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D99805" w14:textId="36CF8E5C" w:rsidR="00B861AA" w:rsidRPr="007815C0" w:rsidRDefault="00B861AA" w:rsidP="00B861AA">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A9ABF8" w14:textId="53952508" w:rsidR="00B861AA" w:rsidRPr="007815C0" w:rsidRDefault="00B861AA" w:rsidP="00B861AA">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p>
        </w:tc>
      </w:tr>
      <w:tr w:rsidR="00B861AA" w14:paraId="7635A0CF"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4B8C34" w14:textId="164570CB" w:rsidR="00B861AA" w:rsidRPr="00D52060" w:rsidRDefault="00B861AA" w:rsidP="00B861AA">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4E695B" w14:textId="00CDDF39" w:rsidR="00B861AA" w:rsidRPr="00D52060" w:rsidRDefault="00B861AA" w:rsidP="00B861AA">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2C7FF4" w14:textId="74F93617" w:rsidR="00B861AA" w:rsidRPr="00D52060" w:rsidRDefault="00B861AA" w:rsidP="00B861AA">
            <w:pPr>
              <w:pStyle w:val="TAL"/>
              <w:rPr>
                <w:sz w:val="16"/>
                <w:szCs w:val="16"/>
              </w:rPr>
            </w:pPr>
            <w:r w:rsidRPr="00D52060">
              <w:rPr>
                <w:sz w:val="16"/>
                <w:szCs w:val="16"/>
              </w:rPr>
              <w:t>UEs supporting NE-DC and RRC_INACTIVE and (re-)configuration of an SCG during the resume procedure.</w:t>
            </w:r>
          </w:p>
        </w:tc>
      </w:tr>
      <w:tr w:rsidR="00B861AA" w14:paraId="6E4B3F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B39021" w14:textId="790D2960" w:rsidR="00B861AA" w:rsidRPr="00705F52" w:rsidRDefault="00B861AA" w:rsidP="00B861AA">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3AD220C" w14:textId="0AEA1512" w:rsidR="00B861AA" w:rsidRPr="00B861AA" w:rsidRDefault="00B861AA" w:rsidP="00B861AA">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FFFAF4" w14:textId="1CB94714" w:rsidR="00B861AA" w:rsidRPr="00705F52" w:rsidRDefault="00B861AA" w:rsidP="00B861AA">
            <w:pPr>
              <w:pStyle w:val="TAL"/>
              <w:rPr>
                <w:sz w:val="16"/>
                <w:szCs w:val="16"/>
              </w:rPr>
            </w:pPr>
            <w:r w:rsidRPr="00705F52">
              <w:rPr>
                <w:sz w:val="16"/>
                <w:szCs w:val="16"/>
              </w:rPr>
              <w:t>UEs supporting services with survival time and NR-DC and PDCP-duplication over split DRB</w:t>
            </w:r>
          </w:p>
        </w:tc>
      </w:tr>
      <w:tr w:rsidR="00B861AA" w14:paraId="61AC06E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F696D47" w14:textId="617E561E" w:rsidR="00B861AA" w:rsidRPr="00705F52" w:rsidRDefault="00B861AA" w:rsidP="00B861AA">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A9205A0" w14:textId="741FCA81" w:rsidR="00B861AA" w:rsidRPr="00B861AA" w:rsidRDefault="00B861AA" w:rsidP="00B861AA">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EEE93E1" w14:textId="1752218D" w:rsidR="00B861AA" w:rsidRPr="00705F52" w:rsidRDefault="00B861AA" w:rsidP="00B861AA">
            <w:pPr>
              <w:pStyle w:val="TAL"/>
              <w:rPr>
                <w:sz w:val="16"/>
                <w:szCs w:val="16"/>
              </w:rPr>
            </w:pPr>
            <w:r w:rsidRPr="00705F52">
              <w:rPr>
                <w:sz w:val="16"/>
                <w:szCs w:val="16"/>
              </w:rPr>
              <w:t>UEs supporting services with survival time and intra-band contiguous CA and CA-based PDCP duplication over MCG or SCG DRB</w:t>
            </w:r>
          </w:p>
        </w:tc>
      </w:tr>
      <w:tr w:rsidR="00B861AA" w14:paraId="22801233"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A49330" w14:textId="05EF249F" w:rsidR="00B861AA" w:rsidRPr="00705F52" w:rsidRDefault="00B861AA" w:rsidP="00B861AA">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CAF7341" w14:textId="2432E5D0" w:rsidR="00B861AA" w:rsidRPr="00B861AA" w:rsidRDefault="00B861AA" w:rsidP="00B861AA">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E53DC9" w14:textId="0DB251E7" w:rsidR="00B861AA" w:rsidRPr="00705F52" w:rsidRDefault="00B861AA" w:rsidP="00B861AA">
            <w:pPr>
              <w:pStyle w:val="TAL"/>
              <w:rPr>
                <w:sz w:val="16"/>
                <w:szCs w:val="16"/>
              </w:rPr>
            </w:pPr>
            <w:r w:rsidRPr="00705F52">
              <w:rPr>
                <w:sz w:val="16"/>
                <w:szCs w:val="16"/>
              </w:rPr>
              <w:t>UEs supporting services with survival time and intra-band non-contiguous CA and CA-based PDCP duplication over MCG or SCG DRB</w:t>
            </w:r>
          </w:p>
        </w:tc>
      </w:tr>
      <w:tr w:rsidR="00B861AA" w14:paraId="5E601FE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BC3EFE" w14:textId="2183A80B" w:rsidR="00B861AA" w:rsidRPr="00705F52" w:rsidRDefault="00B861AA" w:rsidP="00B861AA">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EC98671" w14:textId="31A4CA91" w:rsidR="00B861AA" w:rsidRPr="00B861AA" w:rsidRDefault="00B861AA" w:rsidP="00B861AA">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43773BF" w14:textId="58717844" w:rsidR="00B861AA" w:rsidRPr="00705F52" w:rsidRDefault="00B861AA" w:rsidP="00B861AA">
            <w:pPr>
              <w:pStyle w:val="TAL"/>
              <w:rPr>
                <w:sz w:val="16"/>
                <w:szCs w:val="16"/>
              </w:rPr>
            </w:pPr>
            <w:r w:rsidRPr="00705F52">
              <w:rPr>
                <w:sz w:val="16"/>
                <w:szCs w:val="16"/>
              </w:rPr>
              <w:t>UEs supporting services with survival time and inter-band CA and CA-based PDCP duplication over MCG or SCG DRB</w:t>
            </w:r>
          </w:p>
        </w:tc>
      </w:tr>
      <w:tr w:rsidR="00B861AA" w14:paraId="6C0D9F8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405D7F" w14:textId="001C9004" w:rsidR="00B861AA" w:rsidRPr="00016F18" w:rsidRDefault="00B861AA" w:rsidP="00B861AA">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94FA282" w14:textId="260849E3" w:rsidR="00B861AA" w:rsidRPr="00B861AA" w:rsidRDefault="00B861AA" w:rsidP="00B861AA">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F1A391B" w14:textId="27074F00" w:rsidR="00B861AA" w:rsidRPr="00016F18" w:rsidRDefault="00B861AA" w:rsidP="00B861AA">
            <w:pPr>
              <w:pStyle w:val="TAL"/>
              <w:rPr>
                <w:sz w:val="16"/>
                <w:szCs w:val="16"/>
              </w:rPr>
            </w:pPr>
            <w:r w:rsidRPr="00016F18">
              <w:rPr>
                <w:sz w:val="16"/>
                <w:szCs w:val="16"/>
              </w:rPr>
              <w:t>UEs supporting 5GS and E-UTRA and NSSRG.</w:t>
            </w:r>
          </w:p>
        </w:tc>
      </w:tr>
      <w:tr w:rsidR="00B861AA" w14:paraId="7292B8C5"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B9BE959" w14:textId="2425809E" w:rsidR="00B861AA" w:rsidRPr="00016F18" w:rsidRDefault="00B861AA" w:rsidP="00B861AA">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53C31C" w14:textId="4F9A02BF" w:rsidR="00B861AA" w:rsidRPr="00B861AA" w:rsidRDefault="00B861AA" w:rsidP="00B861AA">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37109D4" w14:textId="6268352C" w:rsidR="00B861AA" w:rsidRPr="00016F18" w:rsidRDefault="00B861AA" w:rsidP="00B861AA">
            <w:pPr>
              <w:pStyle w:val="TAL"/>
              <w:rPr>
                <w:sz w:val="16"/>
                <w:szCs w:val="16"/>
              </w:rPr>
            </w:pPr>
            <w:r w:rsidRPr="00016F18">
              <w:rPr>
                <w:sz w:val="16"/>
                <w:szCs w:val="16"/>
              </w:rPr>
              <w:t>UEs supporting 5G Core and additional UE-requested PDU establishment and emergency services in NR connected to 5GCN</w:t>
            </w:r>
          </w:p>
        </w:tc>
      </w:tr>
      <w:tr w:rsidR="00B861AA" w14:paraId="04A2915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1770F9" w14:textId="0D05D33C" w:rsidR="00B861AA" w:rsidRPr="002C087A" w:rsidRDefault="00B861AA" w:rsidP="00B861AA">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55F3C5" w14:textId="78CC2264" w:rsidR="00B861AA" w:rsidRPr="00B861AA" w:rsidRDefault="00B861AA" w:rsidP="00B861AA">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75BB64" w14:textId="6ECFA9AC" w:rsidR="00B861AA" w:rsidRPr="002C087A" w:rsidRDefault="00B861AA" w:rsidP="00B861AA">
            <w:pPr>
              <w:pStyle w:val="TAL"/>
              <w:rPr>
                <w:sz w:val="16"/>
                <w:szCs w:val="16"/>
              </w:rPr>
            </w:pPr>
            <w:r w:rsidRPr="002C087A">
              <w:rPr>
                <w:sz w:val="16"/>
                <w:szCs w:val="16"/>
              </w:rPr>
              <w:t>UEs supporting slice-based RACH partitioning and slice-based RACH prioritisation</w:t>
            </w:r>
          </w:p>
        </w:tc>
      </w:tr>
      <w:tr w:rsidR="00B861AA" w14:paraId="27A56B82"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350CA1" w14:textId="32C8F21F" w:rsidR="00B861AA" w:rsidRPr="002C087A" w:rsidRDefault="00B861AA" w:rsidP="00B861AA">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732440C" w14:textId="58E7BCC7" w:rsidR="00B861AA" w:rsidRPr="00B861AA" w:rsidRDefault="00B861AA" w:rsidP="00B861AA">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6945BD" w14:textId="680DCA9A" w:rsidR="00B861AA" w:rsidRPr="002C087A" w:rsidRDefault="00B861AA" w:rsidP="00B861AA">
            <w:pPr>
              <w:pStyle w:val="TAL"/>
              <w:rPr>
                <w:sz w:val="16"/>
                <w:szCs w:val="16"/>
              </w:rPr>
            </w:pPr>
            <w:r w:rsidRPr="002C087A">
              <w:rPr>
                <w:sz w:val="16"/>
                <w:szCs w:val="16"/>
              </w:rPr>
              <w:t>UEs supporting slice-based RACH partitioning, slice-based RACH prioritisation and RACH prioritisation for Access Identity 1</w:t>
            </w:r>
          </w:p>
        </w:tc>
      </w:tr>
      <w:tr w:rsidR="00B861AA" w14:paraId="53859B7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E2F53B" w14:textId="581CF482" w:rsidR="00B861AA" w:rsidRPr="002C087A" w:rsidRDefault="00B861AA" w:rsidP="00B861AA">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E6A635" w14:textId="3056837A" w:rsidR="00B861AA" w:rsidRPr="00B861AA" w:rsidRDefault="00B861AA" w:rsidP="00B861AA">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832DEC" w14:textId="606A451D" w:rsidR="00B861AA" w:rsidRPr="002C087A" w:rsidRDefault="00B861AA" w:rsidP="00B861AA">
            <w:pPr>
              <w:pStyle w:val="TAL"/>
              <w:rPr>
                <w:sz w:val="16"/>
                <w:szCs w:val="16"/>
              </w:rPr>
            </w:pPr>
            <w:r w:rsidRPr="002C087A">
              <w:rPr>
                <w:sz w:val="16"/>
                <w:szCs w:val="16"/>
              </w:rPr>
              <w:t>UEs supporting 2-Step RACH, slice-based RACH partitioning and slice-based RACH prioritisation</w:t>
            </w:r>
          </w:p>
        </w:tc>
      </w:tr>
      <w:tr w:rsidR="00B861AA" w14:paraId="34F38740"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241C56" w14:textId="378A5F8C" w:rsidR="00B861AA" w:rsidRPr="002C087A" w:rsidRDefault="00B861AA" w:rsidP="00B861AA">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5FDF90" w14:textId="05157E0A" w:rsidR="00B861AA" w:rsidRPr="00B861AA" w:rsidRDefault="00B861AA" w:rsidP="00B861AA">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108CBA" w14:textId="6B117E3E" w:rsidR="00B861AA" w:rsidRPr="002C087A" w:rsidRDefault="00B861AA" w:rsidP="00B861AA">
            <w:pPr>
              <w:pStyle w:val="TAL"/>
              <w:rPr>
                <w:sz w:val="16"/>
                <w:szCs w:val="16"/>
              </w:rPr>
            </w:pPr>
            <w:r w:rsidRPr="002C087A">
              <w:rPr>
                <w:sz w:val="16"/>
                <w:szCs w:val="16"/>
              </w:rPr>
              <w:t>UEs supporting 2-Step RACH, slice-based RACH partitioning, slice-based RACH prioritisation and RACH prioritisation for Access Identity 1</w:t>
            </w:r>
          </w:p>
        </w:tc>
      </w:tr>
      <w:tr w:rsidR="00B861AA" w14:paraId="5CF053A4"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F462C7" w14:textId="0FA14E30" w:rsidR="00B861AA" w:rsidRPr="009472CA" w:rsidRDefault="00B861AA" w:rsidP="00B861AA">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7E1A3A" w14:textId="0280FDA3" w:rsidR="00B861AA" w:rsidRPr="00B861AA" w:rsidRDefault="00B861AA" w:rsidP="00B861AA">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2C0E3CF" w14:textId="6AA7B012" w:rsidR="00B861AA" w:rsidRPr="009472CA" w:rsidRDefault="00B861AA" w:rsidP="00B861AA">
            <w:pPr>
              <w:pStyle w:val="TAL"/>
              <w:rPr>
                <w:sz w:val="16"/>
                <w:szCs w:val="16"/>
              </w:rPr>
            </w:pPr>
            <w:r w:rsidRPr="009472CA">
              <w:rPr>
                <w:sz w:val="16"/>
                <w:szCs w:val="16"/>
              </w:rPr>
              <w:t>UEs supporting 5G core and logged measurements in RRC_IDLE and RRC_INACTIVE and IDC mechanism</w:t>
            </w:r>
          </w:p>
        </w:tc>
      </w:tr>
      <w:tr w:rsidR="00B861AA" w14:paraId="374F5427"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F345FBA" w14:textId="1CE4410C" w:rsidR="00B861AA" w:rsidRPr="009472CA" w:rsidRDefault="00B861AA" w:rsidP="00B861AA">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492C13" w14:textId="6821FB6E" w:rsidR="00B861AA" w:rsidRPr="00B861AA" w:rsidRDefault="00B861AA" w:rsidP="00B861AA">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D2CB602" w14:textId="494B7285" w:rsidR="00B861AA" w:rsidRPr="009472CA" w:rsidRDefault="00B861AA" w:rsidP="00B861AA">
            <w:pPr>
              <w:pStyle w:val="TAL"/>
              <w:rPr>
                <w:sz w:val="16"/>
                <w:szCs w:val="16"/>
              </w:rPr>
            </w:pPr>
            <w:r w:rsidRPr="009472CA">
              <w:rPr>
                <w:sz w:val="16"/>
                <w:szCs w:val="16"/>
              </w:rPr>
              <w:t>UEs supporting 5G core and logged measurements in RRC_IDLE and RRC_INACTIVE and early measurements</w:t>
            </w:r>
          </w:p>
        </w:tc>
      </w:tr>
      <w:tr w:rsidR="00B861AA" w14:paraId="4CA117A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2D0A92" w14:textId="11751BD0" w:rsidR="00B861AA" w:rsidRPr="004F27B1" w:rsidRDefault="00B861AA" w:rsidP="00B861AA">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7FB36BE" w14:textId="37FFC446" w:rsidR="00B861AA" w:rsidRPr="00B861AA" w:rsidRDefault="00B861AA" w:rsidP="00B861AA">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6FD73D" w14:textId="32C97D67" w:rsidR="00B861AA" w:rsidRPr="004F27B1" w:rsidRDefault="00B861AA" w:rsidP="00B861AA">
            <w:pPr>
              <w:pStyle w:val="TAL"/>
              <w:rPr>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B861AA" w14:paraId="259ECC7E"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429846" w14:textId="358DAE28" w:rsidR="00B861AA" w:rsidRPr="00C21875" w:rsidRDefault="00B861AA" w:rsidP="00B861AA">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D893C4" w14:textId="65ED0D3C" w:rsidR="00B861AA" w:rsidRPr="00C21875" w:rsidRDefault="00B861AA" w:rsidP="00B861AA">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5A993FB" w14:textId="5221A850" w:rsidR="00B861AA" w:rsidRPr="00C21875" w:rsidRDefault="00B861AA" w:rsidP="00B861AA">
            <w:pPr>
              <w:pStyle w:val="TAL"/>
              <w:rPr>
                <w:sz w:val="16"/>
                <w:szCs w:val="16"/>
              </w:rPr>
            </w:pPr>
            <w:r w:rsidRPr="00C21875">
              <w:rPr>
                <w:sz w:val="16"/>
                <w:szCs w:val="16"/>
              </w:rPr>
              <w:t>UEs supporting 5G Core and SDT via Configured Grant Type 1 in RRC_INACTIVE state</w:t>
            </w:r>
          </w:p>
        </w:tc>
      </w:tr>
      <w:tr w:rsidR="00B861AA" w14:paraId="415594D6" w14:textId="77777777" w:rsidTr="004E4157">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88019C" w14:textId="075B86D7" w:rsidR="00B861AA" w:rsidRPr="00C21875" w:rsidRDefault="00B861AA" w:rsidP="00B861AA">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B2B8ED" w14:textId="53A71079" w:rsidR="00B861AA" w:rsidRPr="00C21875" w:rsidRDefault="00B861AA" w:rsidP="00B861AA">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46D54A9" w14:textId="4B2FD1F1" w:rsidR="00B861AA" w:rsidRPr="00C21875" w:rsidRDefault="00B861AA" w:rsidP="00B861AA">
            <w:pPr>
              <w:pStyle w:val="TAL"/>
              <w:rPr>
                <w:sz w:val="16"/>
                <w:szCs w:val="16"/>
              </w:rPr>
            </w:pPr>
            <w:r w:rsidRPr="00C21875">
              <w:rPr>
                <w:sz w:val="16"/>
                <w:szCs w:val="16"/>
              </w:rPr>
              <w:t>UEs supporting 5G Core and SRB SDT and SDT via Configured Grant Type 1 in RRC_INACTIVE state</w:t>
            </w:r>
          </w:p>
        </w:tc>
      </w:tr>
    </w:tbl>
    <w:p w14:paraId="2E1000B6" w14:textId="207690DB" w:rsidR="00356D76" w:rsidRDefault="00356D76" w:rsidP="00D425F5"/>
    <w:p w14:paraId="7440B7D4" w14:textId="77777777" w:rsidR="006E43D5" w:rsidRPr="004407D3" w:rsidRDefault="006E43D5" w:rsidP="006E43D5">
      <w:pPr>
        <w:pStyle w:val="Heading2"/>
      </w:pPr>
      <w:bookmarkStart w:id="136" w:name="_Toc114918860"/>
      <w:r w:rsidRPr="004407D3">
        <w:lastRenderedPageBreak/>
        <w:t>4.3</w:t>
      </w:r>
      <w:r w:rsidRPr="004407D3">
        <w:tab/>
        <w:t>Protocol conformance test cases applicability for Vertical UEs</w:t>
      </w:r>
      <w:bookmarkEnd w:id="136"/>
    </w:p>
    <w:p w14:paraId="71D933C7" w14:textId="77777777" w:rsidR="006E43D5" w:rsidRPr="004407D3" w:rsidRDefault="006E43D5" w:rsidP="006E43D5">
      <w:pPr>
        <w:pStyle w:val="Heading3"/>
      </w:pPr>
      <w:bookmarkStart w:id="137" w:name="_Toc114918861"/>
      <w:r w:rsidRPr="004407D3">
        <w:t>4.3.1</w:t>
      </w:r>
      <w:r w:rsidRPr="004407D3">
        <w:tab/>
        <w:t>SNPN-only UEs</w:t>
      </w:r>
      <w:bookmarkEnd w:id="137"/>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5270CE" w:rsidRPr="004407D3"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4407D3" w:rsidRDefault="005270CE" w:rsidP="00032DEE">
            <w:pPr>
              <w:pStyle w:val="TAH"/>
              <w:keepNext w:val="0"/>
              <w:keepLines w:val="0"/>
              <w:jc w:val="left"/>
              <w:rPr>
                <w:rFonts w:cs="Arial"/>
                <w:b w:val="0"/>
                <w:bCs/>
                <w:sz w:val="16"/>
                <w:szCs w:val="16"/>
              </w:rPr>
            </w:pPr>
            <w:r w:rsidRPr="004407D3">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4407D3" w:rsidRDefault="005270CE"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4054A4" w:rsidRPr="004407D3" w14:paraId="4DC2AABA" w14:textId="77777777" w:rsidTr="00F64D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4054A4" w:rsidRPr="004407D3" w:rsidRDefault="004054A4" w:rsidP="00F64DDB">
            <w:pPr>
              <w:pStyle w:val="TAH"/>
              <w:keepNext w:val="0"/>
              <w:keepLines w:val="0"/>
              <w:jc w:val="left"/>
              <w:rPr>
                <w:rFonts w:cs="Arial"/>
                <w:b w:val="0"/>
                <w:bCs/>
                <w:sz w:val="16"/>
                <w:szCs w:val="16"/>
              </w:rPr>
            </w:pPr>
            <w:r>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4054A4" w:rsidRPr="004407D3" w:rsidRDefault="004054A4" w:rsidP="00F64DDB">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4054A4" w:rsidRPr="004407D3" w14:paraId="0F8C557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4054A4" w:rsidRPr="004407D3" w:rsidRDefault="004054A4" w:rsidP="004338E7">
            <w:pPr>
              <w:pStyle w:val="TAC"/>
              <w:keepNext w:val="0"/>
              <w:keepLines w:val="0"/>
              <w:jc w:val="left"/>
              <w:rPr>
                <w:sz w:val="16"/>
              </w:rPr>
            </w:pPr>
          </w:p>
        </w:tc>
      </w:tr>
      <w:tr w:rsidR="004054A4" w:rsidRPr="004407D3" w14:paraId="11A90CB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4054A4" w:rsidRPr="004407D3" w:rsidRDefault="004054A4" w:rsidP="004338E7">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4054A4" w:rsidRPr="004407D3" w14:paraId="2E031F4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4054A4" w:rsidRPr="004407D3" w:rsidRDefault="004054A4" w:rsidP="00032DEE">
            <w:pPr>
              <w:pStyle w:val="TAH"/>
              <w:keepNext w:val="0"/>
              <w:keepLines w:val="0"/>
              <w:jc w:val="left"/>
              <w:rPr>
                <w:rFonts w:cs="Arial"/>
                <w:b w:val="0"/>
                <w:bCs/>
                <w:sz w:val="16"/>
                <w:szCs w:val="16"/>
              </w:rPr>
            </w:pPr>
            <w:r w:rsidRPr="004054A4">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4054A4" w:rsidRPr="004407D3" w:rsidRDefault="004054A4"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4054A4" w:rsidRPr="004407D3" w14:paraId="0009D3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4054A4" w:rsidRPr="004407D3" w:rsidRDefault="004054A4" w:rsidP="004338E7">
            <w:pPr>
              <w:pStyle w:val="TAC"/>
              <w:keepNext w:val="0"/>
              <w:keepLines w:val="0"/>
              <w:jc w:val="left"/>
              <w:rPr>
                <w:sz w:val="16"/>
              </w:rPr>
            </w:pPr>
          </w:p>
        </w:tc>
      </w:tr>
      <w:tr w:rsidR="004054A4" w:rsidRPr="004407D3" w14:paraId="4AF0F86B"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4054A4" w:rsidRPr="004407D3" w:rsidRDefault="004054A4" w:rsidP="004338E7">
            <w:pPr>
              <w:pStyle w:val="TAC"/>
              <w:keepNext w:val="0"/>
              <w:keepLines w:val="0"/>
              <w:jc w:val="left"/>
              <w:rPr>
                <w:sz w:val="16"/>
              </w:rPr>
            </w:pPr>
          </w:p>
        </w:tc>
      </w:tr>
      <w:tr w:rsidR="004054A4" w:rsidRPr="004407D3" w14:paraId="05F0178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4054A4" w:rsidRPr="004407D3" w:rsidRDefault="004054A4" w:rsidP="004338E7">
            <w:pPr>
              <w:pStyle w:val="TAC"/>
              <w:keepNext w:val="0"/>
              <w:keepLines w:val="0"/>
              <w:jc w:val="left"/>
              <w:rPr>
                <w:sz w:val="16"/>
              </w:rPr>
            </w:pPr>
          </w:p>
        </w:tc>
      </w:tr>
      <w:tr w:rsidR="004054A4" w:rsidRPr="004407D3" w14:paraId="1B10FD0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4054A4" w:rsidRPr="004407D3" w:rsidRDefault="004054A4" w:rsidP="004338E7">
            <w:pPr>
              <w:pStyle w:val="TAC"/>
              <w:keepNext w:val="0"/>
              <w:keepLines w:val="0"/>
              <w:jc w:val="left"/>
              <w:rPr>
                <w:sz w:val="16"/>
              </w:rPr>
            </w:pPr>
          </w:p>
        </w:tc>
      </w:tr>
      <w:tr w:rsidR="004054A4" w:rsidRPr="004407D3" w14:paraId="0DDF5E2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4054A4" w:rsidRPr="004407D3" w:rsidRDefault="004054A4" w:rsidP="004338E7">
            <w:pPr>
              <w:pStyle w:val="TAC"/>
              <w:keepNext w:val="0"/>
              <w:keepLines w:val="0"/>
              <w:jc w:val="left"/>
              <w:rPr>
                <w:sz w:val="16"/>
              </w:rPr>
            </w:pPr>
          </w:p>
        </w:tc>
      </w:tr>
      <w:tr w:rsidR="004054A4" w:rsidRPr="004407D3" w14:paraId="0FC4554D"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4054A4" w:rsidRPr="004407D3" w:rsidRDefault="004054A4" w:rsidP="004338E7">
            <w:pPr>
              <w:pStyle w:val="TAC"/>
              <w:keepNext w:val="0"/>
              <w:keepLines w:val="0"/>
              <w:jc w:val="left"/>
              <w:rPr>
                <w:sz w:val="16"/>
              </w:rPr>
            </w:pPr>
          </w:p>
        </w:tc>
      </w:tr>
      <w:tr w:rsidR="004054A4" w:rsidRPr="004407D3" w14:paraId="19DB76F5"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4054A4" w:rsidRPr="004407D3" w:rsidRDefault="004054A4" w:rsidP="004338E7">
            <w:pPr>
              <w:pStyle w:val="TAC"/>
              <w:keepNext w:val="0"/>
              <w:keepLines w:val="0"/>
              <w:jc w:val="left"/>
              <w:rPr>
                <w:sz w:val="16"/>
              </w:rPr>
            </w:pPr>
          </w:p>
        </w:tc>
      </w:tr>
      <w:tr w:rsidR="004054A4" w:rsidRPr="004407D3" w14:paraId="2FB594BF"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4054A4" w:rsidRPr="004407D3" w:rsidRDefault="004054A4" w:rsidP="004338E7">
            <w:pPr>
              <w:pStyle w:val="TAC"/>
              <w:keepNext w:val="0"/>
              <w:keepLines w:val="0"/>
              <w:jc w:val="left"/>
              <w:rPr>
                <w:sz w:val="16"/>
              </w:rPr>
            </w:pPr>
          </w:p>
        </w:tc>
      </w:tr>
      <w:tr w:rsidR="004054A4" w:rsidRPr="004407D3" w14:paraId="22D2E5D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4054A4" w:rsidRPr="004407D3" w:rsidRDefault="004054A4" w:rsidP="004338E7">
            <w:pPr>
              <w:pStyle w:val="TAC"/>
              <w:keepNext w:val="0"/>
              <w:keepLines w:val="0"/>
              <w:jc w:val="left"/>
              <w:rPr>
                <w:sz w:val="16"/>
              </w:rPr>
            </w:pPr>
          </w:p>
        </w:tc>
      </w:tr>
      <w:tr w:rsidR="004054A4" w:rsidRPr="004407D3" w14:paraId="2453480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4054A4" w:rsidRPr="004407D3" w:rsidRDefault="004054A4" w:rsidP="004338E7">
            <w:pPr>
              <w:pStyle w:val="TAC"/>
              <w:keepNext w:val="0"/>
              <w:keepLines w:val="0"/>
              <w:jc w:val="left"/>
              <w:rPr>
                <w:sz w:val="16"/>
              </w:rPr>
            </w:pPr>
          </w:p>
        </w:tc>
      </w:tr>
      <w:tr w:rsidR="004054A4" w:rsidRPr="004407D3" w14:paraId="65C2D27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4054A4" w:rsidRPr="004407D3" w:rsidRDefault="004054A4" w:rsidP="004338E7">
            <w:pPr>
              <w:pStyle w:val="TAC"/>
              <w:keepNext w:val="0"/>
              <w:keepLines w:val="0"/>
              <w:jc w:val="left"/>
              <w:rPr>
                <w:sz w:val="16"/>
              </w:rPr>
            </w:pPr>
          </w:p>
        </w:tc>
      </w:tr>
      <w:tr w:rsidR="004054A4" w:rsidRPr="004407D3" w14:paraId="1CFFC452"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4054A4" w:rsidRPr="004407D3" w:rsidRDefault="004054A4" w:rsidP="004338E7">
            <w:pPr>
              <w:pStyle w:val="TAC"/>
              <w:keepNext w:val="0"/>
              <w:keepLines w:val="0"/>
              <w:jc w:val="left"/>
              <w:rPr>
                <w:sz w:val="16"/>
              </w:rPr>
            </w:pPr>
          </w:p>
        </w:tc>
      </w:tr>
      <w:tr w:rsidR="004054A4" w:rsidRPr="004407D3" w14:paraId="6C270B1E"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4054A4" w:rsidRPr="004407D3" w:rsidRDefault="004054A4" w:rsidP="004338E7">
            <w:pPr>
              <w:pStyle w:val="TAC"/>
              <w:keepNext w:val="0"/>
              <w:keepLines w:val="0"/>
              <w:jc w:val="left"/>
              <w:rPr>
                <w:sz w:val="16"/>
              </w:rPr>
            </w:pPr>
          </w:p>
        </w:tc>
      </w:tr>
      <w:tr w:rsidR="004054A4" w:rsidRPr="004407D3" w14:paraId="551A0389"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4054A4" w:rsidRPr="004407D3" w:rsidRDefault="004054A4" w:rsidP="004338E7">
            <w:pPr>
              <w:pStyle w:val="TAC"/>
              <w:keepNext w:val="0"/>
              <w:keepLines w:val="0"/>
              <w:jc w:val="left"/>
              <w:rPr>
                <w:sz w:val="16"/>
              </w:rPr>
            </w:pPr>
          </w:p>
        </w:tc>
      </w:tr>
      <w:tr w:rsidR="004054A4" w:rsidRPr="004407D3" w14:paraId="1C586B5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4054A4" w:rsidRPr="004407D3" w:rsidRDefault="004054A4" w:rsidP="004338E7">
            <w:pPr>
              <w:pStyle w:val="TAC"/>
              <w:keepNext w:val="0"/>
              <w:keepLines w:val="0"/>
              <w:jc w:val="left"/>
              <w:rPr>
                <w:sz w:val="16"/>
              </w:rPr>
            </w:pPr>
          </w:p>
        </w:tc>
      </w:tr>
      <w:tr w:rsidR="004054A4" w:rsidRPr="004407D3" w14:paraId="73F42D6C"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4054A4" w:rsidRPr="004407D3" w:rsidRDefault="004054A4" w:rsidP="004338E7">
            <w:pPr>
              <w:pStyle w:val="TAC"/>
              <w:keepNext w:val="0"/>
              <w:keepLines w:val="0"/>
              <w:jc w:val="left"/>
              <w:rPr>
                <w:sz w:val="16"/>
              </w:rPr>
            </w:pPr>
          </w:p>
        </w:tc>
      </w:tr>
      <w:tr w:rsidR="004054A4" w:rsidRPr="004407D3" w14:paraId="5C1F1E7A"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4054A4" w:rsidRPr="004407D3" w:rsidRDefault="004054A4" w:rsidP="004338E7">
            <w:pPr>
              <w:pStyle w:val="TAC"/>
              <w:keepNext w:val="0"/>
              <w:keepLines w:val="0"/>
              <w:jc w:val="left"/>
              <w:rPr>
                <w:sz w:val="16"/>
              </w:rPr>
            </w:pPr>
          </w:p>
        </w:tc>
      </w:tr>
      <w:tr w:rsidR="004054A4" w:rsidRPr="004407D3" w14:paraId="4C393D78"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4054A4" w:rsidRPr="004407D3" w:rsidRDefault="004054A4" w:rsidP="004338E7">
            <w:pPr>
              <w:pStyle w:val="TAC"/>
              <w:keepNext w:val="0"/>
              <w:keepLines w:val="0"/>
              <w:jc w:val="left"/>
              <w:rPr>
                <w:sz w:val="16"/>
              </w:rPr>
            </w:pPr>
          </w:p>
        </w:tc>
      </w:tr>
      <w:tr w:rsidR="004054A4" w:rsidRPr="004407D3" w14:paraId="298EE0F0"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4054A4" w:rsidRPr="004407D3" w:rsidRDefault="004054A4" w:rsidP="004338E7">
            <w:pPr>
              <w:pStyle w:val="TAC"/>
              <w:keepNext w:val="0"/>
              <w:keepLines w:val="0"/>
              <w:jc w:val="left"/>
              <w:rPr>
                <w:sz w:val="16"/>
              </w:rPr>
            </w:pPr>
          </w:p>
        </w:tc>
      </w:tr>
      <w:tr w:rsidR="004054A4" w:rsidRPr="004407D3" w14:paraId="6FCD5CD7" w14:textId="77777777" w:rsidTr="004338E7">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4054A4" w:rsidRPr="004407D3" w:rsidRDefault="004054A4" w:rsidP="004338E7">
            <w:pPr>
              <w:pStyle w:val="TAH"/>
              <w:keepNext w:val="0"/>
              <w:keepLines w:val="0"/>
              <w:jc w:val="left"/>
              <w:rPr>
                <w:rFonts w:cs="Arial"/>
                <w:b w:val="0"/>
                <w:bCs/>
                <w:sz w:val="16"/>
                <w:szCs w:val="16"/>
              </w:rPr>
            </w:pPr>
            <w:r>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4054A4" w:rsidRPr="004407D3" w:rsidRDefault="004054A4" w:rsidP="004338E7">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4054A4" w:rsidRPr="004407D3" w14:paraId="65D91A6B" w14:textId="77777777" w:rsidTr="006B763D">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4054A4" w:rsidRPr="004407D3" w:rsidRDefault="004054A4" w:rsidP="006B763D">
            <w:pPr>
              <w:pStyle w:val="TAH"/>
              <w:keepNext w:val="0"/>
              <w:keepLines w:val="0"/>
              <w:jc w:val="left"/>
              <w:rPr>
                <w:rFonts w:cs="Arial"/>
                <w:b w:val="0"/>
                <w:bCs/>
                <w:sz w:val="16"/>
                <w:szCs w:val="16"/>
              </w:rPr>
            </w:pPr>
            <w:r w:rsidRPr="004054A4">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4054A4" w:rsidRPr="004407D3" w:rsidRDefault="004054A4" w:rsidP="006B763D">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4054A4" w:rsidRPr="004054A4" w:rsidRDefault="006E43D5" w:rsidP="00032DEE">
            <w:pPr>
              <w:pStyle w:val="TAH"/>
              <w:keepNext w:val="0"/>
              <w:keepLines w:val="0"/>
              <w:jc w:val="left"/>
              <w:rPr>
                <w:rFonts w:cs="Arial"/>
                <w:b w:val="0"/>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8" w:name="historyclause"/>
      <w:r w:rsidRPr="003F7263">
        <w:br w:type="page"/>
      </w:r>
      <w:bookmarkStart w:id="139" w:name="_Toc27419193"/>
      <w:bookmarkStart w:id="140" w:name="_Toc36040069"/>
      <w:bookmarkStart w:id="141" w:name="_Toc43900801"/>
      <w:bookmarkStart w:id="142" w:name="_Toc51768024"/>
      <w:bookmarkStart w:id="143" w:name="_Toc58241947"/>
      <w:bookmarkStart w:id="144" w:name="_Toc68076600"/>
      <w:bookmarkStart w:id="145" w:name="_Toc75369790"/>
      <w:bookmarkStart w:id="146" w:name="_Toc90490561"/>
      <w:bookmarkStart w:id="147" w:name="_Toc100141934"/>
      <w:bookmarkStart w:id="148" w:name="_Toc114918862"/>
      <w:r w:rsidR="00080512" w:rsidRPr="003F7263">
        <w:lastRenderedPageBreak/>
        <w:t xml:space="preserve">Annex </w:t>
      </w:r>
      <w:r w:rsidR="004D36DF" w:rsidRPr="003F7263">
        <w:t>A (</w:t>
      </w:r>
      <w:r w:rsidR="00080512" w:rsidRPr="003F7263">
        <w:t>informative):</w:t>
      </w:r>
      <w:r w:rsidR="00080512" w:rsidRPr="003F7263">
        <w:br/>
        <w:t>Change history</w:t>
      </w:r>
      <w:bookmarkEnd w:id="139"/>
      <w:bookmarkEnd w:id="140"/>
      <w:bookmarkEnd w:id="141"/>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8"/>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proofErr w:type="spellStart"/>
            <w:r w:rsidRPr="003F7263">
              <w:rPr>
                <w:b/>
                <w:sz w:val="16"/>
                <w:lang w:eastAsia="en-US"/>
              </w:rPr>
              <w:t>TDoc</w:t>
            </w:r>
            <w:proofErr w:type="spellEnd"/>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 xml:space="preserve">RAN5##2-5G-NR </w:t>
            </w:r>
            <w:proofErr w:type="spellStart"/>
            <w:r w:rsidRPr="003F7263">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 xml:space="preserve">Addition of Layer 2 test case </w:t>
            </w:r>
            <w:proofErr w:type="spellStart"/>
            <w:r w:rsidRPr="003F7263">
              <w:rPr>
                <w:sz w:val="16"/>
                <w:szCs w:val="16"/>
                <w:lang w:eastAsia="en-US"/>
              </w:rPr>
              <w:t>applicabilities</w:t>
            </w:r>
            <w:proofErr w:type="spellEnd"/>
            <w:r w:rsidRPr="003F7263">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 xml:space="preserve">Addition of missing and new test cases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 xml:space="preserve">Introduction of 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 xml:space="preserve">Non 3GPP Access over WLAN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 xml:space="preserve">Addition of applicability for NR </w:t>
            </w:r>
            <w:proofErr w:type="spellStart"/>
            <w:r w:rsidRPr="003F7263">
              <w:rPr>
                <w:rFonts w:cs="Arial"/>
                <w:color w:val="000000"/>
                <w:sz w:val="16"/>
                <w:szCs w:val="16"/>
              </w:rPr>
              <w:t>Multi Layer</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eMIMO</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NR TC applicability for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Addition of test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 xml:space="preserve">Update to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 xml:space="preserve">Applicability statement for new test case for Multi configured uplink grants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3F7263" w:rsidRDefault="00A76896" w:rsidP="005C45BF">
            <w:pPr>
              <w:pStyle w:val="TAL"/>
              <w:rPr>
                <w:rFonts w:cs="Arial"/>
                <w:color w:val="000000"/>
                <w:sz w:val="16"/>
                <w:szCs w:val="16"/>
              </w:rPr>
            </w:pPr>
            <w:r w:rsidRPr="003F7263">
              <w:rPr>
                <w:rFonts w:cs="Arial"/>
                <w:color w:val="000000"/>
                <w:sz w:val="16"/>
                <w:szCs w:val="16"/>
              </w:rPr>
              <w:t>Addition of</w:t>
            </w:r>
            <w:r w:rsidR="0067755D">
              <w:rPr>
                <w:rFonts w:cs="Arial"/>
                <w:color w:val="000000"/>
                <w:sz w:val="16"/>
                <w:szCs w:val="16"/>
              </w:rPr>
              <w:t xml:space="preserve"> </w:t>
            </w:r>
            <w:r w:rsidRPr="003F7263">
              <w:rPr>
                <w:rFonts w:cs="Arial"/>
                <w:color w:val="000000"/>
                <w:sz w:val="16"/>
                <w:szCs w:val="16"/>
              </w:rPr>
              <w:t>applicability for new</w:t>
            </w:r>
            <w:r w:rsidR="0067755D">
              <w:rPr>
                <w:rFonts w:cs="Arial"/>
                <w:color w:val="000000"/>
                <w:sz w:val="16"/>
                <w:szCs w:val="16"/>
              </w:rPr>
              <w:t xml:space="preserve"> </w:t>
            </w:r>
            <w:r w:rsidRPr="003F7263">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 xml:space="preserve">Addition of applicability for </w:t>
            </w:r>
            <w:proofErr w:type="spellStart"/>
            <w:r w:rsidRPr="003F7263">
              <w:rPr>
                <w:rFonts w:cs="Arial"/>
                <w:color w:val="000000"/>
                <w:sz w:val="16"/>
                <w:szCs w:val="16"/>
              </w:rPr>
              <w:t>eNS</w:t>
            </w:r>
            <w:proofErr w:type="spellEnd"/>
            <w:r w:rsidRPr="003F7263">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 xml:space="preserve">Add </w:t>
            </w:r>
            <w:proofErr w:type="spellStart"/>
            <w:r w:rsidRPr="003F7263">
              <w:rPr>
                <w:rFonts w:cs="Arial"/>
                <w:color w:val="000000"/>
                <w:sz w:val="16"/>
                <w:szCs w:val="16"/>
              </w:rPr>
              <w:t>applicabilities</w:t>
            </w:r>
            <w:proofErr w:type="spellEnd"/>
            <w:r w:rsidRPr="003F7263">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 xml:space="preserve">Add applicability for NR </w:t>
            </w:r>
            <w:proofErr w:type="spellStart"/>
            <w:r w:rsidRPr="003F7263">
              <w:rPr>
                <w:rFonts w:cs="Arial"/>
                <w:color w:val="000000"/>
                <w:sz w:val="16"/>
                <w:szCs w:val="16"/>
              </w:rPr>
              <w:t>MobEnc</w:t>
            </w:r>
            <w:proofErr w:type="spellEnd"/>
            <w:r w:rsidRPr="003F7263">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 xml:space="preserve">Addition of test applicability for new </w:t>
            </w:r>
            <w:proofErr w:type="spellStart"/>
            <w:r w:rsidRPr="003F7263">
              <w:rPr>
                <w:rFonts w:cs="Arial"/>
                <w:color w:val="000000"/>
                <w:sz w:val="16"/>
                <w:szCs w:val="16"/>
              </w:rPr>
              <w:t>eNS</w:t>
            </w:r>
            <w:proofErr w:type="spellEnd"/>
            <w:r w:rsidRPr="003F726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 xml:space="preserve">Correction to applicability for NR </w:t>
            </w:r>
            <w:proofErr w:type="spellStart"/>
            <w:r w:rsidRPr="003F7263">
              <w:rPr>
                <w:rFonts w:cs="Arial"/>
                <w:color w:val="000000"/>
                <w:sz w:val="16"/>
                <w:szCs w:val="16"/>
              </w:rPr>
              <w:t>MobEnh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 xml:space="preserve">Updates to emergency </w:t>
            </w:r>
            <w:proofErr w:type="spellStart"/>
            <w:r w:rsidRPr="003F7263">
              <w:rPr>
                <w:rFonts w:cs="Arial"/>
                <w:color w:val="000000"/>
                <w:sz w:val="16"/>
                <w:szCs w:val="16"/>
              </w:rPr>
              <w:t>applicabilities</w:t>
            </w:r>
            <w:proofErr w:type="spellEnd"/>
            <w:r w:rsidRPr="003F7263">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 xml:space="preserve">Addition of new NR URLLC MAC Test Case </w:t>
            </w:r>
            <w:proofErr w:type="spellStart"/>
            <w:r w:rsidRPr="003F7263">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 xml:space="preserve">Applicability statement for new test cases for PDCP Duplication 3 RLC entities in NR </w:t>
            </w:r>
            <w:proofErr w:type="spellStart"/>
            <w:r w:rsidRPr="003F7263">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 xml:space="preserve">Modification of idle/inactive testcase </w:t>
            </w:r>
            <w:proofErr w:type="spellStart"/>
            <w:r w:rsidRPr="00B46C9E">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BE608E">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BE608E">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BE608E">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BE608E">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BE608E">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BE608E">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BE608E">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BE608E">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BE608E">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BE608E">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BE608E">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BE608E">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BE608E">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BE608E">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BE608E">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BE608E">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BE608E">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BE608E">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BE608E">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BE608E">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BE608E">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BE608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BE608E">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BE608E">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BE608E">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BE608E">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BE608E">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BE608E">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BE608E">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BE608E">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BE608E">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BE608E">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BE608E">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BE608E">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BE608E">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BE608E">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BE608E">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BE608E">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BE608E">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BE608E">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BE608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BE608E">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BE608E">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BE608E">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BE608E">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BE608E">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BE608E">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BE608E">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BE608E">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BE608E">
              <w:rPr>
                <w:rFonts w:cs="Arial"/>
                <w:color w:val="000000"/>
                <w:sz w:val="16"/>
                <w:szCs w:val="16"/>
              </w:rPr>
              <w:t xml:space="preserve">Add applicability for Rel-15 Inter-system mobility between untrusted </w:t>
            </w:r>
            <w:proofErr w:type="gramStart"/>
            <w:r w:rsidRPr="00BE608E">
              <w:rPr>
                <w:rFonts w:cs="Arial"/>
                <w:color w:val="000000"/>
                <w:sz w:val="16"/>
                <w:szCs w:val="16"/>
              </w:rPr>
              <w:t>Non-3GPP</w:t>
            </w:r>
            <w:proofErr w:type="gramEnd"/>
            <w:r w:rsidRPr="00BE608E">
              <w:rPr>
                <w:rFonts w:cs="Arial"/>
                <w:color w:val="000000"/>
                <w:sz w:val="16"/>
                <w:szCs w:val="16"/>
              </w:rPr>
              <w:t xml:space="preserve">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27BA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E608E" w:rsidRDefault="0001065F" w:rsidP="00027BA9">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E608E" w:rsidRDefault="0001065F" w:rsidP="00027BA9">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E608E" w:rsidRDefault="0001065F" w:rsidP="00027BA9">
            <w:pPr>
              <w:pStyle w:val="TAL"/>
              <w:rPr>
                <w:rFonts w:cs="Arial"/>
                <w:color w:val="000000"/>
                <w:sz w:val="16"/>
                <w:szCs w:val="16"/>
              </w:rPr>
            </w:pPr>
            <w:r w:rsidRPr="00BE608E">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E608E" w:rsidRDefault="0001065F" w:rsidP="00027BA9">
            <w:pPr>
              <w:pStyle w:val="TAL"/>
              <w:rPr>
                <w:rFonts w:cs="Arial"/>
                <w:color w:val="000000"/>
                <w:sz w:val="16"/>
                <w:szCs w:val="16"/>
              </w:rPr>
            </w:pPr>
            <w:r w:rsidRPr="00BE608E">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E608E" w:rsidRDefault="0001065F" w:rsidP="00027BA9">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E608E" w:rsidRDefault="0001065F" w:rsidP="00027BA9">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E608E" w:rsidRDefault="0001065F" w:rsidP="00027BA9">
            <w:pPr>
              <w:pStyle w:val="TAL"/>
              <w:rPr>
                <w:rFonts w:cs="Arial"/>
                <w:color w:val="000000"/>
                <w:sz w:val="16"/>
                <w:szCs w:val="16"/>
              </w:rPr>
            </w:pPr>
            <w:r w:rsidRPr="00BE608E">
              <w:rPr>
                <w:rFonts w:cs="Arial"/>
                <w:color w:val="000000"/>
                <w:sz w:val="16"/>
                <w:szCs w:val="16"/>
              </w:rPr>
              <w:t xml:space="preserve">Addition of applicability of new </w:t>
            </w:r>
            <w:proofErr w:type="spellStart"/>
            <w:r w:rsidRPr="00BE608E">
              <w:rPr>
                <w:rFonts w:cs="Arial"/>
                <w:color w:val="000000"/>
                <w:sz w:val="16"/>
                <w:szCs w:val="16"/>
              </w:rPr>
              <w:t>eNS</w:t>
            </w:r>
            <w:proofErr w:type="spellEnd"/>
            <w:r w:rsidRPr="00BE608E">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E608E" w:rsidRDefault="0001065F" w:rsidP="00027BA9">
            <w:pPr>
              <w:pStyle w:val="TAL"/>
              <w:rPr>
                <w:rFonts w:cs="Arial"/>
                <w:color w:val="000000"/>
                <w:sz w:val="16"/>
                <w:szCs w:val="16"/>
              </w:rPr>
            </w:pPr>
            <w:r w:rsidRPr="00BE608E">
              <w:rPr>
                <w:rFonts w:cs="Arial"/>
                <w:color w:val="000000"/>
                <w:sz w:val="16"/>
                <w:szCs w:val="16"/>
              </w:rPr>
              <w:t>17.0.0</w:t>
            </w:r>
          </w:p>
        </w:tc>
      </w:tr>
      <w:tr w:rsidR="0001065F" w:rsidRPr="00027BA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E608E" w:rsidRDefault="0001065F" w:rsidP="0001065F">
            <w:pPr>
              <w:pStyle w:val="TAL"/>
              <w:rPr>
                <w:rFonts w:cs="Arial"/>
                <w:color w:val="000000"/>
                <w:sz w:val="16"/>
                <w:szCs w:val="16"/>
              </w:rPr>
            </w:pPr>
            <w:r w:rsidRPr="00BE608E">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E608E" w:rsidRDefault="0001065F" w:rsidP="0001065F">
            <w:pPr>
              <w:pStyle w:val="TAL"/>
              <w:rPr>
                <w:rFonts w:cs="Arial"/>
                <w:color w:val="000000"/>
                <w:sz w:val="16"/>
                <w:szCs w:val="16"/>
              </w:rPr>
            </w:pPr>
            <w:r w:rsidRPr="00BE608E">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E608E"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E608E" w:rsidRDefault="0001065F" w:rsidP="0001065F">
            <w:pPr>
              <w:pStyle w:val="TAL"/>
              <w:rPr>
                <w:rFonts w:cs="Arial"/>
                <w:color w:val="000000"/>
                <w:sz w:val="16"/>
                <w:szCs w:val="16"/>
              </w:rPr>
            </w:pPr>
            <w:proofErr w:type="spellStart"/>
            <w:r w:rsidRPr="00BE608E">
              <w:rPr>
                <w:rFonts w:cs="Arial"/>
                <w:color w:val="000000"/>
                <w:sz w:val="16"/>
                <w:szCs w:val="16"/>
              </w:rPr>
              <w:t>Applicabilities</w:t>
            </w:r>
            <w:proofErr w:type="spellEnd"/>
            <w:r w:rsidRPr="00BE608E">
              <w:rPr>
                <w:rFonts w:cs="Arial"/>
                <w:color w:val="000000"/>
                <w:sz w:val="16"/>
                <w:szCs w:val="16"/>
              </w:rPr>
              <w:t xml:space="preserve"> for new </w:t>
            </w:r>
            <w:proofErr w:type="spellStart"/>
            <w:r w:rsidRPr="00BE608E">
              <w:rPr>
                <w:rFonts w:cs="Arial"/>
                <w:color w:val="000000"/>
                <w:sz w:val="16"/>
                <w:szCs w:val="16"/>
              </w:rPr>
              <w:t>RedCap</w:t>
            </w:r>
            <w:proofErr w:type="spellEnd"/>
            <w:r w:rsidRPr="00BE608E">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E608E" w:rsidRDefault="0001065F" w:rsidP="0001065F">
            <w:pPr>
              <w:pStyle w:val="TAL"/>
              <w:rPr>
                <w:rFonts w:cs="Arial"/>
                <w:color w:val="000000"/>
                <w:sz w:val="16"/>
                <w:szCs w:val="16"/>
              </w:rPr>
            </w:pPr>
            <w:r w:rsidRPr="00BE608E">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E608E" w:rsidRDefault="0001065F" w:rsidP="0001065F">
            <w:pPr>
              <w:pStyle w:val="TAL"/>
              <w:rPr>
                <w:rFonts w:cs="Arial"/>
                <w:color w:val="000000"/>
                <w:sz w:val="16"/>
                <w:szCs w:val="16"/>
              </w:rPr>
            </w:pPr>
            <w:r w:rsidRPr="00BE608E">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E608E" w:rsidRDefault="0001065F" w:rsidP="0001065F">
            <w:pPr>
              <w:pStyle w:val="TAL"/>
              <w:rPr>
                <w:rFonts w:cs="Arial"/>
                <w:color w:val="000000"/>
                <w:sz w:val="16"/>
                <w:szCs w:val="16"/>
              </w:rPr>
            </w:pPr>
            <w:r w:rsidRPr="00BE608E">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E608E" w:rsidRDefault="0001065F" w:rsidP="0001065F">
            <w:pPr>
              <w:pStyle w:val="TAL"/>
              <w:rPr>
                <w:rFonts w:cs="Arial"/>
                <w:color w:val="000000"/>
                <w:sz w:val="16"/>
                <w:szCs w:val="16"/>
              </w:rPr>
            </w:pPr>
            <w:r w:rsidRPr="00BE608E">
              <w:rPr>
                <w:rFonts w:cs="Arial"/>
                <w:color w:val="000000"/>
                <w:sz w:val="16"/>
                <w:szCs w:val="16"/>
              </w:rPr>
              <w:t xml:space="preserve">Addition of applicability of new </w:t>
            </w:r>
            <w:proofErr w:type="spellStart"/>
            <w:r w:rsidRPr="00BE608E">
              <w:rPr>
                <w:rFonts w:cs="Arial"/>
                <w:color w:val="000000"/>
                <w:sz w:val="16"/>
                <w:szCs w:val="16"/>
              </w:rPr>
              <w:t>eNS</w:t>
            </w:r>
            <w:proofErr w:type="spellEnd"/>
            <w:r w:rsidRPr="00BE608E">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E608E" w:rsidRDefault="0001065F" w:rsidP="0001065F">
            <w:pPr>
              <w:pStyle w:val="TAL"/>
              <w:rPr>
                <w:rFonts w:cs="Arial"/>
                <w:color w:val="000000"/>
                <w:sz w:val="16"/>
                <w:szCs w:val="16"/>
              </w:rPr>
            </w:pPr>
            <w:r w:rsidRPr="00BE608E">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E608E" w:rsidRDefault="0001065F" w:rsidP="0001065F">
            <w:pPr>
              <w:pStyle w:val="TAL"/>
              <w:rPr>
                <w:rFonts w:cs="Arial"/>
                <w:color w:val="000000"/>
                <w:sz w:val="16"/>
                <w:szCs w:val="16"/>
              </w:rPr>
            </w:pPr>
            <w:proofErr w:type="spellStart"/>
            <w:r w:rsidRPr="00BE608E">
              <w:rPr>
                <w:rFonts w:cs="Arial"/>
                <w:color w:val="000000"/>
                <w:sz w:val="16"/>
                <w:szCs w:val="16"/>
              </w:rPr>
              <w:t>RedCap</w:t>
            </w:r>
            <w:proofErr w:type="spellEnd"/>
            <w:r w:rsidRPr="00BE608E">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3E526D" w:rsidRPr="003E526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E608E" w:rsidRDefault="003E526D" w:rsidP="003E526D">
            <w:pPr>
              <w:pStyle w:val="TAL"/>
              <w:rPr>
                <w:rFonts w:cs="Arial"/>
                <w:color w:val="000000"/>
                <w:sz w:val="16"/>
                <w:szCs w:val="16"/>
              </w:rPr>
            </w:pPr>
            <w:r w:rsidRPr="005270CE">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E608E" w:rsidRDefault="003E526D" w:rsidP="003E526D">
            <w:pPr>
              <w:pStyle w:val="TAL"/>
              <w:rPr>
                <w:rFonts w:cs="Arial"/>
                <w:color w:val="000000"/>
                <w:sz w:val="16"/>
                <w:szCs w:val="16"/>
              </w:rPr>
            </w:pPr>
            <w:r w:rsidRPr="005270CE">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E608E" w:rsidRDefault="003E526D" w:rsidP="003E526D">
            <w:pPr>
              <w:pStyle w:val="TAL"/>
              <w:rPr>
                <w:rFonts w:cs="Arial"/>
                <w:color w:val="000000"/>
                <w:sz w:val="16"/>
                <w:szCs w:val="16"/>
              </w:rPr>
            </w:pPr>
            <w:r w:rsidRPr="005270CE">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E608E" w:rsidRDefault="003E526D" w:rsidP="003E526D">
            <w:pPr>
              <w:pStyle w:val="TAL"/>
              <w:rPr>
                <w:rFonts w:cs="Arial"/>
                <w:color w:val="000000"/>
                <w:sz w:val="16"/>
                <w:szCs w:val="16"/>
              </w:rPr>
            </w:pPr>
            <w:r w:rsidRPr="005270CE">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E608E" w:rsidRDefault="003E526D" w:rsidP="003E526D">
            <w:pPr>
              <w:pStyle w:val="TAL"/>
              <w:rPr>
                <w:rFonts w:cs="Arial"/>
                <w:color w:val="000000"/>
                <w:sz w:val="16"/>
                <w:szCs w:val="16"/>
              </w:rPr>
            </w:pPr>
            <w:r w:rsidRPr="005270CE">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E608E" w:rsidRDefault="003E526D" w:rsidP="003E526D">
            <w:pPr>
              <w:pStyle w:val="TAL"/>
              <w:rPr>
                <w:rFonts w:cs="Arial"/>
                <w:color w:val="000000"/>
                <w:sz w:val="16"/>
                <w:szCs w:val="16"/>
              </w:rPr>
            </w:pPr>
            <w:r w:rsidRPr="005270CE">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E608E" w:rsidRDefault="003E526D" w:rsidP="003E526D">
            <w:pPr>
              <w:pStyle w:val="TAL"/>
              <w:rPr>
                <w:rFonts w:cs="Arial"/>
                <w:color w:val="000000"/>
                <w:sz w:val="16"/>
                <w:szCs w:val="16"/>
              </w:rPr>
            </w:pPr>
            <w:r w:rsidRPr="005270CE">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E608E" w:rsidRDefault="003E526D" w:rsidP="003E526D">
            <w:pPr>
              <w:pStyle w:val="TAL"/>
              <w:rPr>
                <w:rFonts w:cs="Arial"/>
                <w:color w:val="000000"/>
                <w:sz w:val="16"/>
                <w:szCs w:val="16"/>
              </w:rPr>
            </w:pPr>
            <w:r w:rsidRPr="005270CE">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E608E" w:rsidRDefault="003E526D" w:rsidP="003E526D">
            <w:pPr>
              <w:pStyle w:val="TAL"/>
              <w:rPr>
                <w:rFonts w:cs="Arial"/>
                <w:color w:val="000000"/>
                <w:sz w:val="16"/>
                <w:szCs w:val="16"/>
              </w:rPr>
            </w:pPr>
            <w:r w:rsidRPr="005270CE">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E608E" w:rsidRDefault="003E526D" w:rsidP="003E526D">
            <w:pPr>
              <w:pStyle w:val="TAL"/>
              <w:rPr>
                <w:rFonts w:cs="Arial"/>
                <w:color w:val="000000"/>
                <w:sz w:val="16"/>
                <w:szCs w:val="16"/>
              </w:rPr>
            </w:pPr>
            <w:r w:rsidRPr="005270CE">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E608E" w:rsidRDefault="003E526D" w:rsidP="003E526D">
            <w:pPr>
              <w:pStyle w:val="TAL"/>
              <w:rPr>
                <w:rFonts w:cs="Arial"/>
                <w:color w:val="000000"/>
                <w:sz w:val="16"/>
                <w:szCs w:val="16"/>
              </w:rPr>
            </w:pPr>
            <w:r w:rsidRPr="005270CE">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E608E" w:rsidRDefault="003E526D" w:rsidP="003E526D">
            <w:pPr>
              <w:pStyle w:val="TAL"/>
              <w:rPr>
                <w:rFonts w:cs="Arial"/>
                <w:color w:val="000000"/>
                <w:sz w:val="16"/>
                <w:szCs w:val="16"/>
              </w:rPr>
            </w:pPr>
            <w:r w:rsidRPr="005270CE">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605F7E" w:rsidRDefault="003E526D" w:rsidP="003E526D">
            <w:pPr>
              <w:pStyle w:val="TAL"/>
              <w:rPr>
                <w:rFonts w:cs="Arial"/>
                <w:color w:val="000000"/>
                <w:sz w:val="16"/>
                <w:szCs w:val="16"/>
              </w:rPr>
            </w:pPr>
            <w:r w:rsidRPr="005270CE">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605F7E" w:rsidRDefault="003E526D" w:rsidP="003E526D">
            <w:pPr>
              <w:pStyle w:val="TAL"/>
              <w:rPr>
                <w:rFonts w:cs="Arial"/>
                <w:color w:val="000000"/>
                <w:sz w:val="16"/>
                <w:szCs w:val="16"/>
              </w:rPr>
            </w:pPr>
            <w:r w:rsidRPr="005270CE">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605F7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605F7E" w:rsidRDefault="003E526D" w:rsidP="003E526D">
            <w:pPr>
              <w:pStyle w:val="TAL"/>
              <w:rPr>
                <w:rFonts w:cs="Arial"/>
                <w:color w:val="000000"/>
                <w:sz w:val="16"/>
                <w:szCs w:val="16"/>
              </w:rPr>
            </w:pPr>
            <w:r w:rsidRPr="005270CE">
              <w:rPr>
                <w:rFonts w:cs="Arial"/>
                <w:color w:val="000000"/>
                <w:sz w:val="16"/>
                <w:szCs w:val="16"/>
              </w:rPr>
              <w:t xml:space="preserve">Add applicability for Rel-15 Inter-system mobility between untrusted </w:t>
            </w:r>
            <w:proofErr w:type="gramStart"/>
            <w:r w:rsidRPr="005270CE">
              <w:rPr>
                <w:rFonts w:cs="Arial"/>
                <w:color w:val="000000"/>
                <w:sz w:val="16"/>
                <w:szCs w:val="16"/>
              </w:rPr>
              <w:t>Non-3GPP</w:t>
            </w:r>
            <w:proofErr w:type="gramEnd"/>
            <w:r w:rsidRPr="005270CE">
              <w:rPr>
                <w:rFonts w:cs="Arial"/>
                <w:color w:val="000000"/>
                <w:sz w:val="16"/>
                <w:szCs w:val="16"/>
              </w:rPr>
              <w:t xml:space="preserve">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E608E" w:rsidRDefault="003E526D" w:rsidP="003E526D">
            <w:pPr>
              <w:pStyle w:val="TAL"/>
              <w:rPr>
                <w:rFonts w:cs="Arial"/>
                <w:color w:val="000000"/>
                <w:sz w:val="16"/>
                <w:szCs w:val="16"/>
              </w:rPr>
            </w:pPr>
            <w:r w:rsidRPr="005270CE">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E608E" w:rsidRDefault="003E526D" w:rsidP="003E526D">
            <w:pPr>
              <w:pStyle w:val="TAL"/>
              <w:rPr>
                <w:rFonts w:cs="Arial"/>
                <w:color w:val="000000"/>
                <w:sz w:val="16"/>
                <w:szCs w:val="16"/>
              </w:rPr>
            </w:pPr>
            <w:r w:rsidRPr="005270CE">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applicability of new </w:t>
            </w:r>
            <w:proofErr w:type="spellStart"/>
            <w:r w:rsidRPr="005270CE">
              <w:rPr>
                <w:rFonts w:cs="Arial"/>
                <w:color w:val="000000"/>
                <w:sz w:val="16"/>
                <w:szCs w:val="16"/>
              </w:rPr>
              <w:t>eNS</w:t>
            </w:r>
            <w:proofErr w:type="spellEnd"/>
            <w:r w:rsidRPr="005270CE">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E608E" w:rsidRDefault="003E526D" w:rsidP="003E526D">
            <w:pPr>
              <w:pStyle w:val="TAL"/>
              <w:rPr>
                <w:rFonts w:cs="Arial"/>
                <w:color w:val="000000"/>
                <w:sz w:val="16"/>
                <w:szCs w:val="16"/>
              </w:rPr>
            </w:pPr>
            <w:r w:rsidRPr="005270CE">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E608E" w:rsidRDefault="003E526D" w:rsidP="003E526D">
            <w:pPr>
              <w:pStyle w:val="TAL"/>
              <w:rPr>
                <w:rFonts w:cs="Arial"/>
                <w:color w:val="000000"/>
                <w:sz w:val="16"/>
                <w:szCs w:val="16"/>
              </w:rPr>
            </w:pPr>
            <w:r w:rsidRPr="005270CE">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test </w:t>
            </w:r>
            <w:r w:rsidR="005270CE" w:rsidRPr="005270CE">
              <w:rPr>
                <w:rFonts w:cs="Arial"/>
                <w:color w:val="000000"/>
                <w:sz w:val="16"/>
                <w:szCs w:val="16"/>
              </w:rPr>
              <w:t>applicability</w:t>
            </w:r>
            <w:r w:rsidRPr="005270CE">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E608E" w:rsidRDefault="003E526D" w:rsidP="003E526D">
            <w:pPr>
              <w:pStyle w:val="TAL"/>
              <w:rPr>
                <w:rFonts w:cs="Arial"/>
                <w:color w:val="000000"/>
                <w:sz w:val="16"/>
                <w:szCs w:val="16"/>
              </w:rPr>
            </w:pPr>
            <w:r w:rsidRPr="005270CE">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E608E" w:rsidRDefault="003E526D" w:rsidP="003E526D">
            <w:pPr>
              <w:pStyle w:val="TAL"/>
              <w:rPr>
                <w:rFonts w:cs="Arial"/>
                <w:color w:val="000000"/>
                <w:sz w:val="16"/>
                <w:szCs w:val="16"/>
              </w:rPr>
            </w:pPr>
            <w:r w:rsidRPr="005270CE">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E608E" w:rsidRDefault="003E526D" w:rsidP="003E526D">
            <w:pPr>
              <w:pStyle w:val="TAL"/>
              <w:rPr>
                <w:rFonts w:cs="Arial"/>
                <w:color w:val="000000"/>
                <w:sz w:val="16"/>
                <w:szCs w:val="16"/>
              </w:rPr>
            </w:pPr>
            <w:r w:rsidRPr="005270CE">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E608E" w:rsidRDefault="003E526D" w:rsidP="003E526D">
            <w:pPr>
              <w:pStyle w:val="TAL"/>
              <w:rPr>
                <w:rFonts w:cs="Arial"/>
                <w:color w:val="000000"/>
                <w:sz w:val="16"/>
                <w:szCs w:val="16"/>
              </w:rPr>
            </w:pPr>
            <w:r w:rsidRPr="005270CE">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E608E" w:rsidRDefault="003E526D" w:rsidP="003E526D">
            <w:pPr>
              <w:pStyle w:val="TAL"/>
              <w:rPr>
                <w:rFonts w:cs="Arial"/>
                <w:color w:val="000000"/>
                <w:sz w:val="16"/>
                <w:szCs w:val="16"/>
              </w:rPr>
            </w:pPr>
            <w:r w:rsidRPr="005270CE">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E608E" w:rsidRDefault="003E526D" w:rsidP="003E526D">
            <w:pPr>
              <w:pStyle w:val="TAL"/>
              <w:rPr>
                <w:rFonts w:cs="Arial"/>
                <w:color w:val="000000"/>
                <w:sz w:val="16"/>
                <w:szCs w:val="16"/>
              </w:rPr>
            </w:pPr>
            <w:r w:rsidRPr="005270CE">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E608E" w:rsidRDefault="003E526D" w:rsidP="003E526D">
            <w:pPr>
              <w:pStyle w:val="TAL"/>
              <w:rPr>
                <w:rFonts w:cs="Arial"/>
                <w:color w:val="000000"/>
                <w:sz w:val="16"/>
                <w:szCs w:val="16"/>
              </w:rPr>
            </w:pPr>
            <w:r w:rsidRPr="005270CE">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E608E" w:rsidRDefault="003E526D" w:rsidP="003E526D">
            <w:pPr>
              <w:pStyle w:val="TAL"/>
              <w:rPr>
                <w:rFonts w:cs="Arial"/>
                <w:color w:val="000000"/>
                <w:sz w:val="16"/>
                <w:szCs w:val="16"/>
              </w:rPr>
            </w:pPr>
            <w:r w:rsidRPr="005270CE">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E608E" w:rsidRDefault="003E526D" w:rsidP="003E526D">
            <w:pPr>
              <w:pStyle w:val="TAL"/>
              <w:rPr>
                <w:rFonts w:cs="Arial"/>
                <w:color w:val="000000"/>
                <w:sz w:val="16"/>
                <w:szCs w:val="16"/>
              </w:rPr>
            </w:pPr>
            <w:r w:rsidRPr="005270CE">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E608E" w:rsidRDefault="003E526D" w:rsidP="003E526D">
            <w:pPr>
              <w:pStyle w:val="TAL"/>
              <w:rPr>
                <w:rFonts w:cs="Arial"/>
                <w:color w:val="000000"/>
                <w:sz w:val="16"/>
                <w:szCs w:val="16"/>
              </w:rPr>
            </w:pPr>
            <w:r w:rsidRPr="005270CE">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E608E" w:rsidRDefault="003E526D" w:rsidP="003E526D">
            <w:pPr>
              <w:pStyle w:val="TAL"/>
              <w:rPr>
                <w:rFonts w:cs="Arial"/>
                <w:color w:val="000000"/>
                <w:sz w:val="16"/>
                <w:szCs w:val="16"/>
              </w:rPr>
            </w:pPr>
            <w:r w:rsidRPr="005270CE">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E608E" w:rsidRDefault="003E526D" w:rsidP="003E526D">
            <w:pPr>
              <w:pStyle w:val="TAL"/>
              <w:rPr>
                <w:rFonts w:cs="Arial"/>
                <w:color w:val="000000"/>
                <w:sz w:val="16"/>
                <w:szCs w:val="16"/>
              </w:rPr>
            </w:pPr>
            <w:r w:rsidRPr="005270CE">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E608E" w:rsidRDefault="003E526D" w:rsidP="003E526D">
            <w:pPr>
              <w:pStyle w:val="TAL"/>
              <w:rPr>
                <w:rFonts w:cs="Arial"/>
                <w:color w:val="000000"/>
                <w:sz w:val="16"/>
                <w:szCs w:val="16"/>
              </w:rPr>
            </w:pPr>
            <w:r w:rsidRPr="005270CE">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E608E" w:rsidRDefault="003E526D" w:rsidP="003E526D">
            <w:pPr>
              <w:pStyle w:val="TAL"/>
              <w:rPr>
                <w:rFonts w:cs="Arial"/>
                <w:color w:val="000000"/>
                <w:sz w:val="16"/>
                <w:szCs w:val="16"/>
              </w:rPr>
            </w:pPr>
            <w:r w:rsidRPr="005270CE">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E608E" w:rsidRDefault="003E526D" w:rsidP="003E526D">
            <w:pPr>
              <w:pStyle w:val="TAL"/>
              <w:rPr>
                <w:rFonts w:cs="Arial"/>
                <w:color w:val="000000"/>
                <w:sz w:val="16"/>
                <w:szCs w:val="16"/>
              </w:rPr>
            </w:pPr>
            <w:r w:rsidRPr="005270CE">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E608E" w:rsidRDefault="003E526D" w:rsidP="003E526D">
            <w:pPr>
              <w:pStyle w:val="TAL"/>
              <w:rPr>
                <w:rFonts w:cs="Arial"/>
                <w:color w:val="000000"/>
                <w:sz w:val="16"/>
                <w:szCs w:val="16"/>
              </w:rPr>
            </w:pPr>
            <w:r w:rsidRPr="005270CE">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E608E" w:rsidRDefault="003E526D" w:rsidP="003E526D">
            <w:pPr>
              <w:pStyle w:val="TAL"/>
              <w:rPr>
                <w:rFonts w:cs="Arial"/>
                <w:color w:val="000000"/>
                <w:sz w:val="16"/>
                <w:szCs w:val="16"/>
              </w:rPr>
            </w:pPr>
            <w:r w:rsidRPr="005270CE">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E608E" w:rsidRDefault="003E526D" w:rsidP="003E526D">
            <w:pPr>
              <w:pStyle w:val="TAL"/>
              <w:rPr>
                <w:rFonts w:cs="Arial"/>
                <w:color w:val="000000"/>
                <w:sz w:val="16"/>
                <w:szCs w:val="16"/>
              </w:rPr>
            </w:pPr>
            <w:r w:rsidRPr="005270CE">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E608E" w:rsidRDefault="003E526D" w:rsidP="003E526D">
            <w:pPr>
              <w:pStyle w:val="TAL"/>
              <w:rPr>
                <w:rFonts w:cs="Arial"/>
                <w:color w:val="000000"/>
                <w:sz w:val="16"/>
                <w:szCs w:val="16"/>
              </w:rPr>
            </w:pPr>
            <w:r w:rsidRPr="005270CE">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E608E" w:rsidRDefault="003E526D" w:rsidP="003E526D">
            <w:pPr>
              <w:pStyle w:val="TAL"/>
              <w:rPr>
                <w:rFonts w:cs="Arial"/>
                <w:color w:val="000000"/>
                <w:sz w:val="16"/>
                <w:szCs w:val="16"/>
              </w:rPr>
            </w:pPr>
            <w:r w:rsidRPr="005270CE">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E608E" w:rsidRDefault="003E526D" w:rsidP="003E526D">
            <w:pPr>
              <w:pStyle w:val="TAL"/>
              <w:rPr>
                <w:rFonts w:cs="Arial"/>
                <w:color w:val="000000"/>
                <w:sz w:val="16"/>
                <w:szCs w:val="16"/>
              </w:rPr>
            </w:pPr>
            <w:r w:rsidRPr="005270CE">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E608E" w:rsidRDefault="003E526D" w:rsidP="003E526D">
            <w:pPr>
              <w:pStyle w:val="TAL"/>
              <w:rPr>
                <w:rFonts w:cs="Arial"/>
                <w:color w:val="000000"/>
                <w:sz w:val="16"/>
                <w:szCs w:val="16"/>
              </w:rPr>
            </w:pPr>
            <w:r w:rsidRPr="005270CE">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E608E" w:rsidRDefault="003E526D" w:rsidP="003E526D">
            <w:pPr>
              <w:pStyle w:val="TAL"/>
              <w:rPr>
                <w:rFonts w:cs="Arial"/>
                <w:color w:val="000000"/>
                <w:sz w:val="16"/>
                <w:szCs w:val="16"/>
              </w:rPr>
            </w:pPr>
            <w:r w:rsidRPr="005270CE">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E608E"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E608E" w:rsidRDefault="003E526D" w:rsidP="003E526D">
            <w:pPr>
              <w:pStyle w:val="TAL"/>
              <w:rPr>
                <w:rFonts w:cs="Arial"/>
                <w:color w:val="000000"/>
                <w:sz w:val="16"/>
                <w:szCs w:val="16"/>
              </w:rPr>
            </w:pPr>
            <w:r w:rsidRPr="005270CE">
              <w:rPr>
                <w:rFonts w:cs="Arial"/>
                <w:color w:val="000000"/>
                <w:sz w:val="16"/>
                <w:szCs w:val="16"/>
              </w:rPr>
              <w:t xml:space="preserve">Update </w:t>
            </w:r>
            <w:proofErr w:type="spellStart"/>
            <w:r w:rsidRPr="005270CE">
              <w:rPr>
                <w:rFonts w:cs="Arial"/>
                <w:color w:val="000000"/>
                <w:sz w:val="16"/>
                <w:szCs w:val="16"/>
              </w:rPr>
              <w:t>applicabilities</w:t>
            </w:r>
            <w:proofErr w:type="spellEnd"/>
            <w:r w:rsidRPr="005270CE">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E608E" w:rsidRDefault="003E526D" w:rsidP="003E526D">
            <w:pPr>
              <w:pStyle w:val="TAL"/>
              <w:rPr>
                <w:rFonts w:cs="Arial"/>
                <w:color w:val="000000"/>
                <w:sz w:val="16"/>
                <w:szCs w:val="16"/>
              </w:rPr>
            </w:pPr>
            <w:r w:rsidRPr="005270CE">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E608E" w:rsidRDefault="003E526D" w:rsidP="003E526D">
            <w:pPr>
              <w:pStyle w:val="TAL"/>
              <w:rPr>
                <w:rFonts w:cs="Arial"/>
                <w:color w:val="000000"/>
                <w:sz w:val="16"/>
                <w:szCs w:val="16"/>
              </w:rPr>
            </w:pPr>
            <w:r w:rsidRPr="005270CE">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E608E" w:rsidRDefault="003E526D" w:rsidP="003E526D">
            <w:pPr>
              <w:pStyle w:val="TAL"/>
              <w:rPr>
                <w:rFonts w:cs="Arial"/>
                <w:color w:val="000000"/>
                <w:sz w:val="16"/>
                <w:szCs w:val="16"/>
              </w:rPr>
            </w:pPr>
            <w:r w:rsidRPr="005270CE">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E608E" w:rsidRDefault="003E526D" w:rsidP="003E526D">
            <w:pPr>
              <w:pStyle w:val="TAL"/>
              <w:rPr>
                <w:rFonts w:cs="Arial"/>
                <w:color w:val="000000"/>
                <w:sz w:val="16"/>
                <w:szCs w:val="16"/>
              </w:rPr>
            </w:pPr>
            <w:r w:rsidRPr="005270CE">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E608E" w:rsidRDefault="003E526D" w:rsidP="003E526D">
            <w:pPr>
              <w:pStyle w:val="TAL"/>
              <w:rPr>
                <w:rFonts w:cs="Arial"/>
                <w:color w:val="000000"/>
                <w:sz w:val="16"/>
                <w:szCs w:val="16"/>
              </w:rPr>
            </w:pPr>
            <w:r w:rsidRPr="005270CE">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applicability for </w:t>
            </w:r>
            <w:proofErr w:type="spellStart"/>
            <w:r w:rsidRPr="005270CE">
              <w:rPr>
                <w:rFonts w:cs="Arial"/>
                <w:color w:val="000000"/>
                <w:sz w:val="16"/>
                <w:szCs w:val="16"/>
              </w:rPr>
              <w:t>RedCap</w:t>
            </w:r>
            <w:proofErr w:type="spellEnd"/>
            <w:r w:rsidRPr="005270CE">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E608E" w:rsidRDefault="003E526D" w:rsidP="003E526D">
            <w:pPr>
              <w:pStyle w:val="TAL"/>
              <w:rPr>
                <w:rFonts w:cs="Arial"/>
                <w:color w:val="000000"/>
                <w:sz w:val="16"/>
                <w:szCs w:val="16"/>
              </w:rPr>
            </w:pPr>
            <w:r w:rsidRPr="005270CE">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E608E" w:rsidRDefault="003E526D" w:rsidP="003E526D">
            <w:pPr>
              <w:pStyle w:val="TAL"/>
              <w:rPr>
                <w:rFonts w:cs="Arial"/>
                <w:color w:val="000000"/>
                <w:sz w:val="16"/>
                <w:szCs w:val="16"/>
              </w:rPr>
            </w:pPr>
            <w:r w:rsidRPr="005270CE">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E608E" w:rsidRDefault="003E526D" w:rsidP="003E526D">
            <w:pPr>
              <w:pStyle w:val="TAL"/>
              <w:rPr>
                <w:rFonts w:cs="Arial"/>
                <w:color w:val="000000"/>
                <w:sz w:val="16"/>
                <w:szCs w:val="16"/>
              </w:rPr>
            </w:pPr>
            <w:proofErr w:type="spellStart"/>
            <w:r w:rsidRPr="005270CE">
              <w:rPr>
                <w:rFonts w:cs="Arial"/>
                <w:color w:val="000000"/>
                <w:sz w:val="16"/>
                <w:szCs w:val="16"/>
              </w:rPr>
              <w:t>RedCap</w:t>
            </w:r>
            <w:proofErr w:type="spellEnd"/>
            <w:r w:rsidRPr="005270CE">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E608E" w:rsidRDefault="003E526D" w:rsidP="003E526D">
            <w:pPr>
              <w:pStyle w:val="TAL"/>
              <w:rPr>
                <w:rFonts w:cs="Arial"/>
                <w:color w:val="000000"/>
                <w:sz w:val="16"/>
                <w:szCs w:val="16"/>
              </w:rPr>
            </w:pPr>
            <w:r w:rsidRPr="005270CE">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E608E" w:rsidRDefault="003E526D" w:rsidP="003E526D">
            <w:pPr>
              <w:pStyle w:val="TAL"/>
              <w:rPr>
                <w:rFonts w:cs="Arial"/>
                <w:color w:val="000000"/>
                <w:sz w:val="16"/>
                <w:szCs w:val="16"/>
              </w:rPr>
            </w:pPr>
            <w:r w:rsidRPr="005270CE">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E608E" w:rsidRDefault="003E526D" w:rsidP="003E526D">
            <w:pPr>
              <w:pStyle w:val="TAL"/>
              <w:rPr>
                <w:rFonts w:cs="Arial"/>
                <w:color w:val="000000"/>
                <w:sz w:val="16"/>
                <w:szCs w:val="16"/>
              </w:rPr>
            </w:pPr>
            <w:r w:rsidRPr="005270CE">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E608E" w:rsidRDefault="003E526D" w:rsidP="003E526D">
            <w:pPr>
              <w:pStyle w:val="TAL"/>
              <w:rPr>
                <w:rFonts w:cs="Arial"/>
                <w:color w:val="000000"/>
                <w:sz w:val="16"/>
                <w:szCs w:val="16"/>
              </w:rPr>
            </w:pPr>
            <w:r w:rsidRPr="005270CE">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E608E" w:rsidRDefault="003E526D" w:rsidP="003E526D">
            <w:pPr>
              <w:pStyle w:val="TAL"/>
              <w:rPr>
                <w:rFonts w:cs="Arial"/>
                <w:color w:val="000000"/>
                <w:sz w:val="16"/>
                <w:szCs w:val="16"/>
              </w:rPr>
            </w:pPr>
            <w:r w:rsidRPr="005270CE">
              <w:rPr>
                <w:rFonts w:cs="Arial"/>
                <w:color w:val="000000"/>
                <w:sz w:val="16"/>
                <w:szCs w:val="16"/>
              </w:rPr>
              <w:t xml:space="preserve">Add </w:t>
            </w:r>
            <w:proofErr w:type="spellStart"/>
            <w:r w:rsidRPr="005270CE">
              <w:rPr>
                <w:rFonts w:cs="Arial"/>
                <w:color w:val="000000"/>
                <w:sz w:val="16"/>
                <w:szCs w:val="16"/>
              </w:rPr>
              <w:t>applicabilities</w:t>
            </w:r>
            <w:proofErr w:type="spellEnd"/>
            <w:r w:rsidRPr="005270CE">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E608E" w:rsidRDefault="003E526D" w:rsidP="003E526D">
            <w:pPr>
              <w:pStyle w:val="TAL"/>
              <w:rPr>
                <w:rFonts w:cs="Arial"/>
                <w:color w:val="000000"/>
                <w:sz w:val="16"/>
                <w:szCs w:val="16"/>
              </w:rPr>
            </w:pPr>
            <w:r w:rsidRPr="005270CE">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E608E" w:rsidRDefault="003E526D" w:rsidP="003E526D">
            <w:pPr>
              <w:pStyle w:val="TAL"/>
              <w:rPr>
                <w:rFonts w:cs="Arial"/>
                <w:color w:val="000000"/>
                <w:sz w:val="16"/>
                <w:szCs w:val="16"/>
              </w:rPr>
            </w:pPr>
            <w:r w:rsidRPr="005270CE">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E608E" w:rsidRDefault="003E526D" w:rsidP="003E526D">
            <w:pPr>
              <w:pStyle w:val="TAL"/>
              <w:rPr>
                <w:rFonts w:cs="Arial"/>
                <w:color w:val="000000"/>
                <w:sz w:val="16"/>
                <w:szCs w:val="16"/>
              </w:rPr>
            </w:pPr>
            <w:r w:rsidRPr="005270CE">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605F7E" w:rsidRDefault="003E526D" w:rsidP="003E526D">
            <w:pPr>
              <w:pStyle w:val="TAL"/>
              <w:rPr>
                <w:rFonts w:cs="Arial"/>
                <w:color w:val="000000"/>
                <w:sz w:val="16"/>
                <w:szCs w:val="16"/>
              </w:rPr>
            </w:pPr>
            <w:r w:rsidRPr="005270CE">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605F7E" w:rsidRDefault="003E526D" w:rsidP="003E526D">
            <w:pPr>
              <w:pStyle w:val="TAL"/>
              <w:rPr>
                <w:rFonts w:cs="Arial"/>
                <w:color w:val="000000"/>
                <w:sz w:val="16"/>
                <w:szCs w:val="16"/>
              </w:rPr>
            </w:pPr>
            <w:r w:rsidRPr="005270CE">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605F7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605F7E" w:rsidRDefault="003E526D" w:rsidP="003E526D">
            <w:pPr>
              <w:pStyle w:val="TAL"/>
              <w:rPr>
                <w:rFonts w:cs="Arial"/>
                <w:color w:val="000000"/>
                <w:sz w:val="16"/>
                <w:szCs w:val="16"/>
              </w:rPr>
            </w:pPr>
            <w:r w:rsidRPr="005270C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E608E" w:rsidRDefault="003E526D" w:rsidP="003E526D">
            <w:pPr>
              <w:pStyle w:val="TAL"/>
              <w:rPr>
                <w:rFonts w:cs="Arial"/>
                <w:color w:val="000000"/>
                <w:sz w:val="16"/>
                <w:szCs w:val="16"/>
              </w:rPr>
            </w:pPr>
            <w:r w:rsidRPr="005270CE">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E608E" w:rsidRDefault="003E526D" w:rsidP="003E526D">
            <w:pPr>
              <w:pStyle w:val="TAL"/>
              <w:rPr>
                <w:rFonts w:cs="Arial"/>
                <w:color w:val="000000"/>
                <w:sz w:val="16"/>
                <w:szCs w:val="16"/>
              </w:rPr>
            </w:pPr>
            <w:r w:rsidRPr="005270CE">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applicability for new </w:t>
            </w:r>
            <w:proofErr w:type="spellStart"/>
            <w:r w:rsidRPr="005270CE">
              <w:rPr>
                <w:rFonts w:cs="Arial"/>
                <w:color w:val="000000"/>
                <w:sz w:val="16"/>
                <w:szCs w:val="16"/>
              </w:rPr>
              <w:t>eNS</w:t>
            </w:r>
            <w:proofErr w:type="spellEnd"/>
            <w:r w:rsidRPr="005270CE">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E608E" w:rsidRDefault="003E526D" w:rsidP="003E526D">
            <w:pPr>
              <w:pStyle w:val="TAL"/>
              <w:rPr>
                <w:rFonts w:cs="Arial"/>
                <w:color w:val="000000"/>
                <w:sz w:val="16"/>
                <w:szCs w:val="16"/>
              </w:rPr>
            </w:pPr>
            <w:r w:rsidRPr="005270CE">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E608E" w:rsidRDefault="003E526D" w:rsidP="003E526D">
            <w:pPr>
              <w:pStyle w:val="TAL"/>
              <w:rPr>
                <w:rFonts w:cs="Arial"/>
                <w:color w:val="000000"/>
                <w:sz w:val="16"/>
                <w:szCs w:val="16"/>
              </w:rPr>
            </w:pPr>
            <w:r w:rsidRPr="005270CE">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E608E" w:rsidRDefault="003E526D" w:rsidP="003E526D">
            <w:pPr>
              <w:pStyle w:val="TAL"/>
              <w:rPr>
                <w:rFonts w:cs="Arial"/>
                <w:color w:val="000000"/>
                <w:sz w:val="16"/>
                <w:szCs w:val="16"/>
              </w:rPr>
            </w:pPr>
            <w:r w:rsidRPr="005270CE">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E608E" w:rsidRDefault="003E526D" w:rsidP="003E526D">
            <w:pPr>
              <w:pStyle w:val="TAL"/>
              <w:rPr>
                <w:rFonts w:cs="Arial"/>
                <w:color w:val="000000"/>
                <w:sz w:val="16"/>
                <w:szCs w:val="16"/>
              </w:rPr>
            </w:pPr>
            <w:r w:rsidRPr="005270CE">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E608E" w:rsidRDefault="003E526D" w:rsidP="003E526D">
            <w:pPr>
              <w:pStyle w:val="TAL"/>
              <w:rPr>
                <w:rFonts w:cs="Arial"/>
                <w:color w:val="000000"/>
                <w:sz w:val="16"/>
                <w:szCs w:val="16"/>
              </w:rPr>
            </w:pPr>
            <w:r w:rsidRPr="005270CE">
              <w:rPr>
                <w:rFonts w:cs="Arial"/>
                <w:color w:val="000000"/>
                <w:sz w:val="16"/>
                <w:szCs w:val="16"/>
              </w:rPr>
              <w:t xml:space="preserve">Updates to </w:t>
            </w:r>
            <w:proofErr w:type="spellStart"/>
            <w:r w:rsidRPr="005270CE">
              <w:rPr>
                <w:rFonts w:cs="Arial"/>
                <w:color w:val="000000"/>
                <w:sz w:val="16"/>
                <w:szCs w:val="16"/>
              </w:rPr>
              <w:t>RedCap</w:t>
            </w:r>
            <w:proofErr w:type="spellEnd"/>
            <w:r w:rsidRPr="005270CE">
              <w:rPr>
                <w:rFonts w:cs="Arial"/>
                <w:color w:val="000000"/>
                <w:sz w:val="16"/>
                <w:szCs w:val="16"/>
              </w:rPr>
              <w:t xml:space="preserve"> test case </w:t>
            </w:r>
            <w:proofErr w:type="spellStart"/>
            <w:r w:rsidRPr="005270CE">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E608E" w:rsidRDefault="003E526D" w:rsidP="003E526D">
            <w:pPr>
              <w:pStyle w:val="TAL"/>
              <w:rPr>
                <w:rFonts w:cs="Arial"/>
                <w:color w:val="000000"/>
                <w:sz w:val="16"/>
                <w:szCs w:val="16"/>
              </w:rPr>
            </w:pPr>
            <w:r w:rsidRPr="005270CE">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E608E" w:rsidRDefault="003E526D" w:rsidP="003E526D">
            <w:pPr>
              <w:pStyle w:val="TAL"/>
              <w:rPr>
                <w:rFonts w:cs="Arial"/>
                <w:color w:val="000000"/>
                <w:sz w:val="16"/>
                <w:szCs w:val="16"/>
              </w:rPr>
            </w:pPr>
            <w:r w:rsidRPr="005270CE">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applicability of new </w:t>
            </w:r>
            <w:proofErr w:type="spellStart"/>
            <w:r w:rsidRPr="005270CE">
              <w:rPr>
                <w:rFonts w:cs="Arial"/>
                <w:color w:val="000000"/>
                <w:sz w:val="16"/>
                <w:szCs w:val="16"/>
              </w:rPr>
              <w:t>SDTTest</w:t>
            </w:r>
            <w:proofErr w:type="spellEnd"/>
            <w:r w:rsidRPr="005270CE">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E608E" w:rsidRDefault="003E526D" w:rsidP="003E526D">
            <w:pPr>
              <w:pStyle w:val="TAL"/>
              <w:rPr>
                <w:rFonts w:cs="Arial"/>
                <w:color w:val="000000"/>
                <w:sz w:val="16"/>
                <w:szCs w:val="16"/>
              </w:rPr>
            </w:pPr>
            <w:r w:rsidRPr="005270CE">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E608E" w:rsidRDefault="003E526D" w:rsidP="003E526D">
            <w:pPr>
              <w:pStyle w:val="TAL"/>
              <w:rPr>
                <w:rFonts w:cs="Arial"/>
                <w:color w:val="000000"/>
                <w:sz w:val="16"/>
                <w:szCs w:val="16"/>
              </w:rPr>
            </w:pPr>
            <w:r w:rsidRPr="005270CE">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E608E" w:rsidRDefault="003E526D" w:rsidP="003E526D">
            <w:pPr>
              <w:pStyle w:val="TAL"/>
              <w:rPr>
                <w:rFonts w:cs="Arial"/>
                <w:color w:val="000000"/>
                <w:sz w:val="16"/>
                <w:szCs w:val="16"/>
              </w:rPr>
            </w:pPr>
            <w:r w:rsidRPr="005270CE">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E608E" w:rsidRDefault="003E526D" w:rsidP="003E526D">
            <w:pPr>
              <w:pStyle w:val="TAL"/>
              <w:rPr>
                <w:rFonts w:cs="Arial"/>
                <w:color w:val="000000"/>
                <w:sz w:val="16"/>
                <w:szCs w:val="16"/>
              </w:rPr>
            </w:pPr>
            <w:r w:rsidRPr="005270CE">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E608E" w:rsidRDefault="003E526D" w:rsidP="003E526D">
            <w:pPr>
              <w:pStyle w:val="TAL"/>
              <w:rPr>
                <w:rFonts w:cs="Arial"/>
                <w:color w:val="000000"/>
                <w:sz w:val="16"/>
                <w:szCs w:val="16"/>
              </w:rPr>
            </w:pPr>
            <w:r w:rsidRPr="005270CE">
              <w:rPr>
                <w:rFonts w:cs="Arial"/>
                <w:color w:val="000000"/>
                <w:sz w:val="16"/>
                <w:szCs w:val="16"/>
              </w:rPr>
              <w:t xml:space="preserve">Test applicability for New </w:t>
            </w:r>
            <w:proofErr w:type="spellStart"/>
            <w:r w:rsidRPr="005270CE">
              <w:rPr>
                <w:rFonts w:cs="Arial"/>
                <w:color w:val="000000"/>
                <w:sz w:val="16"/>
                <w:szCs w:val="16"/>
              </w:rPr>
              <w:t>RedCap</w:t>
            </w:r>
            <w:proofErr w:type="spellEnd"/>
            <w:r w:rsidRPr="005270CE">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E608E" w:rsidRDefault="003E526D" w:rsidP="003E526D">
            <w:pPr>
              <w:pStyle w:val="TAL"/>
              <w:rPr>
                <w:rFonts w:cs="Arial"/>
                <w:color w:val="000000"/>
                <w:sz w:val="16"/>
                <w:szCs w:val="16"/>
              </w:rPr>
            </w:pPr>
            <w:r w:rsidRPr="005270CE">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E608E" w:rsidRDefault="003E526D" w:rsidP="003E526D">
            <w:pPr>
              <w:pStyle w:val="TAL"/>
              <w:rPr>
                <w:rFonts w:cs="Arial"/>
                <w:color w:val="000000"/>
                <w:sz w:val="16"/>
                <w:szCs w:val="16"/>
              </w:rPr>
            </w:pPr>
            <w:r w:rsidRPr="005270CE">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D4003" w:rsidRPr="003D4003"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E608E" w:rsidRDefault="003D4003" w:rsidP="003D4003">
            <w:pPr>
              <w:pStyle w:val="TAL"/>
              <w:rPr>
                <w:rFonts w:cs="Arial"/>
                <w:color w:val="000000"/>
                <w:sz w:val="16"/>
                <w:szCs w:val="16"/>
              </w:rPr>
            </w:pPr>
            <w:r w:rsidRPr="003D4003">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E608E" w:rsidRDefault="003D4003" w:rsidP="003D4003">
            <w:pPr>
              <w:pStyle w:val="TAL"/>
              <w:rPr>
                <w:rFonts w:cs="Arial"/>
                <w:color w:val="000000"/>
                <w:sz w:val="16"/>
                <w:szCs w:val="16"/>
              </w:rPr>
            </w:pPr>
            <w:r w:rsidRPr="003D4003">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E608E" w:rsidRDefault="003D4003" w:rsidP="003D4003">
            <w:pPr>
              <w:pStyle w:val="TAL"/>
              <w:rPr>
                <w:rFonts w:cs="Arial"/>
                <w:color w:val="000000"/>
                <w:sz w:val="16"/>
                <w:szCs w:val="16"/>
              </w:rPr>
            </w:pPr>
            <w:r w:rsidRPr="003D4003">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E608E" w:rsidRDefault="003D4003" w:rsidP="003D4003">
            <w:pPr>
              <w:pStyle w:val="TAL"/>
              <w:rPr>
                <w:rFonts w:cs="Arial"/>
                <w:color w:val="000000"/>
                <w:sz w:val="16"/>
                <w:szCs w:val="16"/>
              </w:rPr>
            </w:pPr>
            <w:r w:rsidRPr="003D4003">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E608E" w:rsidRDefault="003D4003" w:rsidP="003D4003">
            <w:pPr>
              <w:pStyle w:val="TAL"/>
              <w:rPr>
                <w:rFonts w:cs="Arial"/>
                <w:color w:val="000000"/>
                <w:sz w:val="16"/>
                <w:szCs w:val="16"/>
              </w:rPr>
            </w:pPr>
            <w:r w:rsidRPr="003D4003">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E608E" w:rsidRDefault="003D4003" w:rsidP="003D4003">
            <w:pPr>
              <w:pStyle w:val="TAL"/>
              <w:rPr>
                <w:rFonts w:cs="Arial"/>
                <w:color w:val="000000"/>
                <w:sz w:val="16"/>
                <w:szCs w:val="16"/>
              </w:rPr>
            </w:pPr>
            <w:r w:rsidRPr="003D4003">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E608E" w:rsidRDefault="003D4003" w:rsidP="003D4003">
            <w:pPr>
              <w:pStyle w:val="TAL"/>
              <w:rPr>
                <w:rFonts w:cs="Arial"/>
                <w:color w:val="000000"/>
                <w:sz w:val="16"/>
                <w:szCs w:val="16"/>
              </w:rPr>
            </w:pPr>
            <w:r w:rsidRPr="003D4003">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E608E" w:rsidRDefault="003D4003" w:rsidP="003D4003">
            <w:pPr>
              <w:pStyle w:val="TAL"/>
              <w:rPr>
                <w:rFonts w:cs="Arial"/>
                <w:color w:val="000000"/>
                <w:sz w:val="16"/>
                <w:szCs w:val="16"/>
              </w:rPr>
            </w:pPr>
            <w:r w:rsidRPr="003D4003">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E608E" w:rsidRDefault="003D4003" w:rsidP="003D4003">
            <w:pPr>
              <w:pStyle w:val="TAL"/>
              <w:rPr>
                <w:rFonts w:cs="Arial"/>
                <w:color w:val="000000"/>
                <w:sz w:val="16"/>
                <w:szCs w:val="16"/>
              </w:rPr>
            </w:pPr>
            <w:r w:rsidRPr="003D4003">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E608E" w:rsidRDefault="003D4003" w:rsidP="003D4003">
            <w:pPr>
              <w:pStyle w:val="TAL"/>
              <w:rPr>
                <w:rFonts w:cs="Arial"/>
                <w:color w:val="000000"/>
                <w:sz w:val="16"/>
                <w:szCs w:val="16"/>
              </w:rPr>
            </w:pPr>
            <w:r w:rsidRPr="003D4003">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E608E" w:rsidRDefault="003D4003" w:rsidP="003D4003">
            <w:pPr>
              <w:pStyle w:val="TAL"/>
              <w:rPr>
                <w:rFonts w:cs="Arial"/>
                <w:color w:val="000000"/>
                <w:sz w:val="16"/>
                <w:szCs w:val="16"/>
              </w:rPr>
            </w:pPr>
            <w:r w:rsidRPr="003D4003">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E608E" w:rsidRDefault="003D4003" w:rsidP="003D4003">
            <w:pPr>
              <w:pStyle w:val="TAL"/>
              <w:rPr>
                <w:rFonts w:cs="Arial"/>
                <w:color w:val="000000"/>
                <w:sz w:val="16"/>
                <w:szCs w:val="16"/>
              </w:rPr>
            </w:pPr>
            <w:r w:rsidRPr="003D4003">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E608E" w:rsidRDefault="003D4003" w:rsidP="003D4003">
            <w:pPr>
              <w:pStyle w:val="TAL"/>
              <w:rPr>
                <w:rFonts w:cs="Arial"/>
                <w:color w:val="000000"/>
                <w:sz w:val="16"/>
                <w:szCs w:val="16"/>
              </w:rPr>
            </w:pPr>
            <w:r w:rsidRPr="003D4003">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E608E" w:rsidRDefault="003D4003" w:rsidP="003D4003">
            <w:pPr>
              <w:pStyle w:val="TAL"/>
              <w:rPr>
                <w:rFonts w:cs="Arial"/>
                <w:color w:val="000000"/>
                <w:sz w:val="16"/>
                <w:szCs w:val="16"/>
              </w:rPr>
            </w:pPr>
            <w:r w:rsidRPr="003D4003">
              <w:rPr>
                <w:rFonts w:cs="Arial"/>
                <w:color w:val="000000"/>
                <w:sz w:val="16"/>
                <w:szCs w:val="16"/>
              </w:rPr>
              <w:t xml:space="preserve">Corrections to 4.3.1 Protocol conformance test cases applicability for SNPN-only </w:t>
            </w:r>
            <w:proofErr w:type="spellStart"/>
            <w:r w:rsidRPr="003D4003">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E608E" w:rsidRDefault="003D4003" w:rsidP="003D4003">
            <w:pPr>
              <w:pStyle w:val="TAL"/>
              <w:rPr>
                <w:rFonts w:cs="Arial"/>
                <w:color w:val="000000"/>
                <w:sz w:val="16"/>
                <w:szCs w:val="16"/>
              </w:rPr>
            </w:pPr>
            <w:r w:rsidRPr="003D4003">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E608E" w:rsidRDefault="003D4003" w:rsidP="003D4003">
            <w:pPr>
              <w:pStyle w:val="TAL"/>
              <w:rPr>
                <w:rFonts w:cs="Arial"/>
                <w:color w:val="000000"/>
                <w:sz w:val="16"/>
                <w:szCs w:val="16"/>
              </w:rPr>
            </w:pPr>
            <w:r w:rsidRPr="003D4003">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E608E" w:rsidRDefault="003D4003" w:rsidP="003D4003">
            <w:pPr>
              <w:pStyle w:val="TAL"/>
              <w:rPr>
                <w:rFonts w:cs="Arial"/>
                <w:color w:val="000000"/>
                <w:sz w:val="16"/>
                <w:szCs w:val="16"/>
              </w:rPr>
            </w:pPr>
            <w:r w:rsidRPr="003D4003">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E608E" w:rsidRDefault="003D4003" w:rsidP="003D4003">
            <w:pPr>
              <w:pStyle w:val="TAL"/>
              <w:rPr>
                <w:rFonts w:cs="Arial"/>
                <w:color w:val="000000"/>
                <w:sz w:val="16"/>
                <w:szCs w:val="16"/>
              </w:rPr>
            </w:pPr>
            <w:r w:rsidRPr="003D4003">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E608E" w:rsidRDefault="003D4003" w:rsidP="003D4003">
            <w:pPr>
              <w:pStyle w:val="TAL"/>
              <w:rPr>
                <w:rFonts w:cs="Arial"/>
                <w:color w:val="000000"/>
                <w:sz w:val="16"/>
                <w:szCs w:val="16"/>
              </w:rPr>
            </w:pPr>
            <w:r w:rsidRPr="003D4003">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E608E" w:rsidRDefault="003D4003" w:rsidP="003D4003">
            <w:pPr>
              <w:pStyle w:val="TAL"/>
              <w:rPr>
                <w:rFonts w:cs="Arial"/>
                <w:color w:val="000000"/>
                <w:sz w:val="16"/>
                <w:szCs w:val="16"/>
              </w:rPr>
            </w:pPr>
            <w:r w:rsidRPr="003D4003">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E608E" w:rsidRDefault="003D4003" w:rsidP="003D4003">
            <w:pPr>
              <w:pStyle w:val="TAL"/>
              <w:rPr>
                <w:rFonts w:cs="Arial"/>
                <w:color w:val="000000"/>
                <w:sz w:val="16"/>
                <w:szCs w:val="16"/>
              </w:rPr>
            </w:pPr>
            <w:r w:rsidRPr="003D4003">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E608E" w:rsidRDefault="003D4003" w:rsidP="003D4003">
            <w:pPr>
              <w:pStyle w:val="TAL"/>
              <w:rPr>
                <w:rFonts w:cs="Arial"/>
                <w:color w:val="000000"/>
                <w:sz w:val="16"/>
                <w:szCs w:val="16"/>
              </w:rPr>
            </w:pPr>
            <w:r w:rsidRPr="003D4003">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E608E" w:rsidRDefault="003D4003" w:rsidP="003D4003">
            <w:pPr>
              <w:pStyle w:val="TAL"/>
              <w:rPr>
                <w:rFonts w:cs="Arial"/>
                <w:color w:val="000000"/>
                <w:sz w:val="16"/>
                <w:szCs w:val="16"/>
              </w:rPr>
            </w:pPr>
            <w:r w:rsidRPr="003D4003">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E608E" w:rsidRDefault="003D4003" w:rsidP="003D4003">
            <w:pPr>
              <w:pStyle w:val="TAL"/>
              <w:rPr>
                <w:rFonts w:cs="Arial"/>
                <w:color w:val="000000"/>
                <w:sz w:val="16"/>
                <w:szCs w:val="16"/>
              </w:rPr>
            </w:pPr>
            <w:r w:rsidRPr="003D4003">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E608E" w:rsidRDefault="003D4003" w:rsidP="003D4003">
            <w:pPr>
              <w:pStyle w:val="TAL"/>
              <w:rPr>
                <w:rFonts w:cs="Arial"/>
                <w:color w:val="000000"/>
                <w:sz w:val="16"/>
                <w:szCs w:val="16"/>
              </w:rPr>
            </w:pPr>
            <w:r w:rsidRPr="003D4003">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E608E" w:rsidRDefault="003D4003" w:rsidP="003D4003">
            <w:pPr>
              <w:pStyle w:val="TAL"/>
              <w:rPr>
                <w:rFonts w:cs="Arial"/>
                <w:color w:val="000000"/>
                <w:sz w:val="16"/>
                <w:szCs w:val="16"/>
              </w:rPr>
            </w:pPr>
            <w:r w:rsidRPr="003D4003">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E608E" w:rsidRDefault="003D4003" w:rsidP="003D4003">
            <w:pPr>
              <w:pStyle w:val="TAL"/>
              <w:rPr>
                <w:rFonts w:cs="Arial"/>
                <w:color w:val="000000"/>
                <w:sz w:val="16"/>
                <w:szCs w:val="16"/>
              </w:rPr>
            </w:pPr>
            <w:r w:rsidRPr="003D4003">
              <w:rPr>
                <w:rFonts w:cs="Arial"/>
                <w:color w:val="000000"/>
                <w:sz w:val="16"/>
                <w:szCs w:val="16"/>
              </w:rPr>
              <w:t xml:space="preserve">Add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E608E" w:rsidRDefault="003D4003" w:rsidP="003D4003">
            <w:pPr>
              <w:pStyle w:val="TAL"/>
              <w:rPr>
                <w:rFonts w:cs="Arial"/>
                <w:color w:val="000000"/>
                <w:sz w:val="16"/>
                <w:szCs w:val="16"/>
              </w:rPr>
            </w:pPr>
            <w:r w:rsidRPr="00BE608E">
              <w:rPr>
                <w:rFonts w:cs="Arial"/>
                <w:color w:val="000000"/>
                <w:sz w:val="16"/>
                <w:szCs w:val="16"/>
              </w:rPr>
              <w:lastRenderedPageBreak/>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E608E" w:rsidRDefault="003D4003" w:rsidP="003D4003">
            <w:pPr>
              <w:pStyle w:val="TAL"/>
              <w:rPr>
                <w:rFonts w:cs="Arial"/>
                <w:color w:val="000000"/>
                <w:sz w:val="16"/>
                <w:szCs w:val="16"/>
              </w:rPr>
            </w:pPr>
            <w:r w:rsidRPr="003D4003">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E608E" w:rsidRDefault="003D4003" w:rsidP="003D4003">
            <w:pPr>
              <w:pStyle w:val="TAL"/>
              <w:rPr>
                <w:rFonts w:cs="Arial"/>
                <w:color w:val="000000"/>
                <w:sz w:val="16"/>
                <w:szCs w:val="16"/>
              </w:rPr>
            </w:pPr>
            <w:r w:rsidRPr="003D4003">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E608E" w:rsidRDefault="003D4003" w:rsidP="003D4003">
            <w:pPr>
              <w:pStyle w:val="TAL"/>
              <w:rPr>
                <w:rFonts w:cs="Arial"/>
                <w:color w:val="000000"/>
                <w:sz w:val="16"/>
                <w:szCs w:val="16"/>
              </w:rPr>
            </w:pPr>
            <w:r w:rsidRPr="003D4003">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E608E" w:rsidRDefault="003D4003" w:rsidP="003D4003">
            <w:pPr>
              <w:pStyle w:val="TAL"/>
              <w:rPr>
                <w:rFonts w:cs="Arial"/>
                <w:color w:val="000000"/>
                <w:sz w:val="16"/>
                <w:szCs w:val="16"/>
              </w:rPr>
            </w:pPr>
            <w:r w:rsidRPr="003D4003">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E608E" w:rsidRDefault="003D4003" w:rsidP="003D4003">
            <w:pPr>
              <w:pStyle w:val="TAL"/>
              <w:rPr>
                <w:rFonts w:cs="Arial"/>
                <w:color w:val="000000"/>
                <w:sz w:val="16"/>
                <w:szCs w:val="16"/>
              </w:rPr>
            </w:pPr>
            <w:r w:rsidRPr="003D4003">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E608E" w:rsidRDefault="003D4003" w:rsidP="003D4003">
            <w:pPr>
              <w:pStyle w:val="TAL"/>
              <w:rPr>
                <w:rFonts w:cs="Arial"/>
                <w:color w:val="000000"/>
                <w:sz w:val="16"/>
                <w:szCs w:val="16"/>
              </w:rPr>
            </w:pPr>
            <w:r w:rsidRPr="003D4003">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E608E" w:rsidRDefault="003D4003" w:rsidP="003D4003">
            <w:pPr>
              <w:pStyle w:val="TAL"/>
              <w:rPr>
                <w:rFonts w:cs="Arial"/>
                <w:color w:val="000000"/>
                <w:sz w:val="16"/>
                <w:szCs w:val="16"/>
              </w:rPr>
            </w:pPr>
            <w:r w:rsidRPr="003D4003">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E608E" w:rsidRDefault="003D4003" w:rsidP="003D4003">
            <w:pPr>
              <w:pStyle w:val="TAL"/>
              <w:rPr>
                <w:rFonts w:cs="Arial"/>
                <w:color w:val="000000"/>
                <w:sz w:val="16"/>
                <w:szCs w:val="16"/>
              </w:rPr>
            </w:pPr>
            <w:r w:rsidRPr="003D4003">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E608E" w:rsidRDefault="003D4003" w:rsidP="003D4003">
            <w:pPr>
              <w:pStyle w:val="TAL"/>
              <w:rPr>
                <w:rFonts w:cs="Arial"/>
                <w:color w:val="000000"/>
                <w:sz w:val="16"/>
                <w:szCs w:val="16"/>
              </w:rPr>
            </w:pPr>
            <w:r w:rsidRPr="003D4003">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E608E" w:rsidRDefault="003D4003" w:rsidP="003D4003">
            <w:pPr>
              <w:pStyle w:val="TAL"/>
              <w:rPr>
                <w:rFonts w:cs="Arial"/>
                <w:color w:val="000000"/>
                <w:sz w:val="16"/>
                <w:szCs w:val="16"/>
              </w:rPr>
            </w:pPr>
            <w:r w:rsidRPr="003D4003">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E608E" w:rsidRDefault="003D4003" w:rsidP="003D4003">
            <w:pPr>
              <w:pStyle w:val="TAL"/>
              <w:rPr>
                <w:rFonts w:cs="Arial"/>
                <w:color w:val="000000"/>
                <w:sz w:val="16"/>
                <w:szCs w:val="16"/>
              </w:rPr>
            </w:pPr>
            <w:r w:rsidRPr="003D4003">
              <w:rPr>
                <w:rFonts w:cs="Arial"/>
                <w:color w:val="000000"/>
                <w:sz w:val="16"/>
                <w:szCs w:val="16"/>
              </w:rPr>
              <w:t xml:space="preserve">Add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E608E" w:rsidRDefault="003D4003" w:rsidP="003D4003">
            <w:pPr>
              <w:pStyle w:val="TAL"/>
              <w:rPr>
                <w:rFonts w:cs="Arial"/>
                <w:color w:val="000000"/>
                <w:sz w:val="16"/>
                <w:szCs w:val="16"/>
              </w:rPr>
            </w:pPr>
            <w:r w:rsidRPr="003D4003">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E608E" w:rsidRDefault="003D4003" w:rsidP="003D4003">
            <w:pPr>
              <w:pStyle w:val="TAL"/>
              <w:rPr>
                <w:rFonts w:cs="Arial"/>
                <w:color w:val="000000"/>
                <w:sz w:val="16"/>
                <w:szCs w:val="16"/>
              </w:rPr>
            </w:pPr>
            <w:r w:rsidRPr="003D4003">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E608E" w:rsidRDefault="003D4003" w:rsidP="003D4003">
            <w:pPr>
              <w:pStyle w:val="TAL"/>
              <w:rPr>
                <w:rFonts w:cs="Arial"/>
                <w:color w:val="000000"/>
                <w:sz w:val="16"/>
                <w:szCs w:val="16"/>
              </w:rPr>
            </w:pPr>
            <w:r w:rsidRPr="003D4003">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E608E" w:rsidRDefault="003D4003" w:rsidP="003D4003">
            <w:pPr>
              <w:pStyle w:val="TAL"/>
              <w:rPr>
                <w:rFonts w:cs="Arial"/>
                <w:color w:val="000000"/>
                <w:sz w:val="16"/>
                <w:szCs w:val="16"/>
              </w:rPr>
            </w:pPr>
            <w:r w:rsidRPr="003D4003">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E608E" w:rsidRDefault="003D4003" w:rsidP="003D4003">
            <w:pPr>
              <w:pStyle w:val="TAL"/>
              <w:rPr>
                <w:rFonts w:cs="Arial"/>
                <w:color w:val="000000"/>
                <w:sz w:val="16"/>
                <w:szCs w:val="16"/>
              </w:rPr>
            </w:pPr>
            <w:r w:rsidRPr="003D4003">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E608E" w:rsidRDefault="003D4003" w:rsidP="003D4003">
            <w:pPr>
              <w:pStyle w:val="TAL"/>
              <w:rPr>
                <w:rFonts w:cs="Arial"/>
                <w:color w:val="000000"/>
                <w:sz w:val="16"/>
                <w:szCs w:val="16"/>
              </w:rPr>
            </w:pPr>
            <w:r w:rsidRPr="003D4003">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E608E" w:rsidRDefault="003D4003" w:rsidP="003D4003">
            <w:pPr>
              <w:pStyle w:val="TAL"/>
              <w:rPr>
                <w:rFonts w:cs="Arial"/>
                <w:color w:val="000000"/>
                <w:sz w:val="16"/>
                <w:szCs w:val="16"/>
              </w:rPr>
            </w:pPr>
            <w:r w:rsidRPr="003D4003">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E608E" w:rsidRDefault="003D4003" w:rsidP="003D4003">
            <w:pPr>
              <w:pStyle w:val="TAL"/>
              <w:rPr>
                <w:rFonts w:cs="Arial"/>
                <w:color w:val="000000"/>
                <w:sz w:val="16"/>
                <w:szCs w:val="16"/>
              </w:rPr>
            </w:pPr>
            <w:r w:rsidRPr="003D4003">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E608E" w:rsidRDefault="003D4003" w:rsidP="003D4003">
            <w:pPr>
              <w:pStyle w:val="TAL"/>
              <w:rPr>
                <w:rFonts w:cs="Arial"/>
                <w:color w:val="000000"/>
                <w:sz w:val="16"/>
                <w:szCs w:val="16"/>
              </w:rPr>
            </w:pPr>
            <w:r w:rsidRPr="003D4003">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E608E" w:rsidRDefault="003D4003" w:rsidP="003D4003">
            <w:pPr>
              <w:pStyle w:val="TAL"/>
              <w:rPr>
                <w:rFonts w:cs="Arial"/>
                <w:color w:val="000000"/>
                <w:sz w:val="16"/>
                <w:szCs w:val="16"/>
              </w:rPr>
            </w:pPr>
            <w:r w:rsidRPr="003D4003">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E608E" w:rsidRDefault="003D4003" w:rsidP="003D4003">
            <w:pPr>
              <w:pStyle w:val="TAL"/>
              <w:rPr>
                <w:rFonts w:cs="Arial"/>
                <w:color w:val="000000"/>
                <w:sz w:val="16"/>
                <w:szCs w:val="16"/>
              </w:rPr>
            </w:pPr>
            <w:r w:rsidRPr="003D4003">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E608E" w:rsidRDefault="003D4003" w:rsidP="003D4003">
            <w:pPr>
              <w:pStyle w:val="TAL"/>
              <w:rPr>
                <w:rFonts w:cs="Arial"/>
                <w:color w:val="000000"/>
                <w:sz w:val="16"/>
                <w:szCs w:val="16"/>
              </w:rPr>
            </w:pPr>
            <w:r w:rsidRPr="003D4003">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E608E" w:rsidRDefault="003D4003" w:rsidP="003D4003">
            <w:pPr>
              <w:pStyle w:val="TAL"/>
              <w:rPr>
                <w:rFonts w:cs="Arial"/>
                <w:color w:val="000000"/>
                <w:sz w:val="16"/>
                <w:szCs w:val="16"/>
              </w:rPr>
            </w:pPr>
            <w:r w:rsidRPr="003D4003">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E608E" w:rsidRDefault="003D4003" w:rsidP="003D4003">
            <w:pPr>
              <w:pStyle w:val="TAL"/>
              <w:rPr>
                <w:rFonts w:cs="Arial"/>
                <w:color w:val="000000"/>
                <w:sz w:val="16"/>
                <w:szCs w:val="16"/>
              </w:rPr>
            </w:pPr>
            <w:r w:rsidRPr="003D4003">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E608E" w:rsidRDefault="003D4003" w:rsidP="003D4003">
            <w:pPr>
              <w:pStyle w:val="TAL"/>
              <w:rPr>
                <w:rFonts w:cs="Arial"/>
                <w:color w:val="000000"/>
                <w:sz w:val="16"/>
                <w:szCs w:val="16"/>
              </w:rPr>
            </w:pPr>
            <w:r w:rsidRPr="003D4003">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E608E" w:rsidRDefault="003D4003" w:rsidP="003D4003">
            <w:pPr>
              <w:pStyle w:val="TAL"/>
              <w:rPr>
                <w:rFonts w:cs="Arial"/>
                <w:color w:val="000000"/>
                <w:sz w:val="16"/>
                <w:szCs w:val="16"/>
              </w:rPr>
            </w:pPr>
            <w:r w:rsidRPr="003D4003">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E608E" w:rsidRDefault="003D4003" w:rsidP="003D4003">
            <w:pPr>
              <w:pStyle w:val="TAL"/>
              <w:rPr>
                <w:rFonts w:cs="Arial"/>
                <w:color w:val="000000"/>
                <w:sz w:val="16"/>
                <w:szCs w:val="16"/>
              </w:rPr>
            </w:pPr>
            <w:r w:rsidRPr="003D4003">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E608E" w:rsidRDefault="003D4003" w:rsidP="003D4003">
            <w:pPr>
              <w:pStyle w:val="TAL"/>
              <w:rPr>
                <w:rFonts w:cs="Arial"/>
                <w:color w:val="000000"/>
                <w:sz w:val="16"/>
                <w:szCs w:val="16"/>
              </w:rPr>
            </w:pPr>
            <w:r w:rsidRPr="003D4003">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E608E" w:rsidRDefault="003D4003" w:rsidP="003D4003">
            <w:pPr>
              <w:pStyle w:val="TAL"/>
              <w:rPr>
                <w:rFonts w:cs="Arial"/>
                <w:color w:val="000000"/>
                <w:sz w:val="16"/>
                <w:szCs w:val="16"/>
              </w:rPr>
            </w:pPr>
            <w:r w:rsidRPr="003D4003">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E608E" w:rsidRDefault="003D4003" w:rsidP="003D4003">
            <w:pPr>
              <w:pStyle w:val="TAL"/>
              <w:rPr>
                <w:rFonts w:cs="Arial"/>
                <w:color w:val="000000"/>
                <w:sz w:val="16"/>
                <w:szCs w:val="16"/>
              </w:rPr>
            </w:pPr>
            <w:r w:rsidRPr="003D4003">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E608E" w:rsidRDefault="003D4003" w:rsidP="003D4003">
            <w:pPr>
              <w:pStyle w:val="TAL"/>
              <w:rPr>
                <w:rFonts w:cs="Arial"/>
                <w:color w:val="000000"/>
                <w:sz w:val="16"/>
                <w:szCs w:val="16"/>
              </w:rPr>
            </w:pPr>
            <w:r w:rsidRPr="003D4003">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E608E" w:rsidRDefault="003D4003" w:rsidP="003D4003">
            <w:pPr>
              <w:pStyle w:val="TAL"/>
              <w:rPr>
                <w:rFonts w:cs="Arial"/>
                <w:color w:val="000000"/>
                <w:sz w:val="16"/>
                <w:szCs w:val="16"/>
              </w:rPr>
            </w:pPr>
            <w:r w:rsidRPr="003D4003">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E608E" w:rsidRDefault="003D4003" w:rsidP="003D4003">
            <w:pPr>
              <w:pStyle w:val="TAL"/>
              <w:rPr>
                <w:rFonts w:cs="Arial"/>
                <w:color w:val="000000"/>
                <w:sz w:val="16"/>
                <w:szCs w:val="16"/>
              </w:rPr>
            </w:pPr>
            <w:r w:rsidRPr="003D4003">
              <w:rPr>
                <w:rFonts w:cs="Arial"/>
                <w:color w:val="000000"/>
                <w:sz w:val="16"/>
                <w:szCs w:val="16"/>
              </w:rPr>
              <w:t xml:space="preserve">Addition of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Rel-17 </w:t>
            </w:r>
            <w:proofErr w:type="spellStart"/>
            <w:r w:rsidRPr="003D4003">
              <w:rPr>
                <w:rFonts w:cs="Arial"/>
                <w:color w:val="000000"/>
                <w:sz w:val="16"/>
                <w:szCs w:val="16"/>
              </w:rPr>
              <w:t>IIoT_URLLC</w:t>
            </w:r>
            <w:proofErr w:type="spellEnd"/>
            <w:r w:rsidRPr="003D4003">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E608E" w:rsidRDefault="003D4003" w:rsidP="003D4003">
            <w:pPr>
              <w:pStyle w:val="TAL"/>
              <w:rPr>
                <w:rFonts w:cs="Arial"/>
                <w:color w:val="000000"/>
                <w:sz w:val="16"/>
                <w:szCs w:val="16"/>
              </w:rPr>
            </w:pPr>
            <w:r w:rsidRPr="003D4003">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E608E" w:rsidRDefault="003D4003" w:rsidP="003D4003">
            <w:pPr>
              <w:pStyle w:val="TAL"/>
              <w:rPr>
                <w:rFonts w:cs="Arial"/>
                <w:color w:val="000000"/>
                <w:sz w:val="16"/>
                <w:szCs w:val="16"/>
              </w:rPr>
            </w:pPr>
            <w:r w:rsidRPr="003D4003">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E608E" w:rsidRDefault="003D4003" w:rsidP="003D4003">
            <w:pPr>
              <w:pStyle w:val="TAL"/>
              <w:rPr>
                <w:rFonts w:cs="Arial"/>
                <w:color w:val="000000"/>
                <w:sz w:val="16"/>
                <w:szCs w:val="16"/>
              </w:rPr>
            </w:pPr>
            <w:r w:rsidRPr="003D4003">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E608E" w:rsidRDefault="003D4003" w:rsidP="003D4003">
            <w:pPr>
              <w:pStyle w:val="TAL"/>
              <w:rPr>
                <w:rFonts w:cs="Arial"/>
                <w:color w:val="000000"/>
                <w:sz w:val="16"/>
                <w:szCs w:val="16"/>
              </w:rPr>
            </w:pPr>
            <w:r w:rsidRPr="003D4003">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E608E" w:rsidRDefault="003D4003" w:rsidP="003D4003">
            <w:pPr>
              <w:pStyle w:val="TAL"/>
              <w:rPr>
                <w:rFonts w:cs="Arial"/>
                <w:color w:val="000000"/>
                <w:sz w:val="16"/>
                <w:szCs w:val="16"/>
              </w:rPr>
            </w:pPr>
            <w:r w:rsidRPr="003D4003">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E608E" w:rsidRDefault="003D4003" w:rsidP="003D4003">
            <w:pPr>
              <w:pStyle w:val="TAL"/>
              <w:rPr>
                <w:rFonts w:cs="Arial"/>
                <w:color w:val="000000"/>
                <w:sz w:val="16"/>
                <w:szCs w:val="16"/>
              </w:rPr>
            </w:pPr>
            <w:r w:rsidRPr="003D4003">
              <w:rPr>
                <w:rFonts w:cs="Arial"/>
                <w:color w:val="000000"/>
                <w:sz w:val="16"/>
                <w:szCs w:val="16"/>
              </w:rPr>
              <w:t xml:space="preserve">Add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new </w:t>
            </w:r>
            <w:proofErr w:type="spellStart"/>
            <w:r w:rsidRPr="003D4003">
              <w:rPr>
                <w:rFonts w:cs="Arial"/>
                <w:color w:val="000000"/>
                <w:sz w:val="16"/>
                <w:szCs w:val="16"/>
              </w:rPr>
              <w:t>eNS</w:t>
            </w:r>
            <w:proofErr w:type="spellEnd"/>
            <w:r w:rsidRPr="003D4003">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E608E" w:rsidRDefault="003D4003" w:rsidP="003D4003">
            <w:pPr>
              <w:pStyle w:val="TAL"/>
              <w:rPr>
                <w:rFonts w:cs="Arial"/>
                <w:color w:val="000000"/>
                <w:sz w:val="16"/>
                <w:szCs w:val="16"/>
              </w:rPr>
            </w:pPr>
            <w:r w:rsidRPr="003D4003">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E608E" w:rsidRDefault="003D4003" w:rsidP="003D4003">
            <w:pPr>
              <w:pStyle w:val="TAL"/>
              <w:rPr>
                <w:rFonts w:cs="Arial"/>
                <w:color w:val="000000"/>
                <w:sz w:val="16"/>
                <w:szCs w:val="16"/>
              </w:rPr>
            </w:pPr>
            <w:r w:rsidRPr="003D4003">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E608E" w:rsidRDefault="003D4003" w:rsidP="003D4003">
            <w:pPr>
              <w:pStyle w:val="TAL"/>
              <w:rPr>
                <w:rFonts w:cs="Arial"/>
                <w:color w:val="000000"/>
                <w:sz w:val="16"/>
                <w:szCs w:val="16"/>
              </w:rPr>
            </w:pPr>
            <w:r w:rsidRPr="003D4003">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E608E" w:rsidRDefault="003D4003" w:rsidP="003D4003">
            <w:pPr>
              <w:pStyle w:val="TAL"/>
              <w:rPr>
                <w:rFonts w:cs="Arial"/>
                <w:color w:val="000000"/>
                <w:sz w:val="16"/>
                <w:szCs w:val="16"/>
              </w:rPr>
            </w:pPr>
            <w:r w:rsidRPr="003D4003">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E608E" w:rsidRDefault="003D4003" w:rsidP="003D4003">
            <w:pPr>
              <w:pStyle w:val="TAL"/>
              <w:rPr>
                <w:rFonts w:cs="Arial"/>
                <w:color w:val="000000"/>
                <w:sz w:val="16"/>
                <w:szCs w:val="16"/>
              </w:rPr>
            </w:pPr>
            <w:r w:rsidRPr="003D4003">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E608E" w:rsidRDefault="003D4003" w:rsidP="003D4003">
            <w:pPr>
              <w:pStyle w:val="TAL"/>
              <w:rPr>
                <w:rFonts w:cs="Arial"/>
                <w:color w:val="000000"/>
                <w:sz w:val="16"/>
                <w:szCs w:val="16"/>
              </w:rPr>
            </w:pPr>
            <w:r w:rsidRPr="003D4003">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E608E" w:rsidRDefault="003D4003" w:rsidP="003D4003">
            <w:pPr>
              <w:pStyle w:val="TAL"/>
              <w:rPr>
                <w:rFonts w:cs="Arial"/>
                <w:color w:val="000000"/>
                <w:sz w:val="16"/>
                <w:szCs w:val="16"/>
              </w:rPr>
            </w:pPr>
            <w:r w:rsidRPr="003D4003">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E608E" w:rsidRDefault="003D4003" w:rsidP="003D4003">
            <w:pPr>
              <w:pStyle w:val="TAL"/>
              <w:rPr>
                <w:rFonts w:cs="Arial"/>
                <w:color w:val="000000"/>
                <w:sz w:val="16"/>
                <w:szCs w:val="16"/>
              </w:rPr>
            </w:pPr>
            <w:r w:rsidRPr="003D4003">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E608E" w:rsidRDefault="003D4003" w:rsidP="003D4003">
            <w:pPr>
              <w:pStyle w:val="TAL"/>
              <w:rPr>
                <w:rFonts w:cs="Arial"/>
                <w:color w:val="000000"/>
                <w:sz w:val="16"/>
                <w:szCs w:val="16"/>
              </w:rPr>
            </w:pPr>
            <w:r w:rsidRPr="003D4003">
              <w:rPr>
                <w:rFonts w:cs="Arial"/>
                <w:color w:val="000000"/>
                <w:sz w:val="16"/>
                <w:szCs w:val="16"/>
              </w:rPr>
              <w:t xml:space="preserve">Add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E608E" w:rsidRDefault="003D4003" w:rsidP="003D4003">
            <w:pPr>
              <w:pStyle w:val="TAL"/>
              <w:rPr>
                <w:rFonts w:cs="Arial"/>
                <w:color w:val="000000"/>
                <w:sz w:val="16"/>
                <w:szCs w:val="16"/>
              </w:rPr>
            </w:pPr>
            <w:r w:rsidRPr="003D4003">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E608E" w:rsidRDefault="003D4003" w:rsidP="003D4003">
            <w:pPr>
              <w:pStyle w:val="TAL"/>
              <w:rPr>
                <w:rFonts w:cs="Arial"/>
                <w:color w:val="000000"/>
                <w:sz w:val="16"/>
                <w:szCs w:val="16"/>
              </w:rPr>
            </w:pPr>
            <w:r w:rsidRPr="003D4003">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E608E" w:rsidRDefault="003D4003" w:rsidP="003D4003">
            <w:pPr>
              <w:pStyle w:val="TAL"/>
              <w:rPr>
                <w:rFonts w:cs="Arial"/>
                <w:color w:val="000000"/>
                <w:sz w:val="16"/>
                <w:szCs w:val="16"/>
              </w:rPr>
            </w:pPr>
            <w:r w:rsidRPr="003D4003">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E608E" w:rsidRDefault="003D4003" w:rsidP="003D4003">
            <w:pPr>
              <w:pStyle w:val="TAL"/>
              <w:rPr>
                <w:rFonts w:cs="Arial"/>
                <w:color w:val="000000"/>
                <w:sz w:val="16"/>
                <w:szCs w:val="16"/>
              </w:rPr>
            </w:pPr>
            <w:r w:rsidRPr="003D4003">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E608E" w:rsidRDefault="003D4003" w:rsidP="003D4003">
            <w:pPr>
              <w:pStyle w:val="TAL"/>
              <w:rPr>
                <w:rFonts w:cs="Arial"/>
                <w:color w:val="000000"/>
                <w:sz w:val="16"/>
                <w:szCs w:val="16"/>
              </w:rPr>
            </w:pPr>
            <w:r w:rsidRPr="003D4003">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E608E" w:rsidRDefault="003D4003" w:rsidP="003D4003">
            <w:pPr>
              <w:pStyle w:val="TAL"/>
              <w:rPr>
                <w:rFonts w:cs="Arial"/>
                <w:color w:val="000000"/>
                <w:sz w:val="16"/>
                <w:szCs w:val="16"/>
              </w:rPr>
            </w:pPr>
            <w:r w:rsidRPr="003D4003">
              <w:rPr>
                <w:rFonts w:cs="Arial"/>
                <w:color w:val="000000"/>
                <w:sz w:val="16"/>
                <w:szCs w:val="16"/>
              </w:rPr>
              <w:t xml:space="preserve">Applicability for moved </w:t>
            </w:r>
            <w:proofErr w:type="spellStart"/>
            <w:r w:rsidRPr="003D4003">
              <w:rPr>
                <w:rFonts w:cs="Arial"/>
                <w:color w:val="000000"/>
                <w:sz w:val="16"/>
                <w:szCs w:val="16"/>
              </w:rPr>
              <w:t>RedCap</w:t>
            </w:r>
            <w:proofErr w:type="spellEnd"/>
            <w:r w:rsidRPr="003D4003">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E608E" w:rsidRDefault="003D4003" w:rsidP="003D4003">
            <w:pPr>
              <w:pStyle w:val="TAL"/>
              <w:rPr>
                <w:rFonts w:cs="Arial"/>
                <w:color w:val="000000"/>
                <w:sz w:val="16"/>
                <w:szCs w:val="16"/>
              </w:rPr>
            </w:pPr>
            <w:r w:rsidRPr="003D4003">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E608E" w:rsidRDefault="003D4003" w:rsidP="003D4003">
            <w:pPr>
              <w:pStyle w:val="TAL"/>
              <w:rPr>
                <w:rFonts w:cs="Arial"/>
                <w:color w:val="000000"/>
                <w:sz w:val="16"/>
                <w:szCs w:val="16"/>
              </w:rPr>
            </w:pPr>
            <w:r w:rsidRPr="003D4003">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E608E" w:rsidRDefault="003D4003" w:rsidP="003D4003">
            <w:pPr>
              <w:pStyle w:val="TAL"/>
              <w:rPr>
                <w:rFonts w:cs="Arial"/>
                <w:color w:val="000000"/>
                <w:sz w:val="16"/>
                <w:szCs w:val="16"/>
              </w:rPr>
            </w:pPr>
            <w:r w:rsidRPr="003D4003">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E608E" w:rsidRDefault="003D4003" w:rsidP="003D4003">
            <w:pPr>
              <w:pStyle w:val="TAL"/>
              <w:rPr>
                <w:rFonts w:cs="Arial"/>
                <w:color w:val="000000"/>
                <w:sz w:val="16"/>
                <w:szCs w:val="16"/>
              </w:rPr>
            </w:pPr>
            <w:r w:rsidRPr="003D4003">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E608E" w:rsidRDefault="003D4003" w:rsidP="003D4003">
            <w:pPr>
              <w:pStyle w:val="TAL"/>
              <w:rPr>
                <w:rFonts w:cs="Arial"/>
                <w:color w:val="000000"/>
                <w:sz w:val="16"/>
                <w:szCs w:val="16"/>
              </w:rPr>
            </w:pPr>
            <w:r w:rsidRPr="003D4003">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E608E" w:rsidRDefault="003D4003" w:rsidP="003D4003">
            <w:pPr>
              <w:pStyle w:val="TAL"/>
              <w:rPr>
                <w:rFonts w:cs="Arial"/>
                <w:color w:val="000000"/>
                <w:sz w:val="16"/>
                <w:szCs w:val="16"/>
              </w:rPr>
            </w:pPr>
            <w:r w:rsidRPr="003D4003">
              <w:rPr>
                <w:rFonts w:cs="Arial"/>
                <w:color w:val="000000"/>
                <w:sz w:val="16"/>
                <w:szCs w:val="16"/>
              </w:rPr>
              <w:t xml:space="preserve">Addition of </w:t>
            </w:r>
            <w:proofErr w:type="spellStart"/>
            <w:r w:rsidRPr="003D4003">
              <w:rPr>
                <w:rFonts w:cs="Arial"/>
                <w:color w:val="000000"/>
                <w:sz w:val="16"/>
                <w:szCs w:val="16"/>
              </w:rPr>
              <w:t>applicabilities</w:t>
            </w:r>
            <w:proofErr w:type="spellEnd"/>
            <w:r w:rsidRPr="003D4003">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E608E" w:rsidRDefault="003D4003" w:rsidP="003D4003">
            <w:pPr>
              <w:pStyle w:val="TAL"/>
              <w:rPr>
                <w:rFonts w:cs="Arial"/>
                <w:color w:val="000000"/>
                <w:sz w:val="16"/>
                <w:szCs w:val="16"/>
              </w:rPr>
            </w:pPr>
            <w:r w:rsidRPr="003D4003">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E608E" w:rsidRDefault="003D4003" w:rsidP="003D4003">
            <w:pPr>
              <w:pStyle w:val="TAL"/>
              <w:rPr>
                <w:rFonts w:cs="Arial"/>
                <w:color w:val="000000"/>
                <w:sz w:val="16"/>
                <w:szCs w:val="16"/>
              </w:rPr>
            </w:pPr>
            <w:r w:rsidRPr="003D4003">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E608E" w:rsidRDefault="003D4003" w:rsidP="003D4003">
            <w:pPr>
              <w:pStyle w:val="TAL"/>
              <w:rPr>
                <w:rFonts w:cs="Arial"/>
                <w:color w:val="000000"/>
                <w:sz w:val="16"/>
                <w:szCs w:val="16"/>
              </w:rPr>
            </w:pPr>
            <w:r w:rsidRPr="003D4003">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E608E" w:rsidRDefault="003D4003" w:rsidP="003D4003">
            <w:pPr>
              <w:pStyle w:val="TAL"/>
              <w:rPr>
                <w:rFonts w:cs="Arial"/>
                <w:color w:val="000000"/>
                <w:sz w:val="16"/>
                <w:szCs w:val="16"/>
              </w:rPr>
            </w:pPr>
            <w:r w:rsidRPr="003D4003">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E608E" w:rsidRDefault="003D4003" w:rsidP="003D4003">
            <w:pPr>
              <w:pStyle w:val="TAL"/>
              <w:rPr>
                <w:rFonts w:cs="Arial"/>
                <w:color w:val="000000"/>
                <w:sz w:val="16"/>
                <w:szCs w:val="16"/>
              </w:rPr>
            </w:pPr>
            <w:r w:rsidRPr="003D4003">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E608E" w:rsidRDefault="003D4003" w:rsidP="003D4003">
            <w:pPr>
              <w:pStyle w:val="TAL"/>
              <w:rPr>
                <w:rFonts w:cs="Arial"/>
                <w:color w:val="000000"/>
                <w:sz w:val="16"/>
                <w:szCs w:val="16"/>
              </w:rPr>
            </w:pPr>
            <w:r w:rsidRPr="003D4003">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E608E" w:rsidRDefault="003D4003" w:rsidP="003D4003">
            <w:pPr>
              <w:pStyle w:val="TAL"/>
              <w:rPr>
                <w:rFonts w:cs="Arial"/>
                <w:color w:val="000000"/>
                <w:sz w:val="16"/>
                <w:szCs w:val="16"/>
              </w:rPr>
            </w:pPr>
            <w:r w:rsidRPr="003D4003">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E608E" w:rsidRDefault="003D4003" w:rsidP="003D4003">
            <w:pPr>
              <w:pStyle w:val="TAL"/>
              <w:rPr>
                <w:rFonts w:cs="Arial"/>
                <w:color w:val="000000"/>
                <w:sz w:val="16"/>
                <w:szCs w:val="16"/>
              </w:rPr>
            </w:pPr>
            <w:r w:rsidRPr="003D4003">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E608E" w:rsidRDefault="003D4003" w:rsidP="003D4003">
            <w:pPr>
              <w:pStyle w:val="TAL"/>
              <w:rPr>
                <w:rFonts w:cs="Arial"/>
                <w:color w:val="000000"/>
                <w:sz w:val="16"/>
                <w:szCs w:val="16"/>
              </w:rPr>
            </w:pPr>
            <w:r w:rsidRPr="003D400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E608E" w:rsidRDefault="003D4003" w:rsidP="003D4003">
            <w:pPr>
              <w:pStyle w:val="TAL"/>
              <w:rPr>
                <w:rFonts w:cs="Arial"/>
                <w:color w:val="000000"/>
                <w:sz w:val="16"/>
                <w:szCs w:val="16"/>
              </w:rPr>
            </w:pPr>
            <w:r w:rsidRPr="003D4003">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r w:rsidR="003D4003" w:rsidRPr="003D4003"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E608E" w:rsidRDefault="003D4003" w:rsidP="003D4003">
            <w:pPr>
              <w:pStyle w:val="TAL"/>
              <w:rPr>
                <w:rFonts w:cs="Arial"/>
                <w:color w:val="000000"/>
                <w:sz w:val="16"/>
                <w:szCs w:val="16"/>
              </w:rPr>
            </w:pPr>
            <w:r w:rsidRPr="00BE608E">
              <w:rPr>
                <w:rFonts w:cs="Arial"/>
                <w:color w:val="000000"/>
                <w:sz w:val="16"/>
                <w:szCs w:val="16"/>
              </w:rPr>
              <w:t>202</w:t>
            </w:r>
            <w:r>
              <w:rPr>
                <w:rFonts w:cs="Arial"/>
                <w:color w:val="000000"/>
                <w:sz w:val="16"/>
                <w:szCs w:val="16"/>
              </w:rPr>
              <w:t>3</w:t>
            </w:r>
            <w:r w:rsidRPr="00BE608E">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E608E" w:rsidRDefault="003D4003" w:rsidP="003D4003">
            <w:pPr>
              <w:pStyle w:val="TAL"/>
              <w:rPr>
                <w:rFonts w:cs="Arial"/>
                <w:color w:val="000000"/>
                <w:sz w:val="16"/>
                <w:szCs w:val="16"/>
              </w:rPr>
            </w:pPr>
            <w:r w:rsidRPr="00BE608E">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E608E" w:rsidRDefault="003D4003" w:rsidP="003D4003">
            <w:pPr>
              <w:pStyle w:val="TAL"/>
              <w:rPr>
                <w:rFonts w:cs="Arial"/>
                <w:color w:val="000000"/>
                <w:sz w:val="16"/>
                <w:szCs w:val="16"/>
              </w:rPr>
            </w:pPr>
            <w:r w:rsidRPr="003D4003">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E608E" w:rsidRDefault="003D4003" w:rsidP="003D4003">
            <w:pPr>
              <w:pStyle w:val="TAL"/>
              <w:rPr>
                <w:rFonts w:cs="Arial"/>
                <w:color w:val="000000"/>
                <w:sz w:val="16"/>
                <w:szCs w:val="16"/>
              </w:rPr>
            </w:pPr>
            <w:r w:rsidRPr="003D4003">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E608E" w:rsidRDefault="003D4003" w:rsidP="003D4003">
            <w:pPr>
              <w:pStyle w:val="TAL"/>
              <w:rPr>
                <w:rFonts w:cs="Arial"/>
                <w:color w:val="000000"/>
                <w:sz w:val="16"/>
                <w:szCs w:val="16"/>
              </w:rPr>
            </w:pPr>
            <w:r w:rsidRPr="003D400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E608E" w:rsidRDefault="003D4003" w:rsidP="003D4003">
            <w:pPr>
              <w:pStyle w:val="TAL"/>
              <w:rPr>
                <w:rFonts w:cs="Arial"/>
                <w:color w:val="000000"/>
                <w:sz w:val="16"/>
                <w:szCs w:val="16"/>
              </w:rPr>
            </w:pPr>
            <w:r w:rsidRPr="003D400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E608E" w:rsidRDefault="003D4003" w:rsidP="003D4003">
            <w:pPr>
              <w:pStyle w:val="TAL"/>
              <w:rPr>
                <w:rFonts w:cs="Arial"/>
                <w:color w:val="000000"/>
                <w:sz w:val="16"/>
                <w:szCs w:val="16"/>
              </w:rPr>
            </w:pPr>
            <w:r w:rsidRPr="003D4003">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E608E" w:rsidRDefault="003D4003" w:rsidP="003D4003">
            <w:pPr>
              <w:pStyle w:val="TAL"/>
              <w:rPr>
                <w:rFonts w:cs="Arial"/>
                <w:color w:val="000000"/>
                <w:sz w:val="16"/>
                <w:szCs w:val="16"/>
              </w:rPr>
            </w:pPr>
            <w:r w:rsidRPr="00BE608E">
              <w:rPr>
                <w:rFonts w:cs="Arial"/>
                <w:color w:val="000000"/>
                <w:sz w:val="16"/>
                <w:szCs w:val="16"/>
              </w:rPr>
              <w:t>17.</w:t>
            </w:r>
            <w:r>
              <w:rPr>
                <w:rFonts w:cs="Arial"/>
                <w:color w:val="000000"/>
                <w:sz w:val="16"/>
                <w:szCs w:val="16"/>
              </w:rPr>
              <w:t>2</w:t>
            </w:r>
            <w:r w:rsidRPr="00BE608E">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5D60F9">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95AE" w14:textId="77777777" w:rsidR="00694883" w:rsidRDefault="00694883">
      <w:r>
        <w:separator/>
      </w:r>
    </w:p>
  </w:endnote>
  <w:endnote w:type="continuationSeparator" w:id="0">
    <w:p w14:paraId="4834481F" w14:textId="77777777" w:rsidR="00694883" w:rsidRDefault="0069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4F14" w14:textId="77777777" w:rsidR="00694883" w:rsidRDefault="00694883">
      <w:r>
        <w:separator/>
      </w:r>
    </w:p>
  </w:footnote>
  <w:footnote w:type="continuationSeparator" w:id="0">
    <w:p w14:paraId="58F69D60" w14:textId="77777777" w:rsidR="00694883" w:rsidRDefault="00694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71895D58"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77F">
      <w:rPr>
        <w:rFonts w:ascii="Arial" w:hAnsi="Arial" w:cs="Arial"/>
        <w:b/>
        <w:noProof/>
        <w:sz w:val="18"/>
        <w:szCs w:val="18"/>
      </w:rPr>
      <w:t>3GPP TS 38.523-2 V17.2.0 (2023-03)</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45B5FBB3"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77F">
      <w:rPr>
        <w:rFonts w:ascii="Arial" w:hAnsi="Arial" w:cs="Arial"/>
        <w:b/>
        <w:noProof/>
        <w:sz w:val="18"/>
        <w:szCs w:val="18"/>
      </w:rPr>
      <w:t>Release 17</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80512"/>
    <w:rsid w:val="000854DC"/>
    <w:rsid w:val="0008591C"/>
    <w:rsid w:val="0008683D"/>
    <w:rsid w:val="0009179B"/>
    <w:rsid w:val="00093559"/>
    <w:rsid w:val="00095658"/>
    <w:rsid w:val="00095F02"/>
    <w:rsid w:val="00097144"/>
    <w:rsid w:val="000A13AA"/>
    <w:rsid w:val="000A392B"/>
    <w:rsid w:val="000A4A4A"/>
    <w:rsid w:val="000A7AAF"/>
    <w:rsid w:val="000B18C3"/>
    <w:rsid w:val="000B2338"/>
    <w:rsid w:val="000B2D60"/>
    <w:rsid w:val="000C052B"/>
    <w:rsid w:val="000C0627"/>
    <w:rsid w:val="000C58B4"/>
    <w:rsid w:val="000D1543"/>
    <w:rsid w:val="000D1C18"/>
    <w:rsid w:val="000D58AB"/>
    <w:rsid w:val="000D5D4A"/>
    <w:rsid w:val="000D6100"/>
    <w:rsid w:val="000D635B"/>
    <w:rsid w:val="000E3D39"/>
    <w:rsid w:val="000F0555"/>
    <w:rsid w:val="000F1C6D"/>
    <w:rsid w:val="000F4AC5"/>
    <w:rsid w:val="00102003"/>
    <w:rsid w:val="00103904"/>
    <w:rsid w:val="001153CF"/>
    <w:rsid w:val="00126FE5"/>
    <w:rsid w:val="00127701"/>
    <w:rsid w:val="001352ED"/>
    <w:rsid w:val="0014409C"/>
    <w:rsid w:val="00146749"/>
    <w:rsid w:val="00147DE5"/>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1265"/>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2217D"/>
    <w:rsid w:val="002273AF"/>
    <w:rsid w:val="002347A2"/>
    <w:rsid w:val="002365AD"/>
    <w:rsid w:val="00240AF5"/>
    <w:rsid w:val="00242979"/>
    <w:rsid w:val="00247EB1"/>
    <w:rsid w:val="002505EF"/>
    <w:rsid w:val="00262BD3"/>
    <w:rsid w:val="00266E37"/>
    <w:rsid w:val="00267782"/>
    <w:rsid w:val="002713C1"/>
    <w:rsid w:val="002722C1"/>
    <w:rsid w:val="00283048"/>
    <w:rsid w:val="00284331"/>
    <w:rsid w:val="00285356"/>
    <w:rsid w:val="002948FE"/>
    <w:rsid w:val="00294FA1"/>
    <w:rsid w:val="00297F18"/>
    <w:rsid w:val="002A05B2"/>
    <w:rsid w:val="002A0B29"/>
    <w:rsid w:val="002A1560"/>
    <w:rsid w:val="002B17DC"/>
    <w:rsid w:val="002B4E59"/>
    <w:rsid w:val="002C087A"/>
    <w:rsid w:val="002D2D42"/>
    <w:rsid w:val="002D6812"/>
    <w:rsid w:val="002E0FBC"/>
    <w:rsid w:val="002E661D"/>
    <w:rsid w:val="002F277B"/>
    <w:rsid w:val="00307B20"/>
    <w:rsid w:val="003172DC"/>
    <w:rsid w:val="003228F4"/>
    <w:rsid w:val="00325ACC"/>
    <w:rsid w:val="0032742D"/>
    <w:rsid w:val="00332636"/>
    <w:rsid w:val="00335D69"/>
    <w:rsid w:val="003530D5"/>
    <w:rsid w:val="003544CF"/>
    <w:rsid w:val="0035462D"/>
    <w:rsid w:val="00354CEB"/>
    <w:rsid w:val="00354D82"/>
    <w:rsid w:val="00356D76"/>
    <w:rsid w:val="0035745E"/>
    <w:rsid w:val="00370C71"/>
    <w:rsid w:val="003735AA"/>
    <w:rsid w:val="00391FA9"/>
    <w:rsid w:val="0039427D"/>
    <w:rsid w:val="00396326"/>
    <w:rsid w:val="00396E47"/>
    <w:rsid w:val="003A523A"/>
    <w:rsid w:val="003B0895"/>
    <w:rsid w:val="003C062D"/>
    <w:rsid w:val="003C2DFC"/>
    <w:rsid w:val="003C3052"/>
    <w:rsid w:val="003C3971"/>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211E2"/>
    <w:rsid w:val="004259B6"/>
    <w:rsid w:val="00430673"/>
    <w:rsid w:val="00431B35"/>
    <w:rsid w:val="00435C14"/>
    <w:rsid w:val="004443E1"/>
    <w:rsid w:val="004468B1"/>
    <w:rsid w:val="00457E00"/>
    <w:rsid w:val="004624F2"/>
    <w:rsid w:val="00465342"/>
    <w:rsid w:val="004838FC"/>
    <w:rsid w:val="00485AB5"/>
    <w:rsid w:val="004862AD"/>
    <w:rsid w:val="00490088"/>
    <w:rsid w:val="00497769"/>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E4157"/>
    <w:rsid w:val="004F27B1"/>
    <w:rsid w:val="004F41FE"/>
    <w:rsid w:val="004F6274"/>
    <w:rsid w:val="00502247"/>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28E4"/>
    <w:rsid w:val="00565087"/>
    <w:rsid w:val="0056646D"/>
    <w:rsid w:val="00567C3D"/>
    <w:rsid w:val="00574309"/>
    <w:rsid w:val="005808F1"/>
    <w:rsid w:val="00583FE8"/>
    <w:rsid w:val="00584A07"/>
    <w:rsid w:val="005A1BC3"/>
    <w:rsid w:val="005A7243"/>
    <w:rsid w:val="005B512A"/>
    <w:rsid w:val="005C0CE5"/>
    <w:rsid w:val="005C1BB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50B9"/>
    <w:rsid w:val="00605452"/>
    <w:rsid w:val="00605F7E"/>
    <w:rsid w:val="00613F6B"/>
    <w:rsid w:val="00614FDF"/>
    <w:rsid w:val="00615536"/>
    <w:rsid w:val="00620A11"/>
    <w:rsid w:val="00631FF9"/>
    <w:rsid w:val="006377FE"/>
    <w:rsid w:val="0064678E"/>
    <w:rsid w:val="0064741D"/>
    <w:rsid w:val="006572A9"/>
    <w:rsid w:val="00660429"/>
    <w:rsid w:val="006627E1"/>
    <w:rsid w:val="00670FC4"/>
    <w:rsid w:val="0067755D"/>
    <w:rsid w:val="00685DED"/>
    <w:rsid w:val="00686354"/>
    <w:rsid w:val="006903EC"/>
    <w:rsid w:val="00690A9D"/>
    <w:rsid w:val="00690D4C"/>
    <w:rsid w:val="006940FE"/>
    <w:rsid w:val="00694883"/>
    <w:rsid w:val="006A085A"/>
    <w:rsid w:val="006A1322"/>
    <w:rsid w:val="006A269A"/>
    <w:rsid w:val="006A45AE"/>
    <w:rsid w:val="006B361F"/>
    <w:rsid w:val="006B3A9F"/>
    <w:rsid w:val="006C0246"/>
    <w:rsid w:val="006C1AF6"/>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6884"/>
    <w:rsid w:val="00727CDF"/>
    <w:rsid w:val="00734525"/>
    <w:rsid w:val="00734A5B"/>
    <w:rsid w:val="00735483"/>
    <w:rsid w:val="00744E76"/>
    <w:rsid w:val="00745E67"/>
    <w:rsid w:val="007461AC"/>
    <w:rsid w:val="0075046B"/>
    <w:rsid w:val="00750698"/>
    <w:rsid w:val="00761169"/>
    <w:rsid w:val="007616AF"/>
    <w:rsid w:val="00765784"/>
    <w:rsid w:val="00766253"/>
    <w:rsid w:val="007703CE"/>
    <w:rsid w:val="00772F0C"/>
    <w:rsid w:val="007815C0"/>
    <w:rsid w:val="00781F0F"/>
    <w:rsid w:val="00784969"/>
    <w:rsid w:val="007A200F"/>
    <w:rsid w:val="007A5145"/>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66CD"/>
    <w:rsid w:val="00816C6A"/>
    <w:rsid w:val="0082001C"/>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E2F01"/>
    <w:rsid w:val="008F1821"/>
    <w:rsid w:val="008F1BCB"/>
    <w:rsid w:val="008F2345"/>
    <w:rsid w:val="008F4847"/>
    <w:rsid w:val="008F6258"/>
    <w:rsid w:val="00901DD3"/>
    <w:rsid w:val="0090271F"/>
    <w:rsid w:val="00902E23"/>
    <w:rsid w:val="0090706E"/>
    <w:rsid w:val="00907E5B"/>
    <w:rsid w:val="0091348E"/>
    <w:rsid w:val="00917CCB"/>
    <w:rsid w:val="009204ED"/>
    <w:rsid w:val="0092175F"/>
    <w:rsid w:val="00924CF5"/>
    <w:rsid w:val="00931557"/>
    <w:rsid w:val="00932F2E"/>
    <w:rsid w:val="00933743"/>
    <w:rsid w:val="0093671C"/>
    <w:rsid w:val="00942EC2"/>
    <w:rsid w:val="00944D4C"/>
    <w:rsid w:val="00944FF2"/>
    <w:rsid w:val="009472CA"/>
    <w:rsid w:val="00951E20"/>
    <w:rsid w:val="00953698"/>
    <w:rsid w:val="009552D9"/>
    <w:rsid w:val="0095759B"/>
    <w:rsid w:val="00961233"/>
    <w:rsid w:val="009658CB"/>
    <w:rsid w:val="009703CE"/>
    <w:rsid w:val="00971C17"/>
    <w:rsid w:val="00972982"/>
    <w:rsid w:val="00972CB1"/>
    <w:rsid w:val="00974BF2"/>
    <w:rsid w:val="00974CF7"/>
    <w:rsid w:val="0097640F"/>
    <w:rsid w:val="009900D0"/>
    <w:rsid w:val="00990F9D"/>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36B6D"/>
    <w:rsid w:val="00A414ED"/>
    <w:rsid w:val="00A463FC"/>
    <w:rsid w:val="00A50E70"/>
    <w:rsid w:val="00A5153B"/>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4540"/>
    <w:rsid w:val="00AC7DD5"/>
    <w:rsid w:val="00AD352B"/>
    <w:rsid w:val="00AD3E86"/>
    <w:rsid w:val="00AF38F3"/>
    <w:rsid w:val="00AF3F66"/>
    <w:rsid w:val="00B040FF"/>
    <w:rsid w:val="00B041ED"/>
    <w:rsid w:val="00B07F5A"/>
    <w:rsid w:val="00B10648"/>
    <w:rsid w:val="00B108AD"/>
    <w:rsid w:val="00B14382"/>
    <w:rsid w:val="00B14BD2"/>
    <w:rsid w:val="00B15449"/>
    <w:rsid w:val="00B15DF2"/>
    <w:rsid w:val="00B23B3F"/>
    <w:rsid w:val="00B264A9"/>
    <w:rsid w:val="00B31DC6"/>
    <w:rsid w:val="00B43AA3"/>
    <w:rsid w:val="00B46C9E"/>
    <w:rsid w:val="00B52C00"/>
    <w:rsid w:val="00B71F77"/>
    <w:rsid w:val="00B7787B"/>
    <w:rsid w:val="00B861AA"/>
    <w:rsid w:val="00B86C86"/>
    <w:rsid w:val="00B9433E"/>
    <w:rsid w:val="00B9514C"/>
    <w:rsid w:val="00B970AA"/>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21875"/>
    <w:rsid w:val="00C21D2A"/>
    <w:rsid w:val="00C228B4"/>
    <w:rsid w:val="00C259AE"/>
    <w:rsid w:val="00C33079"/>
    <w:rsid w:val="00C3308D"/>
    <w:rsid w:val="00C3421C"/>
    <w:rsid w:val="00C34321"/>
    <w:rsid w:val="00C34645"/>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A3D0C"/>
    <w:rsid w:val="00CA4DEB"/>
    <w:rsid w:val="00CA79FB"/>
    <w:rsid w:val="00CB2E83"/>
    <w:rsid w:val="00CC00FF"/>
    <w:rsid w:val="00CC5E5D"/>
    <w:rsid w:val="00CC7A83"/>
    <w:rsid w:val="00CC7F55"/>
    <w:rsid w:val="00CD2E6C"/>
    <w:rsid w:val="00CD62ED"/>
    <w:rsid w:val="00CE18C1"/>
    <w:rsid w:val="00CE1F02"/>
    <w:rsid w:val="00CF38BD"/>
    <w:rsid w:val="00CF5E83"/>
    <w:rsid w:val="00CF6529"/>
    <w:rsid w:val="00D15894"/>
    <w:rsid w:val="00D20138"/>
    <w:rsid w:val="00D229FF"/>
    <w:rsid w:val="00D23305"/>
    <w:rsid w:val="00D246D2"/>
    <w:rsid w:val="00D32E18"/>
    <w:rsid w:val="00D425F5"/>
    <w:rsid w:val="00D42F42"/>
    <w:rsid w:val="00D46016"/>
    <w:rsid w:val="00D461E2"/>
    <w:rsid w:val="00D46A4B"/>
    <w:rsid w:val="00D52060"/>
    <w:rsid w:val="00D5585C"/>
    <w:rsid w:val="00D574A2"/>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0C02"/>
    <w:rsid w:val="00E51007"/>
    <w:rsid w:val="00E6117F"/>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1A42"/>
    <w:rsid w:val="00F95C35"/>
    <w:rsid w:val="00F96FEC"/>
    <w:rsid w:val="00FA1266"/>
    <w:rsid w:val="00FA407D"/>
    <w:rsid w:val="00FA4D65"/>
    <w:rsid w:val="00FB0B59"/>
    <w:rsid w:val="00FB2465"/>
    <w:rsid w:val="00FC1180"/>
    <w:rsid w:val="00FC1192"/>
    <w:rsid w:val="00FC34F5"/>
    <w:rsid w:val="00FC5D79"/>
    <w:rsid w:val="00FC7780"/>
    <w:rsid w:val="00FD0685"/>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E80"/>
    <w:pPr>
      <w:overflowPunct w:val="0"/>
      <w:autoSpaceDE w:val="0"/>
      <w:autoSpaceDN w:val="0"/>
      <w:adjustRightInd w:val="0"/>
      <w:spacing w:after="180"/>
      <w:textAlignment w:val="baseline"/>
    </w:pPr>
  </w:style>
  <w:style w:type="paragraph" w:styleId="Heading1">
    <w:name w:val="heading 1"/>
    <w:next w:val="Normal"/>
    <w:qFormat/>
    <w:rsid w:val="005E1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E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E80"/>
    <w:pPr>
      <w:spacing w:before="120"/>
      <w:outlineLvl w:val="2"/>
    </w:pPr>
    <w:rPr>
      <w:sz w:val="28"/>
    </w:rPr>
  </w:style>
  <w:style w:type="paragraph" w:styleId="Heading4">
    <w:name w:val="heading 4"/>
    <w:basedOn w:val="Heading3"/>
    <w:next w:val="Normal"/>
    <w:qFormat/>
    <w:rsid w:val="005E1E80"/>
    <w:pPr>
      <w:ind w:left="1418" w:hanging="1418"/>
      <w:outlineLvl w:val="3"/>
    </w:pPr>
    <w:rPr>
      <w:sz w:val="24"/>
    </w:rPr>
  </w:style>
  <w:style w:type="paragraph" w:styleId="Heading5">
    <w:name w:val="heading 5"/>
    <w:basedOn w:val="Heading4"/>
    <w:next w:val="Normal"/>
    <w:qFormat/>
    <w:rsid w:val="005E1E80"/>
    <w:pPr>
      <w:ind w:left="1701" w:hanging="1701"/>
      <w:outlineLvl w:val="4"/>
    </w:pPr>
    <w:rPr>
      <w:sz w:val="22"/>
    </w:rPr>
  </w:style>
  <w:style w:type="paragraph" w:styleId="Heading6">
    <w:name w:val="heading 6"/>
    <w:basedOn w:val="H6"/>
    <w:next w:val="Normal"/>
    <w:qFormat/>
    <w:rsid w:val="005E1E80"/>
    <w:pPr>
      <w:outlineLvl w:val="5"/>
    </w:pPr>
  </w:style>
  <w:style w:type="paragraph" w:styleId="Heading7">
    <w:name w:val="heading 7"/>
    <w:basedOn w:val="H6"/>
    <w:next w:val="Normal"/>
    <w:qFormat/>
    <w:rsid w:val="005E1E80"/>
    <w:pPr>
      <w:outlineLvl w:val="6"/>
    </w:pPr>
  </w:style>
  <w:style w:type="paragraph" w:styleId="Heading8">
    <w:name w:val="heading 8"/>
    <w:basedOn w:val="Heading1"/>
    <w:next w:val="Normal"/>
    <w:qFormat/>
    <w:rsid w:val="005E1E80"/>
    <w:pPr>
      <w:ind w:left="0" w:firstLine="0"/>
      <w:outlineLvl w:val="7"/>
    </w:pPr>
  </w:style>
  <w:style w:type="paragraph" w:styleId="Heading9">
    <w:name w:val="heading 9"/>
    <w:basedOn w:val="Heading8"/>
    <w:next w:val="Normal"/>
    <w:qFormat/>
    <w:rsid w:val="005E1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1E80"/>
    <w:pPr>
      <w:ind w:left="1985" w:hanging="1985"/>
      <w:outlineLvl w:val="9"/>
    </w:pPr>
    <w:rPr>
      <w:sz w:val="20"/>
    </w:rPr>
  </w:style>
  <w:style w:type="paragraph" w:styleId="TOC9">
    <w:name w:val="toc 9"/>
    <w:basedOn w:val="TOC8"/>
    <w:semiHidden/>
    <w:rsid w:val="005E1E80"/>
    <w:pPr>
      <w:ind w:left="1418" w:hanging="1418"/>
    </w:pPr>
  </w:style>
  <w:style w:type="paragraph" w:styleId="TOC8">
    <w:name w:val="toc 8"/>
    <w:basedOn w:val="TOC1"/>
    <w:rsid w:val="005E1E80"/>
    <w:pPr>
      <w:spacing w:before="180"/>
      <w:ind w:left="2693" w:hanging="2693"/>
    </w:pPr>
    <w:rPr>
      <w:b/>
    </w:rPr>
  </w:style>
  <w:style w:type="paragraph" w:styleId="TOC1">
    <w:name w:val="toc 1"/>
    <w:rsid w:val="005E1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1E80"/>
    <w:pPr>
      <w:keepLines/>
      <w:tabs>
        <w:tab w:val="center" w:pos="4536"/>
        <w:tab w:val="right" w:pos="9072"/>
      </w:tabs>
    </w:pPr>
    <w:rPr>
      <w:noProof/>
    </w:rPr>
  </w:style>
  <w:style w:type="character" w:customStyle="1" w:styleId="ZGSM">
    <w:name w:val="ZGSM"/>
    <w:rsid w:val="005E1E80"/>
  </w:style>
  <w:style w:type="paragraph" w:styleId="Header">
    <w:name w:val="header"/>
    <w:rsid w:val="005E1E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E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1E80"/>
    <w:pPr>
      <w:ind w:left="1701" w:hanging="1701"/>
    </w:pPr>
  </w:style>
  <w:style w:type="paragraph" w:styleId="TOC4">
    <w:name w:val="toc 4"/>
    <w:basedOn w:val="TOC3"/>
    <w:semiHidden/>
    <w:rsid w:val="005E1E80"/>
    <w:pPr>
      <w:ind w:left="1418" w:hanging="1418"/>
    </w:pPr>
  </w:style>
  <w:style w:type="paragraph" w:styleId="TOC3">
    <w:name w:val="toc 3"/>
    <w:basedOn w:val="TOC2"/>
    <w:rsid w:val="005E1E80"/>
    <w:pPr>
      <w:ind w:left="1134" w:hanging="1134"/>
    </w:pPr>
  </w:style>
  <w:style w:type="paragraph" w:styleId="TOC2">
    <w:name w:val="toc 2"/>
    <w:basedOn w:val="TOC1"/>
    <w:rsid w:val="005E1E80"/>
    <w:pPr>
      <w:keepNext w:val="0"/>
      <w:spacing w:before="0"/>
      <w:ind w:left="851" w:hanging="851"/>
    </w:pPr>
    <w:rPr>
      <w:sz w:val="20"/>
    </w:rPr>
  </w:style>
  <w:style w:type="paragraph" w:styleId="Footer">
    <w:name w:val="footer"/>
    <w:basedOn w:val="Header"/>
    <w:rsid w:val="005E1E80"/>
    <w:pPr>
      <w:jc w:val="center"/>
    </w:pPr>
    <w:rPr>
      <w:i/>
    </w:rPr>
  </w:style>
  <w:style w:type="paragraph" w:customStyle="1" w:styleId="TT">
    <w:name w:val="TT"/>
    <w:basedOn w:val="Heading1"/>
    <w:next w:val="Normal"/>
    <w:rsid w:val="005E1E80"/>
    <w:pPr>
      <w:outlineLvl w:val="9"/>
    </w:pPr>
  </w:style>
  <w:style w:type="paragraph" w:customStyle="1" w:styleId="NF">
    <w:name w:val="NF"/>
    <w:basedOn w:val="NO"/>
    <w:rsid w:val="005E1E80"/>
    <w:pPr>
      <w:keepNext/>
      <w:spacing w:after="0"/>
    </w:pPr>
    <w:rPr>
      <w:rFonts w:ascii="Arial" w:hAnsi="Arial"/>
      <w:sz w:val="18"/>
    </w:rPr>
  </w:style>
  <w:style w:type="paragraph" w:customStyle="1" w:styleId="NO">
    <w:name w:val="NO"/>
    <w:basedOn w:val="Normal"/>
    <w:link w:val="NOChar"/>
    <w:rsid w:val="005E1E80"/>
    <w:pPr>
      <w:keepLines/>
      <w:ind w:left="1135" w:hanging="851"/>
    </w:pPr>
  </w:style>
  <w:style w:type="paragraph" w:customStyle="1" w:styleId="PL">
    <w:name w:val="PL"/>
    <w:link w:val="PLChar"/>
    <w:rsid w:val="005E1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E80"/>
    <w:pPr>
      <w:jc w:val="right"/>
    </w:pPr>
  </w:style>
  <w:style w:type="paragraph" w:customStyle="1" w:styleId="TAL">
    <w:name w:val="TAL"/>
    <w:basedOn w:val="Normal"/>
    <w:link w:val="TALChar"/>
    <w:qFormat/>
    <w:rsid w:val="005E1E80"/>
    <w:pPr>
      <w:keepNext/>
      <w:keepLines/>
      <w:spacing w:after="0"/>
    </w:pPr>
    <w:rPr>
      <w:rFonts w:ascii="Arial" w:hAnsi="Arial"/>
      <w:sz w:val="18"/>
    </w:rPr>
  </w:style>
  <w:style w:type="paragraph" w:customStyle="1" w:styleId="TAH">
    <w:name w:val="TAH"/>
    <w:basedOn w:val="TAC"/>
    <w:link w:val="TAHCar"/>
    <w:qFormat/>
    <w:rsid w:val="005E1E80"/>
    <w:rPr>
      <w:b/>
    </w:rPr>
  </w:style>
  <w:style w:type="paragraph" w:customStyle="1" w:styleId="TAC">
    <w:name w:val="TAC"/>
    <w:basedOn w:val="TAL"/>
    <w:link w:val="TACCar"/>
    <w:qFormat/>
    <w:rsid w:val="005E1E80"/>
    <w:pPr>
      <w:jc w:val="center"/>
    </w:pPr>
  </w:style>
  <w:style w:type="paragraph" w:customStyle="1" w:styleId="LD">
    <w:name w:val="LD"/>
    <w:rsid w:val="005E1E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E80"/>
    <w:pPr>
      <w:keepLines/>
      <w:ind w:left="1702" w:hanging="1418"/>
    </w:pPr>
  </w:style>
  <w:style w:type="paragraph" w:customStyle="1" w:styleId="FP">
    <w:name w:val="FP"/>
    <w:basedOn w:val="Normal"/>
    <w:rsid w:val="005E1E80"/>
    <w:pPr>
      <w:spacing w:after="0"/>
    </w:pPr>
  </w:style>
  <w:style w:type="paragraph" w:customStyle="1" w:styleId="NW">
    <w:name w:val="NW"/>
    <w:basedOn w:val="NO"/>
    <w:rsid w:val="005E1E80"/>
    <w:pPr>
      <w:spacing w:after="0"/>
    </w:pPr>
  </w:style>
  <w:style w:type="paragraph" w:customStyle="1" w:styleId="EW">
    <w:name w:val="EW"/>
    <w:basedOn w:val="EX"/>
    <w:rsid w:val="005E1E80"/>
    <w:pPr>
      <w:spacing w:after="0"/>
    </w:pPr>
  </w:style>
  <w:style w:type="paragraph" w:customStyle="1" w:styleId="B1">
    <w:name w:val="B1"/>
    <w:basedOn w:val="List"/>
    <w:link w:val="B1Char"/>
    <w:rsid w:val="005E1E80"/>
  </w:style>
  <w:style w:type="paragraph" w:styleId="TOC6">
    <w:name w:val="toc 6"/>
    <w:basedOn w:val="TOC5"/>
    <w:next w:val="Normal"/>
    <w:semiHidden/>
    <w:rsid w:val="005E1E80"/>
    <w:pPr>
      <w:ind w:left="1985" w:hanging="1985"/>
    </w:pPr>
  </w:style>
  <w:style w:type="paragraph" w:styleId="TOC7">
    <w:name w:val="toc 7"/>
    <w:basedOn w:val="TOC6"/>
    <w:next w:val="Normal"/>
    <w:semiHidden/>
    <w:rsid w:val="005E1E80"/>
    <w:pPr>
      <w:ind w:left="2268" w:hanging="2268"/>
    </w:pPr>
  </w:style>
  <w:style w:type="paragraph" w:customStyle="1" w:styleId="EditorsNote">
    <w:name w:val="Editor's Note"/>
    <w:basedOn w:val="NO"/>
    <w:link w:val="EditorsNoteChar"/>
    <w:rsid w:val="005E1E80"/>
    <w:rPr>
      <w:color w:val="FF0000"/>
    </w:rPr>
  </w:style>
  <w:style w:type="paragraph" w:customStyle="1" w:styleId="TH">
    <w:name w:val="TH"/>
    <w:basedOn w:val="Normal"/>
    <w:link w:val="THChar"/>
    <w:rsid w:val="005E1E80"/>
    <w:pPr>
      <w:keepNext/>
      <w:keepLines/>
      <w:spacing w:before="60"/>
      <w:jc w:val="center"/>
    </w:pPr>
    <w:rPr>
      <w:rFonts w:ascii="Arial" w:hAnsi="Arial"/>
      <w:b/>
    </w:rPr>
  </w:style>
  <w:style w:type="paragraph" w:customStyle="1" w:styleId="ZA">
    <w:name w:val="ZA"/>
    <w:rsid w:val="005E1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E80"/>
    <w:pPr>
      <w:ind w:left="851" w:hanging="851"/>
    </w:pPr>
  </w:style>
  <w:style w:type="paragraph" w:customStyle="1" w:styleId="ZH">
    <w:name w:val="ZH"/>
    <w:rsid w:val="005E1E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E1E80"/>
    <w:pPr>
      <w:keepNext w:val="0"/>
      <w:spacing w:before="0" w:after="240"/>
    </w:pPr>
  </w:style>
  <w:style w:type="paragraph" w:customStyle="1" w:styleId="ZG">
    <w:name w:val="ZG"/>
    <w:rsid w:val="005E1E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1E80"/>
  </w:style>
  <w:style w:type="paragraph" w:customStyle="1" w:styleId="B3">
    <w:name w:val="B3"/>
    <w:basedOn w:val="List3"/>
    <w:link w:val="B3Char"/>
    <w:rsid w:val="005E1E80"/>
  </w:style>
  <w:style w:type="paragraph" w:customStyle="1" w:styleId="B4">
    <w:name w:val="B4"/>
    <w:basedOn w:val="List4"/>
    <w:link w:val="B4Char"/>
    <w:rsid w:val="005E1E80"/>
  </w:style>
  <w:style w:type="paragraph" w:customStyle="1" w:styleId="B5">
    <w:name w:val="B5"/>
    <w:basedOn w:val="List5"/>
    <w:rsid w:val="005E1E80"/>
  </w:style>
  <w:style w:type="paragraph" w:customStyle="1" w:styleId="ZTD">
    <w:name w:val="ZTD"/>
    <w:basedOn w:val="ZB"/>
    <w:rsid w:val="005E1E80"/>
    <w:pPr>
      <w:framePr w:hRule="auto" w:wrap="notBeside" w:y="852"/>
    </w:pPr>
    <w:rPr>
      <w:i w:val="0"/>
      <w:sz w:val="40"/>
    </w:rPr>
  </w:style>
  <w:style w:type="paragraph" w:customStyle="1" w:styleId="ZV">
    <w:name w:val="ZV"/>
    <w:basedOn w:val="ZU"/>
    <w:rsid w:val="005E1E8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E1E80"/>
    <w:pPr>
      <w:ind w:left="284"/>
    </w:pPr>
  </w:style>
  <w:style w:type="paragraph" w:styleId="Index1">
    <w:name w:val="index 1"/>
    <w:basedOn w:val="Normal"/>
    <w:rsid w:val="005E1E80"/>
    <w:pPr>
      <w:keepLines/>
      <w:spacing w:after="0"/>
    </w:pPr>
  </w:style>
  <w:style w:type="paragraph" w:styleId="ListNumber2">
    <w:name w:val="List Number 2"/>
    <w:basedOn w:val="ListNumber"/>
    <w:rsid w:val="005E1E80"/>
    <w:pPr>
      <w:ind w:left="851"/>
    </w:pPr>
  </w:style>
  <w:style w:type="character" w:styleId="FootnoteReference">
    <w:name w:val="footnote reference"/>
    <w:rsid w:val="005E1E80"/>
    <w:rPr>
      <w:b/>
      <w:position w:val="6"/>
      <w:sz w:val="16"/>
    </w:rPr>
  </w:style>
  <w:style w:type="paragraph" w:styleId="FootnoteText">
    <w:name w:val="footnote text"/>
    <w:basedOn w:val="Normal"/>
    <w:link w:val="FootnoteTextChar"/>
    <w:rsid w:val="005E1E80"/>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E1E80"/>
    <w:pPr>
      <w:ind w:left="851"/>
    </w:pPr>
  </w:style>
  <w:style w:type="paragraph" w:styleId="ListBullet3">
    <w:name w:val="List Bullet 3"/>
    <w:basedOn w:val="ListBullet2"/>
    <w:rsid w:val="005E1E80"/>
    <w:pPr>
      <w:ind w:left="1135"/>
    </w:pPr>
  </w:style>
  <w:style w:type="paragraph" w:styleId="ListNumber">
    <w:name w:val="List Number"/>
    <w:basedOn w:val="List"/>
    <w:rsid w:val="005E1E80"/>
  </w:style>
  <w:style w:type="paragraph" w:styleId="List2">
    <w:name w:val="List 2"/>
    <w:basedOn w:val="List"/>
    <w:rsid w:val="005E1E80"/>
    <w:pPr>
      <w:ind w:left="851"/>
    </w:pPr>
  </w:style>
  <w:style w:type="paragraph" w:styleId="List3">
    <w:name w:val="List 3"/>
    <w:basedOn w:val="List2"/>
    <w:rsid w:val="005E1E80"/>
    <w:pPr>
      <w:ind w:left="1135"/>
    </w:pPr>
  </w:style>
  <w:style w:type="paragraph" w:styleId="List4">
    <w:name w:val="List 4"/>
    <w:basedOn w:val="List3"/>
    <w:rsid w:val="005E1E80"/>
    <w:pPr>
      <w:ind w:left="1418"/>
    </w:pPr>
  </w:style>
  <w:style w:type="paragraph" w:styleId="List5">
    <w:name w:val="List 5"/>
    <w:basedOn w:val="List4"/>
    <w:rsid w:val="005E1E80"/>
    <w:pPr>
      <w:ind w:left="1702"/>
    </w:pPr>
  </w:style>
  <w:style w:type="paragraph" w:styleId="List">
    <w:name w:val="List"/>
    <w:basedOn w:val="Normal"/>
    <w:rsid w:val="005E1E80"/>
    <w:pPr>
      <w:ind w:left="568" w:hanging="284"/>
    </w:pPr>
  </w:style>
  <w:style w:type="paragraph" w:styleId="ListBullet">
    <w:name w:val="List Bullet"/>
    <w:basedOn w:val="List"/>
    <w:rsid w:val="005E1E80"/>
  </w:style>
  <w:style w:type="paragraph" w:styleId="ListBullet4">
    <w:name w:val="List Bullet 4"/>
    <w:basedOn w:val="ListBullet3"/>
    <w:rsid w:val="005E1E80"/>
    <w:pPr>
      <w:ind w:left="1418"/>
    </w:pPr>
  </w:style>
  <w:style w:type="paragraph" w:styleId="ListBullet5">
    <w:name w:val="List Bullet 5"/>
    <w:basedOn w:val="ListBullet4"/>
    <w:rsid w:val="005E1E80"/>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181</TotalTime>
  <Pages>1</Pages>
  <Words>35939</Words>
  <Characters>204858</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1911</cp:lastModifiedBy>
  <cp:revision>52</cp:revision>
  <dcterms:created xsi:type="dcterms:W3CDTF">2023-01-07T19:28:00Z</dcterms:created>
  <dcterms:modified xsi:type="dcterms:W3CDTF">2023-03-31T09:54:00Z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