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tcPr>
          <w:p w14:paraId="4E61D390" w14:textId="18AAC905"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18.</w:t>
            </w:r>
            <w:r w:rsidR="002C449A">
              <w:rPr>
                <w:noProof w:val="0"/>
              </w:rPr>
              <w:t>7</w:t>
            </w:r>
            <w:r w:rsidRPr="00990B12">
              <w:rPr>
                <w:noProof w:val="0"/>
              </w:rPr>
              <w:t>.</w:t>
            </w:r>
            <w:bookmarkEnd w:id="4"/>
            <w:r w:rsidRPr="00990B12">
              <w:rPr>
                <w:noProof w:val="0"/>
              </w:rPr>
              <w:t xml:space="preserve">0 </w:t>
            </w:r>
            <w:r w:rsidRPr="00990B12">
              <w:rPr>
                <w:noProof w:val="0"/>
                <w:sz w:val="32"/>
              </w:rPr>
              <w:t>(</w:t>
            </w:r>
            <w:bookmarkStart w:id="5" w:name="issueDate"/>
            <w:r w:rsidRPr="00990B12">
              <w:rPr>
                <w:noProof w:val="0"/>
                <w:sz w:val="32"/>
              </w:rPr>
              <w:t>202</w:t>
            </w:r>
            <w:r w:rsidR="006702CB" w:rsidRPr="00990B12">
              <w:rPr>
                <w:noProof w:val="0"/>
                <w:sz w:val="32"/>
              </w:rPr>
              <w:t>5</w:t>
            </w:r>
            <w:r w:rsidRPr="00990B12">
              <w:rPr>
                <w:noProof w:val="0"/>
                <w:sz w:val="32"/>
              </w:rPr>
              <w:t>-</w:t>
            </w:r>
            <w:bookmarkEnd w:id="5"/>
            <w:r w:rsidR="006702CB" w:rsidRPr="00990B12">
              <w:rPr>
                <w:noProof w:val="0"/>
                <w:sz w:val="32"/>
              </w:rPr>
              <w:t>0</w:t>
            </w:r>
            <w:r w:rsidR="002C449A">
              <w:rPr>
                <w:noProof w:val="0"/>
                <w:sz w:val="32"/>
              </w:rPr>
              <w:t>9</w:t>
            </w:r>
            <w:r w:rsidRPr="00990B12">
              <w:rPr>
                <w:noProof w:val="0"/>
                <w:sz w:val="32"/>
              </w:rPr>
              <w:t>)</w:t>
            </w:r>
          </w:p>
        </w:tc>
      </w:tr>
      <w:tr w:rsidR="001F12FA" w:rsidRPr="00990B12" w14:paraId="7B74333D" w14:textId="77777777" w:rsidTr="006112B4">
        <w:trPr>
          <w:cantSplit/>
          <w:trHeight w:hRule="exact" w:val="1134"/>
        </w:trPr>
        <w:tc>
          <w:tcPr>
            <w:tcW w:w="10423" w:type="dxa"/>
            <w:gridSpan w:val="2"/>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77777777"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Pr="00990B12">
              <w:rPr>
                <w:rStyle w:val="ZGSM"/>
              </w:rPr>
              <w:t>8</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8" o:title=""/>
                </v:shape>
                <o:OLEObject Type="Embed" ProgID="Word.Picture.8" ShapeID="_x0000_i1025" DrawAspect="Content" ObjectID="_1821241841" r:id="rId9"/>
              </w:object>
            </w:r>
          </w:p>
        </w:tc>
        <w:tc>
          <w:tcPr>
            <w:tcW w:w="5212" w:type="dxa"/>
            <w:tcBorders>
              <w:top w:val="dashed" w:sz="4" w:space="0" w:color="auto"/>
              <w:bottom w:val="dashed" w:sz="4" w:space="0" w:color="auto"/>
            </w:tcBorders>
          </w:tcPr>
          <w:p w14:paraId="60C88910" w14:textId="77777777" w:rsidR="001F12FA" w:rsidRPr="00990B12" w:rsidRDefault="001F12FA" w:rsidP="006112B4">
            <w:pPr>
              <w:pStyle w:val="TAR"/>
            </w:pPr>
            <w:r w:rsidRPr="00990B12">
              <w:object w:dxaOrig="2126" w:dyaOrig="1243" w14:anchorId="671C93E0">
                <v:shape id="_x0000_i1026" type="#_x0000_t75" style="width:127.5pt;height:73.5pt" o:ole="">
                  <v:imagedata r:id="rId10" o:title=""/>
                </v:shape>
                <o:OLEObject Type="Embed" ProgID="Word.Picture.8" ShapeID="_x0000_i1026" DrawAspect="Content" ObjectID="_1821241842" r:id="rId11"/>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5405983B" w:rsidR="001F12FA" w:rsidRPr="00990B12" w:rsidRDefault="001F12FA" w:rsidP="006112B4">
            <w:pPr>
              <w:pStyle w:val="FP"/>
              <w:jc w:val="center"/>
              <w:rPr>
                <w:sz w:val="18"/>
              </w:rPr>
            </w:pPr>
            <w:r w:rsidRPr="00990B12">
              <w:rPr>
                <w:sz w:val="18"/>
              </w:rPr>
              <w:t>© 202</w:t>
            </w:r>
            <w:r w:rsidR="006702CB" w:rsidRPr="00990B12">
              <w:rPr>
                <w:sz w:val="18"/>
              </w:rPr>
              <w:t>5</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245A0F33" w14:textId="28BE7CE4" w:rsidR="00845CAB" w:rsidRDefault="0002370F">
      <w:pPr>
        <w:pStyle w:val="TOC1"/>
        <w:rPr>
          <w:rFonts w:asciiTheme="minorHAnsi" w:eastAsiaTheme="minorEastAsia" w:hAnsiTheme="minorHAnsi" w:cstheme="minorBidi"/>
          <w:noProof/>
          <w:kern w:val="2"/>
          <w:sz w:val="24"/>
          <w:szCs w:val="24"/>
          <w:lang w:eastAsia="en-GB"/>
          <w14:ligatures w14:val="standardContextual"/>
        </w:rPr>
      </w:pPr>
      <w:r w:rsidRPr="00990B12">
        <w:fldChar w:fldCharType="begin" w:fldLock="1"/>
      </w:r>
      <w:r w:rsidRPr="00990B12">
        <w:instrText xml:space="preserve"> TOC \o \w "1-9"</w:instrText>
      </w:r>
      <w:r w:rsidRPr="00990B12">
        <w:fldChar w:fldCharType="separate"/>
      </w:r>
      <w:r w:rsidR="00845CAB">
        <w:rPr>
          <w:noProof/>
        </w:rPr>
        <w:t>Foreword</w:t>
      </w:r>
      <w:r w:rsidR="00845CAB">
        <w:rPr>
          <w:noProof/>
        </w:rPr>
        <w:tab/>
      </w:r>
      <w:r w:rsidR="00845CAB">
        <w:rPr>
          <w:noProof/>
        </w:rPr>
        <w:fldChar w:fldCharType="begin" w:fldLock="1"/>
      </w:r>
      <w:r w:rsidR="00845CAB">
        <w:rPr>
          <w:noProof/>
        </w:rPr>
        <w:instrText xml:space="preserve"> PAGEREF _Toc210628933 \h </w:instrText>
      </w:r>
      <w:r w:rsidR="00845CAB">
        <w:rPr>
          <w:noProof/>
        </w:rPr>
      </w:r>
      <w:r w:rsidR="00845CAB">
        <w:rPr>
          <w:noProof/>
        </w:rPr>
        <w:fldChar w:fldCharType="separate"/>
      </w:r>
      <w:r w:rsidR="00845CAB">
        <w:rPr>
          <w:noProof/>
        </w:rPr>
        <w:t>11</w:t>
      </w:r>
      <w:r w:rsidR="00845CAB">
        <w:rPr>
          <w:noProof/>
        </w:rPr>
        <w:fldChar w:fldCharType="end"/>
      </w:r>
    </w:p>
    <w:p w14:paraId="2E05DC50" w14:textId="1395FF5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_Toc210628934 \h </w:instrText>
      </w:r>
      <w:r>
        <w:rPr>
          <w:noProof/>
        </w:rPr>
      </w:r>
      <w:r>
        <w:rPr>
          <w:noProof/>
        </w:rPr>
        <w:fldChar w:fldCharType="separate"/>
      </w:r>
      <w:r>
        <w:rPr>
          <w:noProof/>
        </w:rPr>
        <w:t>13</w:t>
      </w:r>
      <w:r>
        <w:rPr>
          <w:noProof/>
        </w:rPr>
        <w:fldChar w:fldCharType="end"/>
      </w:r>
    </w:p>
    <w:p w14:paraId="31E1B929" w14:textId="3C31066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_Toc210628935 \h </w:instrText>
      </w:r>
      <w:r>
        <w:rPr>
          <w:noProof/>
        </w:rPr>
      </w:r>
      <w:r>
        <w:rPr>
          <w:noProof/>
        </w:rPr>
        <w:fldChar w:fldCharType="separate"/>
      </w:r>
      <w:r>
        <w:rPr>
          <w:noProof/>
        </w:rPr>
        <w:t>13</w:t>
      </w:r>
      <w:r>
        <w:rPr>
          <w:noProof/>
        </w:rPr>
        <w:fldChar w:fldCharType="end"/>
      </w:r>
    </w:p>
    <w:p w14:paraId="3B893A67" w14:textId="33C08FD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_Toc210628936 \h </w:instrText>
      </w:r>
      <w:r>
        <w:rPr>
          <w:noProof/>
        </w:rPr>
      </w:r>
      <w:r>
        <w:rPr>
          <w:noProof/>
        </w:rPr>
        <w:fldChar w:fldCharType="separate"/>
      </w:r>
      <w:r>
        <w:rPr>
          <w:noProof/>
        </w:rPr>
        <w:t>14</w:t>
      </w:r>
      <w:r>
        <w:rPr>
          <w:noProof/>
        </w:rPr>
        <w:fldChar w:fldCharType="end"/>
      </w:r>
    </w:p>
    <w:p w14:paraId="1A925976" w14:textId="3302C90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_Toc210628937 \h </w:instrText>
      </w:r>
      <w:r>
        <w:rPr>
          <w:noProof/>
        </w:rPr>
      </w:r>
      <w:r>
        <w:rPr>
          <w:noProof/>
        </w:rPr>
        <w:fldChar w:fldCharType="separate"/>
      </w:r>
      <w:r>
        <w:rPr>
          <w:noProof/>
        </w:rPr>
        <w:t>14</w:t>
      </w:r>
      <w:r>
        <w:rPr>
          <w:noProof/>
        </w:rPr>
        <w:fldChar w:fldCharType="end"/>
      </w:r>
    </w:p>
    <w:p w14:paraId="7B7EC7C0" w14:textId="1E96CDE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_Toc210628938 \h </w:instrText>
      </w:r>
      <w:r>
        <w:rPr>
          <w:noProof/>
        </w:rPr>
      </w:r>
      <w:r>
        <w:rPr>
          <w:noProof/>
        </w:rPr>
        <w:fldChar w:fldCharType="separate"/>
      </w:r>
      <w:r>
        <w:rPr>
          <w:noProof/>
        </w:rPr>
        <w:t>15</w:t>
      </w:r>
      <w:r>
        <w:rPr>
          <w:noProof/>
        </w:rPr>
        <w:fldChar w:fldCharType="end"/>
      </w:r>
    </w:p>
    <w:p w14:paraId="49C20051" w14:textId="2DCD0A0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_Toc210628939 \h </w:instrText>
      </w:r>
      <w:r>
        <w:rPr>
          <w:noProof/>
        </w:rPr>
      </w:r>
      <w:r>
        <w:rPr>
          <w:noProof/>
        </w:rPr>
        <w:fldChar w:fldCharType="separate"/>
      </w:r>
      <w:r>
        <w:rPr>
          <w:noProof/>
        </w:rPr>
        <w:t>16</w:t>
      </w:r>
      <w:r>
        <w:rPr>
          <w:noProof/>
        </w:rPr>
        <w:fldChar w:fldCharType="end"/>
      </w:r>
    </w:p>
    <w:p w14:paraId="32930F19" w14:textId="66CBB0D2"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_Toc210628940 \h </w:instrText>
      </w:r>
      <w:r>
        <w:rPr>
          <w:noProof/>
        </w:rPr>
      </w:r>
      <w:r>
        <w:rPr>
          <w:noProof/>
        </w:rPr>
        <w:fldChar w:fldCharType="separate"/>
      </w:r>
      <w:r>
        <w:rPr>
          <w:noProof/>
        </w:rPr>
        <w:t>17</w:t>
      </w:r>
      <w:r>
        <w:rPr>
          <w:noProof/>
        </w:rPr>
        <w:fldChar w:fldCharType="end"/>
      </w:r>
    </w:p>
    <w:p w14:paraId="4EB70C98" w14:textId="77D55F6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_Toc210628941 \h </w:instrText>
      </w:r>
      <w:r>
        <w:rPr>
          <w:noProof/>
        </w:rPr>
      </w:r>
      <w:r>
        <w:rPr>
          <w:noProof/>
        </w:rPr>
        <w:fldChar w:fldCharType="separate"/>
      </w:r>
      <w:r>
        <w:rPr>
          <w:noProof/>
        </w:rPr>
        <w:t>17</w:t>
      </w:r>
      <w:r>
        <w:rPr>
          <w:noProof/>
        </w:rPr>
        <w:fldChar w:fldCharType="end"/>
      </w:r>
    </w:p>
    <w:p w14:paraId="5F6B0D3E" w14:textId="1F439DC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_Toc210628942 \h </w:instrText>
      </w:r>
      <w:r>
        <w:rPr>
          <w:noProof/>
        </w:rPr>
      </w:r>
      <w:r>
        <w:rPr>
          <w:noProof/>
        </w:rPr>
        <w:fldChar w:fldCharType="separate"/>
      </w:r>
      <w:r>
        <w:rPr>
          <w:noProof/>
        </w:rPr>
        <w:t>17</w:t>
      </w:r>
      <w:r>
        <w:rPr>
          <w:noProof/>
        </w:rPr>
        <w:fldChar w:fldCharType="end"/>
      </w:r>
    </w:p>
    <w:p w14:paraId="28E7DE30" w14:textId="59C5FB8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_Toc210628943 \h </w:instrText>
      </w:r>
      <w:r>
        <w:rPr>
          <w:noProof/>
        </w:rPr>
      </w:r>
      <w:r>
        <w:rPr>
          <w:noProof/>
        </w:rPr>
        <w:fldChar w:fldCharType="separate"/>
      </w:r>
      <w:r>
        <w:rPr>
          <w:noProof/>
        </w:rPr>
        <w:t>18</w:t>
      </w:r>
      <w:r>
        <w:rPr>
          <w:noProof/>
        </w:rPr>
        <w:fldChar w:fldCharType="end"/>
      </w:r>
    </w:p>
    <w:p w14:paraId="6243A908" w14:textId="70F9BE1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_Toc210628944 \h </w:instrText>
      </w:r>
      <w:r>
        <w:rPr>
          <w:noProof/>
        </w:rPr>
      </w:r>
      <w:r>
        <w:rPr>
          <w:noProof/>
        </w:rPr>
        <w:fldChar w:fldCharType="separate"/>
      </w:r>
      <w:r>
        <w:rPr>
          <w:noProof/>
        </w:rPr>
        <w:t>18</w:t>
      </w:r>
      <w:r>
        <w:rPr>
          <w:noProof/>
        </w:rPr>
        <w:fldChar w:fldCharType="end"/>
      </w:r>
    </w:p>
    <w:p w14:paraId="58B890B1" w14:textId="6659264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_Toc210628945 \h </w:instrText>
      </w:r>
      <w:r>
        <w:rPr>
          <w:noProof/>
        </w:rPr>
      </w:r>
      <w:r>
        <w:rPr>
          <w:noProof/>
        </w:rPr>
        <w:fldChar w:fldCharType="separate"/>
      </w:r>
      <w:r>
        <w:rPr>
          <w:noProof/>
        </w:rPr>
        <w:t>18</w:t>
      </w:r>
      <w:r>
        <w:rPr>
          <w:noProof/>
        </w:rPr>
        <w:fldChar w:fldCharType="end"/>
      </w:r>
    </w:p>
    <w:p w14:paraId="3B93A8A6" w14:textId="09509C5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_Toc210628946 \h </w:instrText>
      </w:r>
      <w:r>
        <w:rPr>
          <w:noProof/>
        </w:rPr>
      </w:r>
      <w:r>
        <w:rPr>
          <w:noProof/>
        </w:rPr>
        <w:fldChar w:fldCharType="separate"/>
      </w:r>
      <w:r>
        <w:rPr>
          <w:noProof/>
        </w:rPr>
        <w:t>18</w:t>
      </w:r>
      <w:r>
        <w:rPr>
          <w:noProof/>
        </w:rPr>
        <w:fldChar w:fldCharType="end"/>
      </w:r>
    </w:p>
    <w:p w14:paraId="2AB9B3AF" w14:textId="5FA84D7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_Toc210628947 \h </w:instrText>
      </w:r>
      <w:r>
        <w:rPr>
          <w:noProof/>
        </w:rPr>
      </w:r>
      <w:r>
        <w:rPr>
          <w:noProof/>
        </w:rPr>
        <w:fldChar w:fldCharType="separate"/>
      </w:r>
      <w:r>
        <w:rPr>
          <w:noProof/>
        </w:rPr>
        <w:t>18</w:t>
      </w:r>
      <w:r>
        <w:rPr>
          <w:noProof/>
        </w:rPr>
        <w:fldChar w:fldCharType="end"/>
      </w:r>
    </w:p>
    <w:p w14:paraId="312F1013" w14:textId="4126D04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_Toc210628948 \h </w:instrText>
      </w:r>
      <w:r>
        <w:rPr>
          <w:noProof/>
        </w:rPr>
      </w:r>
      <w:r>
        <w:rPr>
          <w:noProof/>
        </w:rPr>
        <w:fldChar w:fldCharType="separate"/>
      </w:r>
      <w:r>
        <w:rPr>
          <w:noProof/>
        </w:rPr>
        <w:t>18</w:t>
      </w:r>
      <w:r>
        <w:rPr>
          <w:noProof/>
        </w:rPr>
        <w:fldChar w:fldCharType="end"/>
      </w:r>
    </w:p>
    <w:p w14:paraId="75887806" w14:textId="61D9A08E"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_Toc210628949 \h </w:instrText>
      </w:r>
      <w:r>
        <w:rPr>
          <w:noProof/>
        </w:rPr>
      </w:r>
      <w:r>
        <w:rPr>
          <w:noProof/>
        </w:rPr>
        <w:fldChar w:fldCharType="separate"/>
      </w:r>
      <w:r>
        <w:rPr>
          <w:noProof/>
        </w:rPr>
        <w:t>18</w:t>
      </w:r>
      <w:r>
        <w:rPr>
          <w:noProof/>
        </w:rPr>
        <w:fldChar w:fldCharType="end"/>
      </w:r>
    </w:p>
    <w:p w14:paraId="0F717731" w14:textId="6AFC8F8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_Toc210628950 \h </w:instrText>
      </w:r>
      <w:r>
        <w:rPr>
          <w:noProof/>
        </w:rPr>
      </w:r>
      <w:r>
        <w:rPr>
          <w:noProof/>
        </w:rPr>
        <w:fldChar w:fldCharType="separate"/>
      </w:r>
      <w:r>
        <w:rPr>
          <w:noProof/>
        </w:rPr>
        <w:t>19</w:t>
      </w:r>
      <w:r>
        <w:rPr>
          <w:noProof/>
        </w:rPr>
        <w:fldChar w:fldCharType="end"/>
      </w:r>
    </w:p>
    <w:p w14:paraId="0EF653C4" w14:textId="647D3D4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_Toc210628951 \h </w:instrText>
      </w:r>
      <w:r>
        <w:rPr>
          <w:noProof/>
        </w:rPr>
      </w:r>
      <w:r>
        <w:rPr>
          <w:noProof/>
        </w:rPr>
        <w:fldChar w:fldCharType="separate"/>
      </w:r>
      <w:r>
        <w:rPr>
          <w:noProof/>
        </w:rPr>
        <w:t>19</w:t>
      </w:r>
      <w:r>
        <w:rPr>
          <w:noProof/>
        </w:rPr>
        <w:fldChar w:fldCharType="end"/>
      </w:r>
    </w:p>
    <w:p w14:paraId="1AF84C30" w14:textId="49B41EE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_Toc210628952 \h </w:instrText>
      </w:r>
      <w:r>
        <w:rPr>
          <w:noProof/>
        </w:rPr>
      </w:r>
      <w:r>
        <w:rPr>
          <w:noProof/>
        </w:rPr>
        <w:fldChar w:fldCharType="separate"/>
      </w:r>
      <w:r>
        <w:rPr>
          <w:noProof/>
        </w:rPr>
        <w:t>19</w:t>
      </w:r>
      <w:r>
        <w:rPr>
          <w:noProof/>
        </w:rPr>
        <w:fldChar w:fldCharType="end"/>
      </w:r>
    </w:p>
    <w:p w14:paraId="428F99F1" w14:textId="4C20745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_Toc210628953 \h </w:instrText>
      </w:r>
      <w:r>
        <w:rPr>
          <w:noProof/>
        </w:rPr>
      </w:r>
      <w:r>
        <w:rPr>
          <w:noProof/>
        </w:rPr>
        <w:fldChar w:fldCharType="separate"/>
      </w:r>
      <w:r>
        <w:rPr>
          <w:noProof/>
        </w:rPr>
        <w:t>20</w:t>
      </w:r>
      <w:r>
        <w:rPr>
          <w:noProof/>
        </w:rPr>
        <w:fldChar w:fldCharType="end"/>
      </w:r>
    </w:p>
    <w:p w14:paraId="1A11777D" w14:textId="2D1B3DC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_Toc210628954 \h </w:instrText>
      </w:r>
      <w:r>
        <w:rPr>
          <w:noProof/>
        </w:rPr>
      </w:r>
      <w:r>
        <w:rPr>
          <w:noProof/>
        </w:rPr>
        <w:fldChar w:fldCharType="separate"/>
      </w:r>
      <w:r>
        <w:rPr>
          <w:noProof/>
        </w:rPr>
        <w:t>20</w:t>
      </w:r>
      <w:r>
        <w:rPr>
          <w:noProof/>
        </w:rPr>
        <w:fldChar w:fldCharType="end"/>
      </w:r>
    </w:p>
    <w:p w14:paraId="2B21AE15" w14:textId="522B543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_Toc210628955 \h </w:instrText>
      </w:r>
      <w:r>
        <w:rPr>
          <w:noProof/>
        </w:rPr>
      </w:r>
      <w:r>
        <w:rPr>
          <w:noProof/>
        </w:rPr>
        <w:fldChar w:fldCharType="separate"/>
      </w:r>
      <w:r>
        <w:rPr>
          <w:noProof/>
        </w:rPr>
        <w:t>21</w:t>
      </w:r>
      <w:r>
        <w:rPr>
          <w:noProof/>
        </w:rPr>
        <w:fldChar w:fldCharType="end"/>
      </w:r>
    </w:p>
    <w:p w14:paraId="462033E5" w14:textId="4A91A28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_Toc210628956 \h </w:instrText>
      </w:r>
      <w:r>
        <w:rPr>
          <w:noProof/>
        </w:rPr>
      </w:r>
      <w:r>
        <w:rPr>
          <w:noProof/>
        </w:rPr>
        <w:fldChar w:fldCharType="separate"/>
      </w:r>
      <w:r>
        <w:rPr>
          <w:noProof/>
        </w:rPr>
        <w:t>21</w:t>
      </w:r>
      <w:r>
        <w:rPr>
          <w:noProof/>
        </w:rPr>
        <w:fldChar w:fldCharType="end"/>
      </w:r>
    </w:p>
    <w:p w14:paraId="5C73B0FB" w14:textId="2383507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_Toc210628957 \h </w:instrText>
      </w:r>
      <w:r>
        <w:rPr>
          <w:noProof/>
        </w:rPr>
      </w:r>
      <w:r>
        <w:rPr>
          <w:noProof/>
        </w:rPr>
        <w:fldChar w:fldCharType="separate"/>
      </w:r>
      <w:r>
        <w:rPr>
          <w:noProof/>
        </w:rPr>
        <w:t>22</w:t>
      </w:r>
      <w:r>
        <w:rPr>
          <w:noProof/>
        </w:rPr>
        <w:fldChar w:fldCharType="end"/>
      </w:r>
    </w:p>
    <w:p w14:paraId="5D597063" w14:textId="5C7FD4B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_Toc210628958 \h </w:instrText>
      </w:r>
      <w:r>
        <w:rPr>
          <w:noProof/>
        </w:rPr>
      </w:r>
      <w:r>
        <w:rPr>
          <w:noProof/>
        </w:rPr>
        <w:fldChar w:fldCharType="separate"/>
      </w:r>
      <w:r>
        <w:rPr>
          <w:noProof/>
        </w:rPr>
        <w:t>23</w:t>
      </w:r>
      <w:r>
        <w:rPr>
          <w:noProof/>
        </w:rPr>
        <w:fldChar w:fldCharType="end"/>
      </w:r>
    </w:p>
    <w:p w14:paraId="4B3972AF" w14:textId="244140F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_Toc210628959 \h </w:instrText>
      </w:r>
      <w:r>
        <w:rPr>
          <w:noProof/>
        </w:rPr>
      </w:r>
      <w:r>
        <w:rPr>
          <w:noProof/>
        </w:rPr>
        <w:fldChar w:fldCharType="separate"/>
      </w:r>
      <w:r>
        <w:rPr>
          <w:noProof/>
        </w:rPr>
        <w:t>23</w:t>
      </w:r>
      <w:r>
        <w:rPr>
          <w:noProof/>
        </w:rPr>
        <w:fldChar w:fldCharType="end"/>
      </w:r>
    </w:p>
    <w:p w14:paraId="75F192EA" w14:textId="1CA75E1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_Toc210628960 \h </w:instrText>
      </w:r>
      <w:r>
        <w:rPr>
          <w:noProof/>
        </w:rPr>
      </w:r>
      <w:r>
        <w:rPr>
          <w:noProof/>
        </w:rPr>
        <w:fldChar w:fldCharType="separate"/>
      </w:r>
      <w:r>
        <w:rPr>
          <w:noProof/>
        </w:rPr>
        <w:t>23</w:t>
      </w:r>
      <w:r>
        <w:rPr>
          <w:noProof/>
        </w:rPr>
        <w:fldChar w:fldCharType="end"/>
      </w:r>
    </w:p>
    <w:p w14:paraId="4F9E1810" w14:textId="16B34B2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_Toc210628961 \h </w:instrText>
      </w:r>
      <w:r>
        <w:rPr>
          <w:noProof/>
        </w:rPr>
      </w:r>
      <w:r>
        <w:rPr>
          <w:noProof/>
        </w:rPr>
        <w:fldChar w:fldCharType="separate"/>
      </w:r>
      <w:r>
        <w:rPr>
          <w:noProof/>
        </w:rPr>
        <w:t>23</w:t>
      </w:r>
      <w:r>
        <w:rPr>
          <w:noProof/>
        </w:rPr>
        <w:fldChar w:fldCharType="end"/>
      </w:r>
    </w:p>
    <w:p w14:paraId="7F0DFDCB" w14:textId="40DDB42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_Toc210628962 \h </w:instrText>
      </w:r>
      <w:r>
        <w:rPr>
          <w:noProof/>
        </w:rPr>
      </w:r>
      <w:r>
        <w:rPr>
          <w:noProof/>
        </w:rPr>
        <w:fldChar w:fldCharType="separate"/>
      </w:r>
      <w:r>
        <w:rPr>
          <w:noProof/>
        </w:rPr>
        <w:t>23</w:t>
      </w:r>
      <w:r>
        <w:rPr>
          <w:noProof/>
        </w:rPr>
        <w:fldChar w:fldCharType="end"/>
      </w:r>
    </w:p>
    <w:p w14:paraId="56CE48BC" w14:textId="140B1D3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_Toc210628963 \h </w:instrText>
      </w:r>
      <w:r>
        <w:rPr>
          <w:noProof/>
        </w:rPr>
      </w:r>
      <w:r>
        <w:rPr>
          <w:noProof/>
        </w:rPr>
        <w:fldChar w:fldCharType="separate"/>
      </w:r>
      <w:r>
        <w:rPr>
          <w:noProof/>
        </w:rPr>
        <w:t>23</w:t>
      </w:r>
      <w:r>
        <w:rPr>
          <w:noProof/>
        </w:rPr>
        <w:fldChar w:fldCharType="end"/>
      </w:r>
    </w:p>
    <w:p w14:paraId="42C93508" w14:textId="1BC62F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_Toc210628964 \h </w:instrText>
      </w:r>
      <w:r>
        <w:rPr>
          <w:noProof/>
        </w:rPr>
      </w:r>
      <w:r>
        <w:rPr>
          <w:noProof/>
        </w:rPr>
        <w:fldChar w:fldCharType="separate"/>
      </w:r>
      <w:r>
        <w:rPr>
          <w:noProof/>
        </w:rPr>
        <w:t>24</w:t>
      </w:r>
      <w:r>
        <w:rPr>
          <w:noProof/>
        </w:rPr>
        <w:fldChar w:fldCharType="end"/>
      </w:r>
    </w:p>
    <w:p w14:paraId="3C043A7D" w14:textId="75CA7E0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_Toc210628965 \h </w:instrText>
      </w:r>
      <w:r>
        <w:rPr>
          <w:noProof/>
        </w:rPr>
      </w:r>
      <w:r>
        <w:rPr>
          <w:noProof/>
        </w:rPr>
        <w:fldChar w:fldCharType="separate"/>
      </w:r>
      <w:r>
        <w:rPr>
          <w:noProof/>
        </w:rPr>
        <w:t>25</w:t>
      </w:r>
      <w:r>
        <w:rPr>
          <w:noProof/>
        </w:rPr>
        <w:fldChar w:fldCharType="end"/>
      </w:r>
    </w:p>
    <w:p w14:paraId="0944AB4D" w14:textId="10B8D23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_Toc210628966 \h </w:instrText>
      </w:r>
      <w:r>
        <w:rPr>
          <w:noProof/>
        </w:rPr>
      </w:r>
      <w:r>
        <w:rPr>
          <w:noProof/>
        </w:rPr>
        <w:fldChar w:fldCharType="separate"/>
      </w:r>
      <w:r>
        <w:rPr>
          <w:noProof/>
        </w:rPr>
        <w:t>25</w:t>
      </w:r>
      <w:r>
        <w:rPr>
          <w:noProof/>
        </w:rPr>
        <w:fldChar w:fldCharType="end"/>
      </w:r>
    </w:p>
    <w:p w14:paraId="2A6C4CF1" w14:textId="717303E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_Toc210628967 \h </w:instrText>
      </w:r>
      <w:r>
        <w:rPr>
          <w:noProof/>
        </w:rPr>
      </w:r>
      <w:r>
        <w:rPr>
          <w:noProof/>
        </w:rPr>
        <w:fldChar w:fldCharType="separate"/>
      </w:r>
      <w:r>
        <w:rPr>
          <w:noProof/>
        </w:rPr>
        <w:t>25</w:t>
      </w:r>
      <w:r>
        <w:rPr>
          <w:noProof/>
        </w:rPr>
        <w:fldChar w:fldCharType="end"/>
      </w:r>
    </w:p>
    <w:p w14:paraId="17D07439" w14:textId="4450CF4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_Toc210628968 \h </w:instrText>
      </w:r>
      <w:r>
        <w:rPr>
          <w:noProof/>
        </w:rPr>
      </w:r>
      <w:r>
        <w:rPr>
          <w:noProof/>
        </w:rPr>
        <w:fldChar w:fldCharType="separate"/>
      </w:r>
      <w:r>
        <w:rPr>
          <w:noProof/>
        </w:rPr>
        <w:t>25</w:t>
      </w:r>
      <w:r>
        <w:rPr>
          <w:noProof/>
        </w:rPr>
        <w:fldChar w:fldCharType="end"/>
      </w:r>
    </w:p>
    <w:p w14:paraId="33076ACD" w14:textId="3AE902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_Toc210628969 \h </w:instrText>
      </w:r>
      <w:r>
        <w:rPr>
          <w:noProof/>
        </w:rPr>
      </w:r>
      <w:r>
        <w:rPr>
          <w:noProof/>
        </w:rPr>
        <w:fldChar w:fldCharType="separate"/>
      </w:r>
      <w:r>
        <w:rPr>
          <w:noProof/>
        </w:rPr>
        <w:t>26</w:t>
      </w:r>
      <w:r>
        <w:rPr>
          <w:noProof/>
        </w:rPr>
        <w:fldChar w:fldCharType="end"/>
      </w:r>
    </w:p>
    <w:p w14:paraId="3E9907E0" w14:textId="0D0A12C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_Toc210628970 \h </w:instrText>
      </w:r>
      <w:r>
        <w:rPr>
          <w:noProof/>
        </w:rPr>
      </w:r>
      <w:r>
        <w:rPr>
          <w:noProof/>
        </w:rPr>
        <w:fldChar w:fldCharType="separate"/>
      </w:r>
      <w:r>
        <w:rPr>
          <w:noProof/>
        </w:rPr>
        <w:t>26</w:t>
      </w:r>
      <w:r>
        <w:rPr>
          <w:noProof/>
        </w:rPr>
        <w:fldChar w:fldCharType="end"/>
      </w:r>
    </w:p>
    <w:p w14:paraId="0FCFE835" w14:textId="735C142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_Toc210628971 \h </w:instrText>
      </w:r>
      <w:r>
        <w:rPr>
          <w:noProof/>
        </w:rPr>
      </w:r>
      <w:r>
        <w:rPr>
          <w:noProof/>
        </w:rPr>
        <w:fldChar w:fldCharType="separate"/>
      </w:r>
      <w:r>
        <w:rPr>
          <w:noProof/>
        </w:rPr>
        <w:t>26</w:t>
      </w:r>
      <w:r>
        <w:rPr>
          <w:noProof/>
        </w:rPr>
        <w:fldChar w:fldCharType="end"/>
      </w:r>
    </w:p>
    <w:p w14:paraId="360BE5D6" w14:textId="2A12900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_Toc210628972 \h </w:instrText>
      </w:r>
      <w:r>
        <w:rPr>
          <w:noProof/>
        </w:rPr>
      </w:r>
      <w:r>
        <w:rPr>
          <w:noProof/>
        </w:rPr>
        <w:fldChar w:fldCharType="separate"/>
      </w:r>
      <w:r>
        <w:rPr>
          <w:noProof/>
        </w:rPr>
        <w:t>27</w:t>
      </w:r>
      <w:r>
        <w:rPr>
          <w:noProof/>
        </w:rPr>
        <w:fldChar w:fldCharType="end"/>
      </w:r>
    </w:p>
    <w:p w14:paraId="017D1F82" w14:textId="1E2EA08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_Toc210628973 \h </w:instrText>
      </w:r>
      <w:r>
        <w:rPr>
          <w:noProof/>
        </w:rPr>
      </w:r>
      <w:r>
        <w:rPr>
          <w:noProof/>
        </w:rPr>
        <w:fldChar w:fldCharType="separate"/>
      </w:r>
      <w:r>
        <w:rPr>
          <w:noProof/>
        </w:rPr>
        <w:t>27</w:t>
      </w:r>
      <w:r>
        <w:rPr>
          <w:noProof/>
        </w:rPr>
        <w:fldChar w:fldCharType="end"/>
      </w:r>
    </w:p>
    <w:p w14:paraId="382E6CC2" w14:textId="74922EA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_Toc210628974 \h </w:instrText>
      </w:r>
      <w:r>
        <w:rPr>
          <w:noProof/>
        </w:rPr>
      </w:r>
      <w:r>
        <w:rPr>
          <w:noProof/>
        </w:rPr>
        <w:fldChar w:fldCharType="separate"/>
      </w:r>
      <w:r>
        <w:rPr>
          <w:noProof/>
        </w:rPr>
        <w:t>27</w:t>
      </w:r>
      <w:r>
        <w:rPr>
          <w:noProof/>
        </w:rPr>
        <w:fldChar w:fldCharType="end"/>
      </w:r>
    </w:p>
    <w:p w14:paraId="680F2099" w14:textId="6DB93D5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_Toc210628975 \h </w:instrText>
      </w:r>
      <w:r>
        <w:rPr>
          <w:noProof/>
        </w:rPr>
      </w:r>
      <w:r>
        <w:rPr>
          <w:noProof/>
        </w:rPr>
        <w:fldChar w:fldCharType="separate"/>
      </w:r>
      <w:r>
        <w:rPr>
          <w:noProof/>
        </w:rPr>
        <w:t>27</w:t>
      </w:r>
      <w:r>
        <w:rPr>
          <w:noProof/>
        </w:rPr>
        <w:fldChar w:fldCharType="end"/>
      </w:r>
    </w:p>
    <w:p w14:paraId="276275E2" w14:textId="3E90486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_Toc210628976 \h </w:instrText>
      </w:r>
      <w:r>
        <w:rPr>
          <w:noProof/>
        </w:rPr>
      </w:r>
      <w:r>
        <w:rPr>
          <w:noProof/>
        </w:rPr>
        <w:fldChar w:fldCharType="separate"/>
      </w:r>
      <w:r>
        <w:rPr>
          <w:noProof/>
        </w:rPr>
        <w:t>27</w:t>
      </w:r>
      <w:r>
        <w:rPr>
          <w:noProof/>
        </w:rPr>
        <w:fldChar w:fldCharType="end"/>
      </w:r>
    </w:p>
    <w:p w14:paraId="075132F3" w14:textId="2A1607D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_Toc210628977 \h </w:instrText>
      </w:r>
      <w:r>
        <w:rPr>
          <w:noProof/>
        </w:rPr>
      </w:r>
      <w:r>
        <w:rPr>
          <w:noProof/>
        </w:rPr>
        <w:fldChar w:fldCharType="separate"/>
      </w:r>
      <w:r>
        <w:rPr>
          <w:noProof/>
        </w:rPr>
        <w:t>28</w:t>
      </w:r>
      <w:r>
        <w:rPr>
          <w:noProof/>
        </w:rPr>
        <w:fldChar w:fldCharType="end"/>
      </w:r>
    </w:p>
    <w:p w14:paraId="511C5191" w14:textId="2DCFB82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_Toc210628978 \h </w:instrText>
      </w:r>
      <w:r>
        <w:rPr>
          <w:noProof/>
        </w:rPr>
      </w:r>
      <w:r>
        <w:rPr>
          <w:noProof/>
        </w:rPr>
        <w:fldChar w:fldCharType="separate"/>
      </w:r>
      <w:r>
        <w:rPr>
          <w:noProof/>
        </w:rPr>
        <w:t>28</w:t>
      </w:r>
      <w:r>
        <w:rPr>
          <w:noProof/>
        </w:rPr>
        <w:fldChar w:fldCharType="end"/>
      </w:r>
    </w:p>
    <w:p w14:paraId="467217D8" w14:textId="5F8A26C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_Toc210628979 \h </w:instrText>
      </w:r>
      <w:r>
        <w:rPr>
          <w:noProof/>
        </w:rPr>
      </w:r>
      <w:r>
        <w:rPr>
          <w:noProof/>
        </w:rPr>
        <w:fldChar w:fldCharType="separate"/>
      </w:r>
      <w:r>
        <w:rPr>
          <w:noProof/>
        </w:rPr>
        <w:t>29</w:t>
      </w:r>
      <w:r>
        <w:rPr>
          <w:noProof/>
        </w:rPr>
        <w:fldChar w:fldCharType="end"/>
      </w:r>
    </w:p>
    <w:p w14:paraId="22099017" w14:textId="1003AE8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_Toc210628980 \h </w:instrText>
      </w:r>
      <w:r>
        <w:rPr>
          <w:noProof/>
        </w:rPr>
      </w:r>
      <w:r>
        <w:rPr>
          <w:noProof/>
        </w:rPr>
        <w:fldChar w:fldCharType="separate"/>
      </w:r>
      <w:r>
        <w:rPr>
          <w:noProof/>
        </w:rPr>
        <w:t>29</w:t>
      </w:r>
      <w:r>
        <w:rPr>
          <w:noProof/>
        </w:rPr>
        <w:fldChar w:fldCharType="end"/>
      </w:r>
    </w:p>
    <w:p w14:paraId="63E974EE" w14:textId="7917ADB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_Toc210628981 \h </w:instrText>
      </w:r>
      <w:r>
        <w:rPr>
          <w:noProof/>
        </w:rPr>
      </w:r>
      <w:r>
        <w:rPr>
          <w:noProof/>
        </w:rPr>
        <w:fldChar w:fldCharType="separate"/>
      </w:r>
      <w:r>
        <w:rPr>
          <w:noProof/>
        </w:rPr>
        <w:t>29</w:t>
      </w:r>
      <w:r>
        <w:rPr>
          <w:noProof/>
        </w:rPr>
        <w:fldChar w:fldCharType="end"/>
      </w:r>
    </w:p>
    <w:p w14:paraId="0E37BF9B" w14:textId="0A0E560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6.2.1_1</w:t>
      </w:r>
      <w:r>
        <w:rPr>
          <w:noProof/>
        </w:rPr>
        <w:tab/>
        <w:t>UE maximum output power: maximum power density</w:t>
      </w:r>
      <w:r>
        <w:rPr>
          <w:noProof/>
        </w:rPr>
        <w:tab/>
      </w:r>
      <w:r>
        <w:rPr>
          <w:noProof/>
        </w:rPr>
        <w:fldChar w:fldCharType="begin" w:fldLock="1"/>
      </w:r>
      <w:r>
        <w:rPr>
          <w:noProof/>
        </w:rPr>
        <w:instrText xml:space="preserve"> PAGEREF _Toc210628982 \h </w:instrText>
      </w:r>
      <w:r>
        <w:rPr>
          <w:noProof/>
        </w:rPr>
      </w:r>
      <w:r>
        <w:rPr>
          <w:noProof/>
        </w:rPr>
        <w:fldChar w:fldCharType="separate"/>
      </w:r>
      <w:r>
        <w:rPr>
          <w:noProof/>
        </w:rPr>
        <w:t>30</w:t>
      </w:r>
      <w:r>
        <w:rPr>
          <w:noProof/>
        </w:rPr>
        <w:fldChar w:fldCharType="end"/>
      </w:r>
    </w:p>
    <w:p w14:paraId="0BBE5B6D" w14:textId="2C40D6B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6.2.1_1.1</w:t>
      </w:r>
      <w:r>
        <w:rPr>
          <w:noProof/>
        </w:rPr>
        <w:tab/>
        <w:t>Test purpose</w:t>
      </w:r>
      <w:r>
        <w:rPr>
          <w:noProof/>
        </w:rPr>
        <w:tab/>
      </w:r>
      <w:r>
        <w:rPr>
          <w:noProof/>
        </w:rPr>
        <w:fldChar w:fldCharType="begin" w:fldLock="1"/>
      </w:r>
      <w:r>
        <w:rPr>
          <w:noProof/>
        </w:rPr>
        <w:instrText xml:space="preserve"> PAGEREF _Toc210628983 \h </w:instrText>
      </w:r>
      <w:r>
        <w:rPr>
          <w:noProof/>
        </w:rPr>
      </w:r>
      <w:r>
        <w:rPr>
          <w:noProof/>
        </w:rPr>
        <w:fldChar w:fldCharType="separate"/>
      </w:r>
      <w:r>
        <w:rPr>
          <w:noProof/>
        </w:rPr>
        <w:t>30</w:t>
      </w:r>
      <w:r>
        <w:rPr>
          <w:noProof/>
        </w:rPr>
        <w:fldChar w:fldCharType="end"/>
      </w:r>
    </w:p>
    <w:p w14:paraId="20C62E54" w14:textId="596C85B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6.2.1_1.2</w:t>
      </w:r>
      <w:r>
        <w:rPr>
          <w:noProof/>
        </w:rPr>
        <w:tab/>
        <w:t>Test applicability</w:t>
      </w:r>
      <w:r>
        <w:rPr>
          <w:noProof/>
        </w:rPr>
        <w:tab/>
      </w:r>
      <w:r>
        <w:rPr>
          <w:noProof/>
        </w:rPr>
        <w:fldChar w:fldCharType="begin" w:fldLock="1"/>
      </w:r>
      <w:r>
        <w:rPr>
          <w:noProof/>
        </w:rPr>
        <w:instrText xml:space="preserve"> PAGEREF _Toc210628984 \h </w:instrText>
      </w:r>
      <w:r>
        <w:rPr>
          <w:noProof/>
        </w:rPr>
      </w:r>
      <w:r>
        <w:rPr>
          <w:noProof/>
        </w:rPr>
        <w:fldChar w:fldCharType="separate"/>
      </w:r>
      <w:r>
        <w:rPr>
          <w:noProof/>
        </w:rPr>
        <w:t>30</w:t>
      </w:r>
      <w:r>
        <w:rPr>
          <w:noProof/>
        </w:rPr>
        <w:fldChar w:fldCharType="end"/>
      </w:r>
    </w:p>
    <w:p w14:paraId="6DEC1C29" w14:textId="224DA85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6.2.1_1.3</w:t>
      </w:r>
      <w:r>
        <w:rPr>
          <w:noProof/>
        </w:rPr>
        <w:tab/>
        <w:t>Minimum conformance requirements</w:t>
      </w:r>
      <w:r>
        <w:rPr>
          <w:noProof/>
        </w:rPr>
        <w:tab/>
      </w:r>
      <w:r>
        <w:rPr>
          <w:noProof/>
        </w:rPr>
        <w:fldChar w:fldCharType="begin" w:fldLock="1"/>
      </w:r>
      <w:r>
        <w:rPr>
          <w:noProof/>
        </w:rPr>
        <w:instrText xml:space="preserve"> PAGEREF _Toc210628985 \h </w:instrText>
      </w:r>
      <w:r>
        <w:rPr>
          <w:noProof/>
        </w:rPr>
      </w:r>
      <w:r>
        <w:rPr>
          <w:noProof/>
        </w:rPr>
        <w:fldChar w:fldCharType="separate"/>
      </w:r>
      <w:r>
        <w:rPr>
          <w:noProof/>
        </w:rPr>
        <w:t>30</w:t>
      </w:r>
      <w:r>
        <w:rPr>
          <w:noProof/>
        </w:rPr>
        <w:fldChar w:fldCharType="end"/>
      </w:r>
    </w:p>
    <w:p w14:paraId="16015452" w14:textId="66832E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6.2.1_1.4</w:t>
      </w:r>
      <w:r>
        <w:rPr>
          <w:noProof/>
        </w:rPr>
        <w:tab/>
        <w:t>Test description</w:t>
      </w:r>
      <w:r>
        <w:rPr>
          <w:noProof/>
        </w:rPr>
        <w:tab/>
      </w:r>
      <w:r>
        <w:rPr>
          <w:noProof/>
        </w:rPr>
        <w:fldChar w:fldCharType="begin" w:fldLock="1"/>
      </w:r>
      <w:r>
        <w:rPr>
          <w:noProof/>
        </w:rPr>
        <w:instrText xml:space="preserve"> PAGEREF _Toc210628986 \h </w:instrText>
      </w:r>
      <w:r>
        <w:rPr>
          <w:noProof/>
        </w:rPr>
      </w:r>
      <w:r>
        <w:rPr>
          <w:noProof/>
        </w:rPr>
        <w:fldChar w:fldCharType="separate"/>
      </w:r>
      <w:r>
        <w:rPr>
          <w:noProof/>
        </w:rPr>
        <w:t>30</w:t>
      </w:r>
      <w:r>
        <w:rPr>
          <w:noProof/>
        </w:rPr>
        <w:fldChar w:fldCharType="end"/>
      </w:r>
    </w:p>
    <w:p w14:paraId="4C0C9858" w14:textId="568C280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6.2.1_1.4.1</w:t>
      </w:r>
      <w:r>
        <w:rPr>
          <w:noProof/>
        </w:rPr>
        <w:tab/>
        <w:t>Initial conditions</w:t>
      </w:r>
      <w:r>
        <w:rPr>
          <w:noProof/>
        </w:rPr>
        <w:tab/>
      </w:r>
      <w:r>
        <w:rPr>
          <w:noProof/>
        </w:rPr>
        <w:fldChar w:fldCharType="begin" w:fldLock="1"/>
      </w:r>
      <w:r>
        <w:rPr>
          <w:noProof/>
        </w:rPr>
        <w:instrText xml:space="preserve"> PAGEREF _Toc210628987 \h </w:instrText>
      </w:r>
      <w:r>
        <w:rPr>
          <w:noProof/>
        </w:rPr>
      </w:r>
      <w:r>
        <w:rPr>
          <w:noProof/>
        </w:rPr>
        <w:fldChar w:fldCharType="separate"/>
      </w:r>
      <w:r>
        <w:rPr>
          <w:noProof/>
        </w:rPr>
        <w:t>30</w:t>
      </w:r>
      <w:r>
        <w:rPr>
          <w:noProof/>
        </w:rPr>
        <w:fldChar w:fldCharType="end"/>
      </w:r>
    </w:p>
    <w:p w14:paraId="1A3D378C" w14:textId="69C22E7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_Toc210628988 \h </w:instrText>
      </w:r>
      <w:r>
        <w:rPr>
          <w:noProof/>
        </w:rPr>
      </w:r>
      <w:r>
        <w:rPr>
          <w:noProof/>
        </w:rPr>
        <w:fldChar w:fldCharType="separate"/>
      </w:r>
      <w:r>
        <w:rPr>
          <w:noProof/>
        </w:rPr>
        <w:t>31</w:t>
      </w:r>
      <w:r>
        <w:rPr>
          <w:noProof/>
        </w:rPr>
        <w:fldChar w:fldCharType="end"/>
      </w:r>
    </w:p>
    <w:p w14:paraId="3988A597" w14:textId="12FB1D9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6.2.1_1.4.3</w:t>
      </w:r>
      <w:r>
        <w:rPr>
          <w:noProof/>
        </w:rPr>
        <w:tab/>
        <w:t>Message contents</w:t>
      </w:r>
      <w:r>
        <w:rPr>
          <w:noProof/>
        </w:rPr>
        <w:tab/>
      </w:r>
      <w:r>
        <w:rPr>
          <w:noProof/>
        </w:rPr>
        <w:fldChar w:fldCharType="begin" w:fldLock="1"/>
      </w:r>
      <w:r>
        <w:rPr>
          <w:noProof/>
        </w:rPr>
        <w:instrText xml:space="preserve"> PAGEREF _Toc210628989 \h </w:instrText>
      </w:r>
      <w:r>
        <w:rPr>
          <w:noProof/>
        </w:rPr>
      </w:r>
      <w:r>
        <w:rPr>
          <w:noProof/>
        </w:rPr>
        <w:fldChar w:fldCharType="separate"/>
      </w:r>
      <w:r>
        <w:rPr>
          <w:noProof/>
        </w:rPr>
        <w:t>32</w:t>
      </w:r>
      <w:r>
        <w:rPr>
          <w:noProof/>
        </w:rPr>
        <w:fldChar w:fldCharType="end"/>
      </w:r>
    </w:p>
    <w:p w14:paraId="4A456061" w14:textId="3B6EA96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6.2.1_1.5</w:t>
      </w:r>
      <w:r>
        <w:rPr>
          <w:noProof/>
        </w:rPr>
        <w:tab/>
        <w:t>Test requirement</w:t>
      </w:r>
      <w:r>
        <w:rPr>
          <w:noProof/>
        </w:rPr>
        <w:tab/>
      </w:r>
      <w:r>
        <w:rPr>
          <w:noProof/>
        </w:rPr>
        <w:fldChar w:fldCharType="begin" w:fldLock="1"/>
      </w:r>
      <w:r>
        <w:rPr>
          <w:noProof/>
        </w:rPr>
        <w:instrText xml:space="preserve"> PAGEREF _Toc210628990 \h </w:instrText>
      </w:r>
      <w:r>
        <w:rPr>
          <w:noProof/>
        </w:rPr>
      </w:r>
      <w:r>
        <w:rPr>
          <w:noProof/>
        </w:rPr>
        <w:fldChar w:fldCharType="separate"/>
      </w:r>
      <w:r>
        <w:rPr>
          <w:noProof/>
        </w:rPr>
        <w:t>32</w:t>
      </w:r>
      <w:r>
        <w:rPr>
          <w:noProof/>
        </w:rPr>
        <w:fldChar w:fldCharType="end"/>
      </w:r>
    </w:p>
    <w:p w14:paraId="628F50DD" w14:textId="07376DD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_Toc210628991 \h </w:instrText>
      </w:r>
      <w:r>
        <w:rPr>
          <w:noProof/>
        </w:rPr>
      </w:r>
      <w:r>
        <w:rPr>
          <w:noProof/>
        </w:rPr>
        <w:fldChar w:fldCharType="separate"/>
      </w:r>
      <w:r>
        <w:rPr>
          <w:noProof/>
        </w:rPr>
        <w:t>32</w:t>
      </w:r>
      <w:r>
        <w:rPr>
          <w:noProof/>
        </w:rPr>
        <w:fldChar w:fldCharType="end"/>
      </w:r>
    </w:p>
    <w:p w14:paraId="2F1E1025" w14:textId="1353404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_Toc210628992 \h </w:instrText>
      </w:r>
      <w:r>
        <w:rPr>
          <w:noProof/>
        </w:rPr>
      </w:r>
      <w:r>
        <w:rPr>
          <w:noProof/>
        </w:rPr>
        <w:fldChar w:fldCharType="separate"/>
      </w:r>
      <w:r>
        <w:rPr>
          <w:noProof/>
        </w:rPr>
        <w:t>32</w:t>
      </w:r>
      <w:r>
        <w:rPr>
          <w:noProof/>
        </w:rPr>
        <w:fldChar w:fldCharType="end"/>
      </w:r>
    </w:p>
    <w:p w14:paraId="2F5E1776" w14:textId="2AAE849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_Toc210628993 \h </w:instrText>
      </w:r>
      <w:r>
        <w:rPr>
          <w:noProof/>
        </w:rPr>
      </w:r>
      <w:r>
        <w:rPr>
          <w:noProof/>
        </w:rPr>
        <w:fldChar w:fldCharType="separate"/>
      </w:r>
      <w:r>
        <w:rPr>
          <w:noProof/>
        </w:rPr>
        <w:t>32</w:t>
      </w:r>
      <w:r>
        <w:rPr>
          <w:noProof/>
        </w:rPr>
        <w:fldChar w:fldCharType="end"/>
      </w:r>
    </w:p>
    <w:p w14:paraId="47B6D04D" w14:textId="32477C4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_Toc210628994 \h </w:instrText>
      </w:r>
      <w:r>
        <w:rPr>
          <w:noProof/>
        </w:rPr>
      </w:r>
      <w:r>
        <w:rPr>
          <w:noProof/>
        </w:rPr>
        <w:fldChar w:fldCharType="separate"/>
      </w:r>
      <w:r>
        <w:rPr>
          <w:noProof/>
        </w:rPr>
        <w:t>32</w:t>
      </w:r>
      <w:r>
        <w:rPr>
          <w:noProof/>
        </w:rPr>
        <w:fldChar w:fldCharType="end"/>
      </w:r>
    </w:p>
    <w:p w14:paraId="4B61E9EC" w14:textId="14E482B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_Toc210628995 \h </w:instrText>
      </w:r>
      <w:r>
        <w:rPr>
          <w:noProof/>
        </w:rPr>
      </w:r>
      <w:r>
        <w:rPr>
          <w:noProof/>
        </w:rPr>
        <w:fldChar w:fldCharType="separate"/>
      </w:r>
      <w:r>
        <w:rPr>
          <w:noProof/>
        </w:rPr>
        <w:t>33</w:t>
      </w:r>
      <w:r>
        <w:rPr>
          <w:noProof/>
        </w:rPr>
        <w:fldChar w:fldCharType="end"/>
      </w:r>
    </w:p>
    <w:p w14:paraId="0657D54F" w14:textId="16362BB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noProof/>
        </w:rPr>
        <w:tab/>
        <w:t>Initial conditions</w:t>
      </w:r>
      <w:r>
        <w:rPr>
          <w:noProof/>
        </w:rPr>
        <w:tab/>
      </w:r>
      <w:r>
        <w:rPr>
          <w:noProof/>
        </w:rPr>
        <w:fldChar w:fldCharType="begin" w:fldLock="1"/>
      </w:r>
      <w:r>
        <w:rPr>
          <w:noProof/>
        </w:rPr>
        <w:instrText xml:space="preserve"> PAGEREF _Toc210628996 \h </w:instrText>
      </w:r>
      <w:r>
        <w:rPr>
          <w:noProof/>
        </w:rPr>
      </w:r>
      <w:r>
        <w:rPr>
          <w:noProof/>
        </w:rPr>
        <w:fldChar w:fldCharType="separate"/>
      </w:r>
      <w:r>
        <w:rPr>
          <w:noProof/>
        </w:rPr>
        <w:t>33</w:t>
      </w:r>
      <w:r>
        <w:rPr>
          <w:noProof/>
        </w:rPr>
        <w:fldChar w:fldCharType="end"/>
      </w:r>
    </w:p>
    <w:p w14:paraId="729EF19E" w14:textId="02E77C6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_Toc210628997 \h </w:instrText>
      </w:r>
      <w:r>
        <w:rPr>
          <w:noProof/>
        </w:rPr>
      </w:r>
      <w:r>
        <w:rPr>
          <w:noProof/>
        </w:rPr>
        <w:fldChar w:fldCharType="separate"/>
      </w:r>
      <w:r>
        <w:rPr>
          <w:noProof/>
        </w:rPr>
        <w:t>35</w:t>
      </w:r>
      <w:r>
        <w:rPr>
          <w:noProof/>
        </w:rPr>
        <w:fldChar w:fldCharType="end"/>
      </w:r>
    </w:p>
    <w:p w14:paraId="56A823E5" w14:textId="4A17C81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_Toc210628998 \h </w:instrText>
      </w:r>
      <w:r>
        <w:rPr>
          <w:noProof/>
        </w:rPr>
      </w:r>
      <w:r>
        <w:rPr>
          <w:noProof/>
        </w:rPr>
        <w:fldChar w:fldCharType="separate"/>
      </w:r>
      <w:r>
        <w:rPr>
          <w:noProof/>
        </w:rPr>
        <w:t>35</w:t>
      </w:r>
      <w:r>
        <w:rPr>
          <w:noProof/>
        </w:rPr>
        <w:fldChar w:fldCharType="end"/>
      </w:r>
    </w:p>
    <w:p w14:paraId="0B75FECE" w14:textId="48B0BBF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_Toc210628999 \h </w:instrText>
      </w:r>
      <w:r>
        <w:rPr>
          <w:noProof/>
        </w:rPr>
      </w:r>
      <w:r>
        <w:rPr>
          <w:noProof/>
        </w:rPr>
        <w:fldChar w:fldCharType="separate"/>
      </w:r>
      <w:r>
        <w:rPr>
          <w:noProof/>
        </w:rPr>
        <w:t>36</w:t>
      </w:r>
      <w:r>
        <w:rPr>
          <w:noProof/>
        </w:rPr>
        <w:fldChar w:fldCharType="end"/>
      </w:r>
    </w:p>
    <w:p w14:paraId="48BCECEB" w14:textId="094103F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_Toc210629000 \h </w:instrText>
      </w:r>
      <w:r>
        <w:rPr>
          <w:noProof/>
        </w:rPr>
      </w:r>
      <w:r>
        <w:rPr>
          <w:noProof/>
        </w:rPr>
        <w:fldChar w:fldCharType="separate"/>
      </w:r>
      <w:r>
        <w:rPr>
          <w:noProof/>
        </w:rPr>
        <w:t>37</w:t>
      </w:r>
      <w:r>
        <w:rPr>
          <w:noProof/>
        </w:rPr>
        <w:fldChar w:fldCharType="end"/>
      </w:r>
    </w:p>
    <w:p w14:paraId="12D9C32C" w14:textId="0028EA7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_Toc210629001 \h </w:instrText>
      </w:r>
      <w:r>
        <w:rPr>
          <w:noProof/>
        </w:rPr>
      </w:r>
      <w:r>
        <w:rPr>
          <w:noProof/>
        </w:rPr>
        <w:fldChar w:fldCharType="separate"/>
      </w:r>
      <w:r>
        <w:rPr>
          <w:noProof/>
        </w:rPr>
        <w:t>37</w:t>
      </w:r>
      <w:r>
        <w:rPr>
          <w:noProof/>
        </w:rPr>
        <w:fldChar w:fldCharType="end"/>
      </w:r>
    </w:p>
    <w:p w14:paraId="4721339E" w14:textId="79AFEB5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_Toc210629002 \h </w:instrText>
      </w:r>
      <w:r>
        <w:rPr>
          <w:noProof/>
        </w:rPr>
      </w:r>
      <w:r>
        <w:rPr>
          <w:noProof/>
        </w:rPr>
        <w:fldChar w:fldCharType="separate"/>
      </w:r>
      <w:r>
        <w:rPr>
          <w:noProof/>
        </w:rPr>
        <w:t>37</w:t>
      </w:r>
      <w:r>
        <w:rPr>
          <w:noProof/>
        </w:rPr>
        <w:fldChar w:fldCharType="end"/>
      </w:r>
    </w:p>
    <w:p w14:paraId="5FC61CEC" w14:textId="299FE9F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_Toc210629003 \h </w:instrText>
      </w:r>
      <w:r>
        <w:rPr>
          <w:noProof/>
        </w:rPr>
      </w:r>
      <w:r>
        <w:rPr>
          <w:noProof/>
        </w:rPr>
        <w:fldChar w:fldCharType="separate"/>
      </w:r>
      <w:r>
        <w:rPr>
          <w:noProof/>
        </w:rPr>
        <w:t>37</w:t>
      </w:r>
      <w:r>
        <w:rPr>
          <w:noProof/>
        </w:rPr>
        <w:fldChar w:fldCharType="end"/>
      </w:r>
    </w:p>
    <w:p w14:paraId="4E50727C" w14:textId="145FA1A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_Toc210629004 \h </w:instrText>
      </w:r>
      <w:r>
        <w:rPr>
          <w:noProof/>
        </w:rPr>
      </w:r>
      <w:r>
        <w:rPr>
          <w:noProof/>
        </w:rPr>
        <w:fldChar w:fldCharType="separate"/>
      </w:r>
      <w:r>
        <w:rPr>
          <w:noProof/>
        </w:rPr>
        <w:t>37</w:t>
      </w:r>
      <w:r>
        <w:rPr>
          <w:noProof/>
        </w:rPr>
        <w:fldChar w:fldCharType="end"/>
      </w:r>
    </w:p>
    <w:p w14:paraId="7F44D656" w14:textId="380A9F4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_Toc210629005 \h </w:instrText>
      </w:r>
      <w:r>
        <w:rPr>
          <w:noProof/>
        </w:rPr>
      </w:r>
      <w:r>
        <w:rPr>
          <w:noProof/>
        </w:rPr>
        <w:fldChar w:fldCharType="separate"/>
      </w:r>
      <w:r>
        <w:rPr>
          <w:noProof/>
        </w:rPr>
        <w:t>38</w:t>
      </w:r>
      <w:r>
        <w:rPr>
          <w:noProof/>
        </w:rPr>
        <w:fldChar w:fldCharType="end"/>
      </w:r>
    </w:p>
    <w:p w14:paraId="0EDF9289" w14:textId="649CBF1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 and NS_11N</w:t>
      </w:r>
      <w:r>
        <w:rPr>
          <w:noProof/>
        </w:rPr>
        <w:tab/>
      </w:r>
      <w:r>
        <w:rPr>
          <w:noProof/>
        </w:rPr>
        <w:fldChar w:fldCharType="begin" w:fldLock="1"/>
      </w:r>
      <w:r>
        <w:rPr>
          <w:noProof/>
        </w:rPr>
        <w:instrText xml:space="preserve"> PAGEREF _Toc210629006 \h </w:instrText>
      </w:r>
      <w:r>
        <w:rPr>
          <w:noProof/>
        </w:rPr>
      </w:r>
      <w:r>
        <w:rPr>
          <w:noProof/>
        </w:rPr>
        <w:fldChar w:fldCharType="separate"/>
      </w:r>
      <w:r>
        <w:rPr>
          <w:noProof/>
        </w:rPr>
        <w:t>39</w:t>
      </w:r>
      <w:r>
        <w:rPr>
          <w:noProof/>
        </w:rPr>
        <w:fldChar w:fldCharType="end"/>
      </w:r>
    </w:p>
    <w:p w14:paraId="32055DD3" w14:textId="6C1EB25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 and NS_12N</w:t>
      </w:r>
      <w:r>
        <w:rPr>
          <w:noProof/>
        </w:rPr>
        <w:tab/>
      </w:r>
      <w:r>
        <w:rPr>
          <w:noProof/>
        </w:rPr>
        <w:fldChar w:fldCharType="begin" w:fldLock="1"/>
      </w:r>
      <w:r>
        <w:rPr>
          <w:noProof/>
        </w:rPr>
        <w:instrText xml:space="preserve"> PAGEREF _Toc210629007 \h </w:instrText>
      </w:r>
      <w:r>
        <w:rPr>
          <w:noProof/>
        </w:rPr>
      </w:r>
      <w:r>
        <w:rPr>
          <w:noProof/>
        </w:rPr>
        <w:fldChar w:fldCharType="separate"/>
      </w:r>
      <w:r>
        <w:rPr>
          <w:noProof/>
        </w:rPr>
        <w:t>39</w:t>
      </w:r>
      <w:r>
        <w:rPr>
          <w:noProof/>
        </w:rPr>
        <w:fldChar w:fldCharType="end"/>
      </w:r>
    </w:p>
    <w:p w14:paraId="12ED2925" w14:textId="26AFA0A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rFonts w:eastAsia="MS Mincho"/>
          <w:noProof/>
        </w:rPr>
        <w:t>6.2.3.3.5</w:t>
      </w:r>
      <w:r w:rsidRPr="00F13D24">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_Toc210629008 \h </w:instrText>
      </w:r>
      <w:r>
        <w:rPr>
          <w:noProof/>
        </w:rPr>
      </w:r>
      <w:r>
        <w:rPr>
          <w:noProof/>
        </w:rPr>
        <w:fldChar w:fldCharType="separate"/>
      </w:r>
      <w:r>
        <w:rPr>
          <w:noProof/>
        </w:rPr>
        <w:t>40</w:t>
      </w:r>
      <w:r>
        <w:rPr>
          <w:noProof/>
        </w:rPr>
        <w:fldChar w:fldCharType="end"/>
      </w:r>
    </w:p>
    <w:p w14:paraId="2F501A7A" w14:textId="261B17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_Toc210629009 \h </w:instrText>
      </w:r>
      <w:r>
        <w:rPr>
          <w:noProof/>
        </w:rPr>
      </w:r>
      <w:r>
        <w:rPr>
          <w:noProof/>
        </w:rPr>
        <w:fldChar w:fldCharType="separate"/>
      </w:r>
      <w:r>
        <w:rPr>
          <w:noProof/>
        </w:rPr>
        <w:t>40</w:t>
      </w:r>
      <w:r>
        <w:rPr>
          <w:noProof/>
        </w:rPr>
        <w:fldChar w:fldCharType="end"/>
      </w:r>
    </w:p>
    <w:p w14:paraId="2F149057" w14:textId="62CABB7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_Toc210629010 \h </w:instrText>
      </w:r>
      <w:r>
        <w:rPr>
          <w:noProof/>
        </w:rPr>
      </w:r>
      <w:r>
        <w:rPr>
          <w:noProof/>
        </w:rPr>
        <w:fldChar w:fldCharType="separate"/>
      </w:r>
      <w:r>
        <w:rPr>
          <w:noProof/>
        </w:rPr>
        <w:t>40</w:t>
      </w:r>
      <w:r>
        <w:rPr>
          <w:noProof/>
        </w:rPr>
        <w:fldChar w:fldCharType="end"/>
      </w:r>
    </w:p>
    <w:p w14:paraId="42F2212A" w14:textId="69FA452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_Toc210629011 \h </w:instrText>
      </w:r>
      <w:r>
        <w:rPr>
          <w:noProof/>
        </w:rPr>
      </w:r>
      <w:r>
        <w:rPr>
          <w:noProof/>
        </w:rPr>
        <w:fldChar w:fldCharType="separate"/>
      </w:r>
      <w:r>
        <w:rPr>
          <w:noProof/>
        </w:rPr>
        <w:t>47</w:t>
      </w:r>
      <w:r>
        <w:rPr>
          <w:noProof/>
        </w:rPr>
        <w:fldChar w:fldCharType="end"/>
      </w:r>
    </w:p>
    <w:p w14:paraId="5DEF0DA4" w14:textId="05BE762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_Toc210629012 \h </w:instrText>
      </w:r>
      <w:r>
        <w:rPr>
          <w:noProof/>
        </w:rPr>
      </w:r>
      <w:r>
        <w:rPr>
          <w:noProof/>
        </w:rPr>
        <w:fldChar w:fldCharType="separate"/>
      </w:r>
      <w:r>
        <w:rPr>
          <w:noProof/>
        </w:rPr>
        <w:t>47</w:t>
      </w:r>
      <w:r>
        <w:rPr>
          <w:noProof/>
        </w:rPr>
        <w:fldChar w:fldCharType="end"/>
      </w:r>
    </w:p>
    <w:p w14:paraId="36EB2E10" w14:textId="6AF07B0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_Toc210629013 \h </w:instrText>
      </w:r>
      <w:r>
        <w:rPr>
          <w:noProof/>
        </w:rPr>
      </w:r>
      <w:r>
        <w:rPr>
          <w:noProof/>
        </w:rPr>
        <w:fldChar w:fldCharType="separate"/>
      </w:r>
      <w:r>
        <w:rPr>
          <w:noProof/>
        </w:rPr>
        <w:t>49</w:t>
      </w:r>
      <w:r>
        <w:rPr>
          <w:noProof/>
        </w:rPr>
        <w:fldChar w:fldCharType="end"/>
      </w:r>
    </w:p>
    <w:p w14:paraId="7752DB59" w14:textId="5827D05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_Toc210629014 \h </w:instrText>
      </w:r>
      <w:r>
        <w:rPr>
          <w:noProof/>
        </w:rPr>
      </w:r>
      <w:r>
        <w:rPr>
          <w:noProof/>
        </w:rPr>
        <w:fldChar w:fldCharType="separate"/>
      </w:r>
      <w:r>
        <w:rPr>
          <w:noProof/>
        </w:rPr>
        <w:t>53</w:t>
      </w:r>
      <w:r>
        <w:rPr>
          <w:noProof/>
        </w:rPr>
        <w:fldChar w:fldCharType="end"/>
      </w:r>
    </w:p>
    <w:p w14:paraId="40B5E6BC" w14:textId="7E69E9B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_Toc210629015 \h </w:instrText>
      </w:r>
      <w:r>
        <w:rPr>
          <w:noProof/>
        </w:rPr>
      </w:r>
      <w:r>
        <w:rPr>
          <w:noProof/>
        </w:rPr>
        <w:fldChar w:fldCharType="separate"/>
      </w:r>
      <w:r>
        <w:rPr>
          <w:noProof/>
        </w:rPr>
        <w:t>53</w:t>
      </w:r>
      <w:r>
        <w:rPr>
          <w:noProof/>
        </w:rPr>
        <w:fldChar w:fldCharType="end"/>
      </w:r>
    </w:p>
    <w:p w14:paraId="1D618873" w14:textId="22CB802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_Toc210629016 \h </w:instrText>
      </w:r>
      <w:r>
        <w:rPr>
          <w:noProof/>
        </w:rPr>
      </w:r>
      <w:r>
        <w:rPr>
          <w:noProof/>
        </w:rPr>
        <w:fldChar w:fldCharType="separate"/>
      </w:r>
      <w:r>
        <w:rPr>
          <w:noProof/>
        </w:rPr>
        <w:t>53</w:t>
      </w:r>
      <w:r>
        <w:rPr>
          <w:noProof/>
        </w:rPr>
        <w:fldChar w:fldCharType="end"/>
      </w:r>
    </w:p>
    <w:p w14:paraId="41BC6890" w14:textId="51B767B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_Toc210629017 \h </w:instrText>
      </w:r>
      <w:r>
        <w:rPr>
          <w:noProof/>
        </w:rPr>
      </w:r>
      <w:r>
        <w:rPr>
          <w:noProof/>
        </w:rPr>
        <w:fldChar w:fldCharType="separate"/>
      </w:r>
      <w:r>
        <w:rPr>
          <w:noProof/>
        </w:rPr>
        <w:t>53</w:t>
      </w:r>
      <w:r>
        <w:rPr>
          <w:noProof/>
        </w:rPr>
        <w:fldChar w:fldCharType="end"/>
      </w:r>
    </w:p>
    <w:p w14:paraId="74042C68" w14:textId="62845F4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sidRPr="00F13D24">
        <w:rPr>
          <w:rFonts w:eastAsia="MS Mincho"/>
          <w:noProof/>
        </w:rPr>
        <w:t>6.2.4.4</w:t>
      </w:r>
      <w:r w:rsidRPr="00F13D24">
        <w:rPr>
          <w:rFonts w:eastAsia="MS Mincho"/>
          <w:noProof/>
        </w:rPr>
        <w:tab/>
      </w:r>
      <w:r>
        <w:rPr>
          <w:noProof/>
        </w:rPr>
        <w:t>Test description</w:t>
      </w:r>
      <w:r>
        <w:rPr>
          <w:noProof/>
        </w:rPr>
        <w:tab/>
      </w:r>
      <w:r>
        <w:rPr>
          <w:noProof/>
        </w:rPr>
        <w:fldChar w:fldCharType="begin" w:fldLock="1"/>
      </w:r>
      <w:r>
        <w:rPr>
          <w:noProof/>
        </w:rPr>
        <w:instrText xml:space="preserve"> PAGEREF _Toc210629018 \h </w:instrText>
      </w:r>
      <w:r>
        <w:rPr>
          <w:noProof/>
        </w:rPr>
      </w:r>
      <w:r>
        <w:rPr>
          <w:noProof/>
        </w:rPr>
        <w:fldChar w:fldCharType="separate"/>
      </w:r>
      <w:r>
        <w:rPr>
          <w:noProof/>
        </w:rPr>
        <w:t>53</w:t>
      </w:r>
      <w:r>
        <w:rPr>
          <w:noProof/>
        </w:rPr>
        <w:fldChar w:fldCharType="end"/>
      </w:r>
    </w:p>
    <w:p w14:paraId="5F2898A7" w14:textId="4E6214F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_Toc210629019 \h </w:instrText>
      </w:r>
      <w:r>
        <w:rPr>
          <w:noProof/>
        </w:rPr>
      </w:r>
      <w:r>
        <w:rPr>
          <w:noProof/>
        </w:rPr>
        <w:fldChar w:fldCharType="separate"/>
      </w:r>
      <w:r>
        <w:rPr>
          <w:noProof/>
        </w:rPr>
        <w:t>53</w:t>
      </w:r>
      <w:r>
        <w:rPr>
          <w:noProof/>
        </w:rPr>
        <w:fldChar w:fldCharType="end"/>
      </w:r>
    </w:p>
    <w:p w14:paraId="337516B6" w14:textId="46B642F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_Toc210629020 \h </w:instrText>
      </w:r>
      <w:r>
        <w:rPr>
          <w:noProof/>
        </w:rPr>
      </w:r>
      <w:r>
        <w:rPr>
          <w:noProof/>
        </w:rPr>
        <w:fldChar w:fldCharType="separate"/>
      </w:r>
      <w:r>
        <w:rPr>
          <w:noProof/>
        </w:rPr>
        <w:t>54</w:t>
      </w:r>
      <w:r>
        <w:rPr>
          <w:noProof/>
        </w:rPr>
        <w:fldChar w:fldCharType="end"/>
      </w:r>
    </w:p>
    <w:p w14:paraId="2DF50801" w14:textId="33D9599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_Toc210629021 \h </w:instrText>
      </w:r>
      <w:r>
        <w:rPr>
          <w:noProof/>
        </w:rPr>
      </w:r>
      <w:r>
        <w:rPr>
          <w:noProof/>
        </w:rPr>
        <w:fldChar w:fldCharType="separate"/>
      </w:r>
      <w:r>
        <w:rPr>
          <w:noProof/>
        </w:rPr>
        <w:t>55</w:t>
      </w:r>
      <w:r>
        <w:rPr>
          <w:noProof/>
        </w:rPr>
        <w:fldChar w:fldCharType="end"/>
      </w:r>
    </w:p>
    <w:p w14:paraId="2C40D792" w14:textId="6A83AEC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_Toc210629022 \h </w:instrText>
      </w:r>
      <w:r>
        <w:rPr>
          <w:noProof/>
        </w:rPr>
      </w:r>
      <w:r>
        <w:rPr>
          <w:noProof/>
        </w:rPr>
        <w:fldChar w:fldCharType="separate"/>
      </w:r>
      <w:r>
        <w:rPr>
          <w:noProof/>
        </w:rPr>
        <w:t>55</w:t>
      </w:r>
      <w:r>
        <w:rPr>
          <w:noProof/>
        </w:rPr>
        <w:fldChar w:fldCharType="end"/>
      </w:r>
    </w:p>
    <w:p w14:paraId="4E9AC146" w14:textId="1725B3C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_Toc210629023 \h </w:instrText>
      </w:r>
      <w:r>
        <w:rPr>
          <w:noProof/>
        </w:rPr>
      </w:r>
      <w:r>
        <w:rPr>
          <w:noProof/>
        </w:rPr>
        <w:fldChar w:fldCharType="separate"/>
      </w:r>
      <w:r>
        <w:rPr>
          <w:noProof/>
        </w:rPr>
        <w:t>56</w:t>
      </w:r>
      <w:r>
        <w:rPr>
          <w:noProof/>
        </w:rPr>
        <w:fldChar w:fldCharType="end"/>
      </w:r>
    </w:p>
    <w:p w14:paraId="21F56DFA" w14:textId="5C14C57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_Toc210629024 \h </w:instrText>
      </w:r>
      <w:r>
        <w:rPr>
          <w:noProof/>
        </w:rPr>
      </w:r>
      <w:r>
        <w:rPr>
          <w:noProof/>
        </w:rPr>
        <w:fldChar w:fldCharType="separate"/>
      </w:r>
      <w:r>
        <w:rPr>
          <w:noProof/>
        </w:rPr>
        <w:t>56</w:t>
      </w:r>
      <w:r>
        <w:rPr>
          <w:noProof/>
        </w:rPr>
        <w:fldChar w:fldCharType="end"/>
      </w:r>
    </w:p>
    <w:p w14:paraId="5F88D79A" w14:textId="1435CB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_Toc210629025 \h </w:instrText>
      </w:r>
      <w:r>
        <w:rPr>
          <w:noProof/>
        </w:rPr>
      </w:r>
      <w:r>
        <w:rPr>
          <w:noProof/>
        </w:rPr>
        <w:fldChar w:fldCharType="separate"/>
      </w:r>
      <w:r>
        <w:rPr>
          <w:noProof/>
        </w:rPr>
        <w:t>56</w:t>
      </w:r>
      <w:r>
        <w:rPr>
          <w:noProof/>
        </w:rPr>
        <w:fldChar w:fldCharType="end"/>
      </w:r>
    </w:p>
    <w:p w14:paraId="1FC4093C" w14:textId="2F63784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_Toc210629026 \h </w:instrText>
      </w:r>
      <w:r>
        <w:rPr>
          <w:noProof/>
        </w:rPr>
      </w:r>
      <w:r>
        <w:rPr>
          <w:noProof/>
        </w:rPr>
        <w:fldChar w:fldCharType="separate"/>
      </w:r>
      <w:r>
        <w:rPr>
          <w:noProof/>
        </w:rPr>
        <w:t>56</w:t>
      </w:r>
      <w:r>
        <w:rPr>
          <w:noProof/>
        </w:rPr>
        <w:fldChar w:fldCharType="end"/>
      </w:r>
    </w:p>
    <w:p w14:paraId="3EA317EA" w14:textId="079FA3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_Toc210629027 \h </w:instrText>
      </w:r>
      <w:r>
        <w:rPr>
          <w:noProof/>
        </w:rPr>
      </w:r>
      <w:r>
        <w:rPr>
          <w:noProof/>
        </w:rPr>
        <w:fldChar w:fldCharType="separate"/>
      </w:r>
      <w:r>
        <w:rPr>
          <w:noProof/>
        </w:rPr>
        <w:t>56</w:t>
      </w:r>
      <w:r>
        <w:rPr>
          <w:noProof/>
        </w:rPr>
        <w:fldChar w:fldCharType="end"/>
      </w:r>
    </w:p>
    <w:p w14:paraId="11D9530A" w14:textId="46D5C92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_Toc210629028 \h </w:instrText>
      </w:r>
      <w:r>
        <w:rPr>
          <w:noProof/>
        </w:rPr>
      </w:r>
      <w:r>
        <w:rPr>
          <w:noProof/>
        </w:rPr>
        <w:fldChar w:fldCharType="separate"/>
      </w:r>
      <w:r>
        <w:rPr>
          <w:noProof/>
        </w:rPr>
        <w:t>57</w:t>
      </w:r>
      <w:r>
        <w:rPr>
          <w:noProof/>
        </w:rPr>
        <w:fldChar w:fldCharType="end"/>
      </w:r>
    </w:p>
    <w:p w14:paraId="595350BE" w14:textId="30786D2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_Toc210629029 \h </w:instrText>
      </w:r>
      <w:r>
        <w:rPr>
          <w:noProof/>
        </w:rPr>
      </w:r>
      <w:r>
        <w:rPr>
          <w:noProof/>
        </w:rPr>
        <w:fldChar w:fldCharType="separate"/>
      </w:r>
      <w:r>
        <w:rPr>
          <w:noProof/>
        </w:rPr>
        <w:t>57</w:t>
      </w:r>
      <w:r>
        <w:rPr>
          <w:noProof/>
        </w:rPr>
        <w:fldChar w:fldCharType="end"/>
      </w:r>
    </w:p>
    <w:p w14:paraId="6C4D6602" w14:textId="69BBACB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_Toc210629030 \h </w:instrText>
      </w:r>
      <w:r>
        <w:rPr>
          <w:noProof/>
        </w:rPr>
      </w:r>
      <w:r>
        <w:rPr>
          <w:noProof/>
        </w:rPr>
        <w:fldChar w:fldCharType="separate"/>
      </w:r>
      <w:r>
        <w:rPr>
          <w:noProof/>
        </w:rPr>
        <w:t>58</w:t>
      </w:r>
      <w:r>
        <w:rPr>
          <w:noProof/>
        </w:rPr>
        <w:fldChar w:fldCharType="end"/>
      </w:r>
    </w:p>
    <w:p w14:paraId="704F4486" w14:textId="6704F93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_Toc210629031 \h </w:instrText>
      </w:r>
      <w:r>
        <w:rPr>
          <w:noProof/>
        </w:rPr>
      </w:r>
      <w:r>
        <w:rPr>
          <w:noProof/>
        </w:rPr>
        <w:fldChar w:fldCharType="separate"/>
      </w:r>
      <w:r>
        <w:rPr>
          <w:noProof/>
        </w:rPr>
        <w:t>58</w:t>
      </w:r>
      <w:r>
        <w:rPr>
          <w:noProof/>
        </w:rPr>
        <w:fldChar w:fldCharType="end"/>
      </w:r>
    </w:p>
    <w:p w14:paraId="2C04B4CE" w14:textId="07028C2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_Toc210629032 \h </w:instrText>
      </w:r>
      <w:r>
        <w:rPr>
          <w:noProof/>
        </w:rPr>
      </w:r>
      <w:r>
        <w:rPr>
          <w:noProof/>
        </w:rPr>
        <w:fldChar w:fldCharType="separate"/>
      </w:r>
      <w:r>
        <w:rPr>
          <w:noProof/>
        </w:rPr>
        <w:t>58</w:t>
      </w:r>
      <w:r>
        <w:rPr>
          <w:noProof/>
        </w:rPr>
        <w:fldChar w:fldCharType="end"/>
      </w:r>
    </w:p>
    <w:p w14:paraId="4B98FA82" w14:textId="00A4C9E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_Toc210629033 \h </w:instrText>
      </w:r>
      <w:r>
        <w:rPr>
          <w:noProof/>
        </w:rPr>
      </w:r>
      <w:r>
        <w:rPr>
          <w:noProof/>
        </w:rPr>
        <w:fldChar w:fldCharType="separate"/>
      </w:r>
      <w:r>
        <w:rPr>
          <w:noProof/>
        </w:rPr>
        <w:t>58</w:t>
      </w:r>
      <w:r>
        <w:rPr>
          <w:noProof/>
        </w:rPr>
        <w:fldChar w:fldCharType="end"/>
      </w:r>
    </w:p>
    <w:p w14:paraId="46CF257E" w14:textId="2310673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_Toc210629034 \h </w:instrText>
      </w:r>
      <w:r>
        <w:rPr>
          <w:noProof/>
        </w:rPr>
      </w:r>
      <w:r>
        <w:rPr>
          <w:noProof/>
        </w:rPr>
        <w:fldChar w:fldCharType="separate"/>
      </w:r>
      <w:r>
        <w:rPr>
          <w:noProof/>
        </w:rPr>
        <w:t>58</w:t>
      </w:r>
      <w:r>
        <w:rPr>
          <w:noProof/>
        </w:rPr>
        <w:fldChar w:fldCharType="end"/>
      </w:r>
    </w:p>
    <w:p w14:paraId="13DE2B91" w14:textId="38B1913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_Toc210629035 \h </w:instrText>
      </w:r>
      <w:r>
        <w:rPr>
          <w:noProof/>
        </w:rPr>
      </w:r>
      <w:r>
        <w:rPr>
          <w:noProof/>
        </w:rPr>
        <w:fldChar w:fldCharType="separate"/>
      </w:r>
      <w:r>
        <w:rPr>
          <w:noProof/>
        </w:rPr>
        <w:t>59</w:t>
      </w:r>
      <w:r>
        <w:rPr>
          <w:noProof/>
        </w:rPr>
        <w:fldChar w:fldCharType="end"/>
      </w:r>
    </w:p>
    <w:p w14:paraId="4D3A1684" w14:textId="6AF485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_Toc210629036 \h </w:instrText>
      </w:r>
      <w:r>
        <w:rPr>
          <w:noProof/>
        </w:rPr>
      </w:r>
      <w:r>
        <w:rPr>
          <w:noProof/>
        </w:rPr>
        <w:fldChar w:fldCharType="separate"/>
      </w:r>
      <w:r>
        <w:rPr>
          <w:noProof/>
        </w:rPr>
        <w:t>59</w:t>
      </w:r>
      <w:r>
        <w:rPr>
          <w:noProof/>
        </w:rPr>
        <w:fldChar w:fldCharType="end"/>
      </w:r>
    </w:p>
    <w:p w14:paraId="487EB2AD" w14:textId="5D0C82C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_Toc210629037 \h </w:instrText>
      </w:r>
      <w:r>
        <w:rPr>
          <w:noProof/>
        </w:rPr>
      </w:r>
      <w:r>
        <w:rPr>
          <w:noProof/>
        </w:rPr>
        <w:fldChar w:fldCharType="separate"/>
      </w:r>
      <w:r>
        <w:rPr>
          <w:noProof/>
        </w:rPr>
        <w:t>59</w:t>
      </w:r>
      <w:r>
        <w:rPr>
          <w:noProof/>
        </w:rPr>
        <w:fldChar w:fldCharType="end"/>
      </w:r>
    </w:p>
    <w:p w14:paraId="3F995FD4" w14:textId="033A861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_Toc210629038 \h </w:instrText>
      </w:r>
      <w:r>
        <w:rPr>
          <w:noProof/>
        </w:rPr>
      </w:r>
      <w:r>
        <w:rPr>
          <w:noProof/>
        </w:rPr>
        <w:fldChar w:fldCharType="separate"/>
      </w:r>
      <w:r>
        <w:rPr>
          <w:noProof/>
        </w:rPr>
        <w:t>59</w:t>
      </w:r>
      <w:r>
        <w:rPr>
          <w:noProof/>
        </w:rPr>
        <w:fldChar w:fldCharType="end"/>
      </w:r>
    </w:p>
    <w:p w14:paraId="79FE1EB4" w14:textId="343A84F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_Toc210629039 \h </w:instrText>
      </w:r>
      <w:r>
        <w:rPr>
          <w:noProof/>
        </w:rPr>
      </w:r>
      <w:r>
        <w:rPr>
          <w:noProof/>
        </w:rPr>
        <w:fldChar w:fldCharType="separate"/>
      </w:r>
      <w:r>
        <w:rPr>
          <w:noProof/>
        </w:rPr>
        <w:t>59</w:t>
      </w:r>
      <w:r>
        <w:rPr>
          <w:noProof/>
        </w:rPr>
        <w:fldChar w:fldCharType="end"/>
      </w:r>
    </w:p>
    <w:p w14:paraId="24ECE5AA" w14:textId="21464C0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_Toc210629040 \h </w:instrText>
      </w:r>
      <w:r>
        <w:rPr>
          <w:noProof/>
        </w:rPr>
      </w:r>
      <w:r>
        <w:rPr>
          <w:noProof/>
        </w:rPr>
        <w:fldChar w:fldCharType="separate"/>
      </w:r>
      <w:r>
        <w:rPr>
          <w:noProof/>
        </w:rPr>
        <w:t>59</w:t>
      </w:r>
      <w:r>
        <w:rPr>
          <w:noProof/>
        </w:rPr>
        <w:fldChar w:fldCharType="end"/>
      </w:r>
    </w:p>
    <w:p w14:paraId="2F33716B" w14:textId="2FE62B0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_Toc210629041 \h </w:instrText>
      </w:r>
      <w:r>
        <w:rPr>
          <w:noProof/>
        </w:rPr>
      </w:r>
      <w:r>
        <w:rPr>
          <w:noProof/>
        </w:rPr>
        <w:fldChar w:fldCharType="separate"/>
      </w:r>
      <w:r>
        <w:rPr>
          <w:noProof/>
        </w:rPr>
        <w:t>60</w:t>
      </w:r>
      <w:r>
        <w:rPr>
          <w:noProof/>
        </w:rPr>
        <w:fldChar w:fldCharType="end"/>
      </w:r>
    </w:p>
    <w:p w14:paraId="6392D45C" w14:textId="059EA85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_Toc210629042 \h </w:instrText>
      </w:r>
      <w:r>
        <w:rPr>
          <w:noProof/>
        </w:rPr>
      </w:r>
      <w:r>
        <w:rPr>
          <w:noProof/>
        </w:rPr>
        <w:fldChar w:fldCharType="separate"/>
      </w:r>
      <w:r>
        <w:rPr>
          <w:noProof/>
        </w:rPr>
        <w:t>60</w:t>
      </w:r>
      <w:r>
        <w:rPr>
          <w:noProof/>
        </w:rPr>
        <w:fldChar w:fldCharType="end"/>
      </w:r>
    </w:p>
    <w:p w14:paraId="12E9B9FF" w14:textId="1781D29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_Toc210629043 \h </w:instrText>
      </w:r>
      <w:r>
        <w:rPr>
          <w:noProof/>
        </w:rPr>
      </w:r>
      <w:r>
        <w:rPr>
          <w:noProof/>
        </w:rPr>
        <w:fldChar w:fldCharType="separate"/>
      </w:r>
      <w:r>
        <w:rPr>
          <w:noProof/>
        </w:rPr>
        <w:t>60</w:t>
      </w:r>
      <w:r>
        <w:rPr>
          <w:noProof/>
        </w:rPr>
        <w:fldChar w:fldCharType="end"/>
      </w:r>
    </w:p>
    <w:p w14:paraId="2B9126AF" w14:textId="139A7FE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_Toc210629044 \h </w:instrText>
      </w:r>
      <w:r>
        <w:rPr>
          <w:noProof/>
        </w:rPr>
      </w:r>
      <w:r>
        <w:rPr>
          <w:noProof/>
        </w:rPr>
        <w:fldChar w:fldCharType="separate"/>
      </w:r>
      <w:r>
        <w:rPr>
          <w:noProof/>
        </w:rPr>
        <w:t>60</w:t>
      </w:r>
      <w:r>
        <w:rPr>
          <w:noProof/>
        </w:rPr>
        <w:fldChar w:fldCharType="end"/>
      </w:r>
    </w:p>
    <w:p w14:paraId="7A85C024" w14:textId="208F13C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_Toc210629045 \h </w:instrText>
      </w:r>
      <w:r>
        <w:rPr>
          <w:noProof/>
        </w:rPr>
      </w:r>
      <w:r>
        <w:rPr>
          <w:noProof/>
        </w:rPr>
        <w:fldChar w:fldCharType="separate"/>
      </w:r>
      <w:r>
        <w:rPr>
          <w:noProof/>
        </w:rPr>
        <w:t>61</w:t>
      </w:r>
      <w:r>
        <w:rPr>
          <w:noProof/>
        </w:rPr>
        <w:fldChar w:fldCharType="end"/>
      </w:r>
    </w:p>
    <w:p w14:paraId="78292A99" w14:textId="26A95F6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_Toc210629046 \h </w:instrText>
      </w:r>
      <w:r>
        <w:rPr>
          <w:noProof/>
        </w:rPr>
      </w:r>
      <w:r>
        <w:rPr>
          <w:noProof/>
        </w:rPr>
        <w:fldChar w:fldCharType="separate"/>
      </w:r>
      <w:r>
        <w:rPr>
          <w:noProof/>
        </w:rPr>
        <w:t>61</w:t>
      </w:r>
      <w:r>
        <w:rPr>
          <w:noProof/>
        </w:rPr>
        <w:fldChar w:fldCharType="end"/>
      </w:r>
    </w:p>
    <w:p w14:paraId="5E5423CB" w14:textId="6350D06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_Toc210629047 \h </w:instrText>
      </w:r>
      <w:r>
        <w:rPr>
          <w:noProof/>
        </w:rPr>
      </w:r>
      <w:r>
        <w:rPr>
          <w:noProof/>
        </w:rPr>
        <w:fldChar w:fldCharType="separate"/>
      </w:r>
      <w:r>
        <w:rPr>
          <w:noProof/>
        </w:rPr>
        <w:t>62</w:t>
      </w:r>
      <w:r>
        <w:rPr>
          <w:noProof/>
        </w:rPr>
        <w:fldChar w:fldCharType="end"/>
      </w:r>
    </w:p>
    <w:p w14:paraId="5CEE1875" w14:textId="65B8C22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_Toc210629048 \h </w:instrText>
      </w:r>
      <w:r>
        <w:rPr>
          <w:noProof/>
        </w:rPr>
      </w:r>
      <w:r>
        <w:rPr>
          <w:noProof/>
        </w:rPr>
        <w:fldChar w:fldCharType="separate"/>
      </w:r>
      <w:r>
        <w:rPr>
          <w:noProof/>
        </w:rPr>
        <w:t>62</w:t>
      </w:r>
      <w:r>
        <w:rPr>
          <w:noProof/>
        </w:rPr>
        <w:fldChar w:fldCharType="end"/>
      </w:r>
    </w:p>
    <w:p w14:paraId="352D280E" w14:textId="607665C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General</w:t>
      </w:r>
      <w:r>
        <w:rPr>
          <w:noProof/>
        </w:rPr>
        <w:tab/>
      </w:r>
      <w:r>
        <w:rPr>
          <w:noProof/>
        </w:rPr>
        <w:fldChar w:fldCharType="begin" w:fldLock="1"/>
      </w:r>
      <w:r>
        <w:rPr>
          <w:noProof/>
        </w:rPr>
        <w:instrText xml:space="preserve"> PAGEREF _Toc210629049 \h </w:instrText>
      </w:r>
      <w:r>
        <w:rPr>
          <w:noProof/>
        </w:rPr>
      </w:r>
      <w:r>
        <w:rPr>
          <w:noProof/>
        </w:rPr>
        <w:fldChar w:fldCharType="separate"/>
      </w:r>
      <w:r>
        <w:rPr>
          <w:noProof/>
        </w:rPr>
        <w:t>62</w:t>
      </w:r>
      <w:r>
        <w:rPr>
          <w:noProof/>
        </w:rPr>
        <w:fldChar w:fldCharType="end"/>
      </w:r>
    </w:p>
    <w:p w14:paraId="20667BFA" w14:textId="688E13E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Absolute power tolerance</w:t>
      </w:r>
      <w:r>
        <w:rPr>
          <w:noProof/>
        </w:rPr>
        <w:tab/>
      </w:r>
      <w:r>
        <w:rPr>
          <w:noProof/>
        </w:rPr>
        <w:fldChar w:fldCharType="begin" w:fldLock="1"/>
      </w:r>
      <w:r>
        <w:rPr>
          <w:noProof/>
        </w:rPr>
        <w:instrText xml:space="preserve"> PAGEREF _Toc210629050 \h </w:instrText>
      </w:r>
      <w:r>
        <w:rPr>
          <w:noProof/>
        </w:rPr>
      </w:r>
      <w:r>
        <w:rPr>
          <w:noProof/>
        </w:rPr>
        <w:fldChar w:fldCharType="separate"/>
      </w:r>
      <w:r>
        <w:rPr>
          <w:noProof/>
        </w:rPr>
        <w:t>63</w:t>
      </w:r>
      <w:r>
        <w:rPr>
          <w:noProof/>
        </w:rPr>
        <w:fldChar w:fldCharType="end"/>
      </w:r>
    </w:p>
    <w:p w14:paraId="16AEE5F6" w14:textId="49961F6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Relative power tolerance</w:t>
      </w:r>
      <w:r>
        <w:rPr>
          <w:noProof/>
        </w:rPr>
        <w:tab/>
      </w:r>
      <w:r>
        <w:rPr>
          <w:noProof/>
        </w:rPr>
        <w:fldChar w:fldCharType="begin" w:fldLock="1"/>
      </w:r>
      <w:r>
        <w:rPr>
          <w:noProof/>
        </w:rPr>
        <w:instrText xml:space="preserve"> PAGEREF _Toc210629051 \h </w:instrText>
      </w:r>
      <w:r>
        <w:rPr>
          <w:noProof/>
        </w:rPr>
      </w:r>
      <w:r>
        <w:rPr>
          <w:noProof/>
        </w:rPr>
        <w:fldChar w:fldCharType="separate"/>
      </w:r>
      <w:r>
        <w:rPr>
          <w:noProof/>
        </w:rPr>
        <w:t>66</w:t>
      </w:r>
      <w:r>
        <w:rPr>
          <w:noProof/>
        </w:rPr>
        <w:fldChar w:fldCharType="end"/>
      </w:r>
    </w:p>
    <w:p w14:paraId="4EB8D46D" w14:textId="68CE59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Aggregate power tolerance</w:t>
      </w:r>
      <w:r>
        <w:rPr>
          <w:noProof/>
        </w:rPr>
        <w:tab/>
      </w:r>
      <w:r>
        <w:rPr>
          <w:noProof/>
        </w:rPr>
        <w:fldChar w:fldCharType="begin" w:fldLock="1"/>
      </w:r>
      <w:r>
        <w:rPr>
          <w:noProof/>
        </w:rPr>
        <w:instrText xml:space="preserve"> PAGEREF _Toc210629052 \h </w:instrText>
      </w:r>
      <w:r>
        <w:rPr>
          <w:noProof/>
        </w:rPr>
      </w:r>
      <w:r>
        <w:rPr>
          <w:noProof/>
        </w:rPr>
        <w:fldChar w:fldCharType="separate"/>
      </w:r>
      <w:r>
        <w:rPr>
          <w:noProof/>
        </w:rPr>
        <w:t>76</w:t>
      </w:r>
      <w:r>
        <w:rPr>
          <w:noProof/>
        </w:rPr>
        <w:fldChar w:fldCharType="end"/>
      </w:r>
    </w:p>
    <w:p w14:paraId="23BA2D12" w14:textId="5B2BE07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Transmit signal quality</w:t>
      </w:r>
      <w:r>
        <w:rPr>
          <w:noProof/>
        </w:rPr>
        <w:tab/>
      </w:r>
      <w:r>
        <w:rPr>
          <w:noProof/>
        </w:rPr>
        <w:fldChar w:fldCharType="begin" w:fldLock="1"/>
      </w:r>
      <w:r>
        <w:rPr>
          <w:noProof/>
        </w:rPr>
        <w:instrText xml:space="preserve"> PAGEREF _Toc210629053 \h </w:instrText>
      </w:r>
      <w:r>
        <w:rPr>
          <w:noProof/>
        </w:rPr>
      </w:r>
      <w:r>
        <w:rPr>
          <w:noProof/>
        </w:rPr>
        <w:fldChar w:fldCharType="separate"/>
      </w:r>
      <w:r>
        <w:rPr>
          <w:noProof/>
        </w:rPr>
        <w:t>79</w:t>
      </w:r>
      <w:r>
        <w:rPr>
          <w:noProof/>
        </w:rPr>
        <w:fldChar w:fldCharType="end"/>
      </w:r>
    </w:p>
    <w:p w14:paraId="385FCC5A" w14:textId="399E2DB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_Toc210629054 \h </w:instrText>
      </w:r>
      <w:r>
        <w:rPr>
          <w:noProof/>
        </w:rPr>
      </w:r>
      <w:r>
        <w:rPr>
          <w:noProof/>
        </w:rPr>
        <w:fldChar w:fldCharType="separate"/>
      </w:r>
      <w:r>
        <w:rPr>
          <w:noProof/>
        </w:rPr>
        <w:t>79</w:t>
      </w:r>
      <w:r>
        <w:rPr>
          <w:noProof/>
        </w:rPr>
        <w:fldChar w:fldCharType="end"/>
      </w:r>
    </w:p>
    <w:p w14:paraId="4E2F771B" w14:textId="63E2DB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_Toc210629055 \h </w:instrText>
      </w:r>
      <w:r>
        <w:rPr>
          <w:noProof/>
        </w:rPr>
      </w:r>
      <w:r>
        <w:rPr>
          <w:noProof/>
        </w:rPr>
        <w:fldChar w:fldCharType="separate"/>
      </w:r>
      <w:r>
        <w:rPr>
          <w:noProof/>
        </w:rPr>
        <w:t>79</w:t>
      </w:r>
      <w:r>
        <w:rPr>
          <w:noProof/>
        </w:rPr>
        <w:fldChar w:fldCharType="end"/>
      </w:r>
    </w:p>
    <w:p w14:paraId="0DF91B8E" w14:textId="18AC0E4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_Toc210629056 \h </w:instrText>
      </w:r>
      <w:r>
        <w:rPr>
          <w:noProof/>
        </w:rPr>
      </w:r>
      <w:r>
        <w:rPr>
          <w:noProof/>
        </w:rPr>
        <w:fldChar w:fldCharType="separate"/>
      </w:r>
      <w:r>
        <w:rPr>
          <w:noProof/>
        </w:rPr>
        <w:t>79</w:t>
      </w:r>
      <w:r>
        <w:rPr>
          <w:noProof/>
        </w:rPr>
        <w:fldChar w:fldCharType="end"/>
      </w:r>
    </w:p>
    <w:p w14:paraId="28A2DAC6" w14:textId="4A1817F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_Toc210629057 \h </w:instrText>
      </w:r>
      <w:r>
        <w:rPr>
          <w:noProof/>
        </w:rPr>
      </w:r>
      <w:r>
        <w:rPr>
          <w:noProof/>
        </w:rPr>
        <w:fldChar w:fldCharType="separate"/>
      </w:r>
      <w:r>
        <w:rPr>
          <w:noProof/>
        </w:rPr>
        <w:t>80</w:t>
      </w:r>
      <w:r>
        <w:rPr>
          <w:noProof/>
        </w:rPr>
        <w:fldChar w:fldCharType="end"/>
      </w:r>
    </w:p>
    <w:p w14:paraId="0AAF9CA6" w14:textId="6BA08BC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_Toc210629058 \h </w:instrText>
      </w:r>
      <w:r>
        <w:rPr>
          <w:noProof/>
        </w:rPr>
      </w:r>
      <w:r>
        <w:rPr>
          <w:noProof/>
        </w:rPr>
        <w:fldChar w:fldCharType="separate"/>
      </w:r>
      <w:r>
        <w:rPr>
          <w:noProof/>
        </w:rPr>
        <w:t>80</w:t>
      </w:r>
      <w:r>
        <w:rPr>
          <w:noProof/>
        </w:rPr>
        <w:fldChar w:fldCharType="end"/>
      </w:r>
    </w:p>
    <w:p w14:paraId="0E19410F" w14:textId="3CE3936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_Toc210629059 \h </w:instrText>
      </w:r>
      <w:r>
        <w:rPr>
          <w:noProof/>
        </w:rPr>
      </w:r>
      <w:r>
        <w:rPr>
          <w:noProof/>
        </w:rPr>
        <w:fldChar w:fldCharType="separate"/>
      </w:r>
      <w:r>
        <w:rPr>
          <w:noProof/>
        </w:rPr>
        <w:t>80</w:t>
      </w:r>
      <w:r>
        <w:rPr>
          <w:noProof/>
        </w:rPr>
        <w:fldChar w:fldCharType="end"/>
      </w:r>
    </w:p>
    <w:p w14:paraId="79E18B20" w14:textId="4AAA640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_Toc210629060 \h </w:instrText>
      </w:r>
      <w:r>
        <w:rPr>
          <w:noProof/>
        </w:rPr>
      </w:r>
      <w:r>
        <w:rPr>
          <w:noProof/>
        </w:rPr>
        <w:fldChar w:fldCharType="separate"/>
      </w:r>
      <w:r>
        <w:rPr>
          <w:noProof/>
        </w:rPr>
        <w:t>80</w:t>
      </w:r>
      <w:r>
        <w:rPr>
          <w:noProof/>
        </w:rPr>
        <w:fldChar w:fldCharType="end"/>
      </w:r>
    </w:p>
    <w:p w14:paraId="5CA3510C" w14:textId="2FDBE71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_Toc210629061 \h </w:instrText>
      </w:r>
      <w:r>
        <w:rPr>
          <w:noProof/>
        </w:rPr>
      </w:r>
      <w:r>
        <w:rPr>
          <w:noProof/>
        </w:rPr>
        <w:fldChar w:fldCharType="separate"/>
      </w:r>
      <w:r>
        <w:rPr>
          <w:noProof/>
        </w:rPr>
        <w:t>81</w:t>
      </w:r>
      <w:r>
        <w:rPr>
          <w:noProof/>
        </w:rPr>
        <w:fldChar w:fldCharType="end"/>
      </w:r>
    </w:p>
    <w:p w14:paraId="00690E1C" w14:textId="1BCCCC4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F13D24">
        <w:rPr>
          <w:noProof/>
          <w:snapToGrid w:val="0"/>
        </w:rPr>
        <w:t>Message contents</w:t>
      </w:r>
      <w:r>
        <w:rPr>
          <w:noProof/>
        </w:rPr>
        <w:tab/>
      </w:r>
      <w:r>
        <w:rPr>
          <w:noProof/>
        </w:rPr>
        <w:fldChar w:fldCharType="begin" w:fldLock="1"/>
      </w:r>
      <w:r>
        <w:rPr>
          <w:noProof/>
        </w:rPr>
        <w:instrText xml:space="preserve"> PAGEREF _Toc210629062 \h </w:instrText>
      </w:r>
      <w:r>
        <w:rPr>
          <w:noProof/>
        </w:rPr>
      </w:r>
      <w:r>
        <w:rPr>
          <w:noProof/>
        </w:rPr>
        <w:fldChar w:fldCharType="separate"/>
      </w:r>
      <w:r>
        <w:rPr>
          <w:noProof/>
        </w:rPr>
        <w:t>81</w:t>
      </w:r>
      <w:r>
        <w:rPr>
          <w:noProof/>
        </w:rPr>
        <w:fldChar w:fldCharType="end"/>
      </w:r>
    </w:p>
    <w:p w14:paraId="594EE5FE" w14:textId="25DDD8F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_Toc210629063 \h </w:instrText>
      </w:r>
      <w:r>
        <w:rPr>
          <w:noProof/>
        </w:rPr>
      </w:r>
      <w:r>
        <w:rPr>
          <w:noProof/>
        </w:rPr>
        <w:fldChar w:fldCharType="separate"/>
      </w:r>
      <w:r>
        <w:rPr>
          <w:noProof/>
        </w:rPr>
        <w:t>83</w:t>
      </w:r>
      <w:r>
        <w:rPr>
          <w:noProof/>
        </w:rPr>
        <w:fldChar w:fldCharType="end"/>
      </w:r>
    </w:p>
    <w:p w14:paraId="42DA265A" w14:textId="206C87A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_Toc210629064 \h </w:instrText>
      </w:r>
      <w:r>
        <w:rPr>
          <w:noProof/>
        </w:rPr>
      </w:r>
      <w:r>
        <w:rPr>
          <w:noProof/>
        </w:rPr>
        <w:fldChar w:fldCharType="separate"/>
      </w:r>
      <w:r>
        <w:rPr>
          <w:noProof/>
        </w:rPr>
        <w:t>83</w:t>
      </w:r>
      <w:r>
        <w:rPr>
          <w:noProof/>
        </w:rPr>
        <w:fldChar w:fldCharType="end"/>
      </w:r>
    </w:p>
    <w:p w14:paraId="45FE3432" w14:textId="4B02576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_Toc210629065 \h </w:instrText>
      </w:r>
      <w:r>
        <w:rPr>
          <w:noProof/>
        </w:rPr>
      </w:r>
      <w:r>
        <w:rPr>
          <w:noProof/>
        </w:rPr>
        <w:fldChar w:fldCharType="separate"/>
      </w:r>
      <w:r>
        <w:rPr>
          <w:noProof/>
        </w:rPr>
        <w:t>83</w:t>
      </w:r>
      <w:r>
        <w:rPr>
          <w:noProof/>
        </w:rPr>
        <w:fldChar w:fldCharType="end"/>
      </w:r>
    </w:p>
    <w:p w14:paraId="4425326A" w14:textId="45018F4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_Toc210629066 \h </w:instrText>
      </w:r>
      <w:r>
        <w:rPr>
          <w:noProof/>
        </w:rPr>
      </w:r>
      <w:r>
        <w:rPr>
          <w:noProof/>
        </w:rPr>
        <w:fldChar w:fldCharType="separate"/>
      </w:r>
      <w:r>
        <w:rPr>
          <w:noProof/>
        </w:rPr>
        <w:t>83</w:t>
      </w:r>
      <w:r>
        <w:rPr>
          <w:noProof/>
        </w:rPr>
        <w:fldChar w:fldCharType="end"/>
      </w:r>
    </w:p>
    <w:p w14:paraId="620BD496" w14:textId="6F64C97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_Toc210629067 \h </w:instrText>
      </w:r>
      <w:r>
        <w:rPr>
          <w:noProof/>
        </w:rPr>
      </w:r>
      <w:r>
        <w:rPr>
          <w:noProof/>
        </w:rPr>
        <w:fldChar w:fldCharType="separate"/>
      </w:r>
      <w:r>
        <w:rPr>
          <w:noProof/>
        </w:rPr>
        <w:t>83</w:t>
      </w:r>
      <w:r>
        <w:rPr>
          <w:noProof/>
        </w:rPr>
        <w:fldChar w:fldCharType="end"/>
      </w:r>
    </w:p>
    <w:p w14:paraId="7AE774A7" w14:textId="3B78B90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_Toc210629068 \h </w:instrText>
      </w:r>
      <w:r>
        <w:rPr>
          <w:noProof/>
        </w:rPr>
      </w:r>
      <w:r>
        <w:rPr>
          <w:noProof/>
        </w:rPr>
        <w:fldChar w:fldCharType="separate"/>
      </w:r>
      <w:r>
        <w:rPr>
          <w:noProof/>
        </w:rPr>
        <w:t>83</w:t>
      </w:r>
      <w:r>
        <w:rPr>
          <w:noProof/>
        </w:rPr>
        <w:fldChar w:fldCharType="end"/>
      </w:r>
    </w:p>
    <w:p w14:paraId="1C7315AB" w14:textId="7A9069D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_Toc210629069 \h </w:instrText>
      </w:r>
      <w:r>
        <w:rPr>
          <w:noProof/>
        </w:rPr>
      </w:r>
      <w:r>
        <w:rPr>
          <w:noProof/>
        </w:rPr>
        <w:fldChar w:fldCharType="separate"/>
      </w:r>
      <w:r>
        <w:rPr>
          <w:noProof/>
        </w:rPr>
        <w:t>83</w:t>
      </w:r>
      <w:r>
        <w:rPr>
          <w:noProof/>
        </w:rPr>
        <w:fldChar w:fldCharType="end"/>
      </w:r>
    </w:p>
    <w:p w14:paraId="06130349" w14:textId="592928A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_Toc210629070 \h </w:instrText>
      </w:r>
      <w:r>
        <w:rPr>
          <w:noProof/>
        </w:rPr>
      </w:r>
      <w:r>
        <w:rPr>
          <w:noProof/>
        </w:rPr>
        <w:fldChar w:fldCharType="separate"/>
      </w:r>
      <w:r>
        <w:rPr>
          <w:noProof/>
        </w:rPr>
        <w:t>84</w:t>
      </w:r>
      <w:r>
        <w:rPr>
          <w:noProof/>
        </w:rPr>
        <w:fldChar w:fldCharType="end"/>
      </w:r>
    </w:p>
    <w:p w14:paraId="2271C9E8" w14:textId="67174D4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F13D24">
        <w:rPr>
          <w:noProof/>
          <w:snapToGrid w:val="0"/>
        </w:rPr>
        <w:t>Message contents</w:t>
      </w:r>
      <w:r>
        <w:rPr>
          <w:noProof/>
        </w:rPr>
        <w:tab/>
      </w:r>
      <w:r>
        <w:rPr>
          <w:noProof/>
        </w:rPr>
        <w:fldChar w:fldCharType="begin" w:fldLock="1"/>
      </w:r>
      <w:r>
        <w:rPr>
          <w:noProof/>
        </w:rPr>
        <w:instrText xml:space="preserve"> PAGEREF _Toc210629071 \h </w:instrText>
      </w:r>
      <w:r>
        <w:rPr>
          <w:noProof/>
        </w:rPr>
      </w:r>
      <w:r>
        <w:rPr>
          <w:noProof/>
        </w:rPr>
        <w:fldChar w:fldCharType="separate"/>
      </w:r>
      <w:r>
        <w:rPr>
          <w:noProof/>
        </w:rPr>
        <w:t>84</w:t>
      </w:r>
      <w:r>
        <w:rPr>
          <w:noProof/>
        </w:rPr>
        <w:fldChar w:fldCharType="end"/>
      </w:r>
    </w:p>
    <w:p w14:paraId="025BA094" w14:textId="050CF14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_Toc210629072 \h </w:instrText>
      </w:r>
      <w:r>
        <w:rPr>
          <w:noProof/>
        </w:rPr>
      </w:r>
      <w:r>
        <w:rPr>
          <w:noProof/>
        </w:rPr>
        <w:fldChar w:fldCharType="separate"/>
      </w:r>
      <w:r>
        <w:rPr>
          <w:noProof/>
        </w:rPr>
        <w:t>85</w:t>
      </w:r>
      <w:r>
        <w:rPr>
          <w:noProof/>
        </w:rPr>
        <w:fldChar w:fldCharType="end"/>
      </w:r>
    </w:p>
    <w:p w14:paraId="102BF255" w14:textId="5B9B42C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_Toc210629073 \h </w:instrText>
      </w:r>
      <w:r>
        <w:rPr>
          <w:noProof/>
        </w:rPr>
      </w:r>
      <w:r>
        <w:rPr>
          <w:noProof/>
        </w:rPr>
        <w:fldChar w:fldCharType="separate"/>
      </w:r>
      <w:r>
        <w:rPr>
          <w:noProof/>
        </w:rPr>
        <w:t>85</w:t>
      </w:r>
      <w:r>
        <w:rPr>
          <w:noProof/>
        </w:rPr>
        <w:fldChar w:fldCharType="end"/>
      </w:r>
    </w:p>
    <w:p w14:paraId="00FC72F0" w14:textId="2EA0A7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_Toc210629074 \h </w:instrText>
      </w:r>
      <w:r>
        <w:rPr>
          <w:noProof/>
        </w:rPr>
      </w:r>
      <w:r>
        <w:rPr>
          <w:noProof/>
        </w:rPr>
        <w:fldChar w:fldCharType="separate"/>
      </w:r>
      <w:r>
        <w:rPr>
          <w:noProof/>
        </w:rPr>
        <w:t>85</w:t>
      </w:r>
      <w:r>
        <w:rPr>
          <w:noProof/>
        </w:rPr>
        <w:fldChar w:fldCharType="end"/>
      </w:r>
    </w:p>
    <w:p w14:paraId="6FD21350" w14:textId="2797F3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_Toc210629075 \h </w:instrText>
      </w:r>
      <w:r>
        <w:rPr>
          <w:noProof/>
        </w:rPr>
      </w:r>
      <w:r>
        <w:rPr>
          <w:noProof/>
        </w:rPr>
        <w:fldChar w:fldCharType="separate"/>
      </w:r>
      <w:r>
        <w:rPr>
          <w:noProof/>
        </w:rPr>
        <w:t>93</w:t>
      </w:r>
      <w:r>
        <w:rPr>
          <w:noProof/>
        </w:rPr>
        <w:fldChar w:fldCharType="end"/>
      </w:r>
    </w:p>
    <w:p w14:paraId="693BD1C2" w14:textId="2FDC6B9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_Toc210629076 \h </w:instrText>
      </w:r>
      <w:r>
        <w:rPr>
          <w:noProof/>
        </w:rPr>
      </w:r>
      <w:r>
        <w:rPr>
          <w:noProof/>
        </w:rPr>
        <w:fldChar w:fldCharType="separate"/>
      </w:r>
      <w:r>
        <w:rPr>
          <w:noProof/>
        </w:rPr>
        <w:t>96</w:t>
      </w:r>
      <w:r>
        <w:rPr>
          <w:noProof/>
        </w:rPr>
        <w:fldChar w:fldCharType="end"/>
      </w:r>
    </w:p>
    <w:p w14:paraId="36EAE1DC" w14:textId="423DA0F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_Toc210629077 \h </w:instrText>
      </w:r>
      <w:r>
        <w:rPr>
          <w:noProof/>
        </w:rPr>
      </w:r>
      <w:r>
        <w:rPr>
          <w:noProof/>
        </w:rPr>
        <w:fldChar w:fldCharType="separate"/>
      </w:r>
      <w:r>
        <w:rPr>
          <w:noProof/>
        </w:rPr>
        <w:t>100</w:t>
      </w:r>
      <w:r>
        <w:rPr>
          <w:noProof/>
        </w:rPr>
        <w:fldChar w:fldCharType="end"/>
      </w:r>
    </w:p>
    <w:p w14:paraId="6BE77B5A" w14:textId="7357C0F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_Toc210629078 \h </w:instrText>
      </w:r>
      <w:r>
        <w:rPr>
          <w:noProof/>
        </w:rPr>
      </w:r>
      <w:r>
        <w:rPr>
          <w:noProof/>
        </w:rPr>
        <w:fldChar w:fldCharType="separate"/>
      </w:r>
      <w:r>
        <w:rPr>
          <w:noProof/>
        </w:rPr>
        <w:t>106</w:t>
      </w:r>
      <w:r>
        <w:rPr>
          <w:noProof/>
        </w:rPr>
        <w:fldChar w:fldCharType="end"/>
      </w:r>
    </w:p>
    <w:p w14:paraId="2A742202" w14:textId="56276C4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_Toc210629079 \h </w:instrText>
      </w:r>
      <w:r>
        <w:rPr>
          <w:noProof/>
        </w:rPr>
      </w:r>
      <w:r>
        <w:rPr>
          <w:noProof/>
        </w:rPr>
        <w:fldChar w:fldCharType="separate"/>
      </w:r>
      <w:r>
        <w:rPr>
          <w:noProof/>
        </w:rPr>
        <w:t>109</w:t>
      </w:r>
      <w:r>
        <w:rPr>
          <w:noProof/>
        </w:rPr>
        <w:fldChar w:fldCharType="end"/>
      </w:r>
    </w:p>
    <w:p w14:paraId="4449795F" w14:textId="1CE9234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_Toc210629080 \h </w:instrText>
      </w:r>
      <w:r>
        <w:rPr>
          <w:noProof/>
        </w:rPr>
      </w:r>
      <w:r>
        <w:rPr>
          <w:noProof/>
        </w:rPr>
        <w:fldChar w:fldCharType="separate"/>
      </w:r>
      <w:r>
        <w:rPr>
          <w:noProof/>
        </w:rPr>
        <w:t>112</w:t>
      </w:r>
      <w:r>
        <w:rPr>
          <w:noProof/>
        </w:rPr>
        <w:fldChar w:fldCharType="end"/>
      </w:r>
    </w:p>
    <w:p w14:paraId="51C218C3" w14:textId="72E1ED6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_Toc210629081 \h </w:instrText>
      </w:r>
      <w:r>
        <w:rPr>
          <w:noProof/>
        </w:rPr>
      </w:r>
      <w:r>
        <w:rPr>
          <w:noProof/>
        </w:rPr>
        <w:fldChar w:fldCharType="separate"/>
      </w:r>
      <w:r>
        <w:rPr>
          <w:noProof/>
        </w:rPr>
        <w:t>112</w:t>
      </w:r>
      <w:r>
        <w:rPr>
          <w:noProof/>
        </w:rPr>
        <w:fldChar w:fldCharType="end"/>
      </w:r>
    </w:p>
    <w:p w14:paraId="1E3CD638" w14:textId="75E919D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_Toc210629082 \h </w:instrText>
      </w:r>
      <w:r>
        <w:rPr>
          <w:noProof/>
        </w:rPr>
      </w:r>
      <w:r>
        <w:rPr>
          <w:noProof/>
        </w:rPr>
        <w:fldChar w:fldCharType="separate"/>
      </w:r>
      <w:r>
        <w:rPr>
          <w:noProof/>
        </w:rPr>
        <w:t>113</w:t>
      </w:r>
      <w:r>
        <w:rPr>
          <w:noProof/>
        </w:rPr>
        <w:fldChar w:fldCharType="end"/>
      </w:r>
    </w:p>
    <w:p w14:paraId="1EF2F2F8" w14:textId="6DD4B8EB"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_Toc210629083 \h </w:instrText>
      </w:r>
      <w:r>
        <w:rPr>
          <w:noProof/>
        </w:rPr>
      </w:r>
      <w:r>
        <w:rPr>
          <w:noProof/>
        </w:rPr>
        <w:fldChar w:fldCharType="separate"/>
      </w:r>
      <w:r>
        <w:rPr>
          <w:noProof/>
        </w:rPr>
        <w:t>115</w:t>
      </w:r>
      <w:r>
        <w:rPr>
          <w:noProof/>
        </w:rPr>
        <w:fldChar w:fldCharType="end"/>
      </w:r>
    </w:p>
    <w:p w14:paraId="695FD8A7" w14:textId="32CFF62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General</w:t>
      </w:r>
      <w:r>
        <w:rPr>
          <w:noProof/>
        </w:rPr>
        <w:tab/>
      </w:r>
      <w:r>
        <w:rPr>
          <w:noProof/>
        </w:rPr>
        <w:fldChar w:fldCharType="begin" w:fldLock="1"/>
      </w:r>
      <w:r>
        <w:rPr>
          <w:noProof/>
        </w:rPr>
        <w:instrText xml:space="preserve"> PAGEREF _Toc210629084 \h </w:instrText>
      </w:r>
      <w:r>
        <w:rPr>
          <w:noProof/>
        </w:rPr>
      </w:r>
      <w:r>
        <w:rPr>
          <w:noProof/>
        </w:rPr>
        <w:fldChar w:fldCharType="separate"/>
      </w:r>
      <w:r>
        <w:rPr>
          <w:noProof/>
        </w:rPr>
        <w:t>115</w:t>
      </w:r>
      <w:r>
        <w:rPr>
          <w:noProof/>
        </w:rPr>
        <w:fldChar w:fldCharType="end"/>
      </w:r>
    </w:p>
    <w:p w14:paraId="1D07603A" w14:textId="5AFD15A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_Toc210629085 \h </w:instrText>
      </w:r>
      <w:r>
        <w:rPr>
          <w:noProof/>
        </w:rPr>
      </w:r>
      <w:r>
        <w:rPr>
          <w:noProof/>
        </w:rPr>
        <w:fldChar w:fldCharType="separate"/>
      </w:r>
      <w:r>
        <w:rPr>
          <w:noProof/>
        </w:rPr>
        <w:t>115</w:t>
      </w:r>
      <w:r>
        <w:rPr>
          <w:noProof/>
        </w:rPr>
        <w:fldChar w:fldCharType="end"/>
      </w:r>
    </w:p>
    <w:p w14:paraId="3F035794" w14:textId="7881C2E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_Toc210629086 \h </w:instrText>
      </w:r>
      <w:r>
        <w:rPr>
          <w:noProof/>
        </w:rPr>
      </w:r>
      <w:r>
        <w:rPr>
          <w:noProof/>
        </w:rPr>
        <w:fldChar w:fldCharType="separate"/>
      </w:r>
      <w:r>
        <w:rPr>
          <w:noProof/>
        </w:rPr>
        <w:t>115</w:t>
      </w:r>
      <w:r>
        <w:rPr>
          <w:noProof/>
        </w:rPr>
        <w:fldChar w:fldCharType="end"/>
      </w:r>
    </w:p>
    <w:p w14:paraId="7E439FAE" w14:textId="36519EF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_Toc210629087 \h </w:instrText>
      </w:r>
      <w:r>
        <w:rPr>
          <w:noProof/>
        </w:rPr>
      </w:r>
      <w:r>
        <w:rPr>
          <w:noProof/>
        </w:rPr>
        <w:fldChar w:fldCharType="separate"/>
      </w:r>
      <w:r>
        <w:rPr>
          <w:noProof/>
        </w:rPr>
        <w:t>115</w:t>
      </w:r>
      <w:r>
        <w:rPr>
          <w:noProof/>
        </w:rPr>
        <w:fldChar w:fldCharType="end"/>
      </w:r>
    </w:p>
    <w:p w14:paraId="0351CB07" w14:textId="376B2F3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_Toc210629088 \h </w:instrText>
      </w:r>
      <w:r>
        <w:rPr>
          <w:noProof/>
        </w:rPr>
      </w:r>
      <w:r>
        <w:rPr>
          <w:noProof/>
        </w:rPr>
        <w:fldChar w:fldCharType="separate"/>
      </w:r>
      <w:r>
        <w:rPr>
          <w:noProof/>
        </w:rPr>
        <w:t>116</w:t>
      </w:r>
      <w:r>
        <w:rPr>
          <w:noProof/>
        </w:rPr>
        <w:fldChar w:fldCharType="end"/>
      </w:r>
    </w:p>
    <w:p w14:paraId="73E685E9" w14:textId="6D1A2D5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_Toc210629089 \h </w:instrText>
      </w:r>
      <w:r>
        <w:rPr>
          <w:noProof/>
        </w:rPr>
      </w:r>
      <w:r>
        <w:rPr>
          <w:noProof/>
        </w:rPr>
        <w:fldChar w:fldCharType="separate"/>
      </w:r>
      <w:r>
        <w:rPr>
          <w:noProof/>
        </w:rPr>
        <w:t>116</w:t>
      </w:r>
      <w:r>
        <w:rPr>
          <w:noProof/>
        </w:rPr>
        <w:fldChar w:fldCharType="end"/>
      </w:r>
    </w:p>
    <w:p w14:paraId="6DAC2897" w14:textId="5E678BD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_Toc210629090 \h </w:instrText>
      </w:r>
      <w:r>
        <w:rPr>
          <w:noProof/>
        </w:rPr>
      </w:r>
      <w:r>
        <w:rPr>
          <w:noProof/>
        </w:rPr>
        <w:fldChar w:fldCharType="separate"/>
      </w:r>
      <w:r>
        <w:rPr>
          <w:noProof/>
        </w:rPr>
        <w:t>119</w:t>
      </w:r>
      <w:r>
        <w:rPr>
          <w:noProof/>
        </w:rPr>
        <w:fldChar w:fldCharType="end"/>
      </w:r>
    </w:p>
    <w:p w14:paraId="009E1DD3" w14:textId="79B5215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_Toc210629091 \h </w:instrText>
      </w:r>
      <w:r>
        <w:rPr>
          <w:noProof/>
        </w:rPr>
      </w:r>
      <w:r>
        <w:rPr>
          <w:noProof/>
        </w:rPr>
        <w:fldChar w:fldCharType="separate"/>
      </w:r>
      <w:r>
        <w:rPr>
          <w:noProof/>
        </w:rPr>
        <w:t>119</w:t>
      </w:r>
      <w:r>
        <w:rPr>
          <w:noProof/>
        </w:rPr>
        <w:fldChar w:fldCharType="end"/>
      </w:r>
    </w:p>
    <w:p w14:paraId="4CEAC998" w14:textId="4E05ED7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_Toc210629092 \h </w:instrText>
      </w:r>
      <w:r>
        <w:rPr>
          <w:noProof/>
        </w:rPr>
      </w:r>
      <w:r>
        <w:rPr>
          <w:noProof/>
        </w:rPr>
        <w:fldChar w:fldCharType="separate"/>
      </w:r>
      <w:r>
        <w:rPr>
          <w:noProof/>
        </w:rPr>
        <w:t>119</w:t>
      </w:r>
      <w:r>
        <w:rPr>
          <w:noProof/>
        </w:rPr>
        <w:fldChar w:fldCharType="end"/>
      </w:r>
    </w:p>
    <w:p w14:paraId="6644B0EC" w14:textId="0160698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_Toc210629093 \h </w:instrText>
      </w:r>
      <w:r>
        <w:rPr>
          <w:noProof/>
        </w:rPr>
      </w:r>
      <w:r>
        <w:rPr>
          <w:noProof/>
        </w:rPr>
        <w:fldChar w:fldCharType="separate"/>
      </w:r>
      <w:r>
        <w:rPr>
          <w:noProof/>
        </w:rPr>
        <w:t>119</w:t>
      </w:r>
      <w:r>
        <w:rPr>
          <w:noProof/>
        </w:rPr>
        <w:fldChar w:fldCharType="end"/>
      </w:r>
    </w:p>
    <w:p w14:paraId="744437D4" w14:textId="04073EA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_Toc210629094 \h </w:instrText>
      </w:r>
      <w:r>
        <w:rPr>
          <w:noProof/>
        </w:rPr>
      </w:r>
      <w:r>
        <w:rPr>
          <w:noProof/>
        </w:rPr>
        <w:fldChar w:fldCharType="separate"/>
      </w:r>
      <w:r>
        <w:rPr>
          <w:noProof/>
        </w:rPr>
        <w:t>120</w:t>
      </w:r>
      <w:r>
        <w:rPr>
          <w:noProof/>
        </w:rPr>
        <w:fldChar w:fldCharType="end"/>
      </w:r>
    </w:p>
    <w:p w14:paraId="781EC802" w14:textId="6C369B7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_Toc210629095 \h </w:instrText>
      </w:r>
      <w:r>
        <w:rPr>
          <w:noProof/>
        </w:rPr>
      </w:r>
      <w:r>
        <w:rPr>
          <w:noProof/>
        </w:rPr>
        <w:fldChar w:fldCharType="separate"/>
      </w:r>
      <w:r>
        <w:rPr>
          <w:noProof/>
        </w:rPr>
        <w:t>123</w:t>
      </w:r>
      <w:r>
        <w:rPr>
          <w:noProof/>
        </w:rPr>
        <w:fldChar w:fldCharType="end"/>
      </w:r>
    </w:p>
    <w:p w14:paraId="4FEBE8A4" w14:textId="1D8178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_Toc210629096 \h </w:instrText>
      </w:r>
      <w:r>
        <w:rPr>
          <w:noProof/>
        </w:rPr>
      </w:r>
      <w:r>
        <w:rPr>
          <w:noProof/>
        </w:rPr>
        <w:fldChar w:fldCharType="separate"/>
      </w:r>
      <w:r>
        <w:rPr>
          <w:noProof/>
        </w:rPr>
        <w:t>124</w:t>
      </w:r>
      <w:r>
        <w:rPr>
          <w:noProof/>
        </w:rPr>
        <w:fldChar w:fldCharType="end"/>
      </w:r>
    </w:p>
    <w:p w14:paraId="2848B56B" w14:textId="65368A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_Toc210629097 \h </w:instrText>
      </w:r>
      <w:r>
        <w:rPr>
          <w:noProof/>
        </w:rPr>
      </w:r>
      <w:r>
        <w:rPr>
          <w:noProof/>
        </w:rPr>
        <w:fldChar w:fldCharType="separate"/>
      </w:r>
      <w:r>
        <w:rPr>
          <w:noProof/>
        </w:rPr>
        <w:t>124</w:t>
      </w:r>
      <w:r>
        <w:rPr>
          <w:noProof/>
        </w:rPr>
        <w:fldChar w:fldCharType="end"/>
      </w:r>
    </w:p>
    <w:p w14:paraId="08649B8C" w14:textId="037241A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_Toc210629098 \h </w:instrText>
      </w:r>
      <w:r>
        <w:rPr>
          <w:noProof/>
        </w:rPr>
      </w:r>
      <w:r>
        <w:rPr>
          <w:noProof/>
        </w:rPr>
        <w:fldChar w:fldCharType="separate"/>
      </w:r>
      <w:r>
        <w:rPr>
          <w:noProof/>
        </w:rPr>
        <w:t>125</w:t>
      </w:r>
      <w:r>
        <w:rPr>
          <w:noProof/>
        </w:rPr>
        <w:fldChar w:fldCharType="end"/>
      </w:r>
    </w:p>
    <w:p w14:paraId="16AFFCE3" w14:textId="06A051C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_Toc210629099 \h </w:instrText>
      </w:r>
      <w:r>
        <w:rPr>
          <w:noProof/>
        </w:rPr>
      </w:r>
      <w:r>
        <w:rPr>
          <w:noProof/>
        </w:rPr>
        <w:fldChar w:fldCharType="separate"/>
      </w:r>
      <w:r>
        <w:rPr>
          <w:noProof/>
        </w:rPr>
        <w:t>125</w:t>
      </w:r>
      <w:r>
        <w:rPr>
          <w:noProof/>
        </w:rPr>
        <w:fldChar w:fldCharType="end"/>
      </w:r>
    </w:p>
    <w:p w14:paraId="78855EB0" w14:textId="59017DB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_Toc210629100 \h </w:instrText>
      </w:r>
      <w:r>
        <w:rPr>
          <w:noProof/>
        </w:rPr>
      </w:r>
      <w:r>
        <w:rPr>
          <w:noProof/>
        </w:rPr>
        <w:fldChar w:fldCharType="separate"/>
      </w:r>
      <w:r>
        <w:rPr>
          <w:noProof/>
        </w:rPr>
        <w:t>125</w:t>
      </w:r>
      <w:r>
        <w:rPr>
          <w:noProof/>
        </w:rPr>
        <w:fldChar w:fldCharType="end"/>
      </w:r>
    </w:p>
    <w:p w14:paraId="2F8E780E" w14:textId="1815940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_Toc210629101 \h </w:instrText>
      </w:r>
      <w:r>
        <w:rPr>
          <w:noProof/>
        </w:rPr>
      </w:r>
      <w:r>
        <w:rPr>
          <w:noProof/>
        </w:rPr>
        <w:fldChar w:fldCharType="separate"/>
      </w:r>
      <w:r>
        <w:rPr>
          <w:noProof/>
        </w:rPr>
        <w:t>125</w:t>
      </w:r>
      <w:r>
        <w:rPr>
          <w:noProof/>
        </w:rPr>
        <w:fldChar w:fldCharType="end"/>
      </w:r>
    </w:p>
    <w:p w14:paraId="07A07D24" w14:textId="474F8BE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_Toc210629102 \h </w:instrText>
      </w:r>
      <w:r>
        <w:rPr>
          <w:noProof/>
        </w:rPr>
      </w:r>
      <w:r>
        <w:rPr>
          <w:noProof/>
        </w:rPr>
        <w:fldChar w:fldCharType="separate"/>
      </w:r>
      <w:r>
        <w:rPr>
          <w:noProof/>
        </w:rPr>
        <w:t>125</w:t>
      </w:r>
      <w:r>
        <w:rPr>
          <w:noProof/>
        </w:rPr>
        <w:fldChar w:fldCharType="end"/>
      </w:r>
    </w:p>
    <w:p w14:paraId="32ED8F91" w14:textId="0FF5364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t>6.5.3.1.5</w:t>
      </w:r>
      <w:r w:rsidRPr="00F13D24">
        <w:rPr>
          <w:noProof/>
          <w:snapToGrid w:val="0"/>
        </w:rPr>
        <w:tab/>
      </w:r>
      <w:r>
        <w:rPr>
          <w:noProof/>
        </w:rPr>
        <w:t>Test requirement</w:t>
      </w:r>
      <w:r>
        <w:rPr>
          <w:noProof/>
        </w:rPr>
        <w:tab/>
      </w:r>
      <w:r>
        <w:rPr>
          <w:noProof/>
        </w:rPr>
        <w:fldChar w:fldCharType="begin" w:fldLock="1"/>
      </w:r>
      <w:r>
        <w:rPr>
          <w:noProof/>
        </w:rPr>
        <w:instrText xml:space="preserve"> PAGEREF _Toc210629103 \h </w:instrText>
      </w:r>
      <w:r>
        <w:rPr>
          <w:noProof/>
        </w:rPr>
      </w:r>
      <w:r>
        <w:rPr>
          <w:noProof/>
        </w:rPr>
        <w:fldChar w:fldCharType="separate"/>
      </w:r>
      <w:r>
        <w:rPr>
          <w:noProof/>
        </w:rPr>
        <w:t>127</w:t>
      </w:r>
      <w:r>
        <w:rPr>
          <w:noProof/>
        </w:rPr>
        <w:fldChar w:fldCharType="end"/>
      </w:r>
    </w:p>
    <w:p w14:paraId="5EA97E13" w14:textId="685985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_Toc210629104 \h </w:instrText>
      </w:r>
      <w:r>
        <w:rPr>
          <w:noProof/>
        </w:rPr>
      </w:r>
      <w:r>
        <w:rPr>
          <w:noProof/>
        </w:rPr>
        <w:fldChar w:fldCharType="separate"/>
      </w:r>
      <w:r>
        <w:rPr>
          <w:noProof/>
        </w:rPr>
        <w:t>127</w:t>
      </w:r>
      <w:r>
        <w:rPr>
          <w:noProof/>
        </w:rPr>
        <w:fldChar w:fldCharType="end"/>
      </w:r>
    </w:p>
    <w:p w14:paraId="275674EC" w14:textId="0BD3808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_Toc210629105 \h </w:instrText>
      </w:r>
      <w:r>
        <w:rPr>
          <w:noProof/>
        </w:rPr>
      </w:r>
      <w:r>
        <w:rPr>
          <w:noProof/>
        </w:rPr>
        <w:fldChar w:fldCharType="separate"/>
      </w:r>
      <w:r>
        <w:rPr>
          <w:noProof/>
        </w:rPr>
        <w:t>127</w:t>
      </w:r>
      <w:r>
        <w:rPr>
          <w:noProof/>
        </w:rPr>
        <w:fldChar w:fldCharType="end"/>
      </w:r>
    </w:p>
    <w:p w14:paraId="3AD0494B" w14:textId="5637920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_Toc210629106 \h </w:instrText>
      </w:r>
      <w:r>
        <w:rPr>
          <w:noProof/>
        </w:rPr>
      </w:r>
      <w:r>
        <w:rPr>
          <w:noProof/>
        </w:rPr>
        <w:fldChar w:fldCharType="separate"/>
      </w:r>
      <w:r>
        <w:rPr>
          <w:noProof/>
        </w:rPr>
        <w:t>127</w:t>
      </w:r>
      <w:r>
        <w:rPr>
          <w:noProof/>
        </w:rPr>
        <w:fldChar w:fldCharType="end"/>
      </w:r>
    </w:p>
    <w:p w14:paraId="639887A1" w14:textId="01F18D4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_Toc210629107 \h </w:instrText>
      </w:r>
      <w:r>
        <w:rPr>
          <w:noProof/>
        </w:rPr>
      </w:r>
      <w:r>
        <w:rPr>
          <w:noProof/>
        </w:rPr>
        <w:fldChar w:fldCharType="separate"/>
      </w:r>
      <w:r>
        <w:rPr>
          <w:noProof/>
        </w:rPr>
        <w:t>127</w:t>
      </w:r>
      <w:r>
        <w:rPr>
          <w:noProof/>
        </w:rPr>
        <w:fldChar w:fldCharType="end"/>
      </w:r>
    </w:p>
    <w:p w14:paraId="6D980CF8" w14:textId="2793578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_Toc210629108 \h </w:instrText>
      </w:r>
      <w:r>
        <w:rPr>
          <w:noProof/>
        </w:rPr>
      </w:r>
      <w:r>
        <w:rPr>
          <w:noProof/>
        </w:rPr>
        <w:fldChar w:fldCharType="separate"/>
      </w:r>
      <w:r>
        <w:rPr>
          <w:noProof/>
        </w:rPr>
        <w:t>128</w:t>
      </w:r>
      <w:r>
        <w:rPr>
          <w:noProof/>
        </w:rPr>
        <w:fldChar w:fldCharType="end"/>
      </w:r>
    </w:p>
    <w:p w14:paraId="7D366BFE" w14:textId="7DD9441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t>6.5.3</w:t>
      </w:r>
      <w:r w:rsidRPr="00F13D24">
        <w:rPr>
          <w:rFonts w:eastAsia="DengXian"/>
          <w:noProof/>
          <w:snapToGrid w:val="0"/>
        </w:rPr>
        <w:t>.2.5</w:t>
      </w:r>
      <w:r w:rsidRPr="00F13D24">
        <w:rPr>
          <w:noProof/>
          <w:snapToGrid w:val="0"/>
        </w:rPr>
        <w:tab/>
      </w:r>
      <w:r>
        <w:rPr>
          <w:noProof/>
        </w:rPr>
        <w:t>Test requirement</w:t>
      </w:r>
      <w:r>
        <w:rPr>
          <w:noProof/>
        </w:rPr>
        <w:tab/>
      </w:r>
      <w:r>
        <w:rPr>
          <w:noProof/>
        </w:rPr>
        <w:fldChar w:fldCharType="begin" w:fldLock="1"/>
      </w:r>
      <w:r>
        <w:rPr>
          <w:noProof/>
        </w:rPr>
        <w:instrText xml:space="preserve"> PAGEREF _Toc210629109 \h </w:instrText>
      </w:r>
      <w:r>
        <w:rPr>
          <w:noProof/>
        </w:rPr>
      </w:r>
      <w:r>
        <w:rPr>
          <w:noProof/>
        </w:rPr>
        <w:fldChar w:fldCharType="separate"/>
      </w:r>
      <w:r>
        <w:rPr>
          <w:noProof/>
        </w:rPr>
        <w:t>130</w:t>
      </w:r>
      <w:r>
        <w:rPr>
          <w:noProof/>
        </w:rPr>
        <w:fldChar w:fldCharType="end"/>
      </w:r>
    </w:p>
    <w:p w14:paraId="2BD9F0AD" w14:textId="68BD3CD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_Toc210629110 \h </w:instrText>
      </w:r>
      <w:r>
        <w:rPr>
          <w:noProof/>
        </w:rPr>
      </w:r>
      <w:r>
        <w:rPr>
          <w:noProof/>
        </w:rPr>
        <w:fldChar w:fldCharType="separate"/>
      </w:r>
      <w:r>
        <w:rPr>
          <w:noProof/>
        </w:rPr>
        <w:t>130</w:t>
      </w:r>
      <w:r>
        <w:rPr>
          <w:noProof/>
        </w:rPr>
        <w:fldChar w:fldCharType="end"/>
      </w:r>
    </w:p>
    <w:p w14:paraId="62F2EAFF" w14:textId="5C8131E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_Toc210629111 \h </w:instrText>
      </w:r>
      <w:r>
        <w:rPr>
          <w:noProof/>
        </w:rPr>
      </w:r>
      <w:r>
        <w:rPr>
          <w:noProof/>
        </w:rPr>
        <w:fldChar w:fldCharType="separate"/>
      </w:r>
      <w:r>
        <w:rPr>
          <w:noProof/>
        </w:rPr>
        <w:t>130</w:t>
      </w:r>
      <w:r>
        <w:rPr>
          <w:noProof/>
        </w:rPr>
        <w:fldChar w:fldCharType="end"/>
      </w:r>
    </w:p>
    <w:p w14:paraId="1C2E23C9" w14:textId="3ED340D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_Toc210629112 \h </w:instrText>
      </w:r>
      <w:r>
        <w:rPr>
          <w:noProof/>
        </w:rPr>
      </w:r>
      <w:r>
        <w:rPr>
          <w:noProof/>
        </w:rPr>
        <w:fldChar w:fldCharType="separate"/>
      </w:r>
      <w:r>
        <w:rPr>
          <w:noProof/>
        </w:rPr>
        <w:t>130</w:t>
      </w:r>
      <w:r>
        <w:rPr>
          <w:noProof/>
        </w:rPr>
        <w:fldChar w:fldCharType="end"/>
      </w:r>
    </w:p>
    <w:p w14:paraId="311FA61E" w14:textId="2464643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_Toc210629113 \h </w:instrText>
      </w:r>
      <w:r>
        <w:rPr>
          <w:noProof/>
        </w:rPr>
      </w:r>
      <w:r>
        <w:rPr>
          <w:noProof/>
        </w:rPr>
        <w:fldChar w:fldCharType="separate"/>
      </w:r>
      <w:r>
        <w:rPr>
          <w:noProof/>
        </w:rPr>
        <w:t>131</w:t>
      </w:r>
      <w:r>
        <w:rPr>
          <w:noProof/>
        </w:rPr>
        <w:fldChar w:fldCharType="end"/>
      </w:r>
    </w:p>
    <w:p w14:paraId="2634AD68" w14:textId="367FE5C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_Toc210629114 \h </w:instrText>
      </w:r>
      <w:r>
        <w:rPr>
          <w:noProof/>
        </w:rPr>
      </w:r>
      <w:r>
        <w:rPr>
          <w:noProof/>
        </w:rPr>
        <w:fldChar w:fldCharType="separate"/>
      </w:r>
      <w:r>
        <w:rPr>
          <w:noProof/>
        </w:rPr>
        <w:t>131</w:t>
      </w:r>
      <w:r>
        <w:rPr>
          <w:noProof/>
        </w:rPr>
        <w:fldChar w:fldCharType="end"/>
      </w:r>
    </w:p>
    <w:p w14:paraId="4DED46D2" w14:textId="6C634B1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and "NS_05N")</w:t>
      </w:r>
      <w:r>
        <w:rPr>
          <w:noProof/>
        </w:rPr>
        <w:tab/>
      </w:r>
      <w:r>
        <w:rPr>
          <w:noProof/>
        </w:rPr>
        <w:fldChar w:fldCharType="begin" w:fldLock="1"/>
      </w:r>
      <w:r>
        <w:rPr>
          <w:noProof/>
        </w:rPr>
        <w:instrText xml:space="preserve"> PAGEREF _Toc210629115 \h </w:instrText>
      </w:r>
      <w:r>
        <w:rPr>
          <w:noProof/>
        </w:rPr>
      </w:r>
      <w:r>
        <w:rPr>
          <w:noProof/>
        </w:rPr>
        <w:fldChar w:fldCharType="separate"/>
      </w:r>
      <w:r>
        <w:rPr>
          <w:noProof/>
        </w:rPr>
        <w:t>131</w:t>
      </w:r>
      <w:r>
        <w:rPr>
          <w:noProof/>
        </w:rPr>
        <w:fldChar w:fldCharType="end"/>
      </w:r>
    </w:p>
    <w:p w14:paraId="22C2D08A" w14:textId="4A5D625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_Toc210629116 \h </w:instrText>
      </w:r>
      <w:r>
        <w:rPr>
          <w:noProof/>
        </w:rPr>
      </w:r>
      <w:r>
        <w:rPr>
          <w:noProof/>
        </w:rPr>
        <w:fldChar w:fldCharType="separate"/>
      </w:r>
      <w:r>
        <w:rPr>
          <w:noProof/>
        </w:rPr>
        <w:t>132</w:t>
      </w:r>
      <w:r>
        <w:rPr>
          <w:noProof/>
        </w:rPr>
        <w:fldChar w:fldCharType="end"/>
      </w:r>
    </w:p>
    <w:p w14:paraId="26C70757" w14:textId="6CC4542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t>6.5.3.3.5</w:t>
      </w:r>
      <w:r w:rsidRPr="00F13D24">
        <w:rPr>
          <w:noProof/>
          <w:snapToGrid w:val="0"/>
        </w:rPr>
        <w:tab/>
      </w:r>
      <w:r>
        <w:rPr>
          <w:noProof/>
        </w:rPr>
        <w:t>Test requirement</w:t>
      </w:r>
      <w:r>
        <w:rPr>
          <w:noProof/>
        </w:rPr>
        <w:tab/>
      </w:r>
      <w:r>
        <w:rPr>
          <w:noProof/>
        </w:rPr>
        <w:fldChar w:fldCharType="begin" w:fldLock="1"/>
      </w:r>
      <w:r>
        <w:rPr>
          <w:noProof/>
        </w:rPr>
        <w:instrText xml:space="preserve"> PAGEREF _Toc210629117 \h </w:instrText>
      </w:r>
      <w:r>
        <w:rPr>
          <w:noProof/>
        </w:rPr>
      </w:r>
      <w:r>
        <w:rPr>
          <w:noProof/>
        </w:rPr>
        <w:fldChar w:fldCharType="separate"/>
      </w:r>
      <w:r>
        <w:rPr>
          <w:noProof/>
        </w:rPr>
        <w:t>134</w:t>
      </w:r>
      <w:r>
        <w:rPr>
          <w:noProof/>
        </w:rPr>
        <w:fldChar w:fldCharType="end"/>
      </w:r>
    </w:p>
    <w:p w14:paraId="3C7159D7" w14:textId="38939D5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_Toc210629118 \h </w:instrText>
      </w:r>
      <w:r>
        <w:rPr>
          <w:noProof/>
        </w:rPr>
      </w:r>
      <w:r>
        <w:rPr>
          <w:noProof/>
        </w:rPr>
        <w:fldChar w:fldCharType="separate"/>
      </w:r>
      <w:r>
        <w:rPr>
          <w:noProof/>
        </w:rPr>
        <w:t>135</w:t>
      </w:r>
      <w:r>
        <w:rPr>
          <w:noProof/>
        </w:rPr>
        <w:fldChar w:fldCharType="end"/>
      </w:r>
    </w:p>
    <w:p w14:paraId="639060A6" w14:textId="3AE5B00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_Toc210629119 \h </w:instrText>
      </w:r>
      <w:r>
        <w:rPr>
          <w:noProof/>
        </w:rPr>
      </w:r>
      <w:r>
        <w:rPr>
          <w:noProof/>
        </w:rPr>
        <w:fldChar w:fldCharType="separate"/>
      </w:r>
      <w:r>
        <w:rPr>
          <w:noProof/>
        </w:rPr>
        <w:t>135</w:t>
      </w:r>
      <w:r>
        <w:rPr>
          <w:noProof/>
        </w:rPr>
        <w:fldChar w:fldCharType="end"/>
      </w:r>
    </w:p>
    <w:p w14:paraId="34D8AE73" w14:textId="2056E1FE"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_Toc210629120 \h </w:instrText>
      </w:r>
      <w:r>
        <w:rPr>
          <w:noProof/>
        </w:rPr>
      </w:r>
      <w:r>
        <w:rPr>
          <w:noProof/>
        </w:rPr>
        <w:fldChar w:fldCharType="separate"/>
      </w:r>
      <w:r>
        <w:rPr>
          <w:noProof/>
        </w:rPr>
        <w:t>136</w:t>
      </w:r>
      <w:r>
        <w:rPr>
          <w:noProof/>
        </w:rPr>
        <w:fldChar w:fldCharType="end"/>
      </w:r>
    </w:p>
    <w:p w14:paraId="77A94C10" w14:textId="6E47674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_Toc210629121 \h </w:instrText>
      </w:r>
      <w:r>
        <w:rPr>
          <w:noProof/>
        </w:rPr>
      </w:r>
      <w:r>
        <w:rPr>
          <w:noProof/>
        </w:rPr>
        <w:fldChar w:fldCharType="separate"/>
      </w:r>
      <w:r>
        <w:rPr>
          <w:noProof/>
        </w:rPr>
        <w:t>136</w:t>
      </w:r>
      <w:r>
        <w:rPr>
          <w:noProof/>
        </w:rPr>
        <w:fldChar w:fldCharType="end"/>
      </w:r>
    </w:p>
    <w:p w14:paraId="34D7FD4C" w14:textId="7610E8D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_Toc210629122 \h </w:instrText>
      </w:r>
      <w:r>
        <w:rPr>
          <w:noProof/>
        </w:rPr>
      </w:r>
      <w:r>
        <w:rPr>
          <w:noProof/>
        </w:rPr>
        <w:fldChar w:fldCharType="separate"/>
      </w:r>
      <w:r>
        <w:rPr>
          <w:noProof/>
        </w:rPr>
        <w:t>136</w:t>
      </w:r>
      <w:r>
        <w:rPr>
          <w:noProof/>
        </w:rPr>
        <w:fldChar w:fldCharType="end"/>
      </w:r>
    </w:p>
    <w:p w14:paraId="5D1D0D45" w14:textId="7A63A5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_Toc210629123 \h </w:instrText>
      </w:r>
      <w:r>
        <w:rPr>
          <w:noProof/>
        </w:rPr>
      </w:r>
      <w:r>
        <w:rPr>
          <w:noProof/>
        </w:rPr>
        <w:fldChar w:fldCharType="separate"/>
      </w:r>
      <w:r>
        <w:rPr>
          <w:noProof/>
        </w:rPr>
        <w:t>136</w:t>
      </w:r>
      <w:r>
        <w:rPr>
          <w:noProof/>
        </w:rPr>
        <w:fldChar w:fldCharType="end"/>
      </w:r>
    </w:p>
    <w:p w14:paraId="3E9306E7" w14:textId="4D74062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_Toc210629124 \h </w:instrText>
      </w:r>
      <w:r>
        <w:rPr>
          <w:noProof/>
        </w:rPr>
      </w:r>
      <w:r>
        <w:rPr>
          <w:noProof/>
        </w:rPr>
        <w:fldChar w:fldCharType="separate"/>
      </w:r>
      <w:r>
        <w:rPr>
          <w:noProof/>
        </w:rPr>
        <w:t>137</w:t>
      </w:r>
      <w:r>
        <w:rPr>
          <w:noProof/>
        </w:rPr>
        <w:fldChar w:fldCharType="end"/>
      </w:r>
    </w:p>
    <w:p w14:paraId="297CA8E8" w14:textId="190C9F3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_Toc210629125 \h </w:instrText>
      </w:r>
      <w:r>
        <w:rPr>
          <w:noProof/>
        </w:rPr>
      </w:r>
      <w:r>
        <w:rPr>
          <w:noProof/>
        </w:rPr>
        <w:fldChar w:fldCharType="separate"/>
      </w:r>
      <w:r>
        <w:rPr>
          <w:noProof/>
        </w:rPr>
        <w:t>137</w:t>
      </w:r>
      <w:r>
        <w:rPr>
          <w:noProof/>
        </w:rPr>
        <w:fldChar w:fldCharType="end"/>
      </w:r>
    </w:p>
    <w:p w14:paraId="2E688FB8" w14:textId="3CF0ED3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_Toc210629126 \h </w:instrText>
      </w:r>
      <w:r>
        <w:rPr>
          <w:noProof/>
        </w:rPr>
      </w:r>
      <w:r>
        <w:rPr>
          <w:noProof/>
        </w:rPr>
        <w:fldChar w:fldCharType="separate"/>
      </w:r>
      <w:r>
        <w:rPr>
          <w:noProof/>
        </w:rPr>
        <w:t>137</w:t>
      </w:r>
      <w:r>
        <w:rPr>
          <w:noProof/>
        </w:rPr>
        <w:fldChar w:fldCharType="end"/>
      </w:r>
    </w:p>
    <w:p w14:paraId="7C5E4B99" w14:textId="72A9718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_Toc210629127 \h </w:instrText>
      </w:r>
      <w:r>
        <w:rPr>
          <w:noProof/>
        </w:rPr>
      </w:r>
      <w:r>
        <w:rPr>
          <w:noProof/>
        </w:rPr>
        <w:fldChar w:fldCharType="separate"/>
      </w:r>
      <w:r>
        <w:rPr>
          <w:noProof/>
        </w:rPr>
        <w:t>138</w:t>
      </w:r>
      <w:r>
        <w:rPr>
          <w:noProof/>
        </w:rPr>
        <w:fldChar w:fldCharType="end"/>
      </w:r>
    </w:p>
    <w:p w14:paraId="488730E8" w14:textId="7789612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_Toc210629128 \h </w:instrText>
      </w:r>
      <w:r>
        <w:rPr>
          <w:noProof/>
        </w:rPr>
      </w:r>
      <w:r>
        <w:rPr>
          <w:noProof/>
        </w:rPr>
        <w:fldChar w:fldCharType="separate"/>
      </w:r>
      <w:r>
        <w:rPr>
          <w:noProof/>
        </w:rPr>
        <w:t>138</w:t>
      </w:r>
      <w:r>
        <w:rPr>
          <w:noProof/>
        </w:rPr>
        <w:fldChar w:fldCharType="end"/>
      </w:r>
    </w:p>
    <w:p w14:paraId="056C05BB" w14:textId="4027A62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_Toc210629129 \h </w:instrText>
      </w:r>
      <w:r>
        <w:rPr>
          <w:noProof/>
        </w:rPr>
      </w:r>
      <w:r>
        <w:rPr>
          <w:noProof/>
        </w:rPr>
        <w:fldChar w:fldCharType="separate"/>
      </w:r>
      <w:r>
        <w:rPr>
          <w:noProof/>
        </w:rPr>
        <w:t>138</w:t>
      </w:r>
      <w:r>
        <w:rPr>
          <w:noProof/>
        </w:rPr>
        <w:fldChar w:fldCharType="end"/>
      </w:r>
    </w:p>
    <w:p w14:paraId="1C249B6C" w14:textId="52F6D03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_Toc210629130 \h </w:instrText>
      </w:r>
      <w:r>
        <w:rPr>
          <w:noProof/>
        </w:rPr>
      </w:r>
      <w:r>
        <w:rPr>
          <w:noProof/>
        </w:rPr>
        <w:fldChar w:fldCharType="separate"/>
      </w:r>
      <w:r>
        <w:rPr>
          <w:noProof/>
        </w:rPr>
        <w:t>138</w:t>
      </w:r>
      <w:r>
        <w:rPr>
          <w:noProof/>
        </w:rPr>
        <w:fldChar w:fldCharType="end"/>
      </w:r>
    </w:p>
    <w:p w14:paraId="436B3276" w14:textId="26B4579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_Toc210629131 \h </w:instrText>
      </w:r>
      <w:r>
        <w:rPr>
          <w:noProof/>
        </w:rPr>
      </w:r>
      <w:r>
        <w:rPr>
          <w:noProof/>
        </w:rPr>
        <w:fldChar w:fldCharType="separate"/>
      </w:r>
      <w:r>
        <w:rPr>
          <w:noProof/>
        </w:rPr>
        <w:t>139</w:t>
      </w:r>
      <w:r>
        <w:rPr>
          <w:noProof/>
        </w:rPr>
        <w:fldChar w:fldCharType="end"/>
      </w:r>
    </w:p>
    <w:p w14:paraId="027BA380" w14:textId="28B2C51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_Toc210629132 \h </w:instrText>
      </w:r>
      <w:r>
        <w:rPr>
          <w:noProof/>
        </w:rPr>
      </w:r>
      <w:r>
        <w:rPr>
          <w:noProof/>
        </w:rPr>
        <w:fldChar w:fldCharType="separate"/>
      </w:r>
      <w:r>
        <w:rPr>
          <w:noProof/>
        </w:rPr>
        <w:t>139</w:t>
      </w:r>
      <w:r>
        <w:rPr>
          <w:noProof/>
        </w:rPr>
        <w:fldChar w:fldCharType="end"/>
      </w:r>
    </w:p>
    <w:p w14:paraId="5C3C15AD" w14:textId="53A5FC9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_Toc210629133 \h </w:instrText>
      </w:r>
      <w:r>
        <w:rPr>
          <w:noProof/>
        </w:rPr>
      </w:r>
      <w:r>
        <w:rPr>
          <w:noProof/>
        </w:rPr>
        <w:fldChar w:fldCharType="separate"/>
      </w:r>
      <w:r>
        <w:rPr>
          <w:noProof/>
        </w:rPr>
        <w:t>139</w:t>
      </w:r>
      <w:r>
        <w:rPr>
          <w:noProof/>
        </w:rPr>
        <w:fldChar w:fldCharType="end"/>
      </w:r>
    </w:p>
    <w:p w14:paraId="08188630" w14:textId="1591D24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_Toc210629134 \h </w:instrText>
      </w:r>
      <w:r>
        <w:rPr>
          <w:noProof/>
        </w:rPr>
      </w:r>
      <w:r>
        <w:rPr>
          <w:noProof/>
        </w:rPr>
        <w:fldChar w:fldCharType="separate"/>
      </w:r>
      <w:r>
        <w:rPr>
          <w:noProof/>
        </w:rPr>
        <w:t>139</w:t>
      </w:r>
      <w:r>
        <w:rPr>
          <w:noProof/>
        </w:rPr>
        <w:fldChar w:fldCharType="end"/>
      </w:r>
    </w:p>
    <w:p w14:paraId="2FE09EFA" w14:textId="1B0CCBA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_Toc210629135 \h </w:instrText>
      </w:r>
      <w:r>
        <w:rPr>
          <w:noProof/>
        </w:rPr>
      </w:r>
      <w:r>
        <w:rPr>
          <w:noProof/>
        </w:rPr>
        <w:fldChar w:fldCharType="separate"/>
      </w:r>
      <w:r>
        <w:rPr>
          <w:noProof/>
        </w:rPr>
        <w:t>139</w:t>
      </w:r>
      <w:r>
        <w:rPr>
          <w:noProof/>
        </w:rPr>
        <w:fldChar w:fldCharType="end"/>
      </w:r>
    </w:p>
    <w:p w14:paraId="573FB7DB" w14:textId="6334416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_Toc210629136 \h </w:instrText>
      </w:r>
      <w:r>
        <w:rPr>
          <w:noProof/>
        </w:rPr>
      </w:r>
      <w:r>
        <w:rPr>
          <w:noProof/>
        </w:rPr>
        <w:fldChar w:fldCharType="separate"/>
      </w:r>
      <w:r>
        <w:rPr>
          <w:noProof/>
        </w:rPr>
        <w:t>139</w:t>
      </w:r>
      <w:r>
        <w:rPr>
          <w:noProof/>
        </w:rPr>
        <w:fldChar w:fldCharType="end"/>
      </w:r>
    </w:p>
    <w:p w14:paraId="427D40FF" w14:textId="45953E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_Toc210629137 \h </w:instrText>
      </w:r>
      <w:r>
        <w:rPr>
          <w:noProof/>
        </w:rPr>
      </w:r>
      <w:r>
        <w:rPr>
          <w:noProof/>
        </w:rPr>
        <w:fldChar w:fldCharType="separate"/>
      </w:r>
      <w:r>
        <w:rPr>
          <w:noProof/>
        </w:rPr>
        <w:t>139</w:t>
      </w:r>
      <w:r>
        <w:rPr>
          <w:noProof/>
        </w:rPr>
        <w:fldChar w:fldCharType="end"/>
      </w:r>
    </w:p>
    <w:p w14:paraId="5A335AD1" w14:textId="3F4EB1C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_Toc210629138 \h </w:instrText>
      </w:r>
      <w:r>
        <w:rPr>
          <w:noProof/>
        </w:rPr>
      </w:r>
      <w:r>
        <w:rPr>
          <w:noProof/>
        </w:rPr>
        <w:fldChar w:fldCharType="separate"/>
      </w:r>
      <w:r>
        <w:rPr>
          <w:noProof/>
        </w:rPr>
        <w:t>140</w:t>
      </w:r>
      <w:r>
        <w:rPr>
          <w:noProof/>
        </w:rPr>
        <w:fldChar w:fldCharType="end"/>
      </w:r>
    </w:p>
    <w:p w14:paraId="7F2FD824" w14:textId="3B9EE61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_Toc210629139 \h </w:instrText>
      </w:r>
      <w:r>
        <w:rPr>
          <w:noProof/>
        </w:rPr>
      </w:r>
      <w:r>
        <w:rPr>
          <w:noProof/>
        </w:rPr>
        <w:fldChar w:fldCharType="separate"/>
      </w:r>
      <w:r>
        <w:rPr>
          <w:noProof/>
        </w:rPr>
        <w:t>140</w:t>
      </w:r>
      <w:r>
        <w:rPr>
          <w:noProof/>
        </w:rPr>
        <w:fldChar w:fldCharType="end"/>
      </w:r>
    </w:p>
    <w:p w14:paraId="6983E392" w14:textId="1140AB3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F13D24">
        <w:rPr>
          <w:noProof/>
          <w:snapToGrid w:val="0"/>
        </w:rPr>
        <w:t>Test procedure.</w:t>
      </w:r>
      <w:r>
        <w:rPr>
          <w:noProof/>
        </w:rPr>
        <w:tab/>
      </w:r>
      <w:r>
        <w:rPr>
          <w:noProof/>
        </w:rPr>
        <w:fldChar w:fldCharType="begin" w:fldLock="1"/>
      </w:r>
      <w:r>
        <w:rPr>
          <w:noProof/>
        </w:rPr>
        <w:instrText xml:space="preserve"> PAGEREF _Toc210629140 \h </w:instrText>
      </w:r>
      <w:r>
        <w:rPr>
          <w:noProof/>
        </w:rPr>
      </w:r>
      <w:r>
        <w:rPr>
          <w:noProof/>
        </w:rPr>
        <w:fldChar w:fldCharType="separate"/>
      </w:r>
      <w:r>
        <w:rPr>
          <w:noProof/>
        </w:rPr>
        <w:t>142</w:t>
      </w:r>
      <w:r>
        <w:rPr>
          <w:noProof/>
        </w:rPr>
        <w:fldChar w:fldCharType="end"/>
      </w:r>
    </w:p>
    <w:p w14:paraId="03BE5A0B" w14:textId="7A1B4DB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F13D24">
        <w:rPr>
          <w:noProof/>
          <w:snapToGrid w:val="0"/>
        </w:rPr>
        <w:t>Message contents</w:t>
      </w:r>
      <w:r>
        <w:rPr>
          <w:noProof/>
        </w:rPr>
        <w:tab/>
      </w:r>
      <w:r>
        <w:rPr>
          <w:noProof/>
        </w:rPr>
        <w:fldChar w:fldCharType="begin" w:fldLock="1"/>
      </w:r>
      <w:r>
        <w:rPr>
          <w:noProof/>
        </w:rPr>
        <w:instrText xml:space="preserve"> PAGEREF _Toc210629141 \h </w:instrText>
      </w:r>
      <w:r>
        <w:rPr>
          <w:noProof/>
        </w:rPr>
      </w:r>
      <w:r>
        <w:rPr>
          <w:noProof/>
        </w:rPr>
        <w:fldChar w:fldCharType="separate"/>
      </w:r>
      <w:r>
        <w:rPr>
          <w:noProof/>
        </w:rPr>
        <w:t>142</w:t>
      </w:r>
      <w:r>
        <w:rPr>
          <w:noProof/>
        </w:rPr>
        <w:fldChar w:fldCharType="end"/>
      </w:r>
    </w:p>
    <w:p w14:paraId="38911118" w14:textId="4AF40B4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_Toc210629142 \h </w:instrText>
      </w:r>
      <w:r>
        <w:rPr>
          <w:noProof/>
        </w:rPr>
      </w:r>
      <w:r>
        <w:rPr>
          <w:noProof/>
        </w:rPr>
        <w:fldChar w:fldCharType="separate"/>
      </w:r>
      <w:r>
        <w:rPr>
          <w:noProof/>
        </w:rPr>
        <w:t>142</w:t>
      </w:r>
      <w:r>
        <w:rPr>
          <w:noProof/>
        </w:rPr>
        <w:fldChar w:fldCharType="end"/>
      </w:r>
    </w:p>
    <w:p w14:paraId="304988EE" w14:textId="5676C40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7.3.2_1</w:t>
      </w:r>
      <w:r>
        <w:rPr>
          <w:noProof/>
        </w:rPr>
        <w:tab/>
        <w:t>Reference sensitivity power level for flexible Tx-Rx frequency separation</w:t>
      </w:r>
      <w:r>
        <w:rPr>
          <w:noProof/>
        </w:rPr>
        <w:tab/>
      </w:r>
      <w:r>
        <w:rPr>
          <w:noProof/>
        </w:rPr>
        <w:fldChar w:fldCharType="begin" w:fldLock="1"/>
      </w:r>
      <w:r>
        <w:rPr>
          <w:noProof/>
        </w:rPr>
        <w:instrText xml:space="preserve"> PAGEREF _Toc210629143 \h </w:instrText>
      </w:r>
      <w:r>
        <w:rPr>
          <w:noProof/>
        </w:rPr>
      </w:r>
      <w:r>
        <w:rPr>
          <w:noProof/>
        </w:rPr>
        <w:fldChar w:fldCharType="separate"/>
      </w:r>
      <w:r>
        <w:rPr>
          <w:noProof/>
        </w:rPr>
        <w:t>1744</w:t>
      </w:r>
      <w:r>
        <w:rPr>
          <w:noProof/>
        </w:rPr>
        <w:fldChar w:fldCharType="end"/>
      </w:r>
    </w:p>
    <w:p w14:paraId="1016E9AE" w14:textId="2C56CE5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7.3.2_1.1</w:t>
      </w:r>
      <w:r>
        <w:rPr>
          <w:noProof/>
        </w:rPr>
        <w:tab/>
        <w:t>Test purpose</w:t>
      </w:r>
      <w:r>
        <w:rPr>
          <w:noProof/>
        </w:rPr>
        <w:tab/>
      </w:r>
      <w:r>
        <w:rPr>
          <w:noProof/>
        </w:rPr>
        <w:fldChar w:fldCharType="begin" w:fldLock="1"/>
      </w:r>
      <w:r>
        <w:rPr>
          <w:noProof/>
        </w:rPr>
        <w:instrText xml:space="preserve"> PAGEREF _Toc210629144 \h </w:instrText>
      </w:r>
      <w:r>
        <w:rPr>
          <w:noProof/>
        </w:rPr>
      </w:r>
      <w:r>
        <w:rPr>
          <w:noProof/>
        </w:rPr>
        <w:fldChar w:fldCharType="separate"/>
      </w:r>
      <w:r>
        <w:rPr>
          <w:noProof/>
        </w:rPr>
        <w:t>1744</w:t>
      </w:r>
      <w:r>
        <w:rPr>
          <w:noProof/>
        </w:rPr>
        <w:fldChar w:fldCharType="end"/>
      </w:r>
    </w:p>
    <w:p w14:paraId="5A0F7C2B" w14:textId="514D0D3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7.3.2_1.2</w:t>
      </w:r>
      <w:r>
        <w:rPr>
          <w:noProof/>
        </w:rPr>
        <w:tab/>
        <w:t>Test applicability</w:t>
      </w:r>
      <w:r>
        <w:rPr>
          <w:noProof/>
        </w:rPr>
        <w:tab/>
      </w:r>
      <w:r>
        <w:rPr>
          <w:noProof/>
        </w:rPr>
        <w:fldChar w:fldCharType="begin" w:fldLock="1"/>
      </w:r>
      <w:r>
        <w:rPr>
          <w:noProof/>
        </w:rPr>
        <w:instrText xml:space="preserve"> PAGEREF _Toc210629145 \h </w:instrText>
      </w:r>
      <w:r>
        <w:rPr>
          <w:noProof/>
        </w:rPr>
      </w:r>
      <w:r>
        <w:rPr>
          <w:noProof/>
        </w:rPr>
        <w:fldChar w:fldCharType="separate"/>
      </w:r>
      <w:r>
        <w:rPr>
          <w:noProof/>
        </w:rPr>
        <w:t>1744</w:t>
      </w:r>
      <w:r>
        <w:rPr>
          <w:noProof/>
        </w:rPr>
        <w:fldChar w:fldCharType="end"/>
      </w:r>
    </w:p>
    <w:p w14:paraId="1F1B7429" w14:textId="710F52F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7.3.2_1.3</w:t>
      </w:r>
      <w:r>
        <w:rPr>
          <w:noProof/>
        </w:rPr>
        <w:tab/>
        <w:t>Minimum conformance requirements</w:t>
      </w:r>
      <w:r>
        <w:rPr>
          <w:noProof/>
        </w:rPr>
        <w:tab/>
      </w:r>
      <w:r>
        <w:rPr>
          <w:noProof/>
        </w:rPr>
        <w:fldChar w:fldCharType="begin" w:fldLock="1"/>
      </w:r>
      <w:r>
        <w:rPr>
          <w:noProof/>
        </w:rPr>
        <w:instrText xml:space="preserve"> PAGEREF _Toc210629146 \h </w:instrText>
      </w:r>
      <w:r>
        <w:rPr>
          <w:noProof/>
        </w:rPr>
      </w:r>
      <w:r>
        <w:rPr>
          <w:noProof/>
        </w:rPr>
        <w:fldChar w:fldCharType="separate"/>
      </w:r>
      <w:r>
        <w:rPr>
          <w:noProof/>
        </w:rPr>
        <w:t>1744</w:t>
      </w:r>
      <w:r>
        <w:rPr>
          <w:noProof/>
        </w:rPr>
        <w:fldChar w:fldCharType="end"/>
      </w:r>
    </w:p>
    <w:p w14:paraId="7B440A01" w14:textId="14C4BFF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7.3.2_1.4</w:t>
      </w:r>
      <w:r>
        <w:rPr>
          <w:noProof/>
        </w:rPr>
        <w:tab/>
        <w:t>Test description</w:t>
      </w:r>
      <w:r>
        <w:rPr>
          <w:noProof/>
        </w:rPr>
        <w:tab/>
      </w:r>
      <w:r>
        <w:rPr>
          <w:noProof/>
        </w:rPr>
        <w:fldChar w:fldCharType="begin" w:fldLock="1"/>
      </w:r>
      <w:r>
        <w:rPr>
          <w:noProof/>
        </w:rPr>
        <w:instrText xml:space="preserve"> PAGEREF _Toc210629147 \h </w:instrText>
      </w:r>
      <w:r>
        <w:rPr>
          <w:noProof/>
        </w:rPr>
      </w:r>
      <w:r>
        <w:rPr>
          <w:noProof/>
        </w:rPr>
        <w:fldChar w:fldCharType="separate"/>
      </w:r>
      <w:r>
        <w:rPr>
          <w:noProof/>
        </w:rPr>
        <w:t>1744</w:t>
      </w:r>
      <w:r>
        <w:rPr>
          <w:noProof/>
        </w:rPr>
        <w:fldChar w:fldCharType="end"/>
      </w:r>
    </w:p>
    <w:p w14:paraId="7C40C2A5" w14:textId="083404C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7.3.2_1.4.1</w:t>
      </w:r>
      <w:r>
        <w:rPr>
          <w:noProof/>
        </w:rPr>
        <w:tab/>
        <w:t>Initial conditions</w:t>
      </w:r>
      <w:r>
        <w:rPr>
          <w:noProof/>
        </w:rPr>
        <w:tab/>
      </w:r>
      <w:r>
        <w:rPr>
          <w:noProof/>
        </w:rPr>
        <w:fldChar w:fldCharType="begin" w:fldLock="1"/>
      </w:r>
      <w:r>
        <w:rPr>
          <w:noProof/>
        </w:rPr>
        <w:instrText xml:space="preserve"> PAGEREF _Toc210629148 \h </w:instrText>
      </w:r>
      <w:r>
        <w:rPr>
          <w:noProof/>
        </w:rPr>
      </w:r>
      <w:r>
        <w:rPr>
          <w:noProof/>
        </w:rPr>
        <w:fldChar w:fldCharType="separate"/>
      </w:r>
      <w:r>
        <w:rPr>
          <w:noProof/>
        </w:rPr>
        <w:t>1744</w:t>
      </w:r>
      <w:r>
        <w:rPr>
          <w:noProof/>
        </w:rPr>
        <w:fldChar w:fldCharType="end"/>
      </w:r>
    </w:p>
    <w:p w14:paraId="5B781E90" w14:textId="7C90038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7.3.2_1.4.2</w:t>
      </w:r>
      <w:r>
        <w:rPr>
          <w:noProof/>
        </w:rPr>
        <w:tab/>
      </w:r>
      <w:r w:rsidRPr="00F13D24">
        <w:rPr>
          <w:noProof/>
          <w:snapToGrid w:val="0"/>
        </w:rPr>
        <w:t>Test procedure.</w:t>
      </w:r>
      <w:r>
        <w:rPr>
          <w:noProof/>
        </w:rPr>
        <w:tab/>
      </w:r>
      <w:r>
        <w:rPr>
          <w:noProof/>
        </w:rPr>
        <w:fldChar w:fldCharType="begin" w:fldLock="1"/>
      </w:r>
      <w:r>
        <w:rPr>
          <w:noProof/>
        </w:rPr>
        <w:instrText xml:space="preserve"> PAGEREF _Toc210629149 \h </w:instrText>
      </w:r>
      <w:r>
        <w:rPr>
          <w:noProof/>
        </w:rPr>
      </w:r>
      <w:r>
        <w:rPr>
          <w:noProof/>
        </w:rPr>
        <w:fldChar w:fldCharType="separate"/>
      </w:r>
      <w:r>
        <w:rPr>
          <w:noProof/>
        </w:rPr>
        <w:t>1744</w:t>
      </w:r>
      <w:r>
        <w:rPr>
          <w:noProof/>
        </w:rPr>
        <w:fldChar w:fldCharType="end"/>
      </w:r>
    </w:p>
    <w:p w14:paraId="2A396670" w14:textId="50E0D81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7.3.2_1.4.3</w:t>
      </w:r>
      <w:r>
        <w:rPr>
          <w:noProof/>
        </w:rPr>
        <w:tab/>
      </w:r>
      <w:r w:rsidRPr="00F13D24">
        <w:rPr>
          <w:noProof/>
          <w:snapToGrid w:val="0"/>
        </w:rPr>
        <w:t>Message contents</w:t>
      </w:r>
      <w:r>
        <w:rPr>
          <w:noProof/>
        </w:rPr>
        <w:tab/>
      </w:r>
      <w:r>
        <w:rPr>
          <w:noProof/>
        </w:rPr>
        <w:fldChar w:fldCharType="begin" w:fldLock="1"/>
      </w:r>
      <w:r>
        <w:rPr>
          <w:noProof/>
        </w:rPr>
        <w:instrText xml:space="preserve"> PAGEREF _Toc210629150 \h </w:instrText>
      </w:r>
      <w:r>
        <w:rPr>
          <w:noProof/>
        </w:rPr>
      </w:r>
      <w:r>
        <w:rPr>
          <w:noProof/>
        </w:rPr>
        <w:fldChar w:fldCharType="separate"/>
      </w:r>
      <w:r>
        <w:rPr>
          <w:noProof/>
        </w:rPr>
        <w:t>1744</w:t>
      </w:r>
      <w:r>
        <w:rPr>
          <w:noProof/>
        </w:rPr>
        <w:fldChar w:fldCharType="end"/>
      </w:r>
    </w:p>
    <w:p w14:paraId="771B8E48" w14:textId="0A3CD3C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7.3.2_1.5</w:t>
      </w:r>
      <w:r>
        <w:rPr>
          <w:noProof/>
        </w:rPr>
        <w:tab/>
        <w:t>Test requirement</w:t>
      </w:r>
      <w:r>
        <w:rPr>
          <w:noProof/>
        </w:rPr>
        <w:tab/>
      </w:r>
      <w:r>
        <w:rPr>
          <w:noProof/>
        </w:rPr>
        <w:fldChar w:fldCharType="begin" w:fldLock="1"/>
      </w:r>
      <w:r>
        <w:rPr>
          <w:noProof/>
        </w:rPr>
        <w:instrText xml:space="preserve"> PAGEREF _Toc210629151 \h </w:instrText>
      </w:r>
      <w:r>
        <w:rPr>
          <w:noProof/>
        </w:rPr>
      </w:r>
      <w:r>
        <w:rPr>
          <w:noProof/>
        </w:rPr>
        <w:fldChar w:fldCharType="separate"/>
      </w:r>
      <w:r>
        <w:rPr>
          <w:noProof/>
        </w:rPr>
        <w:t>1745</w:t>
      </w:r>
      <w:r>
        <w:rPr>
          <w:noProof/>
        </w:rPr>
        <w:fldChar w:fldCharType="end"/>
      </w:r>
    </w:p>
    <w:p w14:paraId="772E57D0" w14:textId="363A0E1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_Toc210629152 \h </w:instrText>
      </w:r>
      <w:r>
        <w:rPr>
          <w:noProof/>
        </w:rPr>
      </w:r>
      <w:r>
        <w:rPr>
          <w:noProof/>
        </w:rPr>
        <w:fldChar w:fldCharType="separate"/>
      </w:r>
      <w:r>
        <w:rPr>
          <w:noProof/>
        </w:rPr>
        <w:t>1745</w:t>
      </w:r>
      <w:r>
        <w:rPr>
          <w:noProof/>
        </w:rPr>
        <w:fldChar w:fldCharType="end"/>
      </w:r>
    </w:p>
    <w:p w14:paraId="47EBC9E9" w14:textId="3C1C166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_Toc210629153 \h </w:instrText>
      </w:r>
      <w:r>
        <w:rPr>
          <w:noProof/>
        </w:rPr>
      </w:r>
      <w:r>
        <w:rPr>
          <w:noProof/>
        </w:rPr>
        <w:fldChar w:fldCharType="separate"/>
      </w:r>
      <w:r>
        <w:rPr>
          <w:noProof/>
        </w:rPr>
        <w:t>1745</w:t>
      </w:r>
      <w:r>
        <w:rPr>
          <w:noProof/>
        </w:rPr>
        <w:fldChar w:fldCharType="end"/>
      </w:r>
    </w:p>
    <w:p w14:paraId="3BADD985" w14:textId="5F5BB2C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_Toc210629154 \h </w:instrText>
      </w:r>
      <w:r>
        <w:rPr>
          <w:noProof/>
        </w:rPr>
      </w:r>
      <w:r>
        <w:rPr>
          <w:noProof/>
        </w:rPr>
        <w:fldChar w:fldCharType="separate"/>
      </w:r>
      <w:r>
        <w:rPr>
          <w:noProof/>
        </w:rPr>
        <w:t>1745</w:t>
      </w:r>
      <w:r>
        <w:rPr>
          <w:noProof/>
        </w:rPr>
        <w:fldChar w:fldCharType="end"/>
      </w:r>
    </w:p>
    <w:p w14:paraId="177E900C" w14:textId="30FB8B9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_Toc210629155 \h </w:instrText>
      </w:r>
      <w:r>
        <w:rPr>
          <w:noProof/>
        </w:rPr>
      </w:r>
      <w:r>
        <w:rPr>
          <w:noProof/>
        </w:rPr>
        <w:fldChar w:fldCharType="separate"/>
      </w:r>
      <w:r>
        <w:rPr>
          <w:noProof/>
        </w:rPr>
        <w:t>1745</w:t>
      </w:r>
      <w:r>
        <w:rPr>
          <w:noProof/>
        </w:rPr>
        <w:fldChar w:fldCharType="end"/>
      </w:r>
    </w:p>
    <w:p w14:paraId="6D68CFD5" w14:textId="009266E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_Toc210629156 \h </w:instrText>
      </w:r>
      <w:r>
        <w:rPr>
          <w:noProof/>
        </w:rPr>
      </w:r>
      <w:r>
        <w:rPr>
          <w:noProof/>
        </w:rPr>
        <w:fldChar w:fldCharType="separate"/>
      </w:r>
      <w:r>
        <w:rPr>
          <w:noProof/>
        </w:rPr>
        <w:t>1745</w:t>
      </w:r>
      <w:r>
        <w:rPr>
          <w:noProof/>
        </w:rPr>
        <w:fldChar w:fldCharType="end"/>
      </w:r>
    </w:p>
    <w:p w14:paraId="68FA1669" w14:textId="7DD829E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_Toc210629157 \h </w:instrText>
      </w:r>
      <w:r>
        <w:rPr>
          <w:noProof/>
        </w:rPr>
      </w:r>
      <w:r>
        <w:rPr>
          <w:noProof/>
        </w:rPr>
        <w:fldChar w:fldCharType="separate"/>
      </w:r>
      <w:r>
        <w:rPr>
          <w:noProof/>
        </w:rPr>
        <w:t>1745</w:t>
      </w:r>
      <w:r>
        <w:rPr>
          <w:noProof/>
        </w:rPr>
        <w:fldChar w:fldCharType="end"/>
      </w:r>
    </w:p>
    <w:p w14:paraId="5D3ABA0C" w14:textId="7E9B938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F13D24">
        <w:rPr>
          <w:noProof/>
          <w:snapToGrid w:val="0"/>
        </w:rPr>
        <w:t>Test procedure</w:t>
      </w:r>
      <w:r>
        <w:rPr>
          <w:noProof/>
        </w:rPr>
        <w:tab/>
      </w:r>
      <w:r>
        <w:rPr>
          <w:noProof/>
        </w:rPr>
        <w:fldChar w:fldCharType="begin" w:fldLock="1"/>
      </w:r>
      <w:r>
        <w:rPr>
          <w:noProof/>
        </w:rPr>
        <w:instrText xml:space="preserve"> PAGEREF _Toc210629158 \h </w:instrText>
      </w:r>
      <w:r>
        <w:rPr>
          <w:noProof/>
        </w:rPr>
      </w:r>
      <w:r>
        <w:rPr>
          <w:noProof/>
        </w:rPr>
        <w:fldChar w:fldCharType="separate"/>
      </w:r>
      <w:r>
        <w:rPr>
          <w:noProof/>
        </w:rPr>
        <w:t>1746</w:t>
      </w:r>
      <w:r>
        <w:rPr>
          <w:noProof/>
        </w:rPr>
        <w:fldChar w:fldCharType="end"/>
      </w:r>
    </w:p>
    <w:p w14:paraId="31003A86" w14:textId="604001D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_Toc210629159 \h </w:instrText>
      </w:r>
      <w:r>
        <w:rPr>
          <w:noProof/>
        </w:rPr>
      </w:r>
      <w:r>
        <w:rPr>
          <w:noProof/>
        </w:rPr>
        <w:fldChar w:fldCharType="separate"/>
      </w:r>
      <w:r>
        <w:rPr>
          <w:noProof/>
        </w:rPr>
        <w:t>1747</w:t>
      </w:r>
      <w:r>
        <w:rPr>
          <w:noProof/>
        </w:rPr>
        <w:fldChar w:fldCharType="end"/>
      </w:r>
    </w:p>
    <w:p w14:paraId="70D1EA30" w14:textId="2C16EF4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_Toc210629160 \h </w:instrText>
      </w:r>
      <w:r>
        <w:rPr>
          <w:noProof/>
        </w:rPr>
      </w:r>
      <w:r>
        <w:rPr>
          <w:noProof/>
        </w:rPr>
        <w:fldChar w:fldCharType="separate"/>
      </w:r>
      <w:r>
        <w:rPr>
          <w:noProof/>
        </w:rPr>
        <w:t>1747</w:t>
      </w:r>
      <w:r>
        <w:rPr>
          <w:noProof/>
        </w:rPr>
        <w:fldChar w:fldCharType="end"/>
      </w:r>
    </w:p>
    <w:p w14:paraId="40122687" w14:textId="2D2B738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_Toc210629161 \h </w:instrText>
      </w:r>
      <w:r>
        <w:rPr>
          <w:noProof/>
        </w:rPr>
      </w:r>
      <w:r>
        <w:rPr>
          <w:noProof/>
        </w:rPr>
        <w:fldChar w:fldCharType="separate"/>
      </w:r>
      <w:r>
        <w:rPr>
          <w:noProof/>
        </w:rPr>
        <w:t>1747</w:t>
      </w:r>
      <w:r>
        <w:rPr>
          <w:noProof/>
        </w:rPr>
        <w:fldChar w:fldCharType="end"/>
      </w:r>
    </w:p>
    <w:p w14:paraId="135CE2E3" w14:textId="4B6DF5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_Toc210629162 \h </w:instrText>
      </w:r>
      <w:r>
        <w:rPr>
          <w:noProof/>
        </w:rPr>
      </w:r>
      <w:r>
        <w:rPr>
          <w:noProof/>
        </w:rPr>
        <w:fldChar w:fldCharType="separate"/>
      </w:r>
      <w:r>
        <w:rPr>
          <w:noProof/>
        </w:rPr>
        <w:t>1747</w:t>
      </w:r>
      <w:r>
        <w:rPr>
          <w:noProof/>
        </w:rPr>
        <w:fldChar w:fldCharType="end"/>
      </w:r>
    </w:p>
    <w:p w14:paraId="6D78C9C5" w14:textId="7AA2D47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_Toc210629163 \h </w:instrText>
      </w:r>
      <w:r>
        <w:rPr>
          <w:noProof/>
        </w:rPr>
      </w:r>
      <w:r>
        <w:rPr>
          <w:noProof/>
        </w:rPr>
        <w:fldChar w:fldCharType="separate"/>
      </w:r>
      <w:r>
        <w:rPr>
          <w:noProof/>
        </w:rPr>
        <w:t>1748</w:t>
      </w:r>
      <w:r>
        <w:rPr>
          <w:noProof/>
        </w:rPr>
        <w:fldChar w:fldCharType="end"/>
      </w:r>
    </w:p>
    <w:p w14:paraId="4DE18A52" w14:textId="3B2205D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_Toc210629164 \h </w:instrText>
      </w:r>
      <w:r>
        <w:rPr>
          <w:noProof/>
        </w:rPr>
      </w:r>
      <w:r>
        <w:rPr>
          <w:noProof/>
        </w:rPr>
        <w:fldChar w:fldCharType="separate"/>
      </w:r>
      <w:r>
        <w:rPr>
          <w:noProof/>
        </w:rPr>
        <w:t>1748</w:t>
      </w:r>
      <w:r>
        <w:rPr>
          <w:noProof/>
        </w:rPr>
        <w:fldChar w:fldCharType="end"/>
      </w:r>
    </w:p>
    <w:p w14:paraId="60843A16" w14:textId="5687861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_Toc210629165 \h </w:instrText>
      </w:r>
      <w:r>
        <w:rPr>
          <w:noProof/>
        </w:rPr>
      </w:r>
      <w:r>
        <w:rPr>
          <w:noProof/>
        </w:rPr>
        <w:fldChar w:fldCharType="separate"/>
      </w:r>
      <w:r>
        <w:rPr>
          <w:noProof/>
        </w:rPr>
        <w:t>1749</w:t>
      </w:r>
      <w:r>
        <w:rPr>
          <w:noProof/>
        </w:rPr>
        <w:fldChar w:fldCharType="end"/>
      </w:r>
    </w:p>
    <w:p w14:paraId="4BB55713" w14:textId="5E9683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_Toc210629166 \h </w:instrText>
      </w:r>
      <w:r>
        <w:rPr>
          <w:noProof/>
        </w:rPr>
      </w:r>
      <w:r>
        <w:rPr>
          <w:noProof/>
        </w:rPr>
        <w:fldChar w:fldCharType="separate"/>
      </w:r>
      <w:r>
        <w:rPr>
          <w:noProof/>
        </w:rPr>
        <w:t>1749</w:t>
      </w:r>
      <w:r>
        <w:rPr>
          <w:noProof/>
        </w:rPr>
        <w:fldChar w:fldCharType="end"/>
      </w:r>
    </w:p>
    <w:p w14:paraId="06DA6220" w14:textId="400844A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_Toc210629167 \h </w:instrText>
      </w:r>
      <w:r>
        <w:rPr>
          <w:noProof/>
        </w:rPr>
      </w:r>
      <w:r>
        <w:rPr>
          <w:noProof/>
        </w:rPr>
        <w:fldChar w:fldCharType="separate"/>
      </w:r>
      <w:r>
        <w:rPr>
          <w:noProof/>
        </w:rPr>
        <w:t>1750</w:t>
      </w:r>
      <w:r>
        <w:rPr>
          <w:noProof/>
        </w:rPr>
        <w:fldChar w:fldCharType="end"/>
      </w:r>
    </w:p>
    <w:p w14:paraId="02F32086" w14:textId="5BC4A4E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_Toc210629168 \h </w:instrText>
      </w:r>
      <w:r>
        <w:rPr>
          <w:noProof/>
        </w:rPr>
      </w:r>
      <w:r>
        <w:rPr>
          <w:noProof/>
        </w:rPr>
        <w:fldChar w:fldCharType="separate"/>
      </w:r>
      <w:r>
        <w:rPr>
          <w:noProof/>
        </w:rPr>
        <w:t>1751</w:t>
      </w:r>
      <w:r>
        <w:rPr>
          <w:noProof/>
        </w:rPr>
        <w:fldChar w:fldCharType="end"/>
      </w:r>
    </w:p>
    <w:p w14:paraId="44335F50" w14:textId="05E8136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_Toc210629169 \h </w:instrText>
      </w:r>
      <w:r>
        <w:rPr>
          <w:noProof/>
        </w:rPr>
      </w:r>
      <w:r>
        <w:rPr>
          <w:noProof/>
        </w:rPr>
        <w:fldChar w:fldCharType="separate"/>
      </w:r>
      <w:r>
        <w:rPr>
          <w:noProof/>
        </w:rPr>
        <w:t>1751</w:t>
      </w:r>
      <w:r>
        <w:rPr>
          <w:noProof/>
        </w:rPr>
        <w:fldChar w:fldCharType="end"/>
      </w:r>
    </w:p>
    <w:p w14:paraId="01DC6778" w14:textId="2B968B9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_Toc210629170 \h </w:instrText>
      </w:r>
      <w:r>
        <w:rPr>
          <w:noProof/>
        </w:rPr>
      </w:r>
      <w:r>
        <w:rPr>
          <w:noProof/>
        </w:rPr>
        <w:fldChar w:fldCharType="separate"/>
      </w:r>
      <w:r>
        <w:rPr>
          <w:noProof/>
        </w:rPr>
        <w:t>1752</w:t>
      </w:r>
      <w:r>
        <w:rPr>
          <w:noProof/>
        </w:rPr>
        <w:fldChar w:fldCharType="end"/>
      </w:r>
    </w:p>
    <w:p w14:paraId="7F7A242E" w14:textId="2AB4298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_Toc210629171 \h </w:instrText>
      </w:r>
      <w:r>
        <w:rPr>
          <w:noProof/>
        </w:rPr>
      </w:r>
      <w:r>
        <w:rPr>
          <w:noProof/>
        </w:rPr>
        <w:fldChar w:fldCharType="separate"/>
      </w:r>
      <w:r>
        <w:rPr>
          <w:noProof/>
        </w:rPr>
        <w:t>1752</w:t>
      </w:r>
      <w:r>
        <w:rPr>
          <w:noProof/>
        </w:rPr>
        <w:fldChar w:fldCharType="end"/>
      </w:r>
    </w:p>
    <w:p w14:paraId="0BCB04C2" w14:textId="1EF01F3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_Toc210629172 \h </w:instrText>
      </w:r>
      <w:r>
        <w:rPr>
          <w:noProof/>
        </w:rPr>
      </w:r>
      <w:r>
        <w:rPr>
          <w:noProof/>
        </w:rPr>
        <w:fldChar w:fldCharType="separate"/>
      </w:r>
      <w:r>
        <w:rPr>
          <w:noProof/>
        </w:rPr>
        <w:t>1752</w:t>
      </w:r>
      <w:r>
        <w:rPr>
          <w:noProof/>
        </w:rPr>
        <w:fldChar w:fldCharType="end"/>
      </w:r>
    </w:p>
    <w:p w14:paraId="06823D41" w14:textId="1D3BEDA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_Toc210629173 \h </w:instrText>
      </w:r>
      <w:r>
        <w:rPr>
          <w:noProof/>
        </w:rPr>
      </w:r>
      <w:r>
        <w:rPr>
          <w:noProof/>
        </w:rPr>
        <w:fldChar w:fldCharType="separate"/>
      </w:r>
      <w:r>
        <w:rPr>
          <w:noProof/>
        </w:rPr>
        <w:t>1752</w:t>
      </w:r>
      <w:r>
        <w:rPr>
          <w:noProof/>
        </w:rPr>
        <w:fldChar w:fldCharType="end"/>
      </w:r>
    </w:p>
    <w:p w14:paraId="4D74919F" w14:textId="2C59C76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_Toc210629174 \h </w:instrText>
      </w:r>
      <w:r>
        <w:rPr>
          <w:noProof/>
        </w:rPr>
      </w:r>
      <w:r>
        <w:rPr>
          <w:noProof/>
        </w:rPr>
        <w:fldChar w:fldCharType="separate"/>
      </w:r>
      <w:r>
        <w:rPr>
          <w:noProof/>
        </w:rPr>
        <w:t>1752</w:t>
      </w:r>
      <w:r>
        <w:rPr>
          <w:noProof/>
        </w:rPr>
        <w:fldChar w:fldCharType="end"/>
      </w:r>
    </w:p>
    <w:p w14:paraId="0C0364A5" w14:textId="46996F8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_Toc210629175 \h </w:instrText>
      </w:r>
      <w:r>
        <w:rPr>
          <w:noProof/>
        </w:rPr>
      </w:r>
      <w:r>
        <w:rPr>
          <w:noProof/>
        </w:rPr>
        <w:fldChar w:fldCharType="separate"/>
      </w:r>
      <w:r>
        <w:rPr>
          <w:noProof/>
        </w:rPr>
        <w:t>1752</w:t>
      </w:r>
      <w:r>
        <w:rPr>
          <w:noProof/>
        </w:rPr>
        <w:fldChar w:fldCharType="end"/>
      </w:r>
    </w:p>
    <w:p w14:paraId="7938C649" w14:textId="6717497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_Toc210629176 \h </w:instrText>
      </w:r>
      <w:r>
        <w:rPr>
          <w:noProof/>
        </w:rPr>
      </w:r>
      <w:r>
        <w:rPr>
          <w:noProof/>
        </w:rPr>
        <w:fldChar w:fldCharType="separate"/>
      </w:r>
      <w:r>
        <w:rPr>
          <w:noProof/>
        </w:rPr>
        <w:t>1753</w:t>
      </w:r>
      <w:r>
        <w:rPr>
          <w:noProof/>
        </w:rPr>
        <w:fldChar w:fldCharType="end"/>
      </w:r>
    </w:p>
    <w:p w14:paraId="121BCF24" w14:textId="7D47CE2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_Toc210629177 \h </w:instrText>
      </w:r>
      <w:r>
        <w:rPr>
          <w:noProof/>
        </w:rPr>
      </w:r>
      <w:r>
        <w:rPr>
          <w:noProof/>
        </w:rPr>
        <w:fldChar w:fldCharType="separate"/>
      </w:r>
      <w:r>
        <w:rPr>
          <w:noProof/>
        </w:rPr>
        <w:t>1755</w:t>
      </w:r>
      <w:r>
        <w:rPr>
          <w:noProof/>
        </w:rPr>
        <w:fldChar w:fldCharType="end"/>
      </w:r>
    </w:p>
    <w:p w14:paraId="4FE64BDA" w14:textId="79A11EC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_Toc210629178 \h </w:instrText>
      </w:r>
      <w:r>
        <w:rPr>
          <w:noProof/>
        </w:rPr>
      </w:r>
      <w:r>
        <w:rPr>
          <w:noProof/>
        </w:rPr>
        <w:fldChar w:fldCharType="separate"/>
      </w:r>
      <w:r>
        <w:rPr>
          <w:noProof/>
        </w:rPr>
        <w:t>1756</w:t>
      </w:r>
      <w:r>
        <w:rPr>
          <w:noProof/>
        </w:rPr>
        <w:fldChar w:fldCharType="end"/>
      </w:r>
    </w:p>
    <w:p w14:paraId="50F8D7BD" w14:textId="17BA5E8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_Toc210629179 \h </w:instrText>
      </w:r>
      <w:r>
        <w:rPr>
          <w:noProof/>
        </w:rPr>
      </w:r>
      <w:r>
        <w:rPr>
          <w:noProof/>
        </w:rPr>
        <w:fldChar w:fldCharType="separate"/>
      </w:r>
      <w:r>
        <w:rPr>
          <w:noProof/>
        </w:rPr>
        <w:t>1756</w:t>
      </w:r>
      <w:r>
        <w:rPr>
          <w:noProof/>
        </w:rPr>
        <w:fldChar w:fldCharType="end"/>
      </w:r>
    </w:p>
    <w:p w14:paraId="75795CED" w14:textId="3FDB1D1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_Toc210629180 \h </w:instrText>
      </w:r>
      <w:r>
        <w:rPr>
          <w:noProof/>
        </w:rPr>
      </w:r>
      <w:r>
        <w:rPr>
          <w:noProof/>
        </w:rPr>
        <w:fldChar w:fldCharType="separate"/>
      </w:r>
      <w:r>
        <w:rPr>
          <w:noProof/>
        </w:rPr>
        <w:t>1756</w:t>
      </w:r>
      <w:r>
        <w:rPr>
          <w:noProof/>
        </w:rPr>
        <w:fldChar w:fldCharType="end"/>
      </w:r>
    </w:p>
    <w:p w14:paraId="4BEEE62F" w14:textId="76AC4DA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_Toc210629181 \h </w:instrText>
      </w:r>
      <w:r>
        <w:rPr>
          <w:noProof/>
        </w:rPr>
      </w:r>
      <w:r>
        <w:rPr>
          <w:noProof/>
        </w:rPr>
        <w:fldChar w:fldCharType="separate"/>
      </w:r>
      <w:r>
        <w:rPr>
          <w:noProof/>
        </w:rPr>
        <w:t>1756</w:t>
      </w:r>
      <w:r>
        <w:rPr>
          <w:noProof/>
        </w:rPr>
        <w:fldChar w:fldCharType="end"/>
      </w:r>
    </w:p>
    <w:p w14:paraId="27017D1B" w14:textId="199E37B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_Toc210629182 \h </w:instrText>
      </w:r>
      <w:r>
        <w:rPr>
          <w:noProof/>
        </w:rPr>
      </w:r>
      <w:r>
        <w:rPr>
          <w:noProof/>
        </w:rPr>
        <w:fldChar w:fldCharType="separate"/>
      </w:r>
      <w:r>
        <w:rPr>
          <w:noProof/>
        </w:rPr>
        <w:t>1757</w:t>
      </w:r>
      <w:r>
        <w:rPr>
          <w:noProof/>
        </w:rPr>
        <w:fldChar w:fldCharType="end"/>
      </w:r>
    </w:p>
    <w:p w14:paraId="7F293B16" w14:textId="53AE41E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_Toc210629183 \h </w:instrText>
      </w:r>
      <w:r>
        <w:rPr>
          <w:noProof/>
        </w:rPr>
      </w:r>
      <w:r>
        <w:rPr>
          <w:noProof/>
        </w:rPr>
        <w:fldChar w:fldCharType="separate"/>
      </w:r>
      <w:r>
        <w:rPr>
          <w:noProof/>
        </w:rPr>
        <w:t>1757</w:t>
      </w:r>
      <w:r>
        <w:rPr>
          <w:noProof/>
        </w:rPr>
        <w:fldChar w:fldCharType="end"/>
      </w:r>
    </w:p>
    <w:p w14:paraId="6BCCC9BA" w14:textId="53B7143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_Toc210629184 \h </w:instrText>
      </w:r>
      <w:r>
        <w:rPr>
          <w:noProof/>
        </w:rPr>
      </w:r>
      <w:r>
        <w:rPr>
          <w:noProof/>
        </w:rPr>
        <w:fldChar w:fldCharType="separate"/>
      </w:r>
      <w:r>
        <w:rPr>
          <w:noProof/>
        </w:rPr>
        <w:t>1758</w:t>
      </w:r>
      <w:r>
        <w:rPr>
          <w:noProof/>
        </w:rPr>
        <w:fldChar w:fldCharType="end"/>
      </w:r>
    </w:p>
    <w:p w14:paraId="2A63E5D3" w14:textId="5A22E7C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_Toc210629185 \h </w:instrText>
      </w:r>
      <w:r>
        <w:rPr>
          <w:noProof/>
        </w:rPr>
      </w:r>
      <w:r>
        <w:rPr>
          <w:noProof/>
        </w:rPr>
        <w:fldChar w:fldCharType="separate"/>
      </w:r>
      <w:r>
        <w:rPr>
          <w:noProof/>
        </w:rPr>
        <w:t>1759</w:t>
      </w:r>
      <w:r>
        <w:rPr>
          <w:noProof/>
        </w:rPr>
        <w:fldChar w:fldCharType="end"/>
      </w:r>
    </w:p>
    <w:p w14:paraId="55748FDD" w14:textId="495398E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_Toc210629186 \h </w:instrText>
      </w:r>
      <w:r>
        <w:rPr>
          <w:noProof/>
        </w:rPr>
      </w:r>
      <w:r>
        <w:rPr>
          <w:noProof/>
        </w:rPr>
        <w:fldChar w:fldCharType="separate"/>
      </w:r>
      <w:r>
        <w:rPr>
          <w:noProof/>
        </w:rPr>
        <w:t>1759</w:t>
      </w:r>
      <w:r>
        <w:rPr>
          <w:noProof/>
        </w:rPr>
        <w:fldChar w:fldCharType="end"/>
      </w:r>
    </w:p>
    <w:p w14:paraId="73C004AC" w14:textId="62E833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_Toc210629187 \h </w:instrText>
      </w:r>
      <w:r>
        <w:rPr>
          <w:noProof/>
        </w:rPr>
      </w:r>
      <w:r>
        <w:rPr>
          <w:noProof/>
        </w:rPr>
        <w:fldChar w:fldCharType="separate"/>
      </w:r>
      <w:r>
        <w:rPr>
          <w:noProof/>
        </w:rPr>
        <w:t>1760</w:t>
      </w:r>
      <w:r>
        <w:rPr>
          <w:noProof/>
        </w:rPr>
        <w:fldChar w:fldCharType="end"/>
      </w:r>
    </w:p>
    <w:p w14:paraId="28803033" w14:textId="6B8EA0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_Toc210629188 \h </w:instrText>
      </w:r>
      <w:r>
        <w:rPr>
          <w:noProof/>
        </w:rPr>
      </w:r>
      <w:r>
        <w:rPr>
          <w:noProof/>
        </w:rPr>
        <w:fldChar w:fldCharType="separate"/>
      </w:r>
      <w:r>
        <w:rPr>
          <w:noProof/>
        </w:rPr>
        <w:t>1763</w:t>
      </w:r>
      <w:r>
        <w:rPr>
          <w:noProof/>
        </w:rPr>
        <w:fldChar w:fldCharType="end"/>
      </w:r>
    </w:p>
    <w:p w14:paraId="58C5D5CA" w14:textId="0659625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_Toc210629189 \h </w:instrText>
      </w:r>
      <w:r>
        <w:rPr>
          <w:noProof/>
        </w:rPr>
      </w:r>
      <w:r>
        <w:rPr>
          <w:noProof/>
        </w:rPr>
        <w:fldChar w:fldCharType="separate"/>
      </w:r>
      <w:r>
        <w:rPr>
          <w:noProof/>
        </w:rPr>
        <w:t>1763</w:t>
      </w:r>
      <w:r>
        <w:rPr>
          <w:noProof/>
        </w:rPr>
        <w:fldChar w:fldCharType="end"/>
      </w:r>
    </w:p>
    <w:p w14:paraId="38A7883D" w14:textId="4FEAC8F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_Toc210629190 \h </w:instrText>
      </w:r>
      <w:r>
        <w:rPr>
          <w:noProof/>
        </w:rPr>
      </w:r>
      <w:r>
        <w:rPr>
          <w:noProof/>
        </w:rPr>
        <w:fldChar w:fldCharType="separate"/>
      </w:r>
      <w:r>
        <w:rPr>
          <w:noProof/>
        </w:rPr>
        <w:t>1763</w:t>
      </w:r>
      <w:r>
        <w:rPr>
          <w:noProof/>
        </w:rPr>
        <w:fldChar w:fldCharType="end"/>
      </w:r>
    </w:p>
    <w:p w14:paraId="0E226E8B" w14:textId="30D35AC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_Toc210629191 \h </w:instrText>
      </w:r>
      <w:r>
        <w:rPr>
          <w:noProof/>
        </w:rPr>
      </w:r>
      <w:r>
        <w:rPr>
          <w:noProof/>
        </w:rPr>
        <w:fldChar w:fldCharType="separate"/>
      </w:r>
      <w:r>
        <w:rPr>
          <w:noProof/>
        </w:rPr>
        <w:t>1763</w:t>
      </w:r>
      <w:r>
        <w:rPr>
          <w:noProof/>
        </w:rPr>
        <w:fldChar w:fldCharType="end"/>
      </w:r>
    </w:p>
    <w:p w14:paraId="59F790ED" w14:textId="635065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_Toc210629192 \h </w:instrText>
      </w:r>
      <w:r>
        <w:rPr>
          <w:noProof/>
        </w:rPr>
      </w:r>
      <w:r>
        <w:rPr>
          <w:noProof/>
        </w:rPr>
        <w:fldChar w:fldCharType="separate"/>
      </w:r>
      <w:r>
        <w:rPr>
          <w:noProof/>
        </w:rPr>
        <w:t>1764</w:t>
      </w:r>
      <w:r>
        <w:rPr>
          <w:noProof/>
        </w:rPr>
        <w:fldChar w:fldCharType="end"/>
      </w:r>
    </w:p>
    <w:p w14:paraId="097FCA6A" w14:textId="53C32DE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_Toc210629193 \h </w:instrText>
      </w:r>
      <w:r>
        <w:rPr>
          <w:noProof/>
        </w:rPr>
      </w:r>
      <w:r>
        <w:rPr>
          <w:noProof/>
        </w:rPr>
        <w:fldChar w:fldCharType="separate"/>
      </w:r>
      <w:r>
        <w:rPr>
          <w:noProof/>
        </w:rPr>
        <w:t>1764</w:t>
      </w:r>
      <w:r>
        <w:rPr>
          <w:noProof/>
        </w:rPr>
        <w:fldChar w:fldCharType="end"/>
      </w:r>
    </w:p>
    <w:p w14:paraId="0684F0B8" w14:textId="0A6F0E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_Toc210629194 \h </w:instrText>
      </w:r>
      <w:r>
        <w:rPr>
          <w:noProof/>
        </w:rPr>
      </w:r>
      <w:r>
        <w:rPr>
          <w:noProof/>
        </w:rPr>
        <w:fldChar w:fldCharType="separate"/>
      </w:r>
      <w:r>
        <w:rPr>
          <w:noProof/>
        </w:rPr>
        <w:t>1764</w:t>
      </w:r>
      <w:r>
        <w:rPr>
          <w:noProof/>
        </w:rPr>
        <w:fldChar w:fldCharType="end"/>
      </w:r>
    </w:p>
    <w:p w14:paraId="35137CC4" w14:textId="1E3E1D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_Toc210629195 \h </w:instrText>
      </w:r>
      <w:r>
        <w:rPr>
          <w:noProof/>
        </w:rPr>
      </w:r>
      <w:r>
        <w:rPr>
          <w:noProof/>
        </w:rPr>
        <w:fldChar w:fldCharType="separate"/>
      </w:r>
      <w:r>
        <w:rPr>
          <w:noProof/>
        </w:rPr>
        <w:t>1765</w:t>
      </w:r>
      <w:r>
        <w:rPr>
          <w:noProof/>
        </w:rPr>
        <w:fldChar w:fldCharType="end"/>
      </w:r>
    </w:p>
    <w:p w14:paraId="47A62E57" w14:textId="0439EA1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_Toc210629196 \h </w:instrText>
      </w:r>
      <w:r>
        <w:rPr>
          <w:noProof/>
        </w:rPr>
      </w:r>
      <w:r>
        <w:rPr>
          <w:noProof/>
        </w:rPr>
        <w:fldChar w:fldCharType="separate"/>
      </w:r>
      <w:r>
        <w:rPr>
          <w:noProof/>
        </w:rPr>
        <w:t>1765</w:t>
      </w:r>
      <w:r>
        <w:rPr>
          <w:noProof/>
        </w:rPr>
        <w:fldChar w:fldCharType="end"/>
      </w:r>
    </w:p>
    <w:p w14:paraId="4D4C8FDA" w14:textId="5FD3AC5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_Toc210629197 \h </w:instrText>
      </w:r>
      <w:r>
        <w:rPr>
          <w:noProof/>
        </w:rPr>
      </w:r>
      <w:r>
        <w:rPr>
          <w:noProof/>
        </w:rPr>
        <w:fldChar w:fldCharType="separate"/>
      </w:r>
      <w:r>
        <w:rPr>
          <w:noProof/>
        </w:rPr>
        <w:t>1765</w:t>
      </w:r>
      <w:r>
        <w:rPr>
          <w:noProof/>
        </w:rPr>
        <w:fldChar w:fldCharType="end"/>
      </w:r>
    </w:p>
    <w:p w14:paraId="0D378CA5" w14:textId="27C64C2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_Toc210629198 \h </w:instrText>
      </w:r>
      <w:r>
        <w:rPr>
          <w:noProof/>
        </w:rPr>
      </w:r>
      <w:r>
        <w:rPr>
          <w:noProof/>
        </w:rPr>
        <w:fldChar w:fldCharType="separate"/>
      </w:r>
      <w:r>
        <w:rPr>
          <w:noProof/>
        </w:rPr>
        <w:t>1765</w:t>
      </w:r>
      <w:r>
        <w:rPr>
          <w:noProof/>
        </w:rPr>
        <w:fldChar w:fldCharType="end"/>
      </w:r>
    </w:p>
    <w:p w14:paraId="271B3F61" w14:textId="782339F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_Toc210629199 \h </w:instrText>
      </w:r>
      <w:r>
        <w:rPr>
          <w:noProof/>
        </w:rPr>
      </w:r>
      <w:r>
        <w:rPr>
          <w:noProof/>
        </w:rPr>
        <w:fldChar w:fldCharType="separate"/>
      </w:r>
      <w:r>
        <w:rPr>
          <w:noProof/>
        </w:rPr>
        <w:t>1766</w:t>
      </w:r>
      <w:r>
        <w:rPr>
          <w:noProof/>
        </w:rPr>
        <w:fldChar w:fldCharType="end"/>
      </w:r>
    </w:p>
    <w:p w14:paraId="5B5B30DF" w14:textId="2B9D19A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w:t>
      </w:r>
      <w:r w:rsidRPr="00F13D24">
        <w:rPr>
          <w:rFonts w:eastAsia="MS Mincho"/>
          <w:noProof/>
        </w:rPr>
        <w:t>2.1</w:t>
      </w:r>
      <w:r>
        <w:rPr>
          <w:noProof/>
        </w:rPr>
        <w:tab/>
        <w:t>Test purpose</w:t>
      </w:r>
      <w:r>
        <w:rPr>
          <w:noProof/>
        </w:rPr>
        <w:tab/>
      </w:r>
      <w:r>
        <w:rPr>
          <w:noProof/>
        </w:rPr>
        <w:fldChar w:fldCharType="begin" w:fldLock="1"/>
      </w:r>
      <w:r>
        <w:rPr>
          <w:noProof/>
        </w:rPr>
        <w:instrText xml:space="preserve"> PAGEREF _Toc210629200 \h </w:instrText>
      </w:r>
      <w:r>
        <w:rPr>
          <w:noProof/>
        </w:rPr>
      </w:r>
      <w:r>
        <w:rPr>
          <w:noProof/>
        </w:rPr>
        <w:fldChar w:fldCharType="separate"/>
      </w:r>
      <w:r>
        <w:rPr>
          <w:noProof/>
        </w:rPr>
        <w:t>1766</w:t>
      </w:r>
      <w:r>
        <w:rPr>
          <w:noProof/>
        </w:rPr>
        <w:fldChar w:fldCharType="end"/>
      </w:r>
    </w:p>
    <w:p w14:paraId="546EC389" w14:textId="186957E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.2</w:t>
      </w:r>
      <w:r w:rsidRPr="00F13D24">
        <w:rPr>
          <w:rFonts w:eastAsia="MS Mincho"/>
          <w:noProof/>
        </w:rPr>
        <w:t>.2</w:t>
      </w:r>
      <w:r>
        <w:rPr>
          <w:noProof/>
        </w:rPr>
        <w:tab/>
        <w:t>Test applicability</w:t>
      </w:r>
      <w:r>
        <w:rPr>
          <w:noProof/>
        </w:rPr>
        <w:tab/>
      </w:r>
      <w:r>
        <w:rPr>
          <w:noProof/>
        </w:rPr>
        <w:fldChar w:fldCharType="begin" w:fldLock="1"/>
      </w:r>
      <w:r>
        <w:rPr>
          <w:noProof/>
        </w:rPr>
        <w:instrText xml:space="preserve"> PAGEREF _Toc210629201 \h </w:instrText>
      </w:r>
      <w:r>
        <w:rPr>
          <w:noProof/>
        </w:rPr>
      </w:r>
      <w:r>
        <w:rPr>
          <w:noProof/>
        </w:rPr>
        <w:fldChar w:fldCharType="separate"/>
      </w:r>
      <w:r>
        <w:rPr>
          <w:noProof/>
        </w:rPr>
        <w:t>1766</w:t>
      </w:r>
      <w:r>
        <w:rPr>
          <w:noProof/>
        </w:rPr>
        <w:fldChar w:fldCharType="end"/>
      </w:r>
    </w:p>
    <w:p w14:paraId="38504785" w14:textId="4AE0A18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w:t>
      </w:r>
      <w:r w:rsidRPr="00F13D24">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_Toc210629202 \h </w:instrText>
      </w:r>
      <w:r>
        <w:rPr>
          <w:noProof/>
        </w:rPr>
      </w:r>
      <w:r>
        <w:rPr>
          <w:noProof/>
        </w:rPr>
        <w:fldChar w:fldCharType="separate"/>
      </w:r>
      <w:r>
        <w:rPr>
          <w:noProof/>
        </w:rPr>
        <w:t>1766</w:t>
      </w:r>
      <w:r>
        <w:rPr>
          <w:noProof/>
        </w:rPr>
        <w:fldChar w:fldCharType="end"/>
      </w:r>
    </w:p>
    <w:p w14:paraId="7AD4909B" w14:textId="318B8BC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_Toc210629203 \h </w:instrText>
      </w:r>
      <w:r>
        <w:rPr>
          <w:noProof/>
        </w:rPr>
      </w:r>
      <w:r>
        <w:rPr>
          <w:noProof/>
        </w:rPr>
        <w:fldChar w:fldCharType="separate"/>
      </w:r>
      <w:r>
        <w:rPr>
          <w:noProof/>
        </w:rPr>
        <w:t>1767</w:t>
      </w:r>
      <w:r>
        <w:rPr>
          <w:noProof/>
        </w:rPr>
        <w:fldChar w:fldCharType="end"/>
      </w:r>
    </w:p>
    <w:p w14:paraId="47BC7B9A" w14:textId="784DECA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_Toc210629204 \h </w:instrText>
      </w:r>
      <w:r>
        <w:rPr>
          <w:noProof/>
        </w:rPr>
      </w:r>
      <w:r>
        <w:rPr>
          <w:noProof/>
        </w:rPr>
        <w:fldChar w:fldCharType="separate"/>
      </w:r>
      <w:r>
        <w:rPr>
          <w:noProof/>
        </w:rPr>
        <w:t>1767</w:t>
      </w:r>
      <w:r>
        <w:rPr>
          <w:noProof/>
        </w:rPr>
        <w:fldChar w:fldCharType="end"/>
      </w:r>
    </w:p>
    <w:p w14:paraId="24DE8F00" w14:textId="5734541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_Toc210629205 \h </w:instrText>
      </w:r>
      <w:r>
        <w:rPr>
          <w:noProof/>
        </w:rPr>
      </w:r>
      <w:r>
        <w:rPr>
          <w:noProof/>
        </w:rPr>
        <w:fldChar w:fldCharType="separate"/>
      </w:r>
      <w:r>
        <w:rPr>
          <w:noProof/>
        </w:rPr>
        <w:t>1767</w:t>
      </w:r>
      <w:r>
        <w:rPr>
          <w:noProof/>
        </w:rPr>
        <w:fldChar w:fldCharType="end"/>
      </w:r>
    </w:p>
    <w:p w14:paraId="0920B47E" w14:textId="456FE09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_Toc210629206 \h </w:instrText>
      </w:r>
      <w:r>
        <w:rPr>
          <w:noProof/>
        </w:rPr>
      </w:r>
      <w:r>
        <w:rPr>
          <w:noProof/>
        </w:rPr>
        <w:fldChar w:fldCharType="separate"/>
      </w:r>
      <w:r>
        <w:rPr>
          <w:noProof/>
        </w:rPr>
        <w:t>1768</w:t>
      </w:r>
      <w:r>
        <w:rPr>
          <w:noProof/>
        </w:rPr>
        <w:fldChar w:fldCharType="end"/>
      </w:r>
    </w:p>
    <w:p w14:paraId="46B8EFCF" w14:textId="5BF257A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_Toc210629207 \h </w:instrText>
      </w:r>
      <w:r>
        <w:rPr>
          <w:noProof/>
        </w:rPr>
      </w:r>
      <w:r>
        <w:rPr>
          <w:noProof/>
        </w:rPr>
        <w:fldChar w:fldCharType="separate"/>
      </w:r>
      <w:r>
        <w:rPr>
          <w:noProof/>
        </w:rPr>
        <w:t>1768</w:t>
      </w:r>
      <w:r>
        <w:rPr>
          <w:noProof/>
        </w:rPr>
        <w:fldChar w:fldCharType="end"/>
      </w:r>
    </w:p>
    <w:p w14:paraId="3FD4AE38" w14:textId="266B7FB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_Toc210629208 \h </w:instrText>
      </w:r>
      <w:r>
        <w:rPr>
          <w:noProof/>
        </w:rPr>
      </w:r>
      <w:r>
        <w:rPr>
          <w:noProof/>
        </w:rPr>
        <w:fldChar w:fldCharType="separate"/>
      </w:r>
      <w:r>
        <w:rPr>
          <w:noProof/>
        </w:rPr>
        <w:t>1769</w:t>
      </w:r>
      <w:r>
        <w:rPr>
          <w:noProof/>
        </w:rPr>
        <w:fldChar w:fldCharType="end"/>
      </w:r>
    </w:p>
    <w:p w14:paraId="5D2C61E6" w14:textId="6882B78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_Toc210629209 \h </w:instrText>
      </w:r>
      <w:r>
        <w:rPr>
          <w:noProof/>
        </w:rPr>
      </w:r>
      <w:r>
        <w:rPr>
          <w:noProof/>
        </w:rPr>
        <w:fldChar w:fldCharType="separate"/>
      </w:r>
      <w:r>
        <w:rPr>
          <w:noProof/>
        </w:rPr>
        <w:t>1769</w:t>
      </w:r>
      <w:r>
        <w:rPr>
          <w:noProof/>
        </w:rPr>
        <w:fldChar w:fldCharType="end"/>
      </w:r>
    </w:p>
    <w:p w14:paraId="0AB4A04E" w14:textId="05164AF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_Toc210629210 \h </w:instrText>
      </w:r>
      <w:r>
        <w:rPr>
          <w:noProof/>
        </w:rPr>
      </w:r>
      <w:r>
        <w:rPr>
          <w:noProof/>
        </w:rPr>
        <w:fldChar w:fldCharType="separate"/>
      </w:r>
      <w:r>
        <w:rPr>
          <w:noProof/>
        </w:rPr>
        <w:t>1769</w:t>
      </w:r>
      <w:r>
        <w:rPr>
          <w:noProof/>
        </w:rPr>
        <w:fldChar w:fldCharType="end"/>
      </w:r>
    </w:p>
    <w:p w14:paraId="4E768B74" w14:textId="6EB9690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_Toc210629211 \h </w:instrText>
      </w:r>
      <w:r>
        <w:rPr>
          <w:noProof/>
        </w:rPr>
      </w:r>
      <w:r>
        <w:rPr>
          <w:noProof/>
        </w:rPr>
        <w:fldChar w:fldCharType="separate"/>
      </w:r>
      <w:r>
        <w:rPr>
          <w:noProof/>
        </w:rPr>
        <w:t>1769</w:t>
      </w:r>
      <w:r>
        <w:rPr>
          <w:noProof/>
        </w:rPr>
        <w:fldChar w:fldCharType="end"/>
      </w:r>
    </w:p>
    <w:p w14:paraId="34D0C70B" w14:textId="5B58F57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_Toc210629212 \h </w:instrText>
      </w:r>
      <w:r>
        <w:rPr>
          <w:noProof/>
        </w:rPr>
      </w:r>
      <w:r>
        <w:rPr>
          <w:noProof/>
        </w:rPr>
        <w:fldChar w:fldCharType="separate"/>
      </w:r>
      <w:r>
        <w:rPr>
          <w:noProof/>
        </w:rPr>
        <w:t>1770</w:t>
      </w:r>
      <w:r>
        <w:rPr>
          <w:noProof/>
        </w:rPr>
        <w:fldChar w:fldCharType="end"/>
      </w:r>
    </w:p>
    <w:p w14:paraId="4870CC09" w14:textId="37DF268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_Toc210629213 \h </w:instrText>
      </w:r>
      <w:r>
        <w:rPr>
          <w:noProof/>
        </w:rPr>
      </w:r>
      <w:r>
        <w:rPr>
          <w:noProof/>
        </w:rPr>
        <w:fldChar w:fldCharType="separate"/>
      </w:r>
      <w:r>
        <w:rPr>
          <w:noProof/>
        </w:rPr>
        <w:t>1770</w:t>
      </w:r>
      <w:r>
        <w:rPr>
          <w:noProof/>
        </w:rPr>
        <w:fldChar w:fldCharType="end"/>
      </w:r>
    </w:p>
    <w:p w14:paraId="2A504359" w14:textId="04D3336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9.4.2</w:t>
      </w:r>
      <w:r>
        <w:rPr>
          <w:noProof/>
        </w:rPr>
        <w:tab/>
        <w:t>Test procedure</w:t>
      </w:r>
      <w:r>
        <w:rPr>
          <w:noProof/>
        </w:rPr>
        <w:tab/>
      </w:r>
      <w:r>
        <w:rPr>
          <w:noProof/>
        </w:rPr>
        <w:fldChar w:fldCharType="begin" w:fldLock="1"/>
      </w:r>
      <w:r>
        <w:rPr>
          <w:noProof/>
        </w:rPr>
        <w:instrText xml:space="preserve"> PAGEREF _Toc210629214 \h </w:instrText>
      </w:r>
      <w:r>
        <w:rPr>
          <w:noProof/>
        </w:rPr>
      </w:r>
      <w:r>
        <w:rPr>
          <w:noProof/>
        </w:rPr>
        <w:fldChar w:fldCharType="separate"/>
      </w:r>
      <w:r>
        <w:rPr>
          <w:noProof/>
        </w:rPr>
        <w:t>1771</w:t>
      </w:r>
      <w:r>
        <w:rPr>
          <w:noProof/>
        </w:rPr>
        <w:fldChar w:fldCharType="end"/>
      </w:r>
    </w:p>
    <w:p w14:paraId="64346B25" w14:textId="659FBFD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_Toc210629215 \h </w:instrText>
      </w:r>
      <w:r>
        <w:rPr>
          <w:noProof/>
        </w:rPr>
      </w:r>
      <w:r>
        <w:rPr>
          <w:noProof/>
        </w:rPr>
        <w:fldChar w:fldCharType="separate"/>
      </w:r>
      <w:r>
        <w:rPr>
          <w:noProof/>
        </w:rPr>
        <w:t>1771</w:t>
      </w:r>
      <w:r>
        <w:rPr>
          <w:noProof/>
        </w:rPr>
        <w:fldChar w:fldCharType="end"/>
      </w:r>
    </w:p>
    <w:p w14:paraId="49FF6506" w14:textId="6E28E1A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_Toc210629216 \h </w:instrText>
      </w:r>
      <w:r>
        <w:rPr>
          <w:noProof/>
        </w:rPr>
      </w:r>
      <w:r>
        <w:rPr>
          <w:noProof/>
        </w:rPr>
        <w:fldChar w:fldCharType="separate"/>
      </w:r>
      <w:r>
        <w:rPr>
          <w:noProof/>
        </w:rPr>
        <w:t>1771</w:t>
      </w:r>
      <w:r>
        <w:rPr>
          <w:noProof/>
        </w:rPr>
        <w:fldChar w:fldCharType="end"/>
      </w:r>
    </w:p>
    <w:p w14:paraId="65D37750" w14:textId="16829E4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_Toc210629217 \h </w:instrText>
      </w:r>
      <w:r>
        <w:rPr>
          <w:noProof/>
        </w:rPr>
      </w:r>
      <w:r>
        <w:rPr>
          <w:noProof/>
        </w:rPr>
        <w:fldChar w:fldCharType="separate"/>
      </w:r>
      <w:r>
        <w:rPr>
          <w:noProof/>
        </w:rPr>
        <w:t>1771</w:t>
      </w:r>
      <w:r>
        <w:rPr>
          <w:noProof/>
        </w:rPr>
        <w:fldChar w:fldCharType="end"/>
      </w:r>
    </w:p>
    <w:p w14:paraId="7C95139F" w14:textId="74711350"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General</w:t>
      </w:r>
      <w:r>
        <w:rPr>
          <w:noProof/>
        </w:rPr>
        <w:tab/>
      </w:r>
      <w:r>
        <w:rPr>
          <w:noProof/>
        </w:rPr>
        <w:fldChar w:fldCharType="begin" w:fldLock="1"/>
      </w:r>
      <w:r>
        <w:rPr>
          <w:noProof/>
        </w:rPr>
        <w:instrText xml:space="preserve"> PAGEREF _Toc210629218 \h </w:instrText>
      </w:r>
      <w:r>
        <w:rPr>
          <w:noProof/>
        </w:rPr>
      </w:r>
      <w:r>
        <w:rPr>
          <w:noProof/>
        </w:rPr>
        <w:fldChar w:fldCharType="separate"/>
      </w:r>
      <w:r>
        <w:rPr>
          <w:noProof/>
        </w:rPr>
        <w:t>1771</w:t>
      </w:r>
      <w:r>
        <w:rPr>
          <w:noProof/>
        </w:rPr>
        <w:fldChar w:fldCharType="end"/>
      </w:r>
    </w:p>
    <w:p w14:paraId="7E1EB99D" w14:textId="3A0F9E7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_Toc210629219 \h </w:instrText>
      </w:r>
      <w:r>
        <w:rPr>
          <w:noProof/>
        </w:rPr>
      </w:r>
      <w:r>
        <w:rPr>
          <w:noProof/>
        </w:rPr>
        <w:fldChar w:fldCharType="separate"/>
      </w:r>
      <w:r>
        <w:rPr>
          <w:noProof/>
        </w:rPr>
        <w:t>1771</w:t>
      </w:r>
      <w:r>
        <w:rPr>
          <w:noProof/>
        </w:rPr>
        <w:fldChar w:fldCharType="end"/>
      </w:r>
    </w:p>
    <w:p w14:paraId="7BC3A9CD" w14:textId="22F8D60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_Toc210629220 \h </w:instrText>
      </w:r>
      <w:r>
        <w:rPr>
          <w:noProof/>
        </w:rPr>
      </w:r>
      <w:r>
        <w:rPr>
          <w:noProof/>
        </w:rPr>
        <w:fldChar w:fldCharType="separate"/>
      </w:r>
      <w:r>
        <w:rPr>
          <w:noProof/>
        </w:rPr>
        <w:t>1772</w:t>
      </w:r>
      <w:r>
        <w:rPr>
          <w:noProof/>
        </w:rPr>
        <w:fldChar w:fldCharType="end"/>
      </w:r>
    </w:p>
    <w:p w14:paraId="1C5621B9" w14:textId="7D02249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_Toc210629221 \h </w:instrText>
      </w:r>
      <w:r>
        <w:rPr>
          <w:noProof/>
        </w:rPr>
      </w:r>
      <w:r>
        <w:rPr>
          <w:noProof/>
        </w:rPr>
        <w:fldChar w:fldCharType="separate"/>
      </w:r>
      <w:r>
        <w:rPr>
          <w:noProof/>
        </w:rPr>
        <w:t>1772</w:t>
      </w:r>
      <w:r>
        <w:rPr>
          <w:noProof/>
        </w:rPr>
        <w:fldChar w:fldCharType="end"/>
      </w:r>
    </w:p>
    <w:p w14:paraId="2F58809D" w14:textId="6987AA3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_Toc210629222 \h </w:instrText>
      </w:r>
      <w:r>
        <w:rPr>
          <w:noProof/>
        </w:rPr>
      </w:r>
      <w:r>
        <w:rPr>
          <w:noProof/>
        </w:rPr>
        <w:fldChar w:fldCharType="separate"/>
      </w:r>
      <w:r>
        <w:rPr>
          <w:noProof/>
        </w:rPr>
        <w:t>1772</w:t>
      </w:r>
      <w:r>
        <w:rPr>
          <w:noProof/>
        </w:rPr>
        <w:fldChar w:fldCharType="end"/>
      </w:r>
    </w:p>
    <w:p w14:paraId="714AC8AB" w14:textId="5D00FA5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_Toc210629223 \h </w:instrText>
      </w:r>
      <w:r>
        <w:rPr>
          <w:noProof/>
        </w:rPr>
      </w:r>
      <w:r>
        <w:rPr>
          <w:noProof/>
        </w:rPr>
        <w:fldChar w:fldCharType="separate"/>
      </w:r>
      <w:r>
        <w:rPr>
          <w:noProof/>
        </w:rPr>
        <w:t>1772</w:t>
      </w:r>
      <w:r>
        <w:rPr>
          <w:noProof/>
        </w:rPr>
        <w:fldChar w:fldCharType="end"/>
      </w:r>
    </w:p>
    <w:p w14:paraId="5D014CD1" w14:textId="247E96E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_Toc210629224 \h </w:instrText>
      </w:r>
      <w:r>
        <w:rPr>
          <w:noProof/>
        </w:rPr>
      </w:r>
      <w:r>
        <w:rPr>
          <w:noProof/>
        </w:rPr>
        <w:fldChar w:fldCharType="separate"/>
      </w:r>
      <w:r>
        <w:rPr>
          <w:noProof/>
        </w:rPr>
        <w:t>1772</w:t>
      </w:r>
      <w:r>
        <w:rPr>
          <w:noProof/>
        </w:rPr>
        <w:fldChar w:fldCharType="end"/>
      </w:r>
    </w:p>
    <w:p w14:paraId="15ECE224" w14:textId="7FAC20F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_Toc210629225 \h </w:instrText>
      </w:r>
      <w:r>
        <w:rPr>
          <w:noProof/>
        </w:rPr>
      </w:r>
      <w:r>
        <w:rPr>
          <w:noProof/>
        </w:rPr>
        <w:fldChar w:fldCharType="separate"/>
      </w:r>
      <w:r>
        <w:rPr>
          <w:noProof/>
        </w:rPr>
        <w:t>1773</w:t>
      </w:r>
      <w:r>
        <w:rPr>
          <w:noProof/>
        </w:rPr>
        <w:fldChar w:fldCharType="end"/>
      </w:r>
    </w:p>
    <w:p w14:paraId="3BAC4E5A" w14:textId="340D140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_Toc210629226 \h </w:instrText>
      </w:r>
      <w:r>
        <w:rPr>
          <w:noProof/>
        </w:rPr>
      </w:r>
      <w:r>
        <w:rPr>
          <w:noProof/>
        </w:rPr>
        <w:fldChar w:fldCharType="separate"/>
      </w:r>
      <w:r>
        <w:rPr>
          <w:noProof/>
        </w:rPr>
        <w:t>1773</w:t>
      </w:r>
      <w:r>
        <w:rPr>
          <w:noProof/>
        </w:rPr>
        <w:fldChar w:fldCharType="end"/>
      </w:r>
    </w:p>
    <w:p w14:paraId="5C46B347" w14:textId="1B00035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_Toc210629227 \h </w:instrText>
      </w:r>
      <w:r>
        <w:rPr>
          <w:noProof/>
        </w:rPr>
      </w:r>
      <w:r>
        <w:rPr>
          <w:noProof/>
        </w:rPr>
        <w:fldChar w:fldCharType="separate"/>
      </w:r>
      <w:r>
        <w:rPr>
          <w:noProof/>
        </w:rPr>
        <w:t>1773</w:t>
      </w:r>
      <w:r>
        <w:rPr>
          <w:noProof/>
        </w:rPr>
        <w:fldChar w:fldCharType="end"/>
      </w:r>
    </w:p>
    <w:p w14:paraId="1F5889CE" w14:textId="45301FD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_Toc210629228 \h </w:instrText>
      </w:r>
      <w:r>
        <w:rPr>
          <w:noProof/>
        </w:rPr>
      </w:r>
      <w:r>
        <w:rPr>
          <w:noProof/>
        </w:rPr>
        <w:fldChar w:fldCharType="separate"/>
      </w:r>
      <w:r>
        <w:rPr>
          <w:noProof/>
        </w:rPr>
        <w:t>1773</w:t>
      </w:r>
      <w:r>
        <w:rPr>
          <w:noProof/>
        </w:rPr>
        <w:fldChar w:fldCharType="end"/>
      </w:r>
    </w:p>
    <w:p w14:paraId="22AB639A" w14:textId="363D5BB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_Toc210629229 \h </w:instrText>
      </w:r>
      <w:r>
        <w:rPr>
          <w:noProof/>
        </w:rPr>
      </w:r>
      <w:r>
        <w:rPr>
          <w:noProof/>
        </w:rPr>
        <w:fldChar w:fldCharType="separate"/>
      </w:r>
      <w:r>
        <w:rPr>
          <w:noProof/>
        </w:rPr>
        <w:t>1773</w:t>
      </w:r>
      <w:r>
        <w:rPr>
          <w:noProof/>
        </w:rPr>
        <w:fldChar w:fldCharType="end"/>
      </w:r>
    </w:p>
    <w:p w14:paraId="2418D487" w14:textId="58E7DD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_Toc210629230 \h </w:instrText>
      </w:r>
      <w:r>
        <w:rPr>
          <w:noProof/>
        </w:rPr>
      </w:r>
      <w:r>
        <w:rPr>
          <w:noProof/>
        </w:rPr>
        <w:fldChar w:fldCharType="separate"/>
      </w:r>
      <w:r>
        <w:rPr>
          <w:noProof/>
        </w:rPr>
        <w:t>1773</w:t>
      </w:r>
      <w:r>
        <w:rPr>
          <w:noProof/>
        </w:rPr>
        <w:fldChar w:fldCharType="end"/>
      </w:r>
    </w:p>
    <w:p w14:paraId="679E00C1" w14:textId="6409FBB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_Toc210629231 \h </w:instrText>
      </w:r>
      <w:r>
        <w:rPr>
          <w:noProof/>
        </w:rPr>
      </w:r>
      <w:r>
        <w:rPr>
          <w:noProof/>
        </w:rPr>
        <w:fldChar w:fldCharType="separate"/>
      </w:r>
      <w:r>
        <w:rPr>
          <w:noProof/>
        </w:rPr>
        <w:t>1773</w:t>
      </w:r>
      <w:r>
        <w:rPr>
          <w:noProof/>
        </w:rPr>
        <w:fldChar w:fldCharType="end"/>
      </w:r>
    </w:p>
    <w:p w14:paraId="338FD16B" w14:textId="0A7B6E6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_Toc210629232 \h </w:instrText>
      </w:r>
      <w:r>
        <w:rPr>
          <w:noProof/>
        </w:rPr>
      </w:r>
      <w:r>
        <w:rPr>
          <w:noProof/>
        </w:rPr>
        <w:fldChar w:fldCharType="separate"/>
      </w:r>
      <w:r>
        <w:rPr>
          <w:noProof/>
        </w:rPr>
        <w:t>1774</w:t>
      </w:r>
      <w:r>
        <w:rPr>
          <w:noProof/>
        </w:rPr>
        <w:fldChar w:fldCharType="end"/>
      </w:r>
    </w:p>
    <w:p w14:paraId="2F61BF87" w14:textId="694008B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_Toc210629233 \h </w:instrText>
      </w:r>
      <w:r>
        <w:rPr>
          <w:noProof/>
        </w:rPr>
      </w:r>
      <w:r>
        <w:rPr>
          <w:noProof/>
        </w:rPr>
        <w:fldChar w:fldCharType="separate"/>
      </w:r>
      <w:r>
        <w:rPr>
          <w:noProof/>
        </w:rPr>
        <w:t>1774</w:t>
      </w:r>
      <w:r>
        <w:rPr>
          <w:noProof/>
        </w:rPr>
        <w:fldChar w:fldCharType="end"/>
      </w:r>
    </w:p>
    <w:p w14:paraId="53FD66B9" w14:textId="7CE13E1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_Toc210629234 \h </w:instrText>
      </w:r>
      <w:r>
        <w:rPr>
          <w:noProof/>
        </w:rPr>
      </w:r>
      <w:r>
        <w:rPr>
          <w:noProof/>
        </w:rPr>
        <w:fldChar w:fldCharType="separate"/>
      </w:r>
      <w:r>
        <w:rPr>
          <w:noProof/>
        </w:rPr>
        <w:t>1777</w:t>
      </w:r>
      <w:r>
        <w:rPr>
          <w:noProof/>
        </w:rPr>
        <w:fldChar w:fldCharType="end"/>
      </w:r>
    </w:p>
    <w:p w14:paraId="3B5AA864" w14:textId="624F701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_Toc210629235 \h </w:instrText>
      </w:r>
      <w:r>
        <w:rPr>
          <w:noProof/>
        </w:rPr>
      </w:r>
      <w:r>
        <w:rPr>
          <w:noProof/>
        </w:rPr>
        <w:fldChar w:fldCharType="separate"/>
      </w:r>
      <w:r>
        <w:rPr>
          <w:noProof/>
        </w:rPr>
        <w:t>1777</w:t>
      </w:r>
      <w:r>
        <w:rPr>
          <w:noProof/>
        </w:rPr>
        <w:fldChar w:fldCharType="end"/>
      </w:r>
    </w:p>
    <w:p w14:paraId="1FFACE5C" w14:textId="2AB100B0"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fldChar w:fldCharType="begin" w:fldLock="1"/>
      </w:r>
      <w:r>
        <w:rPr>
          <w:noProof/>
        </w:rPr>
        <w:instrText xml:space="preserve"> PAGEREF _Toc210629236 \h </w:instrText>
      </w:r>
      <w:r>
        <w:rPr>
          <w:noProof/>
        </w:rPr>
      </w:r>
      <w:r>
        <w:rPr>
          <w:noProof/>
        </w:rPr>
        <w:fldChar w:fldCharType="separate"/>
      </w:r>
      <w:r>
        <w:rPr>
          <w:noProof/>
        </w:rPr>
        <w:t>1782</w:t>
      </w:r>
      <w:r>
        <w:rPr>
          <w:noProof/>
        </w:rPr>
        <w:fldChar w:fldCharType="end"/>
      </w:r>
    </w:p>
    <w:p w14:paraId="73CB6494" w14:textId="7AE24F98"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fldChar w:fldCharType="begin" w:fldLock="1"/>
      </w:r>
      <w:r>
        <w:rPr>
          <w:noProof/>
        </w:rPr>
        <w:instrText xml:space="preserve"> PAGEREF _Toc210629237 \h </w:instrText>
      </w:r>
      <w:r>
        <w:rPr>
          <w:noProof/>
        </w:rPr>
      </w:r>
      <w:r>
        <w:rPr>
          <w:noProof/>
        </w:rPr>
        <w:fldChar w:fldCharType="separate"/>
      </w:r>
      <w:r>
        <w:rPr>
          <w:noProof/>
        </w:rPr>
        <w:t>1782</w:t>
      </w:r>
      <w:r>
        <w:rPr>
          <w:noProof/>
        </w:rPr>
        <w:fldChar w:fldCharType="end"/>
      </w:r>
    </w:p>
    <w:p w14:paraId="5CDE74B4" w14:textId="46700127"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_Toc210629238 \h </w:instrText>
      </w:r>
      <w:r>
        <w:rPr>
          <w:noProof/>
        </w:rPr>
      </w:r>
      <w:r>
        <w:rPr>
          <w:noProof/>
        </w:rPr>
        <w:fldChar w:fldCharType="separate"/>
      </w:r>
      <w:r>
        <w:rPr>
          <w:noProof/>
        </w:rPr>
        <w:t>1782</w:t>
      </w:r>
      <w:r>
        <w:rPr>
          <w:noProof/>
        </w:rPr>
        <w:fldChar w:fldCharType="end"/>
      </w:r>
    </w:p>
    <w:p w14:paraId="5D300FCE" w14:textId="754AAD63"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_Toc210629239 \h </w:instrText>
      </w:r>
      <w:r>
        <w:rPr>
          <w:noProof/>
        </w:rPr>
      </w:r>
      <w:r>
        <w:rPr>
          <w:noProof/>
        </w:rPr>
        <w:fldChar w:fldCharType="separate"/>
      </w:r>
      <w:r>
        <w:rPr>
          <w:noProof/>
        </w:rPr>
        <w:t>1782</w:t>
      </w:r>
      <w:r>
        <w:rPr>
          <w:noProof/>
        </w:rPr>
        <w:fldChar w:fldCharType="end"/>
      </w:r>
    </w:p>
    <w:p w14:paraId="17DB39B0" w14:textId="6057CCE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_Toc210629240 \h </w:instrText>
      </w:r>
      <w:r>
        <w:rPr>
          <w:noProof/>
        </w:rPr>
      </w:r>
      <w:r>
        <w:rPr>
          <w:noProof/>
        </w:rPr>
        <w:fldChar w:fldCharType="separate"/>
      </w:r>
      <w:r>
        <w:rPr>
          <w:noProof/>
        </w:rPr>
        <w:t>1782</w:t>
      </w:r>
      <w:r>
        <w:rPr>
          <w:noProof/>
        </w:rPr>
        <w:fldChar w:fldCharType="end"/>
      </w:r>
    </w:p>
    <w:p w14:paraId="5040E556" w14:textId="52E26BF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noProof/>
        </w:rPr>
        <w:tab/>
        <w:t>Radiated requirements</w:t>
      </w:r>
      <w:r>
        <w:rPr>
          <w:noProof/>
        </w:rPr>
        <w:tab/>
      </w:r>
      <w:r>
        <w:rPr>
          <w:noProof/>
        </w:rPr>
        <w:fldChar w:fldCharType="begin" w:fldLock="1"/>
      </w:r>
      <w:r>
        <w:rPr>
          <w:noProof/>
        </w:rPr>
        <w:instrText xml:space="preserve"> PAGEREF _Toc210629241 \h </w:instrText>
      </w:r>
      <w:r>
        <w:rPr>
          <w:noProof/>
        </w:rPr>
      </w:r>
      <w:r>
        <w:rPr>
          <w:noProof/>
        </w:rPr>
        <w:fldChar w:fldCharType="separate"/>
      </w:r>
      <w:r>
        <w:rPr>
          <w:noProof/>
        </w:rPr>
        <w:t>1782</w:t>
      </w:r>
      <w:r>
        <w:rPr>
          <w:noProof/>
        </w:rPr>
        <w:fldChar w:fldCharType="end"/>
      </w:r>
    </w:p>
    <w:p w14:paraId="64AAEA42" w14:textId="6795F72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_Toc210629242 \h </w:instrText>
      </w:r>
      <w:r>
        <w:rPr>
          <w:noProof/>
        </w:rPr>
      </w:r>
      <w:r>
        <w:rPr>
          <w:noProof/>
        </w:rPr>
        <w:fldChar w:fldCharType="separate"/>
      </w:r>
      <w:r>
        <w:rPr>
          <w:noProof/>
        </w:rPr>
        <w:t>1782</w:t>
      </w:r>
      <w:r>
        <w:rPr>
          <w:noProof/>
        </w:rPr>
        <w:fldChar w:fldCharType="end"/>
      </w:r>
    </w:p>
    <w:p w14:paraId="0BE9D3E6" w14:textId="3E079B6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_Toc210629243 \h </w:instrText>
      </w:r>
      <w:r>
        <w:rPr>
          <w:noProof/>
        </w:rPr>
      </w:r>
      <w:r>
        <w:rPr>
          <w:noProof/>
        </w:rPr>
        <w:fldChar w:fldCharType="separate"/>
      </w:r>
      <w:r>
        <w:rPr>
          <w:noProof/>
        </w:rPr>
        <w:t>1782</w:t>
      </w:r>
      <w:r>
        <w:rPr>
          <w:noProof/>
        </w:rPr>
        <w:fldChar w:fldCharType="end"/>
      </w:r>
    </w:p>
    <w:p w14:paraId="2472E3F1" w14:textId="0B927D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_Toc210629244 \h </w:instrText>
      </w:r>
      <w:r>
        <w:rPr>
          <w:noProof/>
        </w:rPr>
      </w:r>
      <w:r>
        <w:rPr>
          <w:noProof/>
        </w:rPr>
        <w:fldChar w:fldCharType="separate"/>
      </w:r>
      <w:r>
        <w:rPr>
          <w:noProof/>
        </w:rPr>
        <w:t>1782</w:t>
      </w:r>
      <w:r>
        <w:rPr>
          <w:noProof/>
        </w:rPr>
        <w:fldChar w:fldCharType="end"/>
      </w:r>
    </w:p>
    <w:p w14:paraId="669F4FAB" w14:textId="532F9F3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_Toc210629245 \h </w:instrText>
      </w:r>
      <w:r>
        <w:rPr>
          <w:noProof/>
        </w:rPr>
      </w:r>
      <w:r>
        <w:rPr>
          <w:noProof/>
        </w:rPr>
        <w:fldChar w:fldCharType="separate"/>
      </w:r>
      <w:r>
        <w:rPr>
          <w:noProof/>
        </w:rPr>
        <w:t>1783</w:t>
      </w:r>
      <w:r>
        <w:rPr>
          <w:noProof/>
        </w:rPr>
        <w:fldChar w:fldCharType="end"/>
      </w:r>
    </w:p>
    <w:p w14:paraId="08C03907" w14:textId="5B5AA65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_Toc210629246 \h </w:instrText>
      </w:r>
      <w:r>
        <w:rPr>
          <w:noProof/>
        </w:rPr>
      </w:r>
      <w:r>
        <w:rPr>
          <w:noProof/>
        </w:rPr>
        <w:fldChar w:fldCharType="separate"/>
      </w:r>
      <w:r>
        <w:rPr>
          <w:noProof/>
        </w:rPr>
        <w:t>1783</w:t>
      </w:r>
      <w:r>
        <w:rPr>
          <w:noProof/>
        </w:rPr>
        <w:fldChar w:fldCharType="end"/>
      </w:r>
    </w:p>
    <w:p w14:paraId="51587638" w14:textId="6D17365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_Toc210629247 \h </w:instrText>
      </w:r>
      <w:r>
        <w:rPr>
          <w:noProof/>
        </w:rPr>
      </w:r>
      <w:r>
        <w:rPr>
          <w:noProof/>
        </w:rPr>
        <w:fldChar w:fldCharType="separate"/>
      </w:r>
      <w:r>
        <w:rPr>
          <w:noProof/>
        </w:rPr>
        <w:t>1783</w:t>
      </w:r>
      <w:r>
        <w:rPr>
          <w:noProof/>
        </w:rPr>
        <w:fldChar w:fldCharType="end"/>
      </w:r>
    </w:p>
    <w:p w14:paraId="49BC106B" w14:textId="3C1E197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_Toc210629248 \h </w:instrText>
      </w:r>
      <w:r>
        <w:rPr>
          <w:noProof/>
        </w:rPr>
      </w:r>
      <w:r>
        <w:rPr>
          <w:noProof/>
        </w:rPr>
        <w:fldChar w:fldCharType="separate"/>
      </w:r>
      <w:r>
        <w:rPr>
          <w:noProof/>
        </w:rPr>
        <w:t>1783</w:t>
      </w:r>
      <w:r>
        <w:rPr>
          <w:noProof/>
        </w:rPr>
        <w:fldChar w:fldCharType="end"/>
      </w:r>
    </w:p>
    <w:p w14:paraId="4ECEBD0D" w14:textId="1B0B614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_Toc210629249 \h </w:instrText>
      </w:r>
      <w:r>
        <w:rPr>
          <w:noProof/>
        </w:rPr>
      </w:r>
      <w:r>
        <w:rPr>
          <w:noProof/>
        </w:rPr>
        <w:fldChar w:fldCharType="separate"/>
      </w:r>
      <w:r>
        <w:rPr>
          <w:noProof/>
        </w:rPr>
        <w:t>1783</w:t>
      </w:r>
      <w:r>
        <w:rPr>
          <w:noProof/>
        </w:rPr>
        <w:fldChar w:fldCharType="end"/>
      </w:r>
    </w:p>
    <w:p w14:paraId="6C376FF1" w14:textId="44B5462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_Toc210629250 \h </w:instrText>
      </w:r>
      <w:r>
        <w:rPr>
          <w:noProof/>
        </w:rPr>
      </w:r>
      <w:r>
        <w:rPr>
          <w:noProof/>
        </w:rPr>
        <w:fldChar w:fldCharType="separate"/>
      </w:r>
      <w:r>
        <w:rPr>
          <w:noProof/>
        </w:rPr>
        <w:t>1783</w:t>
      </w:r>
      <w:r>
        <w:rPr>
          <w:noProof/>
        </w:rPr>
        <w:fldChar w:fldCharType="end"/>
      </w:r>
    </w:p>
    <w:p w14:paraId="25CE50B0" w14:textId="1396C4E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_Toc210629251 \h </w:instrText>
      </w:r>
      <w:r>
        <w:rPr>
          <w:noProof/>
        </w:rPr>
      </w:r>
      <w:r>
        <w:rPr>
          <w:noProof/>
        </w:rPr>
        <w:fldChar w:fldCharType="separate"/>
      </w:r>
      <w:r>
        <w:rPr>
          <w:noProof/>
        </w:rPr>
        <w:t>1783</w:t>
      </w:r>
      <w:r>
        <w:rPr>
          <w:noProof/>
        </w:rPr>
        <w:fldChar w:fldCharType="end"/>
      </w:r>
    </w:p>
    <w:p w14:paraId="76FA2535" w14:textId="7889C51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_Toc210629252 \h </w:instrText>
      </w:r>
      <w:r>
        <w:rPr>
          <w:noProof/>
        </w:rPr>
      </w:r>
      <w:r>
        <w:rPr>
          <w:noProof/>
        </w:rPr>
        <w:fldChar w:fldCharType="separate"/>
      </w:r>
      <w:r>
        <w:rPr>
          <w:noProof/>
        </w:rPr>
        <w:t>1783</w:t>
      </w:r>
      <w:r>
        <w:rPr>
          <w:noProof/>
        </w:rPr>
        <w:fldChar w:fldCharType="end"/>
      </w:r>
    </w:p>
    <w:p w14:paraId="75726813" w14:textId="169887CB"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_Toc210629253 \h </w:instrText>
      </w:r>
      <w:r>
        <w:rPr>
          <w:noProof/>
        </w:rPr>
      </w:r>
      <w:r>
        <w:rPr>
          <w:noProof/>
        </w:rPr>
        <w:fldChar w:fldCharType="separate"/>
      </w:r>
      <w:r>
        <w:rPr>
          <w:noProof/>
        </w:rPr>
        <w:t>1784</w:t>
      </w:r>
      <w:r>
        <w:rPr>
          <w:noProof/>
        </w:rPr>
        <w:fldChar w:fldCharType="end"/>
      </w:r>
    </w:p>
    <w:p w14:paraId="410F8AA0" w14:textId="77194C9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_Toc210629254 \h </w:instrText>
      </w:r>
      <w:r>
        <w:rPr>
          <w:noProof/>
        </w:rPr>
      </w:r>
      <w:r>
        <w:rPr>
          <w:noProof/>
        </w:rPr>
        <w:fldChar w:fldCharType="separate"/>
      </w:r>
      <w:r>
        <w:rPr>
          <w:noProof/>
        </w:rPr>
        <w:t>1788</w:t>
      </w:r>
      <w:r>
        <w:rPr>
          <w:noProof/>
        </w:rPr>
        <w:fldChar w:fldCharType="end"/>
      </w:r>
    </w:p>
    <w:p w14:paraId="0C46015B" w14:textId="1D0314B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F13D24">
        <w:rPr>
          <w:noProof/>
          <w:snapToGrid w:val="0"/>
        </w:rPr>
        <w:tab/>
      </w:r>
      <w:r>
        <w:rPr>
          <w:noProof/>
        </w:rPr>
        <w:t>General</w:t>
      </w:r>
      <w:r>
        <w:rPr>
          <w:noProof/>
        </w:rPr>
        <w:tab/>
      </w:r>
      <w:r>
        <w:rPr>
          <w:noProof/>
        </w:rPr>
        <w:fldChar w:fldCharType="begin" w:fldLock="1"/>
      </w:r>
      <w:r>
        <w:rPr>
          <w:noProof/>
        </w:rPr>
        <w:instrText xml:space="preserve"> PAGEREF _Toc210629255 \h </w:instrText>
      </w:r>
      <w:r>
        <w:rPr>
          <w:noProof/>
        </w:rPr>
      </w:r>
      <w:r>
        <w:rPr>
          <w:noProof/>
        </w:rPr>
        <w:fldChar w:fldCharType="separate"/>
      </w:r>
      <w:r>
        <w:rPr>
          <w:noProof/>
        </w:rPr>
        <w:t>1788</w:t>
      </w:r>
      <w:r>
        <w:rPr>
          <w:noProof/>
        </w:rPr>
        <w:fldChar w:fldCharType="end"/>
      </w:r>
    </w:p>
    <w:p w14:paraId="74AEC2BE" w14:textId="79E640D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A.1.1</w:t>
      </w:r>
      <w:r w:rsidRPr="00F13D24">
        <w:rPr>
          <w:noProof/>
          <w:snapToGrid w:val="0"/>
        </w:rPr>
        <w:tab/>
        <w:t>Throughput definition</w:t>
      </w:r>
      <w:r>
        <w:rPr>
          <w:noProof/>
        </w:rPr>
        <w:tab/>
      </w:r>
      <w:r>
        <w:rPr>
          <w:noProof/>
        </w:rPr>
        <w:fldChar w:fldCharType="begin" w:fldLock="1"/>
      </w:r>
      <w:r>
        <w:rPr>
          <w:noProof/>
        </w:rPr>
        <w:instrText xml:space="preserve"> PAGEREF _Toc210629256 \h </w:instrText>
      </w:r>
      <w:r>
        <w:rPr>
          <w:noProof/>
        </w:rPr>
      </w:r>
      <w:r>
        <w:rPr>
          <w:noProof/>
        </w:rPr>
        <w:fldChar w:fldCharType="separate"/>
      </w:r>
      <w:r>
        <w:rPr>
          <w:noProof/>
        </w:rPr>
        <w:t>1788</w:t>
      </w:r>
      <w:r>
        <w:rPr>
          <w:noProof/>
        </w:rPr>
        <w:fldChar w:fldCharType="end"/>
      </w:r>
    </w:p>
    <w:p w14:paraId="6F71E630" w14:textId="290B64C1"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F13D24">
        <w:rPr>
          <w:noProof/>
          <w:snapToGrid w:val="0"/>
        </w:rPr>
        <w:tab/>
      </w:r>
      <w:r>
        <w:rPr>
          <w:noProof/>
        </w:rPr>
        <w:t>UL reference measurement channels</w:t>
      </w:r>
      <w:r>
        <w:rPr>
          <w:noProof/>
        </w:rPr>
        <w:tab/>
      </w:r>
      <w:r>
        <w:rPr>
          <w:noProof/>
        </w:rPr>
        <w:fldChar w:fldCharType="begin" w:fldLock="1"/>
      </w:r>
      <w:r>
        <w:rPr>
          <w:noProof/>
        </w:rPr>
        <w:instrText xml:space="preserve"> PAGEREF _Toc210629257 \h </w:instrText>
      </w:r>
      <w:r>
        <w:rPr>
          <w:noProof/>
        </w:rPr>
      </w:r>
      <w:r>
        <w:rPr>
          <w:noProof/>
        </w:rPr>
        <w:fldChar w:fldCharType="separate"/>
      </w:r>
      <w:r>
        <w:rPr>
          <w:noProof/>
        </w:rPr>
        <w:t>1788</w:t>
      </w:r>
      <w:r>
        <w:rPr>
          <w:noProof/>
        </w:rPr>
        <w:fldChar w:fldCharType="end"/>
      </w:r>
    </w:p>
    <w:p w14:paraId="7F98A051" w14:textId="6850BA9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_Toc210629258 \h </w:instrText>
      </w:r>
      <w:r>
        <w:rPr>
          <w:noProof/>
        </w:rPr>
      </w:r>
      <w:r>
        <w:rPr>
          <w:noProof/>
        </w:rPr>
        <w:fldChar w:fldCharType="separate"/>
      </w:r>
      <w:r>
        <w:rPr>
          <w:noProof/>
        </w:rPr>
        <w:t>1788</w:t>
      </w:r>
      <w:r>
        <w:rPr>
          <w:noProof/>
        </w:rPr>
        <w:fldChar w:fldCharType="end"/>
      </w:r>
    </w:p>
    <w:p w14:paraId="1D4B3E63" w14:textId="2BE7D603"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_Toc210629259 \h </w:instrText>
      </w:r>
      <w:r>
        <w:rPr>
          <w:noProof/>
        </w:rPr>
      </w:r>
      <w:r>
        <w:rPr>
          <w:noProof/>
        </w:rPr>
        <w:fldChar w:fldCharType="separate"/>
      </w:r>
      <w:r>
        <w:rPr>
          <w:noProof/>
        </w:rPr>
        <w:t>1789</w:t>
      </w:r>
      <w:r>
        <w:rPr>
          <w:noProof/>
        </w:rPr>
        <w:fldChar w:fldCharType="end"/>
      </w:r>
    </w:p>
    <w:p w14:paraId="6AA51249" w14:textId="3291B24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_Toc210629260 \h </w:instrText>
      </w:r>
      <w:r>
        <w:rPr>
          <w:noProof/>
        </w:rPr>
      </w:r>
      <w:r>
        <w:rPr>
          <w:noProof/>
        </w:rPr>
        <w:fldChar w:fldCharType="separate"/>
      </w:r>
      <w:r>
        <w:rPr>
          <w:noProof/>
        </w:rPr>
        <w:t>1789</w:t>
      </w:r>
      <w:r>
        <w:rPr>
          <w:noProof/>
        </w:rPr>
        <w:fldChar w:fldCharType="end"/>
      </w:r>
    </w:p>
    <w:p w14:paraId="59BB6ECF" w14:textId="2E98425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_Toc210629261 \h </w:instrText>
      </w:r>
      <w:r>
        <w:rPr>
          <w:noProof/>
        </w:rPr>
      </w:r>
      <w:r>
        <w:rPr>
          <w:noProof/>
        </w:rPr>
        <w:fldChar w:fldCharType="separate"/>
      </w:r>
      <w:r>
        <w:rPr>
          <w:noProof/>
        </w:rPr>
        <w:t>1790</w:t>
      </w:r>
      <w:r>
        <w:rPr>
          <w:noProof/>
        </w:rPr>
        <w:fldChar w:fldCharType="end"/>
      </w:r>
    </w:p>
    <w:p w14:paraId="0696D172" w14:textId="22BAB65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_Toc210629262 \h </w:instrText>
      </w:r>
      <w:r>
        <w:rPr>
          <w:noProof/>
        </w:rPr>
      </w:r>
      <w:r>
        <w:rPr>
          <w:noProof/>
        </w:rPr>
        <w:fldChar w:fldCharType="separate"/>
      </w:r>
      <w:r>
        <w:rPr>
          <w:noProof/>
        </w:rPr>
        <w:t>1791</w:t>
      </w:r>
      <w:r>
        <w:rPr>
          <w:noProof/>
        </w:rPr>
        <w:fldChar w:fldCharType="end"/>
      </w:r>
    </w:p>
    <w:p w14:paraId="62EDB883" w14:textId="3461AAB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_Toc210629263 \h </w:instrText>
      </w:r>
      <w:r>
        <w:rPr>
          <w:noProof/>
        </w:rPr>
      </w:r>
      <w:r>
        <w:rPr>
          <w:noProof/>
        </w:rPr>
        <w:fldChar w:fldCharType="separate"/>
      </w:r>
      <w:r>
        <w:rPr>
          <w:noProof/>
        </w:rPr>
        <w:t>1792</w:t>
      </w:r>
      <w:r>
        <w:rPr>
          <w:noProof/>
        </w:rPr>
        <w:fldChar w:fldCharType="end"/>
      </w:r>
    </w:p>
    <w:p w14:paraId="54CC58F9" w14:textId="26717A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Void</w:t>
      </w:r>
      <w:r>
        <w:rPr>
          <w:noProof/>
        </w:rPr>
        <w:tab/>
      </w:r>
      <w:r>
        <w:rPr>
          <w:noProof/>
        </w:rPr>
        <w:fldChar w:fldCharType="begin" w:fldLock="1"/>
      </w:r>
      <w:r>
        <w:rPr>
          <w:noProof/>
        </w:rPr>
        <w:instrText xml:space="preserve"> PAGEREF _Toc210629264 \h </w:instrText>
      </w:r>
      <w:r>
        <w:rPr>
          <w:noProof/>
        </w:rPr>
      </w:r>
      <w:r>
        <w:rPr>
          <w:noProof/>
        </w:rPr>
        <w:fldChar w:fldCharType="separate"/>
      </w:r>
      <w:r>
        <w:rPr>
          <w:noProof/>
        </w:rPr>
        <w:t>1793</w:t>
      </w:r>
      <w:r>
        <w:rPr>
          <w:noProof/>
        </w:rPr>
        <w:fldChar w:fldCharType="end"/>
      </w:r>
    </w:p>
    <w:p w14:paraId="3E7E2B10" w14:textId="1BD6DD9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_Toc210629265 \h </w:instrText>
      </w:r>
      <w:r>
        <w:rPr>
          <w:noProof/>
        </w:rPr>
      </w:r>
      <w:r>
        <w:rPr>
          <w:noProof/>
        </w:rPr>
        <w:fldChar w:fldCharType="separate"/>
      </w:r>
      <w:r>
        <w:rPr>
          <w:noProof/>
        </w:rPr>
        <w:t>1793</w:t>
      </w:r>
      <w:r>
        <w:rPr>
          <w:noProof/>
        </w:rPr>
        <w:fldChar w:fldCharType="end"/>
      </w:r>
    </w:p>
    <w:p w14:paraId="0946E027" w14:textId="3B09648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_Toc210629266 \h </w:instrText>
      </w:r>
      <w:r>
        <w:rPr>
          <w:noProof/>
        </w:rPr>
      </w:r>
      <w:r>
        <w:rPr>
          <w:noProof/>
        </w:rPr>
        <w:fldChar w:fldCharType="separate"/>
      </w:r>
      <w:r>
        <w:rPr>
          <w:noProof/>
        </w:rPr>
        <w:t>1794</w:t>
      </w:r>
      <w:r>
        <w:rPr>
          <w:noProof/>
        </w:rPr>
        <w:fldChar w:fldCharType="end"/>
      </w:r>
    </w:p>
    <w:p w14:paraId="7F11FBC0" w14:textId="19F2A05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_Toc210629267 \h </w:instrText>
      </w:r>
      <w:r>
        <w:rPr>
          <w:noProof/>
        </w:rPr>
      </w:r>
      <w:r>
        <w:rPr>
          <w:noProof/>
        </w:rPr>
        <w:fldChar w:fldCharType="separate"/>
      </w:r>
      <w:r>
        <w:rPr>
          <w:noProof/>
        </w:rPr>
        <w:t>1796</w:t>
      </w:r>
      <w:r>
        <w:rPr>
          <w:noProof/>
        </w:rPr>
        <w:fldChar w:fldCharType="end"/>
      </w:r>
    </w:p>
    <w:p w14:paraId="6FF3EECE" w14:textId="521839F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eVoid</w:t>
      </w:r>
      <w:r>
        <w:rPr>
          <w:noProof/>
        </w:rPr>
        <w:tab/>
      </w:r>
      <w:r>
        <w:rPr>
          <w:noProof/>
        </w:rPr>
        <w:fldChar w:fldCharType="begin" w:fldLock="1"/>
      </w:r>
      <w:r>
        <w:rPr>
          <w:noProof/>
        </w:rPr>
        <w:instrText xml:space="preserve"> PAGEREF _Toc210629268 \h </w:instrText>
      </w:r>
      <w:r>
        <w:rPr>
          <w:noProof/>
        </w:rPr>
      </w:r>
      <w:r>
        <w:rPr>
          <w:noProof/>
        </w:rPr>
        <w:fldChar w:fldCharType="separate"/>
      </w:r>
      <w:r>
        <w:rPr>
          <w:noProof/>
        </w:rPr>
        <w:t>1797</w:t>
      </w:r>
      <w:r>
        <w:rPr>
          <w:noProof/>
        </w:rPr>
        <w:fldChar w:fldCharType="end"/>
      </w:r>
    </w:p>
    <w:p w14:paraId="7C1D50FD" w14:textId="3DF1A1B3"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F13D24">
        <w:rPr>
          <w:noProof/>
          <w:snapToGrid w:val="0"/>
        </w:rPr>
        <w:tab/>
      </w:r>
      <w:r>
        <w:rPr>
          <w:noProof/>
        </w:rPr>
        <w:t>DL reference measurement channels</w:t>
      </w:r>
      <w:r>
        <w:rPr>
          <w:noProof/>
        </w:rPr>
        <w:tab/>
      </w:r>
      <w:r>
        <w:rPr>
          <w:noProof/>
        </w:rPr>
        <w:fldChar w:fldCharType="begin" w:fldLock="1"/>
      </w:r>
      <w:r>
        <w:rPr>
          <w:noProof/>
        </w:rPr>
        <w:instrText xml:space="preserve"> PAGEREF _Toc210629269 \h </w:instrText>
      </w:r>
      <w:r>
        <w:rPr>
          <w:noProof/>
        </w:rPr>
      </w:r>
      <w:r>
        <w:rPr>
          <w:noProof/>
        </w:rPr>
        <w:fldChar w:fldCharType="separate"/>
      </w:r>
      <w:r>
        <w:rPr>
          <w:noProof/>
        </w:rPr>
        <w:t>1798</w:t>
      </w:r>
      <w:r>
        <w:rPr>
          <w:noProof/>
        </w:rPr>
        <w:fldChar w:fldCharType="end"/>
      </w:r>
    </w:p>
    <w:p w14:paraId="0BB8F95E" w14:textId="000A8E7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F13D24">
        <w:rPr>
          <w:noProof/>
          <w:snapToGrid w:val="0"/>
        </w:rPr>
        <w:tab/>
      </w:r>
      <w:r>
        <w:rPr>
          <w:noProof/>
        </w:rPr>
        <w:t>General</w:t>
      </w:r>
      <w:r>
        <w:rPr>
          <w:noProof/>
        </w:rPr>
        <w:tab/>
      </w:r>
      <w:r>
        <w:rPr>
          <w:noProof/>
        </w:rPr>
        <w:fldChar w:fldCharType="begin" w:fldLock="1"/>
      </w:r>
      <w:r>
        <w:rPr>
          <w:noProof/>
        </w:rPr>
        <w:instrText xml:space="preserve"> PAGEREF _Toc210629270 \h </w:instrText>
      </w:r>
      <w:r>
        <w:rPr>
          <w:noProof/>
        </w:rPr>
      </w:r>
      <w:r>
        <w:rPr>
          <w:noProof/>
        </w:rPr>
        <w:fldChar w:fldCharType="separate"/>
      </w:r>
      <w:r>
        <w:rPr>
          <w:noProof/>
        </w:rPr>
        <w:t>1798</w:t>
      </w:r>
      <w:r>
        <w:rPr>
          <w:noProof/>
        </w:rPr>
        <w:fldChar w:fldCharType="end"/>
      </w:r>
    </w:p>
    <w:p w14:paraId="52433D93" w14:textId="41EDDEA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F13D24">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_Toc210629271 \h </w:instrText>
      </w:r>
      <w:r>
        <w:rPr>
          <w:noProof/>
        </w:rPr>
      </w:r>
      <w:r>
        <w:rPr>
          <w:noProof/>
        </w:rPr>
        <w:fldChar w:fldCharType="separate"/>
      </w:r>
      <w:r>
        <w:rPr>
          <w:noProof/>
        </w:rPr>
        <w:t>1798</w:t>
      </w:r>
      <w:r>
        <w:rPr>
          <w:noProof/>
        </w:rPr>
        <w:fldChar w:fldCharType="end"/>
      </w:r>
    </w:p>
    <w:p w14:paraId="789E139B" w14:textId="32DBDA3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_Toc210629272 \h </w:instrText>
      </w:r>
      <w:r>
        <w:rPr>
          <w:noProof/>
        </w:rPr>
      </w:r>
      <w:r>
        <w:rPr>
          <w:noProof/>
        </w:rPr>
        <w:fldChar w:fldCharType="separate"/>
      </w:r>
      <w:r>
        <w:rPr>
          <w:noProof/>
        </w:rPr>
        <w:t>1798</w:t>
      </w:r>
      <w:r>
        <w:rPr>
          <w:noProof/>
        </w:rPr>
        <w:fldChar w:fldCharType="end"/>
      </w:r>
    </w:p>
    <w:p w14:paraId="63630E07" w14:textId="2155B0B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F13D24">
        <w:rPr>
          <w:noProof/>
          <w:snapToGrid w:val="0"/>
        </w:rPr>
        <w:tab/>
      </w:r>
      <w:r>
        <w:rPr>
          <w:noProof/>
        </w:rPr>
        <w:t>FDD</w:t>
      </w:r>
      <w:r>
        <w:rPr>
          <w:noProof/>
        </w:rPr>
        <w:tab/>
      </w:r>
      <w:r>
        <w:rPr>
          <w:noProof/>
        </w:rPr>
        <w:fldChar w:fldCharType="begin" w:fldLock="1"/>
      </w:r>
      <w:r>
        <w:rPr>
          <w:noProof/>
        </w:rPr>
        <w:instrText xml:space="preserve"> PAGEREF _Toc210629273 \h </w:instrText>
      </w:r>
      <w:r>
        <w:rPr>
          <w:noProof/>
        </w:rPr>
      </w:r>
      <w:r>
        <w:rPr>
          <w:noProof/>
        </w:rPr>
        <w:fldChar w:fldCharType="separate"/>
      </w:r>
      <w:r>
        <w:rPr>
          <w:noProof/>
        </w:rPr>
        <w:t>1799</w:t>
      </w:r>
      <w:r>
        <w:rPr>
          <w:noProof/>
        </w:rPr>
        <w:fldChar w:fldCharType="end"/>
      </w:r>
    </w:p>
    <w:p w14:paraId="6A1E11F6" w14:textId="30DA4A8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F13D24">
        <w:rPr>
          <w:noProof/>
          <w:snapToGrid w:val="0"/>
        </w:rPr>
        <w:tab/>
      </w:r>
      <w:r>
        <w:rPr>
          <w:noProof/>
        </w:rPr>
        <w:t>Reference measurement channels for SCS 15 kHz FR1</w:t>
      </w:r>
      <w:r>
        <w:rPr>
          <w:noProof/>
        </w:rPr>
        <w:tab/>
      </w:r>
      <w:r>
        <w:rPr>
          <w:noProof/>
        </w:rPr>
        <w:fldChar w:fldCharType="begin" w:fldLock="1"/>
      </w:r>
      <w:r>
        <w:rPr>
          <w:noProof/>
        </w:rPr>
        <w:instrText xml:space="preserve"> PAGEREF _Toc210629274 \h </w:instrText>
      </w:r>
      <w:r>
        <w:rPr>
          <w:noProof/>
        </w:rPr>
      </w:r>
      <w:r>
        <w:rPr>
          <w:noProof/>
        </w:rPr>
        <w:fldChar w:fldCharType="separate"/>
      </w:r>
      <w:r>
        <w:rPr>
          <w:noProof/>
        </w:rPr>
        <w:t>1799</w:t>
      </w:r>
      <w:r>
        <w:rPr>
          <w:noProof/>
        </w:rPr>
        <w:fldChar w:fldCharType="end"/>
      </w:r>
    </w:p>
    <w:p w14:paraId="1EA3E808" w14:textId="1FEDC02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F13D24">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_Toc210629275 \h </w:instrText>
      </w:r>
      <w:r>
        <w:rPr>
          <w:noProof/>
        </w:rPr>
      </w:r>
      <w:r>
        <w:rPr>
          <w:noProof/>
        </w:rPr>
        <w:fldChar w:fldCharType="separate"/>
      </w:r>
      <w:r>
        <w:rPr>
          <w:noProof/>
        </w:rPr>
        <w:t>1801</w:t>
      </w:r>
      <w:r>
        <w:rPr>
          <w:noProof/>
        </w:rPr>
        <w:fldChar w:fldCharType="end"/>
      </w:r>
    </w:p>
    <w:p w14:paraId="11093055" w14:textId="354197A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F13D24">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_Toc210629276 \h </w:instrText>
      </w:r>
      <w:r>
        <w:rPr>
          <w:noProof/>
        </w:rPr>
      </w:r>
      <w:r>
        <w:rPr>
          <w:noProof/>
        </w:rPr>
        <w:fldChar w:fldCharType="separate"/>
      </w:r>
      <w:r>
        <w:rPr>
          <w:noProof/>
        </w:rPr>
        <w:t>1801</w:t>
      </w:r>
      <w:r>
        <w:rPr>
          <w:noProof/>
        </w:rPr>
        <w:fldChar w:fldCharType="end"/>
      </w:r>
    </w:p>
    <w:p w14:paraId="288FF3EA" w14:textId="1D0C4C1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noProof/>
        </w:rPr>
        <w:tab/>
      </w:r>
      <w:r>
        <w:rPr>
          <w:noProof/>
        </w:rPr>
        <w:fldChar w:fldCharType="begin" w:fldLock="1"/>
      </w:r>
      <w:r>
        <w:rPr>
          <w:noProof/>
        </w:rPr>
        <w:instrText xml:space="preserve"> PAGEREF _Toc210629277 \h </w:instrText>
      </w:r>
      <w:r>
        <w:rPr>
          <w:noProof/>
        </w:rPr>
      </w:r>
      <w:r>
        <w:rPr>
          <w:noProof/>
        </w:rPr>
        <w:fldChar w:fldCharType="separate"/>
      </w:r>
      <w:r>
        <w:rPr>
          <w:noProof/>
        </w:rPr>
        <w:t>1802</w:t>
      </w:r>
      <w:r>
        <w:rPr>
          <w:noProof/>
        </w:rPr>
        <w:fldChar w:fldCharType="end"/>
      </w:r>
    </w:p>
    <w:p w14:paraId="358D12FA" w14:textId="7A8E75C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ab/>
        <w:t xml:space="preserve">Reference measurement channels for </w:t>
      </w:r>
      <w:r>
        <w:rPr>
          <w:noProof/>
          <w:lang w:eastAsia="ja-JP"/>
        </w:rPr>
        <w:t xml:space="preserve">receiver </w:t>
      </w:r>
      <w:r>
        <w:rPr>
          <w:noProof/>
        </w:rPr>
        <w:t>requirements</w:t>
      </w:r>
      <w:r>
        <w:rPr>
          <w:noProof/>
        </w:rPr>
        <w:tab/>
      </w:r>
      <w:r>
        <w:rPr>
          <w:noProof/>
        </w:rPr>
        <w:fldChar w:fldCharType="begin" w:fldLock="1"/>
      </w:r>
      <w:r>
        <w:rPr>
          <w:noProof/>
        </w:rPr>
        <w:instrText xml:space="preserve"> PAGEREF _Toc210629278 \h </w:instrText>
      </w:r>
      <w:r>
        <w:rPr>
          <w:noProof/>
        </w:rPr>
      </w:r>
      <w:r>
        <w:rPr>
          <w:noProof/>
        </w:rPr>
        <w:fldChar w:fldCharType="separate"/>
      </w:r>
      <w:r>
        <w:rPr>
          <w:noProof/>
        </w:rPr>
        <w:t>1802</w:t>
      </w:r>
      <w:r>
        <w:rPr>
          <w:noProof/>
        </w:rPr>
        <w:fldChar w:fldCharType="end"/>
      </w:r>
    </w:p>
    <w:p w14:paraId="001DD8CA" w14:textId="2BCF4E5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.1</w:t>
      </w:r>
      <w:r>
        <w:rPr>
          <w:noProof/>
        </w:rPr>
        <w:tab/>
        <w:t>FDD</w:t>
      </w:r>
      <w:r>
        <w:rPr>
          <w:noProof/>
        </w:rPr>
        <w:tab/>
      </w:r>
      <w:r>
        <w:rPr>
          <w:noProof/>
        </w:rPr>
        <w:fldChar w:fldCharType="begin" w:fldLock="1"/>
      </w:r>
      <w:r>
        <w:rPr>
          <w:noProof/>
        </w:rPr>
        <w:instrText xml:space="preserve"> PAGEREF _Toc210629279 \h </w:instrText>
      </w:r>
      <w:r>
        <w:rPr>
          <w:noProof/>
        </w:rPr>
      </w:r>
      <w:r>
        <w:rPr>
          <w:noProof/>
        </w:rPr>
        <w:fldChar w:fldCharType="separate"/>
      </w:r>
      <w:r>
        <w:rPr>
          <w:noProof/>
        </w:rPr>
        <w:t>1802</w:t>
      </w:r>
      <w:r>
        <w:rPr>
          <w:noProof/>
        </w:rPr>
        <w:fldChar w:fldCharType="end"/>
      </w:r>
    </w:p>
    <w:p w14:paraId="14127A4D" w14:textId="7C67284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w:t>
      </w:r>
      <w:r>
        <w:rPr>
          <w:noProof/>
        </w:rPr>
        <w:tab/>
        <w:t>Fixed reference channels for SCS 15kHz FR1-NTN</w:t>
      </w:r>
      <w:r>
        <w:rPr>
          <w:noProof/>
        </w:rPr>
        <w:tab/>
      </w:r>
      <w:r>
        <w:rPr>
          <w:noProof/>
        </w:rPr>
        <w:fldChar w:fldCharType="begin" w:fldLock="1"/>
      </w:r>
      <w:r>
        <w:rPr>
          <w:noProof/>
        </w:rPr>
        <w:instrText xml:space="preserve"> PAGEREF _Toc210629280 \h </w:instrText>
      </w:r>
      <w:r>
        <w:rPr>
          <w:noProof/>
        </w:rPr>
      </w:r>
      <w:r>
        <w:rPr>
          <w:noProof/>
        </w:rPr>
        <w:fldChar w:fldCharType="separate"/>
      </w:r>
      <w:r>
        <w:rPr>
          <w:noProof/>
        </w:rPr>
        <w:t>1802</w:t>
      </w:r>
      <w:r>
        <w:rPr>
          <w:noProof/>
        </w:rPr>
        <w:fldChar w:fldCharType="end"/>
      </w:r>
    </w:p>
    <w:p w14:paraId="23EAA94D" w14:textId="0CB0829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.1A</w:t>
      </w:r>
      <w:r>
        <w:rPr>
          <w:noProof/>
        </w:rPr>
        <w:tab/>
        <w:t xml:space="preserve">Fixed reference channels for SCS </w:t>
      </w:r>
      <w:r>
        <w:rPr>
          <w:noProof/>
          <w:lang w:eastAsia="ja-JP"/>
        </w:rPr>
        <w:t>30</w:t>
      </w:r>
      <w:r>
        <w:rPr>
          <w:noProof/>
        </w:rPr>
        <w:t>kHz FR1-NTN</w:t>
      </w:r>
      <w:r>
        <w:rPr>
          <w:noProof/>
        </w:rPr>
        <w:tab/>
      </w:r>
      <w:r>
        <w:rPr>
          <w:noProof/>
        </w:rPr>
        <w:fldChar w:fldCharType="begin" w:fldLock="1"/>
      </w:r>
      <w:r>
        <w:rPr>
          <w:noProof/>
        </w:rPr>
        <w:instrText xml:space="preserve"> PAGEREF _Toc210629281 \h </w:instrText>
      </w:r>
      <w:r>
        <w:rPr>
          <w:noProof/>
        </w:rPr>
      </w:r>
      <w:r>
        <w:rPr>
          <w:noProof/>
        </w:rPr>
        <w:fldChar w:fldCharType="separate"/>
      </w:r>
      <w:r>
        <w:rPr>
          <w:noProof/>
        </w:rPr>
        <w:t>1806</w:t>
      </w:r>
      <w:r>
        <w:rPr>
          <w:noProof/>
        </w:rPr>
        <w:fldChar w:fldCharType="end"/>
      </w:r>
    </w:p>
    <w:p w14:paraId="7C6DC232" w14:textId="7E0A959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.1B</w:t>
      </w:r>
      <w:r>
        <w:rPr>
          <w:noProof/>
        </w:rPr>
        <w:tab/>
        <w:t xml:space="preserve">Fixed reference channels for SCS </w:t>
      </w:r>
      <w:r>
        <w:rPr>
          <w:noProof/>
          <w:lang w:eastAsia="ja-JP"/>
        </w:rPr>
        <w:t>60</w:t>
      </w:r>
      <w:r>
        <w:rPr>
          <w:noProof/>
        </w:rPr>
        <w:t>kHz FR1-NTN</w:t>
      </w:r>
      <w:r>
        <w:rPr>
          <w:noProof/>
        </w:rPr>
        <w:tab/>
      </w:r>
      <w:r>
        <w:rPr>
          <w:noProof/>
        </w:rPr>
        <w:fldChar w:fldCharType="begin" w:fldLock="1"/>
      </w:r>
      <w:r>
        <w:rPr>
          <w:noProof/>
        </w:rPr>
        <w:instrText xml:space="preserve"> PAGEREF _Toc210629282 \h </w:instrText>
      </w:r>
      <w:r>
        <w:rPr>
          <w:noProof/>
        </w:rPr>
      </w:r>
      <w:r>
        <w:rPr>
          <w:noProof/>
        </w:rPr>
        <w:fldChar w:fldCharType="separate"/>
      </w:r>
      <w:r>
        <w:rPr>
          <w:noProof/>
        </w:rPr>
        <w:t>1811</w:t>
      </w:r>
      <w:r>
        <w:rPr>
          <w:noProof/>
        </w:rPr>
        <w:fldChar w:fldCharType="end"/>
      </w:r>
    </w:p>
    <w:p w14:paraId="19BFF8AB" w14:textId="436D24D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.2</w:t>
      </w:r>
      <w:r>
        <w:rPr>
          <w:noProof/>
        </w:rPr>
        <w:tab/>
        <w:t xml:space="preserve">Fixed reference channels for SCS </w:t>
      </w:r>
      <w:r>
        <w:rPr>
          <w:noProof/>
          <w:lang w:eastAsia="ja-JP"/>
        </w:rPr>
        <w:t xml:space="preserve">60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_Toc210629283 \h </w:instrText>
      </w:r>
      <w:r>
        <w:rPr>
          <w:noProof/>
        </w:rPr>
      </w:r>
      <w:r>
        <w:rPr>
          <w:noProof/>
        </w:rPr>
        <w:fldChar w:fldCharType="separate"/>
      </w:r>
      <w:r>
        <w:rPr>
          <w:noProof/>
        </w:rPr>
        <w:t>1811</w:t>
      </w:r>
      <w:r>
        <w:rPr>
          <w:noProof/>
        </w:rPr>
        <w:fldChar w:fldCharType="end"/>
      </w:r>
    </w:p>
    <w:p w14:paraId="74B37F60" w14:textId="2FA5E49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.3</w:t>
      </w:r>
      <w:r>
        <w:rPr>
          <w:noProof/>
        </w:rPr>
        <w:tab/>
        <w:t xml:space="preserve">Fixed reference channels for SCS </w:t>
      </w:r>
      <w:r>
        <w:rPr>
          <w:noProof/>
          <w:lang w:eastAsia="ja-JP"/>
        </w:rPr>
        <w:t xml:space="preserve">120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_Toc210629284 \h </w:instrText>
      </w:r>
      <w:r>
        <w:rPr>
          <w:noProof/>
        </w:rPr>
      </w:r>
      <w:r>
        <w:rPr>
          <w:noProof/>
        </w:rPr>
        <w:fldChar w:fldCharType="separate"/>
      </w:r>
      <w:r>
        <w:rPr>
          <w:noProof/>
        </w:rPr>
        <w:t>1813</w:t>
      </w:r>
      <w:r>
        <w:rPr>
          <w:noProof/>
        </w:rPr>
        <w:fldChar w:fldCharType="end"/>
      </w:r>
    </w:p>
    <w:p w14:paraId="252A7C1D" w14:textId="4F9498A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w:t>
      </w:r>
      <w:r w:rsidRPr="00F13D24">
        <w:rPr>
          <w:rFonts w:eastAsia="SimSun"/>
          <w:noProof/>
          <w:snapToGrid w:val="0"/>
        </w:rPr>
        <w:tab/>
      </w:r>
      <w:r w:rsidRPr="00F13D24">
        <w:rPr>
          <w:rFonts w:eastAsia="SimSun"/>
          <w:noProof/>
        </w:rPr>
        <w:t>Testing related to Satellite Access</w:t>
      </w:r>
      <w:r>
        <w:rPr>
          <w:noProof/>
        </w:rPr>
        <w:tab/>
      </w:r>
      <w:r>
        <w:rPr>
          <w:noProof/>
        </w:rPr>
        <w:fldChar w:fldCharType="begin" w:fldLock="1"/>
      </w:r>
      <w:r>
        <w:rPr>
          <w:noProof/>
        </w:rPr>
        <w:instrText xml:space="preserve"> PAGEREF _Toc210629285 \h </w:instrText>
      </w:r>
      <w:r>
        <w:rPr>
          <w:noProof/>
        </w:rPr>
      </w:r>
      <w:r>
        <w:rPr>
          <w:noProof/>
        </w:rPr>
        <w:fldChar w:fldCharType="separate"/>
      </w:r>
      <w:r>
        <w:rPr>
          <w:noProof/>
        </w:rPr>
        <w:t>1816</w:t>
      </w:r>
      <w:r>
        <w:rPr>
          <w:noProof/>
        </w:rPr>
        <w:fldChar w:fldCharType="end"/>
      </w:r>
    </w:p>
    <w:p w14:paraId="69E83049" w14:textId="45B47FA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A.4.1</w:t>
      </w:r>
      <w:r w:rsidRPr="00F13D24">
        <w:rPr>
          <w:rFonts w:eastAsia="SimSun"/>
          <w:noProof/>
          <w:snapToGrid w:val="0"/>
        </w:rPr>
        <w:tab/>
      </w:r>
      <w:r w:rsidRPr="00F13D24">
        <w:rPr>
          <w:rFonts w:eastAsia="SimSun"/>
          <w:noProof/>
        </w:rPr>
        <w:t>General</w:t>
      </w:r>
      <w:r>
        <w:rPr>
          <w:noProof/>
        </w:rPr>
        <w:tab/>
      </w:r>
      <w:r>
        <w:rPr>
          <w:noProof/>
        </w:rPr>
        <w:fldChar w:fldCharType="begin" w:fldLock="1"/>
      </w:r>
      <w:r>
        <w:rPr>
          <w:noProof/>
        </w:rPr>
        <w:instrText xml:space="preserve"> PAGEREF _Toc210629286 \h </w:instrText>
      </w:r>
      <w:r>
        <w:rPr>
          <w:noProof/>
        </w:rPr>
      </w:r>
      <w:r>
        <w:rPr>
          <w:noProof/>
        </w:rPr>
        <w:fldChar w:fldCharType="separate"/>
      </w:r>
      <w:r>
        <w:rPr>
          <w:noProof/>
        </w:rPr>
        <w:t>1816</w:t>
      </w:r>
      <w:r>
        <w:rPr>
          <w:noProof/>
        </w:rPr>
        <w:fldChar w:fldCharType="end"/>
      </w:r>
    </w:p>
    <w:p w14:paraId="0B9152DD" w14:textId="60171FB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A.4.2</w:t>
      </w:r>
      <w:r w:rsidRPr="00F13D24">
        <w:rPr>
          <w:rFonts w:eastAsia="SimSun"/>
          <w:noProof/>
          <w:snapToGrid w:val="0"/>
        </w:rPr>
        <w:tab/>
      </w:r>
      <w:r w:rsidRPr="00F13D24">
        <w:rPr>
          <w:rFonts w:eastAsia="SimSun"/>
          <w:noProof/>
        </w:rPr>
        <w:t>Test condition for transmitter characteristics</w:t>
      </w:r>
      <w:r>
        <w:rPr>
          <w:noProof/>
        </w:rPr>
        <w:tab/>
      </w:r>
      <w:r>
        <w:rPr>
          <w:noProof/>
        </w:rPr>
        <w:fldChar w:fldCharType="begin" w:fldLock="1"/>
      </w:r>
      <w:r>
        <w:rPr>
          <w:noProof/>
        </w:rPr>
        <w:instrText xml:space="preserve"> PAGEREF _Toc210629287 \h </w:instrText>
      </w:r>
      <w:r>
        <w:rPr>
          <w:noProof/>
        </w:rPr>
      </w:r>
      <w:r>
        <w:rPr>
          <w:noProof/>
        </w:rPr>
        <w:fldChar w:fldCharType="separate"/>
      </w:r>
      <w:r>
        <w:rPr>
          <w:noProof/>
        </w:rPr>
        <w:t>1817</w:t>
      </w:r>
      <w:r>
        <w:rPr>
          <w:noProof/>
        </w:rPr>
        <w:fldChar w:fldCharType="end"/>
      </w:r>
    </w:p>
    <w:p w14:paraId="6124A2CD" w14:textId="2A930C5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A.4.3</w:t>
      </w:r>
      <w:r w:rsidRPr="00F13D24">
        <w:rPr>
          <w:rFonts w:eastAsia="SimSun"/>
          <w:noProof/>
          <w:snapToGrid w:val="0"/>
        </w:rPr>
        <w:tab/>
      </w:r>
      <w:r w:rsidRPr="00F13D24">
        <w:rPr>
          <w:rFonts w:eastAsia="SimSun"/>
          <w:noProof/>
        </w:rPr>
        <w:t>Test condition for receiver characteristics</w:t>
      </w:r>
      <w:r>
        <w:rPr>
          <w:noProof/>
        </w:rPr>
        <w:tab/>
      </w:r>
      <w:r>
        <w:rPr>
          <w:noProof/>
        </w:rPr>
        <w:fldChar w:fldCharType="begin" w:fldLock="1"/>
      </w:r>
      <w:r>
        <w:rPr>
          <w:noProof/>
        </w:rPr>
        <w:instrText xml:space="preserve"> PAGEREF _Toc210629288 \h </w:instrText>
      </w:r>
      <w:r>
        <w:rPr>
          <w:noProof/>
        </w:rPr>
      </w:r>
      <w:r>
        <w:rPr>
          <w:noProof/>
        </w:rPr>
        <w:fldChar w:fldCharType="separate"/>
      </w:r>
      <w:r>
        <w:rPr>
          <w:noProof/>
        </w:rPr>
        <w:t>1817</w:t>
      </w:r>
      <w:r>
        <w:rPr>
          <w:noProof/>
        </w:rPr>
        <w:fldChar w:fldCharType="end"/>
      </w:r>
    </w:p>
    <w:p w14:paraId="55868D5B" w14:textId="63BD867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A.4.4</w:t>
      </w:r>
      <w:r w:rsidRPr="00F13D24">
        <w:rPr>
          <w:rFonts w:eastAsia="SimSun"/>
          <w:noProof/>
          <w:snapToGrid w:val="0"/>
        </w:rPr>
        <w:tab/>
      </w:r>
      <w:r w:rsidRPr="00F13D24">
        <w:rPr>
          <w:rFonts w:eastAsia="SimSun"/>
          <w:noProof/>
        </w:rPr>
        <w:t>Test condition for performance requirements</w:t>
      </w:r>
      <w:r>
        <w:rPr>
          <w:noProof/>
        </w:rPr>
        <w:tab/>
      </w:r>
      <w:r>
        <w:rPr>
          <w:noProof/>
        </w:rPr>
        <w:fldChar w:fldCharType="begin" w:fldLock="1"/>
      </w:r>
      <w:r>
        <w:rPr>
          <w:noProof/>
        </w:rPr>
        <w:instrText xml:space="preserve"> PAGEREF _Toc210629289 \h </w:instrText>
      </w:r>
      <w:r>
        <w:rPr>
          <w:noProof/>
        </w:rPr>
      </w:r>
      <w:r>
        <w:rPr>
          <w:noProof/>
        </w:rPr>
        <w:fldChar w:fldCharType="separate"/>
      </w:r>
      <w:r>
        <w:rPr>
          <w:noProof/>
        </w:rPr>
        <w:t>1817</w:t>
      </w:r>
      <w:r>
        <w:rPr>
          <w:noProof/>
        </w:rPr>
        <w:fldChar w:fldCharType="end"/>
      </w:r>
    </w:p>
    <w:p w14:paraId="25E9B1B4" w14:textId="4F2C8CE3"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_Toc210629290 \h </w:instrText>
      </w:r>
      <w:r>
        <w:rPr>
          <w:noProof/>
        </w:rPr>
      </w:r>
      <w:r>
        <w:rPr>
          <w:noProof/>
        </w:rPr>
        <w:fldChar w:fldCharType="separate"/>
      </w:r>
      <w:r>
        <w:rPr>
          <w:noProof/>
        </w:rPr>
        <w:t>1818</w:t>
      </w:r>
      <w:r>
        <w:rPr>
          <w:noProof/>
        </w:rPr>
        <w:fldChar w:fldCharType="end"/>
      </w:r>
    </w:p>
    <w:p w14:paraId="11531179" w14:textId="71DC0ED5"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_Toc210629291 \h </w:instrText>
      </w:r>
      <w:r>
        <w:rPr>
          <w:noProof/>
        </w:rPr>
      </w:r>
      <w:r>
        <w:rPr>
          <w:noProof/>
        </w:rPr>
        <w:fldChar w:fldCharType="separate"/>
      </w:r>
      <w:r>
        <w:rPr>
          <w:noProof/>
        </w:rPr>
        <w:t>1818</w:t>
      </w:r>
      <w:r>
        <w:rPr>
          <w:noProof/>
        </w:rPr>
        <w:fldChar w:fldCharType="end"/>
      </w:r>
    </w:p>
    <w:p w14:paraId="3AD20295" w14:textId="71B3170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_Toc210629292 \h </w:instrText>
      </w:r>
      <w:r>
        <w:rPr>
          <w:noProof/>
        </w:rPr>
      </w:r>
      <w:r>
        <w:rPr>
          <w:noProof/>
        </w:rPr>
        <w:fldChar w:fldCharType="separate"/>
      </w:r>
      <w:r>
        <w:rPr>
          <w:noProof/>
        </w:rPr>
        <w:t>1818</w:t>
      </w:r>
      <w:r>
        <w:rPr>
          <w:noProof/>
        </w:rPr>
        <w:fldChar w:fldCharType="end"/>
      </w:r>
    </w:p>
    <w:p w14:paraId="25B9EDBD" w14:textId="47F835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B.1.1</w:t>
      </w:r>
      <w:r w:rsidRPr="00F13D24">
        <w:rPr>
          <w:noProof/>
          <w:snapToGrid w:val="0"/>
        </w:rPr>
        <w:tab/>
        <w:t>UE Receiver with 1Rx</w:t>
      </w:r>
      <w:r>
        <w:rPr>
          <w:noProof/>
        </w:rPr>
        <w:tab/>
      </w:r>
      <w:r>
        <w:rPr>
          <w:noProof/>
        </w:rPr>
        <w:fldChar w:fldCharType="begin" w:fldLock="1"/>
      </w:r>
      <w:r>
        <w:rPr>
          <w:noProof/>
        </w:rPr>
        <w:instrText xml:space="preserve"> PAGEREF _Toc210629293 \h </w:instrText>
      </w:r>
      <w:r>
        <w:rPr>
          <w:noProof/>
        </w:rPr>
      </w:r>
      <w:r>
        <w:rPr>
          <w:noProof/>
        </w:rPr>
        <w:fldChar w:fldCharType="separate"/>
      </w:r>
      <w:r>
        <w:rPr>
          <w:noProof/>
        </w:rPr>
        <w:t>1818</w:t>
      </w:r>
      <w:r>
        <w:rPr>
          <w:noProof/>
        </w:rPr>
        <w:fldChar w:fldCharType="end"/>
      </w:r>
    </w:p>
    <w:p w14:paraId="68E23CCE" w14:textId="6BF69D8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B.1.2</w:t>
      </w:r>
      <w:r w:rsidRPr="00F13D24">
        <w:rPr>
          <w:noProof/>
          <w:snapToGrid w:val="0"/>
        </w:rPr>
        <w:tab/>
        <w:t>UE Receiver with 2Rx</w:t>
      </w:r>
      <w:r>
        <w:rPr>
          <w:noProof/>
        </w:rPr>
        <w:tab/>
      </w:r>
      <w:r>
        <w:rPr>
          <w:noProof/>
        </w:rPr>
        <w:fldChar w:fldCharType="begin" w:fldLock="1"/>
      </w:r>
      <w:r>
        <w:rPr>
          <w:noProof/>
        </w:rPr>
        <w:instrText xml:space="preserve"> PAGEREF _Toc210629294 \h </w:instrText>
      </w:r>
      <w:r>
        <w:rPr>
          <w:noProof/>
        </w:rPr>
      </w:r>
      <w:r>
        <w:rPr>
          <w:noProof/>
        </w:rPr>
        <w:fldChar w:fldCharType="separate"/>
      </w:r>
      <w:r>
        <w:rPr>
          <w:noProof/>
        </w:rPr>
        <w:t>1818</w:t>
      </w:r>
      <w:r>
        <w:rPr>
          <w:noProof/>
        </w:rPr>
        <w:fldChar w:fldCharType="end"/>
      </w:r>
    </w:p>
    <w:p w14:paraId="4A43A02C" w14:textId="0C1CA8C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_Toc210629295 \h </w:instrText>
      </w:r>
      <w:r>
        <w:rPr>
          <w:noProof/>
        </w:rPr>
      </w:r>
      <w:r>
        <w:rPr>
          <w:noProof/>
        </w:rPr>
        <w:fldChar w:fldCharType="separate"/>
      </w:r>
      <w:r>
        <w:rPr>
          <w:noProof/>
        </w:rPr>
        <w:t>1818</w:t>
      </w:r>
      <w:r>
        <w:rPr>
          <w:noProof/>
        </w:rPr>
        <w:fldChar w:fldCharType="end"/>
      </w:r>
    </w:p>
    <w:p w14:paraId="1F64A30F" w14:textId="6AE5EB0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_Toc210629296 \h </w:instrText>
      </w:r>
      <w:r>
        <w:rPr>
          <w:noProof/>
        </w:rPr>
      </w:r>
      <w:r>
        <w:rPr>
          <w:noProof/>
        </w:rPr>
        <w:fldChar w:fldCharType="separate"/>
      </w:r>
      <w:r>
        <w:rPr>
          <w:noProof/>
        </w:rPr>
        <w:t>1818</w:t>
      </w:r>
      <w:r>
        <w:rPr>
          <w:noProof/>
        </w:rPr>
        <w:fldChar w:fldCharType="end"/>
      </w:r>
    </w:p>
    <w:p w14:paraId="72D03F94" w14:textId="1439389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_Toc210629297 \h </w:instrText>
      </w:r>
      <w:r>
        <w:rPr>
          <w:noProof/>
        </w:rPr>
      </w:r>
      <w:r>
        <w:rPr>
          <w:noProof/>
        </w:rPr>
        <w:fldChar w:fldCharType="separate"/>
      </w:r>
      <w:r>
        <w:rPr>
          <w:noProof/>
        </w:rPr>
        <w:t>1819</w:t>
      </w:r>
      <w:r>
        <w:rPr>
          <w:noProof/>
        </w:rPr>
        <w:fldChar w:fldCharType="end"/>
      </w:r>
    </w:p>
    <w:p w14:paraId="3A23F565" w14:textId="7BBD25D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_Toc210629298 \h </w:instrText>
      </w:r>
      <w:r>
        <w:rPr>
          <w:noProof/>
        </w:rPr>
      </w:r>
      <w:r>
        <w:rPr>
          <w:noProof/>
        </w:rPr>
        <w:fldChar w:fldCharType="separate"/>
      </w:r>
      <w:r>
        <w:rPr>
          <w:noProof/>
        </w:rPr>
        <w:t>1819</w:t>
      </w:r>
      <w:r>
        <w:rPr>
          <w:noProof/>
        </w:rPr>
        <w:fldChar w:fldCharType="end"/>
      </w:r>
    </w:p>
    <w:p w14:paraId="1089FB70" w14:textId="34BDFE7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B.2.3</w:t>
      </w:r>
      <w:r w:rsidRPr="00F13D24">
        <w:rPr>
          <w:noProof/>
          <w:snapToGrid w:val="0"/>
        </w:rPr>
        <w:tab/>
        <w:t>MIMO Channel Correlation Matrices</w:t>
      </w:r>
      <w:r>
        <w:rPr>
          <w:noProof/>
        </w:rPr>
        <w:tab/>
      </w:r>
      <w:r>
        <w:rPr>
          <w:noProof/>
        </w:rPr>
        <w:fldChar w:fldCharType="begin" w:fldLock="1"/>
      </w:r>
      <w:r>
        <w:rPr>
          <w:noProof/>
        </w:rPr>
        <w:instrText xml:space="preserve"> PAGEREF _Toc210629299 \h </w:instrText>
      </w:r>
      <w:r>
        <w:rPr>
          <w:noProof/>
        </w:rPr>
      </w:r>
      <w:r>
        <w:rPr>
          <w:noProof/>
        </w:rPr>
        <w:fldChar w:fldCharType="separate"/>
      </w:r>
      <w:r>
        <w:rPr>
          <w:noProof/>
        </w:rPr>
        <w:t>1819</w:t>
      </w:r>
      <w:r>
        <w:rPr>
          <w:noProof/>
        </w:rPr>
        <w:fldChar w:fldCharType="end"/>
      </w:r>
    </w:p>
    <w:p w14:paraId="187F9FB4" w14:textId="5AD2193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_Toc210629300 \h </w:instrText>
      </w:r>
      <w:r>
        <w:rPr>
          <w:noProof/>
        </w:rPr>
      </w:r>
      <w:r>
        <w:rPr>
          <w:noProof/>
        </w:rPr>
        <w:fldChar w:fldCharType="separate"/>
      </w:r>
      <w:r>
        <w:rPr>
          <w:noProof/>
        </w:rPr>
        <w:t>1819</w:t>
      </w:r>
      <w:r>
        <w:rPr>
          <w:noProof/>
        </w:rPr>
        <w:fldChar w:fldCharType="end"/>
      </w:r>
    </w:p>
    <w:p w14:paraId="731E6FB7" w14:textId="0E0A561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_Toc210629301 \h </w:instrText>
      </w:r>
      <w:r>
        <w:rPr>
          <w:noProof/>
        </w:rPr>
      </w:r>
      <w:r>
        <w:rPr>
          <w:noProof/>
        </w:rPr>
        <w:fldChar w:fldCharType="separate"/>
      </w:r>
      <w:r>
        <w:rPr>
          <w:noProof/>
        </w:rPr>
        <w:t>1820</w:t>
      </w:r>
      <w:r>
        <w:rPr>
          <w:noProof/>
        </w:rPr>
        <w:fldChar w:fldCharType="end"/>
      </w:r>
    </w:p>
    <w:p w14:paraId="71B0A994" w14:textId="04AB011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_Toc210629302 \h </w:instrText>
      </w:r>
      <w:r>
        <w:rPr>
          <w:noProof/>
        </w:rPr>
      </w:r>
      <w:r>
        <w:rPr>
          <w:noProof/>
        </w:rPr>
        <w:fldChar w:fldCharType="separate"/>
      </w:r>
      <w:r>
        <w:rPr>
          <w:noProof/>
        </w:rPr>
        <w:t>1820</w:t>
      </w:r>
      <w:r>
        <w:rPr>
          <w:noProof/>
        </w:rPr>
        <w:fldChar w:fldCharType="end"/>
      </w:r>
    </w:p>
    <w:p w14:paraId="21667466" w14:textId="777BC84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_Toc210629303 \h </w:instrText>
      </w:r>
      <w:r>
        <w:rPr>
          <w:noProof/>
        </w:rPr>
      </w:r>
      <w:r>
        <w:rPr>
          <w:noProof/>
        </w:rPr>
        <w:fldChar w:fldCharType="separate"/>
      </w:r>
      <w:r>
        <w:rPr>
          <w:noProof/>
        </w:rPr>
        <w:t>1820</w:t>
      </w:r>
      <w:r>
        <w:rPr>
          <w:noProof/>
        </w:rPr>
        <w:fldChar w:fldCharType="end"/>
      </w:r>
    </w:p>
    <w:p w14:paraId="728C3A9A" w14:textId="4B69727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_Toc210629304 \h </w:instrText>
      </w:r>
      <w:r>
        <w:rPr>
          <w:noProof/>
        </w:rPr>
      </w:r>
      <w:r>
        <w:rPr>
          <w:noProof/>
        </w:rPr>
        <w:fldChar w:fldCharType="separate"/>
      </w:r>
      <w:r>
        <w:rPr>
          <w:noProof/>
        </w:rPr>
        <w:t>1820</w:t>
      </w:r>
      <w:r>
        <w:rPr>
          <w:noProof/>
        </w:rPr>
        <w:fldChar w:fldCharType="end"/>
      </w:r>
    </w:p>
    <w:p w14:paraId="08B12614" w14:textId="50CAC8D7"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_Toc210629305 \h </w:instrText>
      </w:r>
      <w:r>
        <w:rPr>
          <w:noProof/>
        </w:rPr>
      </w:r>
      <w:r>
        <w:rPr>
          <w:noProof/>
        </w:rPr>
        <w:fldChar w:fldCharType="separate"/>
      </w:r>
      <w:r>
        <w:rPr>
          <w:noProof/>
        </w:rPr>
        <w:t>1821</w:t>
      </w:r>
      <w:r>
        <w:rPr>
          <w:noProof/>
        </w:rPr>
        <w:fldChar w:fldCharType="end"/>
      </w:r>
    </w:p>
    <w:p w14:paraId="0F0E71C2" w14:textId="0B00478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Malgun Gothic"/>
          <w:noProof/>
        </w:rPr>
        <w:t>C.1</w:t>
      </w:r>
      <w:r w:rsidRPr="00F13D24">
        <w:rPr>
          <w:rFonts w:eastAsia="Malgun Gothic"/>
          <w:noProof/>
        </w:rPr>
        <w:tab/>
      </w:r>
      <w:r>
        <w:rPr>
          <w:noProof/>
        </w:rPr>
        <w:t>General</w:t>
      </w:r>
      <w:r>
        <w:rPr>
          <w:noProof/>
        </w:rPr>
        <w:tab/>
      </w:r>
      <w:r>
        <w:rPr>
          <w:noProof/>
        </w:rPr>
        <w:fldChar w:fldCharType="begin" w:fldLock="1"/>
      </w:r>
      <w:r>
        <w:rPr>
          <w:noProof/>
        </w:rPr>
        <w:instrText xml:space="preserve"> PAGEREF _Toc210629306 \h </w:instrText>
      </w:r>
      <w:r>
        <w:rPr>
          <w:noProof/>
        </w:rPr>
      </w:r>
      <w:r>
        <w:rPr>
          <w:noProof/>
        </w:rPr>
        <w:fldChar w:fldCharType="separate"/>
      </w:r>
      <w:r>
        <w:rPr>
          <w:noProof/>
        </w:rPr>
        <w:t>1821</w:t>
      </w:r>
      <w:r>
        <w:rPr>
          <w:noProof/>
        </w:rPr>
        <w:fldChar w:fldCharType="end"/>
      </w:r>
    </w:p>
    <w:p w14:paraId="382EE490" w14:textId="4057D447"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Malgun Gothic"/>
          <w:noProof/>
        </w:rPr>
        <w:t>C.2</w:t>
      </w:r>
      <w:r w:rsidRPr="00F13D24">
        <w:rPr>
          <w:rFonts w:eastAsia="Malgun Gothic"/>
          <w:noProof/>
        </w:rPr>
        <w:tab/>
      </w:r>
      <w:r w:rsidRPr="00F13D24">
        <w:rPr>
          <w:rFonts w:eastAsia="Yu Mincho"/>
          <w:noProof/>
        </w:rPr>
        <w:t>Setup</w:t>
      </w:r>
      <w:r>
        <w:rPr>
          <w:noProof/>
        </w:rPr>
        <w:t xml:space="preserve"> (Conducted)</w:t>
      </w:r>
      <w:r>
        <w:rPr>
          <w:noProof/>
        </w:rPr>
        <w:tab/>
      </w:r>
      <w:r>
        <w:rPr>
          <w:noProof/>
        </w:rPr>
        <w:fldChar w:fldCharType="begin" w:fldLock="1"/>
      </w:r>
      <w:r>
        <w:rPr>
          <w:noProof/>
        </w:rPr>
        <w:instrText xml:space="preserve"> PAGEREF _Toc210629307 \h </w:instrText>
      </w:r>
      <w:r>
        <w:rPr>
          <w:noProof/>
        </w:rPr>
      </w:r>
      <w:r>
        <w:rPr>
          <w:noProof/>
        </w:rPr>
        <w:fldChar w:fldCharType="separate"/>
      </w:r>
      <w:r>
        <w:rPr>
          <w:noProof/>
        </w:rPr>
        <w:t>1821</w:t>
      </w:r>
      <w:r>
        <w:rPr>
          <w:noProof/>
        </w:rPr>
        <w:fldChar w:fldCharType="end"/>
      </w:r>
    </w:p>
    <w:p w14:paraId="7A032DEB" w14:textId="764DA5B0"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_Toc210629308 \h </w:instrText>
      </w:r>
      <w:r>
        <w:rPr>
          <w:noProof/>
        </w:rPr>
      </w:r>
      <w:r>
        <w:rPr>
          <w:noProof/>
        </w:rPr>
        <w:fldChar w:fldCharType="separate"/>
      </w:r>
      <w:r>
        <w:rPr>
          <w:noProof/>
        </w:rPr>
        <w:t>1821</w:t>
      </w:r>
      <w:r>
        <w:rPr>
          <w:noProof/>
        </w:rPr>
        <w:fldChar w:fldCharType="end"/>
      </w:r>
    </w:p>
    <w:p w14:paraId="670586C1" w14:textId="1E0C2A6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_Toc210629309 \h </w:instrText>
      </w:r>
      <w:r>
        <w:rPr>
          <w:noProof/>
        </w:rPr>
      </w:r>
      <w:r>
        <w:rPr>
          <w:noProof/>
        </w:rPr>
        <w:fldChar w:fldCharType="separate"/>
      </w:r>
      <w:r>
        <w:rPr>
          <w:noProof/>
        </w:rPr>
        <w:t>1821</w:t>
      </w:r>
      <w:r>
        <w:rPr>
          <w:noProof/>
        </w:rPr>
        <w:fldChar w:fldCharType="end"/>
      </w:r>
    </w:p>
    <w:p w14:paraId="5A0F9A04" w14:textId="275F44A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_Toc210629310 \h </w:instrText>
      </w:r>
      <w:r>
        <w:rPr>
          <w:noProof/>
        </w:rPr>
      </w:r>
      <w:r>
        <w:rPr>
          <w:noProof/>
        </w:rPr>
        <w:fldChar w:fldCharType="separate"/>
      </w:r>
      <w:r>
        <w:rPr>
          <w:noProof/>
        </w:rPr>
        <w:t>1821</w:t>
      </w:r>
      <w:r>
        <w:rPr>
          <w:noProof/>
        </w:rPr>
        <w:fldChar w:fldCharType="end"/>
      </w:r>
    </w:p>
    <w:p w14:paraId="2394679E" w14:textId="35175E4F"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_Toc210629311 \h </w:instrText>
      </w:r>
      <w:r>
        <w:rPr>
          <w:noProof/>
        </w:rPr>
      </w:r>
      <w:r>
        <w:rPr>
          <w:noProof/>
        </w:rPr>
        <w:fldChar w:fldCharType="separate"/>
      </w:r>
      <w:r>
        <w:rPr>
          <w:noProof/>
        </w:rPr>
        <w:t>1822</w:t>
      </w:r>
      <w:r>
        <w:rPr>
          <w:noProof/>
        </w:rPr>
        <w:fldChar w:fldCharType="end"/>
      </w:r>
    </w:p>
    <w:p w14:paraId="0F57DBEA" w14:textId="2C93F95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_Toc210629312 \h </w:instrText>
      </w:r>
      <w:r>
        <w:rPr>
          <w:noProof/>
        </w:rPr>
      </w:r>
      <w:r>
        <w:rPr>
          <w:noProof/>
        </w:rPr>
        <w:fldChar w:fldCharType="separate"/>
      </w:r>
      <w:r>
        <w:rPr>
          <w:noProof/>
        </w:rPr>
        <w:t>1822</w:t>
      </w:r>
      <w:r>
        <w:rPr>
          <w:noProof/>
        </w:rPr>
        <w:fldChar w:fldCharType="end"/>
      </w:r>
    </w:p>
    <w:p w14:paraId="389C465F" w14:textId="61B9811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_Toc210629313 \h </w:instrText>
      </w:r>
      <w:r>
        <w:rPr>
          <w:noProof/>
        </w:rPr>
      </w:r>
      <w:r>
        <w:rPr>
          <w:noProof/>
        </w:rPr>
        <w:fldChar w:fldCharType="separate"/>
      </w:r>
      <w:r>
        <w:rPr>
          <w:noProof/>
        </w:rPr>
        <w:t>1822</w:t>
      </w:r>
      <w:r>
        <w:rPr>
          <w:noProof/>
        </w:rPr>
        <w:fldChar w:fldCharType="end"/>
      </w:r>
    </w:p>
    <w:p w14:paraId="5E448459" w14:textId="613B3FB0"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sidRPr="00F13D24">
        <w:rPr>
          <w:rFonts w:eastAsia="Yu Mincho"/>
          <w:noProof/>
        </w:rPr>
        <w:t>Annex D</w:t>
      </w:r>
      <w:r>
        <w:rPr>
          <w:noProof/>
        </w:rPr>
        <w:t xml:space="preserve"> (normative)</w:t>
      </w:r>
      <w:r w:rsidRPr="00F13D24">
        <w:rPr>
          <w:rFonts w:eastAsia="Yu Mincho"/>
          <w:noProof/>
        </w:rPr>
        <w:t>: Characteristics of the interfering signal</w:t>
      </w:r>
      <w:r>
        <w:rPr>
          <w:noProof/>
        </w:rPr>
        <w:tab/>
      </w:r>
      <w:r>
        <w:rPr>
          <w:noProof/>
        </w:rPr>
        <w:fldChar w:fldCharType="begin" w:fldLock="1"/>
      </w:r>
      <w:r>
        <w:rPr>
          <w:noProof/>
        </w:rPr>
        <w:instrText xml:space="preserve"> PAGEREF _Toc210629314 \h </w:instrText>
      </w:r>
      <w:r>
        <w:rPr>
          <w:noProof/>
        </w:rPr>
      </w:r>
      <w:r>
        <w:rPr>
          <w:noProof/>
        </w:rPr>
        <w:fldChar w:fldCharType="separate"/>
      </w:r>
      <w:r>
        <w:rPr>
          <w:noProof/>
        </w:rPr>
        <w:t>1824</w:t>
      </w:r>
      <w:r>
        <w:rPr>
          <w:noProof/>
        </w:rPr>
        <w:fldChar w:fldCharType="end"/>
      </w:r>
    </w:p>
    <w:p w14:paraId="0596425F" w14:textId="65687C1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Yu Mincho"/>
          <w:noProof/>
        </w:rPr>
        <w:t xml:space="preserve">D.1 </w:t>
      </w:r>
      <w:r w:rsidRPr="00F13D24">
        <w:rPr>
          <w:rFonts w:eastAsia="Yu Mincho"/>
          <w:noProof/>
        </w:rPr>
        <w:tab/>
        <w:t>General</w:t>
      </w:r>
      <w:r>
        <w:rPr>
          <w:noProof/>
        </w:rPr>
        <w:tab/>
      </w:r>
      <w:r>
        <w:rPr>
          <w:noProof/>
        </w:rPr>
        <w:fldChar w:fldCharType="begin" w:fldLock="1"/>
      </w:r>
      <w:r>
        <w:rPr>
          <w:noProof/>
        </w:rPr>
        <w:instrText xml:space="preserve"> PAGEREF _Toc210629315 \h </w:instrText>
      </w:r>
      <w:r>
        <w:rPr>
          <w:noProof/>
        </w:rPr>
      </w:r>
      <w:r>
        <w:rPr>
          <w:noProof/>
        </w:rPr>
        <w:fldChar w:fldCharType="separate"/>
      </w:r>
      <w:r>
        <w:rPr>
          <w:noProof/>
        </w:rPr>
        <w:t>1824</w:t>
      </w:r>
      <w:r>
        <w:rPr>
          <w:noProof/>
        </w:rPr>
        <w:fldChar w:fldCharType="end"/>
      </w:r>
    </w:p>
    <w:p w14:paraId="707CE989" w14:textId="385AE4C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_Toc210629316 \h </w:instrText>
      </w:r>
      <w:r>
        <w:rPr>
          <w:noProof/>
        </w:rPr>
      </w:r>
      <w:r>
        <w:rPr>
          <w:noProof/>
        </w:rPr>
        <w:fldChar w:fldCharType="separate"/>
      </w:r>
      <w:r>
        <w:rPr>
          <w:noProof/>
        </w:rPr>
        <w:t>1824</w:t>
      </w:r>
      <w:r>
        <w:rPr>
          <w:noProof/>
        </w:rPr>
        <w:fldChar w:fldCharType="end"/>
      </w:r>
    </w:p>
    <w:p w14:paraId="0318215D" w14:textId="60876A9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_Toc210629317 \h </w:instrText>
      </w:r>
      <w:r>
        <w:rPr>
          <w:noProof/>
        </w:rPr>
      </w:r>
      <w:r>
        <w:rPr>
          <w:noProof/>
        </w:rPr>
        <w:fldChar w:fldCharType="separate"/>
      </w:r>
      <w:r>
        <w:rPr>
          <w:noProof/>
        </w:rPr>
        <w:t>1824</w:t>
      </w:r>
      <w:r>
        <w:rPr>
          <w:noProof/>
        </w:rPr>
        <w:fldChar w:fldCharType="end"/>
      </w:r>
    </w:p>
    <w:p w14:paraId="4FC4922C" w14:textId="12C1211A"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_Toc210629318 \h </w:instrText>
      </w:r>
      <w:r>
        <w:rPr>
          <w:noProof/>
        </w:rPr>
      </w:r>
      <w:r>
        <w:rPr>
          <w:noProof/>
        </w:rPr>
        <w:fldChar w:fldCharType="separate"/>
      </w:r>
      <w:r>
        <w:rPr>
          <w:noProof/>
        </w:rPr>
        <w:t>1825</w:t>
      </w:r>
      <w:r>
        <w:rPr>
          <w:noProof/>
        </w:rPr>
        <w:fldChar w:fldCharType="end"/>
      </w:r>
    </w:p>
    <w:p w14:paraId="43289454" w14:textId="542C1764"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_Toc210629319 \h </w:instrText>
      </w:r>
      <w:r>
        <w:rPr>
          <w:noProof/>
        </w:rPr>
      </w:r>
      <w:r>
        <w:rPr>
          <w:noProof/>
        </w:rPr>
        <w:fldChar w:fldCharType="separate"/>
      </w:r>
      <w:r>
        <w:rPr>
          <w:noProof/>
        </w:rPr>
        <w:t>1825</w:t>
      </w:r>
      <w:r>
        <w:rPr>
          <w:noProof/>
        </w:rPr>
        <w:fldChar w:fldCharType="end"/>
      </w:r>
    </w:p>
    <w:p w14:paraId="06CF2C0B" w14:textId="61569E4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_Toc210629320 \h </w:instrText>
      </w:r>
      <w:r>
        <w:rPr>
          <w:noProof/>
        </w:rPr>
      </w:r>
      <w:r>
        <w:rPr>
          <w:noProof/>
        </w:rPr>
        <w:fldChar w:fldCharType="separate"/>
      </w:r>
      <w:r>
        <w:rPr>
          <w:noProof/>
        </w:rPr>
        <w:t>1825</w:t>
      </w:r>
      <w:r>
        <w:rPr>
          <w:noProof/>
        </w:rPr>
        <w:fldChar w:fldCharType="end"/>
      </w:r>
    </w:p>
    <w:p w14:paraId="54D94716" w14:textId="1788F38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_Toc210629321 \h </w:instrText>
      </w:r>
      <w:r>
        <w:rPr>
          <w:noProof/>
        </w:rPr>
      </w:r>
      <w:r>
        <w:rPr>
          <w:noProof/>
        </w:rPr>
        <w:fldChar w:fldCharType="separate"/>
      </w:r>
      <w:r>
        <w:rPr>
          <w:noProof/>
        </w:rPr>
        <w:t>1825</w:t>
      </w:r>
      <w:r>
        <w:rPr>
          <w:noProof/>
        </w:rPr>
        <w:fldChar w:fldCharType="end"/>
      </w:r>
    </w:p>
    <w:p w14:paraId="2E88ED76" w14:textId="567CD3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_Toc210629322 \h </w:instrText>
      </w:r>
      <w:r>
        <w:rPr>
          <w:noProof/>
        </w:rPr>
      </w:r>
      <w:r>
        <w:rPr>
          <w:noProof/>
        </w:rPr>
        <w:fldChar w:fldCharType="separate"/>
      </w:r>
      <w:r>
        <w:rPr>
          <w:noProof/>
        </w:rPr>
        <w:t>1826</w:t>
      </w:r>
      <w:r>
        <w:rPr>
          <w:noProof/>
        </w:rPr>
        <w:fldChar w:fldCharType="end"/>
      </w:r>
    </w:p>
    <w:p w14:paraId="560A92DF" w14:textId="1A5B46F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_Toc210629323 \h </w:instrText>
      </w:r>
      <w:r>
        <w:rPr>
          <w:noProof/>
        </w:rPr>
      </w:r>
      <w:r>
        <w:rPr>
          <w:noProof/>
        </w:rPr>
        <w:fldChar w:fldCharType="separate"/>
      </w:r>
      <w:r>
        <w:rPr>
          <w:noProof/>
        </w:rPr>
        <w:t>1827</w:t>
      </w:r>
      <w:r>
        <w:rPr>
          <w:noProof/>
        </w:rPr>
        <w:fldChar w:fldCharType="end"/>
      </w:r>
    </w:p>
    <w:p w14:paraId="6EB14808" w14:textId="46C13BB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_Toc210629324 \h </w:instrText>
      </w:r>
      <w:r>
        <w:rPr>
          <w:noProof/>
        </w:rPr>
      </w:r>
      <w:r>
        <w:rPr>
          <w:noProof/>
        </w:rPr>
        <w:fldChar w:fldCharType="separate"/>
      </w:r>
      <w:r>
        <w:rPr>
          <w:noProof/>
        </w:rPr>
        <w:t>1827</w:t>
      </w:r>
      <w:r>
        <w:rPr>
          <w:noProof/>
        </w:rPr>
        <w:fldChar w:fldCharType="end"/>
      </w:r>
    </w:p>
    <w:p w14:paraId="22253EA3" w14:textId="4940A71D"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_Toc210629325 \h </w:instrText>
      </w:r>
      <w:r>
        <w:rPr>
          <w:noProof/>
        </w:rPr>
      </w:r>
      <w:r>
        <w:rPr>
          <w:noProof/>
        </w:rPr>
        <w:fldChar w:fldCharType="separate"/>
      </w:r>
      <w:r>
        <w:rPr>
          <w:noProof/>
        </w:rPr>
        <w:t>1827</w:t>
      </w:r>
      <w:r>
        <w:rPr>
          <w:noProof/>
        </w:rPr>
        <w:fldChar w:fldCharType="end"/>
      </w:r>
    </w:p>
    <w:p w14:paraId="09E0C411" w14:textId="560DFAF6"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_Toc210629326 \h </w:instrText>
      </w:r>
      <w:r>
        <w:rPr>
          <w:noProof/>
        </w:rPr>
      </w:r>
      <w:r>
        <w:rPr>
          <w:noProof/>
        </w:rPr>
        <w:fldChar w:fldCharType="separate"/>
      </w:r>
      <w:r>
        <w:rPr>
          <w:noProof/>
        </w:rPr>
        <w:t>1828</w:t>
      </w:r>
      <w:r>
        <w:rPr>
          <w:noProof/>
        </w:rPr>
        <w:fldChar w:fldCharType="end"/>
      </w:r>
    </w:p>
    <w:p w14:paraId="0ECE7348" w14:textId="44EDD2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_Toc210629327 \h </w:instrText>
      </w:r>
      <w:r>
        <w:rPr>
          <w:noProof/>
        </w:rPr>
      </w:r>
      <w:r>
        <w:rPr>
          <w:noProof/>
        </w:rPr>
        <w:fldChar w:fldCharType="separate"/>
      </w:r>
      <w:r>
        <w:rPr>
          <w:noProof/>
        </w:rPr>
        <w:t>1828</w:t>
      </w:r>
      <w:r>
        <w:rPr>
          <w:noProof/>
        </w:rPr>
        <w:fldChar w:fldCharType="end"/>
      </w:r>
    </w:p>
    <w:p w14:paraId="21293FFD" w14:textId="4483A10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_Toc210629328 \h </w:instrText>
      </w:r>
      <w:r>
        <w:rPr>
          <w:noProof/>
        </w:rPr>
      </w:r>
      <w:r>
        <w:rPr>
          <w:noProof/>
        </w:rPr>
        <w:fldChar w:fldCharType="separate"/>
      </w:r>
      <w:r>
        <w:rPr>
          <w:noProof/>
        </w:rPr>
        <w:t>1828</w:t>
      </w:r>
      <w:r>
        <w:rPr>
          <w:noProof/>
        </w:rPr>
        <w:fldChar w:fldCharType="end"/>
      </w:r>
    </w:p>
    <w:p w14:paraId="4688948B" w14:textId="7BB5387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_Toc210629329 \h </w:instrText>
      </w:r>
      <w:r>
        <w:rPr>
          <w:noProof/>
        </w:rPr>
      </w:r>
      <w:r>
        <w:rPr>
          <w:noProof/>
        </w:rPr>
        <w:fldChar w:fldCharType="separate"/>
      </w:r>
      <w:r>
        <w:rPr>
          <w:noProof/>
        </w:rPr>
        <w:t>1829</w:t>
      </w:r>
      <w:r>
        <w:rPr>
          <w:noProof/>
        </w:rPr>
        <w:fldChar w:fldCharType="end"/>
      </w:r>
    </w:p>
    <w:p w14:paraId="00B764DA" w14:textId="535B068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_Toc210629330 \h </w:instrText>
      </w:r>
      <w:r>
        <w:rPr>
          <w:noProof/>
        </w:rPr>
      </w:r>
      <w:r>
        <w:rPr>
          <w:noProof/>
        </w:rPr>
        <w:fldChar w:fldCharType="separate"/>
      </w:r>
      <w:r>
        <w:rPr>
          <w:noProof/>
        </w:rPr>
        <w:t>1830</w:t>
      </w:r>
      <w:r>
        <w:rPr>
          <w:noProof/>
        </w:rPr>
        <w:fldChar w:fldCharType="end"/>
      </w:r>
    </w:p>
    <w:p w14:paraId="16A4B632" w14:textId="10EB1C2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_Toc210629331 \h </w:instrText>
      </w:r>
      <w:r>
        <w:rPr>
          <w:noProof/>
        </w:rPr>
      </w:r>
      <w:r>
        <w:rPr>
          <w:noProof/>
        </w:rPr>
        <w:fldChar w:fldCharType="separate"/>
      </w:r>
      <w:r>
        <w:rPr>
          <w:noProof/>
        </w:rPr>
        <w:t>1830</w:t>
      </w:r>
      <w:r>
        <w:rPr>
          <w:noProof/>
        </w:rPr>
        <w:fldChar w:fldCharType="end"/>
      </w:r>
    </w:p>
    <w:p w14:paraId="47EE5C14" w14:textId="6D1D3C6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_Toc210629332 \h </w:instrText>
      </w:r>
      <w:r>
        <w:rPr>
          <w:noProof/>
        </w:rPr>
      </w:r>
      <w:r>
        <w:rPr>
          <w:noProof/>
        </w:rPr>
        <w:fldChar w:fldCharType="separate"/>
      </w:r>
      <w:r>
        <w:rPr>
          <w:noProof/>
        </w:rPr>
        <w:t>1830</w:t>
      </w:r>
      <w:r>
        <w:rPr>
          <w:noProof/>
        </w:rPr>
        <w:fldChar w:fldCharType="end"/>
      </w:r>
    </w:p>
    <w:p w14:paraId="1E4F4E49" w14:textId="3BD5658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_Toc210629333 \h </w:instrText>
      </w:r>
      <w:r>
        <w:rPr>
          <w:noProof/>
        </w:rPr>
      </w:r>
      <w:r>
        <w:rPr>
          <w:noProof/>
        </w:rPr>
        <w:fldChar w:fldCharType="separate"/>
      </w:r>
      <w:r>
        <w:rPr>
          <w:noProof/>
        </w:rPr>
        <w:t>1830</w:t>
      </w:r>
      <w:r>
        <w:rPr>
          <w:noProof/>
        </w:rPr>
        <w:fldChar w:fldCharType="end"/>
      </w:r>
    </w:p>
    <w:p w14:paraId="637B0E99" w14:textId="5D09D59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_Toc210629334 \h </w:instrText>
      </w:r>
      <w:r>
        <w:rPr>
          <w:noProof/>
        </w:rPr>
      </w:r>
      <w:r>
        <w:rPr>
          <w:noProof/>
        </w:rPr>
        <w:fldChar w:fldCharType="separate"/>
      </w:r>
      <w:r>
        <w:rPr>
          <w:noProof/>
        </w:rPr>
        <w:t>1830</w:t>
      </w:r>
      <w:r>
        <w:rPr>
          <w:noProof/>
        </w:rPr>
        <w:fldChar w:fldCharType="end"/>
      </w:r>
    </w:p>
    <w:p w14:paraId="02EBF9BF" w14:textId="57B2004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_Toc210629335 \h </w:instrText>
      </w:r>
      <w:r>
        <w:rPr>
          <w:noProof/>
        </w:rPr>
      </w:r>
      <w:r>
        <w:rPr>
          <w:noProof/>
        </w:rPr>
        <w:fldChar w:fldCharType="separate"/>
      </w:r>
      <w:r>
        <w:rPr>
          <w:noProof/>
        </w:rPr>
        <w:t>1831</w:t>
      </w:r>
      <w:r>
        <w:rPr>
          <w:noProof/>
        </w:rPr>
        <w:fldChar w:fldCharType="end"/>
      </w:r>
    </w:p>
    <w:p w14:paraId="31D8D906" w14:textId="53D872A0"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_Toc210629336 \h </w:instrText>
      </w:r>
      <w:r>
        <w:rPr>
          <w:noProof/>
        </w:rPr>
      </w:r>
      <w:r>
        <w:rPr>
          <w:noProof/>
        </w:rPr>
        <w:fldChar w:fldCharType="separate"/>
      </w:r>
      <w:r>
        <w:rPr>
          <w:noProof/>
        </w:rPr>
        <w:t>1832</w:t>
      </w:r>
      <w:r>
        <w:rPr>
          <w:noProof/>
        </w:rPr>
        <w:fldChar w:fldCharType="end"/>
      </w:r>
    </w:p>
    <w:p w14:paraId="670A7D57" w14:textId="1F560F04"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_Toc210629337 \h </w:instrText>
      </w:r>
      <w:r>
        <w:rPr>
          <w:noProof/>
        </w:rPr>
      </w:r>
      <w:r>
        <w:rPr>
          <w:noProof/>
        </w:rPr>
        <w:fldChar w:fldCharType="separate"/>
      </w:r>
      <w:r>
        <w:rPr>
          <w:noProof/>
        </w:rPr>
        <w:t>1834</w:t>
      </w:r>
      <w:r>
        <w:rPr>
          <w:noProof/>
        </w:rPr>
        <w:fldChar w:fldCharType="end"/>
      </w:r>
    </w:p>
    <w:p w14:paraId="1877725C" w14:textId="3E1FB18E"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_Toc210629338 \h </w:instrText>
      </w:r>
      <w:r>
        <w:rPr>
          <w:noProof/>
        </w:rPr>
      </w:r>
      <w:r>
        <w:rPr>
          <w:noProof/>
        </w:rPr>
        <w:fldChar w:fldCharType="separate"/>
      </w:r>
      <w:r>
        <w:rPr>
          <w:noProof/>
        </w:rPr>
        <w:t>1834</w:t>
      </w:r>
      <w:r>
        <w:rPr>
          <w:noProof/>
        </w:rPr>
        <w:fldChar w:fldCharType="end"/>
      </w:r>
    </w:p>
    <w:p w14:paraId="396B01A6" w14:textId="414BD08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_Toc210629339 \h </w:instrText>
      </w:r>
      <w:r>
        <w:rPr>
          <w:noProof/>
        </w:rPr>
      </w:r>
      <w:r>
        <w:rPr>
          <w:noProof/>
        </w:rPr>
        <w:fldChar w:fldCharType="separate"/>
      </w:r>
      <w:r>
        <w:rPr>
          <w:noProof/>
        </w:rPr>
        <w:t>1834</w:t>
      </w:r>
      <w:r>
        <w:rPr>
          <w:noProof/>
        </w:rPr>
        <w:fldChar w:fldCharType="end"/>
      </w:r>
    </w:p>
    <w:p w14:paraId="592B090E" w14:textId="5D77DD8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_Toc210629340 \h </w:instrText>
      </w:r>
      <w:r>
        <w:rPr>
          <w:noProof/>
        </w:rPr>
      </w:r>
      <w:r>
        <w:rPr>
          <w:noProof/>
        </w:rPr>
        <w:fldChar w:fldCharType="separate"/>
      </w:r>
      <w:r>
        <w:rPr>
          <w:noProof/>
        </w:rPr>
        <w:t>1834</w:t>
      </w:r>
      <w:r>
        <w:rPr>
          <w:noProof/>
        </w:rPr>
        <w:fldChar w:fldCharType="end"/>
      </w:r>
    </w:p>
    <w:p w14:paraId="6307506D" w14:textId="13FA4AD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_Toc210629341 \h </w:instrText>
      </w:r>
      <w:r>
        <w:rPr>
          <w:noProof/>
        </w:rPr>
      </w:r>
      <w:r>
        <w:rPr>
          <w:noProof/>
        </w:rPr>
        <w:fldChar w:fldCharType="separate"/>
      </w:r>
      <w:r>
        <w:rPr>
          <w:noProof/>
        </w:rPr>
        <w:t>1835</w:t>
      </w:r>
      <w:r>
        <w:rPr>
          <w:noProof/>
        </w:rPr>
        <w:fldChar w:fldCharType="end"/>
      </w:r>
    </w:p>
    <w:p w14:paraId="2AA5467B" w14:textId="6FB439C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_Toc210629342 \h </w:instrText>
      </w:r>
      <w:r>
        <w:rPr>
          <w:noProof/>
        </w:rPr>
      </w:r>
      <w:r>
        <w:rPr>
          <w:noProof/>
        </w:rPr>
        <w:fldChar w:fldCharType="separate"/>
      </w:r>
      <w:r>
        <w:rPr>
          <w:noProof/>
        </w:rPr>
        <w:t>1835</w:t>
      </w:r>
      <w:r>
        <w:rPr>
          <w:noProof/>
        </w:rPr>
        <w:fldChar w:fldCharType="end"/>
      </w:r>
    </w:p>
    <w:p w14:paraId="218DB134" w14:textId="4124F53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_Toc210629343 \h </w:instrText>
      </w:r>
      <w:r>
        <w:rPr>
          <w:noProof/>
        </w:rPr>
      </w:r>
      <w:r>
        <w:rPr>
          <w:noProof/>
        </w:rPr>
        <w:fldChar w:fldCharType="separate"/>
      </w:r>
      <w:r>
        <w:rPr>
          <w:noProof/>
        </w:rPr>
        <w:t>1836</w:t>
      </w:r>
      <w:r>
        <w:rPr>
          <w:noProof/>
        </w:rPr>
        <w:fldChar w:fldCharType="end"/>
      </w:r>
    </w:p>
    <w:p w14:paraId="53D3ED88" w14:textId="49312F7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_Toc210629344 \h </w:instrText>
      </w:r>
      <w:r>
        <w:rPr>
          <w:noProof/>
        </w:rPr>
      </w:r>
      <w:r>
        <w:rPr>
          <w:noProof/>
        </w:rPr>
        <w:fldChar w:fldCharType="separate"/>
      </w:r>
      <w:r>
        <w:rPr>
          <w:noProof/>
        </w:rPr>
        <w:t>1836</w:t>
      </w:r>
      <w:r>
        <w:rPr>
          <w:noProof/>
        </w:rPr>
        <w:fldChar w:fldCharType="end"/>
      </w:r>
    </w:p>
    <w:p w14:paraId="044C6BDA" w14:textId="7719805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_Toc210629345 \h </w:instrText>
      </w:r>
      <w:r>
        <w:rPr>
          <w:noProof/>
        </w:rPr>
      </w:r>
      <w:r>
        <w:rPr>
          <w:noProof/>
        </w:rPr>
        <w:fldChar w:fldCharType="separate"/>
      </w:r>
      <w:r>
        <w:rPr>
          <w:noProof/>
        </w:rPr>
        <w:t>1836</w:t>
      </w:r>
      <w:r>
        <w:rPr>
          <w:noProof/>
        </w:rPr>
        <w:fldChar w:fldCharType="end"/>
      </w:r>
    </w:p>
    <w:p w14:paraId="02D23DD3" w14:textId="102D286E"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_Toc210629346 \h </w:instrText>
      </w:r>
      <w:r>
        <w:rPr>
          <w:noProof/>
        </w:rPr>
      </w:r>
      <w:r>
        <w:rPr>
          <w:noProof/>
        </w:rPr>
        <w:fldChar w:fldCharType="separate"/>
      </w:r>
      <w:r>
        <w:rPr>
          <w:noProof/>
        </w:rPr>
        <w:t>1837</w:t>
      </w:r>
      <w:r>
        <w:rPr>
          <w:noProof/>
        </w:rPr>
        <w:fldChar w:fldCharType="end"/>
      </w:r>
    </w:p>
    <w:p w14:paraId="569A80E6" w14:textId="2CB3A99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_Toc210629347 \h </w:instrText>
      </w:r>
      <w:r>
        <w:rPr>
          <w:noProof/>
        </w:rPr>
      </w:r>
      <w:r>
        <w:rPr>
          <w:noProof/>
        </w:rPr>
        <w:fldChar w:fldCharType="separate"/>
      </w:r>
      <w:r>
        <w:rPr>
          <w:noProof/>
        </w:rPr>
        <w:t>1838</w:t>
      </w:r>
      <w:r>
        <w:rPr>
          <w:noProof/>
        </w:rPr>
        <w:fldChar w:fldCharType="end"/>
      </w:r>
    </w:p>
    <w:p w14:paraId="004FC8B5" w14:textId="1034D33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_Toc210629348 \h </w:instrText>
      </w:r>
      <w:r>
        <w:rPr>
          <w:noProof/>
        </w:rPr>
      </w:r>
      <w:r>
        <w:rPr>
          <w:noProof/>
        </w:rPr>
        <w:fldChar w:fldCharType="separate"/>
      </w:r>
      <w:r>
        <w:rPr>
          <w:noProof/>
        </w:rPr>
        <w:t>1838</w:t>
      </w:r>
      <w:r>
        <w:rPr>
          <w:noProof/>
        </w:rPr>
        <w:fldChar w:fldCharType="end"/>
      </w:r>
    </w:p>
    <w:p w14:paraId="0FD3875F" w14:textId="5D99D02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_Toc210629349 \h </w:instrText>
      </w:r>
      <w:r>
        <w:rPr>
          <w:noProof/>
        </w:rPr>
      </w:r>
      <w:r>
        <w:rPr>
          <w:noProof/>
        </w:rPr>
        <w:fldChar w:fldCharType="separate"/>
      </w:r>
      <w:r>
        <w:rPr>
          <w:noProof/>
        </w:rPr>
        <w:t>1838</w:t>
      </w:r>
      <w:r>
        <w:rPr>
          <w:noProof/>
        </w:rPr>
        <w:fldChar w:fldCharType="end"/>
      </w:r>
    </w:p>
    <w:p w14:paraId="40FD0328" w14:textId="19B1419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_Toc210629350 \h </w:instrText>
      </w:r>
      <w:r>
        <w:rPr>
          <w:noProof/>
        </w:rPr>
      </w:r>
      <w:r>
        <w:rPr>
          <w:noProof/>
        </w:rPr>
        <w:fldChar w:fldCharType="separate"/>
      </w:r>
      <w:r>
        <w:rPr>
          <w:noProof/>
        </w:rPr>
        <w:t>1838</w:t>
      </w:r>
      <w:r>
        <w:rPr>
          <w:noProof/>
        </w:rPr>
        <w:fldChar w:fldCharType="end"/>
      </w:r>
    </w:p>
    <w:p w14:paraId="456EEDDA" w14:textId="4BFAF57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_Toc210629351 \h </w:instrText>
      </w:r>
      <w:r>
        <w:rPr>
          <w:noProof/>
        </w:rPr>
      </w:r>
      <w:r>
        <w:rPr>
          <w:noProof/>
        </w:rPr>
        <w:fldChar w:fldCharType="separate"/>
      </w:r>
      <w:r>
        <w:rPr>
          <w:noProof/>
        </w:rPr>
        <w:t>1838</w:t>
      </w:r>
      <w:r>
        <w:rPr>
          <w:noProof/>
        </w:rPr>
        <w:fldChar w:fldCharType="end"/>
      </w:r>
    </w:p>
    <w:p w14:paraId="4BA7ABD2" w14:textId="6B6E9E9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_Toc210629352 \h </w:instrText>
      </w:r>
      <w:r>
        <w:rPr>
          <w:noProof/>
        </w:rPr>
      </w:r>
      <w:r>
        <w:rPr>
          <w:noProof/>
        </w:rPr>
        <w:fldChar w:fldCharType="separate"/>
      </w:r>
      <w:r>
        <w:rPr>
          <w:noProof/>
        </w:rPr>
        <w:t>1839</w:t>
      </w:r>
      <w:r>
        <w:rPr>
          <w:noProof/>
        </w:rPr>
        <w:fldChar w:fldCharType="end"/>
      </w:r>
    </w:p>
    <w:p w14:paraId="7A777924" w14:textId="42CC60A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_Toc210629353 \h </w:instrText>
      </w:r>
      <w:r>
        <w:rPr>
          <w:noProof/>
        </w:rPr>
      </w:r>
      <w:r>
        <w:rPr>
          <w:noProof/>
        </w:rPr>
        <w:fldChar w:fldCharType="separate"/>
      </w:r>
      <w:r>
        <w:rPr>
          <w:noProof/>
        </w:rPr>
        <w:t>1839</w:t>
      </w:r>
      <w:r>
        <w:rPr>
          <w:noProof/>
        </w:rPr>
        <w:fldChar w:fldCharType="end"/>
      </w:r>
    </w:p>
    <w:p w14:paraId="546F62D2" w14:textId="7B93EF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_Toc210629354 \h </w:instrText>
      </w:r>
      <w:r>
        <w:rPr>
          <w:noProof/>
        </w:rPr>
      </w:r>
      <w:r>
        <w:rPr>
          <w:noProof/>
        </w:rPr>
        <w:fldChar w:fldCharType="separate"/>
      </w:r>
      <w:r>
        <w:rPr>
          <w:noProof/>
        </w:rPr>
        <w:t>1840</w:t>
      </w:r>
      <w:r>
        <w:rPr>
          <w:noProof/>
        </w:rPr>
        <w:fldChar w:fldCharType="end"/>
      </w:r>
    </w:p>
    <w:p w14:paraId="502EFF29" w14:textId="784D0CF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_Toc210629355 \h </w:instrText>
      </w:r>
      <w:r>
        <w:rPr>
          <w:noProof/>
        </w:rPr>
      </w:r>
      <w:r>
        <w:rPr>
          <w:noProof/>
        </w:rPr>
        <w:fldChar w:fldCharType="separate"/>
      </w:r>
      <w:r>
        <w:rPr>
          <w:noProof/>
        </w:rPr>
        <w:t>1840</w:t>
      </w:r>
      <w:r>
        <w:rPr>
          <w:noProof/>
        </w:rPr>
        <w:fldChar w:fldCharType="end"/>
      </w:r>
    </w:p>
    <w:p w14:paraId="35FF9ED0" w14:textId="3D712F1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_Toc210629356 \h </w:instrText>
      </w:r>
      <w:r>
        <w:rPr>
          <w:noProof/>
        </w:rPr>
      </w:r>
      <w:r>
        <w:rPr>
          <w:noProof/>
        </w:rPr>
        <w:fldChar w:fldCharType="separate"/>
      </w:r>
      <w:r>
        <w:rPr>
          <w:noProof/>
        </w:rPr>
        <w:t>1841</w:t>
      </w:r>
      <w:r>
        <w:rPr>
          <w:noProof/>
        </w:rPr>
        <w:fldChar w:fldCharType="end"/>
      </w:r>
    </w:p>
    <w:p w14:paraId="2A7C6004" w14:textId="554736E4"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F13D24">
        <w:rPr>
          <w:rFonts w:cs="v4.2.0"/>
          <w:noProof/>
        </w:rPr>
        <w:t>Statistical Testing</w:t>
      </w:r>
      <w:r>
        <w:rPr>
          <w:noProof/>
        </w:rPr>
        <w:tab/>
      </w:r>
      <w:r>
        <w:rPr>
          <w:noProof/>
        </w:rPr>
        <w:fldChar w:fldCharType="begin" w:fldLock="1"/>
      </w:r>
      <w:r>
        <w:rPr>
          <w:noProof/>
        </w:rPr>
        <w:instrText xml:space="preserve"> PAGEREF _Toc210629357 \h </w:instrText>
      </w:r>
      <w:r>
        <w:rPr>
          <w:noProof/>
        </w:rPr>
      </w:r>
      <w:r>
        <w:rPr>
          <w:noProof/>
        </w:rPr>
        <w:fldChar w:fldCharType="separate"/>
      </w:r>
      <w:r>
        <w:rPr>
          <w:noProof/>
        </w:rPr>
        <w:t>1843</w:t>
      </w:r>
      <w:r>
        <w:rPr>
          <w:noProof/>
        </w:rPr>
        <w:fldChar w:fldCharType="end"/>
      </w:r>
    </w:p>
    <w:p w14:paraId="007C33C0" w14:textId="4ACD86EF"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_Toc210629358 \h </w:instrText>
      </w:r>
      <w:r>
        <w:rPr>
          <w:noProof/>
        </w:rPr>
      </w:r>
      <w:r>
        <w:rPr>
          <w:noProof/>
        </w:rPr>
        <w:fldChar w:fldCharType="separate"/>
      </w:r>
      <w:r>
        <w:rPr>
          <w:noProof/>
        </w:rPr>
        <w:t>1843</w:t>
      </w:r>
      <w:r>
        <w:rPr>
          <w:noProof/>
        </w:rPr>
        <w:fldChar w:fldCharType="end"/>
      </w:r>
    </w:p>
    <w:p w14:paraId="37DA0C5D" w14:textId="28814AB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_Toc210629359 \h </w:instrText>
      </w:r>
      <w:r>
        <w:rPr>
          <w:noProof/>
        </w:rPr>
      </w:r>
      <w:r>
        <w:rPr>
          <w:noProof/>
        </w:rPr>
        <w:fldChar w:fldCharType="separate"/>
      </w:r>
      <w:r>
        <w:rPr>
          <w:noProof/>
        </w:rPr>
        <w:t>1843</w:t>
      </w:r>
      <w:r>
        <w:rPr>
          <w:noProof/>
        </w:rPr>
        <w:fldChar w:fldCharType="end"/>
      </w:r>
    </w:p>
    <w:p w14:paraId="43192DCB" w14:textId="7E379DA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_Toc210629360 \h </w:instrText>
      </w:r>
      <w:r>
        <w:rPr>
          <w:noProof/>
        </w:rPr>
      </w:r>
      <w:r>
        <w:rPr>
          <w:noProof/>
        </w:rPr>
        <w:fldChar w:fldCharType="separate"/>
      </w:r>
      <w:r>
        <w:rPr>
          <w:noProof/>
        </w:rPr>
        <w:t>1843</w:t>
      </w:r>
      <w:r>
        <w:rPr>
          <w:noProof/>
        </w:rPr>
        <w:fldChar w:fldCharType="end"/>
      </w:r>
    </w:p>
    <w:p w14:paraId="37FE9A2A" w14:textId="5D88E49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_Toc210629361 \h </w:instrText>
      </w:r>
      <w:r>
        <w:rPr>
          <w:noProof/>
        </w:rPr>
      </w:r>
      <w:r>
        <w:rPr>
          <w:noProof/>
        </w:rPr>
        <w:fldChar w:fldCharType="separate"/>
      </w:r>
      <w:r>
        <w:rPr>
          <w:noProof/>
        </w:rPr>
        <w:t>1843</w:t>
      </w:r>
      <w:r>
        <w:rPr>
          <w:noProof/>
        </w:rPr>
        <w:fldChar w:fldCharType="end"/>
      </w:r>
    </w:p>
    <w:p w14:paraId="3D6D19CB" w14:textId="605353F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_Toc210629362 \h </w:instrText>
      </w:r>
      <w:r>
        <w:rPr>
          <w:noProof/>
        </w:rPr>
      </w:r>
      <w:r>
        <w:rPr>
          <w:noProof/>
        </w:rPr>
        <w:fldChar w:fldCharType="separate"/>
      </w:r>
      <w:r>
        <w:rPr>
          <w:noProof/>
        </w:rPr>
        <w:t>1844</w:t>
      </w:r>
      <w:r>
        <w:rPr>
          <w:noProof/>
        </w:rPr>
        <w:fldChar w:fldCharType="end"/>
      </w:r>
    </w:p>
    <w:p w14:paraId="1D83671A" w14:textId="18033C2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_Toc210629363 \h </w:instrText>
      </w:r>
      <w:r>
        <w:rPr>
          <w:noProof/>
        </w:rPr>
      </w:r>
      <w:r>
        <w:rPr>
          <w:noProof/>
        </w:rPr>
        <w:fldChar w:fldCharType="separate"/>
      </w:r>
      <w:r>
        <w:rPr>
          <w:noProof/>
        </w:rPr>
        <w:t>1845</w:t>
      </w:r>
      <w:r>
        <w:rPr>
          <w:noProof/>
        </w:rPr>
        <w:fldChar w:fldCharType="end"/>
      </w:r>
    </w:p>
    <w:p w14:paraId="55170891" w14:textId="23851CF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_Toc210629364 \h </w:instrText>
      </w:r>
      <w:r>
        <w:rPr>
          <w:noProof/>
        </w:rPr>
      </w:r>
      <w:r>
        <w:rPr>
          <w:noProof/>
        </w:rPr>
        <w:fldChar w:fldCharType="separate"/>
      </w:r>
      <w:r>
        <w:rPr>
          <w:noProof/>
        </w:rPr>
        <w:t>1845</w:t>
      </w:r>
      <w:r>
        <w:rPr>
          <w:noProof/>
        </w:rPr>
        <w:fldChar w:fldCharType="end"/>
      </w:r>
    </w:p>
    <w:p w14:paraId="6FB07E63" w14:textId="6D181B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_Toc210629365 \h </w:instrText>
      </w:r>
      <w:r>
        <w:rPr>
          <w:noProof/>
        </w:rPr>
      </w:r>
      <w:r>
        <w:rPr>
          <w:noProof/>
        </w:rPr>
        <w:fldChar w:fldCharType="separate"/>
      </w:r>
      <w:r>
        <w:rPr>
          <w:noProof/>
        </w:rPr>
        <w:t>1846</w:t>
      </w:r>
      <w:r>
        <w:rPr>
          <w:noProof/>
        </w:rPr>
        <w:fldChar w:fldCharType="end"/>
      </w:r>
    </w:p>
    <w:p w14:paraId="60ED8264" w14:textId="3D0EC2C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_Toc210629366 \h </w:instrText>
      </w:r>
      <w:r>
        <w:rPr>
          <w:noProof/>
        </w:rPr>
      </w:r>
      <w:r>
        <w:rPr>
          <w:noProof/>
        </w:rPr>
        <w:fldChar w:fldCharType="separate"/>
      </w:r>
      <w:r>
        <w:rPr>
          <w:noProof/>
        </w:rPr>
        <w:t>1846</w:t>
      </w:r>
      <w:r>
        <w:rPr>
          <w:noProof/>
        </w:rPr>
        <w:fldChar w:fldCharType="end"/>
      </w:r>
    </w:p>
    <w:p w14:paraId="12B01BDC" w14:textId="3DA6454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_Toc210629367 \h </w:instrText>
      </w:r>
      <w:r>
        <w:rPr>
          <w:noProof/>
        </w:rPr>
      </w:r>
      <w:r>
        <w:rPr>
          <w:noProof/>
        </w:rPr>
        <w:fldChar w:fldCharType="separate"/>
      </w:r>
      <w:r>
        <w:rPr>
          <w:noProof/>
        </w:rPr>
        <w:t>1847</w:t>
      </w:r>
      <w:r>
        <w:rPr>
          <w:noProof/>
        </w:rPr>
        <w:fldChar w:fldCharType="end"/>
      </w:r>
    </w:p>
    <w:p w14:paraId="09297F1F" w14:textId="733C992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_Toc210629368 \h </w:instrText>
      </w:r>
      <w:r>
        <w:rPr>
          <w:noProof/>
        </w:rPr>
      </w:r>
      <w:r>
        <w:rPr>
          <w:noProof/>
        </w:rPr>
        <w:fldChar w:fldCharType="separate"/>
      </w:r>
      <w:r>
        <w:rPr>
          <w:noProof/>
        </w:rPr>
        <w:t>1848</w:t>
      </w:r>
      <w:r>
        <w:rPr>
          <w:noProof/>
        </w:rPr>
        <w:fldChar w:fldCharType="end"/>
      </w:r>
    </w:p>
    <w:p w14:paraId="0B9E3498" w14:textId="17FE8495"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10628933"/>
      <w:bookmarkEnd w:id="15"/>
      <w:bookmarkEnd w:id="16"/>
      <w:r w:rsidRPr="00990B12">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10628934"/>
      <w:bookmarkEnd w:id="22"/>
      <w:r w:rsidRPr="00990B12">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10628935"/>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10628936"/>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10628937"/>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2" w:history="1">
        <w:r w:rsidRPr="00990B12">
          <w:rPr>
            <w:sz w:val="20"/>
            <w:szCs w:val="20"/>
          </w:rPr>
          <w:t>earth station</w:t>
        </w:r>
      </w:hyperlink>
      <w:r w:rsidRPr="00990B12">
        <w:rPr>
          <w:sz w:val="20"/>
          <w:szCs w:val="20"/>
        </w:rPr>
        <w:t> in question and the GSO </w:t>
      </w:r>
      <w:hyperlink r:id="rId13"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4" w:history="1">
        <w:r w:rsidRPr="00990B12">
          <w:t>earth station</w:t>
        </w:r>
      </w:hyperlink>
      <w:r w:rsidRPr="00990B12">
        <w:t>'s transmitting antenna and a line in the equatorial plane that is tangent to the GSO arc at the location of the GSO </w:t>
      </w:r>
      <w:hyperlink r:id="rId15" w:history="1">
        <w:r w:rsidRPr="00990B12">
          <w:t>space station</w:t>
        </w:r>
      </w:hyperlink>
      <w:r w:rsidRPr="00990B12">
        <w:t> that the </w:t>
      </w:r>
      <w:hyperlink r:id="rId16"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10628938"/>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10628939"/>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rPr>
          <w:lang w:eastAsia="en-GB"/>
        </w:rPr>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10628940"/>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10628941"/>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10628942"/>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10628943"/>
      <w:bookmarkEnd w:id="64"/>
      <w:r w:rsidRPr="00990B12">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10628944"/>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10628945"/>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10628946"/>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10628947"/>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10628948"/>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10628949"/>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5CDCA753" w:rsidR="00E4618E" w:rsidRPr="00990B12" w:rsidRDefault="00E4618E" w:rsidP="00AE3F12">
            <w:pPr>
              <w:pStyle w:val="TAC"/>
            </w:pPr>
            <w:r w:rsidRPr="00990B12">
              <w:t>1</w:t>
            </w:r>
            <w:r w:rsidR="008C005D" w:rsidRPr="00990B12">
              <w:t>,</w:t>
            </w:r>
            <w:r w:rsidRPr="00990B12">
              <w:t>980MHz</w:t>
            </w:r>
            <w:r w:rsidR="008D0E0E" w:rsidRPr="00990B12">
              <w:t xml:space="preserve"> </w:t>
            </w:r>
            <w:r w:rsidRPr="00990B12">
              <w:t>–</w:t>
            </w:r>
            <w:r w:rsidR="008D0E0E" w:rsidRPr="00990B12">
              <w:t xml:space="preserve"> </w:t>
            </w:r>
            <w:r w:rsidRPr="00990B12">
              <w:t>2</w:t>
            </w:r>
            <w:r w:rsidR="008C005D" w:rsidRPr="00990B12">
              <w:t>,</w:t>
            </w:r>
            <w:r w:rsidRPr="00990B12">
              <w:t>010</w:t>
            </w:r>
            <w:r w:rsidR="008D0E0E" w:rsidRPr="00990B12">
              <w:t xml:space="preserve"> </w:t>
            </w:r>
            <w:r w:rsidRPr="00990B12">
              <w:t>MHz</w:t>
            </w:r>
          </w:p>
        </w:tc>
        <w:tc>
          <w:tcPr>
            <w:tcW w:w="3840" w:type="dxa"/>
          </w:tcPr>
          <w:p w14:paraId="230CBB3E" w14:textId="219999B8" w:rsidR="00E4618E" w:rsidRPr="00990B12" w:rsidRDefault="00E4618E" w:rsidP="00AE3F12">
            <w:pPr>
              <w:pStyle w:val="TAC"/>
            </w:pPr>
            <w:r w:rsidRPr="00990B12">
              <w:t>2</w:t>
            </w:r>
            <w:r w:rsidR="008C005D" w:rsidRPr="00990B12">
              <w:t>,</w:t>
            </w:r>
            <w:r w:rsidRPr="00990B12">
              <w:t>170</w:t>
            </w:r>
            <w:r w:rsidR="008D0E0E" w:rsidRPr="00990B12">
              <w:t xml:space="preserve"> </w:t>
            </w:r>
            <w:r w:rsidRPr="00990B12">
              <w:t>MHz</w:t>
            </w:r>
            <w:r w:rsidR="008D0E0E" w:rsidRPr="00990B12">
              <w:t xml:space="preserve"> </w:t>
            </w:r>
            <w:r w:rsidRPr="00990B12">
              <w:t>–</w:t>
            </w:r>
            <w:r w:rsidR="008D0E0E" w:rsidRPr="00990B12">
              <w:t xml:space="preserve"> </w:t>
            </w:r>
            <w:r w:rsidRPr="00990B12">
              <w:t>2</w:t>
            </w:r>
            <w:r w:rsidR="008C005D" w:rsidRPr="00990B12">
              <w:t>,</w:t>
            </w:r>
            <w:r w:rsidRPr="00990B12">
              <w:t>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2399AE28" w:rsidR="00E4618E" w:rsidRPr="00990B12" w:rsidRDefault="00E4618E" w:rsidP="00AE3F12">
            <w:pPr>
              <w:pStyle w:val="TAC"/>
            </w:pPr>
            <w:r w:rsidRPr="00990B12">
              <w:t>1</w:t>
            </w:r>
            <w:r w:rsidR="008C005D" w:rsidRPr="00990B12">
              <w:t>,</w:t>
            </w:r>
            <w:r w:rsidRPr="00990B12">
              <w:t>626.5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660.5</w:t>
            </w:r>
            <w:r w:rsidR="008D0E0E" w:rsidRPr="00990B12">
              <w:t xml:space="preserve"> </w:t>
            </w:r>
            <w:r w:rsidRPr="00990B12">
              <w:t>MHz</w:t>
            </w:r>
          </w:p>
        </w:tc>
        <w:tc>
          <w:tcPr>
            <w:tcW w:w="3840" w:type="dxa"/>
          </w:tcPr>
          <w:p w14:paraId="586D8B61" w14:textId="631C99E8" w:rsidR="00E4618E" w:rsidRPr="00990B12" w:rsidRDefault="00E4618E" w:rsidP="00AE3F12">
            <w:pPr>
              <w:pStyle w:val="TAC"/>
            </w:pPr>
            <w:r w:rsidRPr="00990B12">
              <w:t>1</w:t>
            </w:r>
            <w:r w:rsidR="008C005D" w:rsidRPr="00990B12">
              <w:t>,</w:t>
            </w:r>
            <w:r w:rsidRPr="00990B12">
              <w:t>525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D318D" w:rsidRPr="00990B12" w14:paraId="3909794F" w14:textId="77777777" w:rsidTr="003D318D">
        <w:trPr>
          <w:jc w:val="center"/>
        </w:trPr>
        <w:tc>
          <w:tcPr>
            <w:tcW w:w="9736" w:type="dxa"/>
            <w:gridSpan w:val="4"/>
          </w:tcPr>
          <w:p w14:paraId="58CFDACB" w14:textId="6885F77B" w:rsidR="003D318D" w:rsidRPr="00990B12" w:rsidRDefault="003D318D" w:rsidP="003D318D">
            <w:pPr>
              <w:pStyle w:val="TAN"/>
              <w:rPr>
                <w:b/>
                <w:lang w:eastAsia="ja-JP"/>
              </w:rPr>
            </w:pPr>
            <w:r w:rsidRPr="00990B12">
              <w:t xml:space="preserve">NOTE: </w:t>
            </w:r>
            <w:r w:rsidRPr="00990B12">
              <w:tab/>
              <w:t>NTN satellite bands are numbered in descending order from n256.</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10628950"/>
      <w:bookmarkEnd w:id="129"/>
      <w:r w:rsidRPr="00990B12">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3012E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3012E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10628951"/>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10628952"/>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4AF232B" w14:textId="77777777" w:rsidR="00E4618E" w:rsidRPr="00990B12"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210628953"/>
      <w:bookmarkEnd w:id="171"/>
      <w:r w:rsidRPr="00990B12">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EE9B075" w14:textId="77777777" w:rsidTr="008D0E0E">
        <w:trPr>
          <w:jc w:val="center"/>
        </w:trPr>
        <w:tc>
          <w:tcPr>
            <w:tcW w:w="1502" w:type="dxa"/>
            <w:vMerge w:val="restart"/>
          </w:tcPr>
          <w:p w14:paraId="5652EE72" w14:textId="5D4A6B3F" w:rsidR="00E4618E" w:rsidRPr="00990B12"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469278BC" w14:textId="46659959"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C2E9EA8" w14:textId="77777777" w:rsidR="00E4618E" w:rsidRPr="00990B12" w:rsidRDefault="00E4618E" w:rsidP="00AE3F12">
            <w:pPr>
              <w:pStyle w:val="TAH"/>
              <w:rPr>
                <w:rFonts w:eastAsia="DengXian"/>
              </w:rPr>
            </w:pPr>
            <w:r w:rsidRPr="00990B12">
              <w:rPr>
                <w:rFonts w:eastAsia="DengXian"/>
              </w:rPr>
              <w:t>MHz</w:t>
            </w:r>
          </w:p>
        </w:tc>
        <w:tc>
          <w:tcPr>
            <w:tcW w:w="1502" w:type="dxa"/>
          </w:tcPr>
          <w:p w14:paraId="2389957C" w14:textId="77777777" w:rsidR="00E4618E" w:rsidRPr="00990B12" w:rsidRDefault="00E4618E" w:rsidP="00AE3F12">
            <w:pPr>
              <w:pStyle w:val="TAH"/>
              <w:rPr>
                <w:rFonts w:eastAsia="DengXian"/>
              </w:rPr>
            </w:pPr>
            <w:r w:rsidRPr="00990B12">
              <w:rPr>
                <w:rFonts w:eastAsia="DengXian"/>
              </w:rPr>
              <w:t>10</w:t>
            </w:r>
          </w:p>
          <w:p w14:paraId="703872A9" w14:textId="77777777" w:rsidR="00E4618E" w:rsidRPr="00990B12" w:rsidRDefault="00E4618E" w:rsidP="00AE3F12">
            <w:pPr>
              <w:pStyle w:val="TAH"/>
              <w:rPr>
                <w:rFonts w:eastAsia="DengXian"/>
              </w:rPr>
            </w:pPr>
            <w:r w:rsidRPr="00990B12">
              <w:rPr>
                <w:rFonts w:eastAsia="DengXian"/>
              </w:rPr>
              <w:t>MHz</w:t>
            </w:r>
          </w:p>
        </w:tc>
        <w:tc>
          <w:tcPr>
            <w:tcW w:w="1503" w:type="dxa"/>
          </w:tcPr>
          <w:p w14:paraId="4093BB93" w14:textId="77777777" w:rsidR="00E4618E" w:rsidRPr="00990B12" w:rsidRDefault="00E4618E" w:rsidP="00AE3F12">
            <w:pPr>
              <w:pStyle w:val="TAH"/>
              <w:rPr>
                <w:rFonts w:eastAsia="DengXian"/>
              </w:rPr>
            </w:pPr>
            <w:r w:rsidRPr="00990B12">
              <w:rPr>
                <w:rFonts w:eastAsia="DengXian"/>
              </w:rPr>
              <w:t>15</w:t>
            </w:r>
          </w:p>
          <w:p w14:paraId="7E8FCBBE" w14:textId="77777777" w:rsidR="00E4618E" w:rsidRPr="00990B12" w:rsidRDefault="00E4618E" w:rsidP="00AE3F12">
            <w:pPr>
              <w:pStyle w:val="TAH"/>
              <w:rPr>
                <w:rFonts w:eastAsia="DengXian"/>
              </w:rPr>
            </w:pPr>
            <w:r w:rsidRPr="00990B12">
              <w:rPr>
                <w:rFonts w:eastAsia="DengXian"/>
              </w:rPr>
              <w:t>MHz</w:t>
            </w:r>
          </w:p>
        </w:tc>
        <w:tc>
          <w:tcPr>
            <w:tcW w:w="1503" w:type="dxa"/>
          </w:tcPr>
          <w:p w14:paraId="6D8833F4" w14:textId="77777777" w:rsidR="00E4618E" w:rsidRPr="00990B12" w:rsidRDefault="00E4618E" w:rsidP="00AE3F12">
            <w:pPr>
              <w:pStyle w:val="TAH"/>
              <w:rPr>
                <w:rFonts w:eastAsia="DengXian"/>
              </w:rPr>
            </w:pPr>
            <w:r w:rsidRPr="00990B12">
              <w:rPr>
                <w:rFonts w:eastAsia="DengXian"/>
              </w:rPr>
              <w:t>20</w:t>
            </w:r>
          </w:p>
          <w:p w14:paraId="1D3E0244" w14:textId="77777777" w:rsidR="00E4618E" w:rsidRPr="00990B12" w:rsidRDefault="00E4618E" w:rsidP="00AE3F12">
            <w:pPr>
              <w:pStyle w:val="TAH"/>
              <w:rPr>
                <w:rFonts w:eastAsia="DengXian"/>
              </w:rPr>
            </w:pPr>
            <w:r w:rsidRPr="00990B12">
              <w:rPr>
                <w:rFonts w:eastAsia="DengXian"/>
              </w:rPr>
              <w:t>MHz</w:t>
            </w:r>
          </w:p>
        </w:tc>
      </w:tr>
      <w:tr w:rsidR="00E4618E" w:rsidRPr="00990B12" w14:paraId="0417AF2B" w14:textId="77777777" w:rsidTr="008D0E0E">
        <w:trPr>
          <w:jc w:val="center"/>
        </w:trPr>
        <w:tc>
          <w:tcPr>
            <w:tcW w:w="1502" w:type="dxa"/>
            <w:vMerge/>
          </w:tcPr>
          <w:p w14:paraId="16237CD5" w14:textId="77777777" w:rsidR="00E4618E" w:rsidRPr="00990B12" w:rsidRDefault="00E4618E" w:rsidP="00AE3F12">
            <w:pPr>
              <w:pStyle w:val="TAH"/>
              <w:rPr>
                <w:rFonts w:eastAsia="DengXian"/>
              </w:rPr>
            </w:pPr>
          </w:p>
        </w:tc>
        <w:tc>
          <w:tcPr>
            <w:tcW w:w="1503" w:type="dxa"/>
          </w:tcPr>
          <w:p w14:paraId="6A78A276"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2" w:type="dxa"/>
          </w:tcPr>
          <w:p w14:paraId="30FD73B7"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064D0E13"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5521932B"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r>
      <w:tr w:rsidR="00E4618E" w:rsidRPr="00990B12" w14:paraId="6AE32EEB" w14:textId="77777777" w:rsidTr="008D0E0E">
        <w:trPr>
          <w:jc w:val="center"/>
        </w:trPr>
        <w:tc>
          <w:tcPr>
            <w:tcW w:w="1502" w:type="dxa"/>
          </w:tcPr>
          <w:p w14:paraId="1BA7B03B" w14:textId="77777777" w:rsidR="00E4618E" w:rsidRPr="00990B12" w:rsidRDefault="00E4618E" w:rsidP="00AE3F12">
            <w:pPr>
              <w:pStyle w:val="TAC"/>
              <w:rPr>
                <w:rFonts w:eastAsia="DengXian"/>
              </w:rPr>
            </w:pPr>
            <w:r w:rsidRPr="00990B12">
              <w:rPr>
                <w:rFonts w:eastAsia="DengXian"/>
              </w:rPr>
              <w:t>15</w:t>
            </w:r>
          </w:p>
        </w:tc>
        <w:tc>
          <w:tcPr>
            <w:tcW w:w="1503" w:type="dxa"/>
          </w:tcPr>
          <w:p w14:paraId="0B209656" w14:textId="77777777" w:rsidR="00E4618E" w:rsidRPr="00990B12" w:rsidRDefault="00E4618E" w:rsidP="00AE3F12">
            <w:pPr>
              <w:pStyle w:val="TAC"/>
              <w:rPr>
                <w:rFonts w:eastAsia="DengXian"/>
              </w:rPr>
            </w:pPr>
            <w:r w:rsidRPr="00990B12">
              <w:rPr>
                <w:rFonts w:eastAsia="DengXian"/>
              </w:rPr>
              <w:t>25</w:t>
            </w:r>
          </w:p>
        </w:tc>
        <w:tc>
          <w:tcPr>
            <w:tcW w:w="1502" w:type="dxa"/>
          </w:tcPr>
          <w:p w14:paraId="7C341EFB" w14:textId="77777777" w:rsidR="00E4618E" w:rsidRPr="00990B12" w:rsidRDefault="00E4618E" w:rsidP="00AE3F12">
            <w:pPr>
              <w:pStyle w:val="TAC"/>
              <w:rPr>
                <w:rFonts w:eastAsia="DengXian"/>
              </w:rPr>
            </w:pPr>
            <w:r w:rsidRPr="00990B12">
              <w:rPr>
                <w:rFonts w:eastAsia="DengXian"/>
              </w:rPr>
              <w:t>52</w:t>
            </w:r>
          </w:p>
        </w:tc>
        <w:tc>
          <w:tcPr>
            <w:tcW w:w="1503" w:type="dxa"/>
          </w:tcPr>
          <w:p w14:paraId="769576CC" w14:textId="77777777" w:rsidR="00E4618E" w:rsidRPr="00990B12" w:rsidRDefault="00E4618E" w:rsidP="00AE3F12">
            <w:pPr>
              <w:pStyle w:val="TAC"/>
              <w:rPr>
                <w:rFonts w:eastAsia="DengXian"/>
              </w:rPr>
            </w:pPr>
            <w:r w:rsidRPr="00990B12">
              <w:rPr>
                <w:rFonts w:eastAsia="DengXian"/>
              </w:rPr>
              <w:t>79</w:t>
            </w:r>
          </w:p>
        </w:tc>
        <w:tc>
          <w:tcPr>
            <w:tcW w:w="1503" w:type="dxa"/>
          </w:tcPr>
          <w:p w14:paraId="5EFB5470" w14:textId="77777777" w:rsidR="00E4618E" w:rsidRPr="00990B12" w:rsidRDefault="00E4618E" w:rsidP="00AE3F12">
            <w:pPr>
              <w:pStyle w:val="TAC"/>
              <w:rPr>
                <w:rFonts w:eastAsia="DengXian"/>
              </w:rPr>
            </w:pPr>
            <w:r w:rsidRPr="00990B12">
              <w:rPr>
                <w:rFonts w:eastAsia="DengXian"/>
              </w:rPr>
              <w:t>106</w:t>
            </w:r>
          </w:p>
        </w:tc>
      </w:tr>
      <w:tr w:rsidR="00E4618E" w:rsidRPr="00990B12" w14:paraId="29C83B78" w14:textId="77777777" w:rsidTr="008D0E0E">
        <w:trPr>
          <w:jc w:val="center"/>
        </w:trPr>
        <w:tc>
          <w:tcPr>
            <w:tcW w:w="1502" w:type="dxa"/>
          </w:tcPr>
          <w:p w14:paraId="288BCC3B" w14:textId="77777777" w:rsidR="00E4618E" w:rsidRPr="00990B12" w:rsidRDefault="00E4618E" w:rsidP="00AE3F12">
            <w:pPr>
              <w:pStyle w:val="TAC"/>
              <w:rPr>
                <w:rFonts w:eastAsia="DengXian"/>
              </w:rPr>
            </w:pPr>
            <w:r w:rsidRPr="00990B12">
              <w:rPr>
                <w:rFonts w:eastAsia="DengXian"/>
              </w:rPr>
              <w:t>30</w:t>
            </w:r>
          </w:p>
        </w:tc>
        <w:tc>
          <w:tcPr>
            <w:tcW w:w="1503" w:type="dxa"/>
          </w:tcPr>
          <w:p w14:paraId="1626CBC7" w14:textId="77777777" w:rsidR="00E4618E" w:rsidRPr="00990B12" w:rsidRDefault="00E4618E" w:rsidP="00AE3F12">
            <w:pPr>
              <w:pStyle w:val="TAC"/>
              <w:rPr>
                <w:rFonts w:eastAsia="DengXian"/>
              </w:rPr>
            </w:pPr>
            <w:r w:rsidRPr="00990B12">
              <w:rPr>
                <w:rFonts w:eastAsia="DengXian"/>
              </w:rPr>
              <w:t>11</w:t>
            </w:r>
          </w:p>
        </w:tc>
        <w:tc>
          <w:tcPr>
            <w:tcW w:w="1502" w:type="dxa"/>
          </w:tcPr>
          <w:p w14:paraId="69644AB0" w14:textId="77777777" w:rsidR="00E4618E" w:rsidRPr="00990B12" w:rsidRDefault="00E4618E" w:rsidP="00AE3F12">
            <w:pPr>
              <w:pStyle w:val="TAC"/>
              <w:rPr>
                <w:rFonts w:eastAsia="DengXian"/>
              </w:rPr>
            </w:pPr>
            <w:r w:rsidRPr="00990B12">
              <w:rPr>
                <w:rFonts w:eastAsia="DengXian"/>
              </w:rPr>
              <w:t>24</w:t>
            </w:r>
          </w:p>
        </w:tc>
        <w:tc>
          <w:tcPr>
            <w:tcW w:w="1503" w:type="dxa"/>
          </w:tcPr>
          <w:p w14:paraId="47922105" w14:textId="77777777" w:rsidR="00E4618E" w:rsidRPr="00990B12" w:rsidRDefault="00E4618E" w:rsidP="00AE3F12">
            <w:pPr>
              <w:pStyle w:val="TAC"/>
              <w:rPr>
                <w:rFonts w:eastAsia="DengXian"/>
              </w:rPr>
            </w:pPr>
            <w:r w:rsidRPr="00990B12">
              <w:rPr>
                <w:rFonts w:eastAsia="DengXian"/>
              </w:rPr>
              <w:t>38</w:t>
            </w:r>
          </w:p>
        </w:tc>
        <w:tc>
          <w:tcPr>
            <w:tcW w:w="1503" w:type="dxa"/>
          </w:tcPr>
          <w:p w14:paraId="4C09A9E9" w14:textId="77777777" w:rsidR="00E4618E" w:rsidRPr="00990B12" w:rsidRDefault="00E4618E" w:rsidP="00AE3F12">
            <w:pPr>
              <w:pStyle w:val="TAC"/>
              <w:rPr>
                <w:rFonts w:eastAsia="DengXian"/>
              </w:rPr>
            </w:pPr>
            <w:r w:rsidRPr="00990B12">
              <w:rPr>
                <w:rFonts w:eastAsia="DengXian"/>
              </w:rPr>
              <w:t>51</w:t>
            </w:r>
          </w:p>
        </w:tc>
      </w:tr>
      <w:tr w:rsidR="00E4618E" w:rsidRPr="00990B12" w14:paraId="422C78A4" w14:textId="77777777" w:rsidTr="008D0E0E">
        <w:trPr>
          <w:jc w:val="center"/>
        </w:trPr>
        <w:tc>
          <w:tcPr>
            <w:tcW w:w="1502" w:type="dxa"/>
          </w:tcPr>
          <w:p w14:paraId="019E2CAF" w14:textId="77777777" w:rsidR="00E4618E" w:rsidRPr="00990B12" w:rsidRDefault="00E4618E" w:rsidP="00AE3F12">
            <w:pPr>
              <w:pStyle w:val="TAC"/>
              <w:rPr>
                <w:rFonts w:eastAsia="DengXian"/>
              </w:rPr>
            </w:pPr>
            <w:r w:rsidRPr="00990B12">
              <w:rPr>
                <w:rFonts w:eastAsia="DengXian"/>
              </w:rPr>
              <w:t>60</w:t>
            </w:r>
          </w:p>
        </w:tc>
        <w:tc>
          <w:tcPr>
            <w:tcW w:w="1503" w:type="dxa"/>
          </w:tcPr>
          <w:p w14:paraId="2C24F0FE" w14:textId="77777777" w:rsidR="00E4618E" w:rsidRPr="00990B12" w:rsidRDefault="00E4618E" w:rsidP="00AE3F12">
            <w:pPr>
              <w:pStyle w:val="TAC"/>
              <w:rPr>
                <w:rFonts w:eastAsia="DengXian"/>
              </w:rPr>
            </w:pPr>
            <w:r w:rsidRPr="00990B12">
              <w:rPr>
                <w:rFonts w:eastAsia="DengXian"/>
              </w:rPr>
              <w:t>N/A</w:t>
            </w:r>
          </w:p>
        </w:tc>
        <w:tc>
          <w:tcPr>
            <w:tcW w:w="1502" w:type="dxa"/>
          </w:tcPr>
          <w:p w14:paraId="203E1BB0" w14:textId="77777777" w:rsidR="00E4618E" w:rsidRPr="00990B12" w:rsidRDefault="00E4618E" w:rsidP="00AE3F12">
            <w:pPr>
              <w:pStyle w:val="TAC"/>
              <w:rPr>
                <w:rFonts w:eastAsia="DengXian"/>
              </w:rPr>
            </w:pPr>
            <w:r w:rsidRPr="00990B12">
              <w:rPr>
                <w:rFonts w:eastAsia="DengXian"/>
              </w:rPr>
              <w:t>11</w:t>
            </w:r>
          </w:p>
        </w:tc>
        <w:tc>
          <w:tcPr>
            <w:tcW w:w="1503" w:type="dxa"/>
          </w:tcPr>
          <w:p w14:paraId="09B904FF" w14:textId="77777777" w:rsidR="00E4618E" w:rsidRPr="00990B12" w:rsidRDefault="00E4618E" w:rsidP="00AE3F12">
            <w:pPr>
              <w:pStyle w:val="TAC"/>
              <w:rPr>
                <w:rFonts w:eastAsia="DengXian"/>
              </w:rPr>
            </w:pPr>
            <w:r w:rsidRPr="00990B12">
              <w:rPr>
                <w:rFonts w:eastAsia="DengXian"/>
              </w:rPr>
              <w:t>18</w:t>
            </w:r>
          </w:p>
        </w:tc>
        <w:tc>
          <w:tcPr>
            <w:tcW w:w="1503" w:type="dxa"/>
          </w:tcPr>
          <w:p w14:paraId="1A016280" w14:textId="77777777" w:rsidR="00E4618E" w:rsidRPr="00990B12" w:rsidRDefault="00E4618E" w:rsidP="00AE3F12">
            <w:pPr>
              <w:pStyle w:val="TAC"/>
              <w:rPr>
                <w:rFonts w:eastAsia="DengXian"/>
              </w:rPr>
            </w:pPr>
            <w:r w:rsidRPr="00990B12">
              <w:rPr>
                <w:rFonts w:eastAsia="DengXian"/>
              </w:rPr>
              <w:t>24</w:t>
            </w:r>
          </w:p>
        </w:tc>
      </w:tr>
    </w:tbl>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10628954"/>
      <w:bookmarkEnd w:id="214"/>
      <w:r w:rsidRPr="00990B12">
        <w:t>5.3.3</w:t>
      </w:r>
      <w:r w:rsidRPr="00990B12">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F7E1360" w14:textId="77777777" w:rsidTr="008D0E0E">
        <w:trPr>
          <w:jc w:val="center"/>
        </w:trPr>
        <w:tc>
          <w:tcPr>
            <w:tcW w:w="1502" w:type="dxa"/>
          </w:tcPr>
          <w:p w14:paraId="32158A2A" w14:textId="42F2D75E" w:rsidR="00E4618E" w:rsidRPr="00990B12" w:rsidRDefault="00E4618E" w:rsidP="00AE3F12">
            <w:pPr>
              <w:pStyle w:val="TAH"/>
              <w:rPr>
                <w:rFonts w:eastAsia="DengXian"/>
              </w:rPr>
            </w:pPr>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7F6230D7" w14:textId="34E9E872"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4F8A229" w14:textId="77777777" w:rsidR="00E4618E" w:rsidRPr="00990B12" w:rsidRDefault="00E4618E" w:rsidP="00AE3F12">
            <w:pPr>
              <w:pStyle w:val="TAH"/>
              <w:rPr>
                <w:rFonts w:eastAsia="DengXian"/>
              </w:rPr>
            </w:pPr>
            <w:r w:rsidRPr="00990B12">
              <w:rPr>
                <w:rFonts w:eastAsia="DengXian"/>
              </w:rPr>
              <w:t>MHz</w:t>
            </w:r>
          </w:p>
        </w:tc>
        <w:tc>
          <w:tcPr>
            <w:tcW w:w="1502" w:type="dxa"/>
          </w:tcPr>
          <w:p w14:paraId="0171FB0E" w14:textId="77777777" w:rsidR="00E4618E" w:rsidRPr="00990B12" w:rsidRDefault="00E4618E" w:rsidP="00AE3F12">
            <w:pPr>
              <w:pStyle w:val="TAH"/>
              <w:rPr>
                <w:rFonts w:eastAsia="DengXian"/>
              </w:rPr>
            </w:pPr>
            <w:r w:rsidRPr="00990B12">
              <w:rPr>
                <w:rFonts w:eastAsia="DengXian"/>
              </w:rPr>
              <w:t>10</w:t>
            </w:r>
          </w:p>
          <w:p w14:paraId="0CB8FAD1" w14:textId="77777777" w:rsidR="00E4618E" w:rsidRPr="00990B12" w:rsidRDefault="00E4618E" w:rsidP="00AE3F12">
            <w:pPr>
              <w:pStyle w:val="TAH"/>
              <w:rPr>
                <w:rFonts w:eastAsia="DengXian"/>
              </w:rPr>
            </w:pPr>
            <w:r w:rsidRPr="00990B12">
              <w:rPr>
                <w:rFonts w:eastAsia="DengXian"/>
              </w:rPr>
              <w:t>MHz</w:t>
            </w:r>
          </w:p>
        </w:tc>
        <w:tc>
          <w:tcPr>
            <w:tcW w:w="1503" w:type="dxa"/>
          </w:tcPr>
          <w:p w14:paraId="2F7AD648" w14:textId="77777777" w:rsidR="00E4618E" w:rsidRPr="00990B12" w:rsidRDefault="00E4618E" w:rsidP="00AE3F12">
            <w:pPr>
              <w:pStyle w:val="TAH"/>
              <w:rPr>
                <w:rFonts w:eastAsia="DengXian"/>
              </w:rPr>
            </w:pPr>
            <w:r w:rsidRPr="00990B12">
              <w:rPr>
                <w:rFonts w:eastAsia="DengXian"/>
              </w:rPr>
              <w:t>15</w:t>
            </w:r>
          </w:p>
          <w:p w14:paraId="167B4989" w14:textId="77777777" w:rsidR="00E4618E" w:rsidRPr="00990B12" w:rsidRDefault="00E4618E" w:rsidP="00AE3F12">
            <w:pPr>
              <w:pStyle w:val="TAH"/>
              <w:rPr>
                <w:rFonts w:eastAsia="DengXian"/>
              </w:rPr>
            </w:pPr>
            <w:r w:rsidRPr="00990B12">
              <w:rPr>
                <w:rFonts w:eastAsia="DengXian"/>
              </w:rPr>
              <w:t>MHz</w:t>
            </w:r>
          </w:p>
        </w:tc>
        <w:tc>
          <w:tcPr>
            <w:tcW w:w="1503" w:type="dxa"/>
          </w:tcPr>
          <w:p w14:paraId="12C0BF89" w14:textId="77777777" w:rsidR="00E4618E" w:rsidRPr="00990B12" w:rsidRDefault="00E4618E" w:rsidP="00AE3F12">
            <w:pPr>
              <w:pStyle w:val="TAH"/>
              <w:rPr>
                <w:rFonts w:eastAsia="DengXian"/>
              </w:rPr>
            </w:pPr>
            <w:r w:rsidRPr="00990B12">
              <w:rPr>
                <w:rFonts w:eastAsia="DengXian"/>
              </w:rPr>
              <w:t>20</w:t>
            </w:r>
          </w:p>
          <w:p w14:paraId="0780B3CA" w14:textId="77777777" w:rsidR="00E4618E" w:rsidRPr="00990B12" w:rsidRDefault="00E4618E" w:rsidP="00AE3F12">
            <w:pPr>
              <w:pStyle w:val="TAH"/>
              <w:rPr>
                <w:rFonts w:eastAsia="DengXian"/>
              </w:rPr>
            </w:pPr>
            <w:r w:rsidRPr="00990B12">
              <w:rPr>
                <w:rFonts w:eastAsia="DengXian"/>
              </w:rPr>
              <w:t>MHz</w:t>
            </w:r>
          </w:p>
        </w:tc>
      </w:tr>
      <w:tr w:rsidR="00E4618E" w:rsidRPr="00990B12" w14:paraId="74DE9004" w14:textId="77777777" w:rsidTr="008D0E0E">
        <w:trPr>
          <w:jc w:val="center"/>
        </w:trPr>
        <w:tc>
          <w:tcPr>
            <w:tcW w:w="1502" w:type="dxa"/>
          </w:tcPr>
          <w:p w14:paraId="52BA3AE7" w14:textId="77777777" w:rsidR="00E4618E" w:rsidRPr="00990B12" w:rsidRDefault="00E4618E" w:rsidP="00AE3F12">
            <w:pPr>
              <w:pStyle w:val="TAC"/>
              <w:rPr>
                <w:rFonts w:eastAsia="DengXian"/>
              </w:rPr>
            </w:pPr>
            <w:r w:rsidRPr="00990B12">
              <w:rPr>
                <w:rFonts w:eastAsia="DengXian"/>
              </w:rPr>
              <w:t>15</w:t>
            </w:r>
          </w:p>
        </w:tc>
        <w:tc>
          <w:tcPr>
            <w:tcW w:w="1503" w:type="dxa"/>
          </w:tcPr>
          <w:p w14:paraId="4D729D3D" w14:textId="77777777" w:rsidR="00E4618E" w:rsidRPr="00990B12" w:rsidRDefault="00E4618E" w:rsidP="00AE3F12">
            <w:pPr>
              <w:pStyle w:val="TAC"/>
              <w:rPr>
                <w:rFonts w:eastAsia="DengXian"/>
              </w:rPr>
            </w:pPr>
            <w:r w:rsidRPr="00990B12">
              <w:rPr>
                <w:rFonts w:eastAsia="DengXian"/>
              </w:rPr>
              <w:t>242.5</w:t>
            </w:r>
          </w:p>
        </w:tc>
        <w:tc>
          <w:tcPr>
            <w:tcW w:w="1502" w:type="dxa"/>
          </w:tcPr>
          <w:p w14:paraId="41070786" w14:textId="77777777" w:rsidR="00E4618E" w:rsidRPr="00990B12" w:rsidRDefault="00E4618E" w:rsidP="00AE3F12">
            <w:pPr>
              <w:pStyle w:val="TAC"/>
              <w:rPr>
                <w:rFonts w:eastAsia="DengXian"/>
              </w:rPr>
            </w:pPr>
            <w:r w:rsidRPr="00990B12">
              <w:rPr>
                <w:rFonts w:eastAsia="DengXian"/>
              </w:rPr>
              <w:t>312.5</w:t>
            </w:r>
          </w:p>
        </w:tc>
        <w:tc>
          <w:tcPr>
            <w:tcW w:w="1503" w:type="dxa"/>
          </w:tcPr>
          <w:p w14:paraId="45B87BC4" w14:textId="77777777" w:rsidR="00E4618E" w:rsidRPr="00990B12" w:rsidRDefault="00E4618E" w:rsidP="00AE3F12">
            <w:pPr>
              <w:pStyle w:val="TAC"/>
              <w:rPr>
                <w:rFonts w:eastAsia="DengXian"/>
              </w:rPr>
            </w:pPr>
            <w:r w:rsidRPr="00990B12">
              <w:rPr>
                <w:rFonts w:eastAsia="DengXian"/>
              </w:rPr>
              <w:t>382.5</w:t>
            </w:r>
          </w:p>
        </w:tc>
        <w:tc>
          <w:tcPr>
            <w:tcW w:w="1503" w:type="dxa"/>
          </w:tcPr>
          <w:p w14:paraId="5170F11C" w14:textId="77777777" w:rsidR="00E4618E" w:rsidRPr="00990B12" w:rsidRDefault="00E4618E" w:rsidP="00AE3F12">
            <w:pPr>
              <w:pStyle w:val="TAC"/>
              <w:rPr>
                <w:rFonts w:eastAsia="DengXian"/>
              </w:rPr>
            </w:pPr>
            <w:r w:rsidRPr="00990B12">
              <w:rPr>
                <w:rFonts w:eastAsia="DengXian"/>
              </w:rPr>
              <w:t>452.5</w:t>
            </w:r>
          </w:p>
        </w:tc>
      </w:tr>
      <w:tr w:rsidR="00E4618E" w:rsidRPr="00990B12" w14:paraId="0C85D987" w14:textId="77777777" w:rsidTr="008D0E0E">
        <w:trPr>
          <w:jc w:val="center"/>
        </w:trPr>
        <w:tc>
          <w:tcPr>
            <w:tcW w:w="1502" w:type="dxa"/>
          </w:tcPr>
          <w:p w14:paraId="1947E949" w14:textId="77777777" w:rsidR="00E4618E" w:rsidRPr="00990B12" w:rsidRDefault="00E4618E" w:rsidP="00AE3F12">
            <w:pPr>
              <w:pStyle w:val="TAC"/>
              <w:rPr>
                <w:rFonts w:eastAsia="DengXian"/>
              </w:rPr>
            </w:pPr>
            <w:r w:rsidRPr="00990B12">
              <w:rPr>
                <w:rFonts w:eastAsia="DengXian"/>
              </w:rPr>
              <w:t>30</w:t>
            </w:r>
          </w:p>
        </w:tc>
        <w:tc>
          <w:tcPr>
            <w:tcW w:w="1503" w:type="dxa"/>
          </w:tcPr>
          <w:p w14:paraId="76CD447F" w14:textId="77777777" w:rsidR="00E4618E" w:rsidRPr="00990B12" w:rsidRDefault="00E4618E" w:rsidP="00AE3F12">
            <w:pPr>
              <w:pStyle w:val="TAC"/>
              <w:rPr>
                <w:rFonts w:eastAsia="DengXian"/>
              </w:rPr>
            </w:pPr>
            <w:r w:rsidRPr="00990B12">
              <w:rPr>
                <w:rFonts w:eastAsia="DengXian"/>
              </w:rPr>
              <w:t>505</w:t>
            </w:r>
          </w:p>
        </w:tc>
        <w:tc>
          <w:tcPr>
            <w:tcW w:w="1502" w:type="dxa"/>
          </w:tcPr>
          <w:p w14:paraId="3BC9B812" w14:textId="77777777" w:rsidR="00E4618E" w:rsidRPr="00990B12" w:rsidRDefault="00E4618E" w:rsidP="00AE3F12">
            <w:pPr>
              <w:pStyle w:val="TAC"/>
              <w:rPr>
                <w:rFonts w:eastAsia="DengXian"/>
              </w:rPr>
            </w:pPr>
            <w:r w:rsidRPr="00990B12">
              <w:rPr>
                <w:rFonts w:eastAsia="DengXian"/>
              </w:rPr>
              <w:t>665</w:t>
            </w:r>
          </w:p>
        </w:tc>
        <w:tc>
          <w:tcPr>
            <w:tcW w:w="1503" w:type="dxa"/>
          </w:tcPr>
          <w:p w14:paraId="44A74ECC" w14:textId="77777777" w:rsidR="00E4618E" w:rsidRPr="00990B12" w:rsidRDefault="00E4618E" w:rsidP="00AE3F12">
            <w:pPr>
              <w:pStyle w:val="TAC"/>
              <w:rPr>
                <w:rFonts w:eastAsia="DengXian"/>
              </w:rPr>
            </w:pPr>
            <w:r w:rsidRPr="00990B12">
              <w:rPr>
                <w:rFonts w:eastAsia="DengXian"/>
              </w:rPr>
              <w:t>645</w:t>
            </w:r>
          </w:p>
        </w:tc>
        <w:tc>
          <w:tcPr>
            <w:tcW w:w="1503" w:type="dxa"/>
          </w:tcPr>
          <w:p w14:paraId="6186D427" w14:textId="77777777" w:rsidR="00E4618E" w:rsidRPr="00990B12" w:rsidRDefault="00E4618E" w:rsidP="00AE3F12">
            <w:pPr>
              <w:pStyle w:val="TAC"/>
              <w:rPr>
                <w:rFonts w:eastAsia="DengXian"/>
              </w:rPr>
            </w:pPr>
            <w:r w:rsidRPr="00990B12">
              <w:rPr>
                <w:rFonts w:eastAsia="DengXian"/>
              </w:rPr>
              <w:t>805</w:t>
            </w:r>
          </w:p>
        </w:tc>
      </w:tr>
      <w:tr w:rsidR="00E4618E" w:rsidRPr="00990B12" w14:paraId="143937A8" w14:textId="77777777" w:rsidTr="008D0E0E">
        <w:trPr>
          <w:jc w:val="center"/>
        </w:trPr>
        <w:tc>
          <w:tcPr>
            <w:tcW w:w="1502" w:type="dxa"/>
          </w:tcPr>
          <w:p w14:paraId="05F6BF1A" w14:textId="77777777" w:rsidR="00E4618E" w:rsidRPr="00990B12" w:rsidRDefault="00E4618E" w:rsidP="00AE3F12">
            <w:pPr>
              <w:pStyle w:val="TAC"/>
              <w:rPr>
                <w:rFonts w:eastAsia="DengXian"/>
              </w:rPr>
            </w:pPr>
            <w:r w:rsidRPr="00990B12">
              <w:rPr>
                <w:rFonts w:eastAsia="DengXian"/>
              </w:rPr>
              <w:t>60</w:t>
            </w:r>
          </w:p>
        </w:tc>
        <w:tc>
          <w:tcPr>
            <w:tcW w:w="1503" w:type="dxa"/>
          </w:tcPr>
          <w:p w14:paraId="660DFE9E" w14:textId="77777777" w:rsidR="00E4618E" w:rsidRPr="00990B12" w:rsidRDefault="00E4618E" w:rsidP="00AE3F12">
            <w:pPr>
              <w:pStyle w:val="TAC"/>
              <w:rPr>
                <w:rFonts w:eastAsia="DengXian"/>
              </w:rPr>
            </w:pPr>
            <w:r w:rsidRPr="00990B12">
              <w:rPr>
                <w:rFonts w:eastAsia="DengXian"/>
              </w:rPr>
              <w:t>N/A</w:t>
            </w:r>
          </w:p>
        </w:tc>
        <w:tc>
          <w:tcPr>
            <w:tcW w:w="1502" w:type="dxa"/>
          </w:tcPr>
          <w:p w14:paraId="41EDD9C0" w14:textId="59BB09E0"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010</w:t>
            </w:r>
          </w:p>
        </w:tc>
        <w:tc>
          <w:tcPr>
            <w:tcW w:w="1503" w:type="dxa"/>
          </w:tcPr>
          <w:p w14:paraId="5CC7793C" w14:textId="77777777" w:rsidR="00E4618E" w:rsidRPr="00990B12" w:rsidRDefault="00E4618E" w:rsidP="00AE3F12">
            <w:pPr>
              <w:pStyle w:val="TAC"/>
              <w:rPr>
                <w:rFonts w:eastAsia="DengXian"/>
              </w:rPr>
            </w:pPr>
            <w:r w:rsidRPr="00990B12">
              <w:rPr>
                <w:rFonts w:eastAsia="DengXian"/>
              </w:rPr>
              <w:t>990</w:t>
            </w:r>
          </w:p>
        </w:tc>
        <w:tc>
          <w:tcPr>
            <w:tcW w:w="1503" w:type="dxa"/>
          </w:tcPr>
          <w:p w14:paraId="6B82CE82" w14:textId="7776ABF1"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330</w:t>
            </w:r>
          </w:p>
        </w:tc>
      </w:tr>
    </w:tbl>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t xml:space="preserve">Table 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10628955"/>
      <w:bookmarkEnd w:id="222"/>
      <w:r w:rsidRPr="00990B12">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10628956"/>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990B12" w:rsidRDefault="00E4618E" w:rsidP="00E4618E">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p>
    <w:p w14:paraId="28934F32" w14:textId="56927F4A" w:rsidR="00E4618E" w:rsidRPr="00990B12" w:rsidRDefault="00E4618E" w:rsidP="00E4618E">
      <w:pPr>
        <w:pStyle w:val="TH"/>
      </w:pPr>
      <w:bookmarkStart w:id="258" w:name="_CRTable5_3_51"/>
      <w:r w:rsidRPr="00990B12">
        <w:t xml:space="preserve">Table </w:t>
      </w:r>
      <w:bookmarkEnd w:id="258"/>
      <w:r w:rsidRPr="00990B12">
        <w:t>5.3.5-1: Channel bandwidths for each NTN satellite band</w:t>
      </w:r>
      <w:r w:rsidR="00A86A11" w:rsidRPr="00990B12">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990B12"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6520011" w14:textId="68F1997D" w:rsidR="00E4618E" w:rsidRPr="00990B12" w:rsidRDefault="00E4618E" w:rsidP="00AE3F12">
            <w:pPr>
              <w:pStyle w:val="TAH"/>
              <w:rPr>
                <w:rFonts w:eastAsia="Yu Mincho"/>
              </w:rPr>
            </w:pPr>
            <w:r w:rsidRPr="00990B12">
              <w:rPr>
                <w:rFonts w:eastAsia="DengXian"/>
              </w:rPr>
              <w:t>NTN</w:t>
            </w:r>
            <w:r w:rsidR="008D0E0E" w:rsidRPr="00990B12">
              <w:rPr>
                <w:rFonts w:eastAsia="DengXian"/>
              </w:rPr>
              <w:t xml:space="preserve"> </w:t>
            </w:r>
            <w:r w:rsidRPr="00990B12">
              <w:rPr>
                <w:rFonts w:eastAsia="DengXian"/>
              </w:rPr>
              <w:t>satellite</w:t>
            </w:r>
            <w:r w:rsidR="008D0E0E" w:rsidRPr="00990B12">
              <w:rPr>
                <w:rFonts w:eastAsia="DengXian"/>
              </w:rPr>
              <w:t xml:space="preserve"> </w:t>
            </w:r>
            <w:r w:rsidRPr="00990B12">
              <w:rPr>
                <w:rFonts w:eastAsia="DengXian"/>
              </w:rPr>
              <w:t>band</w:t>
            </w:r>
          </w:p>
        </w:tc>
        <w:tc>
          <w:tcPr>
            <w:tcW w:w="1132" w:type="dxa"/>
            <w:vMerge w:val="restart"/>
            <w:tcBorders>
              <w:left w:val="single" w:sz="4" w:space="0" w:color="auto"/>
            </w:tcBorders>
            <w:vAlign w:val="center"/>
          </w:tcPr>
          <w:p w14:paraId="02D949EC" w14:textId="77777777" w:rsidR="00E4618E" w:rsidRPr="00990B12" w:rsidRDefault="00E4618E" w:rsidP="00AE3F12">
            <w:pPr>
              <w:pStyle w:val="TAH"/>
              <w:rPr>
                <w:rFonts w:eastAsia="DengXian"/>
              </w:rPr>
            </w:pPr>
            <w:r w:rsidRPr="00990B12">
              <w:rPr>
                <w:rFonts w:eastAsia="DengXian"/>
              </w:rPr>
              <w:t>SCS</w:t>
            </w:r>
          </w:p>
          <w:p w14:paraId="64F5899F" w14:textId="5E74422D" w:rsidR="00E4618E" w:rsidRPr="00990B12" w:rsidRDefault="006D439C" w:rsidP="00AE3F12">
            <w:pPr>
              <w:pStyle w:val="TAH"/>
              <w:rPr>
                <w:rFonts w:eastAsia="Yu Mincho"/>
              </w:rPr>
            </w:pPr>
            <w:r w:rsidRPr="006D439C">
              <w:rPr>
                <w:rFonts w:eastAsia="DengXian"/>
              </w:rPr>
              <w:t>(</w:t>
            </w:r>
            <w:r w:rsidR="00E4618E" w:rsidRPr="00990B12">
              <w:rPr>
                <w:rFonts w:eastAsia="DengXian"/>
              </w:rPr>
              <w:t>kHz</w:t>
            </w:r>
            <w:r w:rsidRPr="006D439C">
              <w:rPr>
                <w:rFonts w:eastAsia="DengXian"/>
              </w:rPr>
              <w:t>)</w:t>
            </w:r>
          </w:p>
        </w:tc>
        <w:tc>
          <w:tcPr>
            <w:tcW w:w="4530" w:type="dxa"/>
            <w:gridSpan w:val="4"/>
            <w:vAlign w:val="center"/>
          </w:tcPr>
          <w:p w14:paraId="3AAD7D05" w14:textId="7D5C4B4A" w:rsidR="00E4618E" w:rsidRPr="00990B12" w:rsidRDefault="00E4618E" w:rsidP="00AE3F12">
            <w:pPr>
              <w:pStyle w:val="TAH"/>
            </w:pPr>
            <w:r w:rsidRPr="00990B12">
              <w:t>UE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p>
        </w:tc>
      </w:tr>
      <w:tr w:rsidR="00E4618E" w:rsidRPr="00990B12" w14:paraId="6998EC91" w14:textId="77777777" w:rsidTr="008D0E0E">
        <w:trPr>
          <w:cantSplit/>
          <w:jc w:val="center"/>
        </w:trPr>
        <w:tc>
          <w:tcPr>
            <w:tcW w:w="1493" w:type="dxa"/>
            <w:vMerge/>
            <w:tcBorders>
              <w:left w:val="single" w:sz="4" w:space="0" w:color="auto"/>
              <w:bottom w:val="single" w:sz="4" w:space="0" w:color="auto"/>
              <w:right w:val="single" w:sz="4" w:space="0" w:color="auto"/>
            </w:tcBorders>
            <w:vAlign w:val="center"/>
          </w:tcPr>
          <w:p w14:paraId="5C3330E3" w14:textId="77777777" w:rsidR="00E4618E" w:rsidRPr="00990B12" w:rsidRDefault="00E4618E" w:rsidP="00AE3F12">
            <w:pPr>
              <w:pStyle w:val="TAC"/>
              <w:rPr>
                <w:rFonts w:eastAsia="Yu Mincho"/>
              </w:rPr>
            </w:pPr>
          </w:p>
        </w:tc>
        <w:tc>
          <w:tcPr>
            <w:tcW w:w="1132" w:type="dxa"/>
            <w:vMerge/>
            <w:tcBorders>
              <w:left w:val="single" w:sz="4" w:space="0" w:color="auto"/>
            </w:tcBorders>
            <w:vAlign w:val="center"/>
          </w:tcPr>
          <w:p w14:paraId="32E7513A" w14:textId="77777777" w:rsidR="00E4618E" w:rsidRPr="00990B12" w:rsidRDefault="00E4618E" w:rsidP="00AE3F12">
            <w:pPr>
              <w:pStyle w:val="TAC"/>
              <w:rPr>
                <w:rFonts w:eastAsia="Yu Mincho"/>
              </w:rPr>
            </w:pPr>
          </w:p>
        </w:tc>
        <w:tc>
          <w:tcPr>
            <w:tcW w:w="1132" w:type="dxa"/>
          </w:tcPr>
          <w:p w14:paraId="6F23F2F6" w14:textId="77777777" w:rsidR="00E4618E" w:rsidRPr="00990B12" w:rsidRDefault="00E4618E" w:rsidP="00AE3F12">
            <w:pPr>
              <w:pStyle w:val="TAC"/>
              <w:rPr>
                <w:rFonts w:eastAsia="Yu Mincho"/>
              </w:rPr>
            </w:pPr>
            <w:r w:rsidRPr="00990B12">
              <w:rPr>
                <w:rFonts w:eastAsia="DengXian"/>
              </w:rPr>
              <w:t>5</w:t>
            </w:r>
          </w:p>
        </w:tc>
        <w:tc>
          <w:tcPr>
            <w:tcW w:w="1132" w:type="dxa"/>
            <w:vAlign w:val="center"/>
          </w:tcPr>
          <w:p w14:paraId="512CBFDA" w14:textId="77777777" w:rsidR="00E4618E" w:rsidRPr="00990B12" w:rsidRDefault="00E4618E" w:rsidP="00AE3F12">
            <w:pPr>
              <w:pStyle w:val="TAC"/>
              <w:rPr>
                <w:rFonts w:eastAsia="Yu Mincho"/>
              </w:rPr>
            </w:pPr>
            <w:r w:rsidRPr="00990B12">
              <w:rPr>
                <w:rFonts w:eastAsia="DengXian"/>
              </w:rPr>
              <w:t>10</w:t>
            </w:r>
          </w:p>
        </w:tc>
        <w:tc>
          <w:tcPr>
            <w:tcW w:w="1133" w:type="dxa"/>
            <w:vAlign w:val="center"/>
          </w:tcPr>
          <w:p w14:paraId="3CC8EB08" w14:textId="77777777" w:rsidR="00E4618E" w:rsidRPr="00990B12" w:rsidRDefault="00E4618E" w:rsidP="00AE3F12">
            <w:pPr>
              <w:pStyle w:val="TAC"/>
              <w:rPr>
                <w:rFonts w:eastAsia="Yu Mincho"/>
              </w:rPr>
            </w:pPr>
            <w:r w:rsidRPr="00990B12">
              <w:rPr>
                <w:rFonts w:eastAsia="DengXian"/>
              </w:rPr>
              <w:t>15</w:t>
            </w:r>
          </w:p>
        </w:tc>
        <w:tc>
          <w:tcPr>
            <w:tcW w:w="1133" w:type="dxa"/>
            <w:vAlign w:val="center"/>
          </w:tcPr>
          <w:p w14:paraId="02ED6DC6" w14:textId="77777777" w:rsidR="00E4618E" w:rsidRPr="00990B12" w:rsidRDefault="00E4618E" w:rsidP="00AE3F12">
            <w:pPr>
              <w:pStyle w:val="TAC"/>
              <w:rPr>
                <w:rFonts w:eastAsia="Yu Mincho"/>
              </w:rPr>
            </w:pPr>
            <w:r w:rsidRPr="00990B12">
              <w:rPr>
                <w:rFonts w:eastAsia="DengXian"/>
              </w:rPr>
              <w:t>20</w:t>
            </w:r>
          </w:p>
        </w:tc>
      </w:tr>
      <w:tr w:rsidR="00E4618E" w:rsidRPr="00990B12" w14:paraId="188E03CD" w14:textId="77777777" w:rsidTr="008D0E0E">
        <w:trPr>
          <w:cantSplit/>
          <w:jc w:val="center"/>
        </w:trPr>
        <w:tc>
          <w:tcPr>
            <w:tcW w:w="1493" w:type="dxa"/>
            <w:tcBorders>
              <w:top w:val="single" w:sz="4" w:space="0" w:color="auto"/>
              <w:bottom w:val="single" w:sz="4" w:space="0" w:color="FFFFFF"/>
            </w:tcBorders>
            <w:vAlign w:val="center"/>
          </w:tcPr>
          <w:p w14:paraId="2AB853E4" w14:textId="77777777" w:rsidR="00E4618E" w:rsidRPr="00990B12" w:rsidRDefault="00E4618E" w:rsidP="00AE3F12">
            <w:pPr>
              <w:pStyle w:val="TAC"/>
              <w:rPr>
                <w:rFonts w:eastAsia="DengXian"/>
              </w:rPr>
            </w:pPr>
          </w:p>
        </w:tc>
        <w:tc>
          <w:tcPr>
            <w:tcW w:w="1132" w:type="dxa"/>
            <w:vAlign w:val="center"/>
          </w:tcPr>
          <w:p w14:paraId="7C771ACE" w14:textId="77777777" w:rsidR="00E4618E" w:rsidRPr="00990B12" w:rsidRDefault="00E4618E" w:rsidP="00AE3F12">
            <w:pPr>
              <w:pStyle w:val="TAC"/>
              <w:rPr>
                <w:rFonts w:eastAsia="DengXian"/>
              </w:rPr>
            </w:pPr>
            <w:r w:rsidRPr="00990B12">
              <w:rPr>
                <w:rFonts w:eastAsia="DengXian"/>
              </w:rPr>
              <w:t>15</w:t>
            </w:r>
          </w:p>
        </w:tc>
        <w:tc>
          <w:tcPr>
            <w:tcW w:w="1132" w:type="dxa"/>
          </w:tcPr>
          <w:p w14:paraId="004C4DE5" w14:textId="77777777" w:rsidR="00E4618E" w:rsidRPr="00990B12" w:rsidRDefault="00E4618E" w:rsidP="00AE3F12">
            <w:pPr>
              <w:pStyle w:val="TAC"/>
              <w:rPr>
                <w:rFonts w:eastAsia="Yu Mincho"/>
              </w:rPr>
            </w:pPr>
            <w:r w:rsidRPr="00990B12">
              <w:rPr>
                <w:rFonts w:eastAsia="DengXian"/>
              </w:rPr>
              <w:t>5</w:t>
            </w:r>
          </w:p>
        </w:tc>
        <w:tc>
          <w:tcPr>
            <w:tcW w:w="1132" w:type="dxa"/>
          </w:tcPr>
          <w:p w14:paraId="0A5503D1" w14:textId="77777777" w:rsidR="00E4618E" w:rsidRPr="00990B12" w:rsidRDefault="00E4618E" w:rsidP="00AE3F12">
            <w:pPr>
              <w:pStyle w:val="TAC"/>
              <w:rPr>
                <w:rFonts w:eastAsia="DengXian"/>
              </w:rPr>
            </w:pPr>
            <w:r w:rsidRPr="00990B12">
              <w:rPr>
                <w:rFonts w:eastAsia="DengXian"/>
              </w:rPr>
              <w:t>10</w:t>
            </w:r>
          </w:p>
        </w:tc>
        <w:tc>
          <w:tcPr>
            <w:tcW w:w="1133" w:type="dxa"/>
          </w:tcPr>
          <w:p w14:paraId="7A801030" w14:textId="77777777" w:rsidR="00E4618E" w:rsidRPr="00990B12" w:rsidRDefault="00E4618E" w:rsidP="00AE3F12">
            <w:pPr>
              <w:pStyle w:val="TAC"/>
              <w:rPr>
                <w:rFonts w:eastAsia="DengXian"/>
              </w:rPr>
            </w:pPr>
            <w:r w:rsidRPr="00990B12">
              <w:rPr>
                <w:rFonts w:eastAsia="DengXian"/>
              </w:rPr>
              <w:t>15</w:t>
            </w:r>
          </w:p>
        </w:tc>
        <w:tc>
          <w:tcPr>
            <w:tcW w:w="1133" w:type="dxa"/>
          </w:tcPr>
          <w:p w14:paraId="1DF9F08D" w14:textId="77777777" w:rsidR="00E4618E" w:rsidRPr="00990B12" w:rsidRDefault="00E4618E" w:rsidP="00AE3F12">
            <w:pPr>
              <w:pStyle w:val="TAC"/>
              <w:rPr>
                <w:rFonts w:eastAsia="DengXian"/>
              </w:rPr>
            </w:pPr>
            <w:r w:rsidRPr="00990B12">
              <w:rPr>
                <w:rFonts w:eastAsia="DengXian"/>
              </w:rPr>
              <w:t>20</w:t>
            </w:r>
          </w:p>
        </w:tc>
      </w:tr>
      <w:tr w:rsidR="00E4618E" w:rsidRPr="00990B12" w14:paraId="30CDB203" w14:textId="77777777" w:rsidTr="008D0E0E">
        <w:trPr>
          <w:cantSplit/>
          <w:jc w:val="center"/>
        </w:trPr>
        <w:tc>
          <w:tcPr>
            <w:tcW w:w="1493" w:type="dxa"/>
            <w:tcBorders>
              <w:top w:val="single" w:sz="4" w:space="0" w:color="FFFFFF"/>
              <w:bottom w:val="single" w:sz="4" w:space="0" w:color="FFFFFF"/>
            </w:tcBorders>
            <w:vAlign w:val="center"/>
          </w:tcPr>
          <w:p w14:paraId="1B349A41" w14:textId="77777777" w:rsidR="00E4618E" w:rsidRPr="00990B12" w:rsidRDefault="00E4618E" w:rsidP="00AE3F12">
            <w:pPr>
              <w:pStyle w:val="TAC"/>
              <w:rPr>
                <w:rFonts w:eastAsia="DengXian"/>
              </w:rPr>
            </w:pPr>
            <w:r w:rsidRPr="00990B12">
              <w:rPr>
                <w:rFonts w:eastAsia="DengXian"/>
              </w:rPr>
              <w:t>n256</w:t>
            </w:r>
          </w:p>
        </w:tc>
        <w:tc>
          <w:tcPr>
            <w:tcW w:w="1132" w:type="dxa"/>
            <w:vAlign w:val="center"/>
          </w:tcPr>
          <w:p w14:paraId="4C0E6DBA" w14:textId="77777777" w:rsidR="00E4618E" w:rsidRPr="00990B12" w:rsidRDefault="00E4618E" w:rsidP="00AE3F12">
            <w:pPr>
              <w:pStyle w:val="TAC"/>
              <w:rPr>
                <w:rFonts w:eastAsia="DengXian"/>
              </w:rPr>
            </w:pPr>
            <w:r w:rsidRPr="00990B12">
              <w:rPr>
                <w:rFonts w:eastAsia="DengXian"/>
              </w:rPr>
              <w:t>30</w:t>
            </w:r>
          </w:p>
        </w:tc>
        <w:tc>
          <w:tcPr>
            <w:tcW w:w="1132" w:type="dxa"/>
          </w:tcPr>
          <w:p w14:paraId="609468A9" w14:textId="77777777" w:rsidR="00E4618E" w:rsidRPr="00990B12" w:rsidRDefault="00E4618E" w:rsidP="00AE3F12">
            <w:pPr>
              <w:pStyle w:val="TAC"/>
              <w:rPr>
                <w:rFonts w:eastAsia="DengXian"/>
              </w:rPr>
            </w:pPr>
          </w:p>
        </w:tc>
        <w:tc>
          <w:tcPr>
            <w:tcW w:w="1132" w:type="dxa"/>
          </w:tcPr>
          <w:p w14:paraId="38801168" w14:textId="77777777" w:rsidR="00E4618E" w:rsidRPr="00990B12" w:rsidRDefault="00E4618E" w:rsidP="00AE3F12">
            <w:pPr>
              <w:pStyle w:val="TAC"/>
              <w:rPr>
                <w:rFonts w:eastAsia="DengXian"/>
              </w:rPr>
            </w:pPr>
            <w:r w:rsidRPr="00990B12">
              <w:rPr>
                <w:rFonts w:eastAsia="DengXian"/>
              </w:rPr>
              <w:t>10</w:t>
            </w:r>
          </w:p>
        </w:tc>
        <w:tc>
          <w:tcPr>
            <w:tcW w:w="1133" w:type="dxa"/>
          </w:tcPr>
          <w:p w14:paraId="24289FD8" w14:textId="77777777" w:rsidR="00E4618E" w:rsidRPr="00990B12" w:rsidRDefault="00E4618E" w:rsidP="00AE3F12">
            <w:pPr>
              <w:pStyle w:val="TAC"/>
              <w:rPr>
                <w:rFonts w:eastAsia="DengXian"/>
              </w:rPr>
            </w:pPr>
            <w:r w:rsidRPr="00990B12">
              <w:rPr>
                <w:rFonts w:eastAsia="DengXian"/>
              </w:rPr>
              <w:t>15</w:t>
            </w:r>
          </w:p>
        </w:tc>
        <w:tc>
          <w:tcPr>
            <w:tcW w:w="1133" w:type="dxa"/>
          </w:tcPr>
          <w:p w14:paraId="4588EBDF" w14:textId="77777777" w:rsidR="00E4618E" w:rsidRPr="00990B12" w:rsidRDefault="00E4618E" w:rsidP="00AE3F12">
            <w:pPr>
              <w:pStyle w:val="TAC"/>
              <w:rPr>
                <w:rFonts w:eastAsia="DengXian"/>
              </w:rPr>
            </w:pPr>
            <w:r w:rsidRPr="00990B12">
              <w:rPr>
                <w:rFonts w:eastAsia="DengXian"/>
              </w:rPr>
              <w:t>20</w:t>
            </w:r>
          </w:p>
        </w:tc>
      </w:tr>
      <w:tr w:rsidR="00E4618E" w:rsidRPr="00990B12" w14:paraId="11F46EA1" w14:textId="77777777" w:rsidTr="008D0E0E">
        <w:trPr>
          <w:cantSplit/>
          <w:jc w:val="center"/>
        </w:trPr>
        <w:tc>
          <w:tcPr>
            <w:tcW w:w="1493" w:type="dxa"/>
            <w:tcBorders>
              <w:top w:val="single" w:sz="4" w:space="0" w:color="FFFFFF"/>
              <w:bottom w:val="single" w:sz="4" w:space="0" w:color="auto"/>
            </w:tcBorders>
            <w:vAlign w:val="center"/>
          </w:tcPr>
          <w:p w14:paraId="5E32FB6C" w14:textId="77777777" w:rsidR="00E4618E" w:rsidRPr="00990B12" w:rsidRDefault="00E4618E" w:rsidP="00AE3F12">
            <w:pPr>
              <w:pStyle w:val="TAC"/>
              <w:rPr>
                <w:rFonts w:eastAsia="DengXian"/>
              </w:rPr>
            </w:pPr>
          </w:p>
        </w:tc>
        <w:tc>
          <w:tcPr>
            <w:tcW w:w="1132" w:type="dxa"/>
            <w:vAlign w:val="center"/>
          </w:tcPr>
          <w:p w14:paraId="64E4525F" w14:textId="77777777" w:rsidR="00E4618E" w:rsidRPr="00990B12" w:rsidRDefault="00E4618E" w:rsidP="00AE3F12">
            <w:pPr>
              <w:pStyle w:val="TAC"/>
              <w:rPr>
                <w:rFonts w:eastAsia="DengXian"/>
              </w:rPr>
            </w:pPr>
            <w:r w:rsidRPr="00990B12">
              <w:rPr>
                <w:rFonts w:eastAsia="DengXian"/>
              </w:rPr>
              <w:t>60</w:t>
            </w:r>
          </w:p>
        </w:tc>
        <w:tc>
          <w:tcPr>
            <w:tcW w:w="1132" w:type="dxa"/>
          </w:tcPr>
          <w:p w14:paraId="2638F52F" w14:textId="77777777" w:rsidR="00E4618E" w:rsidRPr="00990B12" w:rsidRDefault="00E4618E" w:rsidP="00AE3F12">
            <w:pPr>
              <w:pStyle w:val="TAC"/>
              <w:rPr>
                <w:rFonts w:eastAsia="DengXian"/>
              </w:rPr>
            </w:pPr>
          </w:p>
        </w:tc>
        <w:tc>
          <w:tcPr>
            <w:tcW w:w="1132" w:type="dxa"/>
          </w:tcPr>
          <w:p w14:paraId="7222CA69" w14:textId="77777777" w:rsidR="00E4618E" w:rsidRPr="00990B12" w:rsidRDefault="00E4618E" w:rsidP="00AE3F12">
            <w:pPr>
              <w:pStyle w:val="TAC"/>
              <w:rPr>
                <w:rFonts w:eastAsia="DengXian"/>
              </w:rPr>
            </w:pPr>
            <w:r w:rsidRPr="00990B12">
              <w:rPr>
                <w:rFonts w:eastAsia="DengXian"/>
              </w:rPr>
              <w:t>10</w:t>
            </w:r>
          </w:p>
        </w:tc>
        <w:tc>
          <w:tcPr>
            <w:tcW w:w="1133" w:type="dxa"/>
          </w:tcPr>
          <w:p w14:paraId="3BBC2325" w14:textId="77777777" w:rsidR="00E4618E" w:rsidRPr="00990B12" w:rsidRDefault="00E4618E" w:rsidP="00AE3F12">
            <w:pPr>
              <w:pStyle w:val="TAC"/>
              <w:rPr>
                <w:rFonts w:eastAsia="DengXian"/>
              </w:rPr>
            </w:pPr>
            <w:r w:rsidRPr="00990B12">
              <w:rPr>
                <w:rFonts w:eastAsia="DengXian"/>
              </w:rPr>
              <w:t>15</w:t>
            </w:r>
          </w:p>
        </w:tc>
        <w:tc>
          <w:tcPr>
            <w:tcW w:w="1133" w:type="dxa"/>
          </w:tcPr>
          <w:p w14:paraId="3B9D05CD" w14:textId="77777777" w:rsidR="00E4618E" w:rsidRPr="00990B12" w:rsidRDefault="00E4618E" w:rsidP="00AE3F12">
            <w:pPr>
              <w:pStyle w:val="TAC"/>
              <w:rPr>
                <w:rFonts w:eastAsia="DengXian"/>
              </w:rPr>
            </w:pPr>
            <w:r w:rsidRPr="00990B12">
              <w:rPr>
                <w:rFonts w:eastAsia="DengXian"/>
              </w:rPr>
              <w:t>20</w:t>
            </w:r>
          </w:p>
        </w:tc>
      </w:tr>
      <w:tr w:rsidR="00E4618E" w:rsidRPr="00990B12" w14:paraId="7BE1025B" w14:textId="77777777" w:rsidTr="008D0E0E">
        <w:trPr>
          <w:cantSplit/>
          <w:jc w:val="center"/>
        </w:trPr>
        <w:tc>
          <w:tcPr>
            <w:tcW w:w="1493" w:type="dxa"/>
            <w:tcBorders>
              <w:top w:val="single" w:sz="4" w:space="0" w:color="auto"/>
              <w:bottom w:val="nil"/>
            </w:tcBorders>
            <w:vAlign w:val="center"/>
          </w:tcPr>
          <w:p w14:paraId="6944D234" w14:textId="77777777" w:rsidR="00E4618E" w:rsidRPr="00990B12" w:rsidRDefault="00E4618E" w:rsidP="00AE3F12">
            <w:pPr>
              <w:pStyle w:val="TAC"/>
              <w:rPr>
                <w:rFonts w:eastAsia="DengXian"/>
              </w:rPr>
            </w:pPr>
          </w:p>
        </w:tc>
        <w:tc>
          <w:tcPr>
            <w:tcW w:w="1132" w:type="dxa"/>
            <w:vAlign w:val="center"/>
          </w:tcPr>
          <w:p w14:paraId="10410C2E" w14:textId="77777777" w:rsidR="00E4618E" w:rsidRPr="00990B12" w:rsidRDefault="00E4618E" w:rsidP="00AE3F12">
            <w:pPr>
              <w:pStyle w:val="TAC"/>
              <w:rPr>
                <w:rFonts w:eastAsia="DengXian"/>
              </w:rPr>
            </w:pPr>
            <w:r w:rsidRPr="00990B12">
              <w:rPr>
                <w:rFonts w:eastAsia="DengXian"/>
              </w:rPr>
              <w:t>15</w:t>
            </w:r>
          </w:p>
        </w:tc>
        <w:tc>
          <w:tcPr>
            <w:tcW w:w="1132" w:type="dxa"/>
          </w:tcPr>
          <w:p w14:paraId="2A7CFAC8" w14:textId="77777777" w:rsidR="00E4618E" w:rsidRPr="00990B12" w:rsidRDefault="00E4618E" w:rsidP="00AE3F12">
            <w:pPr>
              <w:pStyle w:val="TAC"/>
              <w:rPr>
                <w:rFonts w:eastAsia="DengXian"/>
              </w:rPr>
            </w:pPr>
            <w:r w:rsidRPr="00990B12">
              <w:rPr>
                <w:rFonts w:eastAsia="DengXian"/>
              </w:rPr>
              <w:t>5</w:t>
            </w:r>
          </w:p>
        </w:tc>
        <w:tc>
          <w:tcPr>
            <w:tcW w:w="1132" w:type="dxa"/>
          </w:tcPr>
          <w:p w14:paraId="17AD9BBB" w14:textId="77777777" w:rsidR="00E4618E" w:rsidRPr="00990B12" w:rsidRDefault="00E4618E" w:rsidP="00AE3F12">
            <w:pPr>
              <w:pStyle w:val="TAC"/>
              <w:rPr>
                <w:rFonts w:eastAsia="DengXian"/>
              </w:rPr>
            </w:pPr>
            <w:r w:rsidRPr="00990B12">
              <w:rPr>
                <w:rFonts w:eastAsia="DengXian"/>
              </w:rPr>
              <w:t>10</w:t>
            </w:r>
          </w:p>
        </w:tc>
        <w:tc>
          <w:tcPr>
            <w:tcW w:w="1133" w:type="dxa"/>
          </w:tcPr>
          <w:p w14:paraId="7A3C1CF0" w14:textId="77777777" w:rsidR="00E4618E" w:rsidRPr="00990B12" w:rsidRDefault="00E4618E" w:rsidP="00AE3F12">
            <w:pPr>
              <w:pStyle w:val="TAC"/>
              <w:rPr>
                <w:rFonts w:eastAsia="DengXian"/>
              </w:rPr>
            </w:pPr>
            <w:r w:rsidRPr="00990B12">
              <w:rPr>
                <w:rFonts w:eastAsia="DengXian"/>
              </w:rPr>
              <w:t>15</w:t>
            </w:r>
          </w:p>
        </w:tc>
        <w:tc>
          <w:tcPr>
            <w:tcW w:w="1133" w:type="dxa"/>
          </w:tcPr>
          <w:p w14:paraId="6F2F1261" w14:textId="77777777" w:rsidR="00E4618E" w:rsidRPr="00990B12" w:rsidRDefault="00E4618E" w:rsidP="00AE3F12">
            <w:pPr>
              <w:pStyle w:val="TAC"/>
              <w:rPr>
                <w:rFonts w:eastAsia="DengXian"/>
              </w:rPr>
            </w:pPr>
            <w:r w:rsidRPr="00990B12">
              <w:rPr>
                <w:rFonts w:eastAsia="DengXian"/>
              </w:rPr>
              <w:t>20</w:t>
            </w:r>
          </w:p>
        </w:tc>
      </w:tr>
      <w:tr w:rsidR="00E4618E" w:rsidRPr="00990B12" w14:paraId="27EFD385" w14:textId="77777777" w:rsidTr="008D0E0E">
        <w:trPr>
          <w:cantSplit/>
          <w:jc w:val="center"/>
        </w:trPr>
        <w:tc>
          <w:tcPr>
            <w:tcW w:w="1493" w:type="dxa"/>
            <w:tcBorders>
              <w:top w:val="nil"/>
              <w:bottom w:val="nil"/>
            </w:tcBorders>
            <w:vAlign w:val="center"/>
          </w:tcPr>
          <w:p w14:paraId="0224454A" w14:textId="77777777" w:rsidR="00E4618E" w:rsidRPr="00990B12" w:rsidRDefault="00E4618E" w:rsidP="00AE3F12">
            <w:pPr>
              <w:pStyle w:val="TAC"/>
              <w:rPr>
                <w:rFonts w:eastAsia="DengXian"/>
              </w:rPr>
            </w:pPr>
            <w:r w:rsidRPr="00990B12">
              <w:rPr>
                <w:rFonts w:eastAsia="DengXian"/>
              </w:rPr>
              <w:t>n255</w:t>
            </w:r>
          </w:p>
        </w:tc>
        <w:tc>
          <w:tcPr>
            <w:tcW w:w="1132" w:type="dxa"/>
            <w:vAlign w:val="center"/>
          </w:tcPr>
          <w:p w14:paraId="4482CE79" w14:textId="77777777" w:rsidR="00E4618E" w:rsidRPr="00990B12" w:rsidRDefault="00E4618E" w:rsidP="00AE3F12">
            <w:pPr>
              <w:pStyle w:val="TAC"/>
              <w:rPr>
                <w:rFonts w:eastAsia="DengXian"/>
              </w:rPr>
            </w:pPr>
            <w:r w:rsidRPr="00990B12">
              <w:rPr>
                <w:rFonts w:eastAsia="DengXian"/>
              </w:rPr>
              <w:t>30</w:t>
            </w:r>
          </w:p>
        </w:tc>
        <w:tc>
          <w:tcPr>
            <w:tcW w:w="1132" w:type="dxa"/>
          </w:tcPr>
          <w:p w14:paraId="6937C057" w14:textId="77777777" w:rsidR="00E4618E" w:rsidRPr="00990B12" w:rsidRDefault="00E4618E" w:rsidP="00AE3F12">
            <w:pPr>
              <w:pStyle w:val="TAC"/>
              <w:rPr>
                <w:rFonts w:eastAsia="DengXian"/>
              </w:rPr>
            </w:pPr>
          </w:p>
        </w:tc>
        <w:tc>
          <w:tcPr>
            <w:tcW w:w="1132" w:type="dxa"/>
          </w:tcPr>
          <w:p w14:paraId="1ADAA5EB" w14:textId="77777777" w:rsidR="00E4618E" w:rsidRPr="00990B12" w:rsidRDefault="00E4618E" w:rsidP="00AE3F12">
            <w:pPr>
              <w:pStyle w:val="TAC"/>
              <w:rPr>
                <w:rFonts w:eastAsia="DengXian"/>
              </w:rPr>
            </w:pPr>
            <w:r w:rsidRPr="00990B12">
              <w:rPr>
                <w:rFonts w:eastAsia="DengXian"/>
              </w:rPr>
              <w:t>10</w:t>
            </w:r>
          </w:p>
        </w:tc>
        <w:tc>
          <w:tcPr>
            <w:tcW w:w="1133" w:type="dxa"/>
          </w:tcPr>
          <w:p w14:paraId="511BF9D1" w14:textId="77777777" w:rsidR="00E4618E" w:rsidRPr="00990B12" w:rsidRDefault="00E4618E" w:rsidP="00AE3F12">
            <w:pPr>
              <w:pStyle w:val="TAC"/>
              <w:rPr>
                <w:rFonts w:eastAsia="DengXian"/>
              </w:rPr>
            </w:pPr>
            <w:r w:rsidRPr="00990B12">
              <w:rPr>
                <w:rFonts w:eastAsia="DengXian"/>
              </w:rPr>
              <w:t>15</w:t>
            </w:r>
          </w:p>
        </w:tc>
        <w:tc>
          <w:tcPr>
            <w:tcW w:w="1133" w:type="dxa"/>
          </w:tcPr>
          <w:p w14:paraId="394BB1C6" w14:textId="77777777" w:rsidR="00E4618E" w:rsidRPr="00990B12" w:rsidRDefault="00E4618E" w:rsidP="00AE3F12">
            <w:pPr>
              <w:pStyle w:val="TAC"/>
              <w:rPr>
                <w:rFonts w:eastAsia="DengXian"/>
              </w:rPr>
            </w:pPr>
            <w:r w:rsidRPr="00990B12">
              <w:rPr>
                <w:rFonts w:eastAsia="DengXian"/>
              </w:rPr>
              <w:t>20</w:t>
            </w:r>
          </w:p>
        </w:tc>
      </w:tr>
      <w:tr w:rsidR="00E4618E" w:rsidRPr="00990B12" w14:paraId="00C403CD" w14:textId="77777777" w:rsidTr="003D318D">
        <w:trPr>
          <w:cantSplit/>
          <w:jc w:val="center"/>
        </w:trPr>
        <w:tc>
          <w:tcPr>
            <w:tcW w:w="1493" w:type="dxa"/>
            <w:tcBorders>
              <w:top w:val="nil"/>
              <w:bottom w:val="single" w:sz="4" w:space="0" w:color="auto"/>
            </w:tcBorders>
            <w:vAlign w:val="center"/>
          </w:tcPr>
          <w:p w14:paraId="36925FF2" w14:textId="77777777" w:rsidR="00E4618E" w:rsidRPr="00990B12" w:rsidRDefault="00E4618E" w:rsidP="00AE3F12">
            <w:pPr>
              <w:pStyle w:val="TAC"/>
              <w:rPr>
                <w:rFonts w:eastAsia="DengXian"/>
              </w:rPr>
            </w:pPr>
          </w:p>
        </w:tc>
        <w:tc>
          <w:tcPr>
            <w:tcW w:w="1132" w:type="dxa"/>
            <w:vAlign w:val="center"/>
          </w:tcPr>
          <w:p w14:paraId="28779D75" w14:textId="77777777" w:rsidR="00E4618E" w:rsidRPr="00990B12" w:rsidRDefault="00E4618E" w:rsidP="00AE3F12">
            <w:pPr>
              <w:pStyle w:val="TAC"/>
              <w:rPr>
                <w:rFonts w:eastAsia="DengXian"/>
              </w:rPr>
            </w:pPr>
            <w:r w:rsidRPr="00990B12">
              <w:rPr>
                <w:rFonts w:eastAsia="DengXian"/>
              </w:rPr>
              <w:t>60</w:t>
            </w:r>
          </w:p>
        </w:tc>
        <w:tc>
          <w:tcPr>
            <w:tcW w:w="1132" w:type="dxa"/>
          </w:tcPr>
          <w:p w14:paraId="0FE0637B" w14:textId="77777777" w:rsidR="00E4618E" w:rsidRPr="00990B12" w:rsidRDefault="00E4618E" w:rsidP="00AE3F12">
            <w:pPr>
              <w:pStyle w:val="TAC"/>
              <w:rPr>
                <w:rFonts w:eastAsia="DengXian"/>
              </w:rPr>
            </w:pPr>
          </w:p>
        </w:tc>
        <w:tc>
          <w:tcPr>
            <w:tcW w:w="1132" w:type="dxa"/>
          </w:tcPr>
          <w:p w14:paraId="2E550E39" w14:textId="77777777" w:rsidR="00E4618E" w:rsidRPr="00990B12" w:rsidRDefault="00E4618E" w:rsidP="00AE3F12">
            <w:pPr>
              <w:pStyle w:val="TAC"/>
              <w:rPr>
                <w:rFonts w:eastAsia="DengXian"/>
              </w:rPr>
            </w:pPr>
            <w:r w:rsidRPr="00990B12">
              <w:rPr>
                <w:rFonts w:eastAsia="DengXian"/>
              </w:rPr>
              <w:t>10</w:t>
            </w:r>
          </w:p>
        </w:tc>
        <w:tc>
          <w:tcPr>
            <w:tcW w:w="1133" w:type="dxa"/>
          </w:tcPr>
          <w:p w14:paraId="100F5E74" w14:textId="77777777" w:rsidR="00E4618E" w:rsidRPr="00990B12" w:rsidRDefault="00E4618E" w:rsidP="00AE3F12">
            <w:pPr>
              <w:pStyle w:val="TAC"/>
              <w:rPr>
                <w:rFonts w:eastAsia="DengXian"/>
              </w:rPr>
            </w:pPr>
            <w:r w:rsidRPr="00990B12">
              <w:rPr>
                <w:rFonts w:eastAsia="DengXian"/>
              </w:rPr>
              <w:t>15</w:t>
            </w:r>
          </w:p>
        </w:tc>
        <w:tc>
          <w:tcPr>
            <w:tcW w:w="1133" w:type="dxa"/>
          </w:tcPr>
          <w:p w14:paraId="38A72F07" w14:textId="77777777" w:rsidR="00E4618E" w:rsidRPr="00990B12" w:rsidRDefault="00E4618E" w:rsidP="00AE3F12">
            <w:pPr>
              <w:pStyle w:val="TAC"/>
              <w:rPr>
                <w:rFonts w:eastAsia="DengXian"/>
              </w:rPr>
            </w:pPr>
            <w:r w:rsidRPr="00990B12">
              <w:rPr>
                <w:rFonts w:eastAsia="DengXian"/>
              </w:rPr>
              <w:t>20</w:t>
            </w:r>
          </w:p>
        </w:tc>
      </w:tr>
      <w:tr w:rsidR="003D318D" w:rsidRPr="00990B12" w14:paraId="631AD46D" w14:textId="77777777" w:rsidTr="003D318D">
        <w:trPr>
          <w:cantSplit/>
          <w:jc w:val="center"/>
        </w:trPr>
        <w:tc>
          <w:tcPr>
            <w:tcW w:w="1493" w:type="dxa"/>
            <w:vMerge w:val="restart"/>
            <w:tcBorders>
              <w:top w:val="single" w:sz="4" w:space="0" w:color="auto"/>
            </w:tcBorders>
            <w:vAlign w:val="center"/>
          </w:tcPr>
          <w:p w14:paraId="3147F576" w14:textId="7305A615" w:rsidR="003D318D" w:rsidRPr="00990B12" w:rsidRDefault="003D318D" w:rsidP="003D318D">
            <w:pPr>
              <w:pStyle w:val="TAC"/>
              <w:rPr>
                <w:rFonts w:eastAsia="DengXian"/>
              </w:rPr>
            </w:pPr>
            <w:r w:rsidRPr="00990B12">
              <w:rPr>
                <w:rFonts w:eastAsia="DengXian"/>
              </w:rPr>
              <w:t>n254</w:t>
            </w:r>
          </w:p>
        </w:tc>
        <w:tc>
          <w:tcPr>
            <w:tcW w:w="1132" w:type="dxa"/>
            <w:vAlign w:val="center"/>
          </w:tcPr>
          <w:p w14:paraId="30A08DD4" w14:textId="5DBB8925" w:rsidR="003D318D" w:rsidRPr="00990B12" w:rsidRDefault="003D318D" w:rsidP="003D318D">
            <w:pPr>
              <w:pStyle w:val="TAC"/>
              <w:rPr>
                <w:rFonts w:eastAsia="DengXian"/>
              </w:rPr>
            </w:pPr>
            <w:r w:rsidRPr="00990B12">
              <w:t>15</w:t>
            </w:r>
          </w:p>
        </w:tc>
        <w:tc>
          <w:tcPr>
            <w:tcW w:w="1132" w:type="dxa"/>
          </w:tcPr>
          <w:p w14:paraId="1A6DCF51" w14:textId="7E8937FD" w:rsidR="003D318D" w:rsidRPr="00990B12" w:rsidRDefault="003D318D" w:rsidP="003D318D">
            <w:pPr>
              <w:pStyle w:val="TAC"/>
              <w:rPr>
                <w:rFonts w:eastAsia="DengXian"/>
              </w:rPr>
            </w:pPr>
            <w:r w:rsidRPr="00990B12">
              <w:rPr>
                <w:rFonts w:eastAsia="DengXian"/>
              </w:rPr>
              <w:t>5</w:t>
            </w:r>
          </w:p>
        </w:tc>
        <w:tc>
          <w:tcPr>
            <w:tcW w:w="1132" w:type="dxa"/>
          </w:tcPr>
          <w:p w14:paraId="01B70CFA" w14:textId="7135E629" w:rsidR="003D318D" w:rsidRPr="00990B12" w:rsidRDefault="003D318D" w:rsidP="003D318D">
            <w:pPr>
              <w:pStyle w:val="TAC"/>
              <w:rPr>
                <w:rFonts w:eastAsia="DengXian"/>
              </w:rPr>
            </w:pPr>
            <w:r w:rsidRPr="00990B12">
              <w:rPr>
                <w:rFonts w:eastAsia="DengXian"/>
              </w:rPr>
              <w:t>10</w:t>
            </w:r>
          </w:p>
        </w:tc>
        <w:tc>
          <w:tcPr>
            <w:tcW w:w="1133" w:type="dxa"/>
          </w:tcPr>
          <w:p w14:paraId="66798F49" w14:textId="3BCB9979" w:rsidR="003D318D" w:rsidRPr="00990B12" w:rsidRDefault="003D318D" w:rsidP="003D318D">
            <w:pPr>
              <w:pStyle w:val="TAC"/>
              <w:rPr>
                <w:rFonts w:eastAsia="DengXian"/>
              </w:rPr>
            </w:pPr>
            <w:r w:rsidRPr="00990B12">
              <w:rPr>
                <w:rFonts w:eastAsia="DengXian"/>
              </w:rPr>
              <w:t>15</w:t>
            </w:r>
          </w:p>
        </w:tc>
        <w:tc>
          <w:tcPr>
            <w:tcW w:w="1133" w:type="dxa"/>
          </w:tcPr>
          <w:p w14:paraId="607AD3C3" w14:textId="77777777" w:rsidR="003D318D" w:rsidRPr="00990B12" w:rsidRDefault="003D318D" w:rsidP="003D318D">
            <w:pPr>
              <w:pStyle w:val="TAC"/>
              <w:rPr>
                <w:rFonts w:eastAsia="DengXian"/>
              </w:rPr>
            </w:pPr>
          </w:p>
        </w:tc>
      </w:tr>
      <w:tr w:rsidR="003D318D" w:rsidRPr="00990B12" w14:paraId="5230B7A1" w14:textId="77777777" w:rsidTr="004F241C">
        <w:trPr>
          <w:cantSplit/>
          <w:jc w:val="center"/>
        </w:trPr>
        <w:tc>
          <w:tcPr>
            <w:tcW w:w="1493" w:type="dxa"/>
            <w:vMerge/>
            <w:vAlign w:val="center"/>
          </w:tcPr>
          <w:p w14:paraId="1BC2A07C" w14:textId="77777777" w:rsidR="003D318D" w:rsidRPr="00990B12" w:rsidRDefault="003D318D" w:rsidP="003D318D">
            <w:pPr>
              <w:pStyle w:val="TAC"/>
              <w:rPr>
                <w:rFonts w:eastAsia="DengXian"/>
              </w:rPr>
            </w:pPr>
          </w:p>
        </w:tc>
        <w:tc>
          <w:tcPr>
            <w:tcW w:w="1132" w:type="dxa"/>
            <w:vAlign w:val="center"/>
          </w:tcPr>
          <w:p w14:paraId="14936BE6" w14:textId="0CCB8410" w:rsidR="003D318D" w:rsidRPr="00990B12" w:rsidRDefault="003D318D" w:rsidP="003D318D">
            <w:pPr>
              <w:pStyle w:val="TAC"/>
              <w:rPr>
                <w:rFonts w:eastAsia="DengXian"/>
              </w:rPr>
            </w:pPr>
            <w:r w:rsidRPr="00990B12">
              <w:t>30</w:t>
            </w:r>
          </w:p>
        </w:tc>
        <w:tc>
          <w:tcPr>
            <w:tcW w:w="1132" w:type="dxa"/>
          </w:tcPr>
          <w:p w14:paraId="769F0887" w14:textId="77777777" w:rsidR="003D318D" w:rsidRPr="00990B12" w:rsidRDefault="003D318D" w:rsidP="003D318D">
            <w:pPr>
              <w:pStyle w:val="TAC"/>
              <w:rPr>
                <w:rFonts w:eastAsia="DengXian"/>
              </w:rPr>
            </w:pPr>
          </w:p>
        </w:tc>
        <w:tc>
          <w:tcPr>
            <w:tcW w:w="1132" w:type="dxa"/>
          </w:tcPr>
          <w:p w14:paraId="4E17292A" w14:textId="769609C3" w:rsidR="003D318D" w:rsidRPr="00990B12" w:rsidRDefault="003D318D" w:rsidP="003D318D">
            <w:pPr>
              <w:pStyle w:val="TAC"/>
              <w:rPr>
                <w:rFonts w:eastAsia="DengXian"/>
              </w:rPr>
            </w:pPr>
            <w:r w:rsidRPr="00990B12">
              <w:rPr>
                <w:rFonts w:eastAsia="DengXian"/>
              </w:rPr>
              <w:t>10</w:t>
            </w:r>
          </w:p>
        </w:tc>
        <w:tc>
          <w:tcPr>
            <w:tcW w:w="1133" w:type="dxa"/>
          </w:tcPr>
          <w:p w14:paraId="69930F7D" w14:textId="750187A1" w:rsidR="003D318D" w:rsidRPr="00990B12" w:rsidRDefault="003D318D" w:rsidP="003D318D">
            <w:pPr>
              <w:pStyle w:val="TAC"/>
              <w:rPr>
                <w:rFonts w:eastAsia="DengXian"/>
              </w:rPr>
            </w:pPr>
            <w:r w:rsidRPr="00990B12">
              <w:rPr>
                <w:rFonts w:eastAsia="DengXian"/>
              </w:rPr>
              <w:t>15</w:t>
            </w:r>
          </w:p>
        </w:tc>
        <w:tc>
          <w:tcPr>
            <w:tcW w:w="1133" w:type="dxa"/>
          </w:tcPr>
          <w:p w14:paraId="49C62971" w14:textId="77777777" w:rsidR="003D318D" w:rsidRPr="00990B12" w:rsidRDefault="003D318D" w:rsidP="003D318D">
            <w:pPr>
              <w:pStyle w:val="TAC"/>
              <w:rPr>
                <w:rFonts w:eastAsia="DengXian"/>
              </w:rPr>
            </w:pPr>
          </w:p>
        </w:tc>
      </w:tr>
      <w:tr w:rsidR="003D318D" w:rsidRPr="00990B12" w14:paraId="4BC0F35F" w14:textId="77777777" w:rsidTr="004F241C">
        <w:trPr>
          <w:cantSplit/>
          <w:jc w:val="center"/>
        </w:trPr>
        <w:tc>
          <w:tcPr>
            <w:tcW w:w="1493" w:type="dxa"/>
            <w:vMerge/>
            <w:vAlign w:val="center"/>
          </w:tcPr>
          <w:p w14:paraId="30F74293" w14:textId="77777777" w:rsidR="003D318D" w:rsidRPr="00990B12" w:rsidRDefault="003D318D" w:rsidP="003D318D">
            <w:pPr>
              <w:pStyle w:val="TAC"/>
              <w:rPr>
                <w:rFonts w:eastAsia="DengXian"/>
              </w:rPr>
            </w:pPr>
          </w:p>
        </w:tc>
        <w:tc>
          <w:tcPr>
            <w:tcW w:w="1132" w:type="dxa"/>
            <w:vAlign w:val="center"/>
          </w:tcPr>
          <w:p w14:paraId="18C1C271" w14:textId="56BD2D30" w:rsidR="003D318D" w:rsidRPr="00990B12" w:rsidRDefault="003D318D" w:rsidP="003D318D">
            <w:pPr>
              <w:pStyle w:val="TAC"/>
              <w:rPr>
                <w:rFonts w:eastAsia="DengXian"/>
              </w:rPr>
            </w:pPr>
            <w:r w:rsidRPr="00990B12">
              <w:t>60</w:t>
            </w:r>
          </w:p>
        </w:tc>
        <w:tc>
          <w:tcPr>
            <w:tcW w:w="1132" w:type="dxa"/>
          </w:tcPr>
          <w:p w14:paraId="5C4D3600" w14:textId="77777777" w:rsidR="003D318D" w:rsidRPr="00990B12" w:rsidRDefault="003D318D" w:rsidP="003D318D">
            <w:pPr>
              <w:pStyle w:val="TAC"/>
              <w:rPr>
                <w:rFonts w:eastAsia="DengXian"/>
              </w:rPr>
            </w:pPr>
          </w:p>
        </w:tc>
        <w:tc>
          <w:tcPr>
            <w:tcW w:w="1132" w:type="dxa"/>
          </w:tcPr>
          <w:p w14:paraId="191D8CBF" w14:textId="327B7476" w:rsidR="003D318D" w:rsidRPr="00990B12" w:rsidRDefault="003D318D" w:rsidP="003D318D">
            <w:pPr>
              <w:pStyle w:val="TAC"/>
              <w:rPr>
                <w:rFonts w:eastAsia="DengXian"/>
              </w:rPr>
            </w:pPr>
            <w:r w:rsidRPr="00990B12">
              <w:rPr>
                <w:rFonts w:eastAsia="DengXian"/>
              </w:rPr>
              <w:t>10</w:t>
            </w:r>
          </w:p>
        </w:tc>
        <w:tc>
          <w:tcPr>
            <w:tcW w:w="1133" w:type="dxa"/>
          </w:tcPr>
          <w:p w14:paraId="1DAD40B3" w14:textId="452FAD88" w:rsidR="003D318D" w:rsidRPr="00990B12" w:rsidRDefault="003D318D" w:rsidP="003D318D">
            <w:pPr>
              <w:pStyle w:val="TAC"/>
              <w:rPr>
                <w:rFonts w:eastAsia="DengXian"/>
              </w:rPr>
            </w:pPr>
            <w:r w:rsidRPr="00990B12">
              <w:rPr>
                <w:rFonts w:eastAsia="DengXian"/>
              </w:rPr>
              <w:t>15</w:t>
            </w:r>
          </w:p>
        </w:tc>
        <w:tc>
          <w:tcPr>
            <w:tcW w:w="1133" w:type="dxa"/>
          </w:tcPr>
          <w:p w14:paraId="1A97C72E" w14:textId="77777777" w:rsidR="003D318D" w:rsidRPr="00990B12" w:rsidRDefault="003D318D" w:rsidP="003D318D">
            <w:pPr>
              <w:pStyle w:val="TAC"/>
              <w:rPr>
                <w:rFonts w:eastAsia="DengXian"/>
              </w:rPr>
            </w:pPr>
          </w:p>
        </w:tc>
      </w:tr>
    </w:tbl>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3012E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3012E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6A8567E0"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33F722D6"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1BF6A8F5"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2F63CDEA"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361D6742"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3012E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3012E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This UE channel bandwidth is optional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210628957"/>
      <w:r w:rsidRPr="00990B12">
        <w:t>5.3.6</w:t>
      </w:r>
      <w:r w:rsidRPr="00990B12">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551F44CA" w14:textId="77777777" w:rsidR="003D318D" w:rsidRPr="00990B12" w:rsidRDefault="003D318D" w:rsidP="003D318D">
      <w:pPr>
        <w:pStyle w:val="TH"/>
      </w:pPr>
      <w:r w:rsidRPr="00990B12">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990B12"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B9ED4F2" w14:textId="77777777" w:rsidR="003D318D" w:rsidRPr="00990B12" w:rsidRDefault="003D318D" w:rsidP="00766ED9">
            <w:pPr>
              <w:pStyle w:val="TAH"/>
            </w:pPr>
            <w:r w:rsidRPr="00990B12">
              <w:t>NR Band</w:t>
            </w:r>
          </w:p>
        </w:tc>
        <w:tc>
          <w:tcPr>
            <w:tcW w:w="1876" w:type="dxa"/>
            <w:tcBorders>
              <w:top w:val="single" w:sz="4" w:space="0" w:color="auto"/>
              <w:left w:val="single" w:sz="4" w:space="0" w:color="auto"/>
              <w:right w:val="single" w:sz="4" w:space="0" w:color="auto"/>
            </w:tcBorders>
          </w:tcPr>
          <w:p w14:paraId="075C2068" w14:textId="77777777" w:rsidR="003D318D" w:rsidRPr="00990B12" w:rsidRDefault="003D318D" w:rsidP="00766ED9">
            <w:pPr>
              <w:pStyle w:val="TAH"/>
            </w:pPr>
            <w:r w:rsidRPr="00990B12">
              <w:t>Channel bandwidths for UL (MHz)</w:t>
            </w:r>
          </w:p>
        </w:tc>
        <w:tc>
          <w:tcPr>
            <w:tcW w:w="1890" w:type="dxa"/>
            <w:tcBorders>
              <w:top w:val="single" w:sz="4" w:space="0" w:color="auto"/>
              <w:left w:val="single" w:sz="4" w:space="0" w:color="auto"/>
              <w:right w:val="single" w:sz="4" w:space="0" w:color="auto"/>
            </w:tcBorders>
          </w:tcPr>
          <w:p w14:paraId="7453FD1C" w14:textId="77777777" w:rsidR="003D318D" w:rsidRPr="00990B12" w:rsidRDefault="003D318D" w:rsidP="00766ED9">
            <w:pPr>
              <w:pStyle w:val="TAH"/>
            </w:pPr>
            <w:r w:rsidRPr="00990B12">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990B12" w:rsidRDefault="003D318D" w:rsidP="00766ED9">
            <w:pPr>
              <w:pStyle w:val="TAH"/>
            </w:pPr>
            <w:r w:rsidRPr="00990B12">
              <w:rPr>
                <w:bCs/>
              </w:rPr>
              <w:t>Asymmetric channel bandwidth combination set</w:t>
            </w:r>
          </w:p>
        </w:tc>
      </w:tr>
      <w:tr w:rsidR="003D318D" w:rsidRPr="00990B12" w14:paraId="66B45B3D" w14:textId="77777777" w:rsidTr="00766ED9">
        <w:trPr>
          <w:jc w:val="center"/>
        </w:trPr>
        <w:tc>
          <w:tcPr>
            <w:tcW w:w="1278" w:type="dxa"/>
            <w:vMerge w:val="restart"/>
            <w:tcBorders>
              <w:top w:val="single" w:sz="4" w:space="0" w:color="auto"/>
              <w:left w:val="single" w:sz="4" w:space="0" w:color="auto"/>
              <w:right w:val="single" w:sz="4" w:space="0" w:color="auto"/>
            </w:tcBorders>
          </w:tcPr>
          <w:p w14:paraId="6D743F7E" w14:textId="77777777" w:rsidR="003D318D" w:rsidRPr="00990B12" w:rsidRDefault="003D318D" w:rsidP="00766ED9">
            <w:pPr>
              <w:pStyle w:val="TAC"/>
            </w:pPr>
            <w:r w:rsidRPr="00990B12">
              <w:t>n254</w:t>
            </w:r>
          </w:p>
        </w:tc>
        <w:tc>
          <w:tcPr>
            <w:tcW w:w="1876" w:type="dxa"/>
            <w:tcBorders>
              <w:top w:val="single" w:sz="4" w:space="0" w:color="auto"/>
              <w:left w:val="single" w:sz="4" w:space="0" w:color="auto"/>
              <w:right w:val="single" w:sz="4" w:space="0" w:color="auto"/>
            </w:tcBorders>
          </w:tcPr>
          <w:p w14:paraId="1FB4A642" w14:textId="77777777" w:rsidR="003D318D" w:rsidRPr="00990B12" w:rsidRDefault="003D318D" w:rsidP="00766ED9">
            <w:pPr>
              <w:pStyle w:val="TAC"/>
            </w:pPr>
            <w:r w:rsidRPr="00990B12">
              <w:t>5</w:t>
            </w:r>
          </w:p>
        </w:tc>
        <w:tc>
          <w:tcPr>
            <w:tcW w:w="1890" w:type="dxa"/>
            <w:tcBorders>
              <w:top w:val="single" w:sz="4" w:space="0" w:color="auto"/>
              <w:left w:val="single" w:sz="4" w:space="0" w:color="auto"/>
              <w:right w:val="single" w:sz="4" w:space="0" w:color="auto"/>
            </w:tcBorders>
          </w:tcPr>
          <w:p w14:paraId="705AF197" w14:textId="77777777" w:rsidR="003D318D" w:rsidRPr="00990B12" w:rsidRDefault="003D318D" w:rsidP="00766ED9">
            <w:pPr>
              <w:pStyle w:val="TAC"/>
            </w:pPr>
            <w:r w:rsidRPr="00990B12">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990B12" w:rsidRDefault="003D318D" w:rsidP="00766ED9">
            <w:pPr>
              <w:pStyle w:val="TAC"/>
            </w:pPr>
            <w:r w:rsidRPr="00990B12">
              <w:t>0</w:t>
            </w:r>
          </w:p>
        </w:tc>
      </w:tr>
      <w:tr w:rsidR="003D318D" w:rsidRPr="00990B12" w14:paraId="72C010D5" w14:textId="77777777" w:rsidTr="00766ED9">
        <w:trPr>
          <w:jc w:val="center"/>
        </w:trPr>
        <w:tc>
          <w:tcPr>
            <w:tcW w:w="1278" w:type="dxa"/>
            <w:vMerge/>
            <w:tcBorders>
              <w:left w:val="single" w:sz="4" w:space="0" w:color="auto"/>
              <w:bottom w:val="nil"/>
              <w:right w:val="single" w:sz="4" w:space="0" w:color="auto"/>
            </w:tcBorders>
            <w:vAlign w:val="center"/>
          </w:tcPr>
          <w:p w14:paraId="301D17CA" w14:textId="77777777" w:rsidR="003D318D" w:rsidRPr="00990B12"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tcPr>
          <w:p w14:paraId="6726780C" w14:textId="77777777" w:rsidR="003D318D" w:rsidRPr="00990B12" w:rsidRDefault="003D318D" w:rsidP="00766ED9">
            <w:pPr>
              <w:pStyle w:val="TAC"/>
            </w:pPr>
            <w:r w:rsidRPr="00990B12">
              <w:t>10</w:t>
            </w:r>
          </w:p>
        </w:tc>
        <w:tc>
          <w:tcPr>
            <w:tcW w:w="1890" w:type="dxa"/>
            <w:tcBorders>
              <w:top w:val="single" w:sz="4" w:space="0" w:color="auto"/>
              <w:left w:val="single" w:sz="4" w:space="0" w:color="auto"/>
              <w:bottom w:val="single" w:sz="4" w:space="0" w:color="auto"/>
              <w:right w:val="single" w:sz="4" w:space="0" w:color="auto"/>
            </w:tcBorders>
          </w:tcPr>
          <w:p w14:paraId="49D85221" w14:textId="77777777" w:rsidR="003D318D" w:rsidRPr="00990B12" w:rsidRDefault="003D318D" w:rsidP="00766ED9">
            <w:pPr>
              <w:pStyle w:val="TAC"/>
            </w:pPr>
            <w:r w:rsidRPr="00990B12">
              <w:t>15</w:t>
            </w:r>
          </w:p>
        </w:tc>
        <w:tc>
          <w:tcPr>
            <w:tcW w:w="1890" w:type="dxa"/>
            <w:tcBorders>
              <w:top w:val="single" w:sz="4" w:space="0" w:color="auto"/>
              <w:left w:val="single" w:sz="4" w:space="0" w:color="auto"/>
              <w:bottom w:val="nil"/>
              <w:right w:val="single" w:sz="4" w:space="0" w:color="auto"/>
            </w:tcBorders>
          </w:tcPr>
          <w:p w14:paraId="0AD399CD" w14:textId="77777777" w:rsidR="003D318D" w:rsidRPr="00990B12" w:rsidRDefault="003D318D" w:rsidP="00766ED9">
            <w:pPr>
              <w:pStyle w:val="TAC"/>
            </w:pPr>
            <w:r w:rsidRPr="00990B12">
              <w:t>0</w:t>
            </w:r>
          </w:p>
        </w:tc>
      </w:tr>
      <w:tr w:rsidR="003D318D" w:rsidRPr="00990B12"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990B12" w:rsidRDefault="003D318D" w:rsidP="00766ED9">
            <w:pPr>
              <w:pStyle w:val="TAN"/>
            </w:pPr>
            <w:r w:rsidRPr="00990B12">
              <w:t>NOTE 1:</w:t>
            </w:r>
            <w:r w:rsidRPr="00990B12">
              <w:rPr>
                <w:rFonts w:eastAsia="Yu Mincho"/>
              </w:rPr>
              <w:tab/>
            </w:r>
            <w:r w:rsidRPr="00990B12">
              <w:t>The assignment of the paired UL and DL channels are subject to a TX-RX separation as specified in clause 5.4.4.</w:t>
            </w:r>
          </w:p>
          <w:p w14:paraId="75E563A2" w14:textId="77777777" w:rsidR="003D318D" w:rsidRPr="00990B12" w:rsidRDefault="003D318D" w:rsidP="00766ED9">
            <w:pPr>
              <w:pStyle w:val="TAN"/>
            </w:pPr>
            <w:r w:rsidRPr="00990B12">
              <w:t>NOTE 2:</w:t>
            </w:r>
            <w:r w:rsidRPr="00990B12">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210628958"/>
      <w:bookmarkEnd w:id="282"/>
      <w:r w:rsidRPr="00990B12">
        <w:t>5.4</w:t>
      </w:r>
      <w:r w:rsidRPr="00990B12">
        <w:tab/>
        <w:t>Channel arrangement</w:t>
      </w:r>
      <w:bookmarkEnd w:id="283"/>
      <w:bookmarkEnd w:id="284"/>
      <w:bookmarkEnd w:id="285"/>
      <w:bookmarkEnd w:id="286"/>
      <w:bookmarkEnd w:id="287"/>
      <w:bookmarkEnd w:id="288"/>
      <w:bookmarkEnd w:id="289"/>
      <w:bookmarkEnd w:id="290"/>
    </w:p>
    <w:p w14:paraId="630B423C" w14:textId="77777777" w:rsidR="00E4618E" w:rsidRPr="00990B12"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210628959"/>
      <w:bookmarkEnd w:id="291"/>
      <w:r w:rsidRPr="00990B12">
        <w:t>5.4.1</w:t>
      </w:r>
      <w:r w:rsidRPr="00990B12">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990B12"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210628960"/>
      <w:bookmarkEnd w:id="313"/>
      <w:r w:rsidRPr="00990B12">
        <w:t>5.4.1.1</w:t>
      </w:r>
      <w:r w:rsidRPr="00990B12">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210628961"/>
      <w:bookmarkEnd w:id="335"/>
      <w:r w:rsidRPr="00990B12">
        <w:t>5.4.2</w:t>
      </w:r>
      <w:r w:rsidRPr="00990B12">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990B12"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210628962"/>
      <w:bookmarkEnd w:id="357"/>
      <w:r w:rsidRPr="00990B12">
        <w:t>5.4.2.1</w:t>
      </w:r>
      <w:r w:rsidRPr="00990B12">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466EA760" w14:textId="77777777" w:rsidR="00243DF8" w:rsidRPr="00990B12" w:rsidRDefault="00243DF8" w:rsidP="00243DF8">
      <w:r w:rsidRPr="00990B12">
        <w:t>For the uplink of FDD FR1 NTN bands n256, n255 defined in Table 5.2-1</w:t>
      </w:r>
    </w:p>
    <w:p w14:paraId="1E17F774" w14:textId="77777777" w:rsidR="00243DF8" w:rsidRPr="00990B12" w:rsidRDefault="00243DF8" w:rsidP="00243DF8">
      <w:pPr>
        <w:pStyle w:val="EQ"/>
        <w:jc w:val="center"/>
      </w:pPr>
      <w:r w:rsidRPr="00990B12">
        <w:t>F</w:t>
      </w:r>
      <w:r w:rsidRPr="00990B12">
        <w:rPr>
          <w:vertAlign w:val="subscript"/>
        </w:rPr>
        <w:t>REF, shift</w:t>
      </w:r>
      <w:r w:rsidRPr="00990B12">
        <w:t xml:space="preserve"> = F</w:t>
      </w:r>
      <w:r w:rsidRPr="00990B12">
        <w:rPr>
          <w:vertAlign w:val="subscript"/>
        </w:rPr>
        <w:t xml:space="preserve">REF </w:t>
      </w:r>
      <w:r w:rsidRPr="00990B12">
        <w:t>+ Δ</w:t>
      </w:r>
      <w:r w:rsidRPr="00990B12">
        <w:rPr>
          <w:vertAlign w:val="subscript"/>
        </w:rPr>
        <w:t>shift</w:t>
      </w:r>
      <w:r w:rsidRPr="00990B12">
        <w:t>, Δ</w:t>
      </w:r>
      <w:r w:rsidRPr="00990B12">
        <w:rPr>
          <w:vertAlign w:val="subscript"/>
        </w:rPr>
        <w:t xml:space="preserve">shift </w:t>
      </w:r>
      <w:r w:rsidRPr="00990B12">
        <w:t>= 0 kHz or 7.5 kHz.</w:t>
      </w:r>
    </w:p>
    <w:p w14:paraId="47D12A4D" w14:textId="187CCDFF" w:rsidR="00E4618E" w:rsidRPr="00990B12" w:rsidRDefault="00243DF8" w:rsidP="00243DF8">
      <w:pPr>
        <w:rPr>
          <w:rFonts w:eastAsia="Yu Mincho"/>
        </w:rPr>
      </w:pPr>
      <w:r w:rsidRPr="00990B12">
        <w:t>where Δ</w:t>
      </w:r>
      <w:r w:rsidRPr="00990B12">
        <w:rPr>
          <w:vertAlign w:val="subscript"/>
        </w:rPr>
        <w:t>shift</w:t>
      </w:r>
      <w:r w:rsidRPr="00990B12">
        <w:t xml:space="preserve"> is signalled by the network in higher layer parameter </w:t>
      </w:r>
      <w:r w:rsidRPr="00990B12">
        <w:rPr>
          <w:i/>
          <w:iCs/>
        </w:rPr>
        <w:t>frequencyShift7p5khz</w:t>
      </w:r>
      <w:r w:rsidRPr="00990B12">
        <w:t xml:space="preserve"> [7].</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4" w:name="_CRTable5_4_2_11"/>
      <w:r w:rsidRPr="00990B12">
        <w:t xml:space="preserve">Table </w:t>
      </w:r>
      <w:bookmarkEnd w:id="384"/>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4078EF5D"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A83A8FC"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w:t>
            </w:r>
            <w:r w:rsidR="008C005D" w:rsidRPr="00990B12">
              <w:t>,</w:t>
            </w:r>
            <w:r w:rsidRPr="00990B12">
              <w:t>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480BF84D" w14:textId="77777777" w:rsidR="00E4618E" w:rsidRPr="00990B12" w:rsidRDefault="00E4618E" w:rsidP="00201225">
      <w:pPr>
        <w:keepNext/>
        <w:keepLines/>
      </w:pPr>
      <w:r w:rsidRPr="00990B12">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210628963"/>
      <w:bookmarkEnd w:id="385"/>
      <w:r w:rsidRPr="00990B12">
        <w:t>5.4.2.2</w:t>
      </w:r>
      <w:r w:rsidRPr="00990B12">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210628964"/>
      <w:bookmarkEnd w:id="412"/>
      <w:r w:rsidRPr="00990B12">
        <w:t>5.4.2.3</w:t>
      </w:r>
      <w:r w:rsidRPr="00990B12">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9" w:name="_CRTable5_4_2_31"/>
      <w:r w:rsidRPr="00990B12">
        <w:t xml:space="preserve">Table </w:t>
      </w:r>
      <w:bookmarkEnd w:id="439"/>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990B12" w:rsidRDefault="00E4618E" w:rsidP="00AE3F12">
            <w:pPr>
              <w:pStyle w:val="TAC"/>
            </w:pPr>
            <w:r w:rsidRPr="00990B12">
              <w:t>396</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w:t>
            </w:r>
            <w:r w:rsidR="008C005D" w:rsidRPr="00990B12">
              <w:t>,</w:t>
            </w:r>
            <w:r w:rsidRPr="00990B12">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990B12" w:rsidRDefault="00E4618E" w:rsidP="00AE3F12">
            <w:pPr>
              <w:pStyle w:val="TAC"/>
            </w:pPr>
            <w:r w:rsidRPr="00990B12">
              <w:t>434</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w:t>
            </w:r>
            <w:r w:rsidR="008C005D" w:rsidRPr="00990B12">
              <w:t>,</w:t>
            </w:r>
            <w:r w:rsidRPr="00990B12">
              <w:t>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990B12" w:rsidRDefault="00E4618E" w:rsidP="00AE3F12">
            <w:pPr>
              <w:pStyle w:val="TAC"/>
            </w:pPr>
            <w:r w:rsidRPr="00990B12">
              <w:t>325</w:t>
            </w:r>
            <w:r w:rsidR="008C005D" w:rsidRPr="00990B12">
              <w:t>,</w:t>
            </w:r>
            <w:r w:rsidRPr="00990B12">
              <w:t>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w:t>
            </w:r>
            <w:r w:rsidR="008C005D" w:rsidRPr="00990B12">
              <w:t>,</w:t>
            </w:r>
            <w:r w:rsidRPr="00990B12">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990B12" w:rsidRDefault="00E4618E" w:rsidP="00AE3F12">
            <w:pPr>
              <w:pStyle w:val="TAC"/>
            </w:pPr>
            <w:r w:rsidRPr="00990B12">
              <w:t>305</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w:t>
            </w:r>
            <w:r w:rsidR="008C005D" w:rsidRPr="00990B12">
              <w:t>,</w:t>
            </w:r>
            <w:r w:rsidRPr="00990B12">
              <w:t>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77777777" w:rsidR="003D318D" w:rsidRPr="00990B12" w:rsidRDefault="003D318D" w:rsidP="003D318D">
      <w:pPr>
        <w:pStyle w:val="TH"/>
      </w:pPr>
      <w:r w:rsidRPr="00990B12">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r w:rsidRPr="00990B12">
              <w:t>ΔF</w:t>
            </w:r>
            <w:r w:rsidRPr="00990B12">
              <w:rPr>
                <w:vertAlign w:val="subscript"/>
              </w:rPr>
              <w:t>Raster</w:t>
            </w:r>
          </w:p>
          <w:p w14:paraId="740B8993" w14:textId="05312D19" w:rsidR="00A07999" w:rsidRPr="00990B12" w:rsidRDefault="00A07999" w:rsidP="00BE1A63">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1" w:name="_Toc210628965"/>
      <w:r w:rsidRPr="00990B12">
        <w:t>5.4.3</w:t>
      </w:r>
      <w:r w:rsidRPr="00990B12">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990B12"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210628966"/>
      <w:bookmarkEnd w:id="462"/>
      <w:r w:rsidRPr="00990B12">
        <w:t>5.4.3.1</w:t>
      </w:r>
      <w:r w:rsidRPr="00990B12">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9" w:name="_CRTable5_4_3_11"/>
      <w:r w:rsidRPr="00990B12">
        <w:t xml:space="preserve">Table </w:t>
      </w:r>
      <w:bookmarkEnd w:id="489"/>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03950902"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r w:rsidR="008D0E0E" w:rsidRPr="00990B12">
              <w:t xml:space="preserve"> </w:t>
            </w:r>
            <w:r w:rsidRPr="00990B12">
              <w:t>MHz</w:t>
            </w:r>
          </w:p>
        </w:tc>
        <w:tc>
          <w:tcPr>
            <w:tcW w:w="3534" w:type="dxa"/>
          </w:tcPr>
          <w:p w14:paraId="2F40D6C5" w14:textId="078747FA"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w:t>
            </w:r>
            <w:r w:rsidR="008C005D" w:rsidRPr="00990B12">
              <w:t>,</w:t>
            </w:r>
            <w:r w:rsidRPr="00990B12">
              <w:t>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48609A8C" w:rsidR="00E4618E" w:rsidRPr="00990B12" w:rsidRDefault="00E4618E" w:rsidP="00AE3F12">
            <w:pPr>
              <w:pStyle w:val="TAC"/>
              <w:rPr>
                <w:b/>
              </w:rPr>
            </w:pPr>
            <w:r w:rsidRPr="00990B12">
              <w:t>N=1:2</w:t>
            </w:r>
            <w:r w:rsidR="008C005D" w:rsidRPr="00990B12">
              <w:t>,</w:t>
            </w:r>
            <w:r w:rsidRPr="00990B12">
              <w:t>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1DC5CD45"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w:t>
            </w:r>
            <w:r w:rsidR="008C005D" w:rsidRPr="00990B12">
              <w:t>,</w:t>
            </w:r>
            <w:r w:rsidRPr="00990B12">
              <w:t>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210628967"/>
      <w:bookmarkEnd w:id="490"/>
      <w:r w:rsidRPr="00990B12">
        <w:t>5.4.3.2</w:t>
      </w:r>
      <w:r w:rsidRPr="00990B12">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990B12" w:rsidRDefault="00E4618E" w:rsidP="007374A2">
      <w:pPr>
        <w:rPr>
          <w:rFonts w:eastAsia="Yu Mincho"/>
        </w:rPr>
      </w:pPr>
      <w:bookmarkStart w:id="499"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210628968"/>
      <w:bookmarkEnd w:id="500"/>
      <w:r w:rsidRPr="00990B12">
        <w:t>5.4.3.3</w:t>
      </w:r>
      <w:r w:rsidRPr="00990B12">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6" w:name="_CRTable5_4_3_31"/>
      <w:r w:rsidRPr="00990B12">
        <w:t xml:space="preserve">Table </w:t>
      </w:r>
      <w:bookmarkEnd w:id="526"/>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990B12" w:rsidRDefault="00E4618E" w:rsidP="00AE3F12">
            <w:pPr>
              <w:pStyle w:val="TAC"/>
            </w:pPr>
            <w:r w:rsidRPr="00990B12">
              <w:t>5</w:t>
            </w:r>
            <w:r w:rsidR="008C005D" w:rsidRPr="00990B12">
              <w:t>,</w:t>
            </w:r>
            <w:r w:rsidRPr="00990B12">
              <w:t>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w:t>
            </w:r>
            <w:r w:rsidR="008C005D" w:rsidRPr="00990B12">
              <w:t>,</w:t>
            </w:r>
            <w:r w:rsidRPr="00990B12">
              <w:t>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990B12" w:rsidRDefault="00E4618E" w:rsidP="00AE3F12">
            <w:pPr>
              <w:pStyle w:val="TAC"/>
            </w:pPr>
            <w:r w:rsidRPr="00990B12">
              <w:t>3</w:t>
            </w:r>
            <w:r w:rsidR="008C005D" w:rsidRPr="00990B12">
              <w:t>,</w:t>
            </w:r>
            <w:r w:rsidRPr="00990B12">
              <w:t>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990B12" w:rsidRDefault="00E4618E" w:rsidP="00AE3F12">
            <w:pPr>
              <w:pStyle w:val="TAC"/>
            </w:pPr>
            <w:r w:rsidRPr="00990B12">
              <w:t>3</w:t>
            </w:r>
            <w:r w:rsidR="008C005D" w:rsidRPr="00990B12">
              <w:t>,</w:t>
            </w:r>
            <w:r w:rsidRPr="00990B12">
              <w:t>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9699259" w:rsidR="00D771D7" w:rsidRPr="00990B12" w:rsidRDefault="006D439C" w:rsidP="00D771D7">
            <w:pPr>
              <w:pStyle w:val="TAC"/>
            </w:pPr>
            <w:r w:rsidRPr="006D439C">
              <w:t xml:space="preserve">6220 </w:t>
            </w:r>
            <w:r w:rsidR="00D771D7" w:rsidRPr="00990B12">
              <w:t xml:space="preserve">– &lt;1&gt; – </w:t>
            </w:r>
            <w:r w:rsidRPr="006D439C">
              <w:t>6238</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990B12" w:rsidRDefault="00E4618E" w:rsidP="00AE3F12">
            <w:pPr>
              <w:pStyle w:val="TAN"/>
            </w:pPr>
            <w:r w:rsidRPr="00990B12">
              <w:t>NOTE</w:t>
            </w:r>
            <w:r w:rsidR="008D0E0E" w:rsidRPr="00990B12">
              <w:t xml:space="preserve"> </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210628969"/>
      <w:bookmarkEnd w:id="527"/>
      <w:r w:rsidRPr="00990B12">
        <w:t>5.4.4</w:t>
      </w:r>
      <w:r w:rsidRPr="00990B12">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6" w:name="_CRTable5_4_41"/>
      <w:r w:rsidRPr="00990B12">
        <w:t xml:space="preserve">Table </w:t>
      </w:r>
      <w:bookmarkEnd w:id="546"/>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990B12" w:rsidRDefault="00D771D7" w:rsidP="00B870E5">
            <w:pPr>
              <w:pStyle w:val="TAC"/>
            </w:pPr>
            <w:r w:rsidRPr="00990B12">
              <w:t>862 – 885 MHz</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0" w:name="_CR6"/>
      <w:bookmarkStart w:id="561" w:name="_Toc137543583"/>
      <w:bookmarkStart w:id="562" w:name="_Toc210628970"/>
      <w:bookmarkEnd w:id="560"/>
      <w:r w:rsidRPr="00990B12">
        <w:t>6</w:t>
      </w:r>
      <w:r w:rsidRPr="00990B12">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990B12"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210628971"/>
      <w:bookmarkEnd w:id="563"/>
      <w:r w:rsidRPr="00990B12">
        <w:t>6.1</w:t>
      </w:r>
      <w:r w:rsidRPr="00990B12">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9" w:name="_CRTable6_11"/>
      <w:r w:rsidRPr="00990B12">
        <w:t xml:space="preserve">Table </w:t>
      </w:r>
      <w:bookmarkEnd w:id="579"/>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990B12" w:rsidRDefault="003E1AE8" w:rsidP="003E1AE8">
      <w:pPr>
        <w:pStyle w:val="Heading2"/>
      </w:pPr>
      <w:bookmarkStart w:id="585" w:name="_CR6_2"/>
      <w:bookmarkStart w:id="586" w:name="_Toc137543585"/>
      <w:bookmarkStart w:id="587" w:name="_Toc210628972"/>
      <w:bookmarkEnd w:id="585"/>
      <w:r w:rsidRPr="00990B12">
        <w:t>6.2</w:t>
      </w:r>
      <w:r w:rsidRPr="00990B12">
        <w:tab/>
        <w:t>Transmitter power</w:t>
      </w:r>
      <w:bookmarkEnd w:id="580"/>
      <w:bookmarkEnd w:id="581"/>
      <w:bookmarkEnd w:id="582"/>
      <w:bookmarkEnd w:id="583"/>
      <w:bookmarkEnd w:id="584"/>
      <w:bookmarkEnd w:id="586"/>
      <w:bookmarkEnd w:id="587"/>
    </w:p>
    <w:p w14:paraId="35C110DC" w14:textId="77777777" w:rsidR="003E1AE8" w:rsidRPr="00990B12"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210628973"/>
      <w:bookmarkEnd w:id="588"/>
      <w:r w:rsidRPr="00990B12">
        <w:t>6.2.1</w:t>
      </w:r>
      <w:r w:rsidRPr="00990B12">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804D898" w14:textId="02002E72" w:rsidR="003E1AE8" w:rsidRPr="00990B12" w:rsidRDefault="003E1AE8" w:rsidP="009D2F95">
      <w:pPr>
        <w:pStyle w:val="Heading4"/>
      </w:pPr>
      <w:bookmarkStart w:id="604" w:name="_Toc27477787"/>
      <w:bookmarkStart w:id="605" w:name="_Toc36226466"/>
      <w:bookmarkStart w:id="606" w:name="_Toc44323721"/>
      <w:bookmarkStart w:id="607" w:name="_Toc52989886"/>
      <w:bookmarkStart w:id="608" w:name="_Toc60823077"/>
      <w:bookmarkStart w:id="609" w:name="_Toc60824999"/>
      <w:bookmarkStart w:id="610" w:name="_Toc69305896"/>
      <w:bookmarkStart w:id="611" w:name="_CR6_2_1_1"/>
      <w:bookmarkStart w:id="612" w:name="_Toc210628974"/>
      <w:bookmarkEnd w:id="611"/>
      <w:r w:rsidRPr="00990B12">
        <w:t>6.2.1.1</w:t>
      </w:r>
      <w:r w:rsidRPr="00990B12">
        <w:tab/>
        <w:t>Test purpose</w:t>
      </w:r>
      <w:bookmarkEnd w:id="604"/>
      <w:bookmarkEnd w:id="605"/>
      <w:bookmarkEnd w:id="606"/>
      <w:bookmarkEnd w:id="607"/>
      <w:bookmarkEnd w:id="608"/>
      <w:bookmarkEnd w:id="609"/>
      <w:bookmarkEnd w:id="610"/>
      <w:bookmarkEnd w:id="612"/>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210628975"/>
      <w:bookmarkEnd w:id="613"/>
      <w:r w:rsidRPr="00990B12">
        <w:t>6.2.1.2</w:t>
      </w:r>
      <w:r w:rsidRPr="00990B12">
        <w:tab/>
        <w:t>Test applicability</w:t>
      </w:r>
      <w:bookmarkEnd w:id="614"/>
      <w:bookmarkEnd w:id="615"/>
      <w:bookmarkEnd w:id="616"/>
      <w:bookmarkEnd w:id="617"/>
      <w:bookmarkEnd w:id="618"/>
      <w:bookmarkEnd w:id="619"/>
      <w:bookmarkEnd w:id="620"/>
      <w:bookmarkEnd w:id="621"/>
    </w:p>
    <w:p w14:paraId="03BDE99E" w14:textId="77777777" w:rsidR="003E1AE8" w:rsidRPr="00990B12" w:rsidRDefault="003E1AE8" w:rsidP="003E1AE8">
      <w:r w:rsidRPr="00990B12">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990B12">
        <w:t>7 and forward that support satellite access operation.</w:t>
      </w:r>
    </w:p>
    <w:p w14:paraId="27B7F9E3" w14:textId="77777777" w:rsidR="003E1AE8" w:rsidRPr="00990B12" w:rsidRDefault="003E1AE8" w:rsidP="009D2F95">
      <w:pPr>
        <w:pStyle w:val="Heading4"/>
      </w:pPr>
      <w:bookmarkStart w:id="629" w:name="_CR6_2_1_3"/>
      <w:bookmarkStart w:id="630" w:name="_Toc210628976"/>
      <w:bookmarkEnd w:id="629"/>
      <w:r w:rsidRPr="00990B12">
        <w:t>6.2.1.3</w:t>
      </w:r>
      <w:r w:rsidRPr="00990B12">
        <w:tab/>
        <w:t>Minimum conformance requirements</w:t>
      </w:r>
      <w:bookmarkEnd w:id="622"/>
      <w:bookmarkEnd w:id="623"/>
      <w:bookmarkEnd w:id="624"/>
      <w:bookmarkEnd w:id="625"/>
      <w:bookmarkEnd w:id="626"/>
      <w:bookmarkEnd w:id="627"/>
      <w:bookmarkEnd w:id="628"/>
      <w:bookmarkEnd w:id="630"/>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294A3889" w14:textId="77777777" w:rsidR="003E1AE8" w:rsidRPr="00990B12" w:rsidRDefault="003E1AE8" w:rsidP="003E1AE8">
      <w:pPr>
        <w:pStyle w:val="TH"/>
      </w:pPr>
      <w:bookmarkStart w:id="631" w:name="_CRTable6_2_1_31"/>
      <w:r w:rsidRPr="00990B12">
        <w:t xml:space="preserve">Table </w:t>
      </w:r>
      <w:bookmarkEnd w:id="631"/>
      <w:r w:rsidRPr="00990B12">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990B12" w14:paraId="4C0CB515" w14:textId="77777777" w:rsidTr="00D362E8">
        <w:trPr>
          <w:jc w:val="center"/>
        </w:trPr>
        <w:tc>
          <w:tcPr>
            <w:tcW w:w="2688" w:type="dxa"/>
            <w:vAlign w:val="center"/>
          </w:tcPr>
          <w:p w14:paraId="1F679F89" w14:textId="09D5D57D" w:rsidR="003E1AE8" w:rsidRPr="00990B12" w:rsidRDefault="003E1AE8"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408" w:type="dxa"/>
          </w:tcPr>
          <w:p w14:paraId="65601459" w14:textId="571AFD48" w:rsidR="003E1AE8" w:rsidRPr="00990B12" w:rsidRDefault="003E1AE8"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3118" w:type="dxa"/>
          </w:tcPr>
          <w:p w14:paraId="31F98269" w14:textId="0AE90DCF" w:rsidR="003E1AE8" w:rsidRPr="00990B12" w:rsidRDefault="003E1AE8" w:rsidP="00AE3F12">
            <w:pPr>
              <w:pStyle w:val="TAH"/>
            </w:pPr>
            <w:r w:rsidRPr="00990B12">
              <w:t>Tolerance</w:t>
            </w:r>
            <w:r w:rsidR="008D0E0E" w:rsidRPr="00990B12">
              <w:t xml:space="preserve"> </w:t>
            </w:r>
            <w:r w:rsidRPr="00990B12">
              <w:t>(dB)</w:t>
            </w:r>
          </w:p>
        </w:tc>
      </w:tr>
      <w:tr w:rsidR="003E1AE8" w:rsidRPr="00990B12" w14:paraId="306A7A0A" w14:textId="77777777" w:rsidTr="00D362E8">
        <w:trPr>
          <w:jc w:val="center"/>
        </w:trPr>
        <w:tc>
          <w:tcPr>
            <w:tcW w:w="2688" w:type="dxa"/>
          </w:tcPr>
          <w:p w14:paraId="1E8BD6A6" w14:textId="77777777" w:rsidR="003E1AE8" w:rsidRPr="00990B12" w:rsidRDefault="003E1AE8" w:rsidP="00AE3F12">
            <w:pPr>
              <w:pStyle w:val="TAC"/>
            </w:pPr>
            <w:r w:rsidRPr="00990B12">
              <w:t>n256</w:t>
            </w:r>
          </w:p>
        </w:tc>
        <w:tc>
          <w:tcPr>
            <w:tcW w:w="2408" w:type="dxa"/>
          </w:tcPr>
          <w:p w14:paraId="75B666FB" w14:textId="77777777" w:rsidR="003E1AE8" w:rsidRPr="00990B12" w:rsidRDefault="003E1AE8" w:rsidP="00AE3F12">
            <w:pPr>
              <w:pStyle w:val="TAC"/>
            </w:pPr>
            <w:r w:rsidRPr="00990B12">
              <w:t>23</w:t>
            </w:r>
          </w:p>
        </w:tc>
        <w:tc>
          <w:tcPr>
            <w:tcW w:w="3118" w:type="dxa"/>
          </w:tcPr>
          <w:p w14:paraId="7199B2BA" w14:textId="77777777" w:rsidR="003E1AE8" w:rsidRPr="00990B12" w:rsidRDefault="003E1AE8" w:rsidP="00AE3F12">
            <w:pPr>
              <w:pStyle w:val="TAC"/>
            </w:pPr>
            <w:r w:rsidRPr="00990B12">
              <w:t>±2</w:t>
            </w:r>
          </w:p>
        </w:tc>
      </w:tr>
      <w:tr w:rsidR="003E1AE8" w:rsidRPr="00990B12" w14:paraId="43D9180F" w14:textId="77777777" w:rsidTr="00D362E8">
        <w:trPr>
          <w:jc w:val="center"/>
        </w:trPr>
        <w:tc>
          <w:tcPr>
            <w:tcW w:w="2688" w:type="dxa"/>
          </w:tcPr>
          <w:p w14:paraId="7FD89DD5" w14:textId="77777777" w:rsidR="003E1AE8" w:rsidRPr="00990B12" w:rsidRDefault="003E1AE8" w:rsidP="00AE3F12">
            <w:pPr>
              <w:pStyle w:val="TAC"/>
            </w:pPr>
            <w:r w:rsidRPr="00990B12">
              <w:t>n255</w:t>
            </w:r>
          </w:p>
        </w:tc>
        <w:tc>
          <w:tcPr>
            <w:tcW w:w="2408" w:type="dxa"/>
          </w:tcPr>
          <w:p w14:paraId="342BEA2B" w14:textId="77777777" w:rsidR="003E1AE8" w:rsidRPr="00990B12" w:rsidRDefault="003E1AE8" w:rsidP="00AE3F12">
            <w:pPr>
              <w:pStyle w:val="TAC"/>
            </w:pPr>
            <w:r w:rsidRPr="00990B12">
              <w:t>23</w:t>
            </w:r>
          </w:p>
        </w:tc>
        <w:tc>
          <w:tcPr>
            <w:tcW w:w="3118" w:type="dxa"/>
          </w:tcPr>
          <w:p w14:paraId="13C33BC8" w14:textId="77777777" w:rsidR="003E1AE8" w:rsidRPr="00990B12" w:rsidRDefault="003E1AE8" w:rsidP="00AE3F12">
            <w:pPr>
              <w:pStyle w:val="TAC"/>
            </w:pPr>
            <w:r w:rsidRPr="00990B12">
              <w:t>±2</w:t>
            </w:r>
          </w:p>
        </w:tc>
      </w:tr>
      <w:tr w:rsidR="003E432C" w:rsidRPr="00990B12" w14:paraId="69B3EA55" w14:textId="77777777" w:rsidTr="00D362E8">
        <w:trPr>
          <w:jc w:val="center"/>
        </w:trPr>
        <w:tc>
          <w:tcPr>
            <w:tcW w:w="2688" w:type="dxa"/>
          </w:tcPr>
          <w:p w14:paraId="42BC8A89" w14:textId="4A1BDEFF" w:rsidR="003E432C" w:rsidRPr="00990B12" w:rsidRDefault="003E432C" w:rsidP="003E432C">
            <w:pPr>
              <w:pStyle w:val="TAC"/>
            </w:pPr>
            <w:r w:rsidRPr="00990B12">
              <w:t>n254</w:t>
            </w:r>
          </w:p>
        </w:tc>
        <w:tc>
          <w:tcPr>
            <w:tcW w:w="2408" w:type="dxa"/>
          </w:tcPr>
          <w:p w14:paraId="561B748C" w14:textId="2A46BBB9" w:rsidR="003E432C" w:rsidRPr="00990B12" w:rsidRDefault="003E432C" w:rsidP="003E432C">
            <w:pPr>
              <w:pStyle w:val="TAC"/>
            </w:pPr>
            <w:r w:rsidRPr="00990B12">
              <w:t>23</w:t>
            </w:r>
          </w:p>
        </w:tc>
        <w:tc>
          <w:tcPr>
            <w:tcW w:w="3118" w:type="dxa"/>
          </w:tcPr>
          <w:p w14:paraId="76530356" w14:textId="769C6EF0" w:rsidR="003E432C" w:rsidRPr="00990B12" w:rsidRDefault="003E432C" w:rsidP="003E432C">
            <w:pPr>
              <w:pStyle w:val="TAC"/>
            </w:pPr>
            <w:r w:rsidRPr="00990B12">
              <w:t>±2</w:t>
            </w:r>
          </w:p>
        </w:tc>
      </w:tr>
      <w:tr w:rsidR="003E432C" w:rsidRPr="00990B12" w14:paraId="346A7AF4" w14:textId="77777777" w:rsidTr="00D362E8">
        <w:trPr>
          <w:jc w:val="center"/>
        </w:trPr>
        <w:tc>
          <w:tcPr>
            <w:tcW w:w="8214" w:type="dxa"/>
            <w:gridSpan w:val="3"/>
          </w:tcPr>
          <w:p w14:paraId="7A7CDE53" w14:textId="1C9936AA" w:rsidR="003E432C" w:rsidRPr="00990B12" w:rsidRDefault="003E432C" w:rsidP="003E432C">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w:t>
            </w:r>
          </w:p>
          <w:p w14:paraId="2369FF0E" w14:textId="40453D57" w:rsidR="003E432C" w:rsidRPr="00990B12" w:rsidRDefault="003E432C" w:rsidP="003E432C">
            <w:pPr>
              <w:pStyle w:val="TAN"/>
            </w:pPr>
            <w:r w:rsidRPr="00990B12">
              <w:t>NOTE 2:</w:t>
            </w:r>
            <w:r w:rsidRPr="00990B12">
              <w:tab/>
              <w:t>Power</w:t>
            </w:r>
            <w:r w:rsidRPr="00990B12">
              <w:rPr>
                <w:vertAlign w:val="subscript"/>
              </w:rPr>
              <w:t xml:space="preserve"> </w:t>
            </w:r>
            <w:r w:rsidRPr="00990B12">
              <w:t>class 3 is default power class unless otherwise stated</w:t>
            </w:r>
          </w:p>
        </w:tc>
      </w:tr>
    </w:tbl>
    <w:p w14:paraId="1C50B90F" w14:textId="77777777" w:rsidR="003E432C" w:rsidRPr="00990B12" w:rsidRDefault="003E432C" w:rsidP="003E432C"/>
    <w:p w14:paraId="5FD83F87" w14:textId="734A51CD" w:rsidR="003E432C" w:rsidRPr="00990B12" w:rsidRDefault="003E432C" w:rsidP="003E432C">
      <w:r w:rsidRPr="00990B12">
        <w:t>The UE shall meet the following additional requirements for maximum mean transmission power density specified in Table 6.2.1-2 when NS is signaled and when the configured channel overlaps with any portion of the specified frequency range.</w:t>
      </w:r>
    </w:p>
    <w:p w14:paraId="0609F809" w14:textId="77777777" w:rsidR="003E432C" w:rsidRPr="00990B12" w:rsidRDefault="003E432C" w:rsidP="003E432C">
      <w:pPr>
        <w:pStyle w:val="TH"/>
      </w:pPr>
      <w:r w:rsidRPr="00990B12">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990B12"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990B12" w:rsidRDefault="003E432C" w:rsidP="00766ED9">
            <w:pPr>
              <w:pStyle w:val="TAH"/>
            </w:pPr>
            <w:r w:rsidRPr="00990B12">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990B12" w:rsidRDefault="003E432C" w:rsidP="00766ED9">
            <w:pPr>
              <w:pStyle w:val="TAH"/>
            </w:pPr>
            <w:r w:rsidRPr="00990B12">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990B12" w:rsidRDefault="003E432C" w:rsidP="00766ED9">
            <w:pPr>
              <w:pStyle w:val="TAH"/>
            </w:pPr>
            <w:r w:rsidRPr="00990B12">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990B12" w:rsidRDefault="003E432C" w:rsidP="00766ED9">
            <w:pPr>
              <w:pStyle w:val="TAH"/>
            </w:pPr>
            <w:r w:rsidRPr="00990B12">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990B12" w:rsidRDefault="003E432C" w:rsidP="00766ED9">
            <w:pPr>
              <w:pStyle w:val="TAH"/>
            </w:pPr>
            <w:r w:rsidRPr="00990B12">
              <w:t>Maximum power density</w:t>
            </w:r>
          </w:p>
        </w:tc>
      </w:tr>
      <w:tr w:rsidR="003E432C" w:rsidRPr="00990B12"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990B12" w:rsidRDefault="003E432C" w:rsidP="00766ED9">
            <w:pPr>
              <w:pStyle w:val="TAC"/>
            </w:pPr>
            <w:r w:rsidRPr="00990B12">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990B12" w:rsidRDefault="003E432C" w:rsidP="00766ED9">
            <w:pPr>
              <w:pStyle w:val="TAC"/>
            </w:pPr>
            <w:r w:rsidRPr="00990B12">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990B12" w:rsidRDefault="003E432C" w:rsidP="00766ED9">
            <w:pPr>
              <w:pStyle w:val="TAC"/>
            </w:pPr>
            <w:r w:rsidRPr="00990B12">
              <w:t>1610 - 1618.25</w:t>
            </w:r>
          </w:p>
        </w:tc>
        <w:tc>
          <w:tcPr>
            <w:tcW w:w="2382" w:type="dxa"/>
            <w:vMerge w:val="restart"/>
            <w:tcBorders>
              <w:top w:val="single" w:sz="4" w:space="0" w:color="auto"/>
              <w:left w:val="single" w:sz="4" w:space="0" w:color="auto"/>
              <w:right w:val="single" w:sz="4" w:space="0" w:color="auto"/>
            </w:tcBorders>
          </w:tcPr>
          <w:p w14:paraId="61721562" w14:textId="5F7059DD" w:rsidR="003E432C" w:rsidRPr="00990B12" w:rsidRDefault="00932036" w:rsidP="00766ED9">
            <w:pPr>
              <w:pStyle w:val="TAC"/>
            </w:pPr>
            <w:r w:rsidRPr="00990B12">
              <w:t>-</w:t>
            </w:r>
            <w:r w:rsidR="003E432C" w:rsidRPr="00990B12">
              <w:t>27dBm/4kHz (mean)</w:t>
            </w:r>
          </w:p>
        </w:tc>
      </w:tr>
      <w:tr w:rsidR="003E432C" w:rsidRPr="00990B12"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990B12"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990B12" w:rsidRDefault="003E432C" w:rsidP="00766ED9">
            <w:pPr>
              <w:pStyle w:val="TAC"/>
            </w:pPr>
            <w:r w:rsidRPr="00990B12">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990B12" w:rsidRDefault="003E432C" w:rsidP="00766ED9">
            <w:pPr>
              <w:pStyle w:val="TAC"/>
            </w:pPr>
            <w:r w:rsidRPr="00990B12">
              <w:t>1618.25 - 1626.5</w:t>
            </w:r>
          </w:p>
        </w:tc>
        <w:tc>
          <w:tcPr>
            <w:tcW w:w="2382" w:type="dxa"/>
            <w:vMerge/>
            <w:tcBorders>
              <w:left w:val="single" w:sz="4" w:space="0" w:color="auto"/>
              <w:right w:val="single" w:sz="4" w:space="0" w:color="auto"/>
            </w:tcBorders>
          </w:tcPr>
          <w:p w14:paraId="7F5AABF0" w14:textId="77777777" w:rsidR="003E432C" w:rsidRPr="00990B12" w:rsidRDefault="003E432C" w:rsidP="00766ED9">
            <w:pPr>
              <w:pStyle w:val="TAC"/>
            </w:pPr>
          </w:p>
        </w:tc>
      </w:tr>
      <w:tr w:rsidR="003E432C" w:rsidRPr="00990B12"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990B12"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990B12"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990B12" w:rsidRDefault="003E432C" w:rsidP="00766ED9">
            <w:pPr>
              <w:pStyle w:val="TAC"/>
            </w:pPr>
            <w:r w:rsidRPr="00990B12">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990B12" w:rsidRDefault="003E432C" w:rsidP="00766ED9">
            <w:pPr>
              <w:pStyle w:val="TAC"/>
            </w:pPr>
            <w:r w:rsidRPr="00990B12">
              <w:t>1610 – 1626.5</w:t>
            </w:r>
          </w:p>
        </w:tc>
        <w:tc>
          <w:tcPr>
            <w:tcW w:w="2382" w:type="dxa"/>
            <w:vMerge/>
            <w:tcBorders>
              <w:left w:val="single" w:sz="4" w:space="0" w:color="auto"/>
              <w:right w:val="single" w:sz="4" w:space="0" w:color="auto"/>
            </w:tcBorders>
          </w:tcPr>
          <w:p w14:paraId="1EA610A5" w14:textId="77777777" w:rsidR="003E432C" w:rsidRPr="00990B12" w:rsidRDefault="003E432C" w:rsidP="00766ED9">
            <w:pPr>
              <w:pStyle w:val="TAC"/>
            </w:pPr>
          </w:p>
        </w:tc>
      </w:tr>
      <w:tr w:rsidR="00CE4C74" w:rsidRPr="00990B12" w14:paraId="665D75A4" w14:textId="77777777" w:rsidTr="00B7162E">
        <w:trPr>
          <w:trHeight w:val="187"/>
          <w:jc w:val="center"/>
        </w:trPr>
        <w:tc>
          <w:tcPr>
            <w:tcW w:w="900" w:type="dxa"/>
            <w:tcBorders>
              <w:left w:val="single" w:sz="4" w:space="0" w:color="auto"/>
              <w:bottom w:val="nil"/>
              <w:right w:val="single" w:sz="4" w:space="0" w:color="auto"/>
            </w:tcBorders>
            <w:vAlign w:val="center"/>
          </w:tcPr>
          <w:p w14:paraId="62AB2034" w14:textId="77777777" w:rsidR="00CE4C74" w:rsidRPr="00990B12" w:rsidRDefault="00CE4C74" w:rsidP="00CE4C74">
            <w:pPr>
              <w:pStyle w:val="TAC"/>
            </w:pPr>
          </w:p>
        </w:tc>
        <w:tc>
          <w:tcPr>
            <w:tcW w:w="1445" w:type="dxa"/>
            <w:tcBorders>
              <w:left w:val="single" w:sz="4" w:space="0" w:color="auto"/>
              <w:right w:val="single" w:sz="4" w:space="0" w:color="auto"/>
            </w:tcBorders>
          </w:tcPr>
          <w:p w14:paraId="59FF4F4C" w14:textId="4E7E60D1" w:rsidR="00CE4C74" w:rsidRPr="00990B12" w:rsidRDefault="00CE4C74" w:rsidP="00CE4C74">
            <w:pPr>
              <w:pStyle w:val="TAC"/>
            </w:pPr>
            <w:r w:rsidRPr="006E75B2">
              <w:rPr>
                <w:rFonts w:cs="Arial"/>
                <w:lang w:val="fr-FR"/>
              </w:rPr>
              <w:t>NS_11N</w:t>
            </w:r>
          </w:p>
        </w:tc>
        <w:tc>
          <w:tcPr>
            <w:tcW w:w="1895" w:type="dxa"/>
            <w:tcBorders>
              <w:top w:val="single" w:sz="4" w:space="0" w:color="auto"/>
              <w:left w:val="single" w:sz="4" w:space="0" w:color="auto"/>
              <w:bottom w:val="single" w:sz="4" w:space="0" w:color="auto"/>
              <w:right w:val="single" w:sz="4" w:space="0" w:color="auto"/>
            </w:tcBorders>
          </w:tcPr>
          <w:p w14:paraId="3291F060" w14:textId="615514C1" w:rsidR="00CE4C74" w:rsidRPr="00990B12" w:rsidRDefault="00CE4C74" w:rsidP="00CE4C74">
            <w:pPr>
              <w:pStyle w:val="TAC"/>
            </w:pPr>
            <w:r w:rsidRPr="006E75B2">
              <w:rPr>
                <w:rFonts w:cs="Arial"/>
                <w:lang w:val="fr-FR"/>
              </w:rPr>
              <w:t>5</w:t>
            </w:r>
          </w:p>
        </w:tc>
        <w:tc>
          <w:tcPr>
            <w:tcW w:w="2843" w:type="dxa"/>
            <w:tcBorders>
              <w:top w:val="single" w:sz="4" w:space="0" w:color="auto"/>
              <w:left w:val="single" w:sz="4" w:space="0" w:color="auto"/>
              <w:bottom w:val="single" w:sz="4" w:space="0" w:color="auto"/>
              <w:right w:val="single" w:sz="4" w:space="0" w:color="auto"/>
            </w:tcBorders>
          </w:tcPr>
          <w:p w14:paraId="23BF5D95" w14:textId="180A205C" w:rsidR="00CE4C74" w:rsidRPr="00990B12" w:rsidRDefault="00CE4C74" w:rsidP="00CE4C74">
            <w:pPr>
              <w:pStyle w:val="TAC"/>
            </w:pPr>
            <w:r w:rsidRPr="006E75B2">
              <w:rPr>
                <w:rFonts w:cs="Arial"/>
                <w:lang w:val="fr-FR"/>
              </w:rPr>
              <w:t>1610 - 1618.25</w:t>
            </w:r>
          </w:p>
        </w:tc>
        <w:tc>
          <w:tcPr>
            <w:tcW w:w="2382" w:type="dxa"/>
            <w:tcBorders>
              <w:left w:val="single" w:sz="4" w:space="0" w:color="auto"/>
              <w:bottom w:val="nil"/>
              <w:right w:val="single" w:sz="4" w:space="0" w:color="auto"/>
            </w:tcBorders>
            <w:vAlign w:val="center"/>
          </w:tcPr>
          <w:p w14:paraId="7F75D446" w14:textId="578820A5" w:rsidR="00CE4C74" w:rsidRPr="00990B12" w:rsidRDefault="00CE4C74" w:rsidP="00CE4C74">
            <w:pPr>
              <w:pStyle w:val="TAC"/>
            </w:pPr>
            <w:r w:rsidRPr="006E75B2">
              <w:rPr>
                <w:rFonts w:cs="Arial"/>
                <w:lang w:val="fr-FR"/>
              </w:rPr>
              <w:t>-15dBm/4kHz (peak limit)</w:t>
            </w:r>
          </w:p>
        </w:tc>
      </w:tr>
      <w:tr w:rsidR="00CE4C74" w:rsidRPr="00990B12" w14:paraId="09E926B8" w14:textId="77777777" w:rsidTr="00B7162E">
        <w:trPr>
          <w:trHeight w:val="187"/>
          <w:jc w:val="center"/>
        </w:trPr>
        <w:tc>
          <w:tcPr>
            <w:tcW w:w="900" w:type="dxa"/>
            <w:tcBorders>
              <w:top w:val="nil"/>
              <w:left w:val="single" w:sz="4" w:space="0" w:color="auto"/>
              <w:bottom w:val="nil"/>
              <w:right w:val="single" w:sz="4" w:space="0" w:color="auto"/>
            </w:tcBorders>
            <w:vAlign w:val="center"/>
          </w:tcPr>
          <w:p w14:paraId="063B7AD3" w14:textId="77777777" w:rsidR="00CE4C74" w:rsidRPr="00990B12" w:rsidRDefault="00CE4C74" w:rsidP="00CE4C74">
            <w:pPr>
              <w:pStyle w:val="TAC"/>
            </w:pPr>
          </w:p>
        </w:tc>
        <w:tc>
          <w:tcPr>
            <w:tcW w:w="1445" w:type="dxa"/>
            <w:tcBorders>
              <w:left w:val="single" w:sz="4" w:space="0" w:color="auto"/>
              <w:bottom w:val="nil"/>
              <w:right w:val="single" w:sz="4" w:space="0" w:color="auto"/>
            </w:tcBorders>
          </w:tcPr>
          <w:p w14:paraId="32E3A015" w14:textId="1C592EC3" w:rsidR="00CE4C74" w:rsidRPr="00990B12" w:rsidRDefault="00CE4C74" w:rsidP="00CE4C74">
            <w:pPr>
              <w:pStyle w:val="TAC"/>
            </w:pPr>
            <w:r w:rsidRPr="006E75B2">
              <w:rPr>
                <w:rFonts w:cs="Arial"/>
                <w:lang w:val="fr-FR"/>
              </w:rPr>
              <w:t>NS_12N</w:t>
            </w:r>
          </w:p>
        </w:tc>
        <w:tc>
          <w:tcPr>
            <w:tcW w:w="1895" w:type="dxa"/>
            <w:tcBorders>
              <w:top w:val="single" w:sz="4" w:space="0" w:color="auto"/>
              <w:left w:val="single" w:sz="4" w:space="0" w:color="auto"/>
              <w:bottom w:val="single" w:sz="4" w:space="0" w:color="auto"/>
              <w:right w:val="single" w:sz="4" w:space="0" w:color="auto"/>
            </w:tcBorders>
          </w:tcPr>
          <w:p w14:paraId="61811EA4" w14:textId="2463B9FF" w:rsidR="00CE4C74" w:rsidRPr="00990B12" w:rsidRDefault="00CE4C74" w:rsidP="00CE4C74">
            <w:pPr>
              <w:pStyle w:val="TAC"/>
            </w:pPr>
            <w:r w:rsidRPr="006E75B2">
              <w:rPr>
                <w:rFonts w:cs="Arial"/>
                <w:lang w:val="fr-FR"/>
              </w:rPr>
              <w:t>5</w:t>
            </w:r>
          </w:p>
        </w:tc>
        <w:tc>
          <w:tcPr>
            <w:tcW w:w="2843" w:type="dxa"/>
            <w:tcBorders>
              <w:top w:val="single" w:sz="4" w:space="0" w:color="auto"/>
              <w:left w:val="single" w:sz="4" w:space="0" w:color="auto"/>
              <w:bottom w:val="single" w:sz="4" w:space="0" w:color="auto"/>
              <w:right w:val="single" w:sz="4" w:space="0" w:color="auto"/>
            </w:tcBorders>
          </w:tcPr>
          <w:p w14:paraId="318171B0" w14:textId="20E3263C" w:rsidR="00CE4C74" w:rsidRPr="00990B12" w:rsidRDefault="00CE4C74" w:rsidP="00CE4C74">
            <w:pPr>
              <w:pStyle w:val="TAC"/>
            </w:pPr>
            <w:r w:rsidRPr="006E75B2">
              <w:rPr>
                <w:rFonts w:cs="Arial"/>
                <w:lang w:val="fr-FR"/>
              </w:rPr>
              <w:t>1618.25 - 1626.5</w:t>
            </w:r>
          </w:p>
        </w:tc>
        <w:tc>
          <w:tcPr>
            <w:tcW w:w="2382" w:type="dxa"/>
            <w:tcBorders>
              <w:top w:val="nil"/>
              <w:left w:val="single" w:sz="4" w:space="0" w:color="auto"/>
              <w:bottom w:val="nil"/>
              <w:right w:val="single" w:sz="4" w:space="0" w:color="auto"/>
            </w:tcBorders>
            <w:vAlign w:val="center"/>
          </w:tcPr>
          <w:p w14:paraId="4DF34D4B" w14:textId="77777777" w:rsidR="00CE4C74" w:rsidRPr="00990B12" w:rsidRDefault="00CE4C74" w:rsidP="00CE4C74">
            <w:pPr>
              <w:pStyle w:val="TAC"/>
            </w:pPr>
          </w:p>
        </w:tc>
      </w:tr>
      <w:tr w:rsidR="00CE4C74" w:rsidRPr="00990B12" w14:paraId="6AC26791" w14:textId="77777777" w:rsidTr="00B7162E">
        <w:trPr>
          <w:trHeight w:val="187"/>
          <w:jc w:val="center"/>
        </w:trPr>
        <w:tc>
          <w:tcPr>
            <w:tcW w:w="900" w:type="dxa"/>
            <w:tcBorders>
              <w:top w:val="nil"/>
              <w:left w:val="single" w:sz="4" w:space="0" w:color="auto"/>
              <w:right w:val="single" w:sz="4" w:space="0" w:color="auto"/>
            </w:tcBorders>
            <w:vAlign w:val="center"/>
          </w:tcPr>
          <w:p w14:paraId="799C3CE8" w14:textId="77777777" w:rsidR="00CE4C74" w:rsidRPr="00990B12" w:rsidRDefault="00CE4C74" w:rsidP="00CE4C74">
            <w:pPr>
              <w:pStyle w:val="TAC"/>
            </w:pPr>
          </w:p>
        </w:tc>
        <w:tc>
          <w:tcPr>
            <w:tcW w:w="1445" w:type="dxa"/>
            <w:tcBorders>
              <w:top w:val="nil"/>
              <w:left w:val="single" w:sz="4" w:space="0" w:color="auto"/>
              <w:right w:val="single" w:sz="4" w:space="0" w:color="auto"/>
            </w:tcBorders>
            <w:vAlign w:val="center"/>
          </w:tcPr>
          <w:p w14:paraId="79D99A4C" w14:textId="77777777" w:rsidR="00CE4C74" w:rsidRPr="00990B12" w:rsidRDefault="00CE4C74" w:rsidP="00CE4C74">
            <w:pPr>
              <w:pStyle w:val="TAC"/>
            </w:pPr>
          </w:p>
        </w:tc>
        <w:tc>
          <w:tcPr>
            <w:tcW w:w="1895" w:type="dxa"/>
            <w:tcBorders>
              <w:top w:val="single" w:sz="4" w:space="0" w:color="auto"/>
              <w:left w:val="single" w:sz="4" w:space="0" w:color="auto"/>
              <w:bottom w:val="single" w:sz="4" w:space="0" w:color="auto"/>
              <w:right w:val="single" w:sz="4" w:space="0" w:color="auto"/>
            </w:tcBorders>
          </w:tcPr>
          <w:p w14:paraId="2C0145EE" w14:textId="453E80EC" w:rsidR="00CE4C74" w:rsidRPr="00990B12" w:rsidRDefault="00CE4C74" w:rsidP="00CE4C74">
            <w:pPr>
              <w:pStyle w:val="TAC"/>
            </w:pPr>
            <w:r w:rsidRPr="006E75B2">
              <w:rPr>
                <w:rFonts w:cs="Arial"/>
                <w:lang w:val="fr-FR"/>
              </w:rPr>
              <w:t>10, 15</w:t>
            </w:r>
          </w:p>
        </w:tc>
        <w:tc>
          <w:tcPr>
            <w:tcW w:w="2843" w:type="dxa"/>
            <w:tcBorders>
              <w:top w:val="single" w:sz="4" w:space="0" w:color="auto"/>
              <w:left w:val="single" w:sz="4" w:space="0" w:color="auto"/>
              <w:bottom w:val="single" w:sz="4" w:space="0" w:color="auto"/>
              <w:right w:val="single" w:sz="4" w:space="0" w:color="auto"/>
            </w:tcBorders>
          </w:tcPr>
          <w:p w14:paraId="47E479BA" w14:textId="09E4AF43" w:rsidR="00CE4C74" w:rsidRPr="00990B12" w:rsidRDefault="00CE4C74" w:rsidP="00CE4C74">
            <w:pPr>
              <w:pStyle w:val="TAC"/>
            </w:pPr>
            <w:r w:rsidRPr="006E75B2">
              <w:rPr>
                <w:rFonts w:cs="Arial"/>
                <w:lang w:val="fr-FR"/>
              </w:rPr>
              <w:t>1610 – 1626.5</w:t>
            </w:r>
          </w:p>
        </w:tc>
        <w:tc>
          <w:tcPr>
            <w:tcW w:w="2382" w:type="dxa"/>
            <w:tcBorders>
              <w:top w:val="nil"/>
              <w:left w:val="single" w:sz="4" w:space="0" w:color="auto"/>
              <w:right w:val="single" w:sz="4" w:space="0" w:color="auto"/>
            </w:tcBorders>
            <w:vAlign w:val="center"/>
          </w:tcPr>
          <w:p w14:paraId="231EAC3D" w14:textId="77777777" w:rsidR="00CE4C74" w:rsidRPr="00990B12" w:rsidRDefault="00CE4C74" w:rsidP="00CE4C74">
            <w:pPr>
              <w:pStyle w:val="TAC"/>
            </w:pPr>
          </w:p>
        </w:tc>
      </w:tr>
    </w:tbl>
    <w:p w14:paraId="73FBA553" w14:textId="77777777" w:rsidR="003E1AE8" w:rsidRPr="00990B12" w:rsidRDefault="003E1AE8" w:rsidP="003E1AE8"/>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210628977"/>
      <w:bookmarkEnd w:id="632"/>
      <w:r w:rsidRPr="00990B12">
        <w:t>6.2.1.4</w:t>
      </w:r>
      <w:r w:rsidRPr="00990B12">
        <w:tab/>
        <w:t>Test description</w:t>
      </w:r>
      <w:bookmarkEnd w:id="633"/>
      <w:bookmarkEnd w:id="634"/>
      <w:bookmarkEnd w:id="635"/>
      <w:bookmarkEnd w:id="636"/>
      <w:bookmarkEnd w:id="637"/>
      <w:bookmarkEnd w:id="638"/>
      <w:bookmarkEnd w:id="639"/>
      <w:bookmarkEnd w:id="640"/>
    </w:p>
    <w:p w14:paraId="679F1337" w14:textId="77777777" w:rsidR="003E1AE8" w:rsidRPr="00990B12"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210628978"/>
      <w:bookmarkEnd w:id="641"/>
      <w:r w:rsidRPr="00990B12">
        <w:t>6.2.1.4.1</w:t>
      </w:r>
      <w:r w:rsidRPr="00990B12">
        <w:tab/>
        <w:t>Initial conditions</w:t>
      </w:r>
      <w:bookmarkEnd w:id="642"/>
      <w:bookmarkEnd w:id="643"/>
      <w:bookmarkEnd w:id="644"/>
      <w:bookmarkEnd w:id="645"/>
      <w:bookmarkEnd w:id="646"/>
      <w:bookmarkEnd w:id="647"/>
      <w:bookmarkEnd w:id="648"/>
      <w:bookmarkEnd w:id="649"/>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990B12">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t xml:space="preserve">Table 6.2.1.4.1-1: Test Configuration </w:t>
      </w:r>
      <w:bookmarkStart w:id="650" w:name="_CRTable6_2_1_4_11"/>
      <w:r w:rsidRPr="00990B12">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lang w:eastAsia="en-GB"/>
        </w:rPr>
      </w:pPr>
      <w:r w:rsidRPr="00990B12">
        <w:t>6.</w:t>
      </w:r>
      <w:r w:rsidRPr="00990B12">
        <w:tab/>
      </w:r>
      <w:r w:rsidR="00E05935" w:rsidRPr="00990B12">
        <w:rPr>
          <w:rFonts w:eastAsia="Malgun Gothic"/>
          <w:lang w:eastAsia="en-GB"/>
        </w:rPr>
        <w:t>UE location according to TS 38.508-1 [12] clause 5.6.1 is provided to the UE through AT commands or any other preconfigured means</w:t>
      </w:r>
      <w:r w:rsidR="00C1288A" w:rsidRPr="00990B12">
        <w:rPr>
          <w:rFonts w:eastAsia="Malgun Gothic"/>
          <w:lang w:eastAsia="en-GB"/>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210628979"/>
      <w:bookmarkEnd w:id="651"/>
      <w:r w:rsidRPr="00990B12">
        <w:t>6.2.1.4.2</w:t>
      </w:r>
      <w:r w:rsidRPr="00990B12">
        <w:tab/>
        <w:t>Test procedure</w:t>
      </w:r>
      <w:bookmarkEnd w:id="652"/>
      <w:bookmarkEnd w:id="653"/>
      <w:bookmarkEnd w:id="654"/>
      <w:bookmarkEnd w:id="655"/>
      <w:bookmarkEnd w:id="656"/>
      <w:bookmarkEnd w:id="657"/>
      <w:bookmarkEnd w:id="658"/>
      <w:bookmarkEnd w:id="659"/>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4FB7B66F"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990B12" w:rsidRDefault="003E1AE8" w:rsidP="009D2F95">
      <w:pPr>
        <w:pStyle w:val="Heading5"/>
      </w:pPr>
      <w:bookmarkStart w:id="667" w:name="_CR6_2_1_4_3"/>
      <w:bookmarkStart w:id="668" w:name="_Toc210628980"/>
      <w:bookmarkEnd w:id="667"/>
      <w:r w:rsidRPr="00990B12">
        <w:t>6.2.1.4.3</w:t>
      </w:r>
      <w:r w:rsidRPr="00990B12">
        <w:tab/>
        <w:t>Message contents</w:t>
      </w:r>
      <w:bookmarkEnd w:id="660"/>
      <w:bookmarkEnd w:id="661"/>
      <w:bookmarkEnd w:id="662"/>
      <w:bookmarkEnd w:id="663"/>
      <w:bookmarkEnd w:id="664"/>
      <w:bookmarkEnd w:id="665"/>
      <w:bookmarkEnd w:id="666"/>
      <w:bookmarkEnd w:id="668"/>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69" w:name="_CRTable6_2_1_4_31"/>
      <w:r w:rsidRPr="00990B12">
        <w:t xml:space="preserve">Table </w:t>
      </w:r>
      <w:bookmarkEnd w:id="669"/>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70" w:name="_CR6_2_1_5"/>
      <w:bookmarkEnd w:id="670"/>
      <w:r w:rsidRPr="00990B12">
        <w:t>6.2.1.4.3.1</w:t>
      </w:r>
      <w:r w:rsidRPr="00990B12">
        <w:tab/>
      </w:r>
      <w:r w:rsidR="00CE4C74" w:rsidRPr="00CE4C74">
        <w:t>Void</w:t>
      </w:r>
    </w:p>
    <w:p w14:paraId="29C46ED1" w14:textId="4D988CB0"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9D2F95">
      <w:pPr>
        <w:pStyle w:val="Heading4"/>
      </w:pPr>
      <w:bookmarkStart w:id="671" w:name="_Toc210628981"/>
      <w:r w:rsidRPr="00990B12">
        <w:t>6.2.1.5</w:t>
      </w:r>
      <w:r w:rsidRPr="00990B12">
        <w:tab/>
        <w:t>Test requirement</w:t>
      </w:r>
      <w:bookmarkEnd w:id="671"/>
    </w:p>
    <w:p w14:paraId="7AC590CB" w14:textId="77777777"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Pr="00990B12">
        <w:t>.</w:t>
      </w:r>
    </w:p>
    <w:p w14:paraId="18DA728C" w14:textId="6F80009C" w:rsidR="003E1AE8" w:rsidRPr="00990B12" w:rsidRDefault="003E1AE8" w:rsidP="00071F95">
      <w:pPr>
        <w:pStyle w:val="TH"/>
      </w:pPr>
      <w:bookmarkStart w:id="672" w:name="_CRTable6_2_1_51"/>
      <w:r w:rsidRPr="00990B12">
        <w:t xml:space="preserve">Table </w:t>
      </w:r>
      <w:bookmarkEnd w:id="672"/>
      <w:r w:rsidRPr="00990B12">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990B12"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990B12" w:rsidRDefault="00D21047"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990B12" w:rsidRDefault="00D21047"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990B12" w:rsidRDefault="00D21047" w:rsidP="00AE3F12">
            <w:pPr>
              <w:pStyle w:val="TAH"/>
            </w:pPr>
            <w:r w:rsidRPr="00990B12">
              <w:t>Tolerance</w:t>
            </w:r>
            <w:r w:rsidR="008D0E0E" w:rsidRPr="00990B12">
              <w:t xml:space="preserve"> </w:t>
            </w:r>
            <w:r w:rsidRPr="00990B12">
              <w:t>(dB)</w:t>
            </w:r>
          </w:p>
        </w:tc>
      </w:tr>
      <w:tr w:rsidR="00E05935" w:rsidRPr="00990B12"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990B12" w:rsidRDefault="00E05935" w:rsidP="00E05935">
            <w:pPr>
              <w:pStyle w:val="TAC"/>
            </w:pPr>
            <w:r w:rsidRPr="00990B12">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990B12" w:rsidRDefault="00E05935" w:rsidP="00E05935">
            <w:pPr>
              <w:pStyle w:val="TAC"/>
            </w:pPr>
            <w:r w:rsidRPr="00990B12">
              <w:rPr>
                <w:rFonts w:eastAsia="DengXian"/>
              </w:rPr>
              <w:t>±(2+TT)</w:t>
            </w:r>
          </w:p>
        </w:tc>
      </w:tr>
      <w:tr w:rsidR="00E05935" w:rsidRPr="00990B12"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990B12" w:rsidRDefault="00E05935" w:rsidP="00E05935">
            <w:pPr>
              <w:pStyle w:val="TAC"/>
            </w:pPr>
            <w:r w:rsidRPr="00990B12">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990B12" w:rsidRDefault="00E05935" w:rsidP="00E05935">
            <w:pPr>
              <w:pStyle w:val="TAC"/>
            </w:pPr>
            <w:r w:rsidRPr="00990B12">
              <w:rPr>
                <w:rFonts w:eastAsia="DengXian"/>
              </w:rPr>
              <w:t>±(2+TT)</w:t>
            </w:r>
          </w:p>
        </w:tc>
      </w:tr>
      <w:tr w:rsidR="007B2486" w:rsidRPr="00990B12"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990B12" w:rsidRDefault="007B2486" w:rsidP="007B2486">
            <w:pPr>
              <w:pStyle w:val="TAC"/>
              <w:rPr>
                <w:rFonts w:eastAsia="DengXian"/>
              </w:rPr>
            </w:pPr>
            <w:r w:rsidRPr="00990B12">
              <w:rPr>
                <w:rFonts w:eastAsia="DengXian"/>
              </w:rPr>
              <w:t>n25</w:t>
            </w:r>
            <w:r w:rsidRPr="00990B12">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990B12" w:rsidRDefault="007B2486" w:rsidP="007B2486">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990B12" w:rsidRDefault="007B2486" w:rsidP="007B2486">
            <w:pPr>
              <w:pStyle w:val="TAC"/>
              <w:rPr>
                <w:rFonts w:eastAsia="DengXian"/>
              </w:rPr>
            </w:pPr>
            <w:r w:rsidRPr="00990B12">
              <w:rPr>
                <w:rFonts w:eastAsia="DengXian"/>
              </w:rPr>
              <w:t>±(2+TT)</w:t>
            </w:r>
          </w:p>
        </w:tc>
      </w:tr>
      <w:tr w:rsidR="00E05935" w:rsidRPr="00990B12"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990B12" w:rsidRDefault="00E05935" w:rsidP="00E05935">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 </w:t>
            </w:r>
          </w:p>
          <w:p w14:paraId="3B2C6C3E" w14:textId="46786616" w:rsidR="00E05935" w:rsidRPr="00990B12" w:rsidRDefault="00E05935" w:rsidP="00E05935">
            <w:pPr>
              <w:pStyle w:val="TAN"/>
            </w:pPr>
            <w:r w:rsidRPr="00990B12">
              <w:t>NOTE 2:</w:t>
            </w:r>
            <w:r w:rsidRPr="00990B12">
              <w:tab/>
              <w:t>Power class 3 is default power class unless otherwise stated</w:t>
            </w:r>
          </w:p>
          <w:p w14:paraId="324148B0" w14:textId="75317F8C" w:rsidR="00E05935" w:rsidRPr="00990B12" w:rsidRDefault="00E05935" w:rsidP="00E05935">
            <w:pPr>
              <w:pStyle w:val="TAN"/>
            </w:pPr>
            <w:r w:rsidRPr="00990B12">
              <w:t>NOTE 3:</w:t>
            </w:r>
            <w:r w:rsidRPr="00990B12">
              <w:tab/>
            </w:r>
            <w:r w:rsidRPr="00990B12">
              <w:rPr>
                <w:szCs w:val="18"/>
                <w:lang w:eastAsia="fr-FR"/>
              </w:rPr>
              <w:t>TT for each frequency and channel bandwidth is specified in Table 6.2.1.5-2</w:t>
            </w:r>
          </w:p>
        </w:tc>
      </w:tr>
    </w:tbl>
    <w:p w14:paraId="65AC5C60" w14:textId="49F89511" w:rsidR="00D21047" w:rsidRPr="00990B12" w:rsidRDefault="00D21047" w:rsidP="00AE4C53"/>
    <w:p w14:paraId="6C05D3D0" w14:textId="77777777" w:rsidR="002F0C64" w:rsidRPr="00990B12" w:rsidRDefault="002F0C64" w:rsidP="00CD1DFB">
      <w:pPr>
        <w:pStyle w:val="TH"/>
      </w:pPr>
      <w:bookmarkStart w:id="673" w:name="_CRTable6_2_1_52"/>
      <w:r w:rsidRPr="00990B12">
        <w:t xml:space="preserve">Table </w:t>
      </w:r>
      <w:bookmarkEnd w:id="673"/>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210628982"/>
      <w:bookmarkEnd w:id="674"/>
      <w:r w:rsidRPr="006E75B2">
        <w:t>6.2.1_1</w:t>
      </w:r>
      <w:r w:rsidRPr="006E75B2">
        <w:tab/>
        <w:t>UE maximum output power: maximum power density</w:t>
      </w:r>
      <w:bookmarkEnd w:id="689"/>
    </w:p>
    <w:p w14:paraId="0288AF99" w14:textId="77777777" w:rsidR="00CE4C74" w:rsidRPr="006E75B2" w:rsidRDefault="00CE4C74" w:rsidP="00CE4C74">
      <w:pPr>
        <w:pStyle w:val="EditorsNote"/>
        <w:rPr>
          <w:lang w:val="fr-FR"/>
        </w:rPr>
      </w:pPr>
      <w:r w:rsidRPr="006E75B2">
        <w:rPr>
          <w:lang w:val="fr-FR"/>
        </w:rPr>
        <w:t>Editor's Note: This test case is incomplete. The following aspects are either missing or not yet determined:</w:t>
      </w:r>
    </w:p>
    <w:p w14:paraId="50C5309C" w14:textId="77777777" w:rsidR="00CE4C74" w:rsidRPr="006E75B2" w:rsidRDefault="00CE4C74" w:rsidP="00CE4C74">
      <w:pPr>
        <w:pStyle w:val="EditorsNote"/>
        <w:rPr>
          <w:lang w:val="en-US"/>
        </w:rPr>
      </w:pPr>
      <w:r w:rsidRPr="006E75B2">
        <w:rPr>
          <w:lang w:val="en-US"/>
        </w:rPr>
        <w:t>- To complete test procedure definition, it is required to clarify in RAN4 whether mean power density limit within transmit power density requirements from regulatory requirements refers to spatial mean and/or mean within the channel bandwidth.</w:t>
      </w:r>
    </w:p>
    <w:p w14:paraId="37E6BB13" w14:textId="77777777" w:rsidR="00CE4C74" w:rsidRPr="006E75B2" w:rsidRDefault="00CE4C74" w:rsidP="00CE4C74">
      <w:pPr>
        <w:pStyle w:val="EditorsNote"/>
        <w:rPr>
          <w:lang w:val="en-US"/>
        </w:rPr>
      </w:pPr>
      <w:r w:rsidRPr="006E75B2">
        <w:rPr>
          <w:lang w:val="fr-FR"/>
        </w:rPr>
        <w:t>- MU Analysis, test tolerances and any associated Annex F updates for new power density metric is pending.</w:t>
      </w:r>
    </w:p>
    <w:p w14:paraId="29A38FAF" w14:textId="77777777" w:rsidR="00CE4C74" w:rsidRPr="006E75B2" w:rsidRDefault="00CE4C74" w:rsidP="00CE4C74">
      <w:pPr>
        <w:pStyle w:val="Heading4"/>
      </w:pPr>
      <w:bookmarkStart w:id="690" w:name="_Toc210628983"/>
      <w:r w:rsidRPr="006E75B2">
        <w:t>6.2.1_1.1</w:t>
      </w:r>
      <w:r w:rsidRPr="006E75B2">
        <w:tab/>
        <w:t>Test purpose</w:t>
      </w:r>
      <w:bookmarkEnd w:id="690"/>
    </w:p>
    <w:p w14:paraId="02CC06DE" w14:textId="77777777" w:rsidR="00CE4C74" w:rsidRPr="006E75B2" w:rsidRDefault="00CE4C74" w:rsidP="00CE4C74">
      <w:r w:rsidRPr="006E75B2">
        <w:t>Same as in 6.2.1.1.</w:t>
      </w:r>
    </w:p>
    <w:p w14:paraId="68302167" w14:textId="77777777" w:rsidR="00CE4C74" w:rsidRPr="006E75B2" w:rsidRDefault="00CE4C74" w:rsidP="00CE4C74">
      <w:pPr>
        <w:pStyle w:val="Heading4"/>
      </w:pPr>
      <w:bookmarkStart w:id="691" w:name="_Toc210628984"/>
      <w:r w:rsidRPr="006E75B2">
        <w:t>6.2.1_1.2</w:t>
      </w:r>
      <w:r w:rsidRPr="006E75B2">
        <w:tab/>
        <w:t>Test applicability</w:t>
      </w:r>
      <w:bookmarkEnd w:id="691"/>
    </w:p>
    <w:p w14:paraId="197E5373" w14:textId="77777777" w:rsidR="00CE4C74" w:rsidRPr="006E75B2" w:rsidRDefault="00CE4C74" w:rsidP="00CE4C74">
      <w:r w:rsidRPr="006E75B2">
        <w:t>Same as in 6.2.1.2.</w:t>
      </w:r>
    </w:p>
    <w:p w14:paraId="1E5423E4" w14:textId="77777777" w:rsidR="00CE4C74" w:rsidRPr="006E75B2" w:rsidRDefault="00CE4C74" w:rsidP="00CE4C74">
      <w:pPr>
        <w:pStyle w:val="Heading4"/>
      </w:pPr>
      <w:bookmarkStart w:id="692" w:name="_Toc210628985"/>
      <w:r w:rsidRPr="006E75B2">
        <w:t>6.2.1_1.3</w:t>
      </w:r>
      <w:r w:rsidRPr="006E75B2">
        <w:tab/>
        <w:t>Minimum conformance requirements</w:t>
      </w:r>
      <w:bookmarkEnd w:id="692"/>
    </w:p>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CE4C74">
      <w:pPr>
        <w:pStyle w:val="Heading4"/>
      </w:pPr>
      <w:bookmarkStart w:id="693" w:name="_Toc210628986"/>
      <w:r w:rsidRPr="006E75B2">
        <w:t>6.2.1_1.4</w:t>
      </w:r>
      <w:r w:rsidRPr="006E75B2">
        <w:tab/>
        <w:t>Test description</w:t>
      </w:r>
      <w:bookmarkEnd w:id="693"/>
    </w:p>
    <w:p w14:paraId="5B0877C6" w14:textId="77777777" w:rsidR="00CE4C74" w:rsidRPr="006E75B2" w:rsidRDefault="00CE4C74" w:rsidP="00CE4C74">
      <w:pPr>
        <w:pStyle w:val="Heading5"/>
      </w:pPr>
      <w:bookmarkStart w:id="694" w:name="_Toc210628987"/>
      <w:r w:rsidRPr="006E75B2">
        <w:t>6.2.1_1.4.1</w:t>
      </w:r>
      <w:r w:rsidRPr="006E75B2">
        <w:tab/>
        <w:t>Initial conditions</w:t>
      </w:r>
      <w:bookmarkEnd w:id="694"/>
    </w:p>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7777777" w:rsidR="00CE4C74" w:rsidRPr="006E75B2" w:rsidRDefault="00CE4C74" w:rsidP="00CE4C74">
      <w:r w:rsidRPr="006E75B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6E75B2">
        <w:rPr>
          <w:rFonts w:eastAsia="DengXian"/>
        </w:rPr>
        <w:t>table 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t>Table 6.2.1_1.4.1-1: Test Configuration Table for transmit power density measurements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Low range, Mid range for NS_04N and NS_11N</w:t>
            </w:r>
          </w:p>
          <w:p w14:paraId="4B25A203" w14:textId="77777777" w:rsidR="00CE4C74" w:rsidRPr="006E75B2" w:rsidRDefault="00CE4C74" w:rsidP="00CE4C74">
            <w:pPr>
              <w:pStyle w:val="TAL"/>
              <w:rPr>
                <w:lang w:val="fr-FR" w:eastAsia="zh-CN"/>
              </w:rPr>
            </w:pPr>
            <w:r w:rsidRPr="006E75B2">
              <w:rPr>
                <w:lang w:val="fr-FR"/>
              </w:rPr>
              <w:t>Mid range, High range for NS_05N and NS_12N</w:t>
            </w:r>
          </w:p>
        </w:tc>
      </w:tr>
      <w:tr w:rsidR="00CE4C74" w:rsidRPr="006E75B2" w14:paraId="4E47C1F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r w:rsidRPr="006E75B2">
              <w:rPr>
                <w:lang w:val="fr-FR"/>
              </w:rPr>
              <w:t>Lowest, Mid, Highest</w:t>
            </w:r>
          </w:p>
        </w:tc>
      </w:tr>
      <w:tr w:rsidR="00CE4C74" w:rsidRPr="006E75B2" w14:paraId="2E864FCB"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r w:rsidRPr="006E75B2">
              <w:rPr>
                <w:lang w:val="fr-FR"/>
              </w:rPr>
              <w:t>Lowest, Highest</w:t>
            </w:r>
          </w:p>
        </w:tc>
      </w:tr>
      <w:tr w:rsidR="00CE4C74" w:rsidRPr="006E75B2" w14:paraId="0498DE6C"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6D4044">
            <w:pPr>
              <w:spacing w:after="0"/>
              <w:jc w:val="center"/>
              <w:rPr>
                <w:rFonts w:ascii="Arial" w:hAnsi="Arial" w:cs="Arial"/>
                <w:b/>
                <w:sz w:val="18"/>
                <w:lang w:val="fr-FR"/>
              </w:rPr>
            </w:pPr>
            <w:r w:rsidRPr="006E75B2">
              <w:rPr>
                <w:rFonts w:ascii="Arial" w:hAnsi="Arial" w:cs="Arial"/>
                <w:b/>
                <w:sz w:val="18"/>
                <w:lang w:val="fr-FR"/>
              </w:rPr>
              <w:t>Test Parameters</w:t>
            </w:r>
          </w:p>
        </w:tc>
      </w:tr>
      <w:tr w:rsidR="00CE4C74" w:rsidRPr="006E75B2" w14:paraId="7E0241CE"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r w:rsidRPr="006E75B2">
              <w:rPr>
                <w:lang w:val="fr-FR"/>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r w:rsidRPr="006E75B2">
              <w:rPr>
                <w:lang w:val="fr-FR"/>
              </w:rPr>
              <w:t>Uplink Configuration</w:t>
            </w:r>
          </w:p>
        </w:tc>
      </w:tr>
      <w:tr w:rsidR="00CE4C74" w:rsidRPr="006E75B2" w14:paraId="55F1C46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CE4C74" w:rsidRPr="006E75B2" w:rsidRDefault="00CE4C74" w:rsidP="00CE4C74">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CE4C74" w:rsidRPr="006E75B2" w:rsidRDefault="00CE4C74" w:rsidP="00CE4C74">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77777777" w:rsidR="00CE4C74" w:rsidRPr="006E75B2" w:rsidRDefault="00CE4C74" w:rsidP="00CE4C74">
            <w:pPr>
              <w:pStyle w:val="TAC"/>
              <w:rPr>
                <w:lang w:val="fr-FR"/>
              </w:rPr>
            </w:pPr>
            <w:r w:rsidRPr="006E75B2">
              <w:rPr>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7777777" w:rsidR="00CE4C74" w:rsidRPr="006E75B2" w:rsidRDefault="00CE4C74" w:rsidP="00CE4C74">
            <w:pPr>
              <w:pStyle w:val="TAC"/>
              <w:rPr>
                <w:lang w:val="fr-FR"/>
              </w:rPr>
            </w:pPr>
            <w:r w:rsidRPr="006E75B2">
              <w:rPr>
                <w:lang w:val="fr-FR"/>
              </w:rPr>
              <w:t>RB allocation (NOTE 1)</w:t>
            </w:r>
          </w:p>
        </w:tc>
      </w:tr>
      <w:tr w:rsidR="00CE4C74" w:rsidRPr="006E75B2" w14:paraId="13713AA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r w:rsidRPr="006E75B2">
              <w:rPr>
                <w:lang w:val="fr-FR"/>
              </w:rPr>
              <w:t>Inner 1RB Left</w:t>
            </w:r>
          </w:p>
        </w:tc>
      </w:tr>
      <w:tr w:rsidR="00CE4C74" w:rsidRPr="006E75B2" w14:paraId="167C0B68"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r w:rsidRPr="006E75B2">
              <w:rPr>
                <w:lang w:val="fr-FR"/>
              </w:rPr>
              <w:t>Inner 1RB Right</w:t>
            </w:r>
          </w:p>
        </w:tc>
      </w:tr>
      <w:tr w:rsidR="00CE4C74" w:rsidRPr="006E75B2" w14:paraId="5F5C7123"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r w:rsidRPr="006E75B2">
              <w:rPr>
                <w:lang w:val="fr-FR"/>
              </w:rPr>
              <w:t>Inner 1RB Left</w:t>
            </w:r>
          </w:p>
        </w:tc>
      </w:tr>
      <w:tr w:rsidR="00CE4C74" w:rsidRPr="006E75B2" w14:paraId="4822F5E1"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r w:rsidRPr="006E75B2">
              <w:rPr>
                <w:lang w:val="fr-FR"/>
              </w:rPr>
              <w:t>Inner 1RB Right</w:t>
            </w:r>
          </w:p>
        </w:tc>
      </w:tr>
      <w:tr w:rsidR="00CE4C74" w:rsidRPr="006E75B2" w14:paraId="4CAB0B1A"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The specific configuration of each RB allocation is defined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DFT-s-OFDM Pi/2 BPSK test applies only for UEs which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lang w:eastAsia="en-GB"/>
        </w:rPr>
      </w:pPr>
      <w:r w:rsidRPr="006E75B2">
        <w:t>6.</w:t>
      </w:r>
      <w:r w:rsidRPr="006E75B2">
        <w:tab/>
      </w:r>
      <w:r w:rsidRPr="006E75B2">
        <w:rPr>
          <w:rFonts w:eastAsia="Malgun Gothic"/>
          <w:lang w:eastAsia="en-GB"/>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6E75B2">
        <w:rPr>
          <w:color w:val="000000" w:themeColor="text1"/>
        </w:rPr>
        <w:t>.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lang w:eastAsia="en-GB"/>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77777777" w:rsidR="00CE4C74" w:rsidRPr="006E75B2" w:rsidRDefault="00CE4C74" w:rsidP="00CE4C74">
      <w:pPr>
        <w:pStyle w:val="Heading5"/>
      </w:pPr>
      <w:bookmarkStart w:id="695" w:name="_Toc210628988"/>
      <w:r w:rsidRPr="006E75B2">
        <w:t>6.2.1.4.2</w:t>
      </w:r>
      <w:r w:rsidRPr="006E75B2">
        <w:tab/>
        <w:t>Test procedure</w:t>
      </w:r>
      <w:bookmarkEnd w:id="695"/>
    </w:p>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Send continuously uplink power control "up" commands in every uplink scheduling information to the UE; allow at least 200 ms starting from the first TPC command in this step for the UE to reach P</w:t>
      </w:r>
      <w:r w:rsidRPr="006E75B2">
        <w:rPr>
          <w:vertAlign w:val="subscript"/>
        </w:rPr>
        <w:t>UMAX</w:t>
      </w:r>
      <w:r w:rsidRPr="006E75B2">
        <w:t xml:space="preserve"> level.</w:t>
      </w:r>
    </w:p>
    <w:p w14:paraId="493DA9DC" w14:textId="77777777" w:rsidR="00CE4C74" w:rsidRPr="006E75B2" w:rsidRDefault="00CE4C74" w:rsidP="00CE4C74">
      <w:pPr>
        <w:pStyle w:val="B1"/>
      </w:pPr>
      <w:r w:rsidRPr="006E75B2">
        <w:t>3.</w:t>
      </w:r>
      <w:r w:rsidRPr="006E75B2">
        <w:tab/>
        <w:t>FFS</w:t>
      </w:r>
    </w:p>
    <w:p w14:paraId="5DAA34F6" w14:textId="7A9B9F51" w:rsidR="00CE4C74" w:rsidRPr="006E75B2" w:rsidRDefault="00CE4C74" w:rsidP="00CE4C74">
      <w:pPr>
        <w:pStyle w:val="B1"/>
      </w:pPr>
      <w:r w:rsidRPr="006E75B2">
        <w:rPr>
          <w:rFonts w:eastAsia="Malgun Gothic"/>
          <w:lang w:eastAsia="en-GB"/>
        </w:rPr>
        <w:t>4.</w:t>
      </w:r>
      <w:r>
        <w:rPr>
          <w:rFonts w:eastAsia="Malgun Gothic"/>
          <w:lang w:eastAsia="en-GB"/>
        </w:rPr>
        <w:tab/>
      </w:r>
      <w:r w:rsidRPr="006E75B2">
        <w:rPr>
          <w:rFonts w:eastAsia="Malgun Gothic"/>
          <w:lang w:eastAsia="en-GB"/>
        </w:rPr>
        <w:t>FFS</w:t>
      </w:r>
    </w:p>
    <w:p w14:paraId="5ECA959A" w14:textId="4412C35C" w:rsidR="00CE4C74" w:rsidRPr="006E75B2" w:rsidRDefault="00CE4C74" w:rsidP="00CE4C74">
      <w:pPr>
        <w:pStyle w:val="B1"/>
      </w:pPr>
      <w:r w:rsidRPr="006E75B2">
        <w:rPr>
          <w:rFonts w:eastAsia="Malgun Gothic"/>
          <w:lang w:eastAsia="en-GB"/>
        </w:rPr>
        <w:t>5.</w:t>
      </w:r>
      <w:r>
        <w:rPr>
          <w:rFonts w:eastAsia="Malgun Gothic"/>
          <w:lang w:eastAsia="en-GB"/>
        </w:rPr>
        <w:tab/>
      </w:r>
      <w:r w:rsidRPr="006E75B2">
        <w:rPr>
          <w:rFonts w:eastAsia="Malgun Gothic"/>
          <w:lang w:eastAsia="en-GB"/>
        </w:rPr>
        <w:t>Repeat steps 1, 2, 3 and 4 for all applicable network signalled values.</w:t>
      </w:r>
    </w:p>
    <w:p w14:paraId="1CDA208B" w14:textId="77777777" w:rsidR="00CE4C74" w:rsidRPr="006E75B2" w:rsidRDefault="00CE4C74" w:rsidP="00CE4C74">
      <w:pPr>
        <w:pStyle w:val="Heading5"/>
      </w:pPr>
      <w:bookmarkStart w:id="696" w:name="_Toc210628989"/>
      <w:r w:rsidRPr="006E75B2">
        <w:t>6.2.1_1.4.3</w:t>
      </w:r>
      <w:r w:rsidRPr="006E75B2">
        <w:tab/>
        <w:t>Message contents</w:t>
      </w:r>
      <w:bookmarkEnd w:id="696"/>
    </w:p>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CE4C74">
      <w:pPr>
        <w:pStyle w:val="Heading5"/>
      </w:pPr>
      <w:bookmarkStart w:id="697" w:name="_Toc210628990"/>
      <w:r w:rsidRPr="006E75B2">
        <w:t>6.2.1_1.5</w:t>
      </w:r>
      <w:r w:rsidRPr="006E75B2">
        <w:tab/>
        <w:t>Test requirement</w:t>
      </w:r>
      <w:bookmarkEnd w:id="697"/>
    </w:p>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-1: </w:t>
      </w:r>
      <w:r w:rsidRPr="006E75B2">
        <w:rPr>
          <w:lang w:val="fr-FR" w:eastAsia="zh-CN"/>
        </w:rPr>
        <w:t>T</w:t>
      </w:r>
      <w:r w:rsidRPr="006E75B2">
        <w:rPr>
          <w:lang w:val="fr-FR"/>
        </w:rPr>
        <w:t>ransmit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0432B628"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2EEE05D8"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C630EA0"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7F35042F"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2FEE8D37"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6DAC407C" w14:textId="77777777" w:rsidR="00CE4C74" w:rsidRPr="006E75B2" w:rsidRDefault="00CE4C74" w:rsidP="00503212">
            <w:pPr>
              <w:pStyle w:val="TAH"/>
              <w:rPr>
                <w:lang w:val="fr-FR"/>
              </w:rPr>
            </w:pPr>
            <w:r w:rsidRPr="006E75B2">
              <w:rPr>
                <w:lang w:val="fr-FR"/>
              </w:rPr>
              <w:t>Maximum power density</w:t>
            </w:r>
          </w:p>
        </w:tc>
      </w:tr>
      <w:tr w:rsidR="00CE4C74" w:rsidRPr="006E75B2" w14:paraId="13811892"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2882DF98"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3FC89380"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0CCF61B5"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0AE405D1"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25AA5B66" w14:textId="3EF3E174" w:rsidR="00CE4C74" w:rsidRPr="006E75B2" w:rsidRDefault="00CE4C74" w:rsidP="00503212">
            <w:pPr>
              <w:pStyle w:val="TAC"/>
              <w:rPr>
                <w:lang w:val="fr-FR"/>
              </w:rPr>
            </w:pPr>
            <w:r w:rsidRPr="006E75B2">
              <w:rPr>
                <w:lang w:val="fr-FR" w:eastAsia="zh-CN"/>
              </w:rPr>
              <w:t>-</w:t>
            </w:r>
            <w:r w:rsidRPr="006E75B2">
              <w:rPr>
                <w:lang w:val="fr-FR"/>
              </w:rPr>
              <w:t>27dBm/4kHz ± TT(mean)</w:t>
            </w:r>
          </w:p>
        </w:tc>
      </w:tr>
      <w:tr w:rsidR="00CE4C74" w:rsidRPr="006E75B2" w14:paraId="728E4366"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5A985B93"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1FDFBA2"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27AB388A"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6EA4D2EF"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443CFBA2" w14:textId="77777777" w:rsidR="00CE4C74" w:rsidRPr="006E75B2" w:rsidRDefault="00CE4C74" w:rsidP="00503212">
            <w:pPr>
              <w:pStyle w:val="TAC"/>
            </w:pPr>
          </w:p>
        </w:tc>
      </w:tr>
      <w:tr w:rsidR="00CE4C74" w:rsidRPr="006E75B2" w14:paraId="236435F1"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56BCA02E"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D59F5EE"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F3C708C"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6CB67077"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E057B9E" w14:textId="77777777" w:rsidR="00CE4C74" w:rsidRPr="006E75B2" w:rsidRDefault="00CE4C74" w:rsidP="00503212">
            <w:pPr>
              <w:pStyle w:val="TAC"/>
            </w:pPr>
          </w:p>
        </w:tc>
      </w:tr>
      <w:tr w:rsidR="00CE4C74" w:rsidRPr="006E75B2" w14:paraId="6A0BE395"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56761459"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AF78436"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497B1FB"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5A93C405"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71D3EBD9" w14:textId="77777777" w:rsidR="00CE4C74" w:rsidRPr="006E75B2" w:rsidRDefault="00CE4C74" w:rsidP="00503212">
            <w:pPr>
              <w:pStyle w:val="TAC"/>
            </w:pPr>
            <w:r w:rsidRPr="006E75B2">
              <w:rPr>
                <w:lang w:val="fr-FR" w:eastAsia="zh-CN"/>
              </w:rPr>
              <w:t>-</w:t>
            </w:r>
            <w:r w:rsidRPr="006E75B2">
              <w:rPr>
                <w:lang w:val="fr-FR"/>
              </w:rPr>
              <w:t>15dBm/4kHz ± TT (peak limit)</w:t>
            </w:r>
          </w:p>
        </w:tc>
      </w:tr>
      <w:tr w:rsidR="00CE4C74" w:rsidRPr="006E75B2" w14:paraId="3AE01ED9"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6526BFCA" w14:textId="77777777" w:rsidR="00CE4C74" w:rsidRPr="006E75B2" w:rsidRDefault="00CE4C74" w:rsidP="00503212">
            <w:pPr>
              <w:pStyle w:val="TAC"/>
            </w:pPr>
          </w:p>
        </w:tc>
        <w:tc>
          <w:tcPr>
            <w:tcW w:w="1445" w:type="dxa"/>
            <w:tcBorders>
              <w:top w:val="single" w:sz="4" w:space="0" w:color="auto"/>
              <w:left w:val="single" w:sz="4" w:space="0" w:color="auto"/>
              <w:bottom w:val="nil"/>
              <w:right w:val="single" w:sz="4" w:space="0" w:color="auto"/>
            </w:tcBorders>
          </w:tcPr>
          <w:p w14:paraId="1A98A178" w14:textId="77777777" w:rsidR="00CE4C74" w:rsidRPr="006E75B2" w:rsidRDefault="00CE4C74" w:rsidP="00503212">
            <w:pPr>
              <w:pStyle w:val="TAC"/>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6C774073"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5F05D09" w14:textId="77777777" w:rsidR="00CE4C74" w:rsidRPr="006E75B2" w:rsidRDefault="00CE4C74" w:rsidP="00503212">
            <w:pPr>
              <w:pStyle w:val="TAC"/>
              <w:rPr>
                <w:lang w:val="fr-FR"/>
              </w:rPr>
            </w:pPr>
            <w:r w:rsidRPr="006E75B2">
              <w:rPr>
                <w:lang w:val="fr-FR"/>
              </w:rPr>
              <w:t>1618.25 - 1626.5</w:t>
            </w:r>
          </w:p>
        </w:tc>
        <w:tc>
          <w:tcPr>
            <w:tcW w:w="2382" w:type="dxa"/>
            <w:tcBorders>
              <w:top w:val="nil"/>
              <w:left w:val="single" w:sz="4" w:space="0" w:color="auto"/>
              <w:bottom w:val="nil"/>
              <w:right w:val="single" w:sz="4" w:space="0" w:color="auto"/>
            </w:tcBorders>
            <w:vAlign w:val="center"/>
          </w:tcPr>
          <w:p w14:paraId="612DF36A" w14:textId="77777777" w:rsidR="00CE4C74" w:rsidRPr="006E75B2" w:rsidRDefault="00CE4C74" w:rsidP="00503212">
            <w:pPr>
              <w:pStyle w:val="TAC"/>
            </w:pPr>
          </w:p>
        </w:tc>
      </w:tr>
      <w:tr w:rsidR="00CE4C74" w:rsidRPr="006E75B2" w14:paraId="0A6824A0"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430C2F8B" w14:textId="77777777" w:rsidR="00CE4C74" w:rsidRPr="006E75B2" w:rsidRDefault="00CE4C74" w:rsidP="00503212">
            <w:pPr>
              <w:pStyle w:val="TAC"/>
            </w:pPr>
          </w:p>
        </w:tc>
        <w:tc>
          <w:tcPr>
            <w:tcW w:w="1445" w:type="dxa"/>
            <w:tcBorders>
              <w:top w:val="nil"/>
              <w:left w:val="single" w:sz="4" w:space="0" w:color="auto"/>
              <w:bottom w:val="single" w:sz="4" w:space="0" w:color="auto"/>
              <w:right w:val="single" w:sz="4" w:space="0" w:color="auto"/>
            </w:tcBorders>
            <w:vAlign w:val="center"/>
          </w:tcPr>
          <w:p w14:paraId="4588B0A0"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tcPr>
          <w:p w14:paraId="27ECCEC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42C499C8"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0B4C5511" w14:textId="77777777" w:rsidR="00CE4C74" w:rsidRPr="006E75B2" w:rsidRDefault="00CE4C74" w:rsidP="00503212">
            <w:pPr>
              <w:pStyle w:val="TAC"/>
            </w:pPr>
          </w:p>
        </w:tc>
      </w:tr>
    </w:tbl>
    <w:p w14:paraId="5851D17C" w14:textId="77777777" w:rsidR="00CE4C74" w:rsidRPr="006E75B2" w:rsidRDefault="00CE4C74" w:rsidP="00CE4C74"/>
    <w:p w14:paraId="55DE6733"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-2: </w:t>
      </w:r>
      <w:r w:rsidRPr="006E75B2">
        <w:rPr>
          <w:lang w:val="fr-FR" w:eastAsia="zh-CN"/>
        </w:rPr>
        <w:t>Test tolerance (t</w:t>
      </w:r>
      <w:r w:rsidRPr="006E75B2">
        <w:rPr>
          <w:lang w:val="fr-FR"/>
        </w:rPr>
        <w:t>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77777777" w:rsidR="00CE4C74" w:rsidRPr="006E75B2" w:rsidRDefault="00CE4C74" w:rsidP="00503212">
            <w:pPr>
              <w:pStyle w:val="TAH"/>
              <w:rPr>
                <w:lang w:val="fr-FR"/>
              </w:rPr>
            </w:pPr>
            <w:r w:rsidRPr="006E75B2">
              <w:rPr>
                <w:lang w:val="fr-FR"/>
              </w:rPr>
              <w:t>Test Tolerance</w:t>
            </w:r>
          </w:p>
        </w:tc>
      </w:tr>
      <w:tr w:rsidR="00CE4C74" w:rsidRPr="006E75B2" w14:paraId="1C743229"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4979ADA6" w:rsidR="00CE4C74" w:rsidRPr="006E75B2" w:rsidRDefault="00CE4C74" w:rsidP="00503212">
            <w:pPr>
              <w:pStyle w:val="TAC"/>
              <w:rPr>
                <w:lang w:val="fr-FR"/>
              </w:rPr>
            </w:pPr>
            <w:r w:rsidRPr="006E75B2">
              <w:rPr>
                <w:lang w:val="fr-FR" w:eastAsia="zh-CN"/>
              </w:rPr>
              <w:t>TBD</w:t>
            </w:r>
          </w:p>
        </w:tc>
      </w:tr>
      <w:tr w:rsidR="00CE4C74" w:rsidRPr="006E75B2" w14:paraId="10D60FC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77777777" w:rsidR="00CE4C74" w:rsidRPr="006E75B2" w:rsidRDefault="00CE4C74" w:rsidP="00503212">
            <w:pPr>
              <w:pStyle w:val="TAC"/>
            </w:pPr>
            <w:r w:rsidRPr="006E75B2">
              <w:rPr>
                <w:lang w:val="fr-FR" w:eastAsia="zh-CN"/>
              </w:rPr>
              <w:t>TBD</w:t>
            </w:r>
          </w:p>
        </w:tc>
      </w:tr>
      <w:tr w:rsidR="00CE4C74" w:rsidRPr="006E75B2" w14:paraId="0B043121"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E8AD2FF" w14:textId="77777777" w:rsidR="00CE4C74" w:rsidRPr="006E75B2" w:rsidRDefault="00CE4C74" w:rsidP="00503212">
            <w:pPr>
              <w:pStyle w:val="TAC"/>
              <w:rPr>
                <w:lang w:val="fr-FR"/>
              </w:rPr>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14E587BB" w14:textId="77777777" w:rsidR="00F24F0C" w:rsidRPr="00990B12" w:rsidRDefault="00F24F0C" w:rsidP="00F24F0C">
      <w:pPr>
        <w:pStyle w:val="Heading3"/>
      </w:pPr>
      <w:bookmarkStart w:id="698" w:name="_Toc210628991"/>
      <w:r w:rsidRPr="00990B12">
        <w:t>6.2.2</w:t>
      </w:r>
      <w:r w:rsidRPr="00990B12">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98"/>
    </w:p>
    <w:p w14:paraId="38ED61FD" w14:textId="77777777" w:rsidR="00F24F0C" w:rsidRPr="00990B12" w:rsidRDefault="00F24F0C" w:rsidP="009D2F95">
      <w:pPr>
        <w:pStyle w:val="Heading4"/>
      </w:pPr>
      <w:bookmarkStart w:id="699" w:name="_CR6_2_2_1"/>
      <w:bookmarkStart w:id="700" w:name="_Toc27477796"/>
      <w:bookmarkStart w:id="701" w:name="_Toc36226475"/>
      <w:bookmarkStart w:id="702" w:name="_Toc44323730"/>
      <w:bookmarkStart w:id="703" w:name="_Toc52989895"/>
      <w:bookmarkStart w:id="704" w:name="_Toc60823086"/>
      <w:bookmarkStart w:id="705" w:name="_Toc60825008"/>
      <w:bookmarkStart w:id="706" w:name="_Toc69305905"/>
      <w:bookmarkStart w:id="707" w:name="_Toc210628992"/>
      <w:bookmarkEnd w:id="699"/>
      <w:r w:rsidRPr="00990B12">
        <w:t>6.2.2.1</w:t>
      </w:r>
      <w:r w:rsidRPr="00990B12">
        <w:tab/>
        <w:t>Test purpose</w:t>
      </w:r>
      <w:bookmarkEnd w:id="700"/>
      <w:bookmarkEnd w:id="701"/>
      <w:bookmarkEnd w:id="702"/>
      <w:bookmarkEnd w:id="703"/>
      <w:bookmarkEnd w:id="704"/>
      <w:bookmarkEnd w:id="705"/>
      <w:bookmarkEnd w:id="706"/>
      <w:bookmarkEnd w:id="707"/>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708" w:name="_CR6_2_2_2"/>
      <w:bookmarkStart w:id="709" w:name="_Toc27477797"/>
      <w:bookmarkStart w:id="710" w:name="_Toc36226476"/>
      <w:bookmarkStart w:id="711" w:name="_Toc44323731"/>
      <w:bookmarkStart w:id="712" w:name="_Toc52989896"/>
      <w:bookmarkStart w:id="713" w:name="_Toc60823087"/>
      <w:bookmarkStart w:id="714" w:name="_Toc60825009"/>
      <w:bookmarkStart w:id="715" w:name="_Toc69305906"/>
      <w:bookmarkStart w:id="716" w:name="_Toc210628993"/>
      <w:bookmarkEnd w:id="708"/>
      <w:r w:rsidRPr="00990B12">
        <w:t>6.2.2.2</w:t>
      </w:r>
      <w:r w:rsidRPr="00990B12">
        <w:tab/>
        <w:t>Test applicability</w:t>
      </w:r>
      <w:bookmarkEnd w:id="709"/>
      <w:bookmarkEnd w:id="710"/>
      <w:bookmarkEnd w:id="711"/>
      <w:bookmarkEnd w:id="712"/>
      <w:bookmarkEnd w:id="713"/>
      <w:bookmarkEnd w:id="714"/>
      <w:bookmarkEnd w:id="715"/>
      <w:bookmarkEnd w:id="716"/>
    </w:p>
    <w:p w14:paraId="0E9F7AE8" w14:textId="77777777" w:rsidR="00F24F0C" w:rsidRPr="00990B12" w:rsidRDefault="00F24F0C" w:rsidP="00F24F0C">
      <w:pPr>
        <w:rPr>
          <w:lang w:eastAsia="zh-CN"/>
        </w:rPr>
      </w:pPr>
      <w:r w:rsidRPr="00990B12">
        <w:t>The requirements of this test apply to all types of NR Power Class 3 UE release 17 and forward that support satellite access operation.</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17" w:name="_CR6_2_2_3"/>
      <w:bookmarkStart w:id="718" w:name="_Toc27477798"/>
      <w:bookmarkStart w:id="719" w:name="_Toc36226477"/>
      <w:bookmarkStart w:id="720" w:name="_Toc44323732"/>
      <w:bookmarkStart w:id="721" w:name="_Toc52989897"/>
      <w:bookmarkStart w:id="722" w:name="_Toc60823088"/>
      <w:bookmarkStart w:id="723" w:name="_Toc60825010"/>
      <w:bookmarkStart w:id="724" w:name="_Toc69305907"/>
      <w:bookmarkStart w:id="725" w:name="_Toc210628994"/>
      <w:bookmarkEnd w:id="717"/>
      <w:r w:rsidRPr="00990B12">
        <w:t>6.2.2.3</w:t>
      </w:r>
      <w:r w:rsidRPr="00990B12">
        <w:tab/>
        <w:t>Minimum conformance requirements</w:t>
      </w:r>
      <w:bookmarkEnd w:id="718"/>
      <w:bookmarkEnd w:id="719"/>
      <w:bookmarkEnd w:id="720"/>
      <w:bookmarkEnd w:id="721"/>
      <w:bookmarkEnd w:id="722"/>
      <w:bookmarkEnd w:id="723"/>
      <w:bookmarkEnd w:id="724"/>
      <w:bookmarkEnd w:id="725"/>
    </w:p>
    <w:p w14:paraId="769ECF8F" w14:textId="77777777" w:rsidR="00F24F0C" w:rsidRPr="00990B12" w:rsidRDefault="00F24F0C" w:rsidP="00F24F0C">
      <w:r w:rsidRPr="00990B12">
        <w:t>UE is allowed to reduce the maximum output power due to higher order modulations and transmit bandwidth configurations. For UE power class 3,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 for channel bandwidths ≤ 100 MHz. T</w:t>
      </w:r>
      <w:r w:rsidRPr="00990B12">
        <w:rPr>
          <w:lang w:eastAsia="zh-CN"/>
        </w:rPr>
        <w:t>he ∆MPR</w:t>
      </w:r>
      <w:r w:rsidRPr="00990B12">
        <w:t xml:space="preserve"> is set to zero.</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26" w:name="_CRTable6_2_2_31"/>
      <w:r w:rsidRPr="00990B12">
        <w:t xml:space="preserve">Table </w:t>
      </w:r>
      <w:bookmarkEnd w:id="726"/>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B08ADCF" w14:textId="77777777" w:rsidR="00F24F0C" w:rsidRPr="00990B12" w:rsidRDefault="00F24F0C" w:rsidP="00F24F0C"/>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27" w:name="_CR6_2_2_4"/>
      <w:bookmarkStart w:id="728" w:name="_Toc27477799"/>
      <w:bookmarkStart w:id="729" w:name="_Toc36226478"/>
      <w:bookmarkStart w:id="730" w:name="_Toc44323733"/>
      <w:bookmarkStart w:id="731" w:name="_Toc52989898"/>
      <w:bookmarkStart w:id="732" w:name="_Toc60823089"/>
      <w:bookmarkStart w:id="733" w:name="_Toc60825011"/>
      <w:bookmarkStart w:id="734" w:name="_Toc69305908"/>
      <w:bookmarkStart w:id="735" w:name="_Toc210628995"/>
      <w:bookmarkEnd w:id="727"/>
      <w:r w:rsidRPr="00990B12">
        <w:t>6.2.2.4</w:t>
      </w:r>
      <w:r w:rsidRPr="00990B12">
        <w:tab/>
        <w:t>Test description</w:t>
      </w:r>
      <w:bookmarkEnd w:id="728"/>
      <w:bookmarkEnd w:id="729"/>
      <w:bookmarkEnd w:id="730"/>
      <w:bookmarkEnd w:id="731"/>
      <w:bookmarkEnd w:id="732"/>
      <w:bookmarkEnd w:id="733"/>
      <w:bookmarkEnd w:id="734"/>
      <w:bookmarkEnd w:id="735"/>
    </w:p>
    <w:p w14:paraId="20033E8C" w14:textId="77777777" w:rsidR="00F24F0C" w:rsidRPr="00990B12" w:rsidRDefault="00F24F0C" w:rsidP="009D2F95">
      <w:pPr>
        <w:pStyle w:val="Heading5"/>
      </w:pPr>
      <w:bookmarkStart w:id="736" w:name="_CR6_2_2_4_1"/>
      <w:bookmarkStart w:id="737" w:name="_Toc27477800"/>
      <w:bookmarkStart w:id="738" w:name="_Toc36226479"/>
      <w:bookmarkStart w:id="739" w:name="_Toc44323734"/>
      <w:bookmarkStart w:id="740" w:name="_Toc52989899"/>
      <w:bookmarkStart w:id="741" w:name="_Toc60823090"/>
      <w:bookmarkStart w:id="742" w:name="_Toc60825012"/>
      <w:bookmarkStart w:id="743" w:name="_Toc69305909"/>
      <w:bookmarkStart w:id="744" w:name="_Toc210628996"/>
      <w:bookmarkEnd w:id="736"/>
      <w:r w:rsidRPr="00990B12">
        <w:t>6.2.2.4.1</w:t>
      </w:r>
      <w:r w:rsidRPr="00990B12">
        <w:tab/>
        <w:t>Initial conditions</w:t>
      </w:r>
      <w:bookmarkEnd w:id="737"/>
      <w:bookmarkEnd w:id="738"/>
      <w:bookmarkEnd w:id="739"/>
      <w:bookmarkEnd w:id="740"/>
      <w:bookmarkEnd w:id="741"/>
      <w:bookmarkEnd w:id="742"/>
      <w:bookmarkEnd w:id="743"/>
      <w:bookmarkEnd w:id="744"/>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07C15CD0" w:rsidR="00F24F0C" w:rsidRPr="00990B12" w:rsidRDefault="00F24F0C" w:rsidP="00071F95">
      <w:pPr>
        <w:pStyle w:val="TH"/>
        <w:rPr>
          <w:lang w:eastAsia="zh-CN"/>
        </w:rPr>
      </w:pPr>
      <w:r w:rsidRPr="00990B12">
        <w:t xml:space="preserve">Table 6.2.2.4.1-1: Test Configuration </w:t>
      </w:r>
      <w:bookmarkStart w:id="745" w:name="_CRTable6_2_2_4_11"/>
      <w:r w:rsidRPr="00990B12">
        <w:t>T</w:t>
      </w:r>
      <w:r w:rsidRPr="00990B12">
        <w:rPr>
          <w:lang w:eastAsia="zh-CN"/>
        </w:rPr>
        <w:t>able</w:t>
      </w:r>
      <w:r w:rsidRPr="00990B12">
        <w:rPr>
          <w:rFonts w:eastAsia="DengXian"/>
          <w:lang w:eastAsia="zh-CN"/>
        </w:rPr>
        <w:t xml:space="preserve"> </w:t>
      </w:r>
      <w:bookmarkEnd w:id="745"/>
      <w:r w:rsidRPr="00990B12">
        <w:rPr>
          <w:rFonts w:eastAsia="DengXian"/>
          <w:lang w:eastAsia="zh-CN"/>
        </w:rPr>
        <w:t xml:space="preserve">for </w:t>
      </w:r>
      <w:r w:rsidRPr="00990B12">
        <w:t xml:space="preserve">power class 3 </w:t>
      </w:r>
      <w:r w:rsidRPr="00990B12">
        <w:rPr>
          <w:lang w:eastAsia="zh-CN"/>
        </w:rPr>
        <w:t>(</w:t>
      </w:r>
      <w:r w:rsidRPr="00990B12">
        <w:t>contiguous allocation</w:t>
      </w:r>
      <w:r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2DAF664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xml:space="preserve">] Annex A, Figure A.3.1.2.1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46" w:name="_CR6_2_2_4_2"/>
      <w:bookmarkStart w:id="747" w:name="_Toc27477801"/>
      <w:bookmarkStart w:id="748" w:name="_Toc36226480"/>
      <w:bookmarkStart w:id="749" w:name="_Toc44323735"/>
      <w:bookmarkStart w:id="750" w:name="_Toc52989900"/>
      <w:bookmarkStart w:id="751" w:name="_Toc60823091"/>
      <w:bookmarkStart w:id="752" w:name="_Toc60825013"/>
      <w:bookmarkStart w:id="753" w:name="_Toc69305910"/>
      <w:bookmarkStart w:id="754" w:name="_Toc210628997"/>
      <w:bookmarkEnd w:id="746"/>
      <w:r w:rsidRPr="00990B12">
        <w:t>6.2.2.4.2</w:t>
      </w:r>
      <w:r w:rsidRPr="00990B12">
        <w:tab/>
        <w:t>Test procedure</w:t>
      </w:r>
      <w:bookmarkEnd w:id="747"/>
      <w:bookmarkEnd w:id="748"/>
      <w:bookmarkEnd w:id="749"/>
      <w:bookmarkEnd w:id="750"/>
      <w:bookmarkEnd w:id="751"/>
      <w:bookmarkEnd w:id="752"/>
      <w:bookmarkEnd w:id="753"/>
      <w:bookmarkEnd w:id="754"/>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55" w:name="_CR6_2_2_4_3"/>
      <w:bookmarkStart w:id="756" w:name="_Toc27477802"/>
      <w:bookmarkStart w:id="757" w:name="_Toc36226481"/>
      <w:bookmarkStart w:id="758" w:name="_Toc44323736"/>
      <w:bookmarkStart w:id="759" w:name="_Toc52989901"/>
      <w:bookmarkStart w:id="760" w:name="_Toc60823092"/>
      <w:bookmarkStart w:id="761" w:name="_Toc60825014"/>
      <w:bookmarkStart w:id="762" w:name="_Toc69305911"/>
      <w:bookmarkStart w:id="763" w:name="_Toc210628998"/>
      <w:bookmarkEnd w:id="755"/>
      <w:r w:rsidRPr="00990B12">
        <w:t>6.2.2.4.3</w:t>
      </w:r>
      <w:r w:rsidRPr="00990B12">
        <w:tab/>
        <w:t>Message contents</w:t>
      </w:r>
      <w:bookmarkEnd w:id="756"/>
      <w:bookmarkEnd w:id="757"/>
      <w:bookmarkEnd w:id="758"/>
      <w:bookmarkEnd w:id="759"/>
      <w:bookmarkEnd w:id="760"/>
      <w:bookmarkEnd w:id="761"/>
      <w:bookmarkEnd w:id="762"/>
      <w:bookmarkEnd w:id="763"/>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77777777" w:rsidR="00F24F0C" w:rsidRPr="00990B12" w:rsidRDefault="00F24F0C" w:rsidP="00F24F0C">
      <w:pPr>
        <w:pStyle w:val="TH"/>
      </w:pPr>
      <w:bookmarkStart w:id="764" w:name="_CRTable6_2_2_4_31"/>
      <w:r w:rsidRPr="00990B12">
        <w:t xml:space="preserve">Table </w:t>
      </w:r>
      <w:bookmarkEnd w:id="764"/>
      <w:r w:rsidRPr="00990B12">
        <w:t xml:space="preserve">6.2.2.4.3-1: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990B12" w14:paraId="3E51DAC9" w14:textId="77777777" w:rsidTr="008D0E0E">
        <w:trPr>
          <w:jc w:val="center"/>
        </w:trPr>
        <w:tc>
          <w:tcPr>
            <w:tcW w:w="9635" w:type="dxa"/>
            <w:gridSpan w:val="4"/>
          </w:tcPr>
          <w:p w14:paraId="1A90C13C" w14:textId="317050C9" w:rsidR="00F24F0C" w:rsidRPr="00990B12" w:rsidRDefault="00F24F0C"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F24F0C" w:rsidRPr="00990B12" w14:paraId="56DCF92F" w14:textId="77777777" w:rsidTr="008D0E0E">
        <w:trPr>
          <w:jc w:val="center"/>
        </w:trPr>
        <w:tc>
          <w:tcPr>
            <w:tcW w:w="4535" w:type="dxa"/>
          </w:tcPr>
          <w:p w14:paraId="65432F81" w14:textId="42358701" w:rsidR="00F24F0C" w:rsidRPr="00990B12" w:rsidRDefault="00F24F0C" w:rsidP="00AE3F12">
            <w:pPr>
              <w:pStyle w:val="TAH"/>
            </w:pPr>
            <w:r w:rsidRPr="00990B12">
              <w:t>Information</w:t>
            </w:r>
            <w:r w:rsidR="008D0E0E" w:rsidRPr="00990B12">
              <w:t xml:space="preserve"> </w:t>
            </w:r>
            <w:r w:rsidRPr="00990B12">
              <w:t>Element</w:t>
            </w:r>
          </w:p>
        </w:tc>
        <w:tc>
          <w:tcPr>
            <w:tcW w:w="2267" w:type="dxa"/>
          </w:tcPr>
          <w:p w14:paraId="5D824393" w14:textId="77777777" w:rsidR="00F24F0C" w:rsidRPr="00990B12" w:rsidRDefault="00F24F0C" w:rsidP="00AE3F12">
            <w:pPr>
              <w:pStyle w:val="TAH"/>
            </w:pPr>
            <w:r w:rsidRPr="00990B12">
              <w:t>Value/remark</w:t>
            </w:r>
          </w:p>
        </w:tc>
        <w:tc>
          <w:tcPr>
            <w:tcW w:w="1700" w:type="dxa"/>
          </w:tcPr>
          <w:p w14:paraId="696744D4" w14:textId="77777777" w:rsidR="00F24F0C" w:rsidRPr="00990B12" w:rsidRDefault="00F24F0C" w:rsidP="00AE3F12">
            <w:pPr>
              <w:pStyle w:val="TAH"/>
            </w:pPr>
            <w:r w:rsidRPr="00990B12">
              <w:t>Comment</w:t>
            </w:r>
          </w:p>
        </w:tc>
        <w:tc>
          <w:tcPr>
            <w:tcW w:w="1133" w:type="dxa"/>
          </w:tcPr>
          <w:p w14:paraId="39C85E78" w14:textId="77777777" w:rsidR="00F24F0C" w:rsidRPr="00990B12" w:rsidRDefault="00F24F0C" w:rsidP="00AE3F12">
            <w:pPr>
              <w:pStyle w:val="TAH"/>
            </w:pPr>
            <w:r w:rsidRPr="00990B12">
              <w:t>Condition</w:t>
            </w:r>
          </w:p>
        </w:tc>
      </w:tr>
      <w:tr w:rsidR="00F24F0C" w:rsidRPr="00990B12" w14:paraId="1752D177" w14:textId="77777777" w:rsidTr="008D0E0E">
        <w:trPr>
          <w:jc w:val="center"/>
        </w:trPr>
        <w:tc>
          <w:tcPr>
            <w:tcW w:w="4535" w:type="dxa"/>
            <w:tcBorders>
              <w:bottom w:val="single" w:sz="4" w:space="0" w:color="auto"/>
            </w:tcBorders>
          </w:tcPr>
          <w:p w14:paraId="765066DF" w14:textId="141AD237" w:rsidR="00F24F0C" w:rsidRPr="00990B12" w:rsidRDefault="00F24F0C"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0587814F" w14:textId="77777777" w:rsidR="00F24F0C" w:rsidRPr="00990B12" w:rsidRDefault="00F24F0C" w:rsidP="00AE3F12">
            <w:pPr>
              <w:pStyle w:val="TAL"/>
            </w:pPr>
          </w:p>
        </w:tc>
        <w:tc>
          <w:tcPr>
            <w:tcW w:w="1700" w:type="dxa"/>
          </w:tcPr>
          <w:p w14:paraId="3A7876C3" w14:textId="77777777" w:rsidR="00F24F0C" w:rsidRPr="00990B12" w:rsidRDefault="00F24F0C" w:rsidP="00AE3F12">
            <w:pPr>
              <w:pStyle w:val="TAL"/>
            </w:pPr>
          </w:p>
        </w:tc>
        <w:tc>
          <w:tcPr>
            <w:tcW w:w="1133" w:type="dxa"/>
          </w:tcPr>
          <w:p w14:paraId="3A70E01F" w14:textId="77777777" w:rsidR="00F24F0C" w:rsidRPr="00990B12" w:rsidRDefault="00F24F0C" w:rsidP="00AE3F12">
            <w:pPr>
              <w:pStyle w:val="TAL"/>
            </w:pPr>
          </w:p>
        </w:tc>
      </w:tr>
      <w:tr w:rsidR="00F24F0C" w:rsidRPr="00990B12" w14:paraId="15E4071B" w14:textId="77777777" w:rsidTr="008D0E0E">
        <w:trPr>
          <w:jc w:val="center"/>
        </w:trPr>
        <w:tc>
          <w:tcPr>
            <w:tcW w:w="4535" w:type="dxa"/>
            <w:tcBorders>
              <w:bottom w:val="nil"/>
            </w:tcBorders>
          </w:tcPr>
          <w:p w14:paraId="5F3A91A7" w14:textId="559F8F51" w:rsidR="00F24F0C" w:rsidRPr="00990B12" w:rsidRDefault="008D0E0E" w:rsidP="00AE3F12">
            <w:pPr>
              <w:pStyle w:val="TAL"/>
            </w:pPr>
            <w:r w:rsidRPr="00990B12">
              <w:t xml:space="preserve">  </w:t>
            </w:r>
            <w:r w:rsidR="00F24F0C" w:rsidRPr="00990B12">
              <w:t>resourceAllocation</w:t>
            </w:r>
          </w:p>
        </w:tc>
        <w:tc>
          <w:tcPr>
            <w:tcW w:w="2267" w:type="dxa"/>
          </w:tcPr>
          <w:p w14:paraId="64F2A22F" w14:textId="77777777" w:rsidR="00F24F0C" w:rsidRPr="00990B12" w:rsidDel="000A5BB2" w:rsidRDefault="00F24F0C" w:rsidP="00AE3F12">
            <w:pPr>
              <w:pStyle w:val="TAL"/>
              <w:rPr>
                <w:lang w:eastAsia="zh-CN"/>
              </w:rPr>
            </w:pPr>
            <w:r w:rsidRPr="00990B12">
              <w:t>resourceAllocationType</w:t>
            </w:r>
            <w:r w:rsidRPr="00990B12">
              <w:rPr>
                <w:lang w:eastAsia="zh-CN"/>
              </w:rPr>
              <w:t>0</w:t>
            </w:r>
          </w:p>
        </w:tc>
        <w:tc>
          <w:tcPr>
            <w:tcW w:w="1700" w:type="dxa"/>
          </w:tcPr>
          <w:p w14:paraId="4B44E234" w14:textId="77777777" w:rsidR="00F24F0C" w:rsidRPr="00990B12" w:rsidDel="000A5BB2" w:rsidRDefault="00F24F0C" w:rsidP="00AE3F12">
            <w:pPr>
              <w:pStyle w:val="TAL"/>
            </w:pPr>
          </w:p>
        </w:tc>
        <w:tc>
          <w:tcPr>
            <w:tcW w:w="1133" w:type="dxa"/>
          </w:tcPr>
          <w:p w14:paraId="2CA6CBC5" w14:textId="6E206A82" w:rsidR="00F24F0C" w:rsidRPr="00990B12" w:rsidRDefault="00F24F0C" w:rsidP="00AE3F12">
            <w:pPr>
              <w:pStyle w:val="TAL"/>
            </w:pPr>
            <w:r w:rsidRPr="00990B12">
              <w:t>Almost</w:t>
            </w:r>
            <w:r w:rsidR="008D0E0E" w:rsidRPr="00990B12">
              <w:t xml:space="preserve"> </w:t>
            </w:r>
            <w:r w:rsidRPr="00990B12">
              <w:t>contiguous</w:t>
            </w:r>
            <w:r w:rsidR="008D0E0E" w:rsidRPr="00990B12">
              <w:t xml:space="preserve"> </w:t>
            </w:r>
            <w:r w:rsidRPr="00990B12">
              <w:t>allocation</w:t>
            </w:r>
            <w:r w:rsidR="008D0E0E" w:rsidRPr="00990B12">
              <w:t xml:space="preserve"> </w:t>
            </w:r>
          </w:p>
        </w:tc>
      </w:tr>
      <w:tr w:rsidR="00F24F0C" w:rsidRPr="00990B12" w14:paraId="46553362" w14:textId="77777777" w:rsidTr="008D0E0E">
        <w:trPr>
          <w:jc w:val="center"/>
        </w:trPr>
        <w:tc>
          <w:tcPr>
            <w:tcW w:w="4535" w:type="dxa"/>
            <w:tcBorders>
              <w:top w:val="nil"/>
            </w:tcBorders>
          </w:tcPr>
          <w:p w14:paraId="67F155AC" w14:textId="77777777" w:rsidR="00F24F0C" w:rsidRPr="00990B12" w:rsidRDefault="00F24F0C" w:rsidP="00AE3F12">
            <w:pPr>
              <w:pStyle w:val="TAL"/>
            </w:pPr>
          </w:p>
        </w:tc>
        <w:tc>
          <w:tcPr>
            <w:tcW w:w="2267" w:type="dxa"/>
          </w:tcPr>
          <w:p w14:paraId="30709089" w14:textId="77777777" w:rsidR="00F24F0C" w:rsidRPr="00990B12" w:rsidRDefault="00F24F0C" w:rsidP="00AE3F12">
            <w:pPr>
              <w:pStyle w:val="TAL"/>
            </w:pPr>
            <w:r w:rsidRPr="00990B12">
              <w:t>resourceAllocationType</w:t>
            </w:r>
            <w:r w:rsidRPr="00990B12">
              <w:rPr>
                <w:lang w:eastAsia="zh-CN"/>
              </w:rPr>
              <w:t>1</w:t>
            </w:r>
          </w:p>
        </w:tc>
        <w:tc>
          <w:tcPr>
            <w:tcW w:w="1700" w:type="dxa"/>
          </w:tcPr>
          <w:p w14:paraId="6965A492" w14:textId="77777777" w:rsidR="00F24F0C" w:rsidRPr="00990B12" w:rsidDel="000A5BB2" w:rsidRDefault="00F24F0C" w:rsidP="00AE3F12">
            <w:pPr>
              <w:pStyle w:val="TAL"/>
            </w:pPr>
          </w:p>
        </w:tc>
        <w:tc>
          <w:tcPr>
            <w:tcW w:w="1133" w:type="dxa"/>
          </w:tcPr>
          <w:p w14:paraId="7B6755D8" w14:textId="3B9F90F4" w:rsidR="00F24F0C" w:rsidRPr="00990B12" w:rsidRDefault="00F24F0C" w:rsidP="00AE3F12">
            <w:pPr>
              <w:pStyle w:val="TAL"/>
            </w:pPr>
            <w:r w:rsidRPr="00990B12">
              <w:t>Contiguous</w:t>
            </w:r>
            <w:r w:rsidR="008D0E0E" w:rsidRPr="00990B12">
              <w:t xml:space="preserve"> </w:t>
            </w:r>
            <w:r w:rsidRPr="00990B12">
              <w:t>allocation</w:t>
            </w:r>
            <w:r w:rsidR="008D0E0E" w:rsidRPr="00990B12">
              <w:t xml:space="preserve"> </w:t>
            </w:r>
          </w:p>
        </w:tc>
      </w:tr>
      <w:tr w:rsidR="00F24F0C" w:rsidRPr="00990B12" w14:paraId="2D1031F4" w14:textId="77777777" w:rsidTr="008D0E0E">
        <w:trPr>
          <w:jc w:val="center"/>
        </w:trPr>
        <w:tc>
          <w:tcPr>
            <w:tcW w:w="4535" w:type="dxa"/>
          </w:tcPr>
          <w:p w14:paraId="4DA11071" w14:textId="77777777" w:rsidR="00F24F0C" w:rsidRPr="00990B12" w:rsidRDefault="00F24F0C" w:rsidP="00AE3F12">
            <w:pPr>
              <w:pStyle w:val="TAL"/>
            </w:pPr>
            <w:r w:rsidRPr="00990B12">
              <w:t>}</w:t>
            </w:r>
          </w:p>
        </w:tc>
        <w:tc>
          <w:tcPr>
            <w:tcW w:w="2267" w:type="dxa"/>
          </w:tcPr>
          <w:p w14:paraId="370090B9" w14:textId="77777777" w:rsidR="00F24F0C" w:rsidRPr="00990B12" w:rsidDel="000A5BB2" w:rsidRDefault="00F24F0C" w:rsidP="00AE3F12">
            <w:pPr>
              <w:pStyle w:val="TAL"/>
            </w:pPr>
          </w:p>
        </w:tc>
        <w:tc>
          <w:tcPr>
            <w:tcW w:w="1700" w:type="dxa"/>
          </w:tcPr>
          <w:p w14:paraId="2BBCE299" w14:textId="77777777" w:rsidR="00F24F0C" w:rsidRPr="00990B12" w:rsidDel="000A5BB2" w:rsidRDefault="00F24F0C" w:rsidP="00AE3F12">
            <w:pPr>
              <w:pStyle w:val="TAL"/>
            </w:pPr>
          </w:p>
        </w:tc>
        <w:tc>
          <w:tcPr>
            <w:tcW w:w="1133" w:type="dxa"/>
          </w:tcPr>
          <w:p w14:paraId="084DD5D0" w14:textId="77777777" w:rsidR="00F24F0C" w:rsidRPr="00990B12" w:rsidRDefault="00F24F0C" w:rsidP="00AE3F12">
            <w:pPr>
              <w:pStyle w:val="TAL"/>
            </w:pPr>
          </w:p>
        </w:tc>
      </w:tr>
    </w:tbl>
    <w:p w14:paraId="6159299E" w14:textId="77777777" w:rsidR="00F24F0C" w:rsidRPr="00990B12" w:rsidRDefault="00F24F0C" w:rsidP="00F24F0C"/>
    <w:p w14:paraId="349E7348" w14:textId="1A9B9085" w:rsidR="00F24F0C" w:rsidRPr="00990B12" w:rsidRDefault="00F24F0C" w:rsidP="00F24F0C">
      <w:pPr>
        <w:pStyle w:val="TH"/>
        <w:rPr>
          <w:i/>
          <w:iCs/>
        </w:rPr>
      </w:pPr>
      <w:r w:rsidRPr="00990B12">
        <w:t xml:space="preserve">Table 6.2.2.4.3-2: DMRS-UplinkConfig </w:t>
      </w:r>
      <w:r w:rsidR="007346C1" w:rsidRPr="00990B12">
        <w:rPr>
          <w:lang w:eastAsia="zh-CN"/>
        </w:rPr>
        <w:t xml:space="preserve">Test ID 33 - 35 in </w:t>
      </w:r>
      <w:bookmarkStart w:id="765" w:name="_CRTable6_2_2_4_32"/>
      <w:r w:rsidR="007346C1" w:rsidRPr="00990B12">
        <w:rPr>
          <w:lang w:eastAsia="zh-CN"/>
        </w:rPr>
        <w:t xml:space="preserve">Table </w:t>
      </w:r>
      <w:bookmarkEnd w:id="765"/>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66" w:name="_CRTable6_2_2_4_33"/>
      <w:r w:rsidRPr="00990B12">
        <w:t xml:space="preserve">Table </w:t>
      </w:r>
      <w:bookmarkEnd w:id="766"/>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67" w:name="_CR6_2_2_5"/>
      <w:bookmarkStart w:id="768" w:name="_Toc27477803"/>
      <w:bookmarkStart w:id="769" w:name="_Toc36226482"/>
      <w:bookmarkStart w:id="770" w:name="_Toc44323737"/>
      <w:bookmarkStart w:id="771" w:name="_Toc52989902"/>
      <w:bookmarkStart w:id="772" w:name="_Toc60823093"/>
      <w:bookmarkStart w:id="773" w:name="_Toc60825015"/>
      <w:bookmarkStart w:id="774" w:name="_Toc69305912"/>
      <w:bookmarkStart w:id="775" w:name="_Toc210628999"/>
      <w:bookmarkEnd w:id="767"/>
      <w:r w:rsidRPr="00990B12">
        <w:t>6.2.2.5</w:t>
      </w:r>
      <w:r w:rsidRPr="00990B12">
        <w:tab/>
        <w:t>Test requirement</w:t>
      </w:r>
      <w:bookmarkEnd w:id="768"/>
      <w:bookmarkEnd w:id="769"/>
      <w:bookmarkEnd w:id="770"/>
      <w:bookmarkEnd w:id="771"/>
      <w:bookmarkEnd w:id="772"/>
      <w:bookmarkEnd w:id="773"/>
      <w:bookmarkEnd w:id="774"/>
      <w:bookmarkEnd w:id="775"/>
    </w:p>
    <w:p w14:paraId="7730BE72" w14:textId="77777777" w:rsidR="00F24F0C" w:rsidRPr="00990B12" w:rsidRDefault="00F24F0C" w:rsidP="00F24F0C">
      <w:r w:rsidRPr="00990B12">
        <w:t>The maximum output power, derived in step 3 shall be within the range prescribed by the nominal maximum output power and tolerance in Table 6.2.2.5-1.</w:t>
      </w:r>
    </w:p>
    <w:p w14:paraId="3DC724A6" w14:textId="56F36D48" w:rsidR="00F24F0C" w:rsidRPr="00990B12" w:rsidRDefault="00F24F0C" w:rsidP="00F24F0C">
      <w:pPr>
        <w:pStyle w:val="TH"/>
        <w:rPr>
          <w:lang w:eastAsia="zh-CN"/>
        </w:rPr>
      </w:pPr>
      <w:bookmarkStart w:id="776" w:name="_CRTable6_2_2_51"/>
      <w:r w:rsidRPr="00990B12">
        <w:t xml:space="preserve">Table </w:t>
      </w:r>
      <w:bookmarkEnd w:id="776"/>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77" w:name="_CRTable6_2_2_52"/>
      <w:r w:rsidRPr="00990B12">
        <w:t xml:space="preserve">Table </w:t>
      </w:r>
      <w:bookmarkEnd w:id="777"/>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78" w:name="tsgNames"/>
            <w:bookmarkEnd w:id="77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2E5919CE" w14:textId="42C585E7" w:rsidR="006572B9" w:rsidRPr="00990B12" w:rsidRDefault="006572B9" w:rsidP="006572B9">
      <w:pPr>
        <w:pStyle w:val="Heading3"/>
      </w:pPr>
      <w:bookmarkStart w:id="779" w:name="_CR6_2_3"/>
      <w:bookmarkStart w:id="780" w:name="_Toc137543588"/>
      <w:bookmarkStart w:id="781" w:name="_Toc210629000"/>
      <w:bookmarkEnd w:id="779"/>
      <w:r w:rsidRPr="00990B12">
        <w:t>6.2.3</w:t>
      </w:r>
      <w:r w:rsidRPr="00990B12">
        <w:tab/>
        <w:t>UE additional maximum output power reduction</w:t>
      </w:r>
      <w:bookmarkEnd w:id="780"/>
      <w:bookmarkEnd w:id="781"/>
    </w:p>
    <w:p w14:paraId="350D7665" w14:textId="4AECA06D" w:rsidR="00412815" w:rsidRPr="00990B12" w:rsidRDefault="00412815" w:rsidP="009D2F95">
      <w:pPr>
        <w:pStyle w:val="Heading4"/>
      </w:pPr>
      <w:bookmarkStart w:id="782" w:name="_CR6_2_3_1"/>
      <w:bookmarkStart w:id="783" w:name="_Toc97562287"/>
      <w:bookmarkStart w:id="784" w:name="_Toc104122514"/>
      <w:bookmarkStart w:id="785" w:name="_Toc104205465"/>
      <w:bookmarkStart w:id="786" w:name="_Toc104206672"/>
      <w:bookmarkStart w:id="787" w:name="_Toc104503632"/>
      <w:bookmarkStart w:id="788" w:name="_Toc106127563"/>
      <w:bookmarkStart w:id="789" w:name="_Toc123057928"/>
      <w:bookmarkStart w:id="790" w:name="_Toc124255223"/>
      <w:bookmarkStart w:id="791" w:name="_Toc124255414"/>
      <w:bookmarkStart w:id="792" w:name="_Toc124255551"/>
      <w:bookmarkStart w:id="793" w:name="_Toc210629001"/>
      <w:bookmarkEnd w:id="782"/>
      <w:r w:rsidRPr="00990B12">
        <w:t>6.2.3.1</w:t>
      </w:r>
      <w:r w:rsidRPr="00990B12">
        <w:tab/>
        <w:t>Test purpose</w:t>
      </w:r>
      <w:bookmarkEnd w:id="793"/>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794" w:name="_CR6_2_3_2"/>
      <w:bookmarkStart w:id="795" w:name="_Toc210629002"/>
      <w:bookmarkEnd w:id="794"/>
      <w:r w:rsidRPr="00990B12">
        <w:t>6.2.3.2</w:t>
      </w:r>
      <w:r w:rsidRPr="00990B12">
        <w:tab/>
      </w:r>
      <w:r w:rsidRPr="00990B12">
        <w:rPr>
          <w:lang w:eastAsia="fr-FR"/>
        </w:rPr>
        <w:t>Test applicability</w:t>
      </w:r>
      <w:bookmarkEnd w:id="795"/>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796" w:name="_CR6_2_3_3"/>
      <w:bookmarkStart w:id="797" w:name="_Toc210629003"/>
      <w:bookmarkEnd w:id="796"/>
      <w:r w:rsidRPr="00990B12">
        <w:t>6.2.3.3</w:t>
      </w:r>
      <w:r w:rsidRPr="00990B12">
        <w:tab/>
      </w:r>
      <w:r w:rsidRPr="00990B12">
        <w:rPr>
          <w:lang w:eastAsia="fr-FR"/>
        </w:rPr>
        <w:t>Minimum conformance requirements</w:t>
      </w:r>
      <w:bookmarkEnd w:id="797"/>
    </w:p>
    <w:p w14:paraId="7AE7DDA1" w14:textId="77777777" w:rsidR="00412815" w:rsidRPr="00990B12" w:rsidRDefault="00412815" w:rsidP="0002370F">
      <w:pPr>
        <w:pStyle w:val="Heading5"/>
      </w:pPr>
      <w:bookmarkStart w:id="798" w:name="_CR6_2_3_3_1"/>
      <w:bookmarkStart w:id="799" w:name="_Toc27477808"/>
      <w:bookmarkStart w:id="800" w:name="_Toc36226487"/>
      <w:bookmarkStart w:id="801" w:name="_Toc44323742"/>
      <w:bookmarkStart w:id="802" w:name="_Toc52989907"/>
      <w:bookmarkStart w:id="803" w:name="_Toc60823098"/>
      <w:bookmarkStart w:id="804" w:name="_Toc60825020"/>
      <w:bookmarkStart w:id="805" w:name="_Toc69305917"/>
      <w:bookmarkStart w:id="806" w:name="_Toc69309751"/>
      <w:bookmarkStart w:id="807" w:name="_Toc76020063"/>
      <w:bookmarkStart w:id="808" w:name="_Toc83720535"/>
      <w:bookmarkStart w:id="809" w:name="_Toc90916389"/>
      <w:bookmarkStart w:id="810" w:name="_Toc90916586"/>
      <w:bookmarkStart w:id="811" w:name="_Toc90917342"/>
      <w:bookmarkStart w:id="812" w:name="_Toc210629004"/>
      <w:bookmarkEnd w:id="798"/>
      <w:r w:rsidRPr="00990B12">
        <w:t>6.2.3.3.1</w:t>
      </w:r>
      <w:r w:rsidRPr="00990B12">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0C8DD1FC" w14:textId="77777777" w:rsidR="00412815" w:rsidRPr="00990B12" w:rsidRDefault="00412815" w:rsidP="00412815">
      <w:pPr>
        <w:pStyle w:val="TH"/>
      </w:pPr>
      <w:bookmarkStart w:id="813" w:name="_CRTable6_2_3_3_11"/>
      <w:r w:rsidRPr="00990B12">
        <w:t xml:space="preserve">Table </w:t>
      </w:r>
      <w:bookmarkEnd w:id="813"/>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990B12" w:rsidRDefault="00412815" w:rsidP="007B7ECE">
            <w:pPr>
              <w:pStyle w:val="TAC"/>
            </w:pPr>
            <w:r w:rsidRPr="00990B12">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990B12" w:rsidRDefault="00412815" w:rsidP="007B7ECE">
            <w:pPr>
              <w:pStyle w:val="TAC"/>
            </w:pPr>
            <w:r w:rsidRPr="00990B12">
              <w:t>6.5.3.3.13</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990B12" w:rsidRDefault="00412815" w:rsidP="007B7ECE">
            <w:pPr>
              <w:pStyle w:val="TAC"/>
            </w:pPr>
            <w:r w:rsidRPr="00990B12">
              <w:t>Table</w:t>
            </w:r>
            <w:r w:rsidR="008D0E0E" w:rsidRPr="00990B12">
              <w:t xml:space="preserve"> </w:t>
            </w:r>
            <w:r w:rsidRPr="00990B12">
              <w:t>6.2.3.15-1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990B12" w:rsidRDefault="00412815" w:rsidP="007B7ECE">
            <w:pPr>
              <w:pStyle w:val="TAC"/>
            </w:pPr>
            <w:r w:rsidRPr="00990B12">
              <w:t>Clause</w:t>
            </w:r>
            <w:r w:rsidR="008D0E0E" w:rsidRPr="00990B12">
              <w:t xml:space="preserve"> </w:t>
            </w:r>
            <w:r w:rsidRPr="00990B12">
              <w:t>6.2.3.</w:t>
            </w:r>
            <w:r w:rsidR="001265E6" w:rsidRPr="00990B12">
              <w:t>15</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Pr="00990B12">
              <w:rPr>
                <w:vertAlign w:val="superscript"/>
              </w:rPr>
              <w:t>2</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990B12" w:rsidRDefault="00243DF8" w:rsidP="007B7ECE">
            <w:pPr>
              <w:pStyle w:val="TAC"/>
              <w:rPr>
                <w:rFonts w:eastAsia="SimSun"/>
              </w:rPr>
            </w:pPr>
            <w:r w:rsidRPr="00990B12">
              <w:rPr>
                <w:rFonts w:eastAsia="SimSun"/>
              </w:rPr>
              <w:t>Table 6.2.3.3.1-3, and</w:t>
            </w:r>
          </w:p>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9539BD"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9539BD" w:rsidRPr="00990B12" w:rsidRDefault="009539BD" w:rsidP="009539BD">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2FECF8CE" w14:textId="78DC6299"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9539BD" w:rsidRPr="00990B12" w:rsidRDefault="009539BD" w:rsidP="009539BD">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2E0F7E6" w:rsidR="009539BD" w:rsidRPr="00990B12" w:rsidRDefault="009539BD" w:rsidP="009539BD">
            <w:pPr>
              <w:pStyle w:val="TAC"/>
            </w:pPr>
            <w:r w:rsidRPr="006E75B2">
              <w:rPr>
                <w:rFonts w:cs="Arial"/>
                <w:lang w:val="fr-FR"/>
              </w:rPr>
              <w:t xml:space="preserve">Clause 6.2.3.3 </w:t>
            </w:r>
            <w:r w:rsidRPr="006E75B2">
              <w:rPr>
                <w:rFonts w:eastAsia="SimSun" w:cs="Arial"/>
                <w:lang w:val="fr-FR"/>
              </w:rPr>
              <w:t>in 3GPP TS 38.101-1 [5]</w:t>
            </w:r>
          </w:p>
        </w:tc>
      </w:tr>
      <w:tr w:rsidR="009539BD"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9539BD" w:rsidRPr="00990B12" w:rsidRDefault="009539BD" w:rsidP="009539BD">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022FE309" w14:textId="6599CCFB"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9539BD" w:rsidRPr="00990B12" w:rsidRDefault="009539BD" w:rsidP="009539BD">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712DDDAD" w:rsidR="009539BD" w:rsidRPr="00990B12" w:rsidRDefault="009539BD" w:rsidP="009539BD">
            <w:pPr>
              <w:pStyle w:val="TAC"/>
            </w:pPr>
            <w:r w:rsidRPr="006E75B2">
              <w:rPr>
                <w:rFonts w:cs="Arial"/>
                <w:lang w:val="fr-FR"/>
              </w:rPr>
              <w:t>Clause 6.2.3.4</w:t>
            </w:r>
            <w:r w:rsidRPr="006E75B2">
              <w:rPr>
                <w:rFonts w:eastAsia="SimSun" w:cs="Arial"/>
                <w:lang w:val="fr-FR"/>
              </w:rPr>
              <w:t xml:space="preserve"> in 3GPP TS 38.101-1 [5]</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77777777" w:rsidR="003E432C" w:rsidRPr="00990B12" w:rsidRDefault="003E432C" w:rsidP="003E432C">
            <w:pPr>
              <w:pStyle w:val="TAN"/>
              <w:rPr>
                <w:rFonts w:eastAsia="SimSun"/>
              </w:rPr>
            </w:pPr>
            <w:r w:rsidRPr="00990B12">
              <w:t xml:space="preserve">NOTE 2: </w:t>
            </w:r>
            <w:r w:rsidRPr="00990B12">
              <w:tab/>
              <w:t>A-MPR for the upper 5 MHz of the band is not specified, and therefore shall be used as a guard band.</w:t>
            </w:r>
          </w:p>
          <w:p w14:paraId="6D8D1C30" w14:textId="1E0AD1E1" w:rsidR="003E432C" w:rsidRPr="00990B12" w:rsidRDefault="003E432C" w:rsidP="003E432C">
            <w:pPr>
              <w:pStyle w:val="TAN"/>
            </w:pPr>
            <w:r w:rsidRPr="00990B12">
              <w:rPr>
                <w:rFonts w:eastAsia="SimSun"/>
              </w:rPr>
              <w:t xml:space="preserve">NOTE 3: </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14" w:name="_CRTable6_2_3_3_12"/>
      <w:r w:rsidRPr="00990B12">
        <w:t xml:space="preserve">Table </w:t>
      </w:r>
      <w:bookmarkEnd w:id="814"/>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990B12" w:rsidRDefault="00412815" w:rsidP="00AE3F12">
            <w:pPr>
              <w:pStyle w:val="TAC"/>
            </w:pPr>
            <w:r w:rsidRPr="00990B12">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77777777" w:rsidR="00412815" w:rsidRPr="00990B12" w:rsidRDefault="00412815" w:rsidP="00412815">
      <w:pPr>
        <w:pStyle w:val="TH"/>
      </w:pPr>
      <w:bookmarkStart w:id="815" w:name="_CRTable6_2_3_3_13"/>
      <w:r w:rsidRPr="00990B12">
        <w:t xml:space="preserve">Table </w:t>
      </w:r>
      <w:bookmarkEnd w:id="815"/>
      <w:r w:rsidRPr="00990B12">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990B12" w14:paraId="2DF01274" w14:textId="77777777" w:rsidTr="008D0E0E">
        <w:trPr>
          <w:jc w:val="center"/>
        </w:trPr>
        <w:tc>
          <w:tcPr>
            <w:tcW w:w="2461" w:type="dxa"/>
            <w:gridSpan w:val="2"/>
            <w:noWrap/>
            <w:hideMark/>
          </w:tcPr>
          <w:p w14:paraId="12BDA3C9" w14:textId="77777777" w:rsidR="00412815" w:rsidRPr="00990B12" w:rsidRDefault="00412815" w:rsidP="00AE3F12">
            <w:pPr>
              <w:pStyle w:val="TAH"/>
            </w:pPr>
            <w:r w:rsidRPr="00990B12">
              <w:t>Modulation/Waveform</w:t>
            </w:r>
          </w:p>
        </w:tc>
        <w:tc>
          <w:tcPr>
            <w:tcW w:w="2277" w:type="dxa"/>
            <w:noWrap/>
            <w:hideMark/>
          </w:tcPr>
          <w:p w14:paraId="10412333" w14:textId="72D4E4BD" w:rsidR="00412815" w:rsidRPr="00990B12" w:rsidRDefault="00412815" w:rsidP="00AE3F12">
            <w:pPr>
              <w:pStyle w:val="TAH"/>
            </w:pPr>
            <w:r w:rsidRPr="00990B12">
              <w:t>Outer</w:t>
            </w:r>
            <w:r w:rsidR="008D0E0E" w:rsidRPr="00990B12">
              <w:t xml:space="preserve"> </w:t>
            </w:r>
            <w:r w:rsidRPr="00990B12">
              <w:t>(dB)</w:t>
            </w:r>
          </w:p>
        </w:tc>
      </w:tr>
      <w:tr w:rsidR="00412815" w:rsidRPr="00990B12" w14:paraId="60E3885B" w14:textId="77777777" w:rsidTr="008D0E0E">
        <w:trPr>
          <w:jc w:val="center"/>
        </w:trPr>
        <w:tc>
          <w:tcPr>
            <w:tcW w:w="979" w:type="dxa"/>
            <w:tcBorders>
              <w:bottom w:val="nil"/>
            </w:tcBorders>
            <w:noWrap/>
          </w:tcPr>
          <w:p w14:paraId="6E00A515" w14:textId="77777777" w:rsidR="00412815" w:rsidRPr="00990B12" w:rsidRDefault="00412815" w:rsidP="00AE3F12">
            <w:pPr>
              <w:pStyle w:val="TAC"/>
            </w:pPr>
            <w:r w:rsidRPr="00990B12">
              <w:t>DFT-s-OFDM</w:t>
            </w:r>
          </w:p>
        </w:tc>
        <w:tc>
          <w:tcPr>
            <w:tcW w:w="1482" w:type="dxa"/>
            <w:hideMark/>
          </w:tcPr>
          <w:p w14:paraId="29CA18A2" w14:textId="08992EEC" w:rsidR="00412815" w:rsidRPr="00990B12" w:rsidRDefault="00412815" w:rsidP="00AE3F12">
            <w:pPr>
              <w:pStyle w:val="TAC"/>
            </w:pPr>
            <w:r w:rsidRPr="00990B12">
              <w:t>Pi/2</w:t>
            </w:r>
            <w:r w:rsidR="008D0E0E" w:rsidRPr="00990B12">
              <w:t xml:space="preserve"> </w:t>
            </w:r>
            <w:r w:rsidRPr="00990B12">
              <w:t>BPSK</w:t>
            </w:r>
          </w:p>
        </w:tc>
        <w:tc>
          <w:tcPr>
            <w:tcW w:w="2277" w:type="dxa"/>
            <w:noWrap/>
            <w:hideMark/>
          </w:tcPr>
          <w:p w14:paraId="491FB806" w14:textId="46048308" w:rsidR="00412815" w:rsidRPr="00990B12" w:rsidRDefault="00412815" w:rsidP="00AE3F12">
            <w:pPr>
              <w:pStyle w:val="TAC"/>
            </w:pPr>
            <w:r w:rsidRPr="00990B12">
              <w:t>≤</w:t>
            </w:r>
            <w:r w:rsidR="008D0E0E" w:rsidRPr="00990B12">
              <w:t xml:space="preserve"> </w:t>
            </w:r>
            <w:r w:rsidRPr="00990B12">
              <w:t>2</w:t>
            </w:r>
          </w:p>
        </w:tc>
      </w:tr>
      <w:tr w:rsidR="00412815" w:rsidRPr="00990B12" w14:paraId="5E1D99BC" w14:textId="77777777" w:rsidTr="008D0E0E">
        <w:trPr>
          <w:jc w:val="center"/>
        </w:trPr>
        <w:tc>
          <w:tcPr>
            <w:tcW w:w="979" w:type="dxa"/>
            <w:tcBorders>
              <w:top w:val="nil"/>
              <w:bottom w:val="nil"/>
            </w:tcBorders>
            <w:hideMark/>
          </w:tcPr>
          <w:p w14:paraId="13F30485" w14:textId="77777777" w:rsidR="00412815" w:rsidRPr="00990B12" w:rsidRDefault="00412815" w:rsidP="00AE3F12">
            <w:pPr>
              <w:pStyle w:val="TAC"/>
            </w:pPr>
          </w:p>
        </w:tc>
        <w:tc>
          <w:tcPr>
            <w:tcW w:w="1482" w:type="dxa"/>
            <w:hideMark/>
          </w:tcPr>
          <w:p w14:paraId="6D0126A6" w14:textId="77777777" w:rsidR="00412815" w:rsidRPr="00990B12" w:rsidRDefault="00412815" w:rsidP="00AE3F12">
            <w:pPr>
              <w:pStyle w:val="TAC"/>
            </w:pPr>
            <w:r w:rsidRPr="00990B12">
              <w:t>QPSK</w:t>
            </w:r>
          </w:p>
        </w:tc>
        <w:tc>
          <w:tcPr>
            <w:tcW w:w="2277" w:type="dxa"/>
            <w:noWrap/>
            <w:hideMark/>
          </w:tcPr>
          <w:p w14:paraId="6034A151" w14:textId="11A6988B" w:rsidR="00412815" w:rsidRPr="00990B12" w:rsidRDefault="00412815" w:rsidP="00AE3F12">
            <w:pPr>
              <w:pStyle w:val="TAC"/>
            </w:pPr>
            <w:r w:rsidRPr="00990B12">
              <w:t>≤</w:t>
            </w:r>
            <w:r w:rsidR="008D0E0E" w:rsidRPr="00990B12">
              <w:t xml:space="preserve"> </w:t>
            </w:r>
            <w:r w:rsidRPr="00990B12">
              <w:t>2</w:t>
            </w:r>
          </w:p>
        </w:tc>
      </w:tr>
      <w:tr w:rsidR="00412815" w:rsidRPr="00990B12" w14:paraId="7CF7D330" w14:textId="77777777" w:rsidTr="008D0E0E">
        <w:trPr>
          <w:jc w:val="center"/>
        </w:trPr>
        <w:tc>
          <w:tcPr>
            <w:tcW w:w="979" w:type="dxa"/>
            <w:tcBorders>
              <w:top w:val="nil"/>
              <w:bottom w:val="nil"/>
            </w:tcBorders>
            <w:hideMark/>
          </w:tcPr>
          <w:p w14:paraId="309F9E0F" w14:textId="77777777" w:rsidR="00412815" w:rsidRPr="00990B12" w:rsidRDefault="00412815" w:rsidP="00AE3F12">
            <w:pPr>
              <w:pStyle w:val="TAC"/>
            </w:pPr>
          </w:p>
        </w:tc>
        <w:tc>
          <w:tcPr>
            <w:tcW w:w="1482" w:type="dxa"/>
            <w:hideMark/>
          </w:tcPr>
          <w:p w14:paraId="767F7A57" w14:textId="32FF3EAA" w:rsidR="00412815" w:rsidRPr="00990B12" w:rsidRDefault="00412815" w:rsidP="00AE3F12">
            <w:pPr>
              <w:pStyle w:val="TAC"/>
            </w:pPr>
            <w:r w:rsidRPr="00990B12">
              <w:t>16</w:t>
            </w:r>
            <w:r w:rsidR="008D0E0E" w:rsidRPr="00990B12">
              <w:t xml:space="preserve"> </w:t>
            </w:r>
            <w:r w:rsidRPr="00990B12">
              <w:t>QAM</w:t>
            </w:r>
          </w:p>
        </w:tc>
        <w:tc>
          <w:tcPr>
            <w:tcW w:w="2277" w:type="dxa"/>
            <w:noWrap/>
            <w:hideMark/>
          </w:tcPr>
          <w:p w14:paraId="13855418" w14:textId="635C2D9A" w:rsidR="00412815" w:rsidRPr="00990B12" w:rsidRDefault="00412815" w:rsidP="00AE3F12">
            <w:pPr>
              <w:pStyle w:val="TAC"/>
            </w:pPr>
            <w:r w:rsidRPr="00990B12">
              <w:t>≤</w:t>
            </w:r>
            <w:r w:rsidR="008D0E0E" w:rsidRPr="00990B12">
              <w:t xml:space="preserve"> </w:t>
            </w:r>
            <w:r w:rsidRPr="00990B12">
              <w:t>2.5</w:t>
            </w:r>
          </w:p>
        </w:tc>
      </w:tr>
      <w:tr w:rsidR="00412815" w:rsidRPr="00990B12" w14:paraId="1057E036" w14:textId="77777777" w:rsidTr="008D0E0E">
        <w:trPr>
          <w:jc w:val="center"/>
        </w:trPr>
        <w:tc>
          <w:tcPr>
            <w:tcW w:w="979" w:type="dxa"/>
            <w:tcBorders>
              <w:top w:val="nil"/>
              <w:bottom w:val="nil"/>
            </w:tcBorders>
            <w:hideMark/>
          </w:tcPr>
          <w:p w14:paraId="4A6DDAAA" w14:textId="77777777" w:rsidR="00412815" w:rsidRPr="00990B12" w:rsidRDefault="00412815" w:rsidP="00AE3F12">
            <w:pPr>
              <w:pStyle w:val="TAC"/>
            </w:pPr>
          </w:p>
        </w:tc>
        <w:tc>
          <w:tcPr>
            <w:tcW w:w="1482" w:type="dxa"/>
            <w:hideMark/>
          </w:tcPr>
          <w:p w14:paraId="736A79E8" w14:textId="703D9BD8" w:rsidR="00412815" w:rsidRPr="00990B12" w:rsidRDefault="00412815" w:rsidP="00AE3F12">
            <w:pPr>
              <w:pStyle w:val="TAC"/>
            </w:pPr>
            <w:r w:rsidRPr="00990B12">
              <w:t>64</w:t>
            </w:r>
            <w:r w:rsidR="008D0E0E" w:rsidRPr="00990B12">
              <w:t xml:space="preserve"> </w:t>
            </w:r>
            <w:r w:rsidRPr="00990B12">
              <w:t>QAM</w:t>
            </w:r>
          </w:p>
        </w:tc>
        <w:tc>
          <w:tcPr>
            <w:tcW w:w="2277" w:type="dxa"/>
            <w:noWrap/>
            <w:hideMark/>
          </w:tcPr>
          <w:p w14:paraId="56D3A46D" w14:textId="753B8A0F" w:rsidR="00412815" w:rsidRPr="00990B12" w:rsidRDefault="00412815" w:rsidP="00AE3F12">
            <w:pPr>
              <w:pStyle w:val="TAC"/>
            </w:pPr>
            <w:r w:rsidRPr="00990B12">
              <w:t>≤</w:t>
            </w:r>
            <w:r w:rsidR="008D0E0E" w:rsidRPr="00990B12">
              <w:t xml:space="preserve"> </w:t>
            </w:r>
            <w:r w:rsidRPr="00990B12">
              <w:t>3</w:t>
            </w:r>
          </w:p>
        </w:tc>
      </w:tr>
      <w:tr w:rsidR="00412815" w:rsidRPr="00990B12" w14:paraId="043B4B3D" w14:textId="77777777" w:rsidTr="008D0E0E">
        <w:trPr>
          <w:jc w:val="center"/>
        </w:trPr>
        <w:tc>
          <w:tcPr>
            <w:tcW w:w="979" w:type="dxa"/>
            <w:tcBorders>
              <w:bottom w:val="nil"/>
            </w:tcBorders>
            <w:noWrap/>
            <w:hideMark/>
          </w:tcPr>
          <w:p w14:paraId="51A67FC4" w14:textId="77777777" w:rsidR="00412815" w:rsidRPr="00990B12" w:rsidRDefault="00412815" w:rsidP="00AE3F12">
            <w:pPr>
              <w:pStyle w:val="TAC"/>
            </w:pPr>
            <w:r w:rsidRPr="00990B12">
              <w:t>CP-OFDM</w:t>
            </w:r>
          </w:p>
        </w:tc>
        <w:tc>
          <w:tcPr>
            <w:tcW w:w="1482" w:type="dxa"/>
            <w:hideMark/>
          </w:tcPr>
          <w:p w14:paraId="7B8067E1" w14:textId="77777777" w:rsidR="00412815" w:rsidRPr="00990B12" w:rsidRDefault="00412815" w:rsidP="00AE3F12">
            <w:pPr>
              <w:pStyle w:val="TAC"/>
            </w:pPr>
            <w:r w:rsidRPr="00990B12">
              <w:t>QPSK</w:t>
            </w:r>
          </w:p>
        </w:tc>
        <w:tc>
          <w:tcPr>
            <w:tcW w:w="2277" w:type="dxa"/>
            <w:noWrap/>
            <w:hideMark/>
          </w:tcPr>
          <w:p w14:paraId="081E0F3D" w14:textId="27FB3E2C" w:rsidR="00412815" w:rsidRPr="00990B12" w:rsidRDefault="00412815" w:rsidP="00AE3F12">
            <w:pPr>
              <w:pStyle w:val="TAC"/>
            </w:pPr>
            <w:r w:rsidRPr="00990B12">
              <w:t>≤</w:t>
            </w:r>
            <w:r w:rsidR="008D0E0E" w:rsidRPr="00990B12">
              <w:t xml:space="preserve"> </w:t>
            </w:r>
            <w:r w:rsidRPr="00990B12">
              <w:t>4</w:t>
            </w:r>
          </w:p>
        </w:tc>
      </w:tr>
      <w:tr w:rsidR="00412815" w:rsidRPr="00990B12" w14:paraId="12AD6D99" w14:textId="77777777" w:rsidTr="008D0E0E">
        <w:trPr>
          <w:jc w:val="center"/>
        </w:trPr>
        <w:tc>
          <w:tcPr>
            <w:tcW w:w="979" w:type="dxa"/>
            <w:tcBorders>
              <w:top w:val="nil"/>
              <w:bottom w:val="nil"/>
            </w:tcBorders>
            <w:noWrap/>
          </w:tcPr>
          <w:p w14:paraId="71C21FD9" w14:textId="77777777" w:rsidR="00412815" w:rsidRPr="00990B12" w:rsidRDefault="00412815" w:rsidP="00AE3F12">
            <w:pPr>
              <w:pStyle w:val="TAC"/>
            </w:pPr>
          </w:p>
        </w:tc>
        <w:tc>
          <w:tcPr>
            <w:tcW w:w="1482" w:type="dxa"/>
          </w:tcPr>
          <w:p w14:paraId="3F4CCCFB" w14:textId="76F24C7C" w:rsidR="00412815" w:rsidRPr="00990B12" w:rsidRDefault="00412815" w:rsidP="00AE3F12">
            <w:pPr>
              <w:pStyle w:val="TAC"/>
            </w:pPr>
            <w:r w:rsidRPr="00990B12">
              <w:t>16</w:t>
            </w:r>
            <w:r w:rsidR="008D0E0E" w:rsidRPr="00990B12">
              <w:t xml:space="preserve"> </w:t>
            </w:r>
            <w:r w:rsidRPr="00990B12">
              <w:t>QAM</w:t>
            </w:r>
          </w:p>
        </w:tc>
        <w:tc>
          <w:tcPr>
            <w:tcW w:w="2277" w:type="dxa"/>
            <w:noWrap/>
          </w:tcPr>
          <w:p w14:paraId="00608A7C" w14:textId="1FC7F8D8" w:rsidR="00412815" w:rsidRPr="00990B12" w:rsidRDefault="00412815" w:rsidP="00AE3F12">
            <w:pPr>
              <w:pStyle w:val="TAC"/>
            </w:pPr>
            <w:r w:rsidRPr="00990B12">
              <w:t>≤</w:t>
            </w:r>
            <w:r w:rsidR="008D0E0E" w:rsidRPr="00990B12">
              <w:t xml:space="preserve"> </w:t>
            </w:r>
            <w:r w:rsidRPr="00990B12">
              <w:t>4</w:t>
            </w:r>
          </w:p>
        </w:tc>
      </w:tr>
      <w:tr w:rsidR="00020106" w:rsidRPr="00990B12" w14:paraId="2AE049CB" w14:textId="77777777" w:rsidTr="00020106">
        <w:trPr>
          <w:jc w:val="center"/>
        </w:trPr>
        <w:tc>
          <w:tcPr>
            <w:tcW w:w="979" w:type="dxa"/>
            <w:tcBorders>
              <w:top w:val="nil"/>
              <w:bottom w:val="single" w:sz="4" w:space="0" w:color="auto"/>
            </w:tcBorders>
            <w:noWrap/>
          </w:tcPr>
          <w:p w14:paraId="28A45488" w14:textId="77777777" w:rsidR="00020106" w:rsidRPr="00990B12" w:rsidRDefault="00020106" w:rsidP="00020106">
            <w:pPr>
              <w:pStyle w:val="TAC"/>
            </w:pPr>
          </w:p>
        </w:tc>
        <w:tc>
          <w:tcPr>
            <w:tcW w:w="1482" w:type="dxa"/>
          </w:tcPr>
          <w:p w14:paraId="434BBF9F" w14:textId="611DA451" w:rsidR="00020106" w:rsidRPr="00990B12" w:rsidRDefault="00020106" w:rsidP="00020106">
            <w:pPr>
              <w:pStyle w:val="TAC"/>
            </w:pPr>
            <w:r w:rsidRPr="00990B12">
              <w:t>64 QAM</w:t>
            </w:r>
          </w:p>
        </w:tc>
        <w:tc>
          <w:tcPr>
            <w:tcW w:w="2277" w:type="dxa"/>
            <w:noWrap/>
          </w:tcPr>
          <w:p w14:paraId="4C0304E9" w14:textId="4935A3D9" w:rsidR="00020106" w:rsidRPr="00990B12" w:rsidRDefault="00020106" w:rsidP="00020106">
            <w:pPr>
              <w:pStyle w:val="TAC"/>
            </w:pPr>
            <w:r w:rsidRPr="00990B12">
              <w:t>≤ 4</w:t>
            </w:r>
          </w:p>
        </w:tc>
      </w:tr>
    </w:tbl>
    <w:p w14:paraId="368A0788" w14:textId="77777777" w:rsidR="00412815" w:rsidRPr="00990B12" w:rsidRDefault="00412815" w:rsidP="00412815">
      <w:pPr>
        <w:rPr>
          <w:lang w:eastAsia="fr-FR"/>
        </w:rPr>
      </w:pPr>
    </w:p>
    <w:p w14:paraId="390ECE7E" w14:textId="77777777" w:rsidR="00D771D7" w:rsidRPr="00990B12" w:rsidRDefault="00D771D7" w:rsidP="00D771D7">
      <w:pPr>
        <w:pStyle w:val="Heading4"/>
      </w:pPr>
      <w:bookmarkStart w:id="816" w:name="_CR6_2_3_3_2"/>
      <w:bookmarkStart w:id="817" w:name="_Toc155382148"/>
      <w:bookmarkStart w:id="818" w:name="_Toc161753855"/>
      <w:bookmarkStart w:id="819" w:name="_Toc161754476"/>
      <w:bookmarkStart w:id="820" w:name="_Toc163202049"/>
      <w:bookmarkStart w:id="821" w:name="_Toc169888311"/>
      <w:bookmarkStart w:id="822" w:name="_Toc171551500"/>
      <w:bookmarkStart w:id="823" w:name="_Toc36226501"/>
      <w:bookmarkStart w:id="824" w:name="_Toc44323756"/>
      <w:bookmarkStart w:id="825" w:name="_Toc52989921"/>
      <w:bookmarkStart w:id="826" w:name="_Toc60823112"/>
      <w:bookmarkStart w:id="827" w:name="_Toc60825034"/>
      <w:bookmarkStart w:id="828" w:name="_Toc69305931"/>
      <w:bookmarkStart w:id="829" w:name="_Toc69309765"/>
      <w:bookmarkStart w:id="830" w:name="_Toc76020077"/>
      <w:bookmarkStart w:id="831" w:name="_Toc83720549"/>
      <w:bookmarkStart w:id="832" w:name="_Toc90916403"/>
      <w:bookmarkStart w:id="833" w:name="_Toc90916600"/>
      <w:bookmarkStart w:id="834" w:name="_Toc90917356"/>
      <w:bookmarkStart w:id="835" w:name="_Toc210629005"/>
      <w:bookmarkEnd w:id="816"/>
      <w:r w:rsidRPr="00990B12">
        <w:rPr>
          <w:sz w:val="22"/>
        </w:rPr>
        <w:t>6.2.3.3.2</w:t>
      </w:r>
      <w:r w:rsidRPr="00990B12">
        <w:rPr>
          <w:sz w:val="22"/>
        </w:rPr>
        <w:tab/>
        <w:t>A-MPR for NS_03N</w:t>
      </w:r>
      <w:bookmarkEnd w:id="817"/>
      <w:bookmarkEnd w:id="818"/>
      <w:bookmarkEnd w:id="819"/>
      <w:bookmarkEnd w:id="820"/>
      <w:bookmarkEnd w:id="821"/>
      <w:bookmarkEnd w:id="822"/>
      <w:bookmarkEnd w:id="835"/>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32EE3652" w14:textId="77777777" w:rsidTr="00B870E5">
        <w:tc>
          <w:tcPr>
            <w:tcW w:w="1359" w:type="dxa"/>
          </w:tcPr>
          <w:p w14:paraId="163A5BB2" w14:textId="77777777" w:rsidR="00D771D7" w:rsidRPr="00990B12" w:rsidRDefault="00D771D7" w:rsidP="00B870E5">
            <w:pPr>
              <w:pStyle w:val="TAH"/>
              <w:rPr>
                <w:lang w:val="en-GB"/>
              </w:rPr>
            </w:pPr>
            <w:r w:rsidRPr="00990B12">
              <w:rPr>
                <w:lang w:val="en-GB"/>
              </w:rPr>
              <w:t>Channel BW</w:t>
            </w:r>
          </w:p>
        </w:tc>
        <w:tc>
          <w:tcPr>
            <w:tcW w:w="2322" w:type="dxa"/>
          </w:tcPr>
          <w:p w14:paraId="57DC78BB" w14:textId="77777777" w:rsidR="00D771D7" w:rsidRPr="00990B12" w:rsidRDefault="00D771D7" w:rsidP="00B870E5">
            <w:pPr>
              <w:pStyle w:val="TAH"/>
              <w:rPr>
                <w:lang w:val="en-GB"/>
              </w:rPr>
            </w:pPr>
            <w:r w:rsidRPr="00990B12">
              <w:rPr>
                <w:lang w:val="en-GB"/>
              </w:rPr>
              <w:t>Carrier Center Frequency</w:t>
            </w:r>
          </w:p>
        </w:tc>
        <w:tc>
          <w:tcPr>
            <w:tcW w:w="1926" w:type="dxa"/>
          </w:tcPr>
          <w:p w14:paraId="40107932" w14:textId="77777777" w:rsidR="00D771D7" w:rsidRPr="00990B12" w:rsidRDefault="00D771D7" w:rsidP="00B870E5">
            <w:pPr>
              <w:pStyle w:val="TAH"/>
              <w:rPr>
                <w:lang w:val="en-GB"/>
              </w:rPr>
            </w:pPr>
            <w:r w:rsidRPr="00990B12">
              <w:rPr>
                <w:lang w:val="en-GB"/>
              </w:rPr>
              <w:t>RB_start*12*SCS (MHz)</w:t>
            </w:r>
          </w:p>
        </w:tc>
        <w:tc>
          <w:tcPr>
            <w:tcW w:w="1926" w:type="dxa"/>
          </w:tcPr>
          <w:p w14:paraId="53065625" w14:textId="77777777" w:rsidR="00D771D7" w:rsidRPr="00990B12" w:rsidRDefault="00D771D7" w:rsidP="00B870E5">
            <w:pPr>
              <w:pStyle w:val="TAH"/>
              <w:rPr>
                <w:lang w:val="en-GB"/>
              </w:rPr>
            </w:pPr>
            <w:r w:rsidRPr="00990B12">
              <w:rPr>
                <w:lang w:val="en-GB"/>
              </w:rPr>
              <w:t>LCRB*12*SCS (MHz)</w:t>
            </w:r>
          </w:p>
        </w:tc>
        <w:tc>
          <w:tcPr>
            <w:tcW w:w="1927" w:type="dxa"/>
          </w:tcPr>
          <w:p w14:paraId="3523A142" w14:textId="77777777" w:rsidR="00D771D7" w:rsidRPr="00990B12" w:rsidRDefault="00D771D7" w:rsidP="00B870E5">
            <w:pPr>
              <w:pStyle w:val="TAH"/>
              <w:rPr>
                <w:lang w:val="en-GB"/>
              </w:rPr>
            </w:pPr>
            <w:r w:rsidRPr="00990B12">
              <w:rPr>
                <w:lang w:val="en-GB"/>
              </w:rPr>
              <w:t>A-MPR</w:t>
            </w:r>
          </w:p>
        </w:tc>
      </w:tr>
      <w:tr w:rsidR="00D771D7" w:rsidRPr="00990B12" w14:paraId="79E4DD96" w14:textId="77777777" w:rsidTr="00B870E5">
        <w:tc>
          <w:tcPr>
            <w:tcW w:w="1359" w:type="dxa"/>
            <w:vMerge w:val="restart"/>
          </w:tcPr>
          <w:p w14:paraId="77A6BD5B" w14:textId="77777777" w:rsidR="00D771D7" w:rsidRPr="00990B12" w:rsidRDefault="00D771D7" w:rsidP="00B870E5">
            <w:pPr>
              <w:pStyle w:val="TAC"/>
              <w:rPr>
                <w:lang w:val="en-GB"/>
              </w:rPr>
            </w:pPr>
            <w:r w:rsidRPr="00990B12">
              <w:rPr>
                <w:lang w:val="en-GB"/>
              </w:rPr>
              <w:t>5MHz</w:t>
            </w:r>
          </w:p>
        </w:tc>
        <w:tc>
          <w:tcPr>
            <w:tcW w:w="2322" w:type="dxa"/>
            <w:vMerge w:val="restart"/>
          </w:tcPr>
          <w:p w14:paraId="52BB3688" w14:textId="77777777" w:rsidR="00D771D7" w:rsidRPr="00990B12" w:rsidRDefault="00D771D7" w:rsidP="00B870E5">
            <w:pPr>
              <w:pStyle w:val="TAC"/>
              <w:rPr>
                <w:lang w:val="en-GB"/>
              </w:rPr>
            </w:pPr>
            <w:r w:rsidRPr="00990B12">
              <w:rPr>
                <w:lang w:val="en-GB"/>
              </w:rPr>
              <w:t>1612.5 &lt;= fc &lt; 1613.9</w:t>
            </w:r>
          </w:p>
        </w:tc>
        <w:tc>
          <w:tcPr>
            <w:tcW w:w="1926" w:type="dxa"/>
          </w:tcPr>
          <w:p w14:paraId="7327DD97" w14:textId="77777777" w:rsidR="00D771D7" w:rsidRPr="00990B12" w:rsidRDefault="00D771D7" w:rsidP="00B870E5">
            <w:pPr>
              <w:pStyle w:val="TAC"/>
              <w:rPr>
                <w:lang w:val="en-GB"/>
              </w:rPr>
            </w:pPr>
            <w:r w:rsidRPr="00990B12">
              <w:rPr>
                <w:lang w:val="en-GB"/>
              </w:rPr>
              <w:t>&lt;= 0.36</w:t>
            </w:r>
          </w:p>
        </w:tc>
        <w:tc>
          <w:tcPr>
            <w:tcW w:w="1926" w:type="dxa"/>
          </w:tcPr>
          <w:p w14:paraId="5B6CD00E" w14:textId="77777777" w:rsidR="00D771D7" w:rsidRPr="00990B12" w:rsidRDefault="00D771D7" w:rsidP="00B870E5">
            <w:pPr>
              <w:pStyle w:val="TAC"/>
              <w:rPr>
                <w:lang w:val="en-GB"/>
              </w:rPr>
            </w:pPr>
            <w:r w:rsidRPr="00990B12">
              <w:rPr>
                <w:lang w:val="en-GB"/>
              </w:rPr>
              <w:t>&lt;= 0.36</w:t>
            </w:r>
          </w:p>
        </w:tc>
        <w:tc>
          <w:tcPr>
            <w:tcW w:w="1927" w:type="dxa"/>
          </w:tcPr>
          <w:p w14:paraId="78769FFE" w14:textId="77777777" w:rsidR="00D771D7" w:rsidRPr="00990B12" w:rsidRDefault="00D771D7" w:rsidP="00B870E5">
            <w:pPr>
              <w:pStyle w:val="TAC"/>
              <w:rPr>
                <w:lang w:val="en-GB"/>
              </w:rPr>
            </w:pPr>
            <w:r w:rsidRPr="00990B12">
              <w:rPr>
                <w:lang w:val="en-GB"/>
              </w:rPr>
              <w:t>A1</w:t>
            </w:r>
          </w:p>
        </w:tc>
      </w:tr>
      <w:tr w:rsidR="00D771D7" w:rsidRPr="00990B12" w14:paraId="14BF8132" w14:textId="77777777" w:rsidTr="00B870E5">
        <w:tc>
          <w:tcPr>
            <w:tcW w:w="1359" w:type="dxa"/>
            <w:vMerge/>
          </w:tcPr>
          <w:p w14:paraId="5C15CFAE" w14:textId="77777777" w:rsidR="00D771D7" w:rsidRPr="00990B12" w:rsidRDefault="00D771D7" w:rsidP="00B870E5">
            <w:pPr>
              <w:pStyle w:val="TAC"/>
              <w:rPr>
                <w:lang w:val="en-GB"/>
              </w:rPr>
            </w:pPr>
          </w:p>
        </w:tc>
        <w:tc>
          <w:tcPr>
            <w:tcW w:w="2322" w:type="dxa"/>
            <w:vMerge/>
          </w:tcPr>
          <w:p w14:paraId="4BCD40B8" w14:textId="77777777" w:rsidR="00D771D7" w:rsidRPr="00990B12" w:rsidRDefault="00D771D7" w:rsidP="00B870E5">
            <w:pPr>
              <w:pStyle w:val="TAC"/>
              <w:rPr>
                <w:lang w:val="en-GB"/>
              </w:rPr>
            </w:pPr>
          </w:p>
        </w:tc>
        <w:tc>
          <w:tcPr>
            <w:tcW w:w="1926" w:type="dxa"/>
          </w:tcPr>
          <w:p w14:paraId="1C38AC03" w14:textId="77777777" w:rsidR="00D771D7" w:rsidRPr="00990B12" w:rsidRDefault="00D771D7" w:rsidP="00B870E5">
            <w:pPr>
              <w:pStyle w:val="TAC"/>
              <w:rPr>
                <w:lang w:val="en-GB"/>
              </w:rPr>
            </w:pPr>
          </w:p>
        </w:tc>
        <w:tc>
          <w:tcPr>
            <w:tcW w:w="1926" w:type="dxa"/>
          </w:tcPr>
          <w:p w14:paraId="452BA869" w14:textId="77777777" w:rsidR="00D771D7" w:rsidRPr="00990B12" w:rsidRDefault="00D771D7" w:rsidP="00B870E5">
            <w:pPr>
              <w:pStyle w:val="TAC"/>
              <w:rPr>
                <w:lang w:val="en-GB"/>
              </w:rPr>
            </w:pPr>
            <w:r w:rsidRPr="00990B12">
              <w:rPr>
                <w:lang w:val="en-GB"/>
              </w:rPr>
              <w:t>&gt;= 2.88</w:t>
            </w:r>
          </w:p>
        </w:tc>
        <w:tc>
          <w:tcPr>
            <w:tcW w:w="1927" w:type="dxa"/>
          </w:tcPr>
          <w:p w14:paraId="36E89C43" w14:textId="77777777" w:rsidR="00D771D7" w:rsidRPr="00990B12" w:rsidRDefault="00D771D7" w:rsidP="00B870E5">
            <w:pPr>
              <w:pStyle w:val="TAC"/>
              <w:rPr>
                <w:lang w:val="en-GB"/>
              </w:rPr>
            </w:pPr>
            <w:r w:rsidRPr="00990B12">
              <w:rPr>
                <w:lang w:val="en-GB"/>
              </w:rPr>
              <w:t>A2</w:t>
            </w:r>
          </w:p>
        </w:tc>
      </w:tr>
      <w:tr w:rsidR="00D771D7" w:rsidRPr="00990B12" w14:paraId="3F5D5DD9" w14:textId="77777777" w:rsidTr="00B870E5">
        <w:tc>
          <w:tcPr>
            <w:tcW w:w="1359" w:type="dxa"/>
            <w:vMerge/>
          </w:tcPr>
          <w:p w14:paraId="11CC2040" w14:textId="77777777" w:rsidR="00D771D7" w:rsidRPr="00990B12" w:rsidRDefault="00D771D7" w:rsidP="00B870E5">
            <w:pPr>
              <w:pStyle w:val="TAC"/>
              <w:rPr>
                <w:lang w:val="en-GB"/>
              </w:rPr>
            </w:pPr>
          </w:p>
        </w:tc>
        <w:tc>
          <w:tcPr>
            <w:tcW w:w="2322" w:type="dxa"/>
          </w:tcPr>
          <w:p w14:paraId="5EFDFCDB" w14:textId="77777777" w:rsidR="00D771D7" w:rsidRPr="00990B12" w:rsidRDefault="00D771D7" w:rsidP="00B870E5">
            <w:pPr>
              <w:pStyle w:val="TAC"/>
              <w:rPr>
                <w:lang w:val="en-GB"/>
              </w:rPr>
            </w:pPr>
            <w:r w:rsidRPr="00990B12">
              <w:rPr>
                <w:lang w:val="en-GB"/>
              </w:rPr>
              <w:t>1613.9 &lt;= fc &lt; 1615.7</w:t>
            </w:r>
          </w:p>
        </w:tc>
        <w:tc>
          <w:tcPr>
            <w:tcW w:w="1926" w:type="dxa"/>
          </w:tcPr>
          <w:p w14:paraId="50DA53F2" w14:textId="77777777" w:rsidR="00D771D7" w:rsidRPr="00990B12" w:rsidRDefault="00D771D7" w:rsidP="00B870E5">
            <w:pPr>
              <w:pStyle w:val="TAC"/>
              <w:rPr>
                <w:lang w:val="en-GB"/>
              </w:rPr>
            </w:pPr>
          </w:p>
        </w:tc>
        <w:tc>
          <w:tcPr>
            <w:tcW w:w="1926" w:type="dxa"/>
          </w:tcPr>
          <w:p w14:paraId="62D34474" w14:textId="77777777" w:rsidR="00D771D7" w:rsidRPr="00990B12" w:rsidRDefault="00D771D7" w:rsidP="00B870E5">
            <w:pPr>
              <w:pStyle w:val="TAC"/>
              <w:rPr>
                <w:lang w:val="en-GB"/>
              </w:rPr>
            </w:pPr>
            <w:r w:rsidRPr="00990B12">
              <w:rPr>
                <w:lang w:val="en-GB"/>
              </w:rPr>
              <w:t>&gt;= 3.24</w:t>
            </w:r>
          </w:p>
        </w:tc>
        <w:tc>
          <w:tcPr>
            <w:tcW w:w="1927" w:type="dxa"/>
          </w:tcPr>
          <w:p w14:paraId="5DF5F24D" w14:textId="77777777" w:rsidR="00D771D7" w:rsidRPr="00990B12" w:rsidRDefault="00D771D7" w:rsidP="00B870E5">
            <w:pPr>
              <w:pStyle w:val="TAC"/>
              <w:rPr>
                <w:lang w:val="en-GB"/>
              </w:rPr>
            </w:pPr>
            <w:r w:rsidRPr="00990B12">
              <w:rPr>
                <w:lang w:val="en-GB"/>
              </w:rPr>
              <w:t>A3</w:t>
            </w:r>
          </w:p>
        </w:tc>
      </w:tr>
      <w:tr w:rsidR="00D771D7" w:rsidRPr="00990B12" w14:paraId="3EDD92D1" w14:textId="77777777" w:rsidTr="00B870E5">
        <w:tc>
          <w:tcPr>
            <w:tcW w:w="1359" w:type="dxa"/>
            <w:vMerge w:val="restart"/>
          </w:tcPr>
          <w:p w14:paraId="7BE61A8E" w14:textId="77777777" w:rsidR="00D771D7" w:rsidRPr="00990B12" w:rsidRDefault="00D771D7" w:rsidP="00B870E5">
            <w:pPr>
              <w:pStyle w:val="TAC"/>
              <w:rPr>
                <w:lang w:val="en-GB"/>
              </w:rPr>
            </w:pPr>
            <w:r w:rsidRPr="00990B12">
              <w:rPr>
                <w:lang w:val="en-GB"/>
              </w:rPr>
              <w:t>10MHz</w:t>
            </w:r>
          </w:p>
        </w:tc>
        <w:tc>
          <w:tcPr>
            <w:tcW w:w="2322" w:type="dxa"/>
            <w:vMerge w:val="restart"/>
          </w:tcPr>
          <w:p w14:paraId="4595B9CA" w14:textId="77777777" w:rsidR="00D771D7" w:rsidRPr="00990B12" w:rsidRDefault="00D771D7" w:rsidP="00B870E5">
            <w:pPr>
              <w:pStyle w:val="TAC"/>
              <w:rPr>
                <w:lang w:val="en-GB"/>
              </w:rPr>
            </w:pPr>
            <w:r w:rsidRPr="00990B12">
              <w:rPr>
                <w:lang w:val="en-GB"/>
              </w:rPr>
              <w:t>1615 &lt;= fc &lt; 1620.1</w:t>
            </w:r>
          </w:p>
        </w:tc>
        <w:tc>
          <w:tcPr>
            <w:tcW w:w="1926" w:type="dxa"/>
          </w:tcPr>
          <w:p w14:paraId="1C054C22" w14:textId="77777777" w:rsidR="00D771D7" w:rsidRPr="00990B12" w:rsidRDefault="00D771D7" w:rsidP="00B870E5">
            <w:pPr>
              <w:pStyle w:val="TAC"/>
              <w:rPr>
                <w:lang w:val="en-GB"/>
              </w:rPr>
            </w:pPr>
            <w:r w:rsidRPr="00990B12">
              <w:rPr>
                <w:lang w:val="en-GB"/>
              </w:rPr>
              <w:t>&lt;= 1.8</w:t>
            </w:r>
          </w:p>
        </w:tc>
        <w:tc>
          <w:tcPr>
            <w:tcW w:w="1926" w:type="dxa"/>
          </w:tcPr>
          <w:p w14:paraId="12466E59" w14:textId="77777777" w:rsidR="00D771D7" w:rsidRPr="00990B12" w:rsidRDefault="00D771D7" w:rsidP="00B870E5">
            <w:pPr>
              <w:pStyle w:val="TAC"/>
              <w:rPr>
                <w:lang w:val="en-GB"/>
              </w:rPr>
            </w:pPr>
            <w:r w:rsidRPr="00990B12">
              <w:rPr>
                <w:lang w:val="en-GB"/>
              </w:rPr>
              <w:t>&lt;= 5.04</w:t>
            </w:r>
          </w:p>
        </w:tc>
        <w:tc>
          <w:tcPr>
            <w:tcW w:w="1927" w:type="dxa"/>
          </w:tcPr>
          <w:p w14:paraId="33041670" w14:textId="77777777" w:rsidR="00D771D7" w:rsidRPr="00990B12" w:rsidRDefault="00D771D7" w:rsidP="00B870E5">
            <w:pPr>
              <w:pStyle w:val="TAC"/>
              <w:rPr>
                <w:lang w:val="en-GB"/>
              </w:rPr>
            </w:pPr>
            <w:r w:rsidRPr="00990B12">
              <w:rPr>
                <w:lang w:val="en-GB"/>
              </w:rPr>
              <w:t>A4</w:t>
            </w:r>
          </w:p>
        </w:tc>
      </w:tr>
      <w:tr w:rsidR="00D771D7" w:rsidRPr="00990B12" w14:paraId="60330929" w14:textId="77777777" w:rsidTr="00B870E5">
        <w:tc>
          <w:tcPr>
            <w:tcW w:w="1359" w:type="dxa"/>
            <w:vMerge/>
          </w:tcPr>
          <w:p w14:paraId="55562461" w14:textId="77777777" w:rsidR="00D771D7" w:rsidRPr="00990B12" w:rsidRDefault="00D771D7" w:rsidP="00B870E5">
            <w:pPr>
              <w:pStyle w:val="TAC"/>
              <w:rPr>
                <w:lang w:val="en-GB"/>
              </w:rPr>
            </w:pPr>
          </w:p>
        </w:tc>
        <w:tc>
          <w:tcPr>
            <w:tcW w:w="2322" w:type="dxa"/>
            <w:vMerge/>
          </w:tcPr>
          <w:p w14:paraId="64BE8FE0" w14:textId="77777777" w:rsidR="00D771D7" w:rsidRPr="00990B12" w:rsidRDefault="00D771D7" w:rsidP="00B870E5">
            <w:pPr>
              <w:pStyle w:val="TAC"/>
              <w:rPr>
                <w:lang w:val="en-GB"/>
              </w:rPr>
            </w:pPr>
          </w:p>
        </w:tc>
        <w:tc>
          <w:tcPr>
            <w:tcW w:w="1926" w:type="dxa"/>
          </w:tcPr>
          <w:p w14:paraId="7DA28121" w14:textId="77777777" w:rsidR="00D771D7" w:rsidRPr="00990B12" w:rsidRDefault="00D771D7" w:rsidP="00B870E5">
            <w:pPr>
              <w:pStyle w:val="TAC"/>
              <w:rPr>
                <w:lang w:val="en-GB"/>
              </w:rPr>
            </w:pPr>
            <w:r w:rsidRPr="00990B12">
              <w:rPr>
                <w:lang w:val="en-GB"/>
              </w:rPr>
              <w:t>&lt;= 1.8</w:t>
            </w:r>
          </w:p>
        </w:tc>
        <w:tc>
          <w:tcPr>
            <w:tcW w:w="1926" w:type="dxa"/>
          </w:tcPr>
          <w:p w14:paraId="5E40B963" w14:textId="77777777" w:rsidR="00D771D7" w:rsidRPr="00990B12" w:rsidRDefault="00D771D7" w:rsidP="00B870E5">
            <w:pPr>
              <w:pStyle w:val="TAC"/>
              <w:rPr>
                <w:lang w:val="en-GB"/>
              </w:rPr>
            </w:pPr>
            <w:r w:rsidRPr="00990B12">
              <w:rPr>
                <w:lang w:val="en-GB"/>
              </w:rPr>
              <w:t>&gt; 5.04</w:t>
            </w:r>
          </w:p>
        </w:tc>
        <w:tc>
          <w:tcPr>
            <w:tcW w:w="1927" w:type="dxa"/>
          </w:tcPr>
          <w:p w14:paraId="7414E21B" w14:textId="77777777" w:rsidR="00D771D7" w:rsidRPr="00990B12" w:rsidRDefault="00D771D7" w:rsidP="00B870E5">
            <w:pPr>
              <w:pStyle w:val="TAC"/>
              <w:rPr>
                <w:lang w:val="en-GB"/>
              </w:rPr>
            </w:pPr>
            <w:r w:rsidRPr="00990B12">
              <w:rPr>
                <w:lang w:val="en-GB"/>
              </w:rPr>
              <w:t>A5</w:t>
            </w:r>
          </w:p>
        </w:tc>
      </w:tr>
      <w:tr w:rsidR="00D771D7" w:rsidRPr="00990B12" w14:paraId="39DAB8E3" w14:textId="77777777" w:rsidTr="00B870E5">
        <w:tc>
          <w:tcPr>
            <w:tcW w:w="1359" w:type="dxa"/>
            <w:vMerge/>
          </w:tcPr>
          <w:p w14:paraId="20F364B4" w14:textId="77777777" w:rsidR="00D771D7" w:rsidRPr="00990B12" w:rsidRDefault="00D771D7" w:rsidP="00B870E5">
            <w:pPr>
              <w:pStyle w:val="TAC"/>
              <w:rPr>
                <w:lang w:val="en-GB"/>
              </w:rPr>
            </w:pPr>
          </w:p>
        </w:tc>
        <w:tc>
          <w:tcPr>
            <w:tcW w:w="2322" w:type="dxa"/>
            <w:vMerge/>
          </w:tcPr>
          <w:p w14:paraId="346B1C11" w14:textId="77777777" w:rsidR="00D771D7" w:rsidRPr="00990B12" w:rsidRDefault="00D771D7" w:rsidP="00B870E5">
            <w:pPr>
              <w:pStyle w:val="TAC"/>
              <w:rPr>
                <w:lang w:val="en-GB"/>
              </w:rPr>
            </w:pPr>
          </w:p>
        </w:tc>
        <w:tc>
          <w:tcPr>
            <w:tcW w:w="1926" w:type="dxa"/>
          </w:tcPr>
          <w:p w14:paraId="0C208761" w14:textId="77777777" w:rsidR="00D771D7" w:rsidRPr="00990B12" w:rsidRDefault="00D771D7" w:rsidP="00B870E5">
            <w:pPr>
              <w:pStyle w:val="TAC"/>
              <w:rPr>
                <w:lang w:val="en-GB"/>
              </w:rPr>
            </w:pPr>
            <w:r w:rsidRPr="00990B12">
              <w:rPr>
                <w:lang w:val="en-GB"/>
              </w:rPr>
              <w:t xml:space="preserve">&gt; 7.2 </w:t>
            </w:r>
          </w:p>
        </w:tc>
        <w:tc>
          <w:tcPr>
            <w:tcW w:w="1926" w:type="dxa"/>
          </w:tcPr>
          <w:p w14:paraId="56F6477D" w14:textId="77777777" w:rsidR="00D771D7" w:rsidRPr="00990B12" w:rsidRDefault="00D771D7" w:rsidP="00B870E5">
            <w:pPr>
              <w:pStyle w:val="TAC"/>
              <w:rPr>
                <w:lang w:val="en-GB"/>
              </w:rPr>
            </w:pPr>
            <w:r w:rsidRPr="00990B12">
              <w:rPr>
                <w:lang w:val="en-GB"/>
              </w:rPr>
              <w:t>&gt; 0</w:t>
            </w:r>
          </w:p>
        </w:tc>
        <w:tc>
          <w:tcPr>
            <w:tcW w:w="1927" w:type="dxa"/>
          </w:tcPr>
          <w:p w14:paraId="4121698A" w14:textId="77777777" w:rsidR="00D771D7" w:rsidRPr="00990B12" w:rsidRDefault="00D771D7" w:rsidP="00B870E5">
            <w:pPr>
              <w:pStyle w:val="TAC"/>
              <w:rPr>
                <w:lang w:val="en-GB"/>
              </w:rPr>
            </w:pPr>
            <w:r w:rsidRPr="00990B12">
              <w:rPr>
                <w:lang w:val="en-GB"/>
              </w:rPr>
              <w:t>A6</w:t>
            </w:r>
          </w:p>
        </w:tc>
      </w:tr>
      <w:tr w:rsidR="00D771D7" w:rsidRPr="00990B12" w14:paraId="39F8951F" w14:textId="77777777" w:rsidTr="00B870E5">
        <w:tc>
          <w:tcPr>
            <w:tcW w:w="1359" w:type="dxa"/>
            <w:vMerge/>
          </w:tcPr>
          <w:p w14:paraId="16F3A992" w14:textId="77777777" w:rsidR="00D771D7" w:rsidRPr="00990B12" w:rsidRDefault="00D771D7" w:rsidP="00B870E5">
            <w:pPr>
              <w:pStyle w:val="TAC"/>
              <w:rPr>
                <w:lang w:val="en-GB"/>
              </w:rPr>
            </w:pPr>
          </w:p>
        </w:tc>
        <w:tc>
          <w:tcPr>
            <w:tcW w:w="2322" w:type="dxa"/>
            <w:vMerge/>
          </w:tcPr>
          <w:p w14:paraId="1CBCF5FF" w14:textId="77777777" w:rsidR="00D771D7" w:rsidRPr="00990B12" w:rsidRDefault="00D771D7" w:rsidP="00B870E5">
            <w:pPr>
              <w:pStyle w:val="TAC"/>
              <w:rPr>
                <w:lang w:val="en-GB"/>
              </w:rPr>
            </w:pPr>
          </w:p>
        </w:tc>
        <w:tc>
          <w:tcPr>
            <w:tcW w:w="1926" w:type="dxa"/>
          </w:tcPr>
          <w:p w14:paraId="1835F4B5" w14:textId="77777777" w:rsidR="00D771D7" w:rsidRPr="00990B12" w:rsidRDefault="00D771D7" w:rsidP="00B870E5">
            <w:pPr>
              <w:pStyle w:val="TAC"/>
              <w:rPr>
                <w:lang w:val="en-GB"/>
              </w:rPr>
            </w:pPr>
            <w:r w:rsidRPr="00990B12">
              <w:rPr>
                <w:lang w:val="en-GB"/>
              </w:rPr>
              <w:t>&gt; 1.8</w:t>
            </w:r>
          </w:p>
        </w:tc>
        <w:tc>
          <w:tcPr>
            <w:tcW w:w="1926" w:type="dxa"/>
          </w:tcPr>
          <w:p w14:paraId="68F978A7" w14:textId="77777777" w:rsidR="00D771D7" w:rsidRPr="00990B12" w:rsidRDefault="00D771D7" w:rsidP="00B870E5">
            <w:pPr>
              <w:pStyle w:val="TAC"/>
              <w:rPr>
                <w:lang w:val="en-GB"/>
              </w:rPr>
            </w:pPr>
            <w:r w:rsidRPr="00990B12">
              <w:rPr>
                <w:lang w:val="en-GB"/>
              </w:rPr>
              <w:t>&gt;= 2.88</w:t>
            </w:r>
          </w:p>
        </w:tc>
        <w:tc>
          <w:tcPr>
            <w:tcW w:w="1927" w:type="dxa"/>
          </w:tcPr>
          <w:p w14:paraId="459681A6" w14:textId="77777777" w:rsidR="00D771D7" w:rsidRPr="00990B12" w:rsidRDefault="00D771D7" w:rsidP="00B870E5">
            <w:pPr>
              <w:pStyle w:val="TAC"/>
              <w:rPr>
                <w:lang w:val="en-GB"/>
              </w:rPr>
            </w:pPr>
            <w:r w:rsidRPr="00990B12">
              <w:rPr>
                <w:lang w:val="en-GB"/>
              </w:rPr>
              <w:t>A2</w:t>
            </w:r>
          </w:p>
        </w:tc>
      </w:tr>
      <w:tr w:rsidR="00D771D7" w:rsidRPr="00990B12" w14:paraId="56F096B0" w14:textId="77777777" w:rsidTr="00B870E5">
        <w:tc>
          <w:tcPr>
            <w:tcW w:w="1359" w:type="dxa"/>
            <w:vMerge/>
          </w:tcPr>
          <w:p w14:paraId="107D9B9C" w14:textId="77777777" w:rsidR="00D771D7" w:rsidRPr="00990B12" w:rsidRDefault="00D771D7" w:rsidP="00B870E5">
            <w:pPr>
              <w:pStyle w:val="TAC"/>
              <w:rPr>
                <w:lang w:val="en-GB"/>
              </w:rPr>
            </w:pPr>
          </w:p>
        </w:tc>
        <w:tc>
          <w:tcPr>
            <w:tcW w:w="2322" w:type="dxa"/>
            <w:vMerge w:val="restart"/>
          </w:tcPr>
          <w:p w14:paraId="3DC75EE1" w14:textId="77777777" w:rsidR="00D771D7" w:rsidRPr="00990B12" w:rsidRDefault="00D771D7" w:rsidP="00B870E5">
            <w:pPr>
              <w:pStyle w:val="TAC"/>
              <w:rPr>
                <w:lang w:val="en-GB"/>
              </w:rPr>
            </w:pPr>
            <w:r w:rsidRPr="00990B12">
              <w:rPr>
                <w:lang w:val="en-GB"/>
              </w:rPr>
              <w:t>1620.1 &lt;= fc &lt; 1621.5</w:t>
            </w:r>
          </w:p>
        </w:tc>
        <w:tc>
          <w:tcPr>
            <w:tcW w:w="1926" w:type="dxa"/>
          </w:tcPr>
          <w:p w14:paraId="248FA1DA" w14:textId="77777777" w:rsidR="00D771D7" w:rsidRPr="00990B12" w:rsidRDefault="00D771D7" w:rsidP="00B870E5">
            <w:pPr>
              <w:pStyle w:val="TAC"/>
              <w:rPr>
                <w:lang w:val="en-GB"/>
              </w:rPr>
            </w:pPr>
          </w:p>
        </w:tc>
        <w:tc>
          <w:tcPr>
            <w:tcW w:w="1926" w:type="dxa"/>
          </w:tcPr>
          <w:p w14:paraId="3540DFF1" w14:textId="77777777" w:rsidR="00D771D7" w:rsidRPr="00990B12" w:rsidRDefault="00D771D7" w:rsidP="00B870E5">
            <w:pPr>
              <w:pStyle w:val="TAC"/>
              <w:rPr>
                <w:lang w:val="en-GB"/>
              </w:rPr>
            </w:pPr>
            <w:r w:rsidRPr="00990B12">
              <w:rPr>
                <w:lang w:val="en-GB"/>
              </w:rPr>
              <w:t>&lt;= 6.48</w:t>
            </w:r>
          </w:p>
        </w:tc>
        <w:tc>
          <w:tcPr>
            <w:tcW w:w="1927" w:type="dxa"/>
          </w:tcPr>
          <w:p w14:paraId="14DBFFCA" w14:textId="77777777" w:rsidR="00D771D7" w:rsidRPr="00990B12" w:rsidRDefault="00D771D7" w:rsidP="00B870E5">
            <w:pPr>
              <w:pStyle w:val="TAC"/>
              <w:rPr>
                <w:lang w:val="en-GB"/>
              </w:rPr>
            </w:pPr>
            <w:r w:rsidRPr="00990B12">
              <w:rPr>
                <w:lang w:val="en-GB"/>
              </w:rPr>
              <w:t>A6</w:t>
            </w:r>
          </w:p>
        </w:tc>
      </w:tr>
      <w:tr w:rsidR="00D771D7" w:rsidRPr="00990B12" w14:paraId="44A93613" w14:textId="77777777" w:rsidTr="00B870E5">
        <w:tc>
          <w:tcPr>
            <w:tcW w:w="1359" w:type="dxa"/>
            <w:vMerge/>
          </w:tcPr>
          <w:p w14:paraId="66D1C184" w14:textId="77777777" w:rsidR="00D771D7" w:rsidRPr="00990B12" w:rsidRDefault="00D771D7" w:rsidP="00B870E5">
            <w:pPr>
              <w:pStyle w:val="TAC"/>
              <w:rPr>
                <w:lang w:val="en-GB"/>
              </w:rPr>
            </w:pPr>
          </w:p>
        </w:tc>
        <w:tc>
          <w:tcPr>
            <w:tcW w:w="2322" w:type="dxa"/>
            <w:vMerge/>
          </w:tcPr>
          <w:p w14:paraId="17F9CE28" w14:textId="77777777" w:rsidR="00D771D7" w:rsidRPr="00990B12" w:rsidRDefault="00D771D7" w:rsidP="00B870E5">
            <w:pPr>
              <w:pStyle w:val="TAC"/>
              <w:rPr>
                <w:lang w:val="en-GB"/>
              </w:rPr>
            </w:pPr>
          </w:p>
        </w:tc>
        <w:tc>
          <w:tcPr>
            <w:tcW w:w="1926" w:type="dxa"/>
          </w:tcPr>
          <w:p w14:paraId="656688E7" w14:textId="77777777" w:rsidR="00D771D7" w:rsidRPr="00990B12" w:rsidRDefault="00D771D7" w:rsidP="00B870E5">
            <w:pPr>
              <w:pStyle w:val="TAC"/>
              <w:rPr>
                <w:lang w:val="en-GB"/>
              </w:rPr>
            </w:pPr>
            <w:r w:rsidRPr="00990B12">
              <w:rPr>
                <w:lang w:val="en-GB"/>
              </w:rPr>
              <w:t>&lt;= 0.36</w:t>
            </w:r>
          </w:p>
        </w:tc>
        <w:tc>
          <w:tcPr>
            <w:tcW w:w="1926" w:type="dxa"/>
          </w:tcPr>
          <w:p w14:paraId="299F04D9" w14:textId="77777777" w:rsidR="00D771D7" w:rsidRPr="00990B12" w:rsidRDefault="00D771D7" w:rsidP="00B870E5">
            <w:pPr>
              <w:pStyle w:val="TAC"/>
              <w:rPr>
                <w:lang w:val="en-GB"/>
              </w:rPr>
            </w:pPr>
            <w:r w:rsidRPr="00990B12">
              <w:rPr>
                <w:lang w:val="en-GB"/>
              </w:rPr>
              <w:t>&lt;= 0.36</w:t>
            </w:r>
          </w:p>
        </w:tc>
        <w:tc>
          <w:tcPr>
            <w:tcW w:w="1927" w:type="dxa"/>
          </w:tcPr>
          <w:p w14:paraId="5489C722" w14:textId="77777777" w:rsidR="00D771D7" w:rsidRPr="00990B12" w:rsidRDefault="00D771D7" w:rsidP="00B870E5">
            <w:pPr>
              <w:pStyle w:val="TAC"/>
              <w:rPr>
                <w:lang w:val="en-GB"/>
              </w:rPr>
            </w:pPr>
            <w:r w:rsidRPr="00990B12">
              <w:rPr>
                <w:lang w:val="en-GB"/>
              </w:rPr>
              <w:t>A1</w:t>
            </w:r>
          </w:p>
        </w:tc>
      </w:tr>
      <w:tr w:rsidR="00D771D7" w:rsidRPr="00990B12" w14:paraId="0BD3835C" w14:textId="77777777" w:rsidTr="00B870E5">
        <w:tc>
          <w:tcPr>
            <w:tcW w:w="1359" w:type="dxa"/>
          </w:tcPr>
          <w:p w14:paraId="2A8C3EC3" w14:textId="77777777" w:rsidR="00D771D7" w:rsidRPr="00990B12" w:rsidRDefault="00D771D7" w:rsidP="00B870E5">
            <w:pPr>
              <w:pStyle w:val="TAC"/>
              <w:rPr>
                <w:lang w:val="en-GB"/>
              </w:rPr>
            </w:pPr>
          </w:p>
        </w:tc>
        <w:tc>
          <w:tcPr>
            <w:tcW w:w="2322" w:type="dxa"/>
          </w:tcPr>
          <w:p w14:paraId="615079BB" w14:textId="77777777" w:rsidR="00D771D7" w:rsidRPr="00990B12" w:rsidRDefault="00D771D7" w:rsidP="00B870E5">
            <w:pPr>
              <w:pStyle w:val="TAC"/>
              <w:rPr>
                <w:lang w:val="en-GB"/>
              </w:rPr>
            </w:pPr>
            <w:r w:rsidRPr="00990B12">
              <w:rPr>
                <w:lang w:val="en-GB"/>
              </w:rPr>
              <w:t>fc = 1621.5</w:t>
            </w:r>
          </w:p>
        </w:tc>
        <w:tc>
          <w:tcPr>
            <w:tcW w:w="1926" w:type="dxa"/>
          </w:tcPr>
          <w:p w14:paraId="675AF24B" w14:textId="77777777" w:rsidR="00D771D7" w:rsidRPr="00990B12" w:rsidRDefault="00D771D7" w:rsidP="00B870E5">
            <w:pPr>
              <w:pStyle w:val="TAC"/>
              <w:rPr>
                <w:lang w:val="en-GB"/>
              </w:rPr>
            </w:pPr>
          </w:p>
        </w:tc>
        <w:tc>
          <w:tcPr>
            <w:tcW w:w="1926" w:type="dxa"/>
          </w:tcPr>
          <w:p w14:paraId="270E0EA6" w14:textId="77777777" w:rsidR="00D771D7" w:rsidRPr="00990B12" w:rsidRDefault="00D771D7" w:rsidP="00B870E5">
            <w:pPr>
              <w:pStyle w:val="TAC"/>
              <w:rPr>
                <w:lang w:val="en-GB"/>
              </w:rPr>
            </w:pPr>
            <w:r w:rsidRPr="00990B12">
              <w:rPr>
                <w:lang w:val="en-GB"/>
              </w:rPr>
              <w:t>&gt;= 7.2</w:t>
            </w:r>
          </w:p>
        </w:tc>
        <w:tc>
          <w:tcPr>
            <w:tcW w:w="1927" w:type="dxa"/>
          </w:tcPr>
          <w:p w14:paraId="6154C341" w14:textId="77777777" w:rsidR="00D771D7" w:rsidRPr="00990B12" w:rsidRDefault="00D771D7" w:rsidP="00B870E5">
            <w:pPr>
              <w:pStyle w:val="TAC"/>
              <w:rPr>
                <w:lang w:val="en-GB"/>
              </w:rPr>
            </w:pPr>
            <w:r w:rsidRPr="00990B12">
              <w:rPr>
                <w:lang w:val="en-GB"/>
              </w:rPr>
              <w:t>A1</w:t>
            </w:r>
          </w:p>
        </w:tc>
      </w:tr>
      <w:tr w:rsidR="00D771D7" w:rsidRPr="00990B12" w14:paraId="13187CBF" w14:textId="77777777" w:rsidTr="00B870E5">
        <w:tc>
          <w:tcPr>
            <w:tcW w:w="1359" w:type="dxa"/>
            <w:vMerge w:val="restart"/>
          </w:tcPr>
          <w:p w14:paraId="4C6325BB" w14:textId="77777777" w:rsidR="00D771D7" w:rsidRPr="00990B12" w:rsidRDefault="00D771D7" w:rsidP="00B870E5">
            <w:pPr>
              <w:pStyle w:val="TAC"/>
              <w:rPr>
                <w:lang w:val="en-GB"/>
              </w:rPr>
            </w:pPr>
            <w:r w:rsidRPr="00990B12">
              <w:rPr>
                <w:lang w:val="en-GB"/>
              </w:rPr>
              <w:t>15MHz</w:t>
            </w:r>
          </w:p>
        </w:tc>
        <w:tc>
          <w:tcPr>
            <w:tcW w:w="2322" w:type="dxa"/>
            <w:vMerge w:val="restart"/>
          </w:tcPr>
          <w:p w14:paraId="12AB5173" w14:textId="77777777" w:rsidR="00D771D7" w:rsidRPr="00990B12" w:rsidRDefault="00D771D7" w:rsidP="00B870E5">
            <w:pPr>
              <w:pStyle w:val="TAC"/>
              <w:rPr>
                <w:lang w:val="en-GB"/>
              </w:rPr>
            </w:pPr>
            <w:r w:rsidRPr="00990B12">
              <w:rPr>
                <w:lang w:val="en-GB"/>
              </w:rPr>
              <w:t>all</w:t>
            </w:r>
          </w:p>
        </w:tc>
        <w:tc>
          <w:tcPr>
            <w:tcW w:w="1926" w:type="dxa"/>
          </w:tcPr>
          <w:p w14:paraId="51606C70" w14:textId="77777777" w:rsidR="00D771D7" w:rsidRPr="00990B12" w:rsidRDefault="00D771D7" w:rsidP="00B870E5">
            <w:pPr>
              <w:pStyle w:val="TAC"/>
              <w:rPr>
                <w:lang w:val="en-GB"/>
              </w:rPr>
            </w:pPr>
            <w:r w:rsidRPr="00990B12">
              <w:rPr>
                <w:lang w:val="en-GB"/>
              </w:rPr>
              <w:t>&lt;= 3.6</w:t>
            </w:r>
          </w:p>
        </w:tc>
        <w:tc>
          <w:tcPr>
            <w:tcW w:w="1926" w:type="dxa"/>
          </w:tcPr>
          <w:p w14:paraId="7B2CDF59" w14:textId="77777777" w:rsidR="00D771D7" w:rsidRPr="00990B12" w:rsidRDefault="00D771D7" w:rsidP="00B870E5">
            <w:pPr>
              <w:pStyle w:val="TAC"/>
              <w:rPr>
                <w:lang w:val="en-GB"/>
              </w:rPr>
            </w:pPr>
            <w:r w:rsidRPr="00990B12">
              <w:rPr>
                <w:lang w:val="en-GB"/>
              </w:rPr>
              <w:t>&lt;= 5.04</w:t>
            </w:r>
          </w:p>
        </w:tc>
        <w:tc>
          <w:tcPr>
            <w:tcW w:w="1927" w:type="dxa"/>
          </w:tcPr>
          <w:p w14:paraId="0381514C" w14:textId="77777777" w:rsidR="00D771D7" w:rsidRPr="00990B12" w:rsidRDefault="00D771D7" w:rsidP="00B870E5">
            <w:pPr>
              <w:pStyle w:val="TAC"/>
              <w:rPr>
                <w:lang w:val="en-GB"/>
              </w:rPr>
            </w:pPr>
            <w:r w:rsidRPr="00990B12">
              <w:rPr>
                <w:lang w:val="en-GB"/>
              </w:rPr>
              <w:t>A4</w:t>
            </w:r>
          </w:p>
        </w:tc>
      </w:tr>
      <w:tr w:rsidR="00D771D7" w:rsidRPr="00990B12" w14:paraId="7E091F20" w14:textId="77777777" w:rsidTr="00B870E5">
        <w:tc>
          <w:tcPr>
            <w:tcW w:w="1359" w:type="dxa"/>
            <w:vMerge/>
          </w:tcPr>
          <w:p w14:paraId="2D765E57" w14:textId="77777777" w:rsidR="00D771D7" w:rsidRPr="00990B12" w:rsidRDefault="00D771D7" w:rsidP="00B870E5">
            <w:pPr>
              <w:pStyle w:val="TAC"/>
              <w:rPr>
                <w:lang w:val="en-GB"/>
              </w:rPr>
            </w:pPr>
          </w:p>
        </w:tc>
        <w:tc>
          <w:tcPr>
            <w:tcW w:w="2322" w:type="dxa"/>
            <w:vMerge/>
          </w:tcPr>
          <w:p w14:paraId="310DF6DD" w14:textId="77777777" w:rsidR="00D771D7" w:rsidRPr="00990B12" w:rsidRDefault="00D771D7" w:rsidP="00B870E5">
            <w:pPr>
              <w:pStyle w:val="TAC"/>
              <w:rPr>
                <w:lang w:val="en-GB"/>
              </w:rPr>
            </w:pPr>
          </w:p>
        </w:tc>
        <w:tc>
          <w:tcPr>
            <w:tcW w:w="1926" w:type="dxa"/>
          </w:tcPr>
          <w:p w14:paraId="7FC44C28" w14:textId="77777777" w:rsidR="00D771D7" w:rsidRPr="00990B12" w:rsidRDefault="00D771D7" w:rsidP="00B870E5">
            <w:pPr>
              <w:pStyle w:val="TAC"/>
              <w:rPr>
                <w:lang w:val="en-GB"/>
              </w:rPr>
            </w:pPr>
            <w:r w:rsidRPr="00990B12">
              <w:rPr>
                <w:lang w:val="en-GB"/>
              </w:rPr>
              <w:t>&lt;= 3.6</w:t>
            </w:r>
          </w:p>
        </w:tc>
        <w:tc>
          <w:tcPr>
            <w:tcW w:w="1926" w:type="dxa"/>
          </w:tcPr>
          <w:p w14:paraId="28AA8C80" w14:textId="77777777" w:rsidR="00D771D7" w:rsidRPr="00990B12" w:rsidRDefault="00D771D7" w:rsidP="00B870E5">
            <w:pPr>
              <w:pStyle w:val="TAC"/>
              <w:rPr>
                <w:lang w:val="en-GB"/>
              </w:rPr>
            </w:pPr>
            <w:r w:rsidRPr="00990B12">
              <w:rPr>
                <w:lang w:val="en-GB"/>
              </w:rPr>
              <w:t>&gt; 5.04</w:t>
            </w:r>
          </w:p>
        </w:tc>
        <w:tc>
          <w:tcPr>
            <w:tcW w:w="1927" w:type="dxa"/>
          </w:tcPr>
          <w:p w14:paraId="31DCC89E" w14:textId="77777777" w:rsidR="00D771D7" w:rsidRPr="00990B12" w:rsidRDefault="00D771D7" w:rsidP="00B870E5">
            <w:pPr>
              <w:pStyle w:val="TAC"/>
              <w:rPr>
                <w:lang w:val="en-GB"/>
              </w:rPr>
            </w:pPr>
            <w:r w:rsidRPr="00990B12">
              <w:rPr>
                <w:lang w:val="en-GB"/>
              </w:rPr>
              <w:t>A5</w:t>
            </w:r>
          </w:p>
        </w:tc>
      </w:tr>
      <w:tr w:rsidR="00D771D7" w:rsidRPr="00990B12" w14:paraId="40018B3C" w14:textId="77777777" w:rsidTr="00B870E5">
        <w:tc>
          <w:tcPr>
            <w:tcW w:w="1359" w:type="dxa"/>
            <w:vMerge/>
          </w:tcPr>
          <w:p w14:paraId="3EFC04A3" w14:textId="77777777" w:rsidR="00D771D7" w:rsidRPr="00990B12" w:rsidRDefault="00D771D7" w:rsidP="00B870E5">
            <w:pPr>
              <w:pStyle w:val="TAC"/>
              <w:rPr>
                <w:lang w:val="en-GB"/>
              </w:rPr>
            </w:pPr>
          </w:p>
        </w:tc>
        <w:tc>
          <w:tcPr>
            <w:tcW w:w="2322" w:type="dxa"/>
            <w:vMerge/>
          </w:tcPr>
          <w:p w14:paraId="654ABE59" w14:textId="77777777" w:rsidR="00D771D7" w:rsidRPr="00990B12" w:rsidRDefault="00D771D7" w:rsidP="00B870E5">
            <w:pPr>
              <w:pStyle w:val="TAC"/>
              <w:rPr>
                <w:lang w:val="en-GB"/>
              </w:rPr>
            </w:pPr>
          </w:p>
        </w:tc>
        <w:tc>
          <w:tcPr>
            <w:tcW w:w="1926" w:type="dxa"/>
          </w:tcPr>
          <w:p w14:paraId="7F755410" w14:textId="77777777" w:rsidR="00D771D7" w:rsidRPr="00990B12" w:rsidRDefault="00D771D7" w:rsidP="00B870E5">
            <w:pPr>
              <w:pStyle w:val="TAC"/>
              <w:rPr>
                <w:lang w:val="en-GB"/>
              </w:rPr>
            </w:pPr>
            <w:r w:rsidRPr="00990B12">
              <w:rPr>
                <w:lang w:val="en-GB"/>
              </w:rPr>
              <w:t>&gt; 10.44</w:t>
            </w:r>
          </w:p>
        </w:tc>
        <w:tc>
          <w:tcPr>
            <w:tcW w:w="1926" w:type="dxa"/>
          </w:tcPr>
          <w:p w14:paraId="5326F40E" w14:textId="77777777" w:rsidR="00D771D7" w:rsidRPr="00990B12" w:rsidRDefault="00D771D7" w:rsidP="00B870E5">
            <w:pPr>
              <w:pStyle w:val="TAC"/>
              <w:rPr>
                <w:lang w:val="en-GB"/>
              </w:rPr>
            </w:pPr>
          </w:p>
        </w:tc>
        <w:tc>
          <w:tcPr>
            <w:tcW w:w="1927" w:type="dxa"/>
          </w:tcPr>
          <w:p w14:paraId="186D9BDF" w14:textId="77777777" w:rsidR="00D771D7" w:rsidRPr="00990B12" w:rsidRDefault="00D771D7" w:rsidP="00B870E5">
            <w:pPr>
              <w:pStyle w:val="TAC"/>
              <w:rPr>
                <w:lang w:val="en-GB"/>
              </w:rPr>
            </w:pPr>
            <w:r w:rsidRPr="00990B12">
              <w:rPr>
                <w:lang w:val="en-GB"/>
              </w:rPr>
              <w:t>A6</w:t>
            </w:r>
          </w:p>
        </w:tc>
      </w:tr>
      <w:tr w:rsidR="00D771D7" w:rsidRPr="00990B12" w14:paraId="720B46C5" w14:textId="77777777" w:rsidTr="00B870E5">
        <w:tc>
          <w:tcPr>
            <w:tcW w:w="1359" w:type="dxa"/>
            <w:vMerge/>
          </w:tcPr>
          <w:p w14:paraId="164752BE" w14:textId="77777777" w:rsidR="00D771D7" w:rsidRPr="00990B12" w:rsidRDefault="00D771D7" w:rsidP="00B870E5">
            <w:pPr>
              <w:pStyle w:val="TAC"/>
              <w:rPr>
                <w:lang w:val="en-GB"/>
              </w:rPr>
            </w:pPr>
          </w:p>
        </w:tc>
        <w:tc>
          <w:tcPr>
            <w:tcW w:w="2322" w:type="dxa"/>
            <w:vMerge/>
          </w:tcPr>
          <w:p w14:paraId="493E039D" w14:textId="77777777" w:rsidR="00D771D7" w:rsidRPr="00990B12" w:rsidRDefault="00D771D7" w:rsidP="00B870E5">
            <w:pPr>
              <w:pStyle w:val="TAC"/>
              <w:rPr>
                <w:lang w:val="en-GB"/>
              </w:rPr>
            </w:pPr>
          </w:p>
        </w:tc>
        <w:tc>
          <w:tcPr>
            <w:tcW w:w="1926" w:type="dxa"/>
          </w:tcPr>
          <w:p w14:paraId="6B1D678A" w14:textId="77777777" w:rsidR="00D771D7" w:rsidRPr="00990B12" w:rsidRDefault="00D771D7" w:rsidP="00B870E5">
            <w:pPr>
              <w:pStyle w:val="TAC"/>
              <w:rPr>
                <w:lang w:val="en-GB"/>
              </w:rPr>
            </w:pPr>
            <w:r w:rsidRPr="00990B12">
              <w:rPr>
                <w:lang w:val="en-GB"/>
              </w:rPr>
              <w:t>&gt; 3.6</w:t>
            </w:r>
          </w:p>
        </w:tc>
        <w:tc>
          <w:tcPr>
            <w:tcW w:w="1926" w:type="dxa"/>
          </w:tcPr>
          <w:p w14:paraId="6219FA3D" w14:textId="77777777" w:rsidR="00D771D7" w:rsidRPr="00990B12" w:rsidRDefault="00D771D7" w:rsidP="00B870E5">
            <w:pPr>
              <w:pStyle w:val="TAC"/>
              <w:rPr>
                <w:lang w:val="en-GB"/>
              </w:rPr>
            </w:pPr>
            <w:r w:rsidRPr="00990B12">
              <w:rPr>
                <w:lang w:val="en-GB"/>
              </w:rPr>
              <w:t>&gt;= 4.32</w:t>
            </w:r>
          </w:p>
        </w:tc>
        <w:tc>
          <w:tcPr>
            <w:tcW w:w="1927" w:type="dxa"/>
          </w:tcPr>
          <w:p w14:paraId="19A1DF96" w14:textId="77777777" w:rsidR="00D771D7" w:rsidRPr="00990B12" w:rsidRDefault="00D771D7" w:rsidP="00B870E5">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36"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5815044" w:rsidR="00D771D7" w:rsidRPr="00990B12" w:rsidRDefault="00D771D7" w:rsidP="00D771D7">
      <w:pPr>
        <w:pStyle w:val="Heading4"/>
      </w:pPr>
      <w:bookmarkStart w:id="837" w:name="_Toc161753856"/>
      <w:bookmarkStart w:id="838" w:name="_Toc161754477"/>
      <w:bookmarkStart w:id="839" w:name="_Toc163202050"/>
      <w:bookmarkStart w:id="840" w:name="_Toc169888312"/>
      <w:bookmarkStart w:id="841" w:name="_Toc171551501"/>
      <w:bookmarkStart w:id="842" w:name="_Toc210629006"/>
      <w:r w:rsidRPr="00990B12">
        <w:rPr>
          <w:sz w:val="22"/>
          <w:szCs w:val="22"/>
        </w:rPr>
        <w:t>6</w:t>
      </w:r>
      <w:r w:rsidRPr="00990B12">
        <w:rPr>
          <w:sz w:val="22"/>
        </w:rPr>
        <w:t>.2.3.3.3</w:t>
      </w:r>
      <w:r w:rsidRPr="00990B12">
        <w:rPr>
          <w:sz w:val="22"/>
        </w:rPr>
        <w:tab/>
        <w:t>A-MPR for NS_04N</w:t>
      </w:r>
      <w:bookmarkEnd w:id="836"/>
      <w:bookmarkEnd w:id="837"/>
      <w:bookmarkEnd w:id="838"/>
      <w:bookmarkEnd w:id="839"/>
      <w:bookmarkEnd w:id="840"/>
      <w:bookmarkEnd w:id="841"/>
      <w:r w:rsidR="009539BD" w:rsidRPr="009539BD">
        <w:rPr>
          <w:sz w:val="22"/>
        </w:rPr>
        <w:t xml:space="preserve"> and NS_11N</w:t>
      </w:r>
      <w:bookmarkEnd w:id="842"/>
    </w:p>
    <w:p w14:paraId="0DB97BA5" w14:textId="4C0EDE88" w:rsidR="00D771D7" w:rsidRPr="00990B12" w:rsidRDefault="00D771D7" w:rsidP="00D771D7">
      <w:pPr>
        <w:pStyle w:val="TH"/>
      </w:pPr>
      <w:r w:rsidRPr="00990B12">
        <w:t>Table 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7777777" w:rsidR="00D771D7" w:rsidRPr="00990B12" w:rsidRDefault="00D771D7" w:rsidP="00B870E5">
            <w:pPr>
              <w:pStyle w:val="TAH"/>
              <w:rPr>
                <w:lang w:val="en-GB"/>
              </w:rPr>
            </w:pPr>
            <w:r w:rsidRPr="00990B12">
              <w:rPr>
                <w:lang w:val="en-GB"/>
              </w:rPr>
              <w:t>RB_start*12*SCS (MHz)</w:t>
            </w:r>
          </w:p>
        </w:tc>
        <w:tc>
          <w:tcPr>
            <w:tcW w:w="1926" w:type="dxa"/>
          </w:tcPr>
          <w:p w14:paraId="10B0A281" w14:textId="77777777" w:rsidR="00D771D7" w:rsidRPr="00990B12" w:rsidRDefault="00D771D7" w:rsidP="00B870E5">
            <w:pPr>
              <w:pStyle w:val="TAH"/>
              <w:rPr>
                <w:lang w:val="en-GB"/>
              </w:rPr>
            </w:pPr>
            <w:r w:rsidRPr="00990B12">
              <w:rPr>
                <w:lang w:val="en-GB"/>
              </w:rPr>
              <w:t>LCRB*12*SCS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r w:rsidRPr="00990B12">
        <w:t>Table 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43"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D771D7">
      <w:pPr>
        <w:pStyle w:val="Heading4"/>
        <w:rPr>
          <w:sz w:val="22"/>
          <w:szCs w:val="22"/>
        </w:rPr>
      </w:pPr>
      <w:bookmarkStart w:id="844" w:name="_Toc161753857"/>
      <w:bookmarkStart w:id="845" w:name="_Toc161754478"/>
      <w:bookmarkStart w:id="846" w:name="_Toc163202051"/>
      <w:bookmarkStart w:id="847" w:name="_Toc169888313"/>
      <w:bookmarkStart w:id="848" w:name="_Toc171551502"/>
      <w:bookmarkStart w:id="849" w:name="_Toc210629007"/>
      <w:r w:rsidRPr="00990B12">
        <w:rPr>
          <w:sz w:val="22"/>
          <w:szCs w:val="22"/>
        </w:rPr>
        <w:t>6.2.3.3.4</w:t>
      </w:r>
      <w:r w:rsidRPr="00990B12">
        <w:rPr>
          <w:sz w:val="22"/>
          <w:szCs w:val="22"/>
        </w:rPr>
        <w:tab/>
        <w:t>A-MPR for NS_05N</w:t>
      </w:r>
      <w:bookmarkEnd w:id="843"/>
      <w:bookmarkEnd w:id="844"/>
      <w:bookmarkEnd w:id="845"/>
      <w:bookmarkEnd w:id="846"/>
      <w:bookmarkEnd w:id="847"/>
      <w:bookmarkEnd w:id="848"/>
      <w:r w:rsidR="009539BD" w:rsidRPr="009539BD">
        <w:rPr>
          <w:sz w:val="22"/>
          <w:szCs w:val="22"/>
        </w:rPr>
        <w:t xml:space="preserve"> and NS_12N</w:t>
      </w:r>
      <w:bookmarkEnd w:id="849"/>
    </w:p>
    <w:p w14:paraId="54839902" w14:textId="2A711C79" w:rsidR="00D771D7" w:rsidRPr="00990B12" w:rsidRDefault="00D771D7" w:rsidP="00D771D7">
      <w:pPr>
        <w:pStyle w:val="TH"/>
      </w:pPr>
      <w:r w:rsidRPr="00990B12">
        <w:t>Table 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77777777" w:rsidR="00D771D7" w:rsidRPr="00990B12" w:rsidRDefault="00D771D7" w:rsidP="00B870E5">
            <w:pPr>
              <w:pStyle w:val="TAH"/>
              <w:rPr>
                <w:lang w:val="en-GB"/>
              </w:rPr>
            </w:pPr>
            <w:r w:rsidRPr="00990B12">
              <w:rPr>
                <w:lang w:val="en-GB"/>
              </w:rPr>
              <w:t>RB_start*12*SCS (MHz)</w:t>
            </w:r>
          </w:p>
        </w:tc>
        <w:tc>
          <w:tcPr>
            <w:tcW w:w="1926" w:type="dxa"/>
          </w:tcPr>
          <w:p w14:paraId="5FF145CD" w14:textId="77777777" w:rsidR="00D771D7" w:rsidRPr="00990B12" w:rsidRDefault="00D771D7" w:rsidP="00B870E5">
            <w:pPr>
              <w:pStyle w:val="TAH"/>
              <w:rPr>
                <w:lang w:val="en-GB"/>
              </w:rPr>
            </w:pPr>
            <w:r w:rsidRPr="00990B12">
              <w:rPr>
                <w:lang w:val="en-GB"/>
              </w:rPr>
              <w:t>LCRB*12*SCS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39D9BCA0" w:rsidR="00D771D7" w:rsidRPr="00990B12" w:rsidRDefault="00D771D7" w:rsidP="00D771D7">
      <w:pPr>
        <w:pStyle w:val="TH"/>
      </w:pPr>
      <w:r w:rsidRPr="00990B12">
        <w:t>Table 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D79CCE6" w:rsidR="00412815" w:rsidRPr="00990B12" w:rsidRDefault="00412815" w:rsidP="002A243D">
      <w:pPr>
        <w:pStyle w:val="Heading5"/>
        <w:rPr>
          <w:rFonts w:eastAsia="MS Mincho"/>
        </w:rPr>
      </w:pPr>
      <w:bookmarkStart w:id="850" w:name="_Toc210629008"/>
      <w:r w:rsidRPr="00990B12">
        <w:rPr>
          <w:rFonts w:eastAsia="MS Mincho"/>
        </w:rPr>
        <w:t>6.2.3.3.</w:t>
      </w:r>
      <w:r w:rsidR="007B2486" w:rsidRPr="00990B12">
        <w:rPr>
          <w:rFonts w:eastAsia="MS Mincho"/>
        </w:rPr>
        <w:t>5</w:t>
      </w:r>
      <w:r w:rsidRPr="00990B12">
        <w:rPr>
          <w:rFonts w:eastAsia="MS Mincho"/>
        </w:rPr>
        <w:tab/>
      </w:r>
      <w:r w:rsidRPr="00990B12">
        <w:t>A-MPR for NS_</w:t>
      </w:r>
      <w:r w:rsidRPr="00990B12">
        <w:rPr>
          <w:lang w:eastAsia="zh-CN"/>
        </w:rPr>
        <w:t>24</w:t>
      </w:r>
      <w:bookmarkEnd w:id="823"/>
      <w:bookmarkEnd w:id="824"/>
      <w:bookmarkEnd w:id="825"/>
      <w:bookmarkEnd w:id="826"/>
      <w:bookmarkEnd w:id="827"/>
      <w:bookmarkEnd w:id="828"/>
      <w:bookmarkEnd w:id="829"/>
      <w:bookmarkEnd w:id="830"/>
      <w:bookmarkEnd w:id="831"/>
      <w:bookmarkEnd w:id="832"/>
      <w:bookmarkEnd w:id="833"/>
      <w:bookmarkEnd w:id="834"/>
      <w:bookmarkEnd w:id="850"/>
    </w:p>
    <w:p w14:paraId="1A68A38C" w14:textId="34B667A0" w:rsidR="00412815" w:rsidRPr="00990B12" w:rsidRDefault="00412815" w:rsidP="00412815">
      <w:pPr>
        <w:pStyle w:val="TH"/>
      </w:pPr>
      <w:bookmarkStart w:id="851" w:name="_CRTable6_2_3_3_21"/>
      <w:r w:rsidRPr="00990B12">
        <w:t xml:space="preserve">Table </w:t>
      </w:r>
      <w:bookmarkEnd w:id="851"/>
      <w:r w:rsidRPr="00990B12">
        <w:t>6.2.3.3.</w:t>
      </w:r>
      <w:r w:rsidR="007B2486" w:rsidRPr="00990B12">
        <w:t>5</w:t>
      </w:r>
      <w:r w:rsidRPr="00990B12">
        <w:t>-</w:t>
      </w:r>
      <w:r w:rsidRPr="00990B12">
        <w:rPr>
          <w:lang w:eastAsia="zh-CN"/>
        </w:rPr>
        <w:t>1</w:t>
      </w:r>
      <w:r w:rsidRPr="00990B12">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990B12"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990B12" w:rsidRDefault="00412815" w:rsidP="00AE3F12">
            <w:pPr>
              <w:pStyle w:val="TAH"/>
              <w:rPr>
                <w:rFonts w:eastAsia="Yu Mincho"/>
              </w:rPr>
            </w:pPr>
            <w:r w:rsidRPr="00990B12">
              <w:rPr>
                <w:rFonts w:eastAsia="Yu Mincho"/>
              </w:rPr>
              <w:t>Channel</w:t>
            </w:r>
            <w:r w:rsidR="008D0E0E" w:rsidRPr="00990B12">
              <w:rPr>
                <w:rFonts w:eastAsia="Yu Mincho"/>
              </w:rPr>
              <w:t xml:space="preserve"> </w:t>
            </w:r>
            <w:r w:rsidRPr="00990B12">
              <w:rPr>
                <w:rFonts w:eastAsia="Yu Mincho"/>
              </w:rPr>
              <w:t>Bandwidth,</w:t>
            </w:r>
            <w:r w:rsidR="008D0E0E" w:rsidRPr="00990B12">
              <w:rPr>
                <w:rFonts w:eastAsia="Yu Mincho"/>
              </w:rPr>
              <w:t xml:space="preserve"> </w:t>
            </w:r>
            <w:r w:rsidRPr="00990B12">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990B12" w:rsidRDefault="00412815" w:rsidP="00AE3F12">
            <w:pPr>
              <w:pStyle w:val="TAH"/>
              <w:rPr>
                <w:rFonts w:eastAsia="Yu Mincho"/>
              </w:rPr>
            </w:pPr>
            <w:r w:rsidRPr="00990B12">
              <w:rPr>
                <w:rFonts w:eastAsia="Yu Mincho"/>
              </w:rPr>
              <w:t>Carrier</w:t>
            </w:r>
            <w:r w:rsidR="008D0E0E" w:rsidRPr="00990B12">
              <w:rPr>
                <w:rFonts w:eastAsia="Yu Mincho"/>
              </w:rPr>
              <w:t xml:space="preserve"> </w:t>
            </w:r>
            <w:r w:rsidRPr="00990B12">
              <w:rPr>
                <w:rFonts w:eastAsia="Yu Mincho"/>
              </w:rPr>
              <w:t>Centre</w:t>
            </w:r>
            <w:r w:rsidR="008D0E0E" w:rsidRPr="00990B12">
              <w:rPr>
                <w:rFonts w:eastAsia="Yu Mincho"/>
              </w:rPr>
              <w:t xml:space="preserve"> </w:t>
            </w:r>
            <w:r w:rsidRPr="00990B12">
              <w:rPr>
                <w:rFonts w:eastAsia="Yu Mincho"/>
              </w:rPr>
              <w:t>Frequency,</w:t>
            </w:r>
            <w:r w:rsidR="008D0E0E" w:rsidRPr="00990B12">
              <w:rPr>
                <w:rFonts w:eastAsia="Yu Mincho"/>
              </w:rPr>
              <w:t xml:space="preserve"> </w:t>
            </w:r>
            <w:r w:rsidRPr="00990B12">
              <w:rPr>
                <w:rFonts w:eastAsia="Yu Mincho"/>
              </w:rPr>
              <w:t>Fc,</w:t>
            </w:r>
            <w:r w:rsidR="008D0E0E" w:rsidRPr="00990B12">
              <w:rPr>
                <w:rFonts w:eastAsia="Yu Mincho"/>
              </w:rPr>
              <w:t xml:space="preserve"> </w:t>
            </w:r>
            <w:r w:rsidRPr="00990B12">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C</w:t>
            </w:r>
          </w:p>
        </w:tc>
      </w:tr>
      <w:tr w:rsidR="009F072B" w:rsidRPr="00990B12"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990B12"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990B12"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7A1A5DB" w14:textId="79F0AFE2"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3F5B430D" w14:textId="45F7A09A" w:rsidR="009F072B" w:rsidRPr="00990B12" w:rsidRDefault="009F072B" w:rsidP="009F072B">
            <w:pPr>
              <w:pStyle w:val="TAH"/>
              <w:rPr>
                <w:rFonts w:eastAsia="Yu Mincho"/>
              </w:rPr>
            </w:pPr>
            <w:r w:rsidRPr="00990B12">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3B1D5D30" w14:textId="089B5994"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64346AEC" w14:textId="40628EC6" w:rsidR="009F072B" w:rsidRPr="00990B12" w:rsidRDefault="009F072B" w:rsidP="009F072B">
            <w:pPr>
              <w:pStyle w:val="TAH"/>
              <w:rPr>
                <w:rFonts w:eastAsia="Yu Mincho"/>
              </w:rPr>
            </w:pPr>
            <w:r w:rsidRPr="00990B12">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C0E6D7D" w14:textId="33BA527E" w:rsidR="009F072B" w:rsidRPr="00990B12" w:rsidRDefault="009F072B" w:rsidP="009F072B">
            <w:pPr>
              <w:pStyle w:val="TAH"/>
              <w:rPr>
                <w:rFonts w:eastAsia="Yu Mincho"/>
              </w:rPr>
            </w:pPr>
            <w:r w:rsidRPr="00990B12">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2041A692" w14:textId="702D1BC9" w:rsidR="009F072B" w:rsidRPr="00990B12" w:rsidRDefault="009F072B" w:rsidP="009F072B">
            <w:pPr>
              <w:pStyle w:val="TAH"/>
              <w:rPr>
                <w:rFonts w:eastAsia="Yu Mincho"/>
              </w:rPr>
            </w:pPr>
            <w:r w:rsidRPr="00990B12">
              <w:rPr>
                <w:rFonts w:eastAsia="Yu Mincho"/>
              </w:rPr>
              <w:t>MHz</w:t>
            </w:r>
          </w:p>
        </w:tc>
      </w:tr>
      <w:tr w:rsidR="009F072B" w:rsidRPr="00990B12"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990B12" w:rsidRDefault="009F072B" w:rsidP="009F072B">
            <w:pPr>
              <w:pStyle w:val="TAC"/>
              <w:rPr>
                <w:rFonts w:eastAsia="Yu Mincho"/>
              </w:rPr>
            </w:pPr>
            <w:r w:rsidRPr="00990B12">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990B12" w:rsidRDefault="009F072B" w:rsidP="009F072B">
            <w:pPr>
              <w:pStyle w:val="TAC"/>
              <w:rPr>
                <w:rFonts w:eastAsia="Yu Mincho"/>
              </w:rPr>
            </w:pPr>
          </w:p>
        </w:tc>
      </w:tr>
      <w:tr w:rsidR="009F072B" w:rsidRPr="00990B12"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990B12" w:rsidRDefault="009F072B" w:rsidP="009F072B">
            <w:pPr>
              <w:pStyle w:val="TAC"/>
              <w:rPr>
                <w:rFonts w:eastAsia="MS PGothic"/>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990B12" w:rsidRDefault="009F072B" w:rsidP="009F072B">
            <w:pPr>
              <w:pStyle w:val="TAC"/>
              <w:rPr>
                <w:rFonts w:eastAsia="Yu Mincho"/>
              </w:rPr>
            </w:pPr>
          </w:p>
        </w:tc>
      </w:tr>
      <w:tr w:rsidR="009F072B" w:rsidRPr="00990B12"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990B12" w:rsidRDefault="009F072B" w:rsidP="009F072B">
            <w:pPr>
              <w:pStyle w:val="TAC"/>
              <w:rPr>
                <w:rFonts w:eastAsia="MS PGothic"/>
              </w:rPr>
            </w:pPr>
            <w:r w:rsidRPr="00990B12">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990B12" w:rsidRDefault="009F072B" w:rsidP="009F072B">
            <w:pPr>
              <w:pStyle w:val="TAC"/>
              <w:rPr>
                <w:rFonts w:eastAsia="Yu Mincho"/>
              </w:rPr>
            </w:pPr>
            <w:r w:rsidRPr="00990B12">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990B12" w:rsidRDefault="009F072B" w:rsidP="009F072B">
            <w:pPr>
              <w:pStyle w:val="TAC"/>
              <w:rPr>
                <w:rFonts w:eastAsia="Yu Mincho"/>
              </w:rPr>
            </w:pPr>
            <w:r w:rsidRPr="00990B12">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990B12" w:rsidRDefault="009F072B" w:rsidP="009F072B">
            <w:pPr>
              <w:pStyle w:val="TAC"/>
              <w:rPr>
                <w:rFonts w:eastAsia="Yu Mincho"/>
              </w:rPr>
            </w:pPr>
            <w:r w:rsidRPr="00990B12">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990B12" w:rsidRDefault="009F072B" w:rsidP="009F072B">
            <w:pPr>
              <w:pStyle w:val="TAC"/>
              <w:rPr>
                <w:rFonts w:eastAsia="Yu Mincho"/>
              </w:rPr>
            </w:pPr>
            <w:r w:rsidRPr="00990B12">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990B12" w:rsidRDefault="009F072B" w:rsidP="009F072B">
            <w:pPr>
              <w:pStyle w:val="TAC"/>
              <w:rPr>
                <w:rFonts w:eastAsia="Yu Mincho"/>
              </w:rPr>
            </w:pPr>
            <w:r w:rsidRPr="00990B12">
              <w:rPr>
                <w:rFonts w:eastAsia="Yu Mincho"/>
              </w:rPr>
              <w:t>≤1.98</w:t>
            </w:r>
          </w:p>
        </w:tc>
      </w:tr>
      <w:tr w:rsidR="009F072B" w:rsidRPr="00990B12"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990B12" w:rsidRDefault="009F072B" w:rsidP="009F072B">
            <w:pPr>
              <w:pStyle w:val="TAC"/>
              <w:rPr>
                <w:rFonts w:eastAsia="MS PGothic"/>
              </w:rPr>
            </w:pPr>
            <w:r w:rsidRPr="00990B12">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990B12" w:rsidRDefault="009F072B" w:rsidP="009F072B">
            <w:pPr>
              <w:pStyle w:val="TAC"/>
              <w:rPr>
                <w:rFonts w:eastAsia="Yu Mincho"/>
              </w:rPr>
            </w:pPr>
            <w:r w:rsidRPr="00990B12">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990B12" w:rsidRDefault="009F072B" w:rsidP="009F072B">
            <w:pPr>
              <w:pStyle w:val="TAC"/>
              <w:rPr>
                <w:rFonts w:eastAsia="Yu Mincho"/>
              </w:rPr>
            </w:pPr>
          </w:p>
        </w:tc>
      </w:tr>
      <w:tr w:rsidR="009F072B" w:rsidRPr="00990B12"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990B12" w:rsidRDefault="009F072B" w:rsidP="009F072B">
            <w:pPr>
              <w:pStyle w:val="TAC"/>
              <w:rPr>
                <w:rFonts w:eastAsia="MS PGothic"/>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990B12" w:rsidRDefault="009F072B" w:rsidP="009F072B">
            <w:pPr>
              <w:pStyle w:val="TAC"/>
              <w:rPr>
                <w:rFonts w:eastAsia="Yu Mincho"/>
              </w:rPr>
            </w:pPr>
            <w:r w:rsidRPr="00990B12">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990B12" w:rsidRDefault="009F072B" w:rsidP="009F072B">
            <w:pPr>
              <w:pStyle w:val="TAC"/>
              <w:rPr>
                <w:rFonts w:eastAsia="Yu Mincho"/>
              </w:rPr>
            </w:pPr>
            <w:r w:rsidRPr="00990B12">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990B12" w:rsidRDefault="009F072B" w:rsidP="009F072B">
            <w:pPr>
              <w:pStyle w:val="TAC"/>
              <w:rPr>
                <w:rFonts w:eastAsia="Yu Mincho"/>
              </w:rPr>
            </w:pPr>
            <w:r w:rsidRPr="00990B12">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990B12" w:rsidRDefault="009F072B" w:rsidP="009F072B">
            <w:pPr>
              <w:pStyle w:val="TAC"/>
              <w:rPr>
                <w:rFonts w:eastAsia="Yu Mincho"/>
              </w:rPr>
            </w:pPr>
            <w:r w:rsidRPr="00990B12">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990B12" w:rsidRDefault="009F072B" w:rsidP="009F072B">
            <w:pPr>
              <w:pStyle w:val="TAC"/>
              <w:rPr>
                <w:rFonts w:eastAsia="Yu Mincho"/>
              </w:rPr>
            </w:pPr>
            <w:r w:rsidRPr="00990B12">
              <w:rPr>
                <w:rFonts w:eastAsia="Yu Mincho"/>
              </w:rPr>
              <w:t>≤4.32</w:t>
            </w:r>
          </w:p>
        </w:tc>
      </w:tr>
      <w:tr w:rsidR="009F072B" w:rsidRPr="00990B12"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990B12" w:rsidRDefault="009F072B" w:rsidP="009F072B">
            <w:pPr>
              <w:pStyle w:val="TAC"/>
              <w:rPr>
                <w:rFonts w:eastAsia="MS PGothic"/>
              </w:rPr>
            </w:pPr>
            <w:r w:rsidRPr="00990B12">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990B12" w:rsidRDefault="009F072B" w:rsidP="009F072B">
            <w:pPr>
              <w:pStyle w:val="TAC"/>
              <w:rPr>
                <w:rFonts w:eastAsia="Yu Mincho"/>
              </w:rPr>
            </w:pPr>
            <w:r w:rsidRPr="00990B12">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990B12" w:rsidRDefault="009F072B" w:rsidP="009F072B">
            <w:pPr>
              <w:pStyle w:val="TAC"/>
              <w:rPr>
                <w:rFonts w:eastAsia="Yu Mincho"/>
              </w:rPr>
            </w:pPr>
            <w:r w:rsidRPr="00990B12">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990B12" w:rsidRDefault="009F072B" w:rsidP="009F072B">
            <w:pPr>
              <w:pStyle w:val="TAC"/>
              <w:rPr>
                <w:rFonts w:eastAsia="Yu Mincho"/>
              </w:rPr>
            </w:pPr>
            <w:r w:rsidRPr="00990B12">
              <w:rPr>
                <w:rFonts w:cs="Arial"/>
                <w:szCs w:val="18"/>
              </w:rPr>
              <w:t>≥</w:t>
            </w:r>
            <w:r w:rsidRPr="00990B12">
              <w:rPr>
                <w:rFonts w:eastAsia="Yu Mincho"/>
              </w:rPr>
              <w:t>3.06</w:t>
            </w:r>
          </w:p>
          <w:p w14:paraId="63083397" w14:textId="77777777" w:rsidR="009F072B" w:rsidRPr="00990B12" w:rsidRDefault="009F072B" w:rsidP="009F072B">
            <w:pPr>
              <w:pStyle w:val="TAC"/>
              <w:rPr>
                <w:rFonts w:eastAsia="Yu Mincho"/>
              </w:rPr>
            </w:pPr>
            <w:r w:rsidRPr="00990B12">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990B12" w:rsidRDefault="009F072B" w:rsidP="009F072B">
            <w:pPr>
              <w:pStyle w:val="TAC"/>
              <w:rPr>
                <w:rFonts w:eastAsia="Yu Mincho"/>
              </w:rPr>
            </w:pPr>
            <w:r w:rsidRPr="00990B12">
              <w:rPr>
                <w:rFonts w:eastAsia="Yu Mincho"/>
              </w:rPr>
              <w:t>&gt;1.44</w:t>
            </w:r>
          </w:p>
        </w:tc>
      </w:tr>
      <w:tr w:rsidR="009F072B" w:rsidRPr="00990B12"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990B12" w:rsidRDefault="009F072B" w:rsidP="009F072B">
            <w:pPr>
              <w:pStyle w:val="TAC"/>
              <w:rPr>
                <w:rFonts w:eastAsia="Yu Mincho"/>
              </w:rPr>
            </w:pPr>
            <w:r w:rsidRPr="00990B12">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990B12" w:rsidRDefault="009F072B" w:rsidP="009F072B">
            <w:pPr>
              <w:pStyle w:val="TAC"/>
              <w:rPr>
                <w:rFonts w:eastAsia="Yu Mincho"/>
              </w:rPr>
            </w:pPr>
            <w:r w:rsidRPr="00990B12">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990B12" w:rsidRDefault="009F072B" w:rsidP="009F072B">
            <w:pPr>
              <w:pStyle w:val="TAC"/>
              <w:rPr>
                <w:rFonts w:eastAsia="Yu Mincho"/>
              </w:rPr>
            </w:pPr>
            <w:r w:rsidRPr="00990B12">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990B12" w:rsidRDefault="009F072B" w:rsidP="009F072B">
            <w:pPr>
              <w:pStyle w:val="TAC"/>
              <w:rPr>
                <w:rFonts w:eastAsia="Yu Mincho"/>
              </w:rPr>
            </w:pPr>
            <w:r w:rsidRPr="00990B12">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990B12" w:rsidRDefault="009F072B" w:rsidP="009F072B">
            <w:pPr>
              <w:pStyle w:val="TAC"/>
              <w:rPr>
                <w:rFonts w:eastAsia="Yu Mincho"/>
              </w:rPr>
            </w:pPr>
            <w:r w:rsidRPr="00990B12">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990B12" w:rsidRDefault="009F072B" w:rsidP="009F072B">
            <w:pPr>
              <w:pStyle w:val="TAC"/>
              <w:rPr>
                <w:rFonts w:eastAsia="Yu Mincho"/>
              </w:rPr>
            </w:pPr>
            <w:r w:rsidRPr="00990B12">
              <w:rPr>
                <w:rFonts w:eastAsia="Yu Mincho"/>
              </w:rPr>
              <w:t>≤6.84</w:t>
            </w:r>
          </w:p>
        </w:tc>
      </w:tr>
      <w:tr w:rsidR="009F072B" w:rsidRPr="00990B12"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990B12" w:rsidRDefault="009F072B" w:rsidP="009F072B">
            <w:pPr>
              <w:pStyle w:val="TAC"/>
              <w:rPr>
                <w:rFonts w:eastAsia="Yu Mincho"/>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990B12" w:rsidRDefault="009F072B" w:rsidP="009F072B">
            <w:pPr>
              <w:pStyle w:val="TAC"/>
              <w:rPr>
                <w:rFonts w:eastAsia="Yu Mincho"/>
              </w:rPr>
            </w:pPr>
            <w:r w:rsidRPr="00990B12">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990B12" w:rsidRDefault="009F072B" w:rsidP="009F072B">
            <w:pPr>
              <w:pStyle w:val="TAC"/>
              <w:rPr>
                <w:rFonts w:eastAsia="Yu Mincho"/>
              </w:rPr>
            </w:pPr>
            <w:r w:rsidRPr="00990B12">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990B12" w:rsidRDefault="009F072B" w:rsidP="009F072B">
            <w:pPr>
              <w:pStyle w:val="TAC"/>
              <w:rPr>
                <w:rFonts w:eastAsia="Yu Mincho"/>
              </w:rPr>
            </w:pPr>
            <w:r w:rsidRPr="00990B12">
              <w:rPr>
                <w:rFonts w:cs="Arial"/>
                <w:szCs w:val="18"/>
              </w:rPr>
              <w:t>≥</w:t>
            </w:r>
            <w:r w:rsidRPr="00990B12">
              <w:rPr>
                <w:rFonts w:eastAsia="Yu Mincho"/>
              </w:rPr>
              <w:t>3.78</w:t>
            </w:r>
          </w:p>
          <w:p w14:paraId="00E4FC1E" w14:textId="77777777" w:rsidR="009F072B" w:rsidRPr="00990B12" w:rsidRDefault="009F072B" w:rsidP="009F072B">
            <w:pPr>
              <w:pStyle w:val="TAC"/>
              <w:rPr>
                <w:rFonts w:eastAsia="Yu Mincho"/>
              </w:rPr>
            </w:pPr>
            <w:r w:rsidRPr="00990B12">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990B12" w:rsidRDefault="009F072B" w:rsidP="009F072B">
            <w:pPr>
              <w:pStyle w:val="TAC"/>
              <w:rPr>
                <w:rFonts w:eastAsia="Yu Mincho"/>
              </w:rPr>
            </w:pPr>
            <w:r w:rsidRPr="00990B12">
              <w:rPr>
                <w:rFonts w:eastAsia="Yu Mincho"/>
              </w:rPr>
              <w:t>&gt;1.44</w:t>
            </w:r>
          </w:p>
        </w:tc>
      </w:tr>
      <w:tr w:rsidR="009F072B" w:rsidRPr="00990B12"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990B12" w:rsidRDefault="009F072B" w:rsidP="009F072B">
            <w:pPr>
              <w:pStyle w:val="TAC"/>
              <w:rPr>
                <w:rFonts w:eastAsia="Yu Mincho"/>
              </w:rPr>
            </w:pPr>
            <w:r w:rsidRPr="00990B12">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990B12" w:rsidRDefault="009F072B" w:rsidP="009F072B">
            <w:pPr>
              <w:pStyle w:val="TAC"/>
              <w:rPr>
                <w:rFonts w:eastAsia="Yu Mincho"/>
              </w:rPr>
            </w:pPr>
            <w:r w:rsidRPr="00990B12">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990B12" w:rsidRDefault="009F072B" w:rsidP="009F072B">
            <w:pPr>
              <w:pStyle w:val="TAC"/>
              <w:rPr>
                <w:rFonts w:eastAsia="Yu Mincho"/>
              </w:rPr>
            </w:pPr>
            <w:r w:rsidRPr="00990B12">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990B12" w:rsidRDefault="009F072B" w:rsidP="009F072B">
            <w:pPr>
              <w:pStyle w:val="TAC"/>
              <w:rPr>
                <w:rFonts w:eastAsia="Yu Mincho"/>
              </w:rPr>
            </w:pPr>
            <w:r w:rsidRPr="00990B12">
              <w:rPr>
                <w:rFonts w:cs="Arial"/>
                <w:szCs w:val="18"/>
              </w:rPr>
              <w:t>≥</w:t>
            </w:r>
            <w:r w:rsidRPr="00990B12">
              <w:rPr>
                <w:rFonts w:eastAsia="Yu Mincho"/>
              </w:rPr>
              <w:t>4.68</w:t>
            </w:r>
          </w:p>
          <w:p w14:paraId="7F0E2942" w14:textId="77777777" w:rsidR="009F072B" w:rsidRPr="00990B12" w:rsidRDefault="009F072B" w:rsidP="009F072B">
            <w:pPr>
              <w:pStyle w:val="TAC"/>
              <w:rPr>
                <w:rFonts w:eastAsia="Yu Mincho"/>
              </w:rPr>
            </w:pPr>
            <w:r w:rsidRPr="00990B12">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990B12" w:rsidRDefault="009F072B" w:rsidP="009F072B">
            <w:pPr>
              <w:pStyle w:val="TAC"/>
              <w:rPr>
                <w:rFonts w:eastAsia="Yu Mincho"/>
              </w:rPr>
            </w:pPr>
            <w:r w:rsidRPr="00990B12">
              <w:rPr>
                <w:rFonts w:eastAsia="Yu Mincho"/>
              </w:rPr>
              <w:t>&gt;2.16</w:t>
            </w:r>
          </w:p>
        </w:tc>
      </w:tr>
      <w:tr w:rsidR="009F072B" w:rsidRPr="00990B12"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990B12" w:rsidRDefault="009F072B" w:rsidP="009F072B">
            <w:pPr>
              <w:pStyle w:val="TAC"/>
              <w:rPr>
                <w:rFonts w:eastAsia="Yu Mincho"/>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990B12" w:rsidRDefault="009F072B" w:rsidP="009F072B">
            <w:pPr>
              <w:pStyle w:val="TAC"/>
              <w:rPr>
                <w:rFonts w:eastAsia="Yu Mincho"/>
              </w:rPr>
            </w:pPr>
            <w:r w:rsidRPr="00990B12">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990B12" w:rsidRDefault="009F072B" w:rsidP="009F072B">
            <w:pPr>
              <w:pStyle w:val="TAC"/>
              <w:rPr>
                <w:rFonts w:eastAsia="Yu Mincho"/>
              </w:rPr>
            </w:pPr>
            <w:r w:rsidRPr="00990B12">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990B12" w:rsidRDefault="009F072B" w:rsidP="009F072B">
            <w:pPr>
              <w:pStyle w:val="TAC"/>
              <w:rPr>
                <w:rFonts w:eastAsia="Yu Mincho"/>
              </w:rPr>
            </w:pPr>
            <w:r w:rsidRPr="00990B12">
              <w:rPr>
                <w:rFonts w:cs="Arial"/>
                <w:szCs w:val="18"/>
              </w:rPr>
              <w:t>≥</w:t>
            </w:r>
            <w:r w:rsidRPr="00990B12">
              <w:rPr>
                <w:rFonts w:eastAsia="Yu Mincho"/>
              </w:rPr>
              <w:t>5.58</w:t>
            </w:r>
          </w:p>
          <w:p w14:paraId="10ABC151" w14:textId="77777777" w:rsidR="009F072B" w:rsidRPr="00990B12" w:rsidRDefault="009F072B" w:rsidP="009F072B">
            <w:pPr>
              <w:pStyle w:val="TAC"/>
              <w:rPr>
                <w:rFonts w:eastAsia="Yu Mincho"/>
              </w:rPr>
            </w:pPr>
            <w:r w:rsidRPr="00990B12">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990B12" w:rsidRDefault="009F072B" w:rsidP="009F072B">
            <w:pPr>
              <w:pStyle w:val="TAC"/>
              <w:rPr>
                <w:rFonts w:eastAsia="Yu Mincho"/>
              </w:rPr>
            </w:pPr>
            <w:r w:rsidRPr="00990B12">
              <w:rPr>
                <w:rFonts w:eastAsia="Yu Mincho"/>
              </w:rPr>
              <w:t>&gt;1.44</w:t>
            </w:r>
          </w:p>
        </w:tc>
      </w:tr>
      <w:tr w:rsidR="009F072B" w:rsidRPr="00990B12"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990B12" w:rsidRDefault="009F072B" w:rsidP="009F072B">
            <w:pPr>
              <w:pStyle w:val="TAN"/>
              <w:rPr>
                <w:rFonts w:eastAsia="Yu Mincho"/>
              </w:rPr>
            </w:pPr>
            <w:r w:rsidRPr="00990B12">
              <w:rPr>
                <w:rFonts w:eastAsia="Yu Mincho"/>
              </w:rPr>
              <w:t>NOTE 1:</w:t>
            </w:r>
            <w:r w:rsidRPr="00990B12">
              <w:rPr>
                <w:rFonts w:eastAsia="Yu Mincho"/>
              </w:rPr>
              <w:tab/>
              <w:t>The A-MPR values are listed in Table 6.2.3.3.2-2.</w:t>
            </w:r>
          </w:p>
          <w:p w14:paraId="2C00694F" w14:textId="77F4A3A0" w:rsidR="009F072B" w:rsidRPr="00990B12" w:rsidRDefault="009F072B" w:rsidP="009F072B">
            <w:pPr>
              <w:pStyle w:val="TAN"/>
              <w:rPr>
                <w:rFonts w:eastAsia="Yu Mincho"/>
              </w:rPr>
            </w:pPr>
            <w:r w:rsidRPr="00990B12">
              <w:rPr>
                <w:rFonts w:eastAsia="Yu Mincho"/>
              </w:rPr>
              <w:t>NOTE 2:</w:t>
            </w:r>
            <w:r w:rsidRPr="00990B12">
              <w:rPr>
                <w:rFonts w:eastAsia="Yu Mincho"/>
              </w:rPr>
              <w:tab/>
              <w:t>For any undefined region, MPR applies</w:t>
            </w:r>
          </w:p>
        </w:tc>
      </w:tr>
    </w:tbl>
    <w:p w14:paraId="490BFA9D" w14:textId="77777777" w:rsidR="00412815" w:rsidRPr="00990B12" w:rsidRDefault="00412815" w:rsidP="00412815">
      <w:pPr>
        <w:rPr>
          <w:rFonts w:eastAsia="Yu Mincho"/>
        </w:rPr>
      </w:pPr>
    </w:p>
    <w:p w14:paraId="6B9A3319" w14:textId="54B23752" w:rsidR="00412815" w:rsidRPr="00990B12" w:rsidRDefault="00412815" w:rsidP="00412815">
      <w:pPr>
        <w:pStyle w:val="TH"/>
        <w:rPr>
          <w:rFonts w:eastAsia="Yu Mincho"/>
        </w:rPr>
      </w:pPr>
      <w:bookmarkStart w:id="852" w:name="_CRTable6_2_3_3_22"/>
      <w:r w:rsidRPr="00990B12">
        <w:rPr>
          <w:rFonts w:eastAsia="Yu Mincho"/>
        </w:rPr>
        <w:t xml:space="preserve">Table </w:t>
      </w:r>
      <w:bookmarkEnd w:id="852"/>
      <w:r w:rsidRPr="00990B12">
        <w:t>6.2.3.3.</w:t>
      </w:r>
      <w:r w:rsidR="007B2486" w:rsidRPr="00990B12">
        <w:t>5</w:t>
      </w:r>
      <w:r w:rsidRPr="00990B12">
        <w:t>-</w:t>
      </w:r>
      <w:r w:rsidRPr="00990B12">
        <w:rPr>
          <w:lang w:eastAsia="zh-CN"/>
        </w:rPr>
        <w:t>2</w:t>
      </w:r>
      <w:r w:rsidRPr="00990B12">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990B12" w14:paraId="51D8E792" w14:textId="77777777" w:rsidTr="008D0E0E">
        <w:trPr>
          <w:jc w:val="center"/>
        </w:trPr>
        <w:tc>
          <w:tcPr>
            <w:tcW w:w="2272" w:type="dxa"/>
            <w:gridSpan w:val="2"/>
            <w:noWrap/>
            <w:hideMark/>
          </w:tcPr>
          <w:p w14:paraId="15A72CA9" w14:textId="77777777" w:rsidR="00412815" w:rsidRPr="00990B12" w:rsidRDefault="00412815" w:rsidP="00AE3F12">
            <w:pPr>
              <w:pStyle w:val="TAH"/>
            </w:pPr>
            <w:r w:rsidRPr="00990B12">
              <w:t>Modulation/Waveform</w:t>
            </w:r>
          </w:p>
        </w:tc>
        <w:tc>
          <w:tcPr>
            <w:tcW w:w="2797" w:type="dxa"/>
            <w:noWrap/>
            <w:hideMark/>
          </w:tcPr>
          <w:p w14:paraId="49691C7F" w14:textId="5D3A5365" w:rsidR="00412815" w:rsidRPr="00990B12" w:rsidRDefault="00412815" w:rsidP="00AE3F12">
            <w:pPr>
              <w:pStyle w:val="TAH"/>
            </w:pPr>
            <w:r w:rsidRPr="00990B12">
              <w:t>Outer</w:t>
            </w:r>
            <w:r w:rsidR="008D0E0E" w:rsidRPr="00990B12">
              <w:t xml:space="preserve"> </w:t>
            </w:r>
            <w:r w:rsidRPr="00990B12">
              <w:t>(dB)</w:t>
            </w:r>
          </w:p>
        </w:tc>
        <w:tc>
          <w:tcPr>
            <w:tcW w:w="2585" w:type="dxa"/>
            <w:tcBorders>
              <w:bottom w:val="single" w:sz="4" w:space="0" w:color="auto"/>
            </w:tcBorders>
          </w:tcPr>
          <w:p w14:paraId="60770A74" w14:textId="4F0A38EF" w:rsidR="00412815" w:rsidRPr="00990B12" w:rsidRDefault="00412815" w:rsidP="00AE3F12">
            <w:pPr>
              <w:pStyle w:val="TAH"/>
              <w:rPr>
                <w:lang w:eastAsia="zh-CN"/>
              </w:rPr>
            </w:pPr>
            <w:r w:rsidRPr="00990B12">
              <w:rPr>
                <w:lang w:eastAsia="zh-CN"/>
              </w:rPr>
              <w:t>Inner</w:t>
            </w:r>
            <w:r w:rsidR="008D0E0E" w:rsidRPr="00990B12">
              <w:rPr>
                <w:lang w:eastAsia="zh-CN"/>
              </w:rPr>
              <w:t xml:space="preserve"> </w:t>
            </w:r>
            <w:r w:rsidRPr="00990B12">
              <w:rPr>
                <w:lang w:eastAsia="zh-CN"/>
              </w:rPr>
              <w:t>(dB)</w:t>
            </w:r>
          </w:p>
        </w:tc>
      </w:tr>
      <w:tr w:rsidR="00412815" w:rsidRPr="00990B12" w14:paraId="34E13E67" w14:textId="77777777" w:rsidTr="008D0E0E">
        <w:trPr>
          <w:jc w:val="center"/>
        </w:trPr>
        <w:tc>
          <w:tcPr>
            <w:tcW w:w="1555" w:type="dxa"/>
            <w:tcBorders>
              <w:bottom w:val="nil"/>
            </w:tcBorders>
            <w:noWrap/>
            <w:hideMark/>
          </w:tcPr>
          <w:p w14:paraId="0938A74E" w14:textId="77777777" w:rsidR="00412815" w:rsidRPr="00990B12" w:rsidRDefault="00412815" w:rsidP="00AE3F12">
            <w:pPr>
              <w:pStyle w:val="TAC"/>
            </w:pPr>
            <w:r w:rsidRPr="00990B12">
              <w:t>DFT-s-OFDM</w:t>
            </w:r>
          </w:p>
        </w:tc>
        <w:tc>
          <w:tcPr>
            <w:tcW w:w="717" w:type="dxa"/>
            <w:hideMark/>
          </w:tcPr>
          <w:p w14:paraId="5D7717F4" w14:textId="18653A4F" w:rsidR="00412815" w:rsidRPr="00990B12" w:rsidRDefault="00412815" w:rsidP="00AE3F12">
            <w:pPr>
              <w:pStyle w:val="TAC"/>
            </w:pPr>
            <w:r w:rsidRPr="00990B12">
              <w:t>PI/2</w:t>
            </w:r>
            <w:r w:rsidR="008D0E0E" w:rsidRPr="00990B12">
              <w:t xml:space="preserve"> </w:t>
            </w:r>
            <w:r w:rsidRPr="00990B12">
              <w:t>BPSK</w:t>
            </w:r>
          </w:p>
        </w:tc>
        <w:tc>
          <w:tcPr>
            <w:tcW w:w="2797" w:type="dxa"/>
            <w:noWrap/>
            <w:hideMark/>
          </w:tcPr>
          <w:p w14:paraId="3CDEC375" w14:textId="45160A5C" w:rsidR="00412815" w:rsidRPr="00990B12" w:rsidRDefault="00412815" w:rsidP="00AE3F12">
            <w:pPr>
              <w:pStyle w:val="TAC"/>
            </w:pPr>
            <w:r w:rsidRPr="00990B12">
              <w:t>≤</w:t>
            </w:r>
            <w:r w:rsidR="008D0E0E" w:rsidRPr="00990B12">
              <w:t xml:space="preserve"> </w:t>
            </w:r>
            <w:r w:rsidRPr="00990B12">
              <w:t>1.5</w:t>
            </w:r>
          </w:p>
        </w:tc>
        <w:tc>
          <w:tcPr>
            <w:tcW w:w="2585" w:type="dxa"/>
            <w:tcBorders>
              <w:bottom w:val="nil"/>
            </w:tcBorders>
          </w:tcPr>
          <w:p w14:paraId="48FD34D9" w14:textId="77777777" w:rsidR="00412815" w:rsidRPr="00990B12" w:rsidRDefault="00412815" w:rsidP="00AE3F12">
            <w:pPr>
              <w:pStyle w:val="TAC"/>
              <w:rPr>
                <w:lang w:eastAsia="zh-CN"/>
              </w:rPr>
            </w:pPr>
            <w:r w:rsidRPr="00990B12">
              <w:rPr>
                <w:lang w:eastAsia="zh-CN"/>
              </w:rPr>
              <w:t>N/A</w:t>
            </w:r>
          </w:p>
        </w:tc>
      </w:tr>
      <w:tr w:rsidR="00412815" w:rsidRPr="00990B12" w14:paraId="1D001893" w14:textId="77777777" w:rsidTr="008D0E0E">
        <w:trPr>
          <w:jc w:val="center"/>
        </w:trPr>
        <w:tc>
          <w:tcPr>
            <w:tcW w:w="1555" w:type="dxa"/>
            <w:tcBorders>
              <w:top w:val="nil"/>
              <w:bottom w:val="nil"/>
            </w:tcBorders>
            <w:hideMark/>
          </w:tcPr>
          <w:p w14:paraId="4023B987" w14:textId="77777777" w:rsidR="00412815" w:rsidRPr="00990B12" w:rsidRDefault="00412815" w:rsidP="00AE3F12">
            <w:pPr>
              <w:pStyle w:val="TAC"/>
            </w:pPr>
          </w:p>
        </w:tc>
        <w:tc>
          <w:tcPr>
            <w:tcW w:w="717" w:type="dxa"/>
            <w:hideMark/>
          </w:tcPr>
          <w:p w14:paraId="35914E27" w14:textId="77777777" w:rsidR="00412815" w:rsidRPr="00990B12" w:rsidRDefault="00412815" w:rsidP="00AE3F12">
            <w:pPr>
              <w:pStyle w:val="TAC"/>
            </w:pPr>
            <w:r w:rsidRPr="00990B12">
              <w:t>QPSK</w:t>
            </w:r>
          </w:p>
        </w:tc>
        <w:tc>
          <w:tcPr>
            <w:tcW w:w="2797" w:type="dxa"/>
            <w:noWrap/>
            <w:hideMark/>
          </w:tcPr>
          <w:p w14:paraId="22700D67" w14:textId="602A7E15" w:rsidR="00412815" w:rsidRPr="00990B12" w:rsidRDefault="00412815" w:rsidP="00AE3F12">
            <w:pPr>
              <w:pStyle w:val="TAC"/>
            </w:pPr>
            <w:r w:rsidRPr="00990B12">
              <w:t>≤</w:t>
            </w:r>
            <w:r w:rsidR="008D0E0E" w:rsidRPr="00990B12">
              <w:t xml:space="preserve"> </w:t>
            </w:r>
            <w:r w:rsidRPr="00990B12">
              <w:t>2</w:t>
            </w:r>
          </w:p>
        </w:tc>
        <w:tc>
          <w:tcPr>
            <w:tcW w:w="2585" w:type="dxa"/>
            <w:tcBorders>
              <w:top w:val="nil"/>
              <w:bottom w:val="nil"/>
            </w:tcBorders>
          </w:tcPr>
          <w:p w14:paraId="3FBEFD16" w14:textId="77777777" w:rsidR="00412815" w:rsidRPr="00990B12" w:rsidRDefault="00412815" w:rsidP="00AE3F12">
            <w:pPr>
              <w:pStyle w:val="TAC"/>
            </w:pPr>
          </w:p>
        </w:tc>
      </w:tr>
      <w:tr w:rsidR="00412815" w:rsidRPr="00990B12" w14:paraId="2F021609" w14:textId="77777777" w:rsidTr="008D0E0E">
        <w:trPr>
          <w:jc w:val="center"/>
        </w:trPr>
        <w:tc>
          <w:tcPr>
            <w:tcW w:w="1555" w:type="dxa"/>
            <w:tcBorders>
              <w:top w:val="nil"/>
              <w:bottom w:val="nil"/>
            </w:tcBorders>
            <w:hideMark/>
          </w:tcPr>
          <w:p w14:paraId="27BB823D" w14:textId="77777777" w:rsidR="00412815" w:rsidRPr="00990B12" w:rsidRDefault="00412815" w:rsidP="00AE3F12">
            <w:pPr>
              <w:pStyle w:val="TAC"/>
            </w:pPr>
          </w:p>
        </w:tc>
        <w:tc>
          <w:tcPr>
            <w:tcW w:w="717" w:type="dxa"/>
            <w:hideMark/>
          </w:tcPr>
          <w:p w14:paraId="5F8038E6" w14:textId="332852E3"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5513A81E" w14:textId="0A9968CA" w:rsidR="00412815" w:rsidRPr="00990B12" w:rsidRDefault="00412815" w:rsidP="00AE3F12">
            <w:pPr>
              <w:pStyle w:val="TAC"/>
            </w:pPr>
            <w:r w:rsidRPr="00990B12">
              <w:t>≤</w:t>
            </w:r>
            <w:r w:rsidR="008D0E0E" w:rsidRPr="00990B12">
              <w:t xml:space="preserve"> </w:t>
            </w:r>
            <w:r w:rsidRPr="00990B12">
              <w:t>3</w:t>
            </w:r>
          </w:p>
        </w:tc>
        <w:tc>
          <w:tcPr>
            <w:tcW w:w="2585" w:type="dxa"/>
            <w:tcBorders>
              <w:top w:val="nil"/>
              <w:bottom w:val="nil"/>
            </w:tcBorders>
          </w:tcPr>
          <w:p w14:paraId="6E257B8F" w14:textId="77777777" w:rsidR="00412815" w:rsidRPr="00990B12" w:rsidRDefault="00412815" w:rsidP="00AE3F12">
            <w:pPr>
              <w:pStyle w:val="TAC"/>
            </w:pPr>
          </w:p>
        </w:tc>
      </w:tr>
      <w:tr w:rsidR="00412815" w:rsidRPr="00990B12" w14:paraId="25D595C8" w14:textId="77777777" w:rsidTr="008D0E0E">
        <w:trPr>
          <w:jc w:val="center"/>
        </w:trPr>
        <w:tc>
          <w:tcPr>
            <w:tcW w:w="1555" w:type="dxa"/>
            <w:tcBorders>
              <w:top w:val="nil"/>
              <w:bottom w:val="nil"/>
            </w:tcBorders>
            <w:hideMark/>
          </w:tcPr>
          <w:p w14:paraId="7E141F1F" w14:textId="77777777" w:rsidR="00412815" w:rsidRPr="00990B12" w:rsidRDefault="00412815" w:rsidP="00AE3F12">
            <w:pPr>
              <w:pStyle w:val="TAC"/>
            </w:pPr>
          </w:p>
        </w:tc>
        <w:tc>
          <w:tcPr>
            <w:tcW w:w="717" w:type="dxa"/>
            <w:hideMark/>
          </w:tcPr>
          <w:p w14:paraId="64FAEFE1" w14:textId="0A04E4DE" w:rsidR="00412815" w:rsidRPr="00990B12" w:rsidRDefault="00412815" w:rsidP="00AE3F12">
            <w:pPr>
              <w:pStyle w:val="TAC"/>
            </w:pPr>
            <w:r w:rsidRPr="00990B12">
              <w:t>64</w:t>
            </w:r>
            <w:r w:rsidR="008D0E0E" w:rsidRPr="00990B12">
              <w:t xml:space="preserve"> </w:t>
            </w:r>
            <w:r w:rsidRPr="00990B12">
              <w:t>QAM</w:t>
            </w:r>
          </w:p>
        </w:tc>
        <w:tc>
          <w:tcPr>
            <w:tcW w:w="2797" w:type="dxa"/>
            <w:noWrap/>
            <w:hideMark/>
          </w:tcPr>
          <w:p w14:paraId="09D18241" w14:textId="6682D97B" w:rsidR="00412815" w:rsidRPr="00990B12" w:rsidRDefault="00412815" w:rsidP="00AE3F12">
            <w:pPr>
              <w:pStyle w:val="TAC"/>
            </w:pPr>
            <w:r w:rsidRPr="00990B12">
              <w:t>≤</w:t>
            </w:r>
            <w:r w:rsidR="008D0E0E" w:rsidRPr="00990B12">
              <w:t xml:space="preserve"> </w:t>
            </w:r>
            <w:r w:rsidRPr="00990B12">
              <w:t>3.5</w:t>
            </w:r>
          </w:p>
        </w:tc>
        <w:tc>
          <w:tcPr>
            <w:tcW w:w="2585" w:type="dxa"/>
            <w:tcBorders>
              <w:top w:val="nil"/>
              <w:bottom w:val="nil"/>
            </w:tcBorders>
          </w:tcPr>
          <w:p w14:paraId="457EA039" w14:textId="77777777" w:rsidR="00412815" w:rsidRPr="00990B12" w:rsidRDefault="00412815" w:rsidP="00AE3F12">
            <w:pPr>
              <w:pStyle w:val="TAC"/>
            </w:pPr>
          </w:p>
        </w:tc>
      </w:tr>
      <w:tr w:rsidR="00412815" w:rsidRPr="00990B12" w14:paraId="0D4C638C" w14:textId="77777777" w:rsidTr="008D0E0E">
        <w:trPr>
          <w:jc w:val="center"/>
        </w:trPr>
        <w:tc>
          <w:tcPr>
            <w:tcW w:w="1555" w:type="dxa"/>
            <w:tcBorders>
              <w:bottom w:val="nil"/>
            </w:tcBorders>
            <w:noWrap/>
            <w:hideMark/>
          </w:tcPr>
          <w:p w14:paraId="5ABF5D71" w14:textId="77777777" w:rsidR="00412815" w:rsidRPr="00990B12" w:rsidRDefault="00412815" w:rsidP="00AE3F12">
            <w:pPr>
              <w:pStyle w:val="TAC"/>
            </w:pPr>
            <w:r w:rsidRPr="00990B12">
              <w:t>CP-OFDM</w:t>
            </w:r>
          </w:p>
        </w:tc>
        <w:tc>
          <w:tcPr>
            <w:tcW w:w="717" w:type="dxa"/>
            <w:hideMark/>
          </w:tcPr>
          <w:p w14:paraId="7A709D33" w14:textId="77777777" w:rsidR="00412815" w:rsidRPr="00990B12" w:rsidRDefault="00412815" w:rsidP="00AE3F12">
            <w:pPr>
              <w:pStyle w:val="TAC"/>
            </w:pPr>
            <w:r w:rsidRPr="00990B12">
              <w:t>QPSK</w:t>
            </w:r>
          </w:p>
        </w:tc>
        <w:tc>
          <w:tcPr>
            <w:tcW w:w="2797" w:type="dxa"/>
            <w:noWrap/>
            <w:hideMark/>
          </w:tcPr>
          <w:p w14:paraId="4D4BB5F9" w14:textId="46CAF71D"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6C90E274" w14:textId="77777777" w:rsidR="00412815" w:rsidRPr="00990B12" w:rsidRDefault="00412815" w:rsidP="00AE3F12">
            <w:pPr>
              <w:pStyle w:val="TAC"/>
            </w:pPr>
          </w:p>
        </w:tc>
      </w:tr>
      <w:tr w:rsidR="00412815" w:rsidRPr="00990B12" w14:paraId="18133072" w14:textId="77777777" w:rsidTr="00020106">
        <w:trPr>
          <w:jc w:val="center"/>
        </w:trPr>
        <w:tc>
          <w:tcPr>
            <w:tcW w:w="1555" w:type="dxa"/>
            <w:tcBorders>
              <w:top w:val="nil"/>
              <w:bottom w:val="nil"/>
            </w:tcBorders>
            <w:hideMark/>
          </w:tcPr>
          <w:p w14:paraId="46939873" w14:textId="77777777" w:rsidR="00412815" w:rsidRPr="00990B12" w:rsidRDefault="00412815" w:rsidP="00AE3F12">
            <w:pPr>
              <w:pStyle w:val="TAC"/>
            </w:pPr>
          </w:p>
        </w:tc>
        <w:tc>
          <w:tcPr>
            <w:tcW w:w="717" w:type="dxa"/>
            <w:hideMark/>
          </w:tcPr>
          <w:p w14:paraId="274C3C29" w14:textId="35E77D41"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32ACB634" w14:textId="46A25806"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26D6C368" w14:textId="77777777" w:rsidR="00412815" w:rsidRPr="00990B12" w:rsidRDefault="00412815" w:rsidP="00AE3F12">
            <w:pPr>
              <w:pStyle w:val="TAC"/>
            </w:pPr>
          </w:p>
        </w:tc>
      </w:tr>
      <w:tr w:rsidR="00020106" w:rsidRPr="00990B12" w14:paraId="7F4E3692" w14:textId="77777777" w:rsidTr="00020106">
        <w:trPr>
          <w:jc w:val="center"/>
        </w:trPr>
        <w:tc>
          <w:tcPr>
            <w:tcW w:w="1555" w:type="dxa"/>
            <w:tcBorders>
              <w:top w:val="nil"/>
              <w:bottom w:val="single" w:sz="4" w:space="0" w:color="auto"/>
            </w:tcBorders>
          </w:tcPr>
          <w:p w14:paraId="751C622A" w14:textId="77777777" w:rsidR="00020106" w:rsidRPr="00990B12" w:rsidRDefault="00020106" w:rsidP="00020106">
            <w:pPr>
              <w:pStyle w:val="TAC"/>
            </w:pPr>
          </w:p>
        </w:tc>
        <w:tc>
          <w:tcPr>
            <w:tcW w:w="717" w:type="dxa"/>
          </w:tcPr>
          <w:p w14:paraId="5CEED234" w14:textId="5814F81D" w:rsidR="00020106" w:rsidRPr="00990B12" w:rsidRDefault="00020106" w:rsidP="00020106">
            <w:pPr>
              <w:pStyle w:val="TAC"/>
            </w:pPr>
            <w:r w:rsidRPr="00990B12">
              <w:t>64 QAM</w:t>
            </w:r>
          </w:p>
        </w:tc>
        <w:tc>
          <w:tcPr>
            <w:tcW w:w="2797" w:type="dxa"/>
            <w:noWrap/>
          </w:tcPr>
          <w:p w14:paraId="5102F2ED" w14:textId="377F47C1" w:rsidR="00020106" w:rsidRPr="00990B12" w:rsidRDefault="00020106" w:rsidP="00020106">
            <w:pPr>
              <w:pStyle w:val="TAC"/>
            </w:pPr>
            <w:r w:rsidRPr="00990B12">
              <w:t>≤ 4.5</w:t>
            </w:r>
          </w:p>
        </w:tc>
        <w:tc>
          <w:tcPr>
            <w:tcW w:w="2585" w:type="dxa"/>
            <w:tcBorders>
              <w:top w:val="nil"/>
              <w:bottom w:val="single" w:sz="4" w:space="0" w:color="auto"/>
            </w:tcBorders>
          </w:tcPr>
          <w:p w14:paraId="792E465C" w14:textId="77777777" w:rsidR="00020106" w:rsidRPr="00990B12" w:rsidRDefault="00020106" w:rsidP="00020106">
            <w:pPr>
              <w:pStyle w:val="TAC"/>
            </w:pPr>
          </w:p>
        </w:tc>
      </w:tr>
    </w:tbl>
    <w:p w14:paraId="538ACE33" w14:textId="77777777" w:rsidR="00985B24" w:rsidRPr="00990B12" w:rsidRDefault="00985B24" w:rsidP="00985B24"/>
    <w:p w14:paraId="5FE33C9A" w14:textId="2264BBDE" w:rsidR="00412815" w:rsidRPr="00990B12" w:rsidRDefault="00985B24" w:rsidP="00412815">
      <w:r w:rsidRPr="00990B12">
        <w:t>The normative reference for this requirement is TS 38.101-5 [11] clause 6.2.3.1.</w:t>
      </w:r>
    </w:p>
    <w:p w14:paraId="2B98BA03" w14:textId="77777777" w:rsidR="00412815" w:rsidRPr="00990B12" w:rsidRDefault="00412815" w:rsidP="0002370F">
      <w:pPr>
        <w:pStyle w:val="Heading4"/>
        <w:rPr>
          <w:lang w:eastAsia="fr-FR"/>
        </w:rPr>
      </w:pPr>
      <w:bookmarkStart w:id="853" w:name="_CR6_2_3_4"/>
      <w:bookmarkStart w:id="854" w:name="_Toc210629009"/>
      <w:bookmarkEnd w:id="853"/>
      <w:r w:rsidRPr="00990B12">
        <w:t>6.2.3.4</w:t>
      </w:r>
      <w:r w:rsidRPr="00990B12">
        <w:tab/>
      </w:r>
      <w:r w:rsidRPr="00990B12">
        <w:rPr>
          <w:lang w:eastAsia="fr-FR"/>
        </w:rPr>
        <w:t>Test description</w:t>
      </w:r>
      <w:bookmarkEnd w:id="854"/>
    </w:p>
    <w:p w14:paraId="1D24C54E" w14:textId="77777777" w:rsidR="00412815" w:rsidRPr="00990B12" w:rsidRDefault="00412815" w:rsidP="0002370F">
      <w:pPr>
        <w:pStyle w:val="Heading5"/>
        <w:rPr>
          <w:lang w:eastAsia="fr-FR"/>
        </w:rPr>
      </w:pPr>
      <w:bookmarkStart w:id="855" w:name="_CR6_2_3_4_1"/>
      <w:bookmarkStart w:id="856" w:name="_Toc210629010"/>
      <w:bookmarkEnd w:id="855"/>
      <w:r w:rsidRPr="00990B12">
        <w:t>6.2.3.4.1</w:t>
      </w:r>
      <w:r w:rsidRPr="00990B12">
        <w:tab/>
      </w:r>
      <w:r w:rsidRPr="00990B12">
        <w:rPr>
          <w:lang w:eastAsia="fr-FR"/>
        </w:rPr>
        <w:t>Initial conditions</w:t>
      </w:r>
      <w:bookmarkEnd w:id="856"/>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t xml:space="preserve">Table 6.2.3.4.1-1: Test Configuration </w:t>
      </w:r>
      <w:bookmarkStart w:id="857" w:name="_CRTable6_2_3_4_11"/>
      <w:r w:rsidRPr="00990B12">
        <w:t xml:space="preserve">table </w:t>
      </w:r>
      <w:bookmarkEnd w:id="857"/>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31B5FDD9" w:rsidR="00921F44" w:rsidRPr="00990B12" w:rsidRDefault="001E28C0" w:rsidP="007B2486">
      <w:pPr>
        <w:pStyle w:val="TH"/>
      </w:pPr>
      <w:r w:rsidRPr="00990B12">
        <w:t>Table 6.2.3.4.1-2: Test Configuration table for NS_24</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7777777" w:rsidR="00921F44" w:rsidRPr="00990B12" w:rsidRDefault="00921F44" w:rsidP="00921F44">
            <w:pPr>
              <w:pStyle w:val="TAH"/>
              <w:keepNext w:val="0"/>
              <w:keepLines w:val="0"/>
              <w:widowControl w:val="0"/>
            </w:pPr>
            <w:r w:rsidRPr="00990B12">
              <w:t>A-MPR test parameters for NS_24</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t>Table 6.2.3.4.1-</w:t>
      </w:r>
      <w:r w:rsidRPr="00990B12">
        <w:rPr>
          <w:lang w:eastAsia="zh-CN"/>
        </w:rPr>
        <w:t>3</w:t>
      </w:r>
      <w:r w:rsidRPr="00990B12">
        <w:t>: FFS</w:t>
      </w:r>
    </w:p>
    <w:p w14:paraId="1F83C355" w14:textId="77777777" w:rsidR="00887512" w:rsidRDefault="00887512" w:rsidP="007B2486">
      <w:pPr>
        <w:sectPr w:rsidR="00887512" w:rsidSect="00D82B08">
          <w:headerReference w:type="default" r:id="rId20"/>
          <w:footerReference w:type="default" r:id="rId21"/>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tcMar>
              <w:left w:w="28" w:type="dxa"/>
              <w:right w:w="28" w:type="dxa"/>
            </w:tcMar>
            <w:vAlign w:val="center"/>
          </w:tcPr>
          <w:p w14:paraId="4867F7C7"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7D8571AC" w14:textId="77777777" w:rsidTr="00187E4B">
        <w:trPr>
          <w:trHeight w:val="152"/>
        </w:trPr>
        <w:tc>
          <w:tcPr>
            <w:tcW w:w="1152" w:type="dxa"/>
            <w:vMerge w:val="restart"/>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tcMar>
              <w:left w:w="28" w:type="dxa"/>
              <w:right w:w="28" w:type="dxa"/>
            </w:tcMar>
            <w:vAlign w:val="center"/>
          </w:tcPr>
          <w:p w14:paraId="0366D87C" w14:textId="77777777" w:rsidR="007B2486" w:rsidRPr="00990B12" w:rsidRDefault="007B2486" w:rsidP="003012E0">
            <w:pPr>
              <w:pStyle w:val="TAH"/>
            </w:pPr>
          </w:p>
        </w:tc>
        <w:tc>
          <w:tcPr>
            <w:tcW w:w="1392" w:type="dxa"/>
            <w:vMerge/>
            <w:tcMar>
              <w:left w:w="28" w:type="dxa"/>
              <w:right w:w="28" w:type="dxa"/>
            </w:tcMar>
            <w:vAlign w:val="center"/>
          </w:tcPr>
          <w:p w14:paraId="1B8BD069" w14:textId="77777777" w:rsidR="007B2486" w:rsidRPr="00990B12" w:rsidRDefault="007B2486" w:rsidP="003012E0">
            <w:pPr>
              <w:pStyle w:val="TAH"/>
            </w:pPr>
          </w:p>
        </w:tc>
        <w:tc>
          <w:tcPr>
            <w:tcW w:w="959" w:type="dxa"/>
            <w:vMerge/>
            <w:tcMar>
              <w:left w:w="23" w:type="dxa"/>
              <w:right w:w="23" w:type="dxa"/>
            </w:tcMar>
            <w:vAlign w:val="center"/>
          </w:tcPr>
          <w:p w14:paraId="5DC70AEF" w14:textId="77777777" w:rsidR="007B2486" w:rsidRPr="00990B12" w:rsidRDefault="007B2486" w:rsidP="003012E0">
            <w:pPr>
              <w:pStyle w:val="TAH"/>
            </w:pPr>
          </w:p>
        </w:tc>
        <w:tc>
          <w:tcPr>
            <w:tcW w:w="1392" w:type="dxa"/>
            <w:vMerge/>
            <w:tcMar>
              <w:left w:w="23" w:type="dxa"/>
              <w:right w:w="23" w:type="dxa"/>
            </w:tcMar>
            <w:vAlign w:val="center"/>
          </w:tcPr>
          <w:p w14:paraId="37FB54E8" w14:textId="77777777" w:rsidR="007B2486" w:rsidRPr="00990B12" w:rsidRDefault="007B2486" w:rsidP="003012E0">
            <w:pPr>
              <w:pStyle w:val="TAH"/>
            </w:pPr>
          </w:p>
        </w:tc>
        <w:tc>
          <w:tcPr>
            <w:tcW w:w="1118" w:type="dxa"/>
            <w:vMerge/>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tcMar>
              <w:left w:w="28" w:type="dxa"/>
              <w:right w:w="28" w:type="dxa"/>
            </w:tcMar>
            <w:vAlign w:val="center"/>
          </w:tcPr>
          <w:p w14:paraId="00E435D7" w14:textId="77777777" w:rsidR="007B2486" w:rsidRPr="00990B12" w:rsidRDefault="007B2486" w:rsidP="003012E0">
            <w:pPr>
              <w:pStyle w:val="TAC"/>
            </w:pPr>
          </w:p>
        </w:tc>
        <w:tc>
          <w:tcPr>
            <w:tcW w:w="1392" w:type="dxa"/>
            <w:vMerge/>
            <w:tcMar>
              <w:left w:w="28" w:type="dxa"/>
              <w:right w:w="28" w:type="dxa"/>
            </w:tcMar>
            <w:vAlign w:val="center"/>
          </w:tcPr>
          <w:p w14:paraId="4DF23AE4" w14:textId="77777777" w:rsidR="007B2486" w:rsidRPr="00990B12" w:rsidRDefault="007B2486" w:rsidP="003012E0">
            <w:pPr>
              <w:pStyle w:val="TAC"/>
            </w:pPr>
          </w:p>
        </w:tc>
        <w:tc>
          <w:tcPr>
            <w:tcW w:w="959" w:type="dxa"/>
            <w:vMerge/>
            <w:tcMar>
              <w:left w:w="23" w:type="dxa"/>
              <w:right w:w="23" w:type="dxa"/>
            </w:tcMar>
            <w:vAlign w:val="center"/>
          </w:tcPr>
          <w:p w14:paraId="60CA2919" w14:textId="77777777" w:rsidR="007B2486" w:rsidRPr="00990B12" w:rsidRDefault="007B2486" w:rsidP="003012E0">
            <w:pPr>
              <w:pStyle w:val="TAC"/>
            </w:pPr>
          </w:p>
        </w:tc>
        <w:tc>
          <w:tcPr>
            <w:tcW w:w="1392" w:type="dxa"/>
            <w:vMerge/>
            <w:tcMar>
              <w:left w:w="23" w:type="dxa"/>
              <w:right w:w="23" w:type="dxa"/>
            </w:tcMar>
            <w:vAlign w:val="center"/>
          </w:tcPr>
          <w:p w14:paraId="46979B71" w14:textId="77777777" w:rsidR="007B2486" w:rsidRPr="00990B12" w:rsidRDefault="007B2486" w:rsidP="003012E0">
            <w:pPr>
              <w:pStyle w:val="TAC"/>
            </w:pPr>
          </w:p>
        </w:tc>
        <w:tc>
          <w:tcPr>
            <w:tcW w:w="1118" w:type="dxa"/>
            <w:vMerge/>
            <w:tcMar>
              <w:left w:w="45" w:type="dxa"/>
              <w:right w:w="45" w:type="dxa"/>
            </w:tcMar>
            <w:vAlign w:val="center"/>
          </w:tcPr>
          <w:p w14:paraId="41332574" w14:textId="77777777" w:rsidR="007B2486" w:rsidRPr="00990B12" w:rsidRDefault="007B2486" w:rsidP="003012E0">
            <w:pPr>
              <w:pStyle w:val="TAH"/>
            </w:pPr>
          </w:p>
        </w:tc>
        <w:tc>
          <w:tcPr>
            <w:tcW w:w="2502" w:type="dxa"/>
            <w:gridSpan w:val="2"/>
            <w:vMerge/>
            <w:textDirection w:val="btLr"/>
            <w:vAlign w:val="center"/>
          </w:tcPr>
          <w:p w14:paraId="6230A017" w14:textId="77777777" w:rsidR="007B2486" w:rsidRPr="00990B12" w:rsidRDefault="007B2486" w:rsidP="003012E0">
            <w:pPr>
              <w:pStyle w:val="TAC"/>
            </w:pPr>
          </w:p>
        </w:tc>
        <w:tc>
          <w:tcPr>
            <w:tcW w:w="1658" w:type="dxa"/>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vAlign w:val="center"/>
          </w:tcPr>
          <w:p w14:paraId="3CB787C1" w14:textId="77777777" w:rsidR="007B2486" w:rsidRPr="00990B12" w:rsidRDefault="007B2486" w:rsidP="003012E0">
            <w:pPr>
              <w:pStyle w:val="TAH"/>
            </w:pPr>
            <w:r w:rsidRPr="00990B12">
              <w:t>SCS 30 kHz</w:t>
            </w:r>
          </w:p>
        </w:tc>
        <w:tc>
          <w:tcPr>
            <w:tcW w:w="2072" w:type="dxa"/>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887512">
        <w:trPr>
          <w:trHeight w:val="152"/>
        </w:trPr>
        <w:tc>
          <w:tcPr>
            <w:tcW w:w="1152" w:type="dxa"/>
            <w:tcMar>
              <w:left w:w="28" w:type="dxa"/>
              <w:right w:w="28" w:type="dxa"/>
            </w:tcMar>
          </w:tcPr>
          <w:p w14:paraId="1A9FE35C" w14:textId="77777777" w:rsidR="007B2486" w:rsidRPr="00990B12" w:rsidRDefault="007B2486" w:rsidP="00887512">
            <w:pPr>
              <w:pStyle w:val="TAC"/>
            </w:pPr>
            <w:r w:rsidRPr="00990B12">
              <w:t>1</w:t>
            </w:r>
          </w:p>
        </w:tc>
        <w:tc>
          <w:tcPr>
            <w:tcW w:w="1392" w:type="dxa"/>
            <w:tcMar>
              <w:left w:w="28" w:type="dxa"/>
              <w:right w:w="28" w:type="dxa"/>
            </w:tcMar>
          </w:tcPr>
          <w:p w14:paraId="02E21266" w14:textId="77777777" w:rsidR="007B2486" w:rsidRPr="00990B12" w:rsidRDefault="007B2486" w:rsidP="00887512">
            <w:pPr>
              <w:pStyle w:val="TAC"/>
            </w:pPr>
            <w:r w:rsidRPr="00990B12">
              <w:t>Low</w:t>
            </w:r>
          </w:p>
        </w:tc>
        <w:tc>
          <w:tcPr>
            <w:tcW w:w="959" w:type="dxa"/>
            <w:tcMar>
              <w:left w:w="23" w:type="dxa"/>
              <w:right w:w="23" w:type="dxa"/>
            </w:tcMar>
          </w:tcPr>
          <w:p w14:paraId="35E87B98" w14:textId="77777777" w:rsidR="007B2486" w:rsidRPr="00990B12" w:rsidRDefault="007B2486" w:rsidP="00887512">
            <w:pPr>
              <w:pStyle w:val="TAC"/>
              <w:rPr>
                <w:lang w:eastAsia="zh-CN"/>
              </w:rPr>
            </w:pPr>
            <w:r w:rsidRPr="00990B12">
              <w:rPr>
                <w:lang w:eastAsia="zh-CN"/>
              </w:rPr>
              <w:t>5</w:t>
            </w:r>
          </w:p>
        </w:tc>
        <w:tc>
          <w:tcPr>
            <w:tcW w:w="1392" w:type="dxa"/>
            <w:tcMar>
              <w:left w:w="23" w:type="dxa"/>
              <w:right w:w="23" w:type="dxa"/>
            </w:tcMar>
          </w:tcPr>
          <w:p w14:paraId="32DA33F7" w14:textId="77777777" w:rsidR="007B2486" w:rsidRPr="00990B12" w:rsidRDefault="007B2486" w:rsidP="00887512">
            <w:pPr>
              <w:pStyle w:val="TAC"/>
            </w:pPr>
            <w:r w:rsidRPr="00990B12">
              <w:rPr>
                <w:lang w:eastAsia="zh-CN"/>
              </w:rPr>
              <w:t>Default</w:t>
            </w:r>
          </w:p>
        </w:tc>
        <w:tc>
          <w:tcPr>
            <w:tcW w:w="1118" w:type="dxa"/>
            <w:vMerge w:val="restart"/>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tcMar>
              <w:left w:w="45" w:type="dxa"/>
              <w:right w:w="45" w:type="dxa"/>
            </w:tcMar>
          </w:tcPr>
          <w:p w14:paraId="7D01045C" w14:textId="77777777" w:rsidR="007B2486" w:rsidRPr="00990B12" w:rsidRDefault="007B2486" w:rsidP="003012E0">
            <w:pPr>
              <w:pStyle w:val="TAC"/>
            </w:pPr>
            <w:r w:rsidRPr="00990B12">
              <w:t>QPSK</w:t>
            </w:r>
          </w:p>
        </w:tc>
        <w:tc>
          <w:tcPr>
            <w:tcW w:w="1658" w:type="dxa"/>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tcPr>
          <w:p w14:paraId="50D4A518" w14:textId="77777777" w:rsidR="007B2486" w:rsidRPr="00990B12" w:rsidRDefault="007B2486" w:rsidP="003012E0">
            <w:pPr>
              <w:pStyle w:val="TAC"/>
              <w:rPr>
                <w:lang w:eastAsia="zh-CN"/>
              </w:rPr>
            </w:pPr>
            <w:r w:rsidRPr="00990B12">
              <w:rPr>
                <w:lang w:eastAsia="zh-CN"/>
              </w:rPr>
              <w:t>N/A</w:t>
            </w:r>
          </w:p>
        </w:tc>
        <w:tc>
          <w:tcPr>
            <w:tcW w:w="2072" w:type="dxa"/>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7B2486" w:rsidRPr="00990B12" w:rsidRDefault="007B2486" w:rsidP="003012E0">
            <w:pPr>
              <w:pStyle w:val="TAH"/>
            </w:pPr>
          </w:p>
        </w:tc>
        <w:tc>
          <w:tcPr>
            <w:tcW w:w="783" w:type="dxa"/>
            <w:vMerge/>
            <w:textDirection w:val="btLr"/>
            <w:vAlign w:val="center"/>
          </w:tcPr>
          <w:p w14:paraId="08EB461F" w14:textId="77777777" w:rsidR="007B2486" w:rsidRPr="00990B12" w:rsidRDefault="007B2486" w:rsidP="003012E0">
            <w:pPr>
              <w:pStyle w:val="TAC"/>
            </w:pPr>
          </w:p>
        </w:tc>
        <w:tc>
          <w:tcPr>
            <w:tcW w:w="1719" w:type="dxa"/>
            <w:tcMar>
              <w:left w:w="45" w:type="dxa"/>
              <w:right w:w="45" w:type="dxa"/>
            </w:tcMar>
          </w:tcPr>
          <w:p w14:paraId="44EDCEE8" w14:textId="77777777" w:rsidR="007B2486" w:rsidRPr="00990B12" w:rsidRDefault="007B2486" w:rsidP="003012E0">
            <w:pPr>
              <w:pStyle w:val="TAC"/>
            </w:pPr>
            <w:r w:rsidRPr="00990B12">
              <w:t>QPSK</w:t>
            </w:r>
          </w:p>
        </w:tc>
        <w:tc>
          <w:tcPr>
            <w:tcW w:w="1658" w:type="dxa"/>
            <w:tcMar>
              <w:left w:w="45" w:type="dxa"/>
              <w:right w:w="45" w:type="dxa"/>
            </w:tcMar>
          </w:tcPr>
          <w:p w14:paraId="7227643C"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tcMar>
              <w:left w:w="28" w:type="dxa"/>
              <w:right w:w="28" w:type="dxa"/>
            </w:tcMar>
          </w:tcPr>
          <w:p w14:paraId="516ADBD5" w14:textId="03250AB8" w:rsidR="007B2486" w:rsidRPr="00990B12" w:rsidRDefault="00887512" w:rsidP="003012E0">
            <w:pPr>
              <w:pStyle w:val="TAC"/>
              <w:rPr>
                <w:lang w:eastAsia="zh-CN"/>
              </w:rPr>
            </w:pPr>
            <w:r w:rsidRPr="00887512">
              <w:t>1615.6</w:t>
            </w:r>
          </w:p>
        </w:tc>
        <w:tc>
          <w:tcPr>
            <w:tcW w:w="959" w:type="dxa"/>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7B2486" w:rsidRPr="00990B12" w:rsidRDefault="007B2486" w:rsidP="003012E0">
            <w:pPr>
              <w:pStyle w:val="TAH"/>
            </w:pPr>
          </w:p>
        </w:tc>
        <w:tc>
          <w:tcPr>
            <w:tcW w:w="783" w:type="dxa"/>
            <w:vMerge/>
            <w:textDirection w:val="btLr"/>
          </w:tcPr>
          <w:p w14:paraId="33183507" w14:textId="77777777" w:rsidR="007B2486" w:rsidRPr="00990B12" w:rsidRDefault="007B2486" w:rsidP="003012E0">
            <w:pPr>
              <w:pStyle w:val="TAC"/>
            </w:pPr>
          </w:p>
        </w:tc>
        <w:tc>
          <w:tcPr>
            <w:tcW w:w="1719" w:type="dxa"/>
            <w:tcMar>
              <w:left w:w="45" w:type="dxa"/>
              <w:right w:w="45" w:type="dxa"/>
            </w:tcMar>
          </w:tcPr>
          <w:p w14:paraId="42B71BC5" w14:textId="77777777" w:rsidR="007B2486" w:rsidRPr="00990B12" w:rsidRDefault="007B2486" w:rsidP="003012E0">
            <w:pPr>
              <w:pStyle w:val="TAC"/>
            </w:pPr>
            <w:r w:rsidRPr="00990B12">
              <w:t>QPSK</w:t>
            </w:r>
          </w:p>
        </w:tc>
        <w:tc>
          <w:tcPr>
            <w:tcW w:w="1658" w:type="dxa"/>
            <w:tcMar>
              <w:left w:w="45" w:type="dxa"/>
              <w:right w:w="45" w:type="dxa"/>
            </w:tcMar>
          </w:tcPr>
          <w:p w14:paraId="05B12053"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tcPr>
          <w:p w14:paraId="7731B5C3" w14:textId="77777777" w:rsidR="007B2486" w:rsidRPr="00990B12" w:rsidRDefault="007B2486" w:rsidP="003012E0">
            <w:pPr>
              <w:pStyle w:val="TAC"/>
              <w:rPr>
                <w:lang w:eastAsia="zh-CN"/>
              </w:rPr>
            </w:pPr>
            <w:r w:rsidRPr="00990B12">
              <w:rPr>
                <w:lang w:eastAsia="zh-CN"/>
              </w:rPr>
              <w:t>N/A</w:t>
            </w:r>
          </w:p>
        </w:tc>
        <w:tc>
          <w:tcPr>
            <w:tcW w:w="2072" w:type="dxa"/>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tcMar>
              <w:left w:w="28" w:type="dxa"/>
              <w:right w:w="28" w:type="dxa"/>
            </w:tcMar>
          </w:tcPr>
          <w:p w14:paraId="765592C3" w14:textId="77777777" w:rsidR="007B2486" w:rsidRPr="00990B12" w:rsidRDefault="007B2486" w:rsidP="003012E0">
            <w:pPr>
              <w:pStyle w:val="TAC"/>
            </w:pPr>
            <w:r w:rsidRPr="00990B12">
              <w:t>Low</w:t>
            </w:r>
          </w:p>
        </w:tc>
        <w:tc>
          <w:tcPr>
            <w:tcW w:w="959" w:type="dxa"/>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7B2486" w:rsidRPr="00990B12" w:rsidRDefault="007B2486" w:rsidP="003012E0">
            <w:pPr>
              <w:pStyle w:val="TAH"/>
            </w:pPr>
          </w:p>
        </w:tc>
        <w:tc>
          <w:tcPr>
            <w:tcW w:w="783" w:type="dxa"/>
            <w:vMerge/>
            <w:textDirection w:val="btLr"/>
          </w:tcPr>
          <w:p w14:paraId="34E50E54" w14:textId="77777777" w:rsidR="007B2486" w:rsidRPr="00990B12" w:rsidRDefault="007B2486" w:rsidP="003012E0">
            <w:pPr>
              <w:pStyle w:val="TAC"/>
            </w:pPr>
          </w:p>
        </w:tc>
        <w:tc>
          <w:tcPr>
            <w:tcW w:w="1719" w:type="dxa"/>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tcMar>
              <w:left w:w="28" w:type="dxa"/>
              <w:right w:w="28" w:type="dxa"/>
            </w:tcMar>
          </w:tcPr>
          <w:p w14:paraId="37FC11A6" w14:textId="77777777" w:rsidR="007B2486" w:rsidRPr="00990B12" w:rsidRDefault="007B2486" w:rsidP="003012E0">
            <w:pPr>
              <w:pStyle w:val="TAC"/>
            </w:pPr>
            <w:r w:rsidRPr="00990B12">
              <w:t>Low</w:t>
            </w:r>
          </w:p>
        </w:tc>
        <w:tc>
          <w:tcPr>
            <w:tcW w:w="959" w:type="dxa"/>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7B2486" w:rsidRPr="00990B12" w:rsidRDefault="007B2486" w:rsidP="003012E0">
            <w:pPr>
              <w:pStyle w:val="TAH"/>
            </w:pPr>
          </w:p>
        </w:tc>
        <w:tc>
          <w:tcPr>
            <w:tcW w:w="783" w:type="dxa"/>
            <w:vMerge/>
            <w:textDirection w:val="btLr"/>
          </w:tcPr>
          <w:p w14:paraId="7993DB27" w14:textId="77777777" w:rsidR="007B2486" w:rsidRPr="00990B12" w:rsidRDefault="007B2486" w:rsidP="003012E0">
            <w:pPr>
              <w:pStyle w:val="TAC"/>
            </w:pPr>
          </w:p>
        </w:tc>
        <w:tc>
          <w:tcPr>
            <w:tcW w:w="1719" w:type="dxa"/>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0986FF3"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33AAD7DE" w14:textId="77777777" w:rsidTr="00187E4B">
        <w:trPr>
          <w:trHeight w:val="152"/>
        </w:trPr>
        <w:tc>
          <w:tcPr>
            <w:tcW w:w="1152" w:type="dxa"/>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tcMar>
              <w:left w:w="28" w:type="dxa"/>
              <w:right w:w="28" w:type="dxa"/>
            </w:tcMar>
          </w:tcPr>
          <w:p w14:paraId="5063CF07" w14:textId="77777777" w:rsidR="007B2486" w:rsidRPr="00990B12" w:rsidRDefault="007B2486" w:rsidP="003012E0">
            <w:pPr>
              <w:pStyle w:val="TAC"/>
            </w:pPr>
            <w:r w:rsidRPr="00990B12">
              <w:t>Low</w:t>
            </w:r>
          </w:p>
        </w:tc>
        <w:tc>
          <w:tcPr>
            <w:tcW w:w="959" w:type="dxa"/>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7B2486" w:rsidRPr="00990B12" w:rsidRDefault="007B2486" w:rsidP="003012E0">
            <w:pPr>
              <w:pStyle w:val="TAH"/>
            </w:pPr>
          </w:p>
        </w:tc>
        <w:tc>
          <w:tcPr>
            <w:tcW w:w="783" w:type="dxa"/>
            <w:vMerge/>
            <w:textDirection w:val="btLr"/>
          </w:tcPr>
          <w:p w14:paraId="0AE63D8A" w14:textId="77777777" w:rsidR="007B2486" w:rsidRPr="00990B12" w:rsidRDefault="007B2486" w:rsidP="003012E0">
            <w:pPr>
              <w:pStyle w:val="TAC"/>
            </w:pPr>
          </w:p>
        </w:tc>
        <w:tc>
          <w:tcPr>
            <w:tcW w:w="1719" w:type="dxa"/>
            <w:tcMar>
              <w:left w:w="45" w:type="dxa"/>
              <w:right w:w="45" w:type="dxa"/>
            </w:tcMar>
          </w:tcPr>
          <w:p w14:paraId="3DD39E17" w14:textId="77777777" w:rsidR="007B2486" w:rsidRPr="00990B12" w:rsidRDefault="007B2486" w:rsidP="003012E0">
            <w:pPr>
              <w:pStyle w:val="TAC"/>
            </w:pPr>
            <w:r w:rsidRPr="00990B12">
              <w:t>QPSK</w:t>
            </w:r>
          </w:p>
        </w:tc>
        <w:tc>
          <w:tcPr>
            <w:tcW w:w="1658" w:type="dxa"/>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tcPr>
          <w:p w14:paraId="37AE4571" w14:textId="3836B33E" w:rsidR="007B2486" w:rsidRPr="00990B12" w:rsidRDefault="00887512" w:rsidP="003012E0">
            <w:pPr>
              <w:pStyle w:val="TAC"/>
              <w:rPr>
                <w:lang w:eastAsia="zh-CN"/>
              </w:rPr>
            </w:pPr>
            <w:r w:rsidRPr="00887512">
              <w:rPr>
                <w:lang w:eastAsia="zh-CN"/>
              </w:rPr>
              <w:t>N/A</w:t>
            </w:r>
          </w:p>
        </w:tc>
      </w:tr>
      <w:tr w:rsidR="007B2486" w:rsidRPr="00990B12" w14:paraId="4FF356A9" w14:textId="77777777" w:rsidTr="00187E4B">
        <w:trPr>
          <w:trHeight w:val="152"/>
        </w:trPr>
        <w:tc>
          <w:tcPr>
            <w:tcW w:w="1152" w:type="dxa"/>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tcMar>
              <w:left w:w="28" w:type="dxa"/>
              <w:right w:w="28" w:type="dxa"/>
            </w:tcMar>
          </w:tcPr>
          <w:p w14:paraId="6D85C9D7" w14:textId="77777777" w:rsidR="007B2486" w:rsidRPr="00990B12" w:rsidRDefault="007B2486" w:rsidP="003012E0">
            <w:pPr>
              <w:pStyle w:val="TAC"/>
            </w:pPr>
            <w:r w:rsidRPr="00990B12">
              <w:t>Low</w:t>
            </w:r>
          </w:p>
        </w:tc>
        <w:tc>
          <w:tcPr>
            <w:tcW w:w="959" w:type="dxa"/>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7B2486" w:rsidRPr="00990B12" w:rsidRDefault="007B2486" w:rsidP="003012E0">
            <w:pPr>
              <w:pStyle w:val="TAH"/>
            </w:pPr>
          </w:p>
        </w:tc>
        <w:tc>
          <w:tcPr>
            <w:tcW w:w="783" w:type="dxa"/>
            <w:vMerge/>
            <w:textDirection w:val="btLr"/>
          </w:tcPr>
          <w:p w14:paraId="5F15B53B" w14:textId="77777777" w:rsidR="007B2486" w:rsidRPr="00990B12" w:rsidRDefault="007B2486" w:rsidP="003012E0">
            <w:pPr>
              <w:pStyle w:val="TAC"/>
            </w:pPr>
          </w:p>
        </w:tc>
        <w:tc>
          <w:tcPr>
            <w:tcW w:w="1719" w:type="dxa"/>
            <w:tcMar>
              <w:left w:w="45" w:type="dxa"/>
              <w:right w:w="45" w:type="dxa"/>
            </w:tcMar>
          </w:tcPr>
          <w:p w14:paraId="5ED67C63" w14:textId="77777777" w:rsidR="007B2486" w:rsidRPr="00990B12" w:rsidRDefault="007B2486" w:rsidP="003012E0">
            <w:pPr>
              <w:pStyle w:val="TAC"/>
            </w:pPr>
            <w:r w:rsidRPr="00990B12">
              <w:t>QPSK</w:t>
            </w:r>
          </w:p>
        </w:tc>
        <w:tc>
          <w:tcPr>
            <w:tcW w:w="1658" w:type="dxa"/>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tcMar>
              <w:left w:w="28" w:type="dxa"/>
              <w:right w:w="28" w:type="dxa"/>
            </w:tcMar>
          </w:tcPr>
          <w:p w14:paraId="39F225AD" w14:textId="25871F9A" w:rsidR="007B2486" w:rsidRPr="00990B12" w:rsidRDefault="00887512" w:rsidP="003012E0">
            <w:pPr>
              <w:pStyle w:val="TAC"/>
            </w:pPr>
            <w:r w:rsidRPr="00887512">
              <w:t>1621.4</w:t>
            </w:r>
          </w:p>
        </w:tc>
        <w:tc>
          <w:tcPr>
            <w:tcW w:w="959" w:type="dxa"/>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7B2486" w:rsidRPr="00990B12" w:rsidRDefault="007B2486" w:rsidP="003012E0">
            <w:pPr>
              <w:pStyle w:val="TAH"/>
            </w:pPr>
          </w:p>
        </w:tc>
        <w:tc>
          <w:tcPr>
            <w:tcW w:w="783" w:type="dxa"/>
            <w:vMerge/>
            <w:textDirection w:val="btLr"/>
          </w:tcPr>
          <w:p w14:paraId="71811130" w14:textId="77777777" w:rsidR="007B2486" w:rsidRPr="00990B12" w:rsidRDefault="007B2486" w:rsidP="003012E0">
            <w:pPr>
              <w:pStyle w:val="TAC"/>
            </w:pPr>
          </w:p>
        </w:tc>
        <w:tc>
          <w:tcPr>
            <w:tcW w:w="1719" w:type="dxa"/>
            <w:tcMar>
              <w:left w:w="45" w:type="dxa"/>
              <w:right w:w="45" w:type="dxa"/>
            </w:tcMar>
          </w:tcPr>
          <w:p w14:paraId="7F7D4BC1" w14:textId="77777777" w:rsidR="007B2486" w:rsidRPr="00990B12" w:rsidRDefault="007B2486" w:rsidP="003012E0">
            <w:pPr>
              <w:pStyle w:val="TAC"/>
            </w:pPr>
            <w:r w:rsidRPr="00990B12">
              <w:t>QPSK</w:t>
            </w:r>
          </w:p>
        </w:tc>
        <w:tc>
          <w:tcPr>
            <w:tcW w:w="1658" w:type="dxa"/>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887512" w:rsidRPr="00990B12" w14:paraId="7C95A552" w14:textId="77777777" w:rsidTr="003B005D">
        <w:trPr>
          <w:trHeight w:val="152"/>
        </w:trPr>
        <w:tc>
          <w:tcPr>
            <w:tcW w:w="1152" w:type="dxa"/>
            <w:tcMar>
              <w:left w:w="28" w:type="dxa"/>
              <w:right w:w="28" w:type="dxa"/>
            </w:tcMar>
          </w:tcPr>
          <w:p w14:paraId="417FB7D4" w14:textId="231EE635" w:rsidR="00887512" w:rsidRPr="00990B12" w:rsidRDefault="00887512" w:rsidP="00887512">
            <w:pPr>
              <w:pStyle w:val="TAC"/>
            </w:pPr>
            <w:r w:rsidRPr="00990B12">
              <w:t>9</w:t>
            </w:r>
          </w:p>
        </w:tc>
        <w:tc>
          <w:tcPr>
            <w:tcW w:w="1392" w:type="dxa"/>
            <w:tcMar>
              <w:left w:w="28" w:type="dxa"/>
              <w:right w:w="28" w:type="dxa"/>
            </w:tcMar>
          </w:tcPr>
          <w:p w14:paraId="5BBC18CE" w14:textId="73724229" w:rsidR="00887512" w:rsidRPr="00990B12" w:rsidDel="00887512" w:rsidRDefault="00887512" w:rsidP="00887512">
            <w:pPr>
              <w:pStyle w:val="TAC"/>
            </w:pPr>
            <w:r>
              <w:rPr>
                <w:rFonts w:hint="eastAsia"/>
                <w:lang w:eastAsia="ja-JP"/>
              </w:rPr>
              <w:t>1621.4</w:t>
            </w:r>
          </w:p>
        </w:tc>
        <w:tc>
          <w:tcPr>
            <w:tcW w:w="959" w:type="dxa"/>
            <w:tcMar>
              <w:left w:w="23" w:type="dxa"/>
              <w:right w:w="23" w:type="dxa"/>
            </w:tcMar>
          </w:tcPr>
          <w:p w14:paraId="5A107A0A" w14:textId="016126F8"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526BE5B" w14:textId="0720A62E"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887512" w:rsidRPr="00990B12" w:rsidRDefault="00887512" w:rsidP="00887512">
            <w:pPr>
              <w:pStyle w:val="TAH"/>
            </w:pPr>
          </w:p>
        </w:tc>
        <w:tc>
          <w:tcPr>
            <w:tcW w:w="783" w:type="dxa"/>
            <w:vMerge/>
            <w:textDirection w:val="btLr"/>
          </w:tcPr>
          <w:p w14:paraId="0760C054" w14:textId="77777777" w:rsidR="00887512" w:rsidRPr="00990B12" w:rsidRDefault="00887512" w:rsidP="00887512">
            <w:pPr>
              <w:pStyle w:val="TAC"/>
            </w:pPr>
          </w:p>
        </w:tc>
        <w:tc>
          <w:tcPr>
            <w:tcW w:w="1719" w:type="dxa"/>
            <w:tcMar>
              <w:left w:w="45" w:type="dxa"/>
              <w:right w:w="45" w:type="dxa"/>
            </w:tcMar>
          </w:tcPr>
          <w:p w14:paraId="25BF1023" w14:textId="0A93DB07" w:rsidR="00887512" w:rsidRPr="00990B12" w:rsidRDefault="00887512" w:rsidP="00887512">
            <w:pPr>
              <w:pStyle w:val="TAC"/>
            </w:pPr>
            <w:r w:rsidRPr="00990B12">
              <w:t>QPSK</w:t>
            </w:r>
          </w:p>
        </w:tc>
        <w:tc>
          <w:tcPr>
            <w:tcW w:w="3643" w:type="dxa"/>
            <w:gridSpan w:val="2"/>
            <w:tcMar>
              <w:left w:w="45" w:type="dxa"/>
              <w:right w:w="45" w:type="dxa"/>
            </w:tcMar>
            <w:vAlign w:val="center"/>
          </w:tcPr>
          <w:p w14:paraId="4043D657" w14:textId="1AEE2FED" w:rsidR="00887512" w:rsidRPr="00990B12" w:rsidRDefault="00887512" w:rsidP="00887512">
            <w:pPr>
              <w:pStyle w:val="TAC"/>
              <w:rPr>
                <w:lang w:eastAsia="zh-CN"/>
              </w:rPr>
            </w:pPr>
            <w:r w:rsidRPr="00990B12">
              <w:rPr>
                <w:lang w:eastAsia="zh-CN"/>
              </w:rPr>
              <w:t>Edge_1RB_left (A1)</w:t>
            </w:r>
          </w:p>
        </w:tc>
        <w:tc>
          <w:tcPr>
            <w:tcW w:w="2072" w:type="dxa"/>
            <w:vAlign w:val="center"/>
          </w:tcPr>
          <w:p w14:paraId="05828E31" w14:textId="75ECF611" w:rsidR="00887512" w:rsidRPr="00990B12" w:rsidRDefault="00887512" w:rsidP="00887512">
            <w:pPr>
              <w:pStyle w:val="TAC"/>
              <w:rPr>
                <w:lang w:eastAsia="zh-CN"/>
              </w:rPr>
            </w:pPr>
            <w:r w:rsidRPr="00990B12">
              <w:rPr>
                <w:lang w:eastAsia="zh-CN"/>
              </w:rPr>
              <w:t>N/A</w:t>
            </w:r>
          </w:p>
        </w:tc>
      </w:tr>
      <w:tr w:rsidR="00887512" w:rsidRPr="00990B12" w14:paraId="371E6340" w14:textId="77777777" w:rsidTr="00187E4B">
        <w:trPr>
          <w:trHeight w:val="152"/>
        </w:trPr>
        <w:tc>
          <w:tcPr>
            <w:tcW w:w="1152" w:type="dxa"/>
            <w:tcMar>
              <w:left w:w="28" w:type="dxa"/>
              <w:right w:w="28" w:type="dxa"/>
            </w:tcMar>
          </w:tcPr>
          <w:p w14:paraId="64D3C8E7" w14:textId="77777777" w:rsidR="00887512" w:rsidRPr="00990B12" w:rsidRDefault="00887512" w:rsidP="00887512">
            <w:pPr>
              <w:pStyle w:val="TAC"/>
              <w:rPr>
                <w:lang w:eastAsia="zh-CN"/>
              </w:rPr>
            </w:pPr>
            <w:r w:rsidRPr="00990B12">
              <w:t>10</w:t>
            </w:r>
          </w:p>
        </w:tc>
        <w:tc>
          <w:tcPr>
            <w:tcW w:w="1392" w:type="dxa"/>
            <w:tcMar>
              <w:left w:w="28" w:type="dxa"/>
              <w:right w:w="28" w:type="dxa"/>
            </w:tcMar>
          </w:tcPr>
          <w:p w14:paraId="2BCF315E" w14:textId="77777777" w:rsidR="00887512" w:rsidRPr="00990B12" w:rsidRDefault="00887512" w:rsidP="00887512">
            <w:pPr>
              <w:pStyle w:val="TAC"/>
            </w:pPr>
            <w:r w:rsidRPr="00990B12">
              <w:rPr>
                <w:lang w:eastAsia="zh-CN"/>
              </w:rPr>
              <w:t>1621.5</w:t>
            </w:r>
          </w:p>
        </w:tc>
        <w:tc>
          <w:tcPr>
            <w:tcW w:w="959" w:type="dxa"/>
            <w:tcMar>
              <w:left w:w="23" w:type="dxa"/>
              <w:right w:w="23" w:type="dxa"/>
            </w:tcMar>
          </w:tcPr>
          <w:p w14:paraId="46A5A8C2"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C47EA80"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887512" w:rsidRPr="00990B12" w:rsidRDefault="00887512" w:rsidP="00887512">
            <w:pPr>
              <w:pStyle w:val="TAH"/>
            </w:pPr>
          </w:p>
        </w:tc>
        <w:tc>
          <w:tcPr>
            <w:tcW w:w="783" w:type="dxa"/>
            <w:vMerge/>
            <w:textDirection w:val="btLr"/>
          </w:tcPr>
          <w:p w14:paraId="5919FDCB" w14:textId="77777777" w:rsidR="00887512" w:rsidRPr="00990B12" w:rsidRDefault="00887512" w:rsidP="00887512">
            <w:pPr>
              <w:pStyle w:val="TAC"/>
            </w:pPr>
          </w:p>
        </w:tc>
        <w:tc>
          <w:tcPr>
            <w:tcW w:w="1719" w:type="dxa"/>
            <w:tcMar>
              <w:left w:w="45" w:type="dxa"/>
              <w:right w:w="45" w:type="dxa"/>
            </w:tcMar>
          </w:tcPr>
          <w:p w14:paraId="552A3E9E"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50B1267D" w14:textId="3BCCA3BD" w:rsidR="00887512" w:rsidRPr="00990B12" w:rsidRDefault="00887512" w:rsidP="00887512">
            <w:pPr>
              <w:pStyle w:val="TAC"/>
              <w:rPr>
                <w:lang w:eastAsia="zh-CN"/>
              </w:rPr>
            </w:pPr>
            <w:r w:rsidRPr="00990B12">
              <w:rPr>
                <w:lang w:eastAsia="zh-CN"/>
              </w:rPr>
              <w:t>Outer_Full</w:t>
            </w:r>
            <w:r w:rsidRPr="00887512">
              <w:rPr>
                <w:lang w:eastAsia="zh-CN"/>
              </w:rPr>
              <w:t xml:space="preserve"> </w:t>
            </w:r>
            <w:r w:rsidRPr="00990B12">
              <w:rPr>
                <w:lang w:eastAsia="zh-CN"/>
              </w:rPr>
              <w:t>(A1)</w:t>
            </w:r>
          </w:p>
        </w:tc>
      </w:tr>
      <w:tr w:rsidR="00887512" w:rsidRPr="00990B12" w14:paraId="79D07613" w14:textId="77777777" w:rsidTr="00187E4B">
        <w:trPr>
          <w:trHeight w:val="152"/>
        </w:trPr>
        <w:tc>
          <w:tcPr>
            <w:tcW w:w="1152" w:type="dxa"/>
            <w:tcMar>
              <w:left w:w="28" w:type="dxa"/>
              <w:right w:w="28" w:type="dxa"/>
            </w:tcMar>
          </w:tcPr>
          <w:p w14:paraId="23D25FED" w14:textId="77777777" w:rsidR="00887512" w:rsidRPr="00990B12" w:rsidRDefault="00887512" w:rsidP="00887512">
            <w:pPr>
              <w:pStyle w:val="TAC"/>
              <w:rPr>
                <w:lang w:eastAsia="zh-CN"/>
              </w:rPr>
            </w:pPr>
            <w:r w:rsidRPr="00990B12">
              <w:t>11</w:t>
            </w:r>
          </w:p>
        </w:tc>
        <w:tc>
          <w:tcPr>
            <w:tcW w:w="1392" w:type="dxa"/>
            <w:tcMar>
              <w:left w:w="28" w:type="dxa"/>
              <w:right w:w="28" w:type="dxa"/>
            </w:tcMar>
          </w:tcPr>
          <w:p w14:paraId="58B6BA1F" w14:textId="77777777" w:rsidR="00887512" w:rsidRPr="00990B12" w:rsidRDefault="00887512" w:rsidP="00887512">
            <w:pPr>
              <w:pStyle w:val="TAC"/>
            </w:pPr>
            <w:r w:rsidRPr="00990B12">
              <w:t>Low</w:t>
            </w:r>
          </w:p>
        </w:tc>
        <w:tc>
          <w:tcPr>
            <w:tcW w:w="959" w:type="dxa"/>
            <w:tcMar>
              <w:left w:w="23" w:type="dxa"/>
              <w:right w:w="23" w:type="dxa"/>
            </w:tcMar>
          </w:tcPr>
          <w:p w14:paraId="750F2BD9"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621215F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887512" w:rsidRPr="00990B12" w:rsidRDefault="00887512" w:rsidP="00887512">
            <w:pPr>
              <w:pStyle w:val="TAH"/>
            </w:pPr>
          </w:p>
        </w:tc>
        <w:tc>
          <w:tcPr>
            <w:tcW w:w="783" w:type="dxa"/>
            <w:vMerge/>
            <w:textDirection w:val="btLr"/>
          </w:tcPr>
          <w:p w14:paraId="4EB1995E" w14:textId="77777777" w:rsidR="00887512" w:rsidRPr="00990B12" w:rsidRDefault="00887512" w:rsidP="00887512">
            <w:pPr>
              <w:pStyle w:val="TAC"/>
            </w:pPr>
          </w:p>
        </w:tc>
        <w:tc>
          <w:tcPr>
            <w:tcW w:w="1719" w:type="dxa"/>
            <w:tcMar>
              <w:left w:w="45" w:type="dxa"/>
              <w:right w:w="45" w:type="dxa"/>
            </w:tcMar>
          </w:tcPr>
          <w:p w14:paraId="0E557BB3"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00773F9F" w14:textId="77777777" w:rsidR="00887512" w:rsidRPr="00990B12" w:rsidRDefault="00887512" w:rsidP="00887512">
            <w:pPr>
              <w:pStyle w:val="TAC"/>
              <w:rPr>
                <w:lang w:eastAsia="zh-CN"/>
              </w:rPr>
            </w:pPr>
            <w:r w:rsidRPr="00990B12">
              <w:rPr>
                <w:lang w:eastAsia="zh-CN"/>
              </w:rPr>
              <w:t>Edge_1RB_left (A4)</w:t>
            </w:r>
          </w:p>
        </w:tc>
      </w:tr>
      <w:tr w:rsidR="00887512" w:rsidRPr="00990B12" w14:paraId="0053E50A" w14:textId="77777777" w:rsidTr="00187E4B">
        <w:trPr>
          <w:trHeight w:val="152"/>
        </w:trPr>
        <w:tc>
          <w:tcPr>
            <w:tcW w:w="1152" w:type="dxa"/>
            <w:tcMar>
              <w:left w:w="28" w:type="dxa"/>
              <w:right w:w="28" w:type="dxa"/>
            </w:tcMar>
          </w:tcPr>
          <w:p w14:paraId="4D4EA366" w14:textId="77777777" w:rsidR="00887512" w:rsidRPr="00990B12" w:rsidRDefault="00887512" w:rsidP="00887512">
            <w:pPr>
              <w:pStyle w:val="TAC"/>
              <w:rPr>
                <w:lang w:eastAsia="zh-CN"/>
              </w:rPr>
            </w:pPr>
            <w:r w:rsidRPr="00990B12">
              <w:t>12</w:t>
            </w:r>
          </w:p>
        </w:tc>
        <w:tc>
          <w:tcPr>
            <w:tcW w:w="1392" w:type="dxa"/>
            <w:tcMar>
              <w:left w:w="28" w:type="dxa"/>
              <w:right w:w="28" w:type="dxa"/>
            </w:tcMar>
          </w:tcPr>
          <w:p w14:paraId="5CDF6608" w14:textId="77777777" w:rsidR="00887512" w:rsidRPr="00990B12" w:rsidRDefault="00887512" w:rsidP="00887512">
            <w:pPr>
              <w:pStyle w:val="TAC"/>
            </w:pPr>
            <w:r w:rsidRPr="00990B12">
              <w:t>Low</w:t>
            </w:r>
          </w:p>
        </w:tc>
        <w:tc>
          <w:tcPr>
            <w:tcW w:w="959" w:type="dxa"/>
            <w:tcMar>
              <w:left w:w="23" w:type="dxa"/>
              <w:right w:w="23" w:type="dxa"/>
            </w:tcMar>
          </w:tcPr>
          <w:p w14:paraId="015A22EB"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79FA34F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887512" w:rsidRPr="00990B12" w:rsidRDefault="00887512" w:rsidP="00887512">
            <w:pPr>
              <w:pStyle w:val="TAH"/>
            </w:pPr>
          </w:p>
        </w:tc>
        <w:tc>
          <w:tcPr>
            <w:tcW w:w="783" w:type="dxa"/>
            <w:vMerge/>
            <w:textDirection w:val="btLr"/>
          </w:tcPr>
          <w:p w14:paraId="28C02AF9" w14:textId="77777777" w:rsidR="00887512" w:rsidRPr="00990B12" w:rsidRDefault="00887512" w:rsidP="00887512">
            <w:pPr>
              <w:pStyle w:val="TAC"/>
            </w:pPr>
          </w:p>
        </w:tc>
        <w:tc>
          <w:tcPr>
            <w:tcW w:w="1719" w:type="dxa"/>
            <w:tcMar>
              <w:left w:w="45" w:type="dxa"/>
              <w:right w:w="45" w:type="dxa"/>
            </w:tcMar>
          </w:tcPr>
          <w:p w14:paraId="6F3D5CEF"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232BCC" w14:textId="77777777" w:rsidR="00887512" w:rsidRPr="00990B12" w:rsidRDefault="00887512" w:rsidP="00887512">
            <w:pPr>
              <w:pStyle w:val="TAC"/>
              <w:rPr>
                <w:lang w:eastAsia="zh-CN"/>
              </w:rPr>
            </w:pPr>
            <w:r w:rsidRPr="00990B12">
              <w:t>Outer_Full (A</w:t>
            </w:r>
            <w:r w:rsidRPr="00990B12">
              <w:rPr>
                <w:lang w:eastAsia="zh-CN"/>
              </w:rPr>
              <w:t>5</w:t>
            </w:r>
            <w:r w:rsidRPr="00990B12">
              <w:t>)</w:t>
            </w:r>
          </w:p>
        </w:tc>
      </w:tr>
      <w:tr w:rsidR="00887512" w:rsidRPr="00990B12" w14:paraId="2E726032" w14:textId="77777777" w:rsidTr="00187E4B">
        <w:trPr>
          <w:trHeight w:val="152"/>
        </w:trPr>
        <w:tc>
          <w:tcPr>
            <w:tcW w:w="1152" w:type="dxa"/>
            <w:tcMar>
              <w:left w:w="28" w:type="dxa"/>
              <w:right w:w="28" w:type="dxa"/>
            </w:tcMar>
          </w:tcPr>
          <w:p w14:paraId="2D865F64" w14:textId="77777777" w:rsidR="00887512" w:rsidRPr="00990B12" w:rsidRDefault="00887512" w:rsidP="00887512">
            <w:pPr>
              <w:pStyle w:val="TAC"/>
              <w:rPr>
                <w:lang w:eastAsia="zh-CN"/>
              </w:rPr>
            </w:pPr>
            <w:r w:rsidRPr="00990B12">
              <w:t>13</w:t>
            </w:r>
          </w:p>
        </w:tc>
        <w:tc>
          <w:tcPr>
            <w:tcW w:w="1392" w:type="dxa"/>
            <w:tcMar>
              <w:left w:w="28" w:type="dxa"/>
              <w:right w:w="28" w:type="dxa"/>
            </w:tcMar>
          </w:tcPr>
          <w:p w14:paraId="17063FFF" w14:textId="77777777" w:rsidR="00887512" w:rsidRPr="00990B12" w:rsidRDefault="00887512" w:rsidP="00887512">
            <w:pPr>
              <w:pStyle w:val="TAC"/>
            </w:pPr>
            <w:r w:rsidRPr="00990B12">
              <w:t>Low</w:t>
            </w:r>
          </w:p>
        </w:tc>
        <w:tc>
          <w:tcPr>
            <w:tcW w:w="959" w:type="dxa"/>
            <w:tcMar>
              <w:left w:w="23" w:type="dxa"/>
              <w:right w:w="23" w:type="dxa"/>
            </w:tcMar>
          </w:tcPr>
          <w:p w14:paraId="65D1D221"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D773A8B"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887512" w:rsidRPr="00990B12" w:rsidRDefault="00887512" w:rsidP="00887512">
            <w:pPr>
              <w:pStyle w:val="TAH"/>
            </w:pPr>
          </w:p>
        </w:tc>
        <w:tc>
          <w:tcPr>
            <w:tcW w:w="783" w:type="dxa"/>
            <w:vMerge/>
            <w:textDirection w:val="btLr"/>
          </w:tcPr>
          <w:p w14:paraId="0364E2C2" w14:textId="77777777" w:rsidR="00887512" w:rsidRPr="00990B12" w:rsidRDefault="00887512" w:rsidP="00887512">
            <w:pPr>
              <w:pStyle w:val="TAC"/>
            </w:pPr>
          </w:p>
        </w:tc>
        <w:tc>
          <w:tcPr>
            <w:tcW w:w="1719" w:type="dxa"/>
            <w:tcMar>
              <w:left w:w="45" w:type="dxa"/>
              <w:right w:w="45" w:type="dxa"/>
            </w:tcMar>
          </w:tcPr>
          <w:p w14:paraId="505BCC18" w14:textId="77777777" w:rsidR="00887512" w:rsidRPr="00990B12" w:rsidRDefault="00887512" w:rsidP="00887512">
            <w:pPr>
              <w:pStyle w:val="TAC"/>
            </w:pPr>
            <w:r w:rsidRPr="00990B12">
              <w:t>QPSK</w:t>
            </w:r>
          </w:p>
        </w:tc>
        <w:tc>
          <w:tcPr>
            <w:tcW w:w="1658" w:type="dxa"/>
            <w:tcMar>
              <w:left w:w="45" w:type="dxa"/>
              <w:right w:w="45" w:type="dxa"/>
            </w:tcMar>
            <w:vAlign w:val="center"/>
          </w:tcPr>
          <w:p w14:paraId="6CB1A795" w14:textId="77777777" w:rsidR="00887512" w:rsidRPr="00990B12" w:rsidRDefault="00887512" w:rsidP="00887512">
            <w:pPr>
              <w:pStyle w:val="TAC"/>
              <w:rPr>
                <w:lang w:eastAsia="zh-CN"/>
              </w:rPr>
            </w:pPr>
            <w:r w:rsidRPr="00990B12">
              <w:rPr>
                <w:lang w:eastAsia="zh-CN"/>
              </w:rPr>
              <w:t>20@59 (A6)</w:t>
            </w:r>
          </w:p>
        </w:tc>
        <w:tc>
          <w:tcPr>
            <w:tcW w:w="1985" w:type="dxa"/>
            <w:vAlign w:val="center"/>
          </w:tcPr>
          <w:p w14:paraId="7676EA6C" w14:textId="77777777" w:rsidR="00887512" w:rsidRPr="00990B12" w:rsidRDefault="00887512" w:rsidP="00887512">
            <w:pPr>
              <w:pStyle w:val="TAC"/>
              <w:rPr>
                <w:lang w:eastAsia="zh-CN"/>
              </w:rPr>
            </w:pPr>
            <w:r w:rsidRPr="00990B12">
              <w:rPr>
                <w:lang w:eastAsia="zh-CN"/>
              </w:rPr>
              <w:t>8@30 (A6)</w:t>
            </w:r>
          </w:p>
        </w:tc>
        <w:tc>
          <w:tcPr>
            <w:tcW w:w="2072" w:type="dxa"/>
            <w:vAlign w:val="center"/>
          </w:tcPr>
          <w:p w14:paraId="4B0C35A2" w14:textId="77777777" w:rsidR="00887512" w:rsidRPr="00990B12" w:rsidRDefault="00887512" w:rsidP="00887512">
            <w:pPr>
              <w:pStyle w:val="TAC"/>
              <w:rPr>
                <w:lang w:eastAsia="zh-CN"/>
              </w:rPr>
            </w:pPr>
            <w:r w:rsidRPr="00990B12">
              <w:rPr>
                <w:lang w:eastAsia="zh-CN"/>
              </w:rPr>
              <w:t>3@15 (A6)</w:t>
            </w:r>
          </w:p>
        </w:tc>
      </w:tr>
      <w:tr w:rsidR="00887512" w:rsidRPr="00990B12" w14:paraId="28FAF48D" w14:textId="77777777" w:rsidTr="00187E4B">
        <w:trPr>
          <w:trHeight w:val="152"/>
        </w:trPr>
        <w:tc>
          <w:tcPr>
            <w:tcW w:w="1152" w:type="dxa"/>
            <w:tcMar>
              <w:left w:w="28" w:type="dxa"/>
              <w:right w:w="28" w:type="dxa"/>
            </w:tcMar>
          </w:tcPr>
          <w:p w14:paraId="74E1178E" w14:textId="77777777" w:rsidR="00887512" w:rsidRPr="00990B12" w:rsidRDefault="00887512" w:rsidP="00887512">
            <w:pPr>
              <w:pStyle w:val="TAC"/>
              <w:rPr>
                <w:lang w:eastAsia="zh-CN"/>
              </w:rPr>
            </w:pPr>
            <w:r w:rsidRPr="00990B12">
              <w:t>14</w:t>
            </w:r>
          </w:p>
        </w:tc>
        <w:tc>
          <w:tcPr>
            <w:tcW w:w="1392" w:type="dxa"/>
            <w:tcMar>
              <w:left w:w="28" w:type="dxa"/>
              <w:right w:w="28" w:type="dxa"/>
            </w:tcMar>
          </w:tcPr>
          <w:p w14:paraId="7A51A808" w14:textId="77777777" w:rsidR="00887512" w:rsidRPr="00990B12" w:rsidRDefault="00887512" w:rsidP="00887512">
            <w:pPr>
              <w:pStyle w:val="TAC"/>
            </w:pPr>
            <w:r w:rsidRPr="00990B12">
              <w:t>Low</w:t>
            </w:r>
          </w:p>
        </w:tc>
        <w:tc>
          <w:tcPr>
            <w:tcW w:w="959" w:type="dxa"/>
            <w:tcMar>
              <w:left w:w="23" w:type="dxa"/>
              <w:right w:w="23" w:type="dxa"/>
            </w:tcMar>
          </w:tcPr>
          <w:p w14:paraId="29A82814"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31653C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98717F" w14:textId="77777777" w:rsidR="00887512" w:rsidRPr="00990B12" w:rsidRDefault="00887512" w:rsidP="00887512">
            <w:pPr>
              <w:pStyle w:val="TAH"/>
            </w:pPr>
          </w:p>
        </w:tc>
        <w:tc>
          <w:tcPr>
            <w:tcW w:w="783" w:type="dxa"/>
            <w:vMerge/>
            <w:textDirection w:val="btLr"/>
          </w:tcPr>
          <w:p w14:paraId="45471989" w14:textId="77777777" w:rsidR="00887512" w:rsidRPr="00990B12" w:rsidRDefault="00887512" w:rsidP="00887512">
            <w:pPr>
              <w:pStyle w:val="TAC"/>
            </w:pPr>
          </w:p>
        </w:tc>
        <w:tc>
          <w:tcPr>
            <w:tcW w:w="1719" w:type="dxa"/>
            <w:tcMar>
              <w:left w:w="45" w:type="dxa"/>
              <w:right w:w="45" w:type="dxa"/>
            </w:tcMar>
          </w:tcPr>
          <w:p w14:paraId="53AB751C" w14:textId="77777777" w:rsidR="00887512" w:rsidRPr="00990B12" w:rsidRDefault="00887512" w:rsidP="00887512">
            <w:pPr>
              <w:pStyle w:val="TAC"/>
            </w:pPr>
            <w:r w:rsidRPr="00990B12">
              <w:t>QPSK</w:t>
            </w:r>
          </w:p>
        </w:tc>
        <w:tc>
          <w:tcPr>
            <w:tcW w:w="1658" w:type="dxa"/>
            <w:tcMar>
              <w:left w:w="45" w:type="dxa"/>
              <w:right w:w="45" w:type="dxa"/>
            </w:tcMar>
            <w:vAlign w:val="center"/>
          </w:tcPr>
          <w:p w14:paraId="73B892ED" w14:textId="77777777" w:rsidR="00887512" w:rsidRPr="00990B12" w:rsidRDefault="00887512" w:rsidP="00887512">
            <w:pPr>
              <w:pStyle w:val="TAC"/>
              <w:rPr>
                <w:lang w:eastAsia="zh-CN"/>
              </w:rPr>
            </w:pPr>
            <w:r w:rsidRPr="00990B12">
              <w:rPr>
                <w:lang w:eastAsia="zh-CN"/>
              </w:rPr>
              <w:t>24@55 (A2)</w:t>
            </w:r>
          </w:p>
        </w:tc>
        <w:tc>
          <w:tcPr>
            <w:tcW w:w="1985" w:type="dxa"/>
            <w:vAlign w:val="center"/>
          </w:tcPr>
          <w:p w14:paraId="0AE9938C" w14:textId="77777777" w:rsidR="00887512" w:rsidRPr="00990B12" w:rsidRDefault="00887512" w:rsidP="00887512">
            <w:pPr>
              <w:pStyle w:val="TAC"/>
              <w:rPr>
                <w:lang w:eastAsia="zh-CN"/>
              </w:rPr>
            </w:pPr>
            <w:r w:rsidRPr="00990B12">
              <w:rPr>
                <w:lang w:eastAsia="zh-CN"/>
              </w:rPr>
              <w:t>12@26 (A2)</w:t>
            </w:r>
          </w:p>
        </w:tc>
        <w:tc>
          <w:tcPr>
            <w:tcW w:w="2072" w:type="dxa"/>
            <w:vAlign w:val="center"/>
          </w:tcPr>
          <w:p w14:paraId="3DCE28AB" w14:textId="77777777" w:rsidR="00887512" w:rsidRPr="00990B12" w:rsidRDefault="00887512" w:rsidP="00887512">
            <w:pPr>
              <w:pStyle w:val="TAC"/>
              <w:rPr>
                <w:lang w:eastAsia="zh-CN"/>
              </w:rPr>
            </w:pPr>
            <w:r w:rsidRPr="00990B12">
              <w:rPr>
                <w:lang w:eastAsia="zh-CN"/>
              </w:rPr>
              <w:t>6@12 (A2)</w:t>
            </w:r>
          </w:p>
        </w:tc>
      </w:tr>
      <w:tr w:rsidR="00887512" w:rsidRPr="00990B12" w14:paraId="0D1894DD" w14:textId="77777777" w:rsidTr="008B66FF">
        <w:trPr>
          <w:trHeight w:val="227"/>
        </w:trPr>
        <w:tc>
          <w:tcPr>
            <w:tcW w:w="1152" w:type="dxa"/>
            <w:tcMar>
              <w:left w:w="28" w:type="dxa"/>
              <w:right w:w="28" w:type="dxa"/>
            </w:tcMar>
          </w:tcPr>
          <w:p w14:paraId="79DB232A" w14:textId="6884F9E4" w:rsidR="00887512" w:rsidRPr="00990B12" w:rsidRDefault="00887512" w:rsidP="008B66FF">
            <w:pPr>
              <w:pStyle w:val="TAC"/>
            </w:pPr>
            <w:r w:rsidRPr="00990B12">
              <w:t>15</w:t>
            </w:r>
          </w:p>
        </w:tc>
        <w:tc>
          <w:tcPr>
            <w:tcW w:w="1392" w:type="dxa"/>
            <w:tcMar>
              <w:left w:w="28" w:type="dxa"/>
              <w:right w:w="28" w:type="dxa"/>
            </w:tcMar>
          </w:tcPr>
          <w:p w14:paraId="66E0F80B" w14:textId="77777777" w:rsidR="00887512" w:rsidRPr="00990B12" w:rsidRDefault="00887512" w:rsidP="008B66FF">
            <w:pPr>
              <w:pStyle w:val="TAC"/>
            </w:pPr>
            <w:r w:rsidRPr="00990B12">
              <w:t>Low</w:t>
            </w:r>
          </w:p>
        </w:tc>
        <w:tc>
          <w:tcPr>
            <w:tcW w:w="959" w:type="dxa"/>
            <w:tcMar>
              <w:left w:w="23" w:type="dxa"/>
              <w:right w:w="23" w:type="dxa"/>
            </w:tcMar>
          </w:tcPr>
          <w:p w14:paraId="5F98AC84" w14:textId="77777777" w:rsidR="00887512" w:rsidRPr="00990B12" w:rsidRDefault="00887512" w:rsidP="008B66FF">
            <w:pPr>
              <w:pStyle w:val="TAC"/>
            </w:pPr>
            <w:r w:rsidRPr="00990B12">
              <w:rPr>
                <w:lang w:eastAsia="zh-CN"/>
              </w:rPr>
              <w:t>5</w:t>
            </w:r>
          </w:p>
        </w:tc>
        <w:tc>
          <w:tcPr>
            <w:tcW w:w="1392" w:type="dxa"/>
            <w:tcMar>
              <w:left w:w="23" w:type="dxa"/>
              <w:right w:w="23" w:type="dxa"/>
            </w:tcMar>
          </w:tcPr>
          <w:p w14:paraId="7F1F1AB7" w14:textId="77777777" w:rsidR="00887512" w:rsidRPr="00990B12" w:rsidRDefault="00887512" w:rsidP="008B66FF">
            <w:pPr>
              <w:pStyle w:val="TAC"/>
            </w:pPr>
            <w:r w:rsidRPr="00990B12">
              <w:rPr>
                <w:lang w:eastAsia="zh-CN"/>
              </w:rPr>
              <w:t>Default</w:t>
            </w:r>
          </w:p>
        </w:tc>
        <w:tc>
          <w:tcPr>
            <w:tcW w:w="1118" w:type="dxa"/>
            <w:vMerge w:val="restart"/>
            <w:tcMar>
              <w:left w:w="45" w:type="dxa"/>
              <w:right w:w="45" w:type="dxa"/>
            </w:tcMar>
            <w:vAlign w:val="center"/>
          </w:tcPr>
          <w:p w14:paraId="6750EBB8" w14:textId="77777777" w:rsidR="00887512" w:rsidRPr="00990B12" w:rsidRDefault="00887512" w:rsidP="00887512">
            <w:pPr>
              <w:pStyle w:val="TAC"/>
              <w:rPr>
                <w:lang w:eastAsia="zh-CN"/>
              </w:rPr>
            </w:pPr>
            <w:r w:rsidRPr="00990B12">
              <w:rPr>
                <w:lang w:eastAsia="zh-CN"/>
              </w:rPr>
              <w:t>N/A</w:t>
            </w:r>
          </w:p>
        </w:tc>
        <w:tc>
          <w:tcPr>
            <w:tcW w:w="783" w:type="dxa"/>
            <w:vMerge w:val="restart"/>
            <w:textDirection w:val="btLr"/>
            <w:vAlign w:val="center"/>
          </w:tcPr>
          <w:p w14:paraId="266FDAD2" w14:textId="77777777" w:rsidR="00887512" w:rsidRPr="00990B12" w:rsidRDefault="00887512" w:rsidP="00887512">
            <w:pPr>
              <w:pStyle w:val="TAC"/>
            </w:pPr>
            <w:r w:rsidRPr="00990B12">
              <w:t>CP-OFDM</w:t>
            </w:r>
          </w:p>
        </w:tc>
        <w:tc>
          <w:tcPr>
            <w:tcW w:w="1719" w:type="dxa"/>
            <w:tcMar>
              <w:left w:w="45" w:type="dxa"/>
              <w:right w:w="45" w:type="dxa"/>
            </w:tcMar>
          </w:tcPr>
          <w:p w14:paraId="2C2A7020" w14:textId="77777777" w:rsidR="00887512" w:rsidRPr="00990B12" w:rsidRDefault="00887512" w:rsidP="00887512">
            <w:pPr>
              <w:pStyle w:val="TAC"/>
            </w:pPr>
            <w:r w:rsidRPr="00990B12">
              <w:t>QPSK</w:t>
            </w:r>
          </w:p>
        </w:tc>
        <w:tc>
          <w:tcPr>
            <w:tcW w:w="1658" w:type="dxa"/>
            <w:tcMar>
              <w:left w:w="45" w:type="dxa"/>
              <w:right w:w="45" w:type="dxa"/>
            </w:tcMar>
            <w:vAlign w:val="center"/>
          </w:tcPr>
          <w:p w14:paraId="731C3A30" w14:textId="77777777" w:rsidR="00887512" w:rsidRPr="00990B12" w:rsidRDefault="00887512" w:rsidP="00887512">
            <w:pPr>
              <w:pStyle w:val="TAC"/>
            </w:pPr>
            <w:r w:rsidRPr="00990B12">
              <w:t>Edge_1RB_left</w:t>
            </w:r>
            <w:r w:rsidRPr="00990B12">
              <w:rPr>
                <w:lang w:eastAsia="zh-CN"/>
              </w:rPr>
              <w:t xml:space="preserve"> (A1)</w:t>
            </w:r>
          </w:p>
        </w:tc>
        <w:tc>
          <w:tcPr>
            <w:tcW w:w="1985" w:type="dxa"/>
          </w:tcPr>
          <w:p w14:paraId="1CF136FB" w14:textId="77777777" w:rsidR="00887512" w:rsidRPr="00990B12" w:rsidRDefault="00887512" w:rsidP="00887512">
            <w:pPr>
              <w:pStyle w:val="TAC"/>
            </w:pPr>
            <w:r w:rsidRPr="00990B12">
              <w:rPr>
                <w:lang w:eastAsia="zh-CN"/>
              </w:rPr>
              <w:t>N/A</w:t>
            </w:r>
          </w:p>
        </w:tc>
        <w:tc>
          <w:tcPr>
            <w:tcW w:w="2072" w:type="dxa"/>
          </w:tcPr>
          <w:p w14:paraId="6CD6F241" w14:textId="77777777" w:rsidR="00887512" w:rsidRPr="00990B12" w:rsidRDefault="00887512" w:rsidP="00887512">
            <w:pPr>
              <w:pStyle w:val="TAC"/>
            </w:pPr>
            <w:r w:rsidRPr="00990B12">
              <w:rPr>
                <w:lang w:eastAsia="zh-CN"/>
              </w:rPr>
              <w:t>N/A</w:t>
            </w:r>
          </w:p>
        </w:tc>
      </w:tr>
      <w:tr w:rsidR="00887512" w:rsidRPr="00990B12" w14:paraId="2E8EFBB2" w14:textId="77777777" w:rsidTr="00187E4B">
        <w:trPr>
          <w:trHeight w:val="227"/>
        </w:trPr>
        <w:tc>
          <w:tcPr>
            <w:tcW w:w="1152" w:type="dxa"/>
            <w:tcMar>
              <w:left w:w="28" w:type="dxa"/>
              <w:right w:w="28" w:type="dxa"/>
            </w:tcMar>
          </w:tcPr>
          <w:p w14:paraId="03138F79" w14:textId="507392B1" w:rsidR="00887512" w:rsidRPr="00990B12" w:rsidRDefault="00887512" w:rsidP="00887512">
            <w:pPr>
              <w:pStyle w:val="TAC"/>
              <w:rPr>
                <w:lang w:eastAsia="zh-CN"/>
              </w:rPr>
            </w:pPr>
            <w:r w:rsidRPr="00990B12">
              <w:t>16</w:t>
            </w:r>
          </w:p>
        </w:tc>
        <w:tc>
          <w:tcPr>
            <w:tcW w:w="1392" w:type="dxa"/>
            <w:tcMar>
              <w:left w:w="28" w:type="dxa"/>
              <w:right w:w="28" w:type="dxa"/>
            </w:tcMar>
          </w:tcPr>
          <w:p w14:paraId="2073B661" w14:textId="77777777" w:rsidR="00887512" w:rsidRPr="00990B12" w:rsidRDefault="00887512" w:rsidP="00887512">
            <w:pPr>
              <w:pStyle w:val="TAC"/>
              <w:rPr>
                <w:lang w:eastAsia="zh-CN"/>
              </w:rPr>
            </w:pPr>
            <w:r w:rsidRPr="00990B12">
              <w:t>Low</w:t>
            </w:r>
          </w:p>
        </w:tc>
        <w:tc>
          <w:tcPr>
            <w:tcW w:w="959" w:type="dxa"/>
            <w:tcMar>
              <w:left w:w="23" w:type="dxa"/>
              <w:right w:w="23" w:type="dxa"/>
            </w:tcMar>
          </w:tcPr>
          <w:p w14:paraId="12285B2B"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313E4661"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887512" w:rsidRPr="00990B12" w:rsidRDefault="00887512" w:rsidP="00887512">
            <w:pPr>
              <w:pStyle w:val="TAC"/>
            </w:pPr>
          </w:p>
        </w:tc>
        <w:tc>
          <w:tcPr>
            <w:tcW w:w="783" w:type="dxa"/>
            <w:vMerge/>
            <w:textDirection w:val="btLr"/>
            <w:vAlign w:val="center"/>
          </w:tcPr>
          <w:p w14:paraId="62E5D6D3" w14:textId="77777777" w:rsidR="00887512" w:rsidRPr="00990B12" w:rsidRDefault="00887512" w:rsidP="00887512">
            <w:pPr>
              <w:pStyle w:val="TAC"/>
            </w:pPr>
          </w:p>
        </w:tc>
        <w:tc>
          <w:tcPr>
            <w:tcW w:w="1719" w:type="dxa"/>
            <w:tcMar>
              <w:left w:w="45" w:type="dxa"/>
              <w:right w:w="45" w:type="dxa"/>
            </w:tcMar>
          </w:tcPr>
          <w:p w14:paraId="266F3991" w14:textId="77777777" w:rsidR="00887512" w:rsidRPr="00990B12" w:rsidRDefault="00887512" w:rsidP="00887512">
            <w:pPr>
              <w:pStyle w:val="TAC"/>
            </w:pPr>
            <w:r w:rsidRPr="00990B12">
              <w:t>QPSK</w:t>
            </w:r>
          </w:p>
        </w:tc>
        <w:tc>
          <w:tcPr>
            <w:tcW w:w="1658" w:type="dxa"/>
            <w:tcMar>
              <w:left w:w="45" w:type="dxa"/>
              <w:right w:w="45" w:type="dxa"/>
            </w:tcMar>
          </w:tcPr>
          <w:p w14:paraId="14002C25" w14:textId="77777777" w:rsidR="00887512" w:rsidRPr="00990B12" w:rsidRDefault="00887512" w:rsidP="00887512">
            <w:pPr>
              <w:pStyle w:val="TAC"/>
              <w:rPr>
                <w:lang w:eastAsia="zh-CN"/>
              </w:rPr>
            </w:pPr>
            <w:r w:rsidRPr="00990B12">
              <w:t>Outer_Full</w:t>
            </w:r>
            <w:r w:rsidRPr="00990B12">
              <w:rPr>
                <w:lang w:eastAsia="zh-CN"/>
              </w:rPr>
              <w:t xml:space="preserve"> (A2)</w:t>
            </w:r>
          </w:p>
        </w:tc>
        <w:tc>
          <w:tcPr>
            <w:tcW w:w="1985" w:type="dxa"/>
            <w:vAlign w:val="center"/>
          </w:tcPr>
          <w:p w14:paraId="65AA5152" w14:textId="77777777" w:rsidR="00887512" w:rsidRPr="00990B12" w:rsidRDefault="00887512" w:rsidP="00887512">
            <w:pPr>
              <w:pStyle w:val="TAC"/>
              <w:rPr>
                <w:lang w:eastAsia="zh-CN"/>
              </w:rPr>
            </w:pPr>
            <w:r w:rsidRPr="00990B12">
              <w:rPr>
                <w:lang w:eastAsia="zh-CN"/>
              </w:rPr>
              <w:t>N/A</w:t>
            </w:r>
          </w:p>
        </w:tc>
        <w:tc>
          <w:tcPr>
            <w:tcW w:w="2072" w:type="dxa"/>
            <w:vAlign w:val="center"/>
          </w:tcPr>
          <w:p w14:paraId="51FE9460" w14:textId="77777777" w:rsidR="00887512" w:rsidRPr="00990B12" w:rsidRDefault="00887512" w:rsidP="00887512">
            <w:pPr>
              <w:pStyle w:val="TAC"/>
              <w:rPr>
                <w:lang w:eastAsia="zh-CN"/>
              </w:rPr>
            </w:pPr>
            <w:r w:rsidRPr="00990B12">
              <w:rPr>
                <w:lang w:eastAsia="zh-CN"/>
              </w:rPr>
              <w:t>N/A</w:t>
            </w:r>
          </w:p>
        </w:tc>
      </w:tr>
      <w:tr w:rsidR="00887512" w:rsidRPr="00990B12" w14:paraId="0FAAB949" w14:textId="77777777" w:rsidTr="00187E4B">
        <w:trPr>
          <w:trHeight w:val="227"/>
        </w:trPr>
        <w:tc>
          <w:tcPr>
            <w:tcW w:w="1152" w:type="dxa"/>
            <w:tcMar>
              <w:left w:w="28" w:type="dxa"/>
              <w:right w:w="28" w:type="dxa"/>
            </w:tcMar>
          </w:tcPr>
          <w:p w14:paraId="3E5AA6D1" w14:textId="7CCF7B98" w:rsidR="00887512" w:rsidRPr="00990B12" w:rsidRDefault="00887512" w:rsidP="00887512">
            <w:pPr>
              <w:pStyle w:val="TAC"/>
              <w:rPr>
                <w:lang w:eastAsia="zh-CN"/>
              </w:rPr>
            </w:pPr>
            <w:r w:rsidRPr="00990B12">
              <w:t>17</w:t>
            </w:r>
          </w:p>
        </w:tc>
        <w:tc>
          <w:tcPr>
            <w:tcW w:w="1392" w:type="dxa"/>
            <w:tcMar>
              <w:left w:w="28" w:type="dxa"/>
              <w:right w:w="28" w:type="dxa"/>
            </w:tcMar>
          </w:tcPr>
          <w:p w14:paraId="36BE80E2" w14:textId="4BD414C3" w:rsidR="00887512" w:rsidRPr="00990B12" w:rsidRDefault="008B66FF" w:rsidP="00887512">
            <w:pPr>
              <w:pStyle w:val="TAC"/>
              <w:rPr>
                <w:lang w:eastAsia="zh-CN"/>
              </w:rPr>
            </w:pPr>
            <w:r w:rsidRPr="008B66FF">
              <w:t>1615.6</w:t>
            </w:r>
          </w:p>
        </w:tc>
        <w:tc>
          <w:tcPr>
            <w:tcW w:w="959" w:type="dxa"/>
            <w:tcMar>
              <w:left w:w="23" w:type="dxa"/>
              <w:right w:w="23" w:type="dxa"/>
            </w:tcMar>
          </w:tcPr>
          <w:p w14:paraId="45633997"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0AA5276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887512" w:rsidRPr="00990B12" w:rsidRDefault="00887512" w:rsidP="00887512">
            <w:pPr>
              <w:pStyle w:val="TAC"/>
            </w:pPr>
          </w:p>
        </w:tc>
        <w:tc>
          <w:tcPr>
            <w:tcW w:w="783" w:type="dxa"/>
            <w:vMerge/>
            <w:textDirection w:val="btLr"/>
          </w:tcPr>
          <w:p w14:paraId="65037FC4" w14:textId="77777777" w:rsidR="00887512" w:rsidRPr="00990B12" w:rsidRDefault="00887512" w:rsidP="00887512">
            <w:pPr>
              <w:pStyle w:val="TAC"/>
            </w:pPr>
          </w:p>
        </w:tc>
        <w:tc>
          <w:tcPr>
            <w:tcW w:w="1719" w:type="dxa"/>
            <w:tcMar>
              <w:left w:w="45" w:type="dxa"/>
              <w:right w:w="45" w:type="dxa"/>
            </w:tcMar>
          </w:tcPr>
          <w:p w14:paraId="524973B8" w14:textId="77777777" w:rsidR="00887512" w:rsidRPr="00990B12" w:rsidRDefault="00887512" w:rsidP="00887512">
            <w:pPr>
              <w:pStyle w:val="TAC"/>
            </w:pPr>
            <w:r w:rsidRPr="00990B12">
              <w:t>QPSK</w:t>
            </w:r>
          </w:p>
        </w:tc>
        <w:tc>
          <w:tcPr>
            <w:tcW w:w="1658" w:type="dxa"/>
            <w:tcMar>
              <w:left w:w="45" w:type="dxa"/>
              <w:right w:w="45" w:type="dxa"/>
            </w:tcMar>
          </w:tcPr>
          <w:p w14:paraId="66E93ACD" w14:textId="77777777" w:rsidR="00887512" w:rsidRPr="00990B12" w:rsidRDefault="00887512" w:rsidP="00887512">
            <w:pPr>
              <w:pStyle w:val="TAC"/>
              <w:rPr>
                <w:lang w:eastAsia="zh-CN"/>
              </w:rPr>
            </w:pPr>
            <w:r w:rsidRPr="00990B12">
              <w:t>Outer_Full</w:t>
            </w:r>
            <w:r w:rsidRPr="00990B12">
              <w:rPr>
                <w:lang w:eastAsia="zh-CN"/>
              </w:rPr>
              <w:t xml:space="preserve"> (A3)</w:t>
            </w:r>
          </w:p>
        </w:tc>
        <w:tc>
          <w:tcPr>
            <w:tcW w:w="1985" w:type="dxa"/>
          </w:tcPr>
          <w:p w14:paraId="1C81A5F6" w14:textId="77777777" w:rsidR="00887512" w:rsidRPr="00990B12" w:rsidRDefault="00887512" w:rsidP="00887512">
            <w:pPr>
              <w:pStyle w:val="TAC"/>
              <w:rPr>
                <w:lang w:eastAsia="zh-CN"/>
              </w:rPr>
            </w:pPr>
            <w:r w:rsidRPr="00990B12">
              <w:rPr>
                <w:lang w:eastAsia="zh-CN"/>
              </w:rPr>
              <w:t>N/A</w:t>
            </w:r>
          </w:p>
        </w:tc>
        <w:tc>
          <w:tcPr>
            <w:tcW w:w="2072" w:type="dxa"/>
          </w:tcPr>
          <w:p w14:paraId="34C89FE4" w14:textId="77777777" w:rsidR="00887512" w:rsidRPr="00990B12" w:rsidRDefault="00887512" w:rsidP="00887512">
            <w:pPr>
              <w:pStyle w:val="TAC"/>
              <w:rPr>
                <w:lang w:eastAsia="zh-CN"/>
              </w:rPr>
            </w:pPr>
            <w:r w:rsidRPr="00990B12">
              <w:rPr>
                <w:lang w:eastAsia="zh-CN"/>
              </w:rPr>
              <w:t>N/A</w:t>
            </w:r>
          </w:p>
        </w:tc>
      </w:tr>
      <w:tr w:rsidR="00887512" w:rsidRPr="00990B12" w14:paraId="4467A04C" w14:textId="77777777" w:rsidTr="00187E4B">
        <w:trPr>
          <w:trHeight w:val="227"/>
        </w:trPr>
        <w:tc>
          <w:tcPr>
            <w:tcW w:w="1152" w:type="dxa"/>
            <w:tcMar>
              <w:left w:w="28" w:type="dxa"/>
              <w:right w:w="28" w:type="dxa"/>
            </w:tcMar>
          </w:tcPr>
          <w:p w14:paraId="2392D5A0" w14:textId="3EC57A9E" w:rsidR="00887512" w:rsidRPr="00990B12" w:rsidRDefault="00887512" w:rsidP="00887512">
            <w:pPr>
              <w:pStyle w:val="TAC"/>
              <w:rPr>
                <w:lang w:eastAsia="zh-CN"/>
              </w:rPr>
            </w:pPr>
            <w:r w:rsidRPr="00990B12">
              <w:t>18</w:t>
            </w:r>
          </w:p>
        </w:tc>
        <w:tc>
          <w:tcPr>
            <w:tcW w:w="1392" w:type="dxa"/>
            <w:tcMar>
              <w:left w:w="28" w:type="dxa"/>
              <w:right w:w="28" w:type="dxa"/>
            </w:tcMar>
          </w:tcPr>
          <w:p w14:paraId="531A2621"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2D359303"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7B55977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887512" w:rsidRPr="00990B12" w:rsidRDefault="00887512" w:rsidP="00887512">
            <w:pPr>
              <w:pStyle w:val="TAC"/>
            </w:pPr>
          </w:p>
        </w:tc>
        <w:tc>
          <w:tcPr>
            <w:tcW w:w="783" w:type="dxa"/>
            <w:vMerge/>
            <w:textDirection w:val="btLr"/>
          </w:tcPr>
          <w:p w14:paraId="26025A71" w14:textId="77777777" w:rsidR="00887512" w:rsidRPr="00990B12" w:rsidRDefault="00887512" w:rsidP="00887512">
            <w:pPr>
              <w:pStyle w:val="TAC"/>
            </w:pPr>
          </w:p>
        </w:tc>
        <w:tc>
          <w:tcPr>
            <w:tcW w:w="1719" w:type="dxa"/>
            <w:tcMar>
              <w:left w:w="45" w:type="dxa"/>
              <w:right w:w="45" w:type="dxa"/>
            </w:tcMar>
          </w:tcPr>
          <w:p w14:paraId="435461F0"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173E1991" w14:textId="77777777" w:rsidR="00887512" w:rsidRPr="00990B12" w:rsidRDefault="00887512" w:rsidP="00887512">
            <w:pPr>
              <w:pStyle w:val="TAC"/>
              <w:rPr>
                <w:lang w:eastAsia="zh-CN"/>
              </w:rPr>
            </w:pPr>
            <w:r w:rsidRPr="00990B12">
              <w:rPr>
                <w:lang w:eastAsia="zh-CN"/>
              </w:rPr>
              <w:t>Edge_1RB_left (A4)</w:t>
            </w:r>
          </w:p>
        </w:tc>
      </w:tr>
      <w:tr w:rsidR="00887512" w:rsidRPr="00990B12" w14:paraId="36733BA8" w14:textId="77777777" w:rsidTr="00187E4B">
        <w:trPr>
          <w:trHeight w:val="227"/>
        </w:trPr>
        <w:tc>
          <w:tcPr>
            <w:tcW w:w="1152" w:type="dxa"/>
            <w:tcMar>
              <w:left w:w="28" w:type="dxa"/>
              <w:right w:w="28" w:type="dxa"/>
            </w:tcMar>
          </w:tcPr>
          <w:p w14:paraId="567D6E88" w14:textId="38FDD7BD" w:rsidR="00887512" w:rsidRPr="00990B12" w:rsidRDefault="00887512" w:rsidP="00887512">
            <w:pPr>
              <w:pStyle w:val="TAC"/>
              <w:rPr>
                <w:lang w:eastAsia="zh-CN"/>
              </w:rPr>
            </w:pPr>
            <w:r w:rsidRPr="00990B12">
              <w:t>19</w:t>
            </w:r>
          </w:p>
        </w:tc>
        <w:tc>
          <w:tcPr>
            <w:tcW w:w="1392" w:type="dxa"/>
            <w:tcMar>
              <w:left w:w="28" w:type="dxa"/>
              <w:right w:w="28" w:type="dxa"/>
            </w:tcMar>
          </w:tcPr>
          <w:p w14:paraId="250638F7"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7AC4223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162551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887512" w:rsidRPr="00990B12" w:rsidRDefault="00887512" w:rsidP="00887512">
            <w:pPr>
              <w:pStyle w:val="TAC"/>
            </w:pPr>
          </w:p>
        </w:tc>
        <w:tc>
          <w:tcPr>
            <w:tcW w:w="783" w:type="dxa"/>
            <w:vMerge/>
            <w:textDirection w:val="btLr"/>
          </w:tcPr>
          <w:p w14:paraId="32498324" w14:textId="77777777" w:rsidR="00887512" w:rsidRPr="00990B12" w:rsidRDefault="00887512" w:rsidP="00887512">
            <w:pPr>
              <w:pStyle w:val="TAC"/>
            </w:pPr>
          </w:p>
        </w:tc>
        <w:tc>
          <w:tcPr>
            <w:tcW w:w="1719" w:type="dxa"/>
            <w:tcMar>
              <w:left w:w="45" w:type="dxa"/>
              <w:right w:w="45" w:type="dxa"/>
            </w:tcMar>
          </w:tcPr>
          <w:p w14:paraId="4938BBB1"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85574F" w14:textId="77777777" w:rsidR="00887512" w:rsidRPr="00990B12" w:rsidRDefault="00887512" w:rsidP="00887512">
            <w:pPr>
              <w:pStyle w:val="TAC"/>
              <w:rPr>
                <w:lang w:eastAsia="zh-CN"/>
              </w:rPr>
            </w:pPr>
            <w:r w:rsidRPr="00990B12">
              <w:t>Outer_Full</w:t>
            </w:r>
            <w:r w:rsidRPr="00990B12">
              <w:rPr>
                <w:lang w:eastAsia="zh-CN"/>
              </w:rPr>
              <w:t xml:space="preserve"> (A5)</w:t>
            </w:r>
          </w:p>
        </w:tc>
      </w:tr>
      <w:tr w:rsidR="00887512" w:rsidRPr="00990B12" w14:paraId="310057E9" w14:textId="77777777" w:rsidTr="00187E4B">
        <w:trPr>
          <w:trHeight w:val="227"/>
        </w:trPr>
        <w:tc>
          <w:tcPr>
            <w:tcW w:w="1152" w:type="dxa"/>
            <w:tcMar>
              <w:left w:w="28" w:type="dxa"/>
              <w:right w:w="28" w:type="dxa"/>
            </w:tcMar>
          </w:tcPr>
          <w:p w14:paraId="7DC45A38" w14:textId="7D4A4D6A" w:rsidR="00887512" w:rsidRPr="00990B12" w:rsidRDefault="00887512" w:rsidP="00887512">
            <w:pPr>
              <w:pStyle w:val="TAC"/>
              <w:rPr>
                <w:lang w:eastAsia="zh-CN"/>
              </w:rPr>
            </w:pPr>
            <w:r w:rsidRPr="00990B12">
              <w:t>20</w:t>
            </w:r>
          </w:p>
        </w:tc>
        <w:tc>
          <w:tcPr>
            <w:tcW w:w="1392" w:type="dxa"/>
            <w:tcMar>
              <w:left w:w="28" w:type="dxa"/>
              <w:right w:w="28" w:type="dxa"/>
            </w:tcMar>
          </w:tcPr>
          <w:p w14:paraId="70C60D67" w14:textId="77777777" w:rsidR="00887512" w:rsidRPr="00990B12" w:rsidRDefault="00887512" w:rsidP="00887512">
            <w:pPr>
              <w:pStyle w:val="TAC"/>
            </w:pPr>
            <w:r w:rsidRPr="00990B12">
              <w:t>Low</w:t>
            </w:r>
          </w:p>
        </w:tc>
        <w:tc>
          <w:tcPr>
            <w:tcW w:w="959" w:type="dxa"/>
            <w:tcMar>
              <w:left w:w="23" w:type="dxa"/>
              <w:right w:w="23" w:type="dxa"/>
            </w:tcMar>
            <w:vAlign w:val="center"/>
          </w:tcPr>
          <w:p w14:paraId="78FD1A61"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20EA061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887512" w:rsidRPr="00990B12" w:rsidRDefault="00887512" w:rsidP="00887512">
            <w:pPr>
              <w:pStyle w:val="TAC"/>
            </w:pPr>
          </w:p>
        </w:tc>
        <w:tc>
          <w:tcPr>
            <w:tcW w:w="783" w:type="dxa"/>
            <w:vMerge/>
            <w:textDirection w:val="btLr"/>
          </w:tcPr>
          <w:p w14:paraId="658E01F0" w14:textId="77777777" w:rsidR="00887512" w:rsidRPr="00990B12" w:rsidRDefault="00887512" w:rsidP="00887512">
            <w:pPr>
              <w:pStyle w:val="TAC"/>
            </w:pPr>
          </w:p>
        </w:tc>
        <w:tc>
          <w:tcPr>
            <w:tcW w:w="1719" w:type="dxa"/>
            <w:tcMar>
              <w:left w:w="45" w:type="dxa"/>
              <w:right w:w="45" w:type="dxa"/>
            </w:tcMar>
          </w:tcPr>
          <w:p w14:paraId="13ED537E" w14:textId="77777777" w:rsidR="00887512" w:rsidRPr="00990B12" w:rsidRDefault="00887512" w:rsidP="00887512">
            <w:pPr>
              <w:pStyle w:val="TAC"/>
            </w:pPr>
            <w:r w:rsidRPr="00990B12">
              <w:t>QPSK</w:t>
            </w:r>
          </w:p>
        </w:tc>
        <w:tc>
          <w:tcPr>
            <w:tcW w:w="1658" w:type="dxa"/>
            <w:tcMar>
              <w:left w:w="45" w:type="dxa"/>
              <w:right w:w="45" w:type="dxa"/>
            </w:tcMar>
          </w:tcPr>
          <w:p w14:paraId="12A8D38E" w14:textId="77777777" w:rsidR="00887512" w:rsidRPr="00990B12" w:rsidRDefault="00887512" w:rsidP="00887512">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887512" w:rsidRPr="00990B12" w:rsidRDefault="00887512" w:rsidP="00887512">
            <w:pPr>
              <w:pStyle w:val="TAC"/>
              <w:rPr>
                <w:lang w:eastAsia="zh-CN"/>
              </w:rPr>
            </w:pPr>
            <w:r w:rsidRPr="00990B12">
              <w:t>3@21</w:t>
            </w:r>
            <w:r w:rsidRPr="00990B12">
              <w:rPr>
                <w:lang w:eastAsia="zh-CN"/>
              </w:rPr>
              <w:t xml:space="preserve"> (A6)</w:t>
            </w:r>
          </w:p>
        </w:tc>
        <w:tc>
          <w:tcPr>
            <w:tcW w:w="2072" w:type="dxa"/>
          </w:tcPr>
          <w:p w14:paraId="3A963F1F" w14:textId="3F8B8C95" w:rsidR="00887512" w:rsidRPr="00990B12" w:rsidRDefault="008B66FF" w:rsidP="00887512">
            <w:pPr>
              <w:pStyle w:val="TAC"/>
              <w:rPr>
                <w:lang w:eastAsia="zh-CN"/>
              </w:rPr>
            </w:pPr>
            <w:r w:rsidRPr="008B66FF">
              <w:rPr>
                <w:lang w:eastAsia="zh-CN"/>
              </w:rPr>
              <w:t>N/A</w:t>
            </w:r>
          </w:p>
        </w:tc>
      </w:tr>
      <w:tr w:rsidR="00887512" w:rsidRPr="00990B12" w14:paraId="6A6B01C1" w14:textId="77777777" w:rsidTr="00187E4B">
        <w:trPr>
          <w:trHeight w:val="227"/>
        </w:trPr>
        <w:tc>
          <w:tcPr>
            <w:tcW w:w="1152" w:type="dxa"/>
            <w:tcMar>
              <w:left w:w="28" w:type="dxa"/>
              <w:right w:w="28" w:type="dxa"/>
            </w:tcMar>
          </w:tcPr>
          <w:p w14:paraId="753962B4" w14:textId="2688E0F5" w:rsidR="00887512" w:rsidRPr="00990B12" w:rsidRDefault="00887512" w:rsidP="00887512">
            <w:pPr>
              <w:pStyle w:val="TAC"/>
              <w:rPr>
                <w:lang w:eastAsia="zh-CN"/>
              </w:rPr>
            </w:pPr>
            <w:r w:rsidRPr="00990B12">
              <w:t>21</w:t>
            </w:r>
          </w:p>
        </w:tc>
        <w:tc>
          <w:tcPr>
            <w:tcW w:w="1392" w:type="dxa"/>
            <w:tcMar>
              <w:left w:w="28" w:type="dxa"/>
              <w:right w:w="28" w:type="dxa"/>
            </w:tcMar>
          </w:tcPr>
          <w:p w14:paraId="358C8429" w14:textId="77777777" w:rsidR="00887512" w:rsidRPr="00990B12" w:rsidRDefault="00887512" w:rsidP="00887512">
            <w:pPr>
              <w:pStyle w:val="TAC"/>
            </w:pPr>
            <w:r w:rsidRPr="00990B12">
              <w:t>Low</w:t>
            </w:r>
          </w:p>
        </w:tc>
        <w:tc>
          <w:tcPr>
            <w:tcW w:w="959" w:type="dxa"/>
            <w:tcMar>
              <w:left w:w="23" w:type="dxa"/>
              <w:right w:w="23" w:type="dxa"/>
            </w:tcMar>
          </w:tcPr>
          <w:p w14:paraId="6AB6DA9B"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03ED519E"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887512" w:rsidRPr="00990B12" w:rsidRDefault="00887512" w:rsidP="00887512">
            <w:pPr>
              <w:pStyle w:val="TAC"/>
            </w:pPr>
          </w:p>
        </w:tc>
        <w:tc>
          <w:tcPr>
            <w:tcW w:w="783" w:type="dxa"/>
            <w:vMerge/>
            <w:textDirection w:val="btLr"/>
          </w:tcPr>
          <w:p w14:paraId="1459F7FC" w14:textId="77777777" w:rsidR="00887512" w:rsidRPr="00990B12" w:rsidRDefault="00887512" w:rsidP="00887512">
            <w:pPr>
              <w:pStyle w:val="TAC"/>
            </w:pPr>
          </w:p>
        </w:tc>
        <w:tc>
          <w:tcPr>
            <w:tcW w:w="1719" w:type="dxa"/>
            <w:tcMar>
              <w:left w:w="45" w:type="dxa"/>
              <w:right w:w="45" w:type="dxa"/>
            </w:tcMar>
          </w:tcPr>
          <w:p w14:paraId="5A8B395D" w14:textId="77777777" w:rsidR="00887512" w:rsidRPr="00990B12" w:rsidRDefault="00887512" w:rsidP="00887512">
            <w:pPr>
              <w:pStyle w:val="TAC"/>
            </w:pPr>
            <w:r w:rsidRPr="00990B12">
              <w:t>QPSK</w:t>
            </w:r>
          </w:p>
        </w:tc>
        <w:tc>
          <w:tcPr>
            <w:tcW w:w="1658" w:type="dxa"/>
            <w:tcMar>
              <w:left w:w="45" w:type="dxa"/>
              <w:right w:w="45" w:type="dxa"/>
            </w:tcMar>
            <w:vAlign w:val="center"/>
          </w:tcPr>
          <w:p w14:paraId="2A24952E" w14:textId="77777777" w:rsidR="00887512" w:rsidRPr="00990B12" w:rsidRDefault="00887512" w:rsidP="00887512">
            <w:pPr>
              <w:pStyle w:val="TAC"/>
              <w:rPr>
                <w:lang w:eastAsia="zh-CN"/>
              </w:rPr>
            </w:pPr>
            <w:r w:rsidRPr="00990B12">
              <w:rPr>
                <w:lang w:eastAsia="zh-CN"/>
              </w:rPr>
              <w:t>41@11 (A2)</w:t>
            </w:r>
          </w:p>
        </w:tc>
        <w:tc>
          <w:tcPr>
            <w:tcW w:w="1985" w:type="dxa"/>
            <w:vAlign w:val="center"/>
          </w:tcPr>
          <w:p w14:paraId="587BCADE" w14:textId="77777777" w:rsidR="00887512" w:rsidRPr="00990B12" w:rsidRDefault="00887512" w:rsidP="00887512">
            <w:pPr>
              <w:pStyle w:val="TAC"/>
              <w:rPr>
                <w:lang w:eastAsia="zh-CN"/>
              </w:rPr>
            </w:pPr>
            <w:r w:rsidRPr="00990B12">
              <w:rPr>
                <w:lang w:eastAsia="zh-CN"/>
              </w:rPr>
              <w:t>18@6 (A2)</w:t>
            </w:r>
          </w:p>
        </w:tc>
        <w:tc>
          <w:tcPr>
            <w:tcW w:w="2072" w:type="dxa"/>
            <w:vAlign w:val="center"/>
          </w:tcPr>
          <w:p w14:paraId="20229997" w14:textId="77777777" w:rsidR="00887512" w:rsidRPr="00990B12" w:rsidRDefault="00887512" w:rsidP="00887512">
            <w:pPr>
              <w:pStyle w:val="TAC"/>
              <w:rPr>
                <w:lang w:eastAsia="zh-CN"/>
              </w:rPr>
            </w:pPr>
            <w:r w:rsidRPr="00990B12">
              <w:rPr>
                <w:lang w:eastAsia="zh-CN"/>
              </w:rPr>
              <w:t>8@3 (A2)</w:t>
            </w:r>
          </w:p>
        </w:tc>
      </w:tr>
      <w:tr w:rsidR="00887512" w:rsidRPr="00990B12" w14:paraId="136C0346" w14:textId="77777777" w:rsidTr="00187E4B">
        <w:trPr>
          <w:trHeight w:val="227"/>
        </w:trPr>
        <w:tc>
          <w:tcPr>
            <w:tcW w:w="1152" w:type="dxa"/>
            <w:tcMar>
              <w:left w:w="28" w:type="dxa"/>
              <w:right w:w="28" w:type="dxa"/>
            </w:tcMar>
          </w:tcPr>
          <w:p w14:paraId="262F4964" w14:textId="6C2ADDCF" w:rsidR="00887512" w:rsidRPr="00990B12" w:rsidRDefault="00887512" w:rsidP="00887512">
            <w:pPr>
              <w:pStyle w:val="TAC"/>
              <w:rPr>
                <w:lang w:eastAsia="zh-CN"/>
              </w:rPr>
            </w:pPr>
            <w:r w:rsidRPr="00990B12">
              <w:t>22</w:t>
            </w:r>
          </w:p>
        </w:tc>
        <w:tc>
          <w:tcPr>
            <w:tcW w:w="1392" w:type="dxa"/>
            <w:tcMar>
              <w:left w:w="28" w:type="dxa"/>
              <w:right w:w="28" w:type="dxa"/>
            </w:tcMar>
          </w:tcPr>
          <w:p w14:paraId="7F1F59F7" w14:textId="679D0BB0" w:rsidR="00887512" w:rsidRPr="00990B12" w:rsidRDefault="008B66FF" w:rsidP="00887512">
            <w:pPr>
              <w:pStyle w:val="TAC"/>
            </w:pPr>
            <w:r w:rsidRPr="008B66FF">
              <w:t>1621.4</w:t>
            </w:r>
          </w:p>
        </w:tc>
        <w:tc>
          <w:tcPr>
            <w:tcW w:w="959" w:type="dxa"/>
            <w:tcMar>
              <w:left w:w="23" w:type="dxa"/>
              <w:right w:w="23" w:type="dxa"/>
            </w:tcMar>
          </w:tcPr>
          <w:p w14:paraId="70CB545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3704289"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887512" w:rsidRPr="00990B12" w:rsidRDefault="00887512" w:rsidP="00887512">
            <w:pPr>
              <w:pStyle w:val="TAC"/>
            </w:pPr>
          </w:p>
        </w:tc>
        <w:tc>
          <w:tcPr>
            <w:tcW w:w="783" w:type="dxa"/>
            <w:vMerge/>
            <w:textDirection w:val="btLr"/>
          </w:tcPr>
          <w:p w14:paraId="7BFE478C" w14:textId="77777777" w:rsidR="00887512" w:rsidRPr="00990B12" w:rsidRDefault="00887512" w:rsidP="00887512">
            <w:pPr>
              <w:pStyle w:val="TAC"/>
            </w:pPr>
          </w:p>
        </w:tc>
        <w:tc>
          <w:tcPr>
            <w:tcW w:w="1719" w:type="dxa"/>
            <w:tcMar>
              <w:left w:w="45" w:type="dxa"/>
              <w:right w:w="45" w:type="dxa"/>
            </w:tcMar>
          </w:tcPr>
          <w:p w14:paraId="650BCB9B" w14:textId="77777777" w:rsidR="00887512" w:rsidRPr="00990B12" w:rsidRDefault="00887512" w:rsidP="00887512">
            <w:pPr>
              <w:pStyle w:val="TAC"/>
            </w:pPr>
            <w:r w:rsidRPr="00990B12">
              <w:t>QPSK</w:t>
            </w:r>
          </w:p>
        </w:tc>
        <w:tc>
          <w:tcPr>
            <w:tcW w:w="1658" w:type="dxa"/>
            <w:tcMar>
              <w:left w:w="45" w:type="dxa"/>
              <w:right w:w="45" w:type="dxa"/>
            </w:tcMar>
          </w:tcPr>
          <w:p w14:paraId="108EDBFE" w14:textId="77777777" w:rsidR="00887512" w:rsidRPr="00990B12" w:rsidRDefault="00887512" w:rsidP="00887512">
            <w:pPr>
              <w:pStyle w:val="TAC"/>
              <w:rPr>
                <w:lang w:eastAsia="zh-CN"/>
              </w:rPr>
            </w:pPr>
            <w:r w:rsidRPr="00990B12">
              <w:t>36@0</w:t>
            </w:r>
            <w:r w:rsidRPr="00990B12">
              <w:rPr>
                <w:lang w:eastAsia="zh-CN"/>
              </w:rPr>
              <w:t xml:space="preserve"> (A6)</w:t>
            </w:r>
          </w:p>
        </w:tc>
        <w:tc>
          <w:tcPr>
            <w:tcW w:w="1985" w:type="dxa"/>
          </w:tcPr>
          <w:p w14:paraId="539A5B37" w14:textId="77777777" w:rsidR="00887512" w:rsidRPr="00990B12" w:rsidRDefault="00887512" w:rsidP="00887512">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887512" w:rsidRPr="00990B12" w:rsidRDefault="00887512" w:rsidP="00887512">
            <w:pPr>
              <w:pStyle w:val="TAC"/>
              <w:rPr>
                <w:lang w:eastAsia="zh-CN"/>
              </w:rPr>
            </w:pPr>
            <w:r w:rsidRPr="00990B12">
              <w:rPr>
                <w:lang w:eastAsia="zh-CN"/>
              </w:rPr>
              <w:t>9</w:t>
            </w:r>
            <w:r w:rsidRPr="00990B12">
              <w:t>@0</w:t>
            </w:r>
            <w:r w:rsidRPr="00990B12">
              <w:rPr>
                <w:lang w:eastAsia="zh-CN"/>
              </w:rPr>
              <w:t xml:space="preserve"> (A6)</w:t>
            </w:r>
          </w:p>
        </w:tc>
      </w:tr>
      <w:tr w:rsidR="00503F5E" w:rsidRPr="00990B12" w14:paraId="490D0476" w14:textId="77777777" w:rsidTr="00616CAD">
        <w:trPr>
          <w:trHeight w:val="227"/>
        </w:trPr>
        <w:tc>
          <w:tcPr>
            <w:tcW w:w="1152" w:type="dxa"/>
            <w:tcMar>
              <w:left w:w="28" w:type="dxa"/>
              <w:right w:w="28" w:type="dxa"/>
            </w:tcMar>
          </w:tcPr>
          <w:p w14:paraId="4FB115E3" w14:textId="4444B8E6" w:rsidR="00503F5E" w:rsidRPr="00990B12" w:rsidRDefault="00503F5E" w:rsidP="00503F5E">
            <w:pPr>
              <w:pStyle w:val="TAC"/>
            </w:pPr>
            <w:r w:rsidRPr="00990B12">
              <w:t>23</w:t>
            </w:r>
          </w:p>
        </w:tc>
        <w:tc>
          <w:tcPr>
            <w:tcW w:w="1392" w:type="dxa"/>
            <w:tcMar>
              <w:left w:w="28" w:type="dxa"/>
              <w:right w:w="28" w:type="dxa"/>
            </w:tcMar>
          </w:tcPr>
          <w:p w14:paraId="57A185BF" w14:textId="1B762D5E" w:rsidR="00503F5E" w:rsidRPr="00990B12" w:rsidDel="008B66FF" w:rsidRDefault="00503F5E" w:rsidP="00503F5E">
            <w:pPr>
              <w:pStyle w:val="TAC"/>
            </w:pPr>
            <w:r>
              <w:rPr>
                <w:rFonts w:hint="eastAsia"/>
                <w:lang w:eastAsia="ja-JP"/>
              </w:rPr>
              <w:t>1621.4</w:t>
            </w:r>
          </w:p>
        </w:tc>
        <w:tc>
          <w:tcPr>
            <w:tcW w:w="959" w:type="dxa"/>
            <w:tcMar>
              <w:left w:w="23" w:type="dxa"/>
              <w:right w:w="23" w:type="dxa"/>
            </w:tcMar>
          </w:tcPr>
          <w:p w14:paraId="6A94D9E2" w14:textId="1FB73283"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6B77A9B6" w14:textId="52198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503F5E" w:rsidRPr="00990B12" w:rsidRDefault="00503F5E" w:rsidP="00503F5E">
            <w:pPr>
              <w:pStyle w:val="TAC"/>
            </w:pPr>
          </w:p>
        </w:tc>
        <w:tc>
          <w:tcPr>
            <w:tcW w:w="783" w:type="dxa"/>
            <w:vMerge/>
            <w:textDirection w:val="btLr"/>
          </w:tcPr>
          <w:p w14:paraId="402DF943" w14:textId="77777777" w:rsidR="00503F5E" w:rsidRPr="00990B12" w:rsidRDefault="00503F5E" w:rsidP="00503F5E">
            <w:pPr>
              <w:pStyle w:val="TAC"/>
            </w:pPr>
          </w:p>
        </w:tc>
        <w:tc>
          <w:tcPr>
            <w:tcW w:w="1719" w:type="dxa"/>
            <w:tcMar>
              <w:left w:w="45" w:type="dxa"/>
              <w:right w:w="45" w:type="dxa"/>
            </w:tcMar>
          </w:tcPr>
          <w:p w14:paraId="3EC051E9" w14:textId="38DE8D52" w:rsidR="00503F5E" w:rsidRPr="00990B12" w:rsidRDefault="00503F5E" w:rsidP="00503F5E">
            <w:pPr>
              <w:pStyle w:val="TAC"/>
            </w:pPr>
            <w:r w:rsidRPr="00990B12">
              <w:t>QPSK</w:t>
            </w:r>
          </w:p>
        </w:tc>
        <w:tc>
          <w:tcPr>
            <w:tcW w:w="3643" w:type="dxa"/>
            <w:gridSpan w:val="2"/>
            <w:tcMar>
              <w:left w:w="45" w:type="dxa"/>
              <w:right w:w="45" w:type="dxa"/>
            </w:tcMar>
            <w:vAlign w:val="center"/>
          </w:tcPr>
          <w:p w14:paraId="43556899" w14:textId="7EC9531F" w:rsidR="00503F5E" w:rsidRPr="00990B12" w:rsidRDefault="00503F5E" w:rsidP="00503F5E">
            <w:pPr>
              <w:pStyle w:val="TAC"/>
              <w:rPr>
                <w:lang w:eastAsia="zh-CN"/>
              </w:rPr>
            </w:pPr>
            <w:r w:rsidRPr="00990B12">
              <w:rPr>
                <w:lang w:eastAsia="zh-CN"/>
              </w:rPr>
              <w:t>Edge_1RB_left (A1)</w:t>
            </w:r>
          </w:p>
        </w:tc>
        <w:tc>
          <w:tcPr>
            <w:tcW w:w="2072" w:type="dxa"/>
            <w:vAlign w:val="center"/>
          </w:tcPr>
          <w:p w14:paraId="3E9A85D5" w14:textId="26935A21" w:rsidR="00503F5E" w:rsidRPr="00990B12" w:rsidRDefault="00503F5E" w:rsidP="00503F5E">
            <w:pPr>
              <w:pStyle w:val="TAC"/>
              <w:rPr>
                <w:lang w:eastAsia="zh-CN"/>
              </w:rPr>
            </w:pPr>
            <w:r w:rsidRPr="00990B12">
              <w:rPr>
                <w:lang w:eastAsia="zh-CN"/>
              </w:rPr>
              <w:t>N/A</w:t>
            </w:r>
          </w:p>
        </w:tc>
      </w:tr>
      <w:tr w:rsidR="00503F5E" w:rsidRPr="00990B12" w14:paraId="7EE965CB" w14:textId="77777777" w:rsidTr="00187E4B">
        <w:trPr>
          <w:trHeight w:val="227"/>
        </w:trPr>
        <w:tc>
          <w:tcPr>
            <w:tcW w:w="1152" w:type="dxa"/>
            <w:tcMar>
              <w:left w:w="28" w:type="dxa"/>
              <w:right w:w="28" w:type="dxa"/>
            </w:tcMar>
          </w:tcPr>
          <w:p w14:paraId="084C225C" w14:textId="76A60E3C" w:rsidR="00503F5E" w:rsidRPr="00990B12" w:rsidRDefault="00503F5E" w:rsidP="00503F5E">
            <w:pPr>
              <w:pStyle w:val="TAC"/>
              <w:rPr>
                <w:lang w:eastAsia="zh-CN"/>
              </w:rPr>
            </w:pPr>
            <w:r w:rsidRPr="00990B12">
              <w:t>24</w:t>
            </w:r>
          </w:p>
        </w:tc>
        <w:tc>
          <w:tcPr>
            <w:tcW w:w="1392" w:type="dxa"/>
            <w:tcMar>
              <w:left w:w="28" w:type="dxa"/>
              <w:right w:w="28" w:type="dxa"/>
            </w:tcMar>
          </w:tcPr>
          <w:p w14:paraId="6BCEDAA4" w14:textId="77777777" w:rsidR="00503F5E" w:rsidRPr="00990B12" w:rsidRDefault="00503F5E" w:rsidP="00503F5E">
            <w:pPr>
              <w:pStyle w:val="TAC"/>
            </w:pPr>
            <w:r w:rsidRPr="00990B12">
              <w:rPr>
                <w:lang w:eastAsia="zh-CN"/>
              </w:rPr>
              <w:t>1621.5</w:t>
            </w:r>
          </w:p>
        </w:tc>
        <w:tc>
          <w:tcPr>
            <w:tcW w:w="959" w:type="dxa"/>
            <w:tcMar>
              <w:left w:w="23" w:type="dxa"/>
              <w:right w:w="23" w:type="dxa"/>
            </w:tcMar>
          </w:tcPr>
          <w:p w14:paraId="79A6C0C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3DC3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503F5E" w:rsidRPr="00990B12" w:rsidRDefault="00503F5E" w:rsidP="00503F5E">
            <w:pPr>
              <w:pStyle w:val="TAC"/>
            </w:pPr>
          </w:p>
        </w:tc>
        <w:tc>
          <w:tcPr>
            <w:tcW w:w="783" w:type="dxa"/>
            <w:vMerge/>
            <w:textDirection w:val="btLr"/>
          </w:tcPr>
          <w:p w14:paraId="07D53ACC" w14:textId="77777777" w:rsidR="00503F5E" w:rsidRPr="00990B12" w:rsidRDefault="00503F5E" w:rsidP="00503F5E">
            <w:pPr>
              <w:pStyle w:val="TAC"/>
            </w:pPr>
          </w:p>
        </w:tc>
        <w:tc>
          <w:tcPr>
            <w:tcW w:w="1719" w:type="dxa"/>
            <w:tcMar>
              <w:left w:w="45" w:type="dxa"/>
              <w:right w:w="45" w:type="dxa"/>
            </w:tcMar>
          </w:tcPr>
          <w:p w14:paraId="1A3D4B2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C78BCA2" w14:textId="77777777" w:rsidR="00503F5E" w:rsidRPr="00990B12" w:rsidRDefault="00503F5E" w:rsidP="00503F5E">
            <w:pPr>
              <w:pStyle w:val="TAC"/>
              <w:rPr>
                <w:lang w:eastAsia="zh-CN"/>
              </w:rPr>
            </w:pPr>
            <w:r w:rsidRPr="00990B12">
              <w:rPr>
                <w:lang w:eastAsia="zh-CN"/>
              </w:rPr>
              <w:t>Outer_Full(A1)</w:t>
            </w:r>
          </w:p>
        </w:tc>
      </w:tr>
      <w:tr w:rsidR="00503F5E" w:rsidRPr="00990B12" w14:paraId="0B1E5D37" w14:textId="77777777" w:rsidTr="00187E4B">
        <w:trPr>
          <w:trHeight w:val="227"/>
        </w:trPr>
        <w:tc>
          <w:tcPr>
            <w:tcW w:w="1152" w:type="dxa"/>
            <w:tcMar>
              <w:left w:w="28" w:type="dxa"/>
              <w:right w:w="28" w:type="dxa"/>
            </w:tcMar>
          </w:tcPr>
          <w:p w14:paraId="5AF31FDF" w14:textId="5B7D1C51" w:rsidR="00503F5E" w:rsidRPr="00990B12" w:rsidRDefault="00503F5E" w:rsidP="00503F5E">
            <w:pPr>
              <w:pStyle w:val="TAC"/>
              <w:rPr>
                <w:lang w:eastAsia="zh-CN"/>
              </w:rPr>
            </w:pPr>
            <w:r w:rsidRPr="00990B12">
              <w:t>25</w:t>
            </w:r>
          </w:p>
        </w:tc>
        <w:tc>
          <w:tcPr>
            <w:tcW w:w="1392" w:type="dxa"/>
            <w:tcMar>
              <w:left w:w="28" w:type="dxa"/>
              <w:right w:w="28" w:type="dxa"/>
            </w:tcMar>
          </w:tcPr>
          <w:p w14:paraId="3C1A830E" w14:textId="77777777" w:rsidR="00503F5E" w:rsidRPr="00990B12" w:rsidRDefault="00503F5E" w:rsidP="00503F5E">
            <w:pPr>
              <w:pStyle w:val="TAC"/>
            </w:pPr>
            <w:r w:rsidRPr="00990B12">
              <w:t>Low</w:t>
            </w:r>
          </w:p>
        </w:tc>
        <w:tc>
          <w:tcPr>
            <w:tcW w:w="959" w:type="dxa"/>
            <w:tcMar>
              <w:left w:w="23" w:type="dxa"/>
              <w:right w:w="23" w:type="dxa"/>
            </w:tcMar>
          </w:tcPr>
          <w:p w14:paraId="60229024"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2900B00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503F5E" w:rsidRPr="00990B12" w:rsidRDefault="00503F5E" w:rsidP="00503F5E">
            <w:pPr>
              <w:pStyle w:val="TAC"/>
            </w:pPr>
          </w:p>
        </w:tc>
        <w:tc>
          <w:tcPr>
            <w:tcW w:w="783" w:type="dxa"/>
            <w:vMerge/>
            <w:textDirection w:val="btLr"/>
          </w:tcPr>
          <w:p w14:paraId="0EB01610" w14:textId="77777777" w:rsidR="00503F5E" w:rsidRPr="00990B12" w:rsidRDefault="00503F5E" w:rsidP="00503F5E">
            <w:pPr>
              <w:pStyle w:val="TAC"/>
            </w:pPr>
          </w:p>
        </w:tc>
        <w:tc>
          <w:tcPr>
            <w:tcW w:w="1719" w:type="dxa"/>
            <w:tcMar>
              <w:left w:w="45" w:type="dxa"/>
              <w:right w:w="45" w:type="dxa"/>
            </w:tcMar>
          </w:tcPr>
          <w:p w14:paraId="144B17D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FDD62A7" w14:textId="77777777" w:rsidR="00503F5E" w:rsidRPr="00990B12" w:rsidRDefault="00503F5E" w:rsidP="00503F5E">
            <w:pPr>
              <w:pStyle w:val="TAC"/>
              <w:rPr>
                <w:lang w:eastAsia="zh-CN"/>
              </w:rPr>
            </w:pPr>
            <w:r w:rsidRPr="00990B12">
              <w:rPr>
                <w:lang w:eastAsia="zh-CN"/>
              </w:rPr>
              <w:t>Edge_1RB_left (A4)</w:t>
            </w:r>
          </w:p>
        </w:tc>
      </w:tr>
      <w:tr w:rsidR="00503F5E" w:rsidRPr="00990B12" w14:paraId="071E0845" w14:textId="77777777" w:rsidTr="00187E4B">
        <w:trPr>
          <w:trHeight w:val="227"/>
        </w:trPr>
        <w:tc>
          <w:tcPr>
            <w:tcW w:w="1152" w:type="dxa"/>
            <w:tcMar>
              <w:left w:w="28" w:type="dxa"/>
              <w:right w:w="28" w:type="dxa"/>
            </w:tcMar>
          </w:tcPr>
          <w:p w14:paraId="26EAB177" w14:textId="69B42777" w:rsidR="00503F5E" w:rsidRPr="00990B12" w:rsidRDefault="00503F5E" w:rsidP="00503F5E">
            <w:pPr>
              <w:pStyle w:val="TAC"/>
              <w:rPr>
                <w:lang w:eastAsia="zh-CN"/>
              </w:rPr>
            </w:pPr>
            <w:r w:rsidRPr="00990B12">
              <w:t>26</w:t>
            </w:r>
          </w:p>
        </w:tc>
        <w:tc>
          <w:tcPr>
            <w:tcW w:w="1392" w:type="dxa"/>
            <w:tcMar>
              <w:left w:w="28" w:type="dxa"/>
              <w:right w:w="28" w:type="dxa"/>
            </w:tcMar>
          </w:tcPr>
          <w:p w14:paraId="14A6FBB3" w14:textId="77777777" w:rsidR="00503F5E" w:rsidRPr="00990B12" w:rsidRDefault="00503F5E" w:rsidP="00503F5E">
            <w:pPr>
              <w:pStyle w:val="TAC"/>
            </w:pPr>
            <w:r w:rsidRPr="00990B12">
              <w:t>Low</w:t>
            </w:r>
          </w:p>
        </w:tc>
        <w:tc>
          <w:tcPr>
            <w:tcW w:w="959" w:type="dxa"/>
            <w:tcMar>
              <w:left w:w="23" w:type="dxa"/>
              <w:right w:w="23" w:type="dxa"/>
            </w:tcMar>
          </w:tcPr>
          <w:p w14:paraId="6512B0DB"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917AF8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503F5E" w:rsidRPr="00990B12" w:rsidRDefault="00503F5E" w:rsidP="00503F5E">
            <w:pPr>
              <w:pStyle w:val="TAC"/>
            </w:pPr>
          </w:p>
        </w:tc>
        <w:tc>
          <w:tcPr>
            <w:tcW w:w="783" w:type="dxa"/>
            <w:vMerge/>
            <w:textDirection w:val="btLr"/>
          </w:tcPr>
          <w:p w14:paraId="462F228C" w14:textId="77777777" w:rsidR="00503F5E" w:rsidRPr="00990B12" w:rsidRDefault="00503F5E" w:rsidP="00503F5E">
            <w:pPr>
              <w:pStyle w:val="TAC"/>
            </w:pPr>
          </w:p>
        </w:tc>
        <w:tc>
          <w:tcPr>
            <w:tcW w:w="1719" w:type="dxa"/>
            <w:tcMar>
              <w:left w:w="45" w:type="dxa"/>
              <w:right w:w="45" w:type="dxa"/>
            </w:tcMar>
          </w:tcPr>
          <w:p w14:paraId="194D3B2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42E2853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67732292" w14:textId="77777777" w:rsidTr="00187E4B">
        <w:trPr>
          <w:trHeight w:val="227"/>
        </w:trPr>
        <w:tc>
          <w:tcPr>
            <w:tcW w:w="1152" w:type="dxa"/>
            <w:tcMar>
              <w:left w:w="28" w:type="dxa"/>
              <w:right w:w="28" w:type="dxa"/>
            </w:tcMar>
          </w:tcPr>
          <w:p w14:paraId="262FFEC2" w14:textId="3F5AEA7B" w:rsidR="00503F5E" w:rsidRPr="00990B12" w:rsidRDefault="00503F5E" w:rsidP="00503F5E">
            <w:pPr>
              <w:pStyle w:val="TAC"/>
              <w:rPr>
                <w:lang w:eastAsia="zh-CN"/>
              </w:rPr>
            </w:pPr>
            <w:r w:rsidRPr="00990B12">
              <w:t>27</w:t>
            </w:r>
          </w:p>
        </w:tc>
        <w:tc>
          <w:tcPr>
            <w:tcW w:w="1392" w:type="dxa"/>
            <w:tcMar>
              <w:left w:w="28" w:type="dxa"/>
              <w:right w:w="28" w:type="dxa"/>
            </w:tcMar>
          </w:tcPr>
          <w:p w14:paraId="1A4D1B17" w14:textId="77777777" w:rsidR="00503F5E" w:rsidRPr="00990B12" w:rsidRDefault="00503F5E" w:rsidP="00503F5E">
            <w:pPr>
              <w:pStyle w:val="TAC"/>
            </w:pPr>
            <w:r w:rsidRPr="00990B12">
              <w:t>Low</w:t>
            </w:r>
          </w:p>
        </w:tc>
        <w:tc>
          <w:tcPr>
            <w:tcW w:w="959" w:type="dxa"/>
            <w:tcMar>
              <w:left w:w="23" w:type="dxa"/>
              <w:right w:w="23" w:type="dxa"/>
            </w:tcMar>
          </w:tcPr>
          <w:p w14:paraId="1B15073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0C1A15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503F5E" w:rsidRPr="00990B12" w:rsidRDefault="00503F5E" w:rsidP="00503F5E">
            <w:pPr>
              <w:pStyle w:val="TAC"/>
            </w:pPr>
          </w:p>
        </w:tc>
        <w:tc>
          <w:tcPr>
            <w:tcW w:w="783" w:type="dxa"/>
            <w:vMerge/>
            <w:textDirection w:val="btLr"/>
          </w:tcPr>
          <w:p w14:paraId="2C742D71" w14:textId="77777777" w:rsidR="00503F5E" w:rsidRPr="00990B12" w:rsidRDefault="00503F5E" w:rsidP="00503F5E">
            <w:pPr>
              <w:pStyle w:val="TAC"/>
            </w:pPr>
          </w:p>
        </w:tc>
        <w:tc>
          <w:tcPr>
            <w:tcW w:w="1719" w:type="dxa"/>
            <w:tcMar>
              <w:left w:w="45" w:type="dxa"/>
              <w:right w:w="45" w:type="dxa"/>
            </w:tcMar>
          </w:tcPr>
          <w:p w14:paraId="00000113" w14:textId="77777777" w:rsidR="00503F5E" w:rsidRPr="00990B12" w:rsidRDefault="00503F5E" w:rsidP="00503F5E">
            <w:pPr>
              <w:pStyle w:val="TAC"/>
            </w:pPr>
            <w:r w:rsidRPr="00990B12">
              <w:t>QPSK</w:t>
            </w:r>
          </w:p>
        </w:tc>
        <w:tc>
          <w:tcPr>
            <w:tcW w:w="1658" w:type="dxa"/>
            <w:tcMar>
              <w:left w:w="45" w:type="dxa"/>
              <w:right w:w="45" w:type="dxa"/>
            </w:tcMar>
            <w:vAlign w:val="center"/>
          </w:tcPr>
          <w:p w14:paraId="1B35F226"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7F9750C7"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6B02DA07" w14:textId="77777777" w:rsidR="00503F5E" w:rsidRPr="00990B12" w:rsidRDefault="00503F5E" w:rsidP="00503F5E">
            <w:pPr>
              <w:pStyle w:val="TAC"/>
              <w:rPr>
                <w:lang w:eastAsia="zh-CN"/>
              </w:rPr>
            </w:pPr>
            <w:r w:rsidRPr="00990B12">
              <w:rPr>
                <w:lang w:eastAsia="zh-CN"/>
              </w:rPr>
              <w:t>3@15 (A6)</w:t>
            </w:r>
          </w:p>
        </w:tc>
      </w:tr>
      <w:tr w:rsidR="00503F5E" w:rsidRPr="00990B12" w14:paraId="49730BAB" w14:textId="77777777" w:rsidTr="00187E4B">
        <w:trPr>
          <w:trHeight w:val="227"/>
        </w:trPr>
        <w:tc>
          <w:tcPr>
            <w:tcW w:w="1152" w:type="dxa"/>
            <w:tcMar>
              <w:left w:w="28" w:type="dxa"/>
              <w:right w:w="28" w:type="dxa"/>
            </w:tcMar>
          </w:tcPr>
          <w:p w14:paraId="470227C3" w14:textId="1DE239E4" w:rsidR="00503F5E" w:rsidRPr="00990B12" w:rsidRDefault="00503F5E" w:rsidP="00503F5E">
            <w:pPr>
              <w:pStyle w:val="TAC"/>
              <w:rPr>
                <w:lang w:eastAsia="zh-CN"/>
              </w:rPr>
            </w:pPr>
            <w:r w:rsidRPr="00990B12">
              <w:t>28</w:t>
            </w:r>
          </w:p>
        </w:tc>
        <w:tc>
          <w:tcPr>
            <w:tcW w:w="1392" w:type="dxa"/>
            <w:tcMar>
              <w:left w:w="28" w:type="dxa"/>
              <w:right w:w="28" w:type="dxa"/>
            </w:tcMar>
          </w:tcPr>
          <w:p w14:paraId="38BC2CD2" w14:textId="77777777" w:rsidR="00503F5E" w:rsidRPr="00990B12" w:rsidRDefault="00503F5E" w:rsidP="00503F5E">
            <w:pPr>
              <w:pStyle w:val="TAC"/>
            </w:pPr>
            <w:r w:rsidRPr="00990B12">
              <w:t>Low</w:t>
            </w:r>
          </w:p>
        </w:tc>
        <w:tc>
          <w:tcPr>
            <w:tcW w:w="959" w:type="dxa"/>
            <w:tcMar>
              <w:left w:w="23" w:type="dxa"/>
              <w:right w:w="23" w:type="dxa"/>
            </w:tcMar>
          </w:tcPr>
          <w:p w14:paraId="26104AF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A195F17"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1E261" w14:textId="77777777" w:rsidR="00503F5E" w:rsidRPr="00990B12" w:rsidRDefault="00503F5E" w:rsidP="00503F5E">
            <w:pPr>
              <w:pStyle w:val="TAC"/>
            </w:pPr>
          </w:p>
        </w:tc>
        <w:tc>
          <w:tcPr>
            <w:tcW w:w="783" w:type="dxa"/>
            <w:vMerge/>
            <w:textDirection w:val="btLr"/>
          </w:tcPr>
          <w:p w14:paraId="383661BB" w14:textId="77777777" w:rsidR="00503F5E" w:rsidRPr="00990B12" w:rsidRDefault="00503F5E" w:rsidP="00503F5E">
            <w:pPr>
              <w:pStyle w:val="TAC"/>
            </w:pPr>
          </w:p>
        </w:tc>
        <w:tc>
          <w:tcPr>
            <w:tcW w:w="1719" w:type="dxa"/>
            <w:tcMar>
              <w:left w:w="45" w:type="dxa"/>
              <w:right w:w="45" w:type="dxa"/>
            </w:tcMar>
          </w:tcPr>
          <w:p w14:paraId="19500925" w14:textId="77777777" w:rsidR="00503F5E" w:rsidRPr="00990B12" w:rsidRDefault="00503F5E" w:rsidP="00503F5E">
            <w:pPr>
              <w:pStyle w:val="TAC"/>
            </w:pPr>
            <w:r w:rsidRPr="00990B12">
              <w:t>QPSK</w:t>
            </w:r>
          </w:p>
        </w:tc>
        <w:tc>
          <w:tcPr>
            <w:tcW w:w="1658" w:type="dxa"/>
            <w:tcMar>
              <w:left w:w="45" w:type="dxa"/>
              <w:right w:w="45" w:type="dxa"/>
            </w:tcMar>
            <w:vAlign w:val="center"/>
          </w:tcPr>
          <w:p w14:paraId="2E7B8B7C"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54A2F2FB"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A506659" w14:textId="77777777" w:rsidR="00503F5E" w:rsidRPr="00990B12" w:rsidRDefault="00503F5E" w:rsidP="00503F5E">
            <w:pPr>
              <w:pStyle w:val="TAC"/>
              <w:rPr>
                <w:lang w:eastAsia="zh-CN"/>
              </w:rPr>
            </w:pPr>
            <w:r w:rsidRPr="00990B12">
              <w:rPr>
                <w:lang w:eastAsia="zh-CN"/>
              </w:rPr>
              <w:t>6@12 (A2)</w:t>
            </w:r>
          </w:p>
        </w:tc>
      </w:tr>
      <w:tr w:rsidR="00503F5E" w:rsidRPr="00990B12" w14:paraId="742E7D8F" w14:textId="77777777" w:rsidTr="00187E4B">
        <w:trPr>
          <w:trHeight w:val="227"/>
        </w:trPr>
        <w:tc>
          <w:tcPr>
            <w:tcW w:w="14230" w:type="dxa"/>
            <w:gridSpan w:val="10"/>
            <w:tcMar>
              <w:left w:w="28" w:type="dxa"/>
              <w:right w:w="28" w:type="dxa"/>
            </w:tcMar>
            <w:vAlign w:val="center"/>
          </w:tcPr>
          <w:p w14:paraId="74E0EE9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t>Table 6.2.3.4.1-</w:t>
      </w:r>
      <w:r w:rsidRPr="00990B12">
        <w:rPr>
          <w:lang w:eastAsia="zh-CN"/>
        </w:rPr>
        <w:t>5</w:t>
      </w:r>
      <w:r w:rsidRPr="00990B12">
        <w:t>: Test Configuration table 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68347BD2" w14:textId="0ED65DCB" w:rsidR="007B2486" w:rsidRPr="00990B12" w:rsidRDefault="00503F5E" w:rsidP="003012E0">
            <w:pPr>
              <w:pStyle w:val="TAL"/>
              <w:ind w:left="400"/>
            </w:pPr>
            <w:r w:rsidRPr="00503F5E">
              <w:t>(See Freq column)</w:t>
            </w:r>
          </w:p>
        </w:tc>
      </w:tr>
      <w:tr w:rsidR="007B2486" w:rsidRPr="00990B12" w14:paraId="3244861D" w14:textId="77777777" w:rsidTr="00094F20">
        <w:trPr>
          <w:trHeight w:val="152"/>
        </w:trPr>
        <w:tc>
          <w:tcPr>
            <w:tcW w:w="8515" w:type="dxa"/>
            <w:gridSpan w:val="7"/>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tcMar>
              <w:left w:w="28" w:type="dxa"/>
              <w:right w:w="28" w:type="dxa"/>
            </w:tcMar>
            <w:vAlign w:val="center"/>
          </w:tcPr>
          <w:p w14:paraId="793FD2E4"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09ACECC2" w14:textId="77777777" w:rsidTr="00094F20">
        <w:trPr>
          <w:trHeight w:val="152"/>
        </w:trPr>
        <w:tc>
          <w:tcPr>
            <w:tcW w:w="1152" w:type="dxa"/>
            <w:vMerge w:val="restart"/>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tcMar>
              <w:left w:w="28" w:type="dxa"/>
              <w:right w:w="28" w:type="dxa"/>
            </w:tcMar>
            <w:vAlign w:val="center"/>
          </w:tcPr>
          <w:p w14:paraId="4A0380AE" w14:textId="77777777" w:rsidR="007B2486" w:rsidRPr="00990B12" w:rsidRDefault="007B2486" w:rsidP="003012E0">
            <w:pPr>
              <w:pStyle w:val="TAH"/>
            </w:pPr>
          </w:p>
        </w:tc>
        <w:tc>
          <w:tcPr>
            <w:tcW w:w="1392" w:type="dxa"/>
            <w:vMerge/>
            <w:tcMar>
              <w:left w:w="28" w:type="dxa"/>
              <w:right w:w="28" w:type="dxa"/>
            </w:tcMar>
            <w:vAlign w:val="center"/>
          </w:tcPr>
          <w:p w14:paraId="036C6184" w14:textId="77777777" w:rsidR="007B2486" w:rsidRPr="00990B12" w:rsidRDefault="007B2486" w:rsidP="003012E0">
            <w:pPr>
              <w:pStyle w:val="TAH"/>
            </w:pPr>
          </w:p>
        </w:tc>
        <w:tc>
          <w:tcPr>
            <w:tcW w:w="959" w:type="dxa"/>
            <w:vMerge/>
            <w:tcMar>
              <w:left w:w="23" w:type="dxa"/>
              <w:right w:w="23" w:type="dxa"/>
            </w:tcMar>
            <w:vAlign w:val="center"/>
          </w:tcPr>
          <w:p w14:paraId="6FE5B14F" w14:textId="77777777" w:rsidR="007B2486" w:rsidRPr="00990B12" w:rsidRDefault="007B2486" w:rsidP="003012E0">
            <w:pPr>
              <w:pStyle w:val="TAH"/>
            </w:pPr>
          </w:p>
        </w:tc>
        <w:tc>
          <w:tcPr>
            <w:tcW w:w="1392" w:type="dxa"/>
            <w:vMerge/>
            <w:tcMar>
              <w:left w:w="23" w:type="dxa"/>
              <w:right w:w="23" w:type="dxa"/>
            </w:tcMar>
            <w:vAlign w:val="center"/>
          </w:tcPr>
          <w:p w14:paraId="59D011EB" w14:textId="77777777" w:rsidR="007B2486" w:rsidRPr="00990B12" w:rsidRDefault="007B2486" w:rsidP="003012E0">
            <w:pPr>
              <w:pStyle w:val="TAH"/>
            </w:pPr>
          </w:p>
        </w:tc>
        <w:tc>
          <w:tcPr>
            <w:tcW w:w="1118" w:type="dxa"/>
            <w:vMerge/>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tcMar>
              <w:left w:w="28" w:type="dxa"/>
              <w:right w:w="28" w:type="dxa"/>
            </w:tcMar>
            <w:vAlign w:val="center"/>
          </w:tcPr>
          <w:p w14:paraId="1C90A168" w14:textId="77777777" w:rsidR="007B2486" w:rsidRPr="00990B12" w:rsidRDefault="007B2486" w:rsidP="003012E0">
            <w:pPr>
              <w:pStyle w:val="TAC"/>
            </w:pPr>
          </w:p>
        </w:tc>
        <w:tc>
          <w:tcPr>
            <w:tcW w:w="1392" w:type="dxa"/>
            <w:vMerge/>
            <w:tcMar>
              <w:left w:w="28" w:type="dxa"/>
              <w:right w:w="28" w:type="dxa"/>
            </w:tcMar>
            <w:vAlign w:val="center"/>
          </w:tcPr>
          <w:p w14:paraId="738CC50E" w14:textId="77777777" w:rsidR="007B2486" w:rsidRPr="00990B12" w:rsidRDefault="007B2486" w:rsidP="003012E0">
            <w:pPr>
              <w:pStyle w:val="TAC"/>
            </w:pPr>
          </w:p>
        </w:tc>
        <w:tc>
          <w:tcPr>
            <w:tcW w:w="959" w:type="dxa"/>
            <w:vMerge/>
            <w:tcMar>
              <w:left w:w="23" w:type="dxa"/>
              <w:right w:w="23" w:type="dxa"/>
            </w:tcMar>
            <w:vAlign w:val="center"/>
          </w:tcPr>
          <w:p w14:paraId="7A70A5B7" w14:textId="77777777" w:rsidR="007B2486" w:rsidRPr="00990B12" w:rsidRDefault="007B2486" w:rsidP="003012E0">
            <w:pPr>
              <w:pStyle w:val="TAC"/>
            </w:pPr>
          </w:p>
        </w:tc>
        <w:tc>
          <w:tcPr>
            <w:tcW w:w="1392" w:type="dxa"/>
            <w:vMerge/>
            <w:tcMar>
              <w:left w:w="23" w:type="dxa"/>
              <w:right w:w="23" w:type="dxa"/>
            </w:tcMar>
            <w:vAlign w:val="center"/>
          </w:tcPr>
          <w:p w14:paraId="4E925298" w14:textId="77777777" w:rsidR="007B2486" w:rsidRPr="00990B12" w:rsidRDefault="007B2486" w:rsidP="003012E0">
            <w:pPr>
              <w:pStyle w:val="TAC"/>
            </w:pPr>
          </w:p>
        </w:tc>
        <w:tc>
          <w:tcPr>
            <w:tcW w:w="1118" w:type="dxa"/>
            <w:vMerge/>
            <w:tcMar>
              <w:left w:w="45" w:type="dxa"/>
              <w:right w:w="45" w:type="dxa"/>
            </w:tcMar>
            <w:vAlign w:val="center"/>
          </w:tcPr>
          <w:p w14:paraId="5E776776" w14:textId="77777777" w:rsidR="007B2486" w:rsidRPr="00990B12" w:rsidRDefault="007B2486" w:rsidP="003012E0">
            <w:pPr>
              <w:pStyle w:val="TAH"/>
            </w:pPr>
          </w:p>
        </w:tc>
        <w:tc>
          <w:tcPr>
            <w:tcW w:w="2502" w:type="dxa"/>
            <w:gridSpan w:val="2"/>
            <w:vMerge/>
            <w:textDirection w:val="btLr"/>
            <w:vAlign w:val="center"/>
          </w:tcPr>
          <w:p w14:paraId="25C8F655" w14:textId="77777777" w:rsidR="007B2486" w:rsidRPr="00990B12" w:rsidRDefault="007B2486" w:rsidP="003012E0">
            <w:pPr>
              <w:pStyle w:val="TAC"/>
            </w:pPr>
          </w:p>
        </w:tc>
        <w:tc>
          <w:tcPr>
            <w:tcW w:w="1658" w:type="dxa"/>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vAlign w:val="center"/>
          </w:tcPr>
          <w:p w14:paraId="4D340129" w14:textId="77777777" w:rsidR="007B2486" w:rsidRPr="00990B12" w:rsidRDefault="007B2486" w:rsidP="003012E0">
            <w:pPr>
              <w:pStyle w:val="TAH"/>
            </w:pPr>
            <w:r w:rsidRPr="00990B12">
              <w:t>SCS 30 kHz</w:t>
            </w:r>
          </w:p>
        </w:tc>
        <w:tc>
          <w:tcPr>
            <w:tcW w:w="2072" w:type="dxa"/>
            <w:vAlign w:val="center"/>
          </w:tcPr>
          <w:p w14:paraId="5F1D5D3B" w14:textId="77777777" w:rsidR="007B2486" w:rsidRPr="00990B12" w:rsidRDefault="007B2486" w:rsidP="003012E0">
            <w:pPr>
              <w:pStyle w:val="TAH"/>
            </w:pPr>
            <w:r w:rsidRPr="00990B12">
              <w:t>SCS 60 kHz</w:t>
            </w:r>
          </w:p>
        </w:tc>
      </w:tr>
      <w:tr w:rsidR="00503F5E" w:rsidRPr="00990B12" w14:paraId="3A453C8D" w14:textId="77777777" w:rsidTr="00094F20">
        <w:trPr>
          <w:trHeight w:val="152"/>
        </w:trPr>
        <w:tc>
          <w:tcPr>
            <w:tcW w:w="1152" w:type="dxa"/>
            <w:tcMar>
              <w:left w:w="28" w:type="dxa"/>
              <w:right w:w="28" w:type="dxa"/>
            </w:tcMar>
          </w:tcPr>
          <w:p w14:paraId="6B5FA54B" w14:textId="77777777" w:rsidR="00503F5E" w:rsidRPr="00990B12" w:rsidRDefault="00503F5E" w:rsidP="00503F5E">
            <w:pPr>
              <w:pStyle w:val="TAC"/>
            </w:pPr>
            <w:r w:rsidRPr="00990B12">
              <w:t>1</w:t>
            </w:r>
          </w:p>
        </w:tc>
        <w:tc>
          <w:tcPr>
            <w:tcW w:w="1392" w:type="dxa"/>
            <w:tcMar>
              <w:left w:w="28" w:type="dxa"/>
              <w:right w:w="28" w:type="dxa"/>
            </w:tcMar>
          </w:tcPr>
          <w:p w14:paraId="4F552A54" w14:textId="50D8FC14"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38AD2C2E"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6684C0B1"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DE13A4B"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1486099E" w14:textId="77777777" w:rsidR="00503F5E" w:rsidRPr="00990B12" w:rsidRDefault="00503F5E" w:rsidP="00503F5E">
            <w:pPr>
              <w:pStyle w:val="TAC"/>
            </w:pPr>
            <w:r w:rsidRPr="00990B12">
              <w:t>QPSK</w:t>
            </w:r>
          </w:p>
        </w:tc>
        <w:tc>
          <w:tcPr>
            <w:tcW w:w="1658" w:type="dxa"/>
            <w:tcMar>
              <w:left w:w="45" w:type="dxa"/>
              <w:right w:w="45" w:type="dxa"/>
            </w:tcMar>
          </w:tcPr>
          <w:p w14:paraId="752BB8FA" w14:textId="77777777" w:rsidR="00503F5E" w:rsidRPr="00990B12" w:rsidRDefault="00503F5E" w:rsidP="00503F5E">
            <w:pPr>
              <w:pStyle w:val="TAC"/>
              <w:rPr>
                <w:lang w:eastAsia="zh-CN"/>
              </w:rPr>
            </w:pPr>
            <w:r w:rsidRPr="00990B12">
              <w:t>Edge_1RB_left</w:t>
            </w:r>
            <w:r w:rsidRPr="00990B12">
              <w:rPr>
                <w:lang w:eastAsia="zh-CN"/>
              </w:rPr>
              <w:t xml:space="preserve"> (A1)</w:t>
            </w:r>
          </w:p>
        </w:tc>
        <w:tc>
          <w:tcPr>
            <w:tcW w:w="1985" w:type="dxa"/>
          </w:tcPr>
          <w:p w14:paraId="29645312" w14:textId="77777777" w:rsidR="00503F5E" w:rsidRPr="00990B12" w:rsidRDefault="00503F5E" w:rsidP="00503F5E">
            <w:pPr>
              <w:pStyle w:val="TAC"/>
              <w:rPr>
                <w:lang w:eastAsia="zh-CN"/>
              </w:rPr>
            </w:pPr>
            <w:r w:rsidRPr="00990B12">
              <w:rPr>
                <w:lang w:eastAsia="zh-CN"/>
              </w:rPr>
              <w:t>N/A</w:t>
            </w:r>
          </w:p>
        </w:tc>
        <w:tc>
          <w:tcPr>
            <w:tcW w:w="2072" w:type="dxa"/>
          </w:tcPr>
          <w:p w14:paraId="08D3A3F2" w14:textId="77777777" w:rsidR="00503F5E" w:rsidRPr="00990B12" w:rsidRDefault="00503F5E" w:rsidP="00503F5E">
            <w:pPr>
              <w:pStyle w:val="TAC"/>
            </w:pPr>
            <w:r w:rsidRPr="00990B12">
              <w:rPr>
                <w:lang w:eastAsia="zh-CN"/>
              </w:rPr>
              <w:t>N/A</w:t>
            </w:r>
          </w:p>
        </w:tc>
      </w:tr>
      <w:tr w:rsidR="00503F5E" w:rsidRPr="00990B12" w14:paraId="7163AB81" w14:textId="77777777" w:rsidTr="00094F20">
        <w:trPr>
          <w:trHeight w:val="152"/>
        </w:trPr>
        <w:tc>
          <w:tcPr>
            <w:tcW w:w="1152" w:type="dxa"/>
            <w:tcMar>
              <w:left w:w="28" w:type="dxa"/>
              <w:right w:w="28" w:type="dxa"/>
            </w:tcMar>
          </w:tcPr>
          <w:p w14:paraId="0D30CB90"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23FDFABA" w14:textId="2F4B621C"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18879E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4BB86B1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503F5E" w:rsidRPr="00990B12" w:rsidRDefault="00503F5E" w:rsidP="00503F5E">
            <w:pPr>
              <w:pStyle w:val="TAH"/>
            </w:pPr>
          </w:p>
        </w:tc>
        <w:tc>
          <w:tcPr>
            <w:tcW w:w="783" w:type="dxa"/>
            <w:vMerge/>
            <w:textDirection w:val="btLr"/>
            <w:vAlign w:val="center"/>
          </w:tcPr>
          <w:p w14:paraId="3A8BAD34" w14:textId="77777777" w:rsidR="00503F5E" w:rsidRPr="00990B12" w:rsidRDefault="00503F5E" w:rsidP="00503F5E">
            <w:pPr>
              <w:pStyle w:val="TAC"/>
            </w:pPr>
          </w:p>
        </w:tc>
        <w:tc>
          <w:tcPr>
            <w:tcW w:w="1719" w:type="dxa"/>
            <w:tcMar>
              <w:left w:w="45" w:type="dxa"/>
              <w:right w:w="45" w:type="dxa"/>
            </w:tcMar>
          </w:tcPr>
          <w:p w14:paraId="1B80823A" w14:textId="77777777" w:rsidR="00503F5E" w:rsidRPr="00990B12" w:rsidRDefault="00503F5E" w:rsidP="00503F5E">
            <w:pPr>
              <w:pStyle w:val="TAC"/>
            </w:pPr>
            <w:r w:rsidRPr="00990B12">
              <w:t>QPSK</w:t>
            </w:r>
          </w:p>
        </w:tc>
        <w:tc>
          <w:tcPr>
            <w:tcW w:w="1658" w:type="dxa"/>
            <w:tcMar>
              <w:left w:w="45" w:type="dxa"/>
              <w:right w:w="45" w:type="dxa"/>
            </w:tcMar>
          </w:tcPr>
          <w:p w14:paraId="2C10B8D9"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890252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CED946B" w14:textId="77777777" w:rsidR="00503F5E" w:rsidRPr="00990B12" w:rsidRDefault="00503F5E" w:rsidP="00503F5E">
            <w:pPr>
              <w:pStyle w:val="TAC"/>
              <w:rPr>
                <w:lang w:eastAsia="zh-CN"/>
              </w:rPr>
            </w:pPr>
            <w:r w:rsidRPr="00990B12">
              <w:rPr>
                <w:lang w:eastAsia="zh-CN"/>
              </w:rPr>
              <w:t>N/A</w:t>
            </w:r>
          </w:p>
        </w:tc>
      </w:tr>
      <w:tr w:rsidR="00503F5E" w:rsidRPr="00990B12" w14:paraId="033B4B2F" w14:textId="77777777" w:rsidTr="00B7162E">
        <w:trPr>
          <w:trHeight w:val="152"/>
        </w:trPr>
        <w:tc>
          <w:tcPr>
            <w:tcW w:w="1152" w:type="dxa"/>
            <w:tcMar>
              <w:left w:w="28" w:type="dxa"/>
              <w:right w:w="28" w:type="dxa"/>
            </w:tcMar>
          </w:tcPr>
          <w:p w14:paraId="17B75D97"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708E28B8" w14:textId="79FF93A6"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18BD03E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264B35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503F5E" w:rsidRPr="00990B12" w:rsidRDefault="00503F5E" w:rsidP="00503F5E">
            <w:pPr>
              <w:pStyle w:val="TAH"/>
            </w:pPr>
          </w:p>
        </w:tc>
        <w:tc>
          <w:tcPr>
            <w:tcW w:w="783" w:type="dxa"/>
            <w:vMerge/>
            <w:textDirection w:val="btLr"/>
            <w:vAlign w:val="center"/>
          </w:tcPr>
          <w:p w14:paraId="4B5427F6" w14:textId="77777777" w:rsidR="00503F5E" w:rsidRPr="00990B12" w:rsidRDefault="00503F5E" w:rsidP="00503F5E">
            <w:pPr>
              <w:pStyle w:val="TAC"/>
            </w:pPr>
          </w:p>
        </w:tc>
        <w:tc>
          <w:tcPr>
            <w:tcW w:w="1719" w:type="dxa"/>
            <w:tcMar>
              <w:left w:w="45" w:type="dxa"/>
              <w:right w:w="45" w:type="dxa"/>
            </w:tcMar>
          </w:tcPr>
          <w:p w14:paraId="768DE2E1" w14:textId="77777777" w:rsidR="00503F5E" w:rsidRPr="00990B12" w:rsidRDefault="00503F5E" w:rsidP="00503F5E">
            <w:pPr>
              <w:pStyle w:val="TAC"/>
            </w:pPr>
            <w:r w:rsidRPr="00990B12">
              <w:t>QPSK</w:t>
            </w:r>
          </w:p>
        </w:tc>
        <w:tc>
          <w:tcPr>
            <w:tcW w:w="1658" w:type="dxa"/>
            <w:tcMar>
              <w:left w:w="45" w:type="dxa"/>
              <w:right w:w="45" w:type="dxa"/>
            </w:tcMar>
          </w:tcPr>
          <w:p w14:paraId="3C45BBC3" w14:textId="77777777" w:rsidR="00503F5E" w:rsidRPr="00990B12" w:rsidRDefault="00503F5E" w:rsidP="00503F5E">
            <w:pPr>
              <w:pStyle w:val="TAC"/>
            </w:pPr>
            <w:r w:rsidRPr="00990B12">
              <w:t>Outer_Full</w:t>
            </w:r>
            <w:r w:rsidRPr="00990B12">
              <w:rPr>
                <w:lang w:eastAsia="zh-CN"/>
              </w:rPr>
              <w:t xml:space="preserve"> (A3)</w:t>
            </w:r>
          </w:p>
        </w:tc>
        <w:tc>
          <w:tcPr>
            <w:tcW w:w="1985" w:type="dxa"/>
          </w:tcPr>
          <w:p w14:paraId="5A410294" w14:textId="5F59C54F" w:rsidR="00503F5E" w:rsidRPr="00990B12" w:rsidRDefault="00503F5E" w:rsidP="00503F5E">
            <w:pPr>
              <w:pStyle w:val="TAC"/>
              <w:rPr>
                <w:lang w:eastAsia="zh-CN"/>
              </w:rPr>
            </w:pPr>
            <w:r w:rsidRPr="006C2D34">
              <w:rPr>
                <w:rFonts w:hint="eastAsia"/>
                <w:lang w:eastAsia="ja-JP"/>
              </w:rPr>
              <w:t>N/A</w:t>
            </w:r>
          </w:p>
        </w:tc>
        <w:tc>
          <w:tcPr>
            <w:tcW w:w="2072" w:type="dxa"/>
          </w:tcPr>
          <w:p w14:paraId="0B0CC056" w14:textId="11F35C24" w:rsidR="00503F5E" w:rsidRPr="00990B12" w:rsidRDefault="00503F5E" w:rsidP="00503F5E">
            <w:pPr>
              <w:pStyle w:val="TAC"/>
              <w:rPr>
                <w:lang w:eastAsia="zh-CN"/>
              </w:rPr>
            </w:pPr>
            <w:r w:rsidRPr="006C2D34">
              <w:rPr>
                <w:rFonts w:hint="eastAsia"/>
                <w:lang w:eastAsia="ja-JP"/>
              </w:rPr>
              <w:t>N/A</w:t>
            </w:r>
          </w:p>
        </w:tc>
      </w:tr>
      <w:tr w:rsidR="00503F5E" w:rsidRPr="00990B12" w14:paraId="5AB27978" w14:textId="77777777" w:rsidTr="00094F20">
        <w:trPr>
          <w:trHeight w:val="227"/>
        </w:trPr>
        <w:tc>
          <w:tcPr>
            <w:tcW w:w="1152" w:type="dxa"/>
            <w:tcMar>
              <w:left w:w="28" w:type="dxa"/>
              <w:right w:w="28" w:type="dxa"/>
            </w:tcMar>
          </w:tcPr>
          <w:p w14:paraId="37CB393E" w14:textId="0AD3A511" w:rsidR="00503F5E" w:rsidRPr="00990B12" w:rsidRDefault="00503F5E" w:rsidP="00503F5E">
            <w:pPr>
              <w:pStyle w:val="TAC"/>
            </w:pPr>
            <w:r w:rsidRPr="00990B12">
              <w:t>4</w:t>
            </w:r>
          </w:p>
        </w:tc>
        <w:tc>
          <w:tcPr>
            <w:tcW w:w="1392" w:type="dxa"/>
            <w:tcMar>
              <w:left w:w="28" w:type="dxa"/>
              <w:right w:w="28" w:type="dxa"/>
            </w:tcMar>
          </w:tcPr>
          <w:p w14:paraId="0A5FDC5D" w14:textId="5CD05272" w:rsidR="00503F5E" w:rsidRPr="00990B12" w:rsidRDefault="00503F5E" w:rsidP="00503F5E">
            <w:pPr>
              <w:pStyle w:val="TAC"/>
            </w:pPr>
            <w:r w:rsidRPr="00D514F2">
              <w:rPr>
                <w:lang w:eastAsia="ja-JP"/>
              </w:rPr>
              <w:t>Low</w:t>
            </w:r>
          </w:p>
        </w:tc>
        <w:tc>
          <w:tcPr>
            <w:tcW w:w="959" w:type="dxa"/>
            <w:tcMar>
              <w:left w:w="23" w:type="dxa"/>
              <w:right w:w="23" w:type="dxa"/>
            </w:tcMar>
            <w:vAlign w:val="center"/>
          </w:tcPr>
          <w:p w14:paraId="1A959149"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76F36B84"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7370AA86"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44AD562" w14:textId="77777777" w:rsidR="00503F5E" w:rsidRPr="00990B12" w:rsidRDefault="00503F5E" w:rsidP="00503F5E">
            <w:pPr>
              <w:pStyle w:val="TAC"/>
            </w:pPr>
            <w:r w:rsidRPr="00990B12">
              <w:t>CP-OFDM</w:t>
            </w:r>
          </w:p>
        </w:tc>
        <w:tc>
          <w:tcPr>
            <w:tcW w:w="1719" w:type="dxa"/>
            <w:tcMar>
              <w:left w:w="45" w:type="dxa"/>
              <w:right w:w="45" w:type="dxa"/>
            </w:tcMar>
          </w:tcPr>
          <w:p w14:paraId="05E8F070" w14:textId="77777777" w:rsidR="00503F5E" w:rsidRPr="00990B12" w:rsidRDefault="00503F5E" w:rsidP="00503F5E">
            <w:pPr>
              <w:pStyle w:val="TAC"/>
            </w:pPr>
            <w:r w:rsidRPr="00990B12">
              <w:t>QPSK</w:t>
            </w:r>
          </w:p>
        </w:tc>
        <w:tc>
          <w:tcPr>
            <w:tcW w:w="1658" w:type="dxa"/>
            <w:tcMar>
              <w:left w:w="45" w:type="dxa"/>
              <w:right w:w="45" w:type="dxa"/>
            </w:tcMar>
          </w:tcPr>
          <w:p w14:paraId="545CB860" w14:textId="77777777" w:rsidR="00503F5E" w:rsidRPr="00990B12" w:rsidRDefault="00503F5E" w:rsidP="00503F5E">
            <w:pPr>
              <w:pStyle w:val="TAC"/>
            </w:pPr>
            <w:r w:rsidRPr="00990B12">
              <w:t>Edge_1RB_left</w:t>
            </w:r>
            <w:r w:rsidRPr="00990B12">
              <w:rPr>
                <w:lang w:eastAsia="zh-CN"/>
              </w:rPr>
              <w:t xml:space="preserve"> (A1)</w:t>
            </w:r>
          </w:p>
        </w:tc>
        <w:tc>
          <w:tcPr>
            <w:tcW w:w="1985" w:type="dxa"/>
          </w:tcPr>
          <w:p w14:paraId="041A23DB" w14:textId="77777777" w:rsidR="00503F5E" w:rsidRPr="00990B12" w:rsidRDefault="00503F5E" w:rsidP="00503F5E">
            <w:pPr>
              <w:pStyle w:val="TAC"/>
            </w:pPr>
            <w:r w:rsidRPr="00990B12">
              <w:rPr>
                <w:lang w:eastAsia="zh-CN"/>
              </w:rPr>
              <w:t>N/A</w:t>
            </w:r>
          </w:p>
        </w:tc>
        <w:tc>
          <w:tcPr>
            <w:tcW w:w="2072" w:type="dxa"/>
          </w:tcPr>
          <w:p w14:paraId="79DE2806" w14:textId="77777777" w:rsidR="00503F5E" w:rsidRPr="00990B12" w:rsidRDefault="00503F5E" w:rsidP="00503F5E">
            <w:pPr>
              <w:pStyle w:val="TAC"/>
            </w:pPr>
            <w:r w:rsidRPr="00990B12">
              <w:rPr>
                <w:lang w:eastAsia="zh-CN"/>
              </w:rPr>
              <w:t>N/A</w:t>
            </w:r>
          </w:p>
        </w:tc>
      </w:tr>
      <w:tr w:rsidR="00503F5E" w:rsidRPr="00990B12" w14:paraId="1E658C63" w14:textId="77777777" w:rsidTr="00094F20">
        <w:trPr>
          <w:trHeight w:val="227"/>
        </w:trPr>
        <w:tc>
          <w:tcPr>
            <w:tcW w:w="1152" w:type="dxa"/>
            <w:tcMar>
              <w:left w:w="28" w:type="dxa"/>
              <w:right w:w="28" w:type="dxa"/>
            </w:tcMar>
          </w:tcPr>
          <w:p w14:paraId="0BEAE436" w14:textId="74702A5B" w:rsidR="00503F5E" w:rsidRPr="00990B12" w:rsidRDefault="00503F5E" w:rsidP="00503F5E">
            <w:pPr>
              <w:pStyle w:val="TAC"/>
              <w:rPr>
                <w:lang w:eastAsia="zh-CN"/>
              </w:rPr>
            </w:pPr>
            <w:r w:rsidRPr="00990B12">
              <w:t>5</w:t>
            </w:r>
          </w:p>
        </w:tc>
        <w:tc>
          <w:tcPr>
            <w:tcW w:w="1392" w:type="dxa"/>
            <w:tcMar>
              <w:left w:w="28" w:type="dxa"/>
              <w:right w:w="28" w:type="dxa"/>
            </w:tcMar>
          </w:tcPr>
          <w:p w14:paraId="4D41A982" w14:textId="3EF7C518"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B10BB69"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7BF2AD8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503F5E" w:rsidRPr="00990B12" w:rsidRDefault="00503F5E" w:rsidP="00503F5E">
            <w:pPr>
              <w:pStyle w:val="TAC"/>
            </w:pPr>
          </w:p>
        </w:tc>
        <w:tc>
          <w:tcPr>
            <w:tcW w:w="783" w:type="dxa"/>
            <w:vMerge/>
            <w:textDirection w:val="btLr"/>
          </w:tcPr>
          <w:p w14:paraId="623EC9A8" w14:textId="77777777" w:rsidR="00503F5E" w:rsidRPr="00990B12" w:rsidRDefault="00503F5E" w:rsidP="00503F5E">
            <w:pPr>
              <w:pStyle w:val="TAC"/>
            </w:pPr>
          </w:p>
        </w:tc>
        <w:tc>
          <w:tcPr>
            <w:tcW w:w="1719" w:type="dxa"/>
            <w:tcMar>
              <w:left w:w="45" w:type="dxa"/>
              <w:right w:w="45" w:type="dxa"/>
            </w:tcMar>
          </w:tcPr>
          <w:p w14:paraId="1DCB1217" w14:textId="77777777" w:rsidR="00503F5E" w:rsidRPr="00990B12" w:rsidRDefault="00503F5E" w:rsidP="00503F5E">
            <w:pPr>
              <w:pStyle w:val="TAC"/>
            </w:pPr>
            <w:r w:rsidRPr="00990B12">
              <w:t>QPSK</w:t>
            </w:r>
          </w:p>
        </w:tc>
        <w:tc>
          <w:tcPr>
            <w:tcW w:w="1658" w:type="dxa"/>
            <w:tcMar>
              <w:left w:w="45" w:type="dxa"/>
              <w:right w:w="45" w:type="dxa"/>
            </w:tcMar>
          </w:tcPr>
          <w:p w14:paraId="1281D0F4"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939D6E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5AF5AFC9" w14:textId="77777777" w:rsidR="00503F5E" w:rsidRPr="00990B12" w:rsidRDefault="00503F5E" w:rsidP="00503F5E">
            <w:pPr>
              <w:pStyle w:val="TAC"/>
              <w:rPr>
                <w:lang w:eastAsia="zh-CN"/>
              </w:rPr>
            </w:pPr>
            <w:r w:rsidRPr="00990B12">
              <w:rPr>
                <w:lang w:eastAsia="zh-CN"/>
              </w:rPr>
              <w:t>N/A</w:t>
            </w:r>
          </w:p>
        </w:tc>
      </w:tr>
      <w:tr w:rsidR="00503F5E" w:rsidRPr="00990B12" w14:paraId="0C8A169F" w14:textId="77777777" w:rsidTr="00B7162E">
        <w:trPr>
          <w:trHeight w:val="227"/>
        </w:trPr>
        <w:tc>
          <w:tcPr>
            <w:tcW w:w="1152" w:type="dxa"/>
            <w:tcMar>
              <w:left w:w="28" w:type="dxa"/>
              <w:right w:w="28" w:type="dxa"/>
            </w:tcMar>
          </w:tcPr>
          <w:p w14:paraId="38C767B0" w14:textId="0E15D335" w:rsidR="00503F5E" w:rsidRPr="00990B12" w:rsidRDefault="00503F5E" w:rsidP="00503F5E">
            <w:pPr>
              <w:pStyle w:val="TAC"/>
              <w:rPr>
                <w:lang w:eastAsia="zh-CN"/>
              </w:rPr>
            </w:pPr>
            <w:r w:rsidRPr="00990B12">
              <w:t>6</w:t>
            </w:r>
          </w:p>
        </w:tc>
        <w:tc>
          <w:tcPr>
            <w:tcW w:w="1392" w:type="dxa"/>
            <w:tcMar>
              <w:left w:w="28" w:type="dxa"/>
              <w:right w:w="28" w:type="dxa"/>
            </w:tcMar>
          </w:tcPr>
          <w:p w14:paraId="54E1ADD8" w14:textId="4250EFDA"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70D7085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466E4E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503F5E" w:rsidRPr="00990B12" w:rsidRDefault="00503F5E" w:rsidP="00503F5E">
            <w:pPr>
              <w:pStyle w:val="TAC"/>
            </w:pPr>
          </w:p>
        </w:tc>
        <w:tc>
          <w:tcPr>
            <w:tcW w:w="783" w:type="dxa"/>
            <w:vMerge/>
            <w:textDirection w:val="btLr"/>
          </w:tcPr>
          <w:p w14:paraId="7C43718D" w14:textId="77777777" w:rsidR="00503F5E" w:rsidRPr="00990B12" w:rsidRDefault="00503F5E" w:rsidP="00503F5E">
            <w:pPr>
              <w:pStyle w:val="TAC"/>
            </w:pPr>
          </w:p>
        </w:tc>
        <w:tc>
          <w:tcPr>
            <w:tcW w:w="1719" w:type="dxa"/>
            <w:tcMar>
              <w:left w:w="45" w:type="dxa"/>
              <w:right w:w="45" w:type="dxa"/>
            </w:tcMar>
          </w:tcPr>
          <w:p w14:paraId="426818D9" w14:textId="77777777" w:rsidR="00503F5E" w:rsidRPr="00990B12" w:rsidRDefault="00503F5E" w:rsidP="00503F5E">
            <w:pPr>
              <w:pStyle w:val="TAC"/>
            </w:pPr>
            <w:r w:rsidRPr="00990B12">
              <w:t>QPSK</w:t>
            </w:r>
          </w:p>
        </w:tc>
        <w:tc>
          <w:tcPr>
            <w:tcW w:w="1658" w:type="dxa"/>
            <w:tcMar>
              <w:left w:w="45" w:type="dxa"/>
              <w:right w:w="45" w:type="dxa"/>
            </w:tcMar>
          </w:tcPr>
          <w:p w14:paraId="2E8E0297" w14:textId="77777777" w:rsidR="00503F5E" w:rsidRPr="00990B12" w:rsidRDefault="00503F5E" w:rsidP="00503F5E">
            <w:pPr>
              <w:pStyle w:val="TAC"/>
              <w:rPr>
                <w:lang w:eastAsia="zh-CN"/>
              </w:rPr>
            </w:pPr>
            <w:r w:rsidRPr="00990B12">
              <w:t>Outer_Full</w:t>
            </w:r>
            <w:r w:rsidRPr="00990B12">
              <w:rPr>
                <w:lang w:eastAsia="zh-CN"/>
              </w:rPr>
              <w:t xml:space="preserve"> (A3)</w:t>
            </w:r>
          </w:p>
        </w:tc>
        <w:tc>
          <w:tcPr>
            <w:tcW w:w="1985" w:type="dxa"/>
          </w:tcPr>
          <w:p w14:paraId="190638D1" w14:textId="65175955" w:rsidR="00503F5E" w:rsidRPr="00990B12" w:rsidRDefault="00503F5E" w:rsidP="00503F5E">
            <w:pPr>
              <w:pStyle w:val="TAC"/>
              <w:rPr>
                <w:lang w:eastAsia="zh-CN"/>
              </w:rPr>
            </w:pPr>
            <w:r w:rsidRPr="008909AB">
              <w:rPr>
                <w:rFonts w:hint="eastAsia"/>
                <w:lang w:eastAsia="ja-JP"/>
              </w:rPr>
              <w:t>N/A</w:t>
            </w:r>
          </w:p>
        </w:tc>
        <w:tc>
          <w:tcPr>
            <w:tcW w:w="2072" w:type="dxa"/>
          </w:tcPr>
          <w:p w14:paraId="1EBE7B3A" w14:textId="4BCB0D6F" w:rsidR="00503F5E" w:rsidRPr="00990B12" w:rsidRDefault="00503F5E" w:rsidP="00503F5E">
            <w:pPr>
              <w:pStyle w:val="TAC"/>
              <w:rPr>
                <w:lang w:eastAsia="zh-CN"/>
              </w:rPr>
            </w:pPr>
            <w:r w:rsidRPr="008909AB">
              <w:rPr>
                <w:rFonts w:hint="eastAsia"/>
                <w:lang w:eastAsia="ja-JP"/>
              </w:rPr>
              <w:t>N/A</w:t>
            </w:r>
          </w:p>
        </w:tc>
      </w:tr>
      <w:tr w:rsidR="007B2486" w:rsidRPr="00990B12" w14:paraId="20E80FC3" w14:textId="77777777" w:rsidTr="00094F20">
        <w:trPr>
          <w:trHeight w:val="227"/>
        </w:trPr>
        <w:tc>
          <w:tcPr>
            <w:tcW w:w="14230" w:type="dxa"/>
            <w:gridSpan w:val="10"/>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3012E0">
            <w:pPr>
              <w:pStyle w:val="TAH"/>
            </w:pPr>
          </w:p>
        </w:tc>
        <w:tc>
          <w:tcPr>
            <w:tcW w:w="1392" w:type="dxa"/>
            <w:vMerge/>
            <w:tcMar>
              <w:left w:w="28" w:type="dxa"/>
              <w:right w:w="28" w:type="dxa"/>
            </w:tcMar>
            <w:vAlign w:val="center"/>
          </w:tcPr>
          <w:p w14:paraId="5799F1E7" w14:textId="77777777" w:rsidR="007B2486" w:rsidRPr="00990B12" w:rsidRDefault="007B2486" w:rsidP="003012E0">
            <w:pPr>
              <w:pStyle w:val="TAH"/>
            </w:pPr>
          </w:p>
        </w:tc>
        <w:tc>
          <w:tcPr>
            <w:tcW w:w="959" w:type="dxa"/>
            <w:vMerge/>
            <w:tcMar>
              <w:left w:w="23" w:type="dxa"/>
              <w:right w:w="23" w:type="dxa"/>
            </w:tcMar>
            <w:vAlign w:val="center"/>
          </w:tcPr>
          <w:p w14:paraId="47E1FCAA" w14:textId="77777777" w:rsidR="007B2486" w:rsidRPr="00990B12" w:rsidRDefault="007B2486" w:rsidP="003012E0">
            <w:pPr>
              <w:pStyle w:val="TAH"/>
            </w:pPr>
          </w:p>
        </w:tc>
        <w:tc>
          <w:tcPr>
            <w:tcW w:w="1392" w:type="dxa"/>
            <w:vMerge/>
            <w:tcMar>
              <w:left w:w="23" w:type="dxa"/>
              <w:right w:w="23" w:type="dxa"/>
            </w:tcMar>
            <w:vAlign w:val="center"/>
          </w:tcPr>
          <w:p w14:paraId="43A6E61E" w14:textId="77777777" w:rsidR="007B2486" w:rsidRPr="00990B12" w:rsidRDefault="007B2486" w:rsidP="003012E0">
            <w:pPr>
              <w:pStyle w:val="TAH"/>
            </w:pPr>
          </w:p>
        </w:tc>
        <w:tc>
          <w:tcPr>
            <w:tcW w:w="1118" w:type="dxa"/>
            <w:vMerge/>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3012E0">
            <w:pPr>
              <w:pStyle w:val="TAC"/>
            </w:pPr>
          </w:p>
        </w:tc>
        <w:tc>
          <w:tcPr>
            <w:tcW w:w="1392" w:type="dxa"/>
            <w:vMerge/>
            <w:tcMar>
              <w:left w:w="28" w:type="dxa"/>
              <w:right w:w="28" w:type="dxa"/>
            </w:tcMar>
            <w:vAlign w:val="center"/>
          </w:tcPr>
          <w:p w14:paraId="38C0D08C" w14:textId="77777777" w:rsidR="007B2486" w:rsidRPr="00990B12" w:rsidRDefault="007B2486" w:rsidP="003012E0">
            <w:pPr>
              <w:pStyle w:val="TAC"/>
            </w:pPr>
          </w:p>
        </w:tc>
        <w:tc>
          <w:tcPr>
            <w:tcW w:w="959" w:type="dxa"/>
            <w:vMerge/>
            <w:tcMar>
              <w:left w:w="23" w:type="dxa"/>
              <w:right w:w="23" w:type="dxa"/>
            </w:tcMar>
            <w:vAlign w:val="center"/>
          </w:tcPr>
          <w:p w14:paraId="580D4B4C" w14:textId="77777777" w:rsidR="007B2486" w:rsidRPr="00990B12" w:rsidRDefault="007B2486" w:rsidP="003012E0">
            <w:pPr>
              <w:pStyle w:val="TAC"/>
            </w:pPr>
          </w:p>
        </w:tc>
        <w:tc>
          <w:tcPr>
            <w:tcW w:w="1392" w:type="dxa"/>
            <w:vMerge/>
            <w:tcMar>
              <w:left w:w="23" w:type="dxa"/>
              <w:right w:w="23" w:type="dxa"/>
            </w:tcMar>
            <w:vAlign w:val="center"/>
          </w:tcPr>
          <w:p w14:paraId="110E848B" w14:textId="77777777" w:rsidR="007B2486" w:rsidRPr="00990B12" w:rsidRDefault="007B2486" w:rsidP="003012E0">
            <w:pPr>
              <w:pStyle w:val="TAC"/>
            </w:pPr>
          </w:p>
        </w:tc>
        <w:tc>
          <w:tcPr>
            <w:tcW w:w="1118" w:type="dxa"/>
            <w:vMerge/>
            <w:tcMar>
              <w:left w:w="45" w:type="dxa"/>
              <w:right w:w="45" w:type="dxa"/>
            </w:tcMar>
            <w:vAlign w:val="center"/>
          </w:tcPr>
          <w:p w14:paraId="74FF8B7B" w14:textId="77777777" w:rsidR="007B2486" w:rsidRPr="00990B12" w:rsidRDefault="007B2486" w:rsidP="003012E0">
            <w:pPr>
              <w:pStyle w:val="TAH"/>
            </w:pPr>
          </w:p>
        </w:tc>
        <w:tc>
          <w:tcPr>
            <w:tcW w:w="2502" w:type="dxa"/>
            <w:gridSpan w:val="2"/>
            <w:vMerge/>
            <w:textDirection w:val="btLr"/>
            <w:vAlign w:val="center"/>
          </w:tcPr>
          <w:p w14:paraId="0A96D65D" w14:textId="77777777" w:rsidR="007B2486" w:rsidRPr="00990B12" w:rsidRDefault="007B2486" w:rsidP="003012E0">
            <w:pPr>
              <w:pStyle w:val="TAC"/>
            </w:pPr>
          </w:p>
        </w:tc>
        <w:tc>
          <w:tcPr>
            <w:tcW w:w="1658" w:type="dxa"/>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vAlign w:val="center"/>
          </w:tcPr>
          <w:p w14:paraId="3CF7E94F" w14:textId="77777777" w:rsidR="007B2486" w:rsidRPr="00990B12" w:rsidRDefault="007B2486" w:rsidP="003012E0">
            <w:pPr>
              <w:pStyle w:val="TAH"/>
            </w:pPr>
            <w:r w:rsidRPr="00990B12">
              <w:t>SCS 30 kHz</w:t>
            </w:r>
          </w:p>
        </w:tc>
        <w:tc>
          <w:tcPr>
            <w:tcW w:w="2072" w:type="dxa"/>
            <w:vAlign w:val="center"/>
          </w:tcPr>
          <w:p w14:paraId="0DBE4342" w14:textId="77777777" w:rsidR="007B2486" w:rsidRPr="00990B12" w:rsidRDefault="007B2486" w:rsidP="003012E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A97636">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011F53">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900883">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5A1582">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230B35AE" w14:textId="77777777" w:rsidR="00727EA7" w:rsidRPr="00990B12" w:rsidRDefault="00727EA7" w:rsidP="001E28C0"/>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lang w:eastAsia="en-GB"/>
        </w:rPr>
      </w:pPr>
      <w:r w:rsidRPr="00990B12">
        <w:t>6.</w:t>
      </w:r>
      <w:r w:rsidRPr="00990B12">
        <w:tab/>
      </w:r>
      <w:r w:rsidR="00985B24" w:rsidRPr="00990B12">
        <w:rPr>
          <w:rFonts w:eastAsia="Malgun Gothic"/>
          <w:lang w:eastAsia="en-GB"/>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58" w:name="_CR6_2_3_4_2"/>
      <w:bookmarkStart w:id="859" w:name="_Toc210629011"/>
      <w:bookmarkEnd w:id="858"/>
      <w:r w:rsidRPr="00990B12">
        <w:t>6.2.3.4.2</w:t>
      </w:r>
      <w:r w:rsidRPr="00990B12">
        <w:tab/>
      </w:r>
      <w:r w:rsidRPr="00990B12">
        <w:rPr>
          <w:lang w:eastAsia="fr-FR"/>
        </w:rPr>
        <w:t>Test procedure</w:t>
      </w:r>
      <w:bookmarkEnd w:id="859"/>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60" w:name="_CR6_2_3_4_3"/>
      <w:bookmarkStart w:id="861" w:name="_Toc210629012"/>
      <w:bookmarkEnd w:id="860"/>
      <w:r w:rsidRPr="00990B12">
        <w:t>6.2.3.4.3</w:t>
      </w:r>
      <w:r w:rsidRPr="00990B12">
        <w:tab/>
      </w:r>
      <w:r w:rsidRPr="00990B12">
        <w:rPr>
          <w:lang w:eastAsia="fr-FR"/>
        </w:rPr>
        <w:t>Message contents</w:t>
      </w:r>
      <w:bookmarkEnd w:id="861"/>
    </w:p>
    <w:p w14:paraId="0249DFDE" w14:textId="30A37AE6" w:rsidR="002E0E9B" w:rsidRPr="00990B12" w:rsidRDefault="002E0E9B" w:rsidP="002600C1">
      <w:pPr>
        <w:pStyle w:val="H6"/>
        <w:rPr>
          <w:lang w:eastAsia="fr-FR"/>
        </w:rPr>
      </w:pPr>
      <w:bookmarkStart w:id="862" w:name="_CR6_2_3_4_3_1"/>
      <w:r w:rsidRPr="00990B12">
        <w:t>6.2.3.4.3</w:t>
      </w:r>
      <w:r w:rsidRPr="00990B12">
        <w:rPr>
          <w:rFonts w:eastAsia="PingFang TC"/>
        </w:rPr>
        <w:t>.1</w:t>
      </w:r>
      <w:r w:rsidRPr="00990B12">
        <w:tab/>
        <w:t>Message contents exceptions for network signalling value "NS_100"</w:t>
      </w:r>
    </w:p>
    <w:bookmarkEnd w:id="862"/>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63" w:name="_CRTable6_2_3_4_3_11"/>
      <w:r w:rsidRPr="00990B12">
        <w:t xml:space="preserve">Table </w:t>
      </w:r>
      <w:bookmarkEnd w:id="863"/>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77777777" w:rsidR="002E0E9B" w:rsidRPr="00990B12" w:rsidRDefault="002E0E9B" w:rsidP="002E0E9B">
      <w:pPr>
        <w:pStyle w:val="H6"/>
      </w:pPr>
      <w:bookmarkStart w:id="864" w:name="_CR6_2_3_4_3_2"/>
      <w:r w:rsidRPr="00990B12">
        <w:t>6.2.3.4.3.2</w:t>
      </w:r>
      <w:r w:rsidRPr="00990B12">
        <w:tab/>
        <w:t>Message contents exceptions for network signalling value "NS_24"</w:t>
      </w:r>
    </w:p>
    <w:bookmarkEnd w:id="864"/>
    <w:p w14:paraId="675A3836" w14:textId="77777777" w:rsidR="002E0E9B" w:rsidRPr="00990B12" w:rsidRDefault="002E0E9B" w:rsidP="002E0E9B">
      <w:pPr>
        <w:pStyle w:val="B1"/>
      </w:pPr>
      <w:r w:rsidRPr="00990B12">
        <w:t>1.</w:t>
      </w:r>
      <w:r w:rsidRPr="00990B12">
        <w:tab/>
        <w:t xml:space="preserve">Information element additionalSpectrumEmission is set to NS_24.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7777777" w:rsidR="002E0E9B" w:rsidRPr="00990B12" w:rsidRDefault="002E0E9B" w:rsidP="002E0E9B">
      <w:pPr>
        <w:pStyle w:val="TH"/>
      </w:pPr>
      <w:bookmarkStart w:id="865" w:name="_CRTable6_2_3_4_3_21"/>
      <w:r w:rsidRPr="00990B12">
        <w:t xml:space="preserve">Table </w:t>
      </w:r>
      <w:bookmarkEnd w:id="865"/>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r w:rsidRPr="00990B12">
              <w:t>additionalSpectrumEmission</w:t>
            </w:r>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r w:rsidRPr="00990B12">
        <w:t xml:space="preserve">Table </w:t>
      </w:r>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r w:rsidRPr="00990B12">
              <w:t>additionalSpectrumEmission</w:t>
            </w:r>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r w:rsidRPr="00990B12">
        <w:t xml:space="preserve">Table </w:t>
      </w:r>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r w:rsidRPr="00990B12">
              <w:t>additionalSpectrumEmission</w:t>
            </w:r>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Message contents exceptions for network signalling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Information element additionalSpectrumEmission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r w:rsidRPr="006E75B2">
        <w:rPr>
          <w:lang w:val="fr-FR"/>
        </w:rPr>
        <w:t xml:space="preserve">Table </w:t>
      </w:r>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05123CE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r w:rsidRPr="006E75B2">
        <w:rPr>
          <w:lang w:val="fr-FR"/>
        </w:rPr>
        <w:t>6.2.3.4.3.7</w:t>
      </w:r>
      <w:r w:rsidRPr="006E75B2">
        <w:rPr>
          <w:lang w:val="fr-FR"/>
        </w:rPr>
        <w:tab/>
        <w:t>Message contents exceptions for network signalling value "NS_</w:t>
      </w:r>
      <w:r w:rsidRPr="006E75B2">
        <w:rPr>
          <w:lang w:val="fr-FR" w:eastAsia="zh-CN"/>
        </w:rPr>
        <w:t>12N</w:t>
      </w:r>
      <w:r w:rsidRPr="006E75B2">
        <w:rPr>
          <w:lang w:val="fr-FR"/>
        </w:rPr>
        <w:t>"</w:t>
      </w:r>
    </w:p>
    <w:p w14:paraId="31069B7D" w14:textId="77777777" w:rsidR="00896730" w:rsidRPr="006E75B2" w:rsidRDefault="00896730" w:rsidP="00896730">
      <w:pPr>
        <w:ind w:left="568" w:hanging="284"/>
      </w:pPr>
      <w:r w:rsidRPr="006E75B2">
        <w:t>1.</w:t>
      </w:r>
      <w:r w:rsidRPr="006E75B2">
        <w:tab/>
        <w:t>Information element additionalSpectrumEmission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r w:rsidRPr="006E75B2">
        <w:rPr>
          <w:lang w:val="fr-FR"/>
        </w:rPr>
        <w:t xml:space="preserve">Table </w:t>
      </w:r>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773C5E09"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057B78AB" w14:textId="77777777" w:rsidR="00412815" w:rsidRPr="00990B12" w:rsidRDefault="00412815" w:rsidP="0002370F">
      <w:pPr>
        <w:pStyle w:val="Heading4"/>
      </w:pPr>
      <w:bookmarkStart w:id="866" w:name="_CR6_2_3_5"/>
      <w:bookmarkStart w:id="867" w:name="_Toc210629013"/>
      <w:bookmarkEnd w:id="866"/>
      <w:r w:rsidRPr="00990B12">
        <w:t>6.2.3.5</w:t>
      </w:r>
      <w:r w:rsidRPr="00990B12">
        <w:tab/>
        <w:t>Test requirement</w:t>
      </w:r>
      <w:bookmarkEnd w:id="867"/>
    </w:p>
    <w:p w14:paraId="4F0F4AE6" w14:textId="5BAFF543" w:rsidR="00134158" w:rsidRPr="00990B12" w:rsidRDefault="00134158" w:rsidP="00134158">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68" w:name="_CRTable6_2_3_51"/>
      <w:r w:rsidRPr="00990B12">
        <w:t xml:space="preserve">Table </w:t>
      </w:r>
      <w:bookmarkEnd w:id="868"/>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869" w:name="_CRTable6_2_3_52"/>
      <w:r w:rsidRPr="00990B12">
        <w:t xml:space="preserve">Table </w:t>
      </w:r>
      <w:bookmarkEnd w:id="869"/>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77777777" w:rsidR="00134158" w:rsidRPr="00990B12" w:rsidRDefault="00134158" w:rsidP="00134158">
      <w:pPr>
        <w:pStyle w:val="TH"/>
      </w:pPr>
      <w:bookmarkStart w:id="870" w:name="_CRTable6_2_3_53"/>
      <w:r w:rsidRPr="00990B12">
        <w:t xml:space="preserve">Table </w:t>
      </w:r>
      <w:bookmarkEnd w:id="870"/>
      <w:r w:rsidRPr="00990B12">
        <w:rPr>
          <w:lang w:eastAsia="zh-CN"/>
        </w:rPr>
        <w:t>6.2.3.5-3</w:t>
      </w:r>
      <w:r w:rsidRPr="00990B12">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871" w:name="_CR6_2_4"/>
      <w:bookmarkStart w:id="872" w:name="_Toc137543589"/>
      <w:bookmarkEnd w:id="871"/>
      <w:r w:rsidRPr="00990B12">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39"/>
        <w:gridCol w:w="972"/>
        <w:gridCol w:w="872"/>
        <w:gridCol w:w="851"/>
        <w:gridCol w:w="857"/>
        <w:gridCol w:w="1167"/>
        <w:gridCol w:w="1153"/>
        <w:gridCol w:w="739"/>
        <w:gridCol w:w="1138"/>
        <w:gridCol w:w="1140"/>
      </w:tblGrid>
      <w:tr w:rsidR="00697624" w:rsidRPr="00990B12" w14:paraId="0302F59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3012E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3012E0">
            <w:pPr>
              <w:pStyle w:val="TAH"/>
            </w:pPr>
            <w:r w:rsidRPr="00990B12">
              <w:t>Upper limit (dBm)</w:t>
            </w:r>
          </w:p>
        </w:tc>
        <w:tc>
          <w:tcPr>
            <w:tcW w:w="592"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1B1FEF" w:rsidRPr="00990B12" w14:paraId="0EA68BE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1B1FEF">
        <w:trPr>
          <w:trHeight w:val="269"/>
          <w:jc w:val="center"/>
        </w:trPr>
        <w:tc>
          <w:tcPr>
            <w:tcW w:w="383"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3012E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3012E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r w:rsidRPr="00990B12">
        <w:t xml:space="preserve">Table </w:t>
      </w:r>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3012E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Pr="00990B12" w:rsidRDefault="00697624" w:rsidP="00697624"/>
    <w:p w14:paraId="47B70F0F" w14:textId="5B7947B6" w:rsidR="006572B9" w:rsidRPr="00990B12" w:rsidRDefault="006572B9" w:rsidP="006572B9">
      <w:pPr>
        <w:pStyle w:val="Heading3"/>
      </w:pPr>
      <w:bookmarkStart w:id="873" w:name="_Toc210629014"/>
      <w:r w:rsidRPr="00990B12">
        <w:t>6.2.4</w:t>
      </w:r>
      <w:r w:rsidRPr="00990B12">
        <w:tab/>
        <w:t>Configured transmitted power</w:t>
      </w:r>
      <w:bookmarkEnd w:id="783"/>
      <w:bookmarkEnd w:id="784"/>
      <w:bookmarkEnd w:id="785"/>
      <w:bookmarkEnd w:id="786"/>
      <w:bookmarkEnd w:id="787"/>
      <w:bookmarkEnd w:id="788"/>
      <w:bookmarkEnd w:id="789"/>
      <w:bookmarkEnd w:id="790"/>
      <w:bookmarkEnd w:id="791"/>
      <w:bookmarkEnd w:id="792"/>
      <w:bookmarkEnd w:id="872"/>
      <w:bookmarkEnd w:id="873"/>
    </w:p>
    <w:p w14:paraId="0FF19900" w14:textId="77777777" w:rsidR="00B44CCD" w:rsidRPr="00990B12" w:rsidRDefault="00B44CCD" w:rsidP="0002370F">
      <w:pPr>
        <w:pStyle w:val="Heading4"/>
      </w:pPr>
      <w:bookmarkStart w:id="874" w:name="_CR6_2_4_1"/>
      <w:bookmarkStart w:id="875" w:name="_Toc210629015"/>
      <w:bookmarkEnd w:id="874"/>
      <w:r w:rsidRPr="00990B12">
        <w:t>6.2.4.1</w:t>
      </w:r>
      <w:r w:rsidRPr="00990B12">
        <w:tab/>
        <w:t>Test purpose</w:t>
      </w:r>
      <w:bookmarkEnd w:id="875"/>
    </w:p>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876" w:name="_CR6_2_4_2"/>
      <w:bookmarkStart w:id="877" w:name="_Toc210629016"/>
      <w:bookmarkEnd w:id="876"/>
      <w:r w:rsidRPr="00990B12">
        <w:t>6.2.4.2</w:t>
      </w:r>
      <w:r w:rsidRPr="00990B12">
        <w:tab/>
      </w:r>
      <w:r w:rsidRPr="00990B12">
        <w:rPr>
          <w:lang w:eastAsia="fr-FR"/>
        </w:rPr>
        <w:t>Test applicability</w:t>
      </w:r>
      <w:bookmarkEnd w:id="877"/>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878" w:name="_CR6_2_4_3"/>
      <w:bookmarkStart w:id="879" w:name="_Toc210629017"/>
      <w:bookmarkEnd w:id="878"/>
      <w:r w:rsidRPr="00990B12">
        <w:t>6.2.4.3</w:t>
      </w:r>
      <w:r w:rsidRPr="00990B12">
        <w:tab/>
      </w:r>
      <w:r w:rsidRPr="00990B12">
        <w:rPr>
          <w:lang w:eastAsia="fr-FR"/>
        </w:rPr>
        <w:t>Minimum conformance requirements</w:t>
      </w:r>
      <w:bookmarkEnd w:id="879"/>
    </w:p>
    <w:p w14:paraId="50364B40" w14:textId="794068CB" w:rsidR="00B44CCD" w:rsidRPr="00990B12" w:rsidRDefault="00B44CCD" w:rsidP="00B44CCD">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880" w:name="_CR6_2_4_4"/>
      <w:bookmarkStart w:id="881" w:name="_Toc210629018"/>
      <w:bookmarkEnd w:id="880"/>
      <w:r w:rsidRPr="00990B12">
        <w:rPr>
          <w:rFonts w:eastAsia="MS Mincho"/>
        </w:rPr>
        <w:t>6.2.4.4</w:t>
      </w:r>
      <w:r w:rsidRPr="00990B12">
        <w:rPr>
          <w:rFonts w:eastAsia="MS Mincho"/>
        </w:rPr>
        <w:tab/>
      </w:r>
      <w:r w:rsidRPr="00990B12">
        <w:t>Test description</w:t>
      </w:r>
      <w:bookmarkEnd w:id="881"/>
    </w:p>
    <w:p w14:paraId="2DE42CCD" w14:textId="77777777" w:rsidR="00B44CCD" w:rsidRPr="00990B12" w:rsidRDefault="00B44CCD" w:rsidP="0002370F">
      <w:pPr>
        <w:pStyle w:val="Heading5"/>
      </w:pPr>
      <w:bookmarkStart w:id="882" w:name="_CR6_2_4_4_1"/>
      <w:bookmarkStart w:id="883" w:name="_Toc210629019"/>
      <w:bookmarkEnd w:id="882"/>
      <w:r w:rsidRPr="00990B12">
        <w:t>6.2.4.4.1</w:t>
      </w:r>
      <w:r w:rsidRPr="00990B12">
        <w:tab/>
        <w:t>Initial condition</w:t>
      </w:r>
      <w:bookmarkEnd w:id="883"/>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884" w:name="_CRTable6_2_4_4_11"/>
      <w:r w:rsidRPr="00990B12">
        <w:t xml:space="preserve">Table </w:t>
      </w:r>
      <w:bookmarkEnd w:id="884"/>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lang w:eastAsia="en-GB"/>
        </w:rPr>
      </w:pPr>
      <w:r w:rsidRPr="00990B12">
        <w:t>6.</w:t>
      </w:r>
      <w:r w:rsidRPr="00990B12">
        <w:tab/>
      </w:r>
      <w:r w:rsidR="005D4A8C" w:rsidRPr="00990B12">
        <w:rPr>
          <w:rFonts w:eastAsia="Malgun Gothic"/>
          <w:lang w:eastAsia="en-GB"/>
        </w:rPr>
        <w:t xml:space="preserve">UE location according to TS 38.508-1 [12] clause </w:t>
      </w:r>
      <w:r w:rsidR="00200146" w:rsidRPr="00200146">
        <w:rPr>
          <w:rFonts w:eastAsia="Malgun Gothic"/>
          <w:lang w:eastAsia="en-GB"/>
        </w:rPr>
        <w:t>5.6.1</w:t>
      </w:r>
      <w:r w:rsidR="005D4A8C" w:rsidRPr="00990B12">
        <w:rPr>
          <w:rFonts w:eastAsia="Malgun Gothic"/>
          <w:lang w:eastAsia="en-GB"/>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990B12">
        <w:rPr>
          <w:color w:val="000000" w:themeColor="text1"/>
        </w:rPr>
        <w:t>.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885" w:name="_CR6_2_4_4_2"/>
      <w:bookmarkStart w:id="886" w:name="_Toc210629020"/>
      <w:bookmarkEnd w:id="885"/>
      <w:r w:rsidRPr="00990B12">
        <w:t>6.2.4.4.2</w:t>
      </w:r>
      <w:r w:rsidRPr="00990B12">
        <w:tab/>
        <w:t>Test procedure</w:t>
      </w:r>
      <w:bookmarkEnd w:id="886"/>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77777777"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990B12" w:rsidRDefault="00B44CCD" w:rsidP="0002370F">
      <w:pPr>
        <w:pStyle w:val="Heading5"/>
      </w:pPr>
      <w:bookmarkStart w:id="887" w:name="_CR6_2_4_4_3"/>
      <w:bookmarkStart w:id="888" w:name="_Toc210629021"/>
      <w:bookmarkEnd w:id="887"/>
      <w:r w:rsidRPr="00990B12">
        <w:t>6.2.4.4.3</w:t>
      </w:r>
      <w:r w:rsidRPr="00990B12">
        <w:tab/>
        <w:t>Message contents</w:t>
      </w:r>
      <w:bookmarkEnd w:id="888"/>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889" w:name="_CRTable6_2_4_4_30"/>
      <w:r w:rsidRPr="00990B12">
        <w:t xml:space="preserve">Table </w:t>
      </w:r>
      <w:bookmarkEnd w:id="889"/>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890" w:name="_CRTable6_2_4_4_31"/>
      <w:r w:rsidRPr="00990B12">
        <w:t xml:space="preserve">Table </w:t>
      </w:r>
      <w:bookmarkEnd w:id="890"/>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891" w:name="_CRTable6_2_4_4_32"/>
      <w:r w:rsidRPr="00990B12">
        <w:t xml:space="preserve">Table </w:t>
      </w:r>
      <w:bookmarkEnd w:id="891"/>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892" w:name="_CRTable6_2_4_4_33"/>
      <w:r w:rsidRPr="00990B12">
        <w:t xml:space="preserve">Table </w:t>
      </w:r>
      <w:bookmarkEnd w:id="892"/>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893" w:name="_CRTable6_2_4_4_34"/>
      <w:r w:rsidRPr="00990B12">
        <w:t xml:space="preserve">Table </w:t>
      </w:r>
      <w:bookmarkEnd w:id="893"/>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77777777" w:rsidR="00B44CCD" w:rsidRPr="00990B12" w:rsidRDefault="00B44CCD" w:rsidP="00B44CCD">
      <w:pPr>
        <w:pStyle w:val="TH"/>
      </w:pPr>
      <w:bookmarkStart w:id="894" w:name="_CRTable6_2_4_4_35"/>
      <w:r w:rsidRPr="00990B12">
        <w:t xml:space="preserve">Table </w:t>
      </w:r>
      <w:bookmarkEnd w:id="894"/>
      <w:r w:rsidRPr="00990B12">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990B12" w14:paraId="179485D7" w14:textId="77777777" w:rsidTr="008D0E0E">
        <w:trPr>
          <w:jc w:val="center"/>
        </w:trPr>
        <w:tc>
          <w:tcPr>
            <w:tcW w:w="9747" w:type="dxa"/>
            <w:gridSpan w:val="4"/>
          </w:tcPr>
          <w:p w14:paraId="41488EA1" w14:textId="5C7419C6"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4.6.3-167</w:t>
            </w:r>
          </w:p>
        </w:tc>
      </w:tr>
      <w:tr w:rsidR="00B44CCD" w:rsidRPr="00990B12" w14:paraId="210EABF2" w14:textId="77777777" w:rsidTr="008D0E0E">
        <w:trPr>
          <w:jc w:val="center"/>
        </w:trPr>
        <w:tc>
          <w:tcPr>
            <w:tcW w:w="4535" w:type="dxa"/>
          </w:tcPr>
          <w:p w14:paraId="37DF4A4B" w14:textId="3F393AC1"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0C31FA23" w14:textId="77777777" w:rsidR="00B44CCD" w:rsidRPr="00990B12" w:rsidRDefault="00B44CCD" w:rsidP="00AE3F12">
            <w:pPr>
              <w:pStyle w:val="TAH"/>
            </w:pPr>
            <w:r w:rsidRPr="00990B12">
              <w:t>Value/remark</w:t>
            </w:r>
          </w:p>
        </w:tc>
        <w:tc>
          <w:tcPr>
            <w:tcW w:w="1700" w:type="dxa"/>
          </w:tcPr>
          <w:p w14:paraId="7455D0DA" w14:textId="77777777" w:rsidR="00B44CCD" w:rsidRPr="00990B12" w:rsidRDefault="00B44CCD" w:rsidP="00AE3F12">
            <w:pPr>
              <w:pStyle w:val="TAH"/>
            </w:pPr>
            <w:r w:rsidRPr="00990B12">
              <w:t>Comment</w:t>
            </w:r>
          </w:p>
        </w:tc>
        <w:tc>
          <w:tcPr>
            <w:tcW w:w="1245" w:type="dxa"/>
          </w:tcPr>
          <w:p w14:paraId="1B3A279E" w14:textId="77777777" w:rsidR="00B44CCD" w:rsidRPr="00990B12" w:rsidRDefault="00B44CCD" w:rsidP="00AE3F12">
            <w:pPr>
              <w:pStyle w:val="TAH"/>
            </w:pPr>
            <w:r w:rsidRPr="00990B12">
              <w:t>Condition</w:t>
            </w:r>
          </w:p>
        </w:tc>
      </w:tr>
      <w:tr w:rsidR="00B44CCD" w:rsidRPr="00990B12" w14:paraId="23C3CF57" w14:textId="77777777" w:rsidTr="008D0E0E">
        <w:trPr>
          <w:jc w:val="center"/>
        </w:trPr>
        <w:tc>
          <w:tcPr>
            <w:tcW w:w="4535" w:type="dxa"/>
          </w:tcPr>
          <w:p w14:paraId="4AE72AB2" w14:textId="55F8D7C4" w:rsidR="00B44CCD" w:rsidRPr="00990B12" w:rsidRDefault="00B44CCD"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2267" w:type="dxa"/>
          </w:tcPr>
          <w:p w14:paraId="215DC8F4" w14:textId="77777777" w:rsidR="00B44CCD" w:rsidRPr="00990B12" w:rsidRDefault="00B44CCD" w:rsidP="00AE3F12">
            <w:pPr>
              <w:pStyle w:val="TAL"/>
            </w:pPr>
          </w:p>
        </w:tc>
        <w:tc>
          <w:tcPr>
            <w:tcW w:w="1700" w:type="dxa"/>
          </w:tcPr>
          <w:p w14:paraId="25F30DC3" w14:textId="77777777" w:rsidR="00B44CCD" w:rsidRPr="00990B12" w:rsidRDefault="00B44CCD" w:rsidP="00AE3F12">
            <w:pPr>
              <w:pStyle w:val="TAL"/>
            </w:pPr>
          </w:p>
        </w:tc>
        <w:tc>
          <w:tcPr>
            <w:tcW w:w="1245" w:type="dxa"/>
          </w:tcPr>
          <w:p w14:paraId="7863B280" w14:textId="77777777" w:rsidR="00B44CCD" w:rsidRPr="00990B12" w:rsidRDefault="00B44CCD" w:rsidP="00AE3F12">
            <w:pPr>
              <w:pStyle w:val="TAL"/>
            </w:pPr>
          </w:p>
        </w:tc>
      </w:tr>
      <w:tr w:rsidR="00B44CCD" w:rsidRPr="00990B12" w14:paraId="7E7AC713" w14:textId="77777777" w:rsidTr="008D0E0E">
        <w:trPr>
          <w:jc w:val="center"/>
        </w:trPr>
        <w:tc>
          <w:tcPr>
            <w:tcW w:w="4535" w:type="dxa"/>
            <w:tcBorders>
              <w:bottom w:val="single" w:sz="4" w:space="0" w:color="auto"/>
            </w:tcBorders>
          </w:tcPr>
          <w:p w14:paraId="29F5F361" w14:textId="2D2C7B0D" w:rsidR="00B44CCD" w:rsidRPr="00990B12" w:rsidRDefault="008D0E0E" w:rsidP="00AE3F12">
            <w:pPr>
              <w:pStyle w:val="TAL"/>
            </w:pPr>
            <w:r w:rsidRPr="00990B12">
              <w:t xml:space="preserve">  </w:t>
            </w:r>
            <w:r w:rsidR="00B44CCD" w:rsidRPr="00990B12">
              <w:t>uplinkConfig</w:t>
            </w:r>
            <w:r w:rsidRPr="00990B12">
              <w:t xml:space="preserve"> </w:t>
            </w:r>
            <w:r w:rsidR="00B44CCD" w:rsidRPr="00990B12">
              <w:t>SEQUENCE</w:t>
            </w:r>
            <w:r w:rsidRPr="00990B12">
              <w:t xml:space="preserve"> </w:t>
            </w:r>
            <w:r w:rsidR="00B44CCD" w:rsidRPr="00990B12">
              <w:t>{</w:t>
            </w:r>
          </w:p>
        </w:tc>
        <w:tc>
          <w:tcPr>
            <w:tcW w:w="2267" w:type="dxa"/>
          </w:tcPr>
          <w:p w14:paraId="5B86A19C" w14:textId="77777777" w:rsidR="00B44CCD" w:rsidRPr="00990B12" w:rsidRDefault="00B44CCD" w:rsidP="00AE3F12">
            <w:pPr>
              <w:pStyle w:val="TAL"/>
            </w:pPr>
          </w:p>
        </w:tc>
        <w:tc>
          <w:tcPr>
            <w:tcW w:w="1700" w:type="dxa"/>
          </w:tcPr>
          <w:p w14:paraId="56F2C18D" w14:textId="77777777" w:rsidR="00B44CCD" w:rsidRPr="00990B12" w:rsidRDefault="00B44CCD" w:rsidP="00AE3F12">
            <w:pPr>
              <w:pStyle w:val="TAL"/>
            </w:pPr>
          </w:p>
        </w:tc>
        <w:tc>
          <w:tcPr>
            <w:tcW w:w="1245" w:type="dxa"/>
          </w:tcPr>
          <w:p w14:paraId="39F81CEF" w14:textId="77777777" w:rsidR="00B44CCD" w:rsidRPr="00990B12" w:rsidRDefault="00B44CCD" w:rsidP="00AE3F12">
            <w:pPr>
              <w:pStyle w:val="TAL"/>
            </w:pPr>
          </w:p>
        </w:tc>
      </w:tr>
      <w:tr w:rsidR="00B44CCD" w:rsidRPr="00990B12" w14:paraId="6FC7CC53" w14:textId="77777777" w:rsidTr="008D0E0E">
        <w:trPr>
          <w:jc w:val="center"/>
        </w:trPr>
        <w:tc>
          <w:tcPr>
            <w:tcW w:w="4535" w:type="dxa"/>
            <w:tcBorders>
              <w:bottom w:val="nil"/>
            </w:tcBorders>
          </w:tcPr>
          <w:p w14:paraId="47342454" w14:textId="73FB294E" w:rsidR="00B44CCD" w:rsidRPr="00990B12" w:rsidRDefault="008D0E0E" w:rsidP="00AE3F12">
            <w:pPr>
              <w:pStyle w:val="TAL"/>
            </w:pPr>
            <w:r w:rsidRPr="00990B12">
              <w:t xml:space="preserve">    </w:t>
            </w:r>
            <w:r w:rsidR="00B44CCD" w:rsidRPr="00990B12">
              <w:t>powerBoostPi2BPSK</w:t>
            </w:r>
          </w:p>
        </w:tc>
        <w:tc>
          <w:tcPr>
            <w:tcW w:w="2267" w:type="dxa"/>
          </w:tcPr>
          <w:p w14:paraId="3662913E" w14:textId="77777777" w:rsidR="00B44CCD" w:rsidRPr="00990B12" w:rsidRDefault="00B44CCD" w:rsidP="00AE3F12">
            <w:pPr>
              <w:pStyle w:val="TAL"/>
            </w:pPr>
            <w:r w:rsidRPr="00990B12">
              <w:t>0</w:t>
            </w:r>
          </w:p>
        </w:tc>
        <w:tc>
          <w:tcPr>
            <w:tcW w:w="1700" w:type="dxa"/>
          </w:tcPr>
          <w:p w14:paraId="7E6AD27C" w14:textId="77777777" w:rsidR="00B44CCD" w:rsidRPr="00990B12" w:rsidRDefault="00B44CCD" w:rsidP="00AE3F12">
            <w:pPr>
              <w:pStyle w:val="TAL"/>
            </w:pPr>
          </w:p>
        </w:tc>
        <w:tc>
          <w:tcPr>
            <w:tcW w:w="1245" w:type="dxa"/>
          </w:tcPr>
          <w:p w14:paraId="6319CC84" w14:textId="3EABC367" w:rsidR="00B44CCD" w:rsidRPr="00990B12" w:rsidRDefault="00B44CCD" w:rsidP="00AE3F12">
            <w:pPr>
              <w:pStyle w:val="TAL"/>
            </w:pPr>
            <w:r w:rsidRPr="00990B12">
              <w:t>Test</w:t>
            </w:r>
            <w:r w:rsidR="008D0E0E" w:rsidRPr="00990B12">
              <w:t xml:space="preserve"> </w:t>
            </w:r>
            <w:r w:rsidRPr="00990B12">
              <w:t>ID</w:t>
            </w:r>
            <w:r w:rsidR="008D0E0E" w:rsidRPr="00990B12">
              <w:t xml:space="preserve"> </w:t>
            </w:r>
            <w:r w:rsidRPr="00990B12">
              <w:t>1,</w:t>
            </w:r>
            <w:r w:rsidR="008D0E0E" w:rsidRPr="00990B12">
              <w:t xml:space="preserve"> </w:t>
            </w:r>
            <w:r w:rsidRPr="00990B12">
              <w:t>2</w:t>
            </w:r>
          </w:p>
        </w:tc>
      </w:tr>
      <w:tr w:rsidR="00B44CCD" w:rsidRPr="00990B12" w14:paraId="712071C9" w14:textId="77777777" w:rsidTr="008D0E0E">
        <w:trPr>
          <w:jc w:val="center"/>
        </w:trPr>
        <w:tc>
          <w:tcPr>
            <w:tcW w:w="4535" w:type="dxa"/>
          </w:tcPr>
          <w:p w14:paraId="5EF68D54" w14:textId="4503404D" w:rsidR="00B44CCD" w:rsidRPr="00990B12" w:rsidRDefault="008D0E0E" w:rsidP="00AE3F12">
            <w:pPr>
              <w:pStyle w:val="TAL"/>
            </w:pPr>
            <w:r w:rsidRPr="00990B12">
              <w:t xml:space="preserve">  </w:t>
            </w:r>
            <w:r w:rsidR="00B44CCD" w:rsidRPr="00990B12">
              <w:t>}</w:t>
            </w:r>
          </w:p>
        </w:tc>
        <w:tc>
          <w:tcPr>
            <w:tcW w:w="2267" w:type="dxa"/>
          </w:tcPr>
          <w:p w14:paraId="3398AF0D" w14:textId="77777777" w:rsidR="00B44CCD" w:rsidRPr="00990B12" w:rsidRDefault="00B44CCD" w:rsidP="00AE3F12">
            <w:pPr>
              <w:pStyle w:val="TAL"/>
            </w:pPr>
          </w:p>
        </w:tc>
        <w:tc>
          <w:tcPr>
            <w:tcW w:w="1700" w:type="dxa"/>
          </w:tcPr>
          <w:p w14:paraId="03804FE8" w14:textId="77777777" w:rsidR="00B44CCD" w:rsidRPr="00990B12" w:rsidRDefault="00B44CCD" w:rsidP="00AE3F12">
            <w:pPr>
              <w:pStyle w:val="TAL"/>
            </w:pPr>
          </w:p>
        </w:tc>
        <w:tc>
          <w:tcPr>
            <w:tcW w:w="1245" w:type="dxa"/>
          </w:tcPr>
          <w:p w14:paraId="6C862403" w14:textId="77777777" w:rsidR="00B44CCD" w:rsidRPr="00990B12" w:rsidRDefault="00B44CCD" w:rsidP="00AE3F12">
            <w:pPr>
              <w:pStyle w:val="TAL"/>
            </w:pPr>
          </w:p>
        </w:tc>
      </w:tr>
      <w:tr w:rsidR="00B44CCD" w:rsidRPr="00990B12" w14:paraId="547B573C" w14:textId="77777777" w:rsidTr="008D0E0E">
        <w:trPr>
          <w:jc w:val="center"/>
        </w:trPr>
        <w:tc>
          <w:tcPr>
            <w:tcW w:w="4535" w:type="dxa"/>
            <w:tcBorders>
              <w:bottom w:val="single" w:sz="4" w:space="0" w:color="auto"/>
            </w:tcBorders>
          </w:tcPr>
          <w:p w14:paraId="04BA1F0A" w14:textId="77777777" w:rsidR="00B44CCD" w:rsidRPr="00990B12" w:rsidRDefault="00B44CCD" w:rsidP="00AE3F12">
            <w:pPr>
              <w:pStyle w:val="TAL"/>
            </w:pPr>
            <w:r w:rsidRPr="00990B12">
              <w:t>}</w:t>
            </w:r>
          </w:p>
        </w:tc>
        <w:tc>
          <w:tcPr>
            <w:tcW w:w="2267" w:type="dxa"/>
          </w:tcPr>
          <w:p w14:paraId="73456F36" w14:textId="77777777" w:rsidR="00B44CCD" w:rsidRPr="00990B12" w:rsidRDefault="00B44CCD" w:rsidP="00AE3F12">
            <w:pPr>
              <w:pStyle w:val="TAL"/>
            </w:pPr>
          </w:p>
        </w:tc>
        <w:tc>
          <w:tcPr>
            <w:tcW w:w="1700" w:type="dxa"/>
          </w:tcPr>
          <w:p w14:paraId="49C86DBE" w14:textId="77777777" w:rsidR="00B44CCD" w:rsidRPr="00990B12" w:rsidRDefault="00B44CCD" w:rsidP="00AE3F12">
            <w:pPr>
              <w:pStyle w:val="TAL"/>
            </w:pPr>
          </w:p>
        </w:tc>
        <w:tc>
          <w:tcPr>
            <w:tcW w:w="1245" w:type="dxa"/>
          </w:tcPr>
          <w:p w14:paraId="2926E712" w14:textId="77777777" w:rsidR="00B44CCD" w:rsidRPr="00990B12" w:rsidRDefault="00B44CCD" w:rsidP="00AE3F12">
            <w:pPr>
              <w:pStyle w:val="TAL"/>
            </w:pPr>
          </w:p>
        </w:tc>
      </w:tr>
    </w:tbl>
    <w:p w14:paraId="1ACE6D65" w14:textId="77777777" w:rsidR="00B44CCD" w:rsidRPr="00990B12" w:rsidRDefault="00B44CCD" w:rsidP="00B44CCD"/>
    <w:p w14:paraId="7C4771F0" w14:textId="77777777" w:rsidR="00B44CCD" w:rsidRPr="00990B12" w:rsidRDefault="00B44CCD" w:rsidP="0002370F">
      <w:pPr>
        <w:pStyle w:val="Heading4"/>
      </w:pPr>
      <w:bookmarkStart w:id="895" w:name="_CR6_2_4_5"/>
      <w:bookmarkStart w:id="896" w:name="_Toc210629022"/>
      <w:bookmarkEnd w:id="895"/>
      <w:r w:rsidRPr="00990B12">
        <w:t>6.2.4.5</w:t>
      </w:r>
      <w:r w:rsidRPr="00990B12">
        <w:tab/>
        <w:t>Test requirement</w:t>
      </w:r>
      <w:bookmarkEnd w:id="896"/>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897" w:name="_CRTable6_2_4_51"/>
      <w:r w:rsidRPr="00990B12">
        <w:t xml:space="preserve">Table </w:t>
      </w:r>
      <w:bookmarkEnd w:id="897"/>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33B2CB76" w:rsidR="00B44CCD" w:rsidRPr="00990B12" w:rsidRDefault="00B44CCD" w:rsidP="00AE3F12">
            <w:pPr>
              <w:pStyle w:val="TAC"/>
            </w:pPr>
            <w:r w:rsidRPr="00990B12">
              <w:t>Note</w:t>
            </w:r>
            <w:r w:rsidR="008D0E0E" w:rsidRPr="00990B12">
              <w:t xml:space="preserve"> </w:t>
            </w:r>
            <w:r w:rsidRPr="00990B12">
              <w:t>3</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39A52033"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The</w:t>
            </w:r>
            <w:r w:rsidR="008D0E0E" w:rsidRPr="00990B12">
              <w:t xml:space="preserve"> </w:t>
            </w:r>
            <w:r w:rsidR="00B44CCD" w:rsidRPr="00990B12">
              <w:t>maximum</w:t>
            </w:r>
            <w:r w:rsidR="008D0E0E" w:rsidRPr="00990B12">
              <w:t xml:space="preserve"> </w:t>
            </w:r>
            <w:r w:rsidR="00B44CCD" w:rsidRPr="00990B12">
              <w:t>output</w:t>
            </w:r>
            <w:r w:rsidR="008D0E0E" w:rsidRPr="00990B12">
              <w:t xml:space="preserve"> </w:t>
            </w:r>
            <w:r w:rsidR="00B44CCD" w:rsidRPr="00990B12">
              <w:t>power</w:t>
            </w:r>
            <w:r w:rsidR="008D0E0E" w:rsidRPr="00990B12">
              <w:t xml:space="preserve"> </w:t>
            </w:r>
            <w:r w:rsidR="00B44CCD" w:rsidRPr="00990B12">
              <w:t>shall</w:t>
            </w:r>
            <w:r w:rsidR="008D0E0E" w:rsidRPr="00990B12">
              <w:t xml:space="preserve"> </w:t>
            </w:r>
            <w:r w:rsidR="00B44CCD" w:rsidRPr="00990B12">
              <w:t>be</w:t>
            </w:r>
            <w:r w:rsidR="008D0E0E" w:rsidRPr="00990B12">
              <w:t xml:space="preserve"> </w:t>
            </w:r>
            <w:r w:rsidR="00B44CCD" w:rsidRPr="00990B12">
              <w:t>within</w:t>
            </w:r>
            <w:r w:rsidR="008D0E0E" w:rsidRPr="00990B12">
              <w:t xml:space="preserve"> </w:t>
            </w:r>
            <w:r w:rsidR="00B44CCD" w:rsidRPr="00990B12">
              <w:t>the</w:t>
            </w:r>
            <w:r w:rsidR="008D0E0E" w:rsidRPr="00990B12">
              <w:t xml:space="preserve"> </w:t>
            </w:r>
            <w:r w:rsidR="00B44CCD" w:rsidRPr="00990B12">
              <w:t>range</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6.2.4.5-1a.</w:t>
            </w:r>
          </w:p>
        </w:tc>
      </w:tr>
    </w:tbl>
    <w:p w14:paraId="15FF37F1" w14:textId="77777777" w:rsidR="00B44CCD" w:rsidRPr="00990B12" w:rsidRDefault="00B44CCD" w:rsidP="00B44CCD"/>
    <w:p w14:paraId="7B11D850" w14:textId="77777777" w:rsidR="00B44CCD" w:rsidRPr="00990B12" w:rsidRDefault="00B44CCD" w:rsidP="00B44CCD">
      <w:pPr>
        <w:pStyle w:val="TH"/>
      </w:pPr>
      <w:bookmarkStart w:id="898" w:name="_CRTable6_2_4_51a"/>
      <w:r w:rsidRPr="00990B12">
        <w:t xml:space="preserve">Table </w:t>
      </w:r>
      <w:bookmarkEnd w:id="898"/>
      <w:r w:rsidRPr="00990B12">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990B12"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990B12" w:rsidRDefault="00B44CCD" w:rsidP="00AE3F12">
            <w:pPr>
              <w:pStyle w:val="TAH"/>
            </w:pPr>
            <w:r w:rsidRPr="00990B12">
              <w:t>NR</w:t>
            </w:r>
          </w:p>
          <w:p w14:paraId="1BC3BF97" w14:textId="77777777" w:rsidR="00B44CCD" w:rsidRPr="00990B12" w:rsidRDefault="00B44CCD" w:rsidP="00AE3F12">
            <w:pPr>
              <w:pStyle w:val="TAH"/>
            </w:pPr>
            <w:r w:rsidRPr="00990B12">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990B12" w:rsidRDefault="00B44CCD" w:rsidP="00AE3F12">
            <w:pPr>
              <w:pStyle w:val="TAH"/>
            </w:pPr>
            <w:r w:rsidRPr="00990B12">
              <w:t>Tolerance</w:t>
            </w:r>
            <w:r w:rsidR="008D0E0E" w:rsidRPr="00990B12">
              <w:t xml:space="preserve"> </w:t>
            </w:r>
            <w:r w:rsidRPr="00990B12">
              <w:t>(dB)</w:t>
            </w:r>
          </w:p>
        </w:tc>
      </w:tr>
      <w:tr w:rsidR="00B44CCD" w:rsidRPr="00990B12"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990B12" w:rsidRDefault="00B44CCD" w:rsidP="00AE3F12">
            <w:pPr>
              <w:pStyle w:val="TAC"/>
            </w:pPr>
            <w:r w:rsidRPr="00990B12">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990B12" w:rsidRDefault="00B44CCD" w:rsidP="00AE3F12">
            <w:pPr>
              <w:pStyle w:val="TAC"/>
            </w:pPr>
            <w:r w:rsidRPr="00990B12">
              <w:t>20</w:t>
            </w:r>
            <w:r w:rsidR="008D0E0E" w:rsidRPr="00990B12">
              <w:t xml:space="preserve"> </w:t>
            </w:r>
            <w:r w:rsidRPr="00990B12">
              <w:t>dBm</w:t>
            </w:r>
            <w:r w:rsidR="008D0E0E" w:rsidRPr="00990B12">
              <w:t xml:space="preserve"> </w:t>
            </w:r>
            <w:r w:rsidRPr="00990B12">
              <w:t>±(2.5+TT)</w:t>
            </w:r>
          </w:p>
        </w:tc>
      </w:tr>
      <w:tr w:rsidR="00B44CCD" w:rsidRPr="00990B12"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990B12" w:rsidRDefault="00B44CCD" w:rsidP="00AE3F12">
            <w:pPr>
              <w:pStyle w:val="TAC"/>
            </w:pPr>
            <w:r w:rsidRPr="00990B12">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990B12" w:rsidRDefault="00B44CCD" w:rsidP="00AE3F12">
            <w:pPr>
              <w:pStyle w:val="TAC"/>
            </w:pPr>
            <w:r w:rsidRPr="00990B12">
              <w:t>20</w:t>
            </w:r>
            <w:r w:rsidR="008D0E0E" w:rsidRPr="00990B12">
              <w:t xml:space="preserve"> </w:t>
            </w:r>
            <w:r w:rsidRPr="00990B12">
              <w:t>dBm</w:t>
            </w:r>
            <w:r w:rsidR="008D0E0E" w:rsidRPr="00990B12">
              <w:rPr>
                <w:rFonts w:eastAsia="SimSun"/>
                <w:lang w:eastAsia="zh-CN"/>
              </w:rPr>
              <w:t xml:space="preserve"> </w:t>
            </w:r>
            <w:r w:rsidRPr="00990B12">
              <w:t>±(2.5+TT)</w:t>
            </w:r>
          </w:p>
        </w:tc>
      </w:tr>
      <w:tr w:rsidR="00A8593E" w:rsidRPr="00990B12"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990B12" w:rsidRDefault="00A8593E" w:rsidP="00A8593E">
            <w:pPr>
              <w:pStyle w:val="TAC"/>
            </w:pPr>
            <w:r w:rsidRPr="00990B12">
              <w:t>n25</w:t>
            </w:r>
            <w:r w:rsidRPr="00990B12">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990B12" w:rsidRDefault="00A8593E" w:rsidP="00A8593E">
            <w:pPr>
              <w:pStyle w:val="TAC"/>
            </w:pPr>
            <w:r w:rsidRPr="00990B12">
              <w:t>20 dBm</w:t>
            </w:r>
            <w:r w:rsidRPr="00990B12">
              <w:rPr>
                <w:lang w:eastAsia="zh-CN"/>
              </w:rPr>
              <w:t xml:space="preserve"> </w:t>
            </w:r>
            <w:r w:rsidRPr="00990B12">
              <w:t>±(2.5+TT)</w:t>
            </w:r>
          </w:p>
        </w:tc>
      </w:tr>
      <w:tr w:rsidR="00B44CCD" w:rsidRPr="00990B12"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990B12" w:rsidRDefault="00B44CCD" w:rsidP="00AE3F12">
            <w:pPr>
              <w:pStyle w:val="TAN"/>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6.2.4.5-2.</w:t>
            </w:r>
          </w:p>
        </w:tc>
      </w:tr>
    </w:tbl>
    <w:p w14:paraId="0CABB1FF" w14:textId="77777777" w:rsidR="00B44CCD" w:rsidRPr="00990B12" w:rsidRDefault="00B44CCD" w:rsidP="00B44CCD">
      <w:pPr>
        <w:rPr>
          <w:rFonts w:eastAsia="SimSun"/>
          <w:lang w:eastAsia="zh-CN"/>
        </w:rPr>
      </w:pPr>
    </w:p>
    <w:p w14:paraId="1F72AD18" w14:textId="77777777" w:rsidR="00E01FAC" w:rsidRPr="00990B12" w:rsidRDefault="00B44CCD" w:rsidP="00E01FAC">
      <w:pPr>
        <w:pStyle w:val="TH"/>
      </w:pPr>
      <w:bookmarkStart w:id="899" w:name="_CRTable6_2_4_52"/>
      <w:r w:rsidRPr="00990B12">
        <w:t xml:space="preserve">Table </w:t>
      </w:r>
      <w:bookmarkEnd w:id="899"/>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12F23F67" w14:textId="335A3C62" w:rsidR="00B75AF1" w:rsidRPr="00990B12" w:rsidRDefault="00B75AF1" w:rsidP="00B75AF1">
      <w:pPr>
        <w:pStyle w:val="Heading2"/>
      </w:pPr>
      <w:bookmarkStart w:id="900" w:name="_CR6_3"/>
      <w:bookmarkStart w:id="901" w:name="_Toc137543590"/>
      <w:bookmarkStart w:id="902" w:name="_Toc210629023"/>
      <w:bookmarkEnd w:id="900"/>
      <w:r w:rsidRPr="00990B12">
        <w:t>6.3</w:t>
      </w:r>
      <w:r w:rsidRPr="00990B12">
        <w:tab/>
        <w:t>Output power dynamics</w:t>
      </w:r>
      <w:bookmarkEnd w:id="901"/>
      <w:bookmarkEnd w:id="902"/>
    </w:p>
    <w:p w14:paraId="72771088" w14:textId="77777777" w:rsidR="00B75AF1" w:rsidRPr="00990B12" w:rsidRDefault="00B75AF1" w:rsidP="00B75AF1">
      <w:pPr>
        <w:pStyle w:val="Heading3"/>
      </w:pPr>
      <w:bookmarkStart w:id="903" w:name="_CR6_3_1"/>
      <w:bookmarkStart w:id="904" w:name="_Toc27477919"/>
      <w:bookmarkStart w:id="905" w:name="_Toc36226612"/>
      <w:bookmarkStart w:id="906" w:name="_Toc44323869"/>
      <w:bookmarkStart w:id="907" w:name="_Toc52990052"/>
      <w:bookmarkStart w:id="908" w:name="_Toc60823251"/>
      <w:bookmarkStart w:id="909" w:name="_Toc60825173"/>
      <w:bookmarkStart w:id="910" w:name="_Toc69306070"/>
      <w:bookmarkStart w:id="911" w:name="_Toc69309832"/>
      <w:bookmarkStart w:id="912" w:name="_Toc76020147"/>
      <w:bookmarkStart w:id="913" w:name="_Toc83720626"/>
      <w:bookmarkStart w:id="914" w:name="_Toc90916484"/>
      <w:bookmarkStart w:id="915" w:name="_Toc90916681"/>
      <w:bookmarkStart w:id="916" w:name="_Toc90917437"/>
      <w:bookmarkStart w:id="917" w:name="_Toc137543591"/>
      <w:bookmarkStart w:id="918" w:name="_Toc210629024"/>
      <w:bookmarkEnd w:id="903"/>
      <w:r w:rsidRPr="00990B12">
        <w:t>6.3.1</w:t>
      </w:r>
      <w:r w:rsidRPr="00990B12">
        <w:tab/>
      </w:r>
      <w:r w:rsidRPr="00990B12">
        <w:rPr>
          <w:lang w:eastAsia="zh-CN"/>
        </w:rPr>
        <w:t>Mini</w:t>
      </w:r>
      <w:r w:rsidRPr="00990B12">
        <w:t>mum output power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FBB2169" w14:textId="77777777" w:rsidR="00B75AF1" w:rsidRPr="00990B12" w:rsidRDefault="00B75AF1" w:rsidP="0002370F">
      <w:pPr>
        <w:pStyle w:val="Heading4"/>
      </w:pPr>
      <w:bookmarkStart w:id="919" w:name="_CR6_3_1_1"/>
      <w:bookmarkStart w:id="920" w:name="_Toc27477920"/>
      <w:bookmarkStart w:id="921" w:name="_Toc36226613"/>
      <w:bookmarkStart w:id="922" w:name="_Toc44323870"/>
      <w:bookmarkStart w:id="923" w:name="_Toc52990053"/>
      <w:bookmarkStart w:id="924" w:name="_Toc60823252"/>
      <w:bookmarkStart w:id="925" w:name="_Toc60825174"/>
      <w:bookmarkStart w:id="926" w:name="_Toc69306071"/>
      <w:bookmarkStart w:id="927" w:name="_Toc210629025"/>
      <w:bookmarkEnd w:id="919"/>
      <w:r w:rsidRPr="00990B12">
        <w:t>6.3.1.1</w:t>
      </w:r>
      <w:r w:rsidRPr="00990B12">
        <w:tab/>
        <w:t>Test purpose</w:t>
      </w:r>
      <w:bookmarkEnd w:id="920"/>
      <w:bookmarkEnd w:id="921"/>
      <w:bookmarkEnd w:id="922"/>
      <w:bookmarkEnd w:id="923"/>
      <w:bookmarkEnd w:id="924"/>
      <w:bookmarkEnd w:id="925"/>
      <w:bookmarkEnd w:id="926"/>
      <w:bookmarkEnd w:id="927"/>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28" w:name="_CR6_3_1_2"/>
      <w:bookmarkStart w:id="929" w:name="_Toc27477921"/>
      <w:bookmarkStart w:id="930" w:name="_Toc36226614"/>
      <w:bookmarkStart w:id="931" w:name="_Toc44323871"/>
      <w:bookmarkStart w:id="932" w:name="_Toc52990054"/>
      <w:bookmarkStart w:id="933" w:name="_Toc60823253"/>
      <w:bookmarkStart w:id="934" w:name="_Toc60825175"/>
      <w:bookmarkStart w:id="935" w:name="_Toc69306072"/>
      <w:bookmarkStart w:id="936" w:name="_Toc210629026"/>
      <w:bookmarkEnd w:id="928"/>
      <w:r w:rsidRPr="00990B12">
        <w:t>6.3.1.2</w:t>
      </w:r>
      <w:r w:rsidRPr="00990B12">
        <w:tab/>
        <w:t>Test applicability</w:t>
      </w:r>
      <w:bookmarkEnd w:id="929"/>
      <w:bookmarkEnd w:id="930"/>
      <w:bookmarkEnd w:id="931"/>
      <w:bookmarkEnd w:id="932"/>
      <w:bookmarkEnd w:id="933"/>
      <w:bookmarkEnd w:id="934"/>
      <w:bookmarkEnd w:id="935"/>
      <w:bookmarkEnd w:id="936"/>
    </w:p>
    <w:p w14:paraId="51DF705E" w14:textId="77777777" w:rsidR="00B75AF1" w:rsidRPr="00990B12" w:rsidRDefault="00B75AF1" w:rsidP="00B75AF1">
      <w:bookmarkStart w:id="937" w:name="_Toc27477922"/>
      <w:bookmarkStart w:id="938" w:name="_Toc36226615"/>
      <w:bookmarkStart w:id="939" w:name="_Toc44323872"/>
      <w:bookmarkStart w:id="940" w:name="_Toc52990055"/>
      <w:bookmarkStart w:id="941" w:name="_Toc60823254"/>
      <w:bookmarkStart w:id="942" w:name="_Toc60825176"/>
      <w:bookmarkStart w:id="943"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44" w:name="_CR6_3_1_3"/>
      <w:bookmarkStart w:id="945" w:name="_Toc210629027"/>
      <w:bookmarkEnd w:id="944"/>
      <w:r w:rsidRPr="00990B12">
        <w:t>6.3.1.3</w:t>
      </w:r>
      <w:r w:rsidRPr="00990B12">
        <w:tab/>
        <w:t>Minimum conformance requirements</w:t>
      </w:r>
      <w:bookmarkEnd w:id="937"/>
      <w:bookmarkEnd w:id="938"/>
      <w:bookmarkEnd w:id="939"/>
      <w:bookmarkEnd w:id="940"/>
      <w:bookmarkEnd w:id="941"/>
      <w:bookmarkEnd w:id="942"/>
      <w:bookmarkEnd w:id="943"/>
      <w:bookmarkEnd w:id="945"/>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The minimum output power is defined as the mean power in at least one sub-frame 1 ms. The minimum output power shall not exceed the values specified in Table 6.3.1.3-1.</w:t>
      </w:r>
    </w:p>
    <w:p w14:paraId="30ED5093" w14:textId="77777777" w:rsidR="00B75AF1" w:rsidRPr="00990B12" w:rsidRDefault="00B75AF1" w:rsidP="00B75AF1">
      <w:pPr>
        <w:pStyle w:val="TH"/>
      </w:pPr>
      <w:bookmarkStart w:id="946" w:name="_CRTable6_3_1_31"/>
      <w:r w:rsidRPr="00990B12">
        <w:t xml:space="preserve">Table </w:t>
      </w:r>
      <w:bookmarkEnd w:id="946"/>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47" w:name="_CR6_3_1_4"/>
      <w:bookmarkStart w:id="948" w:name="_Toc27477923"/>
      <w:bookmarkStart w:id="949" w:name="_Toc36226616"/>
      <w:bookmarkStart w:id="950" w:name="_Toc44323873"/>
      <w:bookmarkStart w:id="951" w:name="_Toc52990056"/>
      <w:bookmarkStart w:id="952" w:name="_Toc60823255"/>
      <w:bookmarkStart w:id="953" w:name="_Toc60825177"/>
      <w:bookmarkStart w:id="954" w:name="_Toc69306074"/>
      <w:bookmarkStart w:id="955" w:name="_Toc210629028"/>
      <w:bookmarkEnd w:id="947"/>
      <w:r w:rsidRPr="00990B12">
        <w:t>6.3.1.4</w:t>
      </w:r>
      <w:r w:rsidRPr="00990B12">
        <w:tab/>
        <w:t>Test description</w:t>
      </w:r>
      <w:bookmarkEnd w:id="948"/>
      <w:bookmarkEnd w:id="949"/>
      <w:bookmarkEnd w:id="950"/>
      <w:bookmarkEnd w:id="951"/>
      <w:bookmarkEnd w:id="952"/>
      <w:bookmarkEnd w:id="953"/>
      <w:bookmarkEnd w:id="954"/>
      <w:bookmarkEnd w:id="955"/>
    </w:p>
    <w:p w14:paraId="685BE517" w14:textId="77777777" w:rsidR="00B75AF1" w:rsidRPr="00990B12" w:rsidRDefault="00B75AF1" w:rsidP="0002370F">
      <w:pPr>
        <w:pStyle w:val="Heading5"/>
      </w:pPr>
      <w:bookmarkStart w:id="956" w:name="_CR6_3_1_4_1"/>
      <w:bookmarkStart w:id="957" w:name="_Toc27477924"/>
      <w:bookmarkStart w:id="958" w:name="_Toc36226617"/>
      <w:bookmarkStart w:id="959" w:name="_Toc44323874"/>
      <w:bookmarkStart w:id="960" w:name="_Toc52990057"/>
      <w:bookmarkStart w:id="961" w:name="_Toc60823256"/>
      <w:bookmarkStart w:id="962" w:name="_Toc60825178"/>
      <w:bookmarkStart w:id="963" w:name="_Toc69306075"/>
      <w:bookmarkStart w:id="964" w:name="_Toc210629029"/>
      <w:bookmarkEnd w:id="956"/>
      <w:r w:rsidRPr="00990B12">
        <w:t>6.3.1.4.1</w:t>
      </w:r>
      <w:r w:rsidRPr="00990B12">
        <w:tab/>
        <w:t>Initial condition</w:t>
      </w:r>
      <w:bookmarkEnd w:id="957"/>
      <w:bookmarkEnd w:id="958"/>
      <w:bookmarkEnd w:id="959"/>
      <w:bookmarkEnd w:id="960"/>
      <w:bookmarkEnd w:id="961"/>
      <w:bookmarkEnd w:id="962"/>
      <w:bookmarkEnd w:id="963"/>
      <w:bookmarkEnd w:id="964"/>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965" w:name="_CRTable6_3_1_4_11"/>
      <w:r w:rsidRPr="00990B12">
        <w:t xml:space="preserve">Table </w:t>
      </w:r>
      <w:bookmarkEnd w:id="965"/>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rPr>
                <w:lang w:eastAsia="en-GB"/>
              </w:rPr>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rPr>
                <w:lang w:eastAsia="en-GB"/>
              </w:rPr>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rPr>
                <w:lang w:eastAsia="en-GB"/>
              </w:rPr>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rPr>
                <w:lang w:eastAsia="en-GB"/>
              </w:rPr>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rPr>
                <w:lang w:eastAsia="en-GB"/>
              </w:rPr>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rPr>
                <w:lang w:eastAsia="en-GB"/>
              </w:rPr>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rPr>
                <w:lang w:eastAsia="en-GB"/>
              </w:rPr>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Pr>
        <w:rPr>
          <w:lang w:eastAsia="en-GB"/>
        </w:rPr>
      </w:pPr>
    </w:p>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lang w:eastAsia="en-GB"/>
        </w:rPr>
      </w:pPr>
      <w:r w:rsidRPr="00990B12">
        <w:t>6.</w:t>
      </w:r>
      <w:r w:rsidRPr="00990B12">
        <w:tab/>
      </w:r>
      <w:r w:rsidR="00FD5F8A" w:rsidRPr="00990B12">
        <w:rPr>
          <w:rFonts w:eastAsia="Malgun Gothic"/>
          <w:lang w:eastAsia="en-GB"/>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966" w:name="_CR6_3_1_4_2"/>
      <w:bookmarkStart w:id="967" w:name="_Toc27477925"/>
      <w:bookmarkStart w:id="968" w:name="_Toc36226618"/>
      <w:bookmarkStart w:id="969" w:name="_Toc44323875"/>
      <w:bookmarkStart w:id="970" w:name="_Toc52990058"/>
      <w:bookmarkStart w:id="971" w:name="_Toc60823257"/>
      <w:bookmarkStart w:id="972" w:name="_Toc60825179"/>
      <w:bookmarkStart w:id="973" w:name="_Toc69306076"/>
      <w:bookmarkStart w:id="974" w:name="_Toc210629030"/>
      <w:bookmarkEnd w:id="966"/>
      <w:r w:rsidRPr="00990B12">
        <w:t>6.3.1.4.2</w:t>
      </w:r>
      <w:r w:rsidRPr="00990B12">
        <w:tab/>
        <w:t>Test procedure</w:t>
      </w:r>
      <w:bookmarkEnd w:id="967"/>
      <w:bookmarkEnd w:id="968"/>
      <w:bookmarkEnd w:id="969"/>
      <w:bookmarkEnd w:id="970"/>
      <w:bookmarkEnd w:id="971"/>
      <w:bookmarkEnd w:id="972"/>
      <w:bookmarkEnd w:id="973"/>
      <w:bookmarkEnd w:id="974"/>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4E0B9FE8"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For TDD symbols with transient periods are not under test.</w:t>
      </w:r>
    </w:p>
    <w:p w14:paraId="19A90EE5" w14:textId="77777777" w:rsidR="00B75AF1" w:rsidRPr="00990B12" w:rsidRDefault="00B75AF1" w:rsidP="0002370F">
      <w:pPr>
        <w:pStyle w:val="Heading5"/>
        <w:rPr>
          <w:lang w:eastAsia="en-GB"/>
        </w:rPr>
      </w:pPr>
      <w:bookmarkStart w:id="975" w:name="_CR6_3_1_4_3"/>
      <w:bookmarkStart w:id="976" w:name="_Toc27477926"/>
      <w:bookmarkStart w:id="977" w:name="_Toc36226619"/>
      <w:bookmarkStart w:id="978" w:name="_Toc44323876"/>
      <w:bookmarkStart w:id="979" w:name="_Toc52990059"/>
      <w:bookmarkStart w:id="980" w:name="_Toc60823258"/>
      <w:bookmarkStart w:id="981" w:name="_Toc60825180"/>
      <w:bookmarkStart w:id="982" w:name="_Toc69306077"/>
      <w:bookmarkStart w:id="983" w:name="_Toc210629031"/>
      <w:bookmarkEnd w:id="975"/>
      <w:r w:rsidRPr="00990B12">
        <w:t>6.3.1.4.3</w:t>
      </w:r>
      <w:r w:rsidRPr="00990B12">
        <w:tab/>
        <w:t>Message contents</w:t>
      </w:r>
      <w:bookmarkEnd w:id="976"/>
      <w:bookmarkEnd w:id="977"/>
      <w:bookmarkEnd w:id="978"/>
      <w:bookmarkEnd w:id="979"/>
      <w:bookmarkEnd w:id="980"/>
      <w:bookmarkEnd w:id="981"/>
      <w:bookmarkEnd w:id="982"/>
      <w:bookmarkEnd w:id="983"/>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984" w:name="_CRTable6_3_1_4_31"/>
      <w:r w:rsidRPr="00990B12">
        <w:t xml:space="preserve">Table </w:t>
      </w:r>
      <w:bookmarkEnd w:id="984"/>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985"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985"/>
          </w:p>
        </w:tc>
      </w:tr>
    </w:tbl>
    <w:p w14:paraId="401552BA" w14:textId="77777777" w:rsidR="00B75AF1" w:rsidRPr="00990B12" w:rsidRDefault="00B75AF1" w:rsidP="00B75AF1">
      <w:pPr>
        <w:rPr>
          <w:lang w:eastAsia="en-GB"/>
        </w:rPr>
      </w:pPr>
    </w:p>
    <w:p w14:paraId="0D1370D5" w14:textId="77777777" w:rsidR="00B75AF1" w:rsidRPr="00990B12" w:rsidRDefault="00B75AF1" w:rsidP="0002370F">
      <w:pPr>
        <w:pStyle w:val="Heading4"/>
      </w:pPr>
      <w:bookmarkStart w:id="986" w:name="_CR6_3_1_5"/>
      <w:bookmarkStart w:id="987" w:name="_Toc27477927"/>
      <w:bookmarkStart w:id="988" w:name="_Toc36226620"/>
      <w:bookmarkStart w:id="989" w:name="_Toc44323877"/>
      <w:bookmarkStart w:id="990" w:name="_Toc52990060"/>
      <w:bookmarkStart w:id="991" w:name="_Toc60823259"/>
      <w:bookmarkStart w:id="992" w:name="_Toc60825181"/>
      <w:bookmarkStart w:id="993" w:name="_Toc69306078"/>
      <w:bookmarkStart w:id="994" w:name="_Toc210629032"/>
      <w:bookmarkEnd w:id="986"/>
      <w:r w:rsidRPr="00990B12">
        <w:t>6.3.1.5</w:t>
      </w:r>
      <w:r w:rsidRPr="00990B12">
        <w:tab/>
        <w:t>Test requirement</w:t>
      </w:r>
      <w:bookmarkEnd w:id="987"/>
      <w:bookmarkEnd w:id="988"/>
      <w:bookmarkEnd w:id="989"/>
      <w:bookmarkEnd w:id="990"/>
      <w:bookmarkEnd w:id="991"/>
      <w:bookmarkEnd w:id="992"/>
      <w:bookmarkEnd w:id="993"/>
      <w:bookmarkEnd w:id="994"/>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995" w:name="_CRTable6_3_1_51"/>
      <w:r w:rsidRPr="00990B12">
        <w:t xml:space="preserve">Table </w:t>
      </w:r>
      <w:bookmarkEnd w:id="995"/>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Pr>
        <w:rPr>
          <w:lang w:eastAsia="en-GB"/>
        </w:rPr>
      </w:pPr>
    </w:p>
    <w:p w14:paraId="2B655FB9" w14:textId="77777777" w:rsidR="00B75AF1" w:rsidRPr="00990B12" w:rsidRDefault="00B75AF1" w:rsidP="00B75AF1">
      <w:pPr>
        <w:pStyle w:val="TH"/>
      </w:pPr>
      <w:bookmarkStart w:id="996" w:name="_CRTable6_3_1_52"/>
      <w:r w:rsidRPr="00990B12">
        <w:t xml:space="preserve">Table </w:t>
      </w:r>
      <w:bookmarkEnd w:id="996"/>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997" w:name="_CR6_3_2"/>
      <w:bookmarkStart w:id="998" w:name="_Toc27477928"/>
      <w:bookmarkStart w:id="999" w:name="_Toc36226621"/>
      <w:bookmarkStart w:id="1000" w:name="_Toc44323878"/>
      <w:bookmarkStart w:id="1001" w:name="_Toc52990061"/>
      <w:bookmarkStart w:id="1002" w:name="_Toc60823260"/>
      <w:bookmarkStart w:id="1003" w:name="_Toc60825182"/>
      <w:bookmarkStart w:id="1004" w:name="_Toc69306079"/>
      <w:bookmarkStart w:id="1005" w:name="_Toc69309833"/>
      <w:bookmarkStart w:id="1006" w:name="_Toc76020148"/>
      <w:bookmarkStart w:id="1007" w:name="_Toc83720627"/>
      <w:bookmarkStart w:id="1008" w:name="_Toc90916485"/>
      <w:bookmarkStart w:id="1009" w:name="_Toc90916682"/>
      <w:bookmarkStart w:id="1010" w:name="_Toc90917438"/>
      <w:bookmarkStart w:id="1011" w:name="_Toc137543592"/>
      <w:bookmarkStart w:id="1012" w:name="_Toc210629033"/>
      <w:bookmarkEnd w:id="997"/>
      <w:r w:rsidRPr="00990B12">
        <w:t>6.3.</w:t>
      </w:r>
      <w:r w:rsidRPr="00990B12">
        <w:rPr>
          <w:lang w:eastAsia="zh-CN"/>
        </w:rPr>
        <w:t>2</w:t>
      </w:r>
      <w:r w:rsidRPr="00990B12">
        <w:tab/>
        <w:t>Transmit OFF power</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277A335" w14:textId="77777777" w:rsidR="00C233C3" w:rsidRPr="00990B12" w:rsidRDefault="00C233C3" w:rsidP="0002370F">
      <w:pPr>
        <w:pStyle w:val="Heading4"/>
      </w:pPr>
      <w:bookmarkStart w:id="1013" w:name="_CR6_3_2_1"/>
      <w:bookmarkStart w:id="1014" w:name="_Toc210629034"/>
      <w:bookmarkEnd w:id="1013"/>
      <w:r w:rsidRPr="00990B12">
        <w:t>6.3.2.1</w:t>
      </w:r>
      <w:r w:rsidRPr="00990B12">
        <w:tab/>
        <w:t>Test purpose</w:t>
      </w:r>
      <w:bookmarkEnd w:id="1014"/>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15" w:name="_CR6_3_2_2"/>
      <w:bookmarkStart w:id="1016" w:name="_Toc210629035"/>
      <w:bookmarkEnd w:id="1015"/>
      <w:r w:rsidRPr="00990B12">
        <w:t>6.3.2.2</w:t>
      </w:r>
      <w:r w:rsidRPr="00990B12">
        <w:tab/>
        <w:t>Test applicability</w:t>
      </w:r>
      <w:bookmarkEnd w:id="1016"/>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17" w:name="_CR6_3_2_3"/>
      <w:bookmarkStart w:id="1018" w:name="_Toc210629036"/>
      <w:bookmarkEnd w:id="1017"/>
      <w:r w:rsidRPr="00990B12">
        <w:t>6.3.2.3</w:t>
      </w:r>
      <w:r w:rsidRPr="00990B12">
        <w:tab/>
        <w:t>Minimum conformance requirements</w:t>
      </w:r>
      <w:bookmarkEnd w:id="1018"/>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lang w:eastAsia="en-GB"/>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19" w:name="_CRTable6_3_2_31"/>
      <w:r w:rsidRPr="00990B12">
        <w:t xml:space="preserve">Table </w:t>
      </w:r>
      <w:bookmarkEnd w:id="1019"/>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3F37EFB1" w:rsidR="00C233C3" w:rsidRPr="00990B12" w:rsidRDefault="00C233C3" w:rsidP="00AE3F12">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20" w:name="_CR6_3_2_4"/>
      <w:bookmarkStart w:id="1021" w:name="_Toc210629037"/>
      <w:bookmarkEnd w:id="1020"/>
      <w:r w:rsidRPr="00990B12">
        <w:t>6.3.2.4</w:t>
      </w:r>
      <w:r w:rsidRPr="00990B12">
        <w:tab/>
        <w:t>Test description</w:t>
      </w:r>
      <w:bookmarkEnd w:id="1021"/>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22" w:name="_CR6_3_2_5"/>
      <w:bookmarkStart w:id="1023" w:name="_Toc210629038"/>
      <w:bookmarkEnd w:id="1022"/>
      <w:r w:rsidRPr="00990B12">
        <w:t>6.3.2.5</w:t>
      </w:r>
      <w:r w:rsidRPr="00990B12">
        <w:tab/>
        <w:t>Test requirement</w:t>
      </w:r>
      <w:bookmarkEnd w:id="1023"/>
    </w:p>
    <w:p w14:paraId="3A4FF818" w14:textId="5A8A5CAF" w:rsidR="007346C1" w:rsidRPr="00990B12" w:rsidRDefault="007346C1" w:rsidP="007346C1">
      <w:pPr>
        <w:rPr>
          <w:rFonts w:eastAsia="DengXian"/>
        </w:rPr>
      </w:pPr>
      <w:bookmarkStart w:id="1024" w:name="_Toc123057934"/>
      <w:bookmarkStart w:id="1025" w:name="_Toc124255229"/>
      <w:bookmarkStart w:id="1026" w:name="_Toc124255420"/>
      <w:bookmarkStart w:id="1027"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lang w:eastAsia="en-GB"/>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28" w:name="_CR6_3_3"/>
      <w:bookmarkStart w:id="1029" w:name="_Toc137543594"/>
      <w:bookmarkStart w:id="1030" w:name="_Toc210629039"/>
      <w:bookmarkEnd w:id="1028"/>
      <w:r w:rsidRPr="00990B12">
        <w:t>6.3.3</w:t>
      </w:r>
      <w:r w:rsidRPr="00990B12">
        <w:tab/>
        <w:t>Transmit on/off time mask</w:t>
      </w:r>
      <w:bookmarkEnd w:id="1029"/>
      <w:bookmarkEnd w:id="1030"/>
    </w:p>
    <w:p w14:paraId="0BAC4601" w14:textId="77777777" w:rsidR="004666C3" w:rsidRPr="00990B12" w:rsidRDefault="004666C3" w:rsidP="0002370F">
      <w:pPr>
        <w:pStyle w:val="Heading4"/>
      </w:pPr>
      <w:bookmarkStart w:id="1031" w:name="_CR6_3_3_1"/>
      <w:bookmarkStart w:id="1032" w:name="_Toc210629040"/>
      <w:bookmarkEnd w:id="1031"/>
      <w:r w:rsidRPr="00990B12">
        <w:t>6.3.3.1</w:t>
      </w:r>
      <w:r w:rsidRPr="00990B12">
        <w:tab/>
        <w:t>Test purpose</w:t>
      </w:r>
      <w:bookmarkEnd w:id="1032"/>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33" w:name="_CR6_3_3_2"/>
      <w:bookmarkStart w:id="1034" w:name="_Toc210629041"/>
      <w:bookmarkEnd w:id="1033"/>
      <w:r w:rsidRPr="00990B12">
        <w:t>6.3.3.2</w:t>
      </w:r>
      <w:r w:rsidRPr="00990B12">
        <w:tab/>
        <w:t>Test applicability</w:t>
      </w:r>
      <w:bookmarkEnd w:id="1034"/>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35" w:name="_CR6_3_3_3"/>
      <w:bookmarkStart w:id="1036" w:name="_Toc210629042"/>
      <w:bookmarkEnd w:id="1035"/>
      <w:r w:rsidRPr="00990B12">
        <w:t>6.3.3.3</w:t>
      </w:r>
      <w:r w:rsidRPr="00990B12">
        <w:tab/>
        <w:t>Minimum conformance requirements</w:t>
      </w:r>
      <w:bookmarkEnd w:id="1036"/>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37" w:name="_CR6_3_3_4"/>
      <w:bookmarkStart w:id="1038" w:name="_Toc210629043"/>
      <w:bookmarkEnd w:id="1037"/>
      <w:r w:rsidRPr="00990B12">
        <w:t>6.3.3.4</w:t>
      </w:r>
      <w:r w:rsidRPr="00990B12">
        <w:tab/>
        <w:t>Test description</w:t>
      </w:r>
      <w:bookmarkEnd w:id="1038"/>
    </w:p>
    <w:p w14:paraId="08412881" w14:textId="77777777" w:rsidR="004666C3" w:rsidRPr="00990B12" w:rsidRDefault="004666C3" w:rsidP="0002370F">
      <w:pPr>
        <w:pStyle w:val="Heading5"/>
      </w:pPr>
      <w:bookmarkStart w:id="1039" w:name="_CR6_3_3_4_1"/>
      <w:bookmarkStart w:id="1040" w:name="_Toc210629044"/>
      <w:bookmarkEnd w:id="1039"/>
      <w:r w:rsidRPr="00990B12">
        <w:t>6.3.3.4.1</w:t>
      </w:r>
      <w:r w:rsidRPr="00990B12">
        <w:tab/>
        <w:t>Initial conditions</w:t>
      </w:r>
      <w:bookmarkEnd w:id="1040"/>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41"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41"/>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lang w:eastAsia="en-GB"/>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42" w:name="_CR6_3_3_4_2"/>
      <w:bookmarkStart w:id="1043" w:name="_Toc210629045"/>
      <w:bookmarkEnd w:id="1042"/>
      <w:r w:rsidRPr="00990B12">
        <w:t>6.3.3.4.2</w:t>
      </w:r>
      <w:r w:rsidRPr="00990B12">
        <w:tab/>
        <w:t>Test procedure</w:t>
      </w:r>
      <w:bookmarkEnd w:id="1043"/>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44" w:name="_CR6_3_3_4_3"/>
      <w:bookmarkStart w:id="1045" w:name="_Toc210629046"/>
      <w:bookmarkEnd w:id="1044"/>
      <w:r w:rsidRPr="00990B12">
        <w:t>6.3.3.4.3</w:t>
      </w:r>
      <w:r w:rsidRPr="00990B12">
        <w:tab/>
        <w:t>Message contents</w:t>
      </w:r>
      <w:bookmarkEnd w:id="1045"/>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46" w:name="_CRTable6_3_3_4_31"/>
      <w:r w:rsidRPr="00990B12">
        <w:t xml:space="preserve">Table </w:t>
      </w:r>
      <w:bookmarkEnd w:id="1046"/>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47"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47"/>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48" w:name="_CRTable6_3_3_4_32"/>
      <w:r w:rsidRPr="00990B12">
        <w:t xml:space="preserve">Table </w:t>
      </w:r>
      <w:bookmarkEnd w:id="1048"/>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49"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49"/>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50" w:name="_CRTable6_3_3_4_33"/>
      <w:r w:rsidRPr="00990B12">
        <w:rPr>
          <w:rFonts w:eastAsia="DengXian"/>
        </w:rPr>
        <w:t xml:space="preserve">Table </w:t>
      </w:r>
      <w:bookmarkEnd w:id="1050"/>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51"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51"/>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52" w:name="_CR6_3_3_5"/>
      <w:bookmarkStart w:id="1053" w:name="_Toc210629047"/>
      <w:bookmarkEnd w:id="1052"/>
      <w:r w:rsidRPr="00990B12">
        <w:t>6.3.3.5</w:t>
      </w:r>
      <w:r w:rsidRPr="00990B12">
        <w:tab/>
        <w:t>Test requirement</w:t>
      </w:r>
      <w:bookmarkEnd w:id="1053"/>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54" w:name="_CRTable6_3_3_51"/>
      <w:r w:rsidRPr="00990B12">
        <w:t xml:space="preserve">Table </w:t>
      </w:r>
      <w:bookmarkEnd w:id="1054"/>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055" w:name="_CR6_3_4"/>
      <w:bookmarkStart w:id="1056" w:name="_Toc137543595"/>
      <w:bookmarkStart w:id="1057" w:name="_Toc210629048"/>
      <w:bookmarkEnd w:id="1055"/>
      <w:r w:rsidRPr="00990B12">
        <w:t>6.3.4</w:t>
      </w:r>
      <w:r w:rsidRPr="00990B12">
        <w:tab/>
        <w:t>Power Control</w:t>
      </w:r>
      <w:bookmarkEnd w:id="1057"/>
    </w:p>
    <w:p w14:paraId="4D7CF53C" w14:textId="77777777" w:rsidR="002B00BB" w:rsidRPr="009549F0" w:rsidRDefault="002B00BB" w:rsidP="002B00BB">
      <w:pPr>
        <w:pStyle w:val="Heading4"/>
        <w:tabs>
          <w:tab w:val="left" w:pos="720"/>
          <w:tab w:val="left" w:pos="1440"/>
          <w:tab w:val="left" w:pos="2160"/>
          <w:tab w:val="left" w:pos="2890"/>
        </w:tabs>
      </w:pPr>
      <w:bookmarkStart w:id="1058" w:name="_Toc27477959"/>
      <w:bookmarkStart w:id="1059" w:name="_Toc36226652"/>
      <w:bookmarkStart w:id="1060" w:name="_Toc44323909"/>
      <w:bookmarkStart w:id="1061" w:name="_Toc52990092"/>
      <w:bookmarkStart w:id="1062" w:name="_Toc60823291"/>
      <w:bookmarkStart w:id="1063" w:name="_Toc60825213"/>
      <w:bookmarkStart w:id="1064" w:name="_Toc69306110"/>
      <w:bookmarkStart w:id="1065" w:name="_Toc69309845"/>
      <w:bookmarkStart w:id="1066" w:name="_Toc76020160"/>
      <w:bookmarkStart w:id="1067" w:name="_Toc83720639"/>
      <w:bookmarkStart w:id="1068" w:name="_Toc210629049"/>
      <w:r w:rsidRPr="009549F0">
        <w:t>6.3.4.1</w:t>
      </w:r>
      <w:r w:rsidRPr="009549F0">
        <w:tab/>
        <w:t>General</w:t>
      </w:r>
      <w:bookmarkEnd w:id="1058"/>
      <w:bookmarkEnd w:id="1059"/>
      <w:bookmarkEnd w:id="1060"/>
      <w:bookmarkEnd w:id="1061"/>
      <w:bookmarkEnd w:id="1062"/>
      <w:bookmarkEnd w:id="1063"/>
      <w:bookmarkEnd w:id="1064"/>
      <w:bookmarkEnd w:id="1065"/>
      <w:bookmarkEnd w:id="1066"/>
      <w:bookmarkEnd w:id="1067"/>
      <w:bookmarkEnd w:id="1068"/>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Pr="009549F0" w:rsidRDefault="002B00BB" w:rsidP="002B00BB">
      <w:r w:rsidRPr="009549F0">
        <w:t>The requirements on power control accuracy apply under normal conditions.</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069" w:name="_Toc27477960"/>
      <w:bookmarkStart w:id="1070" w:name="_Toc36226653"/>
      <w:bookmarkStart w:id="1071" w:name="_Toc44323910"/>
      <w:bookmarkStart w:id="1072" w:name="_Toc52990093"/>
      <w:bookmarkStart w:id="1073" w:name="_Toc60823292"/>
      <w:bookmarkStart w:id="1074" w:name="_Toc60825214"/>
      <w:bookmarkStart w:id="1075" w:name="_Toc69306111"/>
      <w:bookmarkStart w:id="1076" w:name="_Toc69309846"/>
      <w:bookmarkStart w:id="1077" w:name="_Toc76020161"/>
      <w:bookmarkStart w:id="1078" w:name="_Toc83720640"/>
      <w:bookmarkStart w:id="1079" w:name="_Toc210629050"/>
      <w:r w:rsidRPr="009549F0">
        <w:t>6.3.4.2</w:t>
      </w:r>
      <w:r w:rsidRPr="009549F0">
        <w:tab/>
        <w:t>Absolute power tolerance</w:t>
      </w:r>
      <w:bookmarkEnd w:id="1069"/>
      <w:bookmarkEnd w:id="1070"/>
      <w:bookmarkEnd w:id="1071"/>
      <w:bookmarkEnd w:id="1072"/>
      <w:bookmarkEnd w:id="1073"/>
      <w:bookmarkEnd w:id="1074"/>
      <w:bookmarkEnd w:id="1075"/>
      <w:bookmarkEnd w:id="1076"/>
      <w:bookmarkEnd w:id="1077"/>
      <w:bookmarkEnd w:id="1078"/>
      <w:bookmarkEnd w:id="1079"/>
    </w:p>
    <w:p w14:paraId="2C760949" w14:textId="77777777" w:rsidR="002B00BB" w:rsidRPr="009549F0" w:rsidRDefault="002B00BB" w:rsidP="002B00BB">
      <w:pPr>
        <w:pStyle w:val="H6"/>
      </w:pPr>
      <w:bookmarkStart w:id="1080" w:name="_Toc27477961"/>
      <w:bookmarkStart w:id="1081" w:name="_Toc36226654"/>
      <w:bookmarkStart w:id="1082" w:name="_Toc44323911"/>
      <w:bookmarkStart w:id="1083" w:name="_Toc52990094"/>
      <w:bookmarkStart w:id="1084" w:name="_Toc60823293"/>
      <w:bookmarkStart w:id="1085" w:name="_Toc60825215"/>
      <w:bookmarkStart w:id="1086" w:name="_Toc69306112"/>
      <w:r w:rsidRPr="009549F0">
        <w:t>6.3.4.2.1</w:t>
      </w:r>
      <w:r w:rsidRPr="009549F0">
        <w:tab/>
        <w:t>Test purpose</w:t>
      </w:r>
      <w:bookmarkEnd w:id="1080"/>
      <w:bookmarkEnd w:id="1081"/>
      <w:bookmarkEnd w:id="1082"/>
      <w:bookmarkEnd w:id="1083"/>
      <w:bookmarkEnd w:id="1084"/>
      <w:bookmarkEnd w:id="1085"/>
      <w:bookmarkEnd w:id="1086"/>
    </w:p>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087" w:name="_Toc27477962"/>
      <w:bookmarkStart w:id="1088" w:name="_Toc36226655"/>
      <w:bookmarkStart w:id="1089" w:name="_Toc44323912"/>
      <w:bookmarkStart w:id="1090" w:name="_Toc52990095"/>
      <w:bookmarkStart w:id="1091" w:name="_Toc60823294"/>
      <w:bookmarkStart w:id="1092" w:name="_Toc60825216"/>
      <w:bookmarkStart w:id="1093" w:name="_Toc69306113"/>
      <w:r w:rsidRPr="009549F0">
        <w:t>6.3.4.2.2</w:t>
      </w:r>
      <w:r w:rsidRPr="009549F0">
        <w:tab/>
        <w:t>Test applicability</w:t>
      </w:r>
      <w:bookmarkEnd w:id="1087"/>
      <w:bookmarkEnd w:id="1088"/>
      <w:bookmarkEnd w:id="1089"/>
      <w:bookmarkEnd w:id="1090"/>
      <w:bookmarkEnd w:id="1091"/>
      <w:bookmarkEnd w:id="1092"/>
      <w:bookmarkEnd w:id="1093"/>
    </w:p>
    <w:p w14:paraId="61E3A0A3" w14:textId="77777777" w:rsidR="002B00BB" w:rsidRPr="009549F0" w:rsidRDefault="002B00BB" w:rsidP="002B00BB">
      <w:bookmarkStart w:id="1094" w:name="_Toc27477963"/>
      <w:bookmarkStart w:id="1095" w:name="_Toc36226656"/>
      <w:bookmarkStart w:id="1096" w:name="_Toc44323913"/>
      <w:bookmarkStart w:id="1097" w:name="_Toc52990096"/>
      <w:bookmarkStart w:id="1098" w:name="_Toc60823295"/>
      <w:bookmarkStart w:id="1099" w:name="_Toc60825217"/>
      <w:bookmarkStart w:id="1100" w:name="_Toc69306114"/>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r w:rsidRPr="009549F0">
        <w:t>6.3.4.2.3</w:t>
      </w:r>
      <w:r w:rsidRPr="009549F0">
        <w:tab/>
        <w:t>Minimum conformance requirements</w:t>
      </w:r>
      <w:bookmarkEnd w:id="1094"/>
      <w:bookmarkEnd w:id="1095"/>
      <w:bookmarkEnd w:id="1096"/>
      <w:bookmarkEnd w:id="1097"/>
      <w:bookmarkEnd w:id="1098"/>
      <w:bookmarkEnd w:id="1099"/>
      <w:bookmarkEnd w:id="1100"/>
    </w:p>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r w:rsidRPr="009549F0">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6834BF">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6834BF">
            <w:pPr>
              <w:pStyle w:val="TAH"/>
            </w:pPr>
            <w:r w:rsidRPr="009549F0">
              <w:t>Tolerance</w:t>
            </w:r>
          </w:p>
        </w:tc>
      </w:tr>
      <w:tr w:rsidR="002B00BB" w:rsidRPr="009549F0" w14:paraId="323224F0"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6834BF">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6834BF">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t xml:space="preserve">The normative reference for this requirement is TS 38.101-1 [5] clause 6.3.4.2 </w:t>
      </w:r>
    </w:p>
    <w:p w14:paraId="66C7FD92" w14:textId="77777777" w:rsidR="002B00BB" w:rsidRPr="009549F0" w:rsidRDefault="002B00BB" w:rsidP="002B00BB">
      <w:pPr>
        <w:pStyle w:val="H6"/>
      </w:pPr>
      <w:bookmarkStart w:id="1101" w:name="_Toc27477964"/>
      <w:bookmarkStart w:id="1102" w:name="_Toc36226657"/>
      <w:bookmarkStart w:id="1103" w:name="_Toc44323914"/>
      <w:bookmarkStart w:id="1104" w:name="_Toc52990097"/>
      <w:bookmarkStart w:id="1105" w:name="_Toc60823296"/>
      <w:bookmarkStart w:id="1106" w:name="_Toc60825218"/>
      <w:bookmarkStart w:id="1107" w:name="_Toc69306115"/>
      <w:r w:rsidRPr="009549F0">
        <w:t>6.3.4.2.4</w:t>
      </w:r>
      <w:r w:rsidRPr="009549F0">
        <w:tab/>
        <w:t>Test description</w:t>
      </w:r>
      <w:bookmarkEnd w:id="1101"/>
      <w:bookmarkEnd w:id="1102"/>
      <w:bookmarkEnd w:id="1103"/>
      <w:bookmarkEnd w:id="1104"/>
      <w:bookmarkEnd w:id="1105"/>
      <w:bookmarkEnd w:id="1106"/>
      <w:bookmarkEnd w:id="1107"/>
    </w:p>
    <w:p w14:paraId="2157BA82" w14:textId="77777777" w:rsidR="002B00BB" w:rsidRPr="009549F0" w:rsidRDefault="002B00BB" w:rsidP="002B00BB">
      <w:pPr>
        <w:pStyle w:val="H6"/>
      </w:pPr>
      <w:r w:rsidRPr="009549F0">
        <w:t>6.3.4.2.4.1</w:t>
      </w:r>
      <w:r w:rsidRPr="009549F0">
        <w:tab/>
        <w:t>Initial conditions</w:t>
      </w:r>
    </w:p>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r w:rsidRPr="009549F0">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6834BF">
        <w:tc>
          <w:tcPr>
            <w:tcW w:w="5000" w:type="pct"/>
            <w:gridSpan w:val="5"/>
          </w:tcPr>
          <w:p w14:paraId="722EB1F9" w14:textId="77777777" w:rsidR="002B00BB" w:rsidRPr="009549F0" w:rsidRDefault="002B00BB" w:rsidP="006834BF">
            <w:pPr>
              <w:pStyle w:val="TAH"/>
            </w:pPr>
            <w:r w:rsidRPr="009549F0">
              <w:t>Initial Conditions</w:t>
            </w:r>
          </w:p>
        </w:tc>
      </w:tr>
      <w:tr w:rsidR="002B00BB" w:rsidRPr="009549F0" w14:paraId="4D132CB4" w14:textId="77777777" w:rsidTr="006834BF">
        <w:tc>
          <w:tcPr>
            <w:tcW w:w="2488" w:type="pct"/>
            <w:gridSpan w:val="3"/>
          </w:tcPr>
          <w:p w14:paraId="21783B98" w14:textId="77777777" w:rsidR="002B00BB" w:rsidRPr="009549F0" w:rsidRDefault="002B00BB" w:rsidP="006834BF">
            <w:pPr>
              <w:pStyle w:val="TAL"/>
            </w:pPr>
            <w:r w:rsidRPr="009549F0">
              <w:t>Test Environment as specified in TS 38.508-1 [12] subclause 4.1</w:t>
            </w:r>
          </w:p>
        </w:tc>
        <w:tc>
          <w:tcPr>
            <w:tcW w:w="2512" w:type="pct"/>
            <w:gridSpan w:val="2"/>
          </w:tcPr>
          <w:p w14:paraId="1C92F6CF" w14:textId="77777777" w:rsidR="002B00BB" w:rsidRPr="009549F0" w:rsidRDefault="002B00BB" w:rsidP="006834BF">
            <w:pPr>
              <w:pStyle w:val="TAL"/>
            </w:pPr>
            <w:r w:rsidRPr="009549F0">
              <w:t>Normal</w:t>
            </w:r>
          </w:p>
        </w:tc>
      </w:tr>
      <w:tr w:rsidR="002B00BB" w:rsidRPr="009549F0" w14:paraId="577EF0AB" w14:textId="77777777" w:rsidTr="006834BF">
        <w:tc>
          <w:tcPr>
            <w:tcW w:w="2488" w:type="pct"/>
            <w:gridSpan w:val="3"/>
          </w:tcPr>
          <w:p w14:paraId="73A6D67F" w14:textId="77777777" w:rsidR="002B00BB" w:rsidRPr="009549F0" w:rsidRDefault="002B00BB" w:rsidP="006834BF">
            <w:pPr>
              <w:pStyle w:val="TAL"/>
            </w:pPr>
            <w:r w:rsidRPr="009549F0">
              <w:t>Test Frequencies as specified in TS 38.508-1 [12] subclause 4.3.1</w:t>
            </w:r>
          </w:p>
        </w:tc>
        <w:tc>
          <w:tcPr>
            <w:tcW w:w="2512" w:type="pct"/>
            <w:gridSpan w:val="2"/>
          </w:tcPr>
          <w:p w14:paraId="627FAF8F" w14:textId="77777777" w:rsidR="002B00BB" w:rsidRPr="009549F0" w:rsidRDefault="002B00BB" w:rsidP="006834BF">
            <w:pPr>
              <w:pStyle w:val="TAL"/>
              <w:rPr>
                <w:lang w:eastAsia="zh-CN"/>
              </w:rPr>
            </w:pPr>
            <w:r w:rsidRPr="009549F0">
              <w:rPr>
                <w:lang w:eastAsia="zh-CN"/>
              </w:rPr>
              <w:t>Mid range</w:t>
            </w:r>
          </w:p>
        </w:tc>
      </w:tr>
      <w:tr w:rsidR="002B00BB" w:rsidRPr="009549F0" w14:paraId="361ECCC1" w14:textId="77777777" w:rsidTr="006834BF">
        <w:tc>
          <w:tcPr>
            <w:tcW w:w="2488" w:type="pct"/>
            <w:gridSpan w:val="3"/>
          </w:tcPr>
          <w:p w14:paraId="3BE3A34B"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6834BF">
            <w:pPr>
              <w:pStyle w:val="TAL"/>
            </w:pPr>
            <w:r w:rsidRPr="009549F0">
              <w:t>Lowest, Mid, Highest</w:t>
            </w:r>
          </w:p>
        </w:tc>
      </w:tr>
      <w:tr w:rsidR="002B00BB" w:rsidRPr="009549F0" w14:paraId="4F97B313" w14:textId="77777777" w:rsidTr="006834BF">
        <w:tc>
          <w:tcPr>
            <w:tcW w:w="2488" w:type="pct"/>
            <w:gridSpan w:val="3"/>
          </w:tcPr>
          <w:p w14:paraId="56A1DB5C" w14:textId="77777777" w:rsidR="002B00BB" w:rsidRPr="009549F0" w:rsidRDefault="002B00BB" w:rsidP="006834BF">
            <w:pPr>
              <w:pStyle w:val="TAL"/>
            </w:pPr>
            <w:r w:rsidRPr="009549F0">
              <w:t>Test SCS as specified in Table 5.3.5-1</w:t>
            </w:r>
          </w:p>
        </w:tc>
        <w:tc>
          <w:tcPr>
            <w:tcW w:w="2512" w:type="pct"/>
            <w:gridSpan w:val="2"/>
          </w:tcPr>
          <w:p w14:paraId="1A692AB2" w14:textId="77777777" w:rsidR="002B00BB" w:rsidRPr="009549F0" w:rsidRDefault="002B00BB" w:rsidP="006834BF">
            <w:pPr>
              <w:pStyle w:val="TAL"/>
            </w:pPr>
            <w:r w:rsidRPr="009549F0">
              <w:t>Lowest, Highest</w:t>
            </w:r>
          </w:p>
        </w:tc>
      </w:tr>
      <w:tr w:rsidR="002B00BB" w:rsidRPr="009549F0" w14:paraId="4D9CEA6E" w14:textId="77777777" w:rsidTr="006834BF">
        <w:tc>
          <w:tcPr>
            <w:tcW w:w="5000" w:type="pct"/>
            <w:gridSpan w:val="5"/>
          </w:tcPr>
          <w:p w14:paraId="09BDB387" w14:textId="77777777" w:rsidR="002B00BB" w:rsidRPr="009549F0" w:rsidRDefault="002B00BB" w:rsidP="006834BF">
            <w:pPr>
              <w:pStyle w:val="TAH"/>
            </w:pPr>
            <w:r w:rsidRPr="009549F0">
              <w:t>Test Parameters</w:t>
            </w:r>
          </w:p>
        </w:tc>
      </w:tr>
      <w:tr w:rsidR="002B00BB" w:rsidRPr="009549F0" w14:paraId="3A64C0AB" w14:textId="77777777" w:rsidTr="006834BF">
        <w:tc>
          <w:tcPr>
            <w:tcW w:w="578" w:type="pct"/>
          </w:tcPr>
          <w:p w14:paraId="17DA5422" w14:textId="77777777" w:rsidR="002B00BB" w:rsidRPr="009549F0" w:rsidRDefault="002B00BB" w:rsidP="006834BF">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6834BF">
            <w:pPr>
              <w:pStyle w:val="TAH"/>
            </w:pPr>
            <w:r w:rsidRPr="009549F0">
              <w:t>Downlink Configuration</w:t>
            </w:r>
          </w:p>
        </w:tc>
        <w:tc>
          <w:tcPr>
            <w:tcW w:w="2512" w:type="pct"/>
            <w:gridSpan w:val="2"/>
          </w:tcPr>
          <w:p w14:paraId="2A8E9131" w14:textId="77777777" w:rsidR="002B00BB" w:rsidRPr="009549F0" w:rsidRDefault="002B00BB" w:rsidP="006834BF">
            <w:pPr>
              <w:pStyle w:val="TAH"/>
              <w:rPr>
                <w:lang w:eastAsia="zh-CN"/>
              </w:rPr>
            </w:pPr>
            <w:r w:rsidRPr="009549F0">
              <w:t>Uplink Configuration</w:t>
            </w:r>
          </w:p>
        </w:tc>
      </w:tr>
      <w:tr w:rsidR="002B00BB" w:rsidRPr="009549F0" w14:paraId="5F59C87A" w14:textId="77777777" w:rsidTr="006834BF">
        <w:trPr>
          <w:trHeight w:val="300"/>
        </w:trPr>
        <w:tc>
          <w:tcPr>
            <w:tcW w:w="578" w:type="pct"/>
          </w:tcPr>
          <w:p w14:paraId="46403EFB" w14:textId="77777777" w:rsidR="002B00BB" w:rsidRPr="009549F0" w:rsidRDefault="002B00BB" w:rsidP="006834BF">
            <w:pPr>
              <w:pStyle w:val="TAH"/>
              <w:rPr>
                <w:lang w:eastAsia="zh-CN"/>
              </w:rPr>
            </w:pPr>
          </w:p>
        </w:tc>
        <w:tc>
          <w:tcPr>
            <w:tcW w:w="981" w:type="pct"/>
          </w:tcPr>
          <w:p w14:paraId="29BCFB60" w14:textId="77777777" w:rsidR="002B00BB" w:rsidRPr="009549F0" w:rsidRDefault="002B00BB" w:rsidP="006834BF">
            <w:pPr>
              <w:pStyle w:val="TAH"/>
              <w:rPr>
                <w:lang w:eastAsia="zh-CN"/>
              </w:rPr>
            </w:pPr>
            <w:r w:rsidRPr="009549F0">
              <w:rPr>
                <w:lang w:eastAsia="zh-CN"/>
              </w:rPr>
              <w:t>Modulation</w:t>
            </w:r>
          </w:p>
        </w:tc>
        <w:tc>
          <w:tcPr>
            <w:tcW w:w="929" w:type="pct"/>
          </w:tcPr>
          <w:p w14:paraId="520463B2" w14:textId="77777777" w:rsidR="002B00BB" w:rsidRPr="009549F0" w:rsidRDefault="002B00BB" w:rsidP="006834BF">
            <w:pPr>
              <w:pStyle w:val="TAH"/>
              <w:rPr>
                <w:lang w:eastAsia="zh-CN"/>
              </w:rPr>
            </w:pPr>
            <w:r w:rsidRPr="009549F0">
              <w:rPr>
                <w:lang w:eastAsia="zh-CN"/>
              </w:rPr>
              <w:t>RB allocation</w:t>
            </w:r>
          </w:p>
        </w:tc>
        <w:tc>
          <w:tcPr>
            <w:tcW w:w="970" w:type="pct"/>
          </w:tcPr>
          <w:p w14:paraId="0D718AFE" w14:textId="77777777" w:rsidR="002B00BB" w:rsidRPr="009549F0" w:rsidRDefault="002B00BB" w:rsidP="006834BF">
            <w:pPr>
              <w:pStyle w:val="TAH"/>
              <w:rPr>
                <w:lang w:eastAsia="zh-CN"/>
              </w:rPr>
            </w:pPr>
            <w:r w:rsidRPr="009549F0">
              <w:rPr>
                <w:lang w:eastAsia="zh-CN"/>
              </w:rPr>
              <w:t>Modulation</w:t>
            </w:r>
          </w:p>
        </w:tc>
        <w:tc>
          <w:tcPr>
            <w:tcW w:w="1542" w:type="pct"/>
          </w:tcPr>
          <w:p w14:paraId="57EDF841" w14:textId="77777777" w:rsidR="002B00BB" w:rsidRPr="009549F0" w:rsidRDefault="002B00BB" w:rsidP="006834BF">
            <w:pPr>
              <w:pStyle w:val="TAH"/>
              <w:rPr>
                <w:lang w:eastAsia="zh-CN"/>
              </w:rPr>
            </w:pPr>
            <w:r w:rsidRPr="009549F0">
              <w:rPr>
                <w:lang w:eastAsia="zh-CN"/>
              </w:rPr>
              <w:t>RB allocation (NOTE 1)</w:t>
            </w:r>
          </w:p>
        </w:tc>
      </w:tr>
      <w:tr w:rsidR="002B00BB" w:rsidRPr="009549F0" w14:paraId="2A859DE4" w14:textId="77777777" w:rsidTr="006834BF">
        <w:trPr>
          <w:trHeight w:val="255"/>
        </w:trPr>
        <w:tc>
          <w:tcPr>
            <w:tcW w:w="578" w:type="pct"/>
          </w:tcPr>
          <w:p w14:paraId="126CDB9F" w14:textId="77777777" w:rsidR="002B00BB" w:rsidRPr="009549F0" w:rsidRDefault="002B00BB" w:rsidP="006834BF">
            <w:pPr>
              <w:pStyle w:val="TAC"/>
            </w:pPr>
            <w:r w:rsidRPr="009549F0">
              <w:t>1</w:t>
            </w:r>
          </w:p>
        </w:tc>
        <w:tc>
          <w:tcPr>
            <w:tcW w:w="1910" w:type="pct"/>
            <w:gridSpan w:val="2"/>
          </w:tcPr>
          <w:p w14:paraId="75321A6E" w14:textId="77777777" w:rsidR="002B00BB" w:rsidRPr="009549F0" w:rsidRDefault="002B00BB" w:rsidP="006834BF">
            <w:pPr>
              <w:pStyle w:val="TAC"/>
            </w:pPr>
            <w:r w:rsidRPr="009549F0">
              <w:t>N/A for Absolute power tolerance test case</w:t>
            </w:r>
          </w:p>
        </w:tc>
        <w:tc>
          <w:tcPr>
            <w:tcW w:w="970" w:type="pct"/>
          </w:tcPr>
          <w:p w14:paraId="1E2CEC98" w14:textId="77777777" w:rsidR="002B00BB" w:rsidRPr="009549F0" w:rsidRDefault="002B00BB" w:rsidP="006834BF">
            <w:pPr>
              <w:pStyle w:val="TAC"/>
            </w:pPr>
            <w:r w:rsidRPr="009549F0">
              <w:t>CP-OFDM QPSK</w:t>
            </w:r>
          </w:p>
        </w:tc>
        <w:tc>
          <w:tcPr>
            <w:tcW w:w="1542" w:type="pct"/>
          </w:tcPr>
          <w:p w14:paraId="3C7D35CC" w14:textId="77777777" w:rsidR="002B00BB" w:rsidRPr="009549F0" w:rsidRDefault="002B00BB" w:rsidP="006834BF">
            <w:pPr>
              <w:pStyle w:val="TAC"/>
            </w:pPr>
            <w:r w:rsidRPr="009549F0">
              <w:t>Outer_Full</w:t>
            </w:r>
          </w:p>
        </w:tc>
      </w:tr>
      <w:tr w:rsidR="002B00BB" w:rsidRPr="009549F0" w14:paraId="1C7C9AA5" w14:textId="77777777" w:rsidTr="006834BF">
        <w:trPr>
          <w:trHeight w:val="255"/>
        </w:trPr>
        <w:tc>
          <w:tcPr>
            <w:tcW w:w="5000" w:type="pct"/>
            <w:gridSpan w:val="5"/>
          </w:tcPr>
          <w:p w14:paraId="6306F1F1"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5F658715"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54FC132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r w:rsidRPr="009549F0">
        <w:t>6.3.4.2.4.2</w:t>
      </w:r>
      <w:r w:rsidRPr="009549F0">
        <w:tab/>
        <w:t>Test procedure</w:t>
      </w:r>
    </w:p>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r w:rsidRPr="009549F0">
        <w:t>6.3.4.2.4.3</w:t>
      </w:r>
      <w:r w:rsidRPr="009549F0">
        <w:tab/>
        <w:t>Message contents</w:t>
      </w:r>
    </w:p>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r w:rsidRPr="009549F0">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6834BF">
        <w:tc>
          <w:tcPr>
            <w:tcW w:w="9635" w:type="dxa"/>
            <w:gridSpan w:val="4"/>
          </w:tcPr>
          <w:p w14:paraId="1827586C" w14:textId="77777777" w:rsidR="002B00BB" w:rsidRPr="009549F0" w:rsidRDefault="002B00BB" w:rsidP="006834BF">
            <w:pPr>
              <w:pStyle w:val="TAL"/>
            </w:pPr>
            <w:r w:rsidRPr="009549F0">
              <w:t>Derivation Path: TS 38.508-1 [12] subclause 4.6.3 Table 4.6.3-119 PUSCH-ConfigCommon</w:t>
            </w:r>
          </w:p>
        </w:tc>
      </w:tr>
      <w:tr w:rsidR="002B00BB" w:rsidRPr="009549F0" w14:paraId="0C4B636C" w14:textId="77777777" w:rsidTr="006834BF">
        <w:tc>
          <w:tcPr>
            <w:tcW w:w="4535" w:type="dxa"/>
          </w:tcPr>
          <w:p w14:paraId="67DD977F" w14:textId="77777777" w:rsidR="002B00BB" w:rsidRPr="009549F0" w:rsidRDefault="002B00BB" w:rsidP="006834BF">
            <w:pPr>
              <w:pStyle w:val="TAH"/>
            </w:pPr>
            <w:r w:rsidRPr="009549F0">
              <w:t>Information Element</w:t>
            </w:r>
          </w:p>
        </w:tc>
        <w:tc>
          <w:tcPr>
            <w:tcW w:w="2267" w:type="dxa"/>
          </w:tcPr>
          <w:p w14:paraId="3B09CB5D" w14:textId="77777777" w:rsidR="002B00BB" w:rsidRPr="009549F0" w:rsidRDefault="002B00BB" w:rsidP="006834BF">
            <w:pPr>
              <w:pStyle w:val="TAH"/>
            </w:pPr>
            <w:r w:rsidRPr="009549F0">
              <w:t>Value/remark</w:t>
            </w:r>
          </w:p>
        </w:tc>
        <w:tc>
          <w:tcPr>
            <w:tcW w:w="1700" w:type="dxa"/>
          </w:tcPr>
          <w:p w14:paraId="01CB7BAA" w14:textId="77777777" w:rsidR="002B00BB" w:rsidRPr="009549F0" w:rsidRDefault="002B00BB" w:rsidP="006834BF">
            <w:pPr>
              <w:pStyle w:val="TAH"/>
            </w:pPr>
            <w:r w:rsidRPr="009549F0">
              <w:t>Comment</w:t>
            </w:r>
          </w:p>
        </w:tc>
        <w:tc>
          <w:tcPr>
            <w:tcW w:w="1133" w:type="dxa"/>
          </w:tcPr>
          <w:p w14:paraId="7653EA2B" w14:textId="77777777" w:rsidR="002B00BB" w:rsidRPr="009549F0" w:rsidRDefault="002B00BB" w:rsidP="006834BF">
            <w:pPr>
              <w:pStyle w:val="TAH"/>
            </w:pPr>
            <w:r w:rsidRPr="009549F0">
              <w:t>Condition</w:t>
            </w:r>
          </w:p>
        </w:tc>
      </w:tr>
      <w:tr w:rsidR="002B00BB" w:rsidRPr="009549F0" w14:paraId="7EB7047B" w14:textId="77777777" w:rsidTr="006834BF">
        <w:tc>
          <w:tcPr>
            <w:tcW w:w="4535" w:type="dxa"/>
          </w:tcPr>
          <w:p w14:paraId="4331CAB9"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Pr>
          <w:p w14:paraId="683B06A7" w14:textId="77777777" w:rsidR="002B00BB" w:rsidRPr="009549F0" w:rsidRDefault="002B00BB" w:rsidP="006834BF">
            <w:pPr>
              <w:pStyle w:val="TAL"/>
            </w:pPr>
          </w:p>
        </w:tc>
        <w:tc>
          <w:tcPr>
            <w:tcW w:w="1700" w:type="dxa"/>
          </w:tcPr>
          <w:p w14:paraId="3B7B20A4" w14:textId="77777777" w:rsidR="002B00BB" w:rsidRPr="009549F0" w:rsidRDefault="002B00BB" w:rsidP="006834BF">
            <w:pPr>
              <w:pStyle w:val="TAL"/>
            </w:pPr>
          </w:p>
        </w:tc>
        <w:tc>
          <w:tcPr>
            <w:tcW w:w="1133" w:type="dxa"/>
          </w:tcPr>
          <w:p w14:paraId="7DA00399" w14:textId="77777777" w:rsidR="002B00BB" w:rsidRPr="009549F0" w:rsidRDefault="002B00BB" w:rsidP="006834BF">
            <w:pPr>
              <w:pStyle w:val="TAL"/>
            </w:pPr>
          </w:p>
        </w:tc>
      </w:tr>
      <w:tr w:rsidR="002B00BB" w:rsidRPr="009549F0" w14:paraId="46411B08" w14:textId="77777777" w:rsidTr="006834BF">
        <w:tc>
          <w:tcPr>
            <w:tcW w:w="4535" w:type="dxa"/>
          </w:tcPr>
          <w:p w14:paraId="4E33E548" w14:textId="77777777" w:rsidR="002B00BB" w:rsidRPr="009549F0" w:rsidRDefault="002B00BB" w:rsidP="006834BF">
            <w:pPr>
              <w:pStyle w:val="TAL"/>
            </w:pPr>
            <w:r w:rsidRPr="009549F0">
              <w:t xml:space="preserve">  p0-NominalWithGrant</w:t>
            </w:r>
          </w:p>
        </w:tc>
        <w:tc>
          <w:tcPr>
            <w:tcW w:w="2267" w:type="dxa"/>
          </w:tcPr>
          <w:p w14:paraId="37EFEC13" w14:textId="77777777" w:rsidR="002B00BB" w:rsidRPr="009549F0" w:rsidDel="000A5BB2" w:rsidRDefault="002B00BB" w:rsidP="006834BF">
            <w:pPr>
              <w:pStyle w:val="TAL"/>
            </w:pPr>
            <w:r w:rsidRPr="009549F0">
              <w:t>-114</w:t>
            </w:r>
          </w:p>
        </w:tc>
        <w:tc>
          <w:tcPr>
            <w:tcW w:w="1700" w:type="dxa"/>
          </w:tcPr>
          <w:p w14:paraId="0A40647B" w14:textId="77777777" w:rsidR="002B00BB" w:rsidRPr="009549F0" w:rsidDel="000A5BB2" w:rsidRDefault="002B00BB" w:rsidP="006834BF">
            <w:pPr>
              <w:pStyle w:val="TAL"/>
            </w:pPr>
            <w:r w:rsidRPr="009549F0">
              <w:t>Test point 1 to verify a UE relative low initial power transmission</w:t>
            </w:r>
          </w:p>
        </w:tc>
        <w:tc>
          <w:tcPr>
            <w:tcW w:w="1133" w:type="dxa"/>
          </w:tcPr>
          <w:p w14:paraId="635B7269" w14:textId="77777777" w:rsidR="002B00BB" w:rsidRPr="009549F0" w:rsidRDefault="002B00BB" w:rsidP="006834BF">
            <w:pPr>
              <w:pStyle w:val="TAL"/>
            </w:pPr>
          </w:p>
        </w:tc>
      </w:tr>
      <w:tr w:rsidR="002B00BB" w:rsidRPr="009549F0" w14:paraId="35025A87" w14:textId="77777777" w:rsidTr="006834BF">
        <w:tc>
          <w:tcPr>
            <w:tcW w:w="4535" w:type="dxa"/>
          </w:tcPr>
          <w:p w14:paraId="4AB6E988" w14:textId="77777777" w:rsidR="002B00BB" w:rsidRPr="009549F0" w:rsidRDefault="002B00BB" w:rsidP="006834BF">
            <w:pPr>
              <w:pStyle w:val="TAL"/>
            </w:pPr>
            <w:r w:rsidRPr="009549F0">
              <w:t>}</w:t>
            </w:r>
          </w:p>
        </w:tc>
        <w:tc>
          <w:tcPr>
            <w:tcW w:w="2267" w:type="dxa"/>
          </w:tcPr>
          <w:p w14:paraId="6629E843" w14:textId="77777777" w:rsidR="002B00BB" w:rsidRPr="009549F0" w:rsidDel="000A5BB2" w:rsidRDefault="002B00BB" w:rsidP="006834BF">
            <w:pPr>
              <w:pStyle w:val="TAL"/>
            </w:pPr>
          </w:p>
        </w:tc>
        <w:tc>
          <w:tcPr>
            <w:tcW w:w="1700" w:type="dxa"/>
          </w:tcPr>
          <w:p w14:paraId="70C034B8" w14:textId="77777777" w:rsidR="002B00BB" w:rsidRPr="009549F0" w:rsidDel="000A5BB2" w:rsidRDefault="002B00BB" w:rsidP="006834BF">
            <w:pPr>
              <w:pStyle w:val="TAL"/>
            </w:pPr>
          </w:p>
        </w:tc>
        <w:tc>
          <w:tcPr>
            <w:tcW w:w="1133" w:type="dxa"/>
          </w:tcPr>
          <w:p w14:paraId="18B363A4" w14:textId="77777777" w:rsidR="002B00BB" w:rsidRPr="009549F0" w:rsidRDefault="002B00BB" w:rsidP="006834BF">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r w:rsidRPr="009549F0">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6834BF">
        <w:tc>
          <w:tcPr>
            <w:tcW w:w="9635" w:type="dxa"/>
            <w:gridSpan w:val="4"/>
          </w:tcPr>
          <w:p w14:paraId="52846EED" w14:textId="77777777" w:rsidR="002B00BB" w:rsidRPr="009549F0" w:rsidRDefault="002B00BB" w:rsidP="006834BF">
            <w:pPr>
              <w:pStyle w:val="TAL"/>
            </w:pPr>
            <w:r w:rsidRPr="009549F0">
              <w:t>Derivation Path: TS 38.508-1 [12] subclause 4.6.3 Table 4.6.3-119 PUSCH-ConfigCommon</w:t>
            </w:r>
          </w:p>
        </w:tc>
      </w:tr>
      <w:tr w:rsidR="002B00BB" w:rsidRPr="009549F0" w14:paraId="726C762A" w14:textId="77777777" w:rsidTr="006834BF">
        <w:tc>
          <w:tcPr>
            <w:tcW w:w="4535" w:type="dxa"/>
            <w:tcBorders>
              <w:right w:val="single" w:sz="4" w:space="0" w:color="auto"/>
            </w:tcBorders>
          </w:tcPr>
          <w:p w14:paraId="4951006A" w14:textId="77777777" w:rsidR="002B00BB" w:rsidRPr="009549F0" w:rsidRDefault="002B00BB" w:rsidP="006834BF">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6834BF">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6834BF">
            <w:pPr>
              <w:pStyle w:val="TAH"/>
            </w:pPr>
            <w:r w:rsidRPr="009549F0">
              <w:t>Comment</w:t>
            </w:r>
          </w:p>
        </w:tc>
        <w:tc>
          <w:tcPr>
            <w:tcW w:w="1133" w:type="dxa"/>
            <w:tcBorders>
              <w:left w:val="single" w:sz="4" w:space="0" w:color="auto"/>
            </w:tcBorders>
          </w:tcPr>
          <w:p w14:paraId="1792B668" w14:textId="77777777" w:rsidR="002B00BB" w:rsidRPr="009549F0" w:rsidRDefault="002B00BB" w:rsidP="006834BF">
            <w:pPr>
              <w:pStyle w:val="TAH"/>
            </w:pPr>
            <w:r w:rsidRPr="009549F0">
              <w:t>Condition</w:t>
            </w:r>
          </w:p>
        </w:tc>
      </w:tr>
      <w:tr w:rsidR="002B00BB" w:rsidRPr="009549F0" w14:paraId="233257B1" w14:textId="77777777" w:rsidTr="006834BF">
        <w:tc>
          <w:tcPr>
            <w:tcW w:w="4535" w:type="dxa"/>
            <w:tcBorders>
              <w:right w:val="single" w:sz="4" w:space="0" w:color="auto"/>
            </w:tcBorders>
          </w:tcPr>
          <w:p w14:paraId="45FE26EA"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6834BF">
            <w:pPr>
              <w:pStyle w:val="TAL"/>
            </w:pPr>
          </w:p>
        </w:tc>
        <w:tc>
          <w:tcPr>
            <w:tcW w:w="1700" w:type="dxa"/>
            <w:tcBorders>
              <w:left w:val="single" w:sz="4" w:space="0" w:color="auto"/>
              <w:right w:val="single" w:sz="4" w:space="0" w:color="auto"/>
            </w:tcBorders>
          </w:tcPr>
          <w:p w14:paraId="06B2081D" w14:textId="77777777" w:rsidR="002B00BB" w:rsidRPr="009549F0" w:rsidRDefault="002B00BB" w:rsidP="006834BF">
            <w:pPr>
              <w:pStyle w:val="TAL"/>
            </w:pPr>
          </w:p>
        </w:tc>
        <w:tc>
          <w:tcPr>
            <w:tcW w:w="1133" w:type="dxa"/>
            <w:tcBorders>
              <w:left w:val="single" w:sz="4" w:space="0" w:color="auto"/>
            </w:tcBorders>
          </w:tcPr>
          <w:p w14:paraId="76EDFDE6" w14:textId="77777777" w:rsidR="002B00BB" w:rsidRPr="009549F0" w:rsidRDefault="002B00BB" w:rsidP="006834BF">
            <w:pPr>
              <w:pStyle w:val="TAL"/>
            </w:pPr>
          </w:p>
        </w:tc>
      </w:tr>
      <w:tr w:rsidR="002B00BB" w:rsidRPr="009549F0" w14:paraId="4CD60FAA" w14:textId="77777777" w:rsidTr="006834BF">
        <w:tc>
          <w:tcPr>
            <w:tcW w:w="4535" w:type="dxa"/>
            <w:tcBorders>
              <w:right w:val="single" w:sz="4" w:space="0" w:color="auto"/>
            </w:tcBorders>
          </w:tcPr>
          <w:p w14:paraId="5D5AF3F2" w14:textId="77777777" w:rsidR="002B00BB" w:rsidRPr="009549F0" w:rsidRDefault="002B00BB" w:rsidP="006834BF">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6834BF">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6834BF">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6834BF">
            <w:pPr>
              <w:pStyle w:val="TAL"/>
            </w:pPr>
          </w:p>
        </w:tc>
      </w:tr>
      <w:tr w:rsidR="002B00BB" w:rsidRPr="009549F0" w14:paraId="7FC7A79C" w14:textId="77777777" w:rsidTr="006834BF">
        <w:tc>
          <w:tcPr>
            <w:tcW w:w="4535" w:type="dxa"/>
            <w:tcBorders>
              <w:right w:val="single" w:sz="4" w:space="0" w:color="auto"/>
            </w:tcBorders>
          </w:tcPr>
          <w:p w14:paraId="4B23CE50" w14:textId="77777777" w:rsidR="002B00BB" w:rsidRPr="009549F0" w:rsidRDefault="002B00BB" w:rsidP="006834BF">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6834BF">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6834BF">
            <w:pPr>
              <w:pStyle w:val="TAL"/>
            </w:pPr>
          </w:p>
        </w:tc>
        <w:tc>
          <w:tcPr>
            <w:tcW w:w="1133" w:type="dxa"/>
            <w:tcBorders>
              <w:left w:val="single" w:sz="4" w:space="0" w:color="auto"/>
            </w:tcBorders>
          </w:tcPr>
          <w:p w14:paraId="70D6E979" w14:textId="77777777" w:rsidR="002B00BB" w:rsidRPr="009549F0" w:rsidRDefault="002B00BB" w:rsidP="006834BF">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r w:rsidRPr="009549F0">
        <w:t>Table 6.3.4.2.4.3-3: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6834BF">
        <w:tc>
          <w:tcPr>
            <w:tcW w:w="9747" w:type="dxa"/>
            <w:gridSpan w:val="4"/>
          </w:tcPr>
          <w:p w14:paraId="6B86F5B0" w14:textId="77777777" w:rsidR="002B00BB" w:rsidRPr="009549F0" w:rsidRDefault="002B00BB" w:rsidP="006834BF">
            <w:pPr>
              <w:pStyle w:val="TAH"/>
            </w:pPr>
            <w:r w:rsidRPr="009549F0">
              <w:t>Derivation Path: 38.508-1[5], Table 4.6.3-168</w:t>
            </w:r>
          </w:p>
        </w:tc>
      </w:tr>
      <w:tr w:rsidR="002B00BB" w:rsidRPr="009549F0" w14:paraId="4960F76F" w14:textId="77777777" w:rsidTr="006834BF">
        <w:tc>
          <w:tcPr>
            <w:tcW w:w="4535" w:type="dxa"/>
          </w:tcPr>
          <w:p w14:paraId="26D1695E" w14:textId="77777777" w:rsidR="002B00BB" w:rsidRPr="009549F0" w:rsidRDefault="002B00BB" w:rsidP="006834BF">
            <w:pPr>
              <w:pStyle w:val="TAH"/>
            </w:pPr>
            <w:r w:rsidRPr="009549F0">
              <w:t>Information Element</w:t>
            </w:r>
          </w:p>
        </w:tc>
        <w:tc>
          <w:tcPr>
            <w:tcW w:w="2267" w:type="dxa"/>
          </w:tcPr>
          <w:p w14:paraId="4AC40746" w14:textId="77777777" w:rsidR="002B00BB" w:rsidRPr="009549F0" w:rsidRDefault="002B00BB" w:rsidP="006834BF">
            <w:pPr>
              <w:pStyle w:val="TAH"/>
            </w:pPr>
            <w:r w:rsidRPr="009549F0">
              <w:t>Value/remark</w:t>
            </w:r>
          </w:p>
        </w:tc>
        <w:tc>
          <w:tcPr>
            <w:tcW w:w="1700" w:type="dxa"/>
          </w:tcPr>
          <w:p w14:paraId="5D57F73F" w14:textId="77777777" w:rsidR="002B00BB" w:rsidRPr="009549F0" w:rsidRDefault="002B00BB" w:rsidP="006834BF">
            <w:pPr>
              <w:pStyle w:val="TAH"/>
            </w:pPr>
            <w:r w:rsidRPr="009549F0">
              <w:t>Comment</w:t>
            </w:r>
          </w:p>
        </w:tc>
        <w:tc>
          <w:tcPr>
            <w:tcW w:w="1245" w:type="dxa"/>
          </w:tcPr>
          <w:p w14:paraId="12B51E88" w14:textId="77777777" w:rsidR="002B00BB" w:rsidRPr="009549F0" w:rsidRDefault="002B00BB" w:rsidP="006834BF">
            <w:pPr>
              <w:pStyle w:val="TAH"/>
            </w:pPr>
            <w:r w:rsidRPr="009549F0">
              <w:t>Condition</w:t>
            </w:r>
          </w:p>
        </w:tc>
      </w:tr>
      <w:tr w:rsidR="002B00BB" w:rsidRPr="009549F0" w14:paraId="699E2A88" w14:textId="77777777" w:rsidTr="006834BF">
        <w:tc>
          <w:tcPr>
            <w:tcW w:w="4535" w:type="dxa"/>
          </w:tcPr>
          <w:p w14:paraId="280147B9" w14:textId="77777777" w:rsidR="002B00BB" w:rsidRPr="009549F0" w:rsidRDefault="002B00BB" w:rsidP="006834BF">
            <w:pPr>
              <w:pStyle w:val="TAL"/>
            </w:pPr>
            <w:r w:rsidRPr="009549F0">
              <w:t>ServingCellConfigCommon ::= SEQUENCE {</w:t>
            </w:r>
          </w:p>
        </w:tc>
        <w:tc>
          <w:tcPr>
            <w:tcW w:w="2267" w:type="dxa"/>
          </w:tcPr>
          <w:p w14:paraId="54295B59" w14:textId="77777777" w:rsidR="002B00BB" w:rsidRPr="009549F0" w:rsidRDefault="002B00BB" w:rsidP="006834BF">
            <w:pPr>
              <w:pStyle w:val="TAL"/>
            </w:pPr>
          </w:p>
        </w:tc>
        <w:tc>
          <w:tcPr>
            <w:tcW w:w="1700" w:type="dxa"/>
          </w:tcPr>
          <w:p w14:paraId="51A248B0" w14:textId="77777777" w:rsidR="002B00BB" w:rsidRPr="009549F0" w:rsidRDefault="002B00BB" w:rsidP="006834BF">
            <w:pPr>
              <w:pStyle w:val="TAL"/>
            </w:pPr>
          </w:p>
        </w:tc>
        <w:tc>
          <w:tcPr>
            <w:tcW w:w="1245" w:type="dxa"/>
          </w:tcPr>
          <w:p w14:paraId="59CB5C3B" w14:textId="77777777" w:rsidR="002B00BB" w:rsidRPr="009549F0" w:rsidRDefault="002B00BB" w:rsidP="006834BF">
            <w:pPr>
              <w:pStyle w:val="TAL"/>
            </w:pPr>
          </w:p>
        </w:tc>
      </w:tr>
      <w:tr w:rsidR="002B00BB" w:rsidRPr="009549F0" w14:paraId="59146CE6" w14:textId="77777777" w:rsidTr="006834BF">
        <w:tc>
          <w:tcPr>
            <w:tcW w:w="4535" w:type="dxa"/>
            <w:tcBorders>
              <w:top w:val="nil"/>
              <w:bottom w:val="nil"/>
            </w:tcBorders>
          </w:tcPr>
          <w:p w14:paraId="73D2A135" w14:textId="77777777" w:rsidR="002B00BB" w:rsidRPr="009549F0" w:rsidRDefault="002B00BB" w:rsidP="006834BF">
            <w:pPr>
              <w:pStyle w:val="TAL"/>
            </w:pPr>
            <w:r w:rsidRPr="009549F0">
              <w:t xml:space="preserve">  ss-PBCH-BlockPower</w:t>
            </w:r>
          </w:p>
        </w:tc>
        <w:tc>
          <w:tcPr>
            <w:tcW w:w="2267" w:type="dxa"/>
          </w:tcPr>
          <w:p w14:paraId="727F6D7B" w14:textId="77777777" w:rsidR="002B00BB" w:rsidRPr="009549F0" w:rsidRDefault="002B00BB" w:rsidP="006834BF">
            <w:pPr>
              <w:pStyle w:val="TAL"/>
            </w:pPr>
            <w:r w:rsidRPr="009549F0">
              <w:t>18</w:t>
            </w:r>
          </w:p>
        </w:tc>
        <w:tc>
          <w:tcPr>
            <w:tcW w:w="1700" w:type="dxa"/>
          </w:tcPr>
          <w:p w14:paraId="1D97F202" w14:textId="77777777" w:rsidR="002B00BB" w:rsidRPr="009549F0" w:rsidRDefault="002B00BB" w:rsidP="006834BF">
            <w:pPr>
              <w:pStyle w:val="TAL"/>
            </w:pPr>
          </w:p>
        </w:tc>
        <w:tc>
          <w:tcPr>
            <w:tcW w:w="1245" w:type="dxa"/>
          </w:tcPr>
          <w:p w14:paraId="692C06F9" w14:textId="77777777" w:rsidR="002B00BB" w:rsidRPr="009549F0" w:rsidRDefault="002B00BB" w:rsidP="006834BF">
            <w:pPr>
              <w:pStyle w:val="TAL"/>
            </w:pPr>
            <w:r w:rsidRPr="009549F0">
              <w:t>SCS_15kHz</w:t>
            </w:r>
          </w:p>
        </w:tc>
      </w:tr>
      <w:tr w:rsidR="002B00BB" w:rsidRPr="009549F0" w14:paraId="5B8B62A2" w14:textId="77777777" w:rsidTr="006834BF">
        <w:tc>
          <w:tcPr>
            <w:tcW w:w="4535" w:type="dxa"/>
            <w:tcBorders>
              <w:top w:val="nil"/>
              <w:bottom w:val="nil"/>
            </w:tcBorders>
          </w:tcPr>
          <w:p w14:paraId="7FA2A9B7" w14:textId="77777777" w:rsidR="002B00BB" w:rsidRPr="009549F0" w:rsidRDefault="002B00BB" w:rsidP="006834BF">
            <w:pPr>
              <w:pStyle w:val="TAL"/>
            </w:pPr>
          </w:p>
        </w:tc>
        <w:tc>
          <w:tcPr>
            <w:tcW w:w="2267" w:type="dxa"/>
          </w:tcPr>
          <w:p w14:paraId="1E55BC7B" w14:textId="77777777" w:rsidR="002B00BB" w:rsidRPr="009549F0" w:rsidRDefault="002B00BB" w:rsidP="006834BF">
            <w:pPr>
              <w:pStyle w:val="TAL"/>
            </w:pPr>
            <w:r w:rsidRPr="009549F0">
              <w:t>21</w:t>
            </w:r>
          </w:p>
        </w:tc>
        <w:tc>
          <w:tcPr>
            <w:tcW w:w="1700" w:type="dxa"/>
          </w:tcPr>
          <w:p w14:paraId="5A2C7CD8" w14:textId="77777777" w:rsidR="002B00BB" w:rsidRPr="009549F0" w:rsidRDefault="002B00BB" w:rsidP="006834BF">
            <w:pPr>
              <w:pStyle w:val="TAL"/>
            </w:pPr>
          </w:p>
        </w:tc>
        <w:tc>
          <w:tcPr>
            <w:tcW w:w="1245" w:type="dxa"/>
          </w:tcPr>
          <w:p w14:paraId="77BE5337" w14:textId="77777777" w:rsidR="002B00BB" w:rsidRPr="009549F0" w:rsidRDefault="002B00BB" w:rsidP="006834BF">
            <w:pPr>
              <w:pStyle w:val="TAL"/>
            </w:pPr>
            <w:r w:rsidRPr="009549F0">
              <w:t>SCS_30kHz</w:t>
            </w:r>
          </w:p>
        </w:tc>
      </w:tr>
      <w:tr w:rsidR="002B00BB" w:rsidRPr="009549F0" w14:paraId="19B51A12" w14:textId="77777777" w:rsidTr="006834BF">
        <w:tc>
          <w:tcPr>
            <w:tcW w:w="4535" w:type="dxa"/>
            <w:tcBorders>
              <w:bottom w:val="single" w:sz="4" w:space="0" w:color="auto"/>
            </w:tcBorders>
          </w:tcPr>
          <w:p w14:paraId="0D53D239" w14:textId="77777777" w:rsidR="002B00BB" w:rsidRPr="009549F0" w:rsidRDefault="002B00BB" w:rsidP="006834BF">
            <w:pPr>
              <w:pStyle w:val="TAL"/>
            </w:pPr>
            <w:r w:rsidRPr="009549F0">
              <w:t>}</w:t>
            </w:r>
          </w:p>
        </w:tc>
        <w:tc>
          <w:tcPr>
            <w:tcW w:w="2267" w:type="dxa"/>
          </w:tcPr>
          <w:p w14:paraId="63B4815D" w14:textId="77777777" w:rsidR="002B00BB" w:rsidRPr="009549F0" w:rsidRDefault="002B00BB" w:rsidP="006834BF">
            <w:pPr>
              <w:pStyle w:val="TAL"/>
            </w:pPr>
          </w:p>
        </w:tc>
        <w:tc>
          <w:tcPr>
            <w:tcW w:w="1700" w:type="dxa"/>
          </w:tcPr>
          <w:p w14:paraId="1ED3B084" w14:textId="77777777" w:rsidR="002B00BB" w:rsidRPr="009549F0" w:rsidRDefault="002B00BB" w:rsidP="006834BF">
            <w:pPr>
              <w:pStyle w:val="TAL"/>
            </w:pPr>
          </w:p>
        </w:tc>
        <w:tc>
          <w:tcPr>
            <w:tcW w:w="1245" w:type="dxa"/>
          </w:tcPr>
          <w:p w14:paraId="3A2788BA" w14:textId="77777777" w:rsidR="002B00BB" w:rsidRPr="009549F0" w:rsidRDefault="002B00BB" w:rsidP="006834BF">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6834BF">
        <w:tc>
          <w:tcPr>
            <w:tcW w:w="3936" w:type="dxa"/>
          </w:tcPr>
          <w:p w14:paraId="0218C409" w14:textId="77777777" w:rsidR="002B00BB" w:rsidRPr="009549F0" w:rsidRDefault="002B00BB" w:rsidP="006834BF">
            <w:pPr>
              <w:pStyle w:val="TAH"/>
            </w:pPr>
            <w:r w:rsidRPr="009549F0">
              <w:t>Condition</w:t>
            </w:r>
          </w:p>
        </w:tc>
        <w:tc>
          <w:tcPr>
            <w:tcW w:w="5811" w:type="dxa"/>
          </w:tcPr>
          <w:p w14:paraId="0B2536C9" w14:textId="77777777" w:rsidR="002B00BB" w:rsidRPr="009549F0" w:rsidRDefault="002B00BB" w:rsidP="006834BF">
            <w:pPr>
              <w:pStyle w:val="TAH"/>
            </w:pPr>
            <w:r w:rsidRPr="009549F0">
              <w:t>Explanation</w:t>
            </w:r>
          </w:p>
        </w:tc>
      </w:tr>
      <w:tr w:rsidR="002B00BB" w:rsidRPr="009549F0" w14:paraId="5543AAC6" w14:textId="77777777" w:rsidTr="006834BF">
        <w:tc>
          <w:tcPr>
            <w:tcW w:w="3936" w:type="dxa"/>
          </w:tcPr>
          <w:p w14:paraId="55CD7960" w14:textId="77777777" w:rsidR="002B00BB" w:rsidRPr="009549F0" w:rsidRDefault="002B00BB" w:rsidP="006834BF">
            <w:pPr>
              <w:pStyle w:val="TAL"/>
            </w:pPr>
            <w:r w:rsidRPr="009549F0">
              <w:t>SCS_15kHz</w:t>
            </w:r>
          </w:p>
        </w:tc>
        <w:tc>
          <w:tcPr>
            <w:tcW w:w="5811" w:type="dxa"/>
          </w:tcPr>
          <w:p w14:paraId="46B628AF" w14:textId="77777777" w:rsidR="002B00BB" w:rsidRPr="009549F0" w:rsidRDefault="002B00BB" w:rsidP="006834BF">
            <w:pPr>
              <w:pStyle w:val="TAL"/>
            </w:pPr>
            <w:r w:rsidRPr="009549F0">
              <w:t>SCS=15kHz for SS/PBCH block</w:t>
            </w:r>
          </w:p>
        </w:tc>
      </w:tr>
      <w:tr w:rsidR="002B00BB" w:rsidRPr="009549F0" w14:paraId="06644E3E" w14:textId="77777777" w:rsidTr="006834BF">
        <w:tc>
          <w:tcPr>
            <w:tcW w:w="3936" w:type="dxa"/>
          </w:tcPr>
          <w:p w14:paraId="1FFB48AC" w14:textId="77777777" w:rsidR="002B00BB" w:rsidRPr="009549F0" w:rsidRDefault="002B00BB" w:rsidP="006834BF">
            <w:pPr>
              <w:pStyle w:val="TAL"/>
            </w:pPr>
            <w:r w:rsidRPr="009549F0">
              <w:t>SCS_30kHz</w:t>
            </w:r>
          </w:p>
        </w:tc>
        <w:tc>
          <w:tcPr>
            <w:tcW w:w="5811" w:type="dxa"/>
          </w:tcPr>
          <w:p w14:paraId="061FA0B1" w14:textId="77777777" w:rsidR="002B00BB" w:rsidRPr="009549F0" w:rsidRDefault="002B00BB" w:rsidP="006834BF">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108" w:name="_Toc27477965"/>
      <w:bookmarkStart w:id="1109" w:name="_Toc36226658"/>
      <w:bookmarkStart w:id="1110" w:name="_Toc44323915"/>
      <w:bookmarkStart w:id="1111" w:name="_Toc52990098"/>
      <w:bookmarkStart w:id="1112" w:name="_Toc60823297"/>
      <w:bookmarkStart w:id="1113" w:name="_Toc60825219"/>
      <w:bookmarkStart w:id="1114" w:name="_Toc69306116"/>
      <w:r w:rsidRPr="009549F0">
        <w:t>6.3.4.2.5</w:t>
      </w:r>
      <w:r w:rsidRPr="009549F0">
        <w:tab/>
        <w:t>Test requirement</w:t>
      </w:r>
      <w:bookmarkEnd w:id="1108"/>
      <w:bookmarkEnd w:id="1109"/>
      <w:bookmarkEnd w:id="1110"/>
      <w:bookmarkEnd w:id="1111"/>
      <w:bookmarkEnd w:id="1112"/>
      <w:bookmarkEnd w:id="1113"/>
      <w:bookmarkEnd w:id="1114"/>
    </w:p>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r w:rsidRPr="009549F0">
        <w:t xml:space="preserve">Table </w:t>
      </w:r>
      <w:bookmarkStart w:id="1115" w:name="_Hlk131857024"/>
      <w:r w:rsidRPr="009549F0">
        <w:t>6.3.4.2.5-1</w:t>
      </w:r>
      <w:bookmarkEnd w:id="1115"/>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6834BF">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6834BF">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6834BF">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6834BF">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6834BF">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6834BF">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6834BF">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6834BF">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6834BF">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6834BF">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6834BF">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6834BF">
            <w:pPr>
              <w:pStyle w:val="TAH"/>
              <w:rPr>
                <w:rFonts w:eastAsia="SimSun"/>
                <w:lang w:eastAsia="zh-CN"/>
              </w:rPr>
            </w:pPr>
            <w:r w:rsidRPr="009549F0">
              <w:rPr>
                <w:rFonts w:eastAsia="SimSun"/>
                <w:lang w:eastAsia="zh-CN"/>
              </w:rPr>
              <w:t>35</w:t>
            </w:r>
          </w:p>
          <w:p w14:paraId="14C774D3" w14:textId="77777777" w:rsidR="002B00BB" w:rsidRPr="009549F0" w:rsidRDefault="002B00BB" w:rsidP="006834BF">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6834BF">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6834BF">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6834BF">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6834BF">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6834BF">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6834BF">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6834BF">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6834BF">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6834BF">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6834BF">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6834BF">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6834BF">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6834BF">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6834BF">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6834BF">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6834BF">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6834BF">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6834BF">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6834BF">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6834BF">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6834BF">
            <w:pPr>
              <w:pStyle w:val="TAC"/>
              <w:rPr>
                <w:rFonts w:eastAsia="SimSun"/>
                <w:lang w:eastAsia="zh-CN"/>
              </w:rPr>
            </w:pPr>
            <w:r w:rsidRPr="009549F0">
              <w:rPr>
                <w:rFonts w:eastAsia="SimSun"/>
                <w:lang w:eastAsia="zh-CN"/>
              </w:rPr>
              <w:t>N/A</w:t>
            </w:r>
          </w:p>
        </w:tc>
      </w:tr>
      <w:tr w:rsidR="002B00BB" w:rsidRPr="009549F0" w14:paraId="14CE52E9"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6834BF">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6834BF">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6834BF">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6834BF">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6834BF">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6834BF">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6834BF">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6834BF">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6834BF">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6834BF">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6834BF">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6834BF">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6834BF">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6834BF">
            <w:pPr>
              <w:pStyle w:val="TAC"/>
              <w:rPr>
                <w:rFonts w:eastAsia="SimSun"/>
                <w:lang w:eastAsia="zh-CN"/>
              </w:rPr>
            </w:pPr>
            <w:r w:rsidRPr="009549F0">
              <w:rPr>
                <w:rFonts w:eastAsia="SimSun"/>
                <w:lang w:eastAsia="zh-CN"/>
              </w:rPr>
              <w:t>-4.2</w:t>
            </w:r>
          </w:p>
        </w:tc>
      </w:tr>
      <w:tr w:rsidR="002B00BB" w:rsidRPr="009549F0" w14:paraId="1AFFD4F0"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6834BF">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6834BF">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6834BF">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6834BF">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6834BF">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6834BF">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6834BF">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6834BF">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6834BF">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6834BF">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6834BF">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6834BF">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6834BF">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6834BF">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6834BF">
            <w:pPr>
              <w:pStyle w:val="TAC"/>
              <w:rPr>
                <w:rFonts w:eastAsia="SimSun"/>
                <w:lang w:eastAsia="zh-CN"/>
              </w:rPr>
            </w:pPr>
            <w:r w:rsidRPr="009549F0">
              <w:rPr>
                <w:rFonts w:eastAsia="SimSun"/>
                <w:lang w:eastAsia="zh-CN"/>
              </w:rPr>
              <w:t>-4.3</w:t>
            </w:r>
          </w:p>
        </w:tc>
      </w:tr>
      <w:tr w:rsidR="002B00BB" w:rsidRPr="009549F0" w14:paraId="0849F435" w14:textId="77777777" w:rsidTr="006834BF">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6834BF">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6834BF">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6834BF">
            <w:pPr>
              <w:pStyle w:val="TAC"/>
              <w:rPr>
                <w:rFonts w:eastAsia="SimSun"/>
                <w:lang w:eastAsia="zh-CN"/>
              </w:rPr>
            </w:pPr>
            <w:r w:rsidRPr="009549F0">
              <w:rPr>
                <w:rFonts w:eastAsia="SimSun"/>
                <w:lang w:eastAsia="zh-CN"/>
              </w:rPr>
              <w:t>± (9+TT)dB</w:t>
            </w:r>
          </w:p>
        </w:tc>
      </w:tr>
      <w:tr w:rsidR="002B00BB" w:rsidRPr="009549F0" w14:paraId="26A9B33E" w14:textId="77777777" w:rsidTr="006834BF">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6834BF">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r w:rsidRPr="009549F0">
        <w:t>Table 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6834BF">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6834BF">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6834BF">
            <w:pPr>
              <w:pStyle w:val="TAH"/>
              <w:rPr>
                <w:lang w:eastAsia="zh-CN"/>
              </w:rPr>
            </w:pPr>
            <w:r w:rsidRPr="009549F0">
              <w:rPr>
                <w:lang w:eastAsia="zh-CN"/>
              </w:rPr>
              <w:t>Channel bandwidth / expected output power (dBm)</w:t>
            </w:r>
          </w:p>
        </w:tc>
      </w:tr>
      <w:tr w:rsidR="002B00BB" w:rsidRPr="009549F0" w14:paraId="75113D22" w14:textId="77777777" w:rsidTr="006834BF">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6834BF">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6834BF">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6834BF">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6834BF">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6834BF">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6834BF">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6834BF">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6834BF">
            <w:pPr>
              <w:pStyle w:val="TAH"/>
              <w:rPr>
                <w:lang w:eastAsia="zh-CN"/>
              </w:rPr>
            </w:pPr>
            <w:r w:rsidRPr="009549F0">
              <w:rPr>
                <w:lang w:eastAsia="zh-CN"/>
              </w:rPr>
              <w:t>35</w:t>
            </w:r>
          </w:p>
          <w:p w14:paraId="2978E326" w14:textId="77777777" w:rsidR="002B00BB" w:rsidRPr="009549F0" w:rsidRDefault="002B00BB" w:rsidP="006834BF">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6834BF">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6834BF">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6834BF">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6834BF">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6834BF">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6834BF">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6834BF">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6834BF">
            <w:pPr>
              <w:pStyle w:val="TAH"/>
              <w:rPr>
                <w:lang w:eastAsia="zh-CN"/>
              </w:rPr>
            </w:pPr>
            <w:r w:rsidRPr="009549F0">
              <w:rPr>
                <w:lang w:eastAsia="zh-CN"/>
              </w:rPr>
              <w:t>100</w:t>
            </w:r>
            <w:r w:rsidRPr="009549F0">
              <w:rPr>
                <w:lang w:eastAsia="zh-CN"/>
              </w:rPr>
              <w:br/>
              <w:t>MHz</w:t>
            </w:r>
          </w:p>
        </w:tc>
      </w:tr>
      <w:tr w:rsidR="002B00BB" w:rsidRPr="009549F0" w14:paraId="42E048D3" w14:textId="77777777" w:rsidTr="006834BF">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6834BF">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6834BF">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6834BF">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6834BF">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6834BF">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6834BF">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6834BF">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6834BF">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6834BF">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6834BF">
            <w:pPr>
              <w:pStyle w:val="TAC"/>
              <w:rPr>
                <w:lang w:eastAsia="zh-CN"/>
              </w:rPr>
            </w:pPr>
            <w:r w:rsidRPr="009549F0">
              <w:rPr>
                <w:lang w:eastAsia="zh-CN"/>
              </w:rPr>
              <w:t>N/A</w:t>
            </w:r>
          </w:p>
        </w:tc>
      </w:tr>
      <w:tr w:rsidR="002B00BB" w:rsidRPr="009549F0" w14:paraId="098881F2" w14:textId="77777777" w:rsidTr="006834BF">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6834BF">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6834BF">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6834BF">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6834BF">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6834BF">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6834BF">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6834BF">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6834BF">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6834BF">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6834BF">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6834BF">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6834BF">
            <w:pPr>
              <w:pStyle w:val="TAC"/>
              <w:rPr>
                <w:lang w:eastAsia="zh-CN"/>
              </w:rPr>
            </w:pPr>
            <w:r w:rsidRPr="009549F0">
              <w:rPr>
                <w:lang w:eastAsia="zh-CN"/>
              </w:rPr>
              <w:t>9.8</w:t>
            </w:r>
          </w:p>
        </w:tc>
      </w:tr>
      <w:tr w:rsidR="002B00BB" w:rsidRPr="009549F0" w14:paraId="609B84B4" w14:textId="77777777" w:rsidTr="006834BF">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6834BF">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6834BF">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6834BF">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6834BF">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6834BF">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6834BF">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6834BF">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6834BF">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6834BF">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6834BF">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6834BF">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6834BF">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6834BF">
            <w:pPr>
              <w:pStyle w:val="TAC"/>
              <w:rPr>
                <w:lang w:eastAsia="zh-CN"/>
              </w:rPr>
            </w:pPr>
            <w:r w:rsidRPr="009549F0">
              <w:rPr>
                <w:lang w:eastAsia="zh-CN"/>
              </w:rPr>
              <w:t>9.7</w:t>
            </w:r>
          </w:p>
        </w:tc>
      </w:tr>
      <w:tr w:rsidR="002B00BB" w:rsidRPr="009549F0" w14:paraId="1C253EA6" w14:textId="77777777" w:rsidTr="006834BF">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6834BF">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6834BF">
            <w:pPr>
              <w:pStyle w:val="TAC"/>
              <w:rPr>
                <w:lang w:eastAsia="zh-CN"/>
              </w:rPr>
            </w:pPr>
            <w:r w:rsidRPr="009549F0">
              <w:rPr>
                <w:lang w:eastAsia="zh-CN"/>
              </w:rPr>
              <w:t>± (9+TT)dB</w:t>
            </w:r>
          </w:p>
        </w:tc>
      </w:tr>
      <w:tr w:rsidR="002B00BB" w:rsidRPr="009549F0" w14:paraId="0A1E5111" w14:textId="77777777" w:rsidTr="006834BF">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6834BF">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6834BF">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r w:rsidRPr="009549F0">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6834BF">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6834BF">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6834BF">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6834BF">
            <w:pPr>
              <w:pStyle w:val="TAH"/>
            </w:pPr>
            <w:r w:rsidRPr="009549F0">
              <w:t>4.2GHz &lt; f ≤ 6.0GHz</w:t>
            </w:r>
          </w:p>
        </w:tc>
      </w:tr>
      <w:tr w:rsidR="002B00BB" w:rsidRPr="009549F0" w14:paraId="74A21A4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6834BF">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6834BF">
            <w:pPr>
              <w:pStyle w:val="TAC"/>
            </w:pPr>
            <w:r w:rsidRPr="009549F0">
              <w:t>1.0 dB</w:t>
            </w:r>
            <w:r w:rsidRPr="009549F0">
              <w:rPr>
                <w:rFonts w:hint="eastAsia"/>
                <w:vertAlign w:val="superscript"/>
                <w:lang w:eastAsia="ja-JP"/>
              </w:rPr>
              <w:t>1</w:t>
            </w:r>
          </w:p>
          <w:p w14:paraId="2795A73A" w14:textId="77777777" w:rsidR="002B00BB" w:rsidRPr="009549F0" w:rsidRDefault="002B00BB" w:rsidP="006834BF">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6834BF">
            <w:pPr>
              <w:pStyle w:val="TAC"/>
            </w:pPr>
            <w:r w:rsidRPr="009549F0">
              <w:t>1.4 dB</w:t>
            </w:r>
          </w:p>
        </w:tc>
      </w:tr>
      <w:tr w:rsidR="002B00BB" w:rsidRPr="009549F0" w14:paraId="1D5EBC6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6834BF">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6834BF">
            <w:pPr>
              <w:pStyle w:val="TAC"/>
            </w:pPr>
            <w:r w:rsidRPr="009549F0">
              <w:t>1.4 dB</w:t>
            </w:r>
          </w:p>
        </w:tc>
      </w:tr>
      <w:tr w:rsidR="002B00BB" w:rsidRPr="009549F0" w14:paraId="73188EF2" w14:textId="77777777" w:rsidTr="006834BF">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6834BF">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6834BF">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116" w:name="_Toc27477966"/>
      <w:bookmarkStart w:id="1117" w:name="_Toc36226659"/>
      <w:bookmarkStart w:id="1118" w:name="_Toc44323916"/>
      <w:bookmarkStart w:id="1119" w:name="_Toc52990099"/>
      <w:bookmarkStart w:id="1120" w:name="_Toc60823298"/>
      <w:bookmarkStart w:id="1121" w:name="_Toc60825220"/>
      <w:bookmarkStart w:id="1122" w:name="_Toc69306117"/>
      <w:bookmarkStart w:id="1123" w:name="_Toc69309847"/>
      <w:bookmarkStart w:id="1124" w:name="_Toc76020162"/>
      <w:bookmarkStart w:id="1125" w:name="_Toc83720641"/>
      <w:bookmarkStart w:id="1126" w:name="_Toc210629051"/>
      <w:r w:rsidRPr="009549F0">
        <w:t>6.3.4.3</w:t>
      </w:r>
      <w:r w:rsidRPr="009549F0">
        <w:tab/>
        <w:t>Relative power tolerance</w:t>
      </w:r>
      <w:bookmarkEnd w:id="1116"/>
      <w:bookmarkEnd w:id="1117"/>
      <w:bookmarkEnd w:id="1118"/>
      <w:bookmarkEnd w:id="1119"/>
      <w:bookmarkEnd w:id="1120"/>
      <w:bookmarkEnd w:id="1121"/>
      <w:bookmarkEnd w:id="1122"/>
      <w:bookmarkEnd w:id="1123"/>
      <w:bookmarkEnd w:id="1124"/>
      <w:bookmarkEnd w:id="1125"/>
      <w:bookmarkEnd w:id="1126"/>
    </w:p>
    <w:p w14:paraId="5A72CD62" w14:textId="77777777" w:rsidR="002B00BB" w:rsidRPr="009549F0" w:rsidRDefault="002B00BB" w:rsidP="002B00BB">
      <w:pPr>
        <w:pStyle w:val="H6"/>
      </w:pPr>
      <w:bookmarkStart w:id="1127" w:name="_Toc27477967"/>
      <w:bookmarkStart w:id="1128" w:name="_Toc36226660"/>
      <w:bookmarkStart w:id="1129" w:name="_Toc44323917"/>
      <w:bookmarkStart w:id="1130" w:name="_Toc52990100"/>
      <w:bookmarkStart w:id="1131" w:name="_Toc60823299"/>
      <w:bookmarkStart w:id="1132" w:name="_Toc60825221"/>
      <w:bookmarkStart w:id="1133" w:name="_Toc69306118"/>
      <w:r w:rsidRPr="009549F0">
        <w:t>6.3.4.3.1</w:t>
      </w:r>
      <w:r w:rsidRPr="009549F0">
        <w:tab/>
        <w:t>Test purpose</w:t>
      </w:r>
      <w:bookmarkEnd w:id="1127"/>
      <w:bookmarkEnd w:id="1128"/>
      <w:bookmarkEnd w:id="1129"/>
      <w:bookmarkEnd w:id="1130"/>
      <w:bookmarkEnd w:id="1131"/>
      <w:bookmarkEnd w:id="1132"/>
      <w:bookmarkEnd w:id="1133"/>
    </w:p>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134" w:name="_Toc27477968"/>
      <w:bookmarkStart w:id="1135" w:name="_Toc36226661"/>
      <w:bookmarkStart w:id="1136" w:name="_Toc44323918"/>
      <w:bookmarkStart w:id="1137" w:name="_Toc52990101"/>
      <w:bookmarkStart w:id="1138" w:name="_Toc60823300"/>
      <w:bookmarkStart w:id="1139" w:name="_Toc60825222"/>
      <w:bookmarkStart w:id="1140" w:name="_Toc69306119"/>
      <w:r w:rsidRPr="009549F0">
        <w:t>6.3.4.3.2</w:t>
      </w:r>
      <w:r w:rsidRPr="009549F0">
        <w:tab/>
        <w:t>Test applicability</w:t>
      </w:r>
      <w:bookmarkEnd w:id="1134"/>
      <w:bookmarkEnd w:id="1135"/>
      <w:bookmarkEnd w:id="1136"/>
      <w:bookmarkEnd w:id="1137"/>
      <w:bookmarkEnd w:id="1138"/>
      <w:bookmarkEnd w:id="1139"/>
      <w:bookmarkEnd w:id="1140"/>
    </w:p>
    <w:p w14:paraId="65873D08" w14:textId="77777777" w:rsidR="002B00BB" w:rsidRPr="009549F0" w:rsidRDefault="002B00BB" w:rsidP="002B00BB">
      <w:bookmarkStart w:id="1141" w:name="_Toc27477969"/>
      <w:bookmarkStart w:id="1142" w:name="_Toc36226662"/>
      <w:bookmarkStart w:id="1143" w:name="_Toc44323919"/>
      <w:bookmarkStart w:id="1144" w:name="_Toc52990102"/>
      <w:bookmarkStart w:id="1145" w:name="_Toc60823301"/>
      <w:bookmarkStart w:id="1146" w:name="_Toc60825223"/>
      <w:bookmarkStart w:id="1147" w:name="_Toc69306120"/>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r w:rsidRPr="009549F0">
        <w:t>6.3.4.3.3</w:t>
      </w:r>
      <w:r w:rsidRPr="009549F0">
        <w:tab/>
        <w:t>Minimum conformance requirement</w:t>
      </w:r>
      <w:bookmarkEnd w:id="1141"/>
      <w:bookmarkEnd w:id="1142"/>
      <w:bookmarkEnd w:id="1143"/>
      <w:bookmarkEnd w:id="1144"/>
      <w:bookmarkEnd w:id="1145"/>
      <w:bookmarkEnd w:id="1146"/>
      <w:bookmarkEnd w:id="1147"/>
    </w:p>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r w:rsidRPr="009549F0">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6834BF">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6834BF">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6834BF">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6834BF">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6834BF">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6834BF">
            <w:pPr>
              <w:pStyle w:val="TAH"/>
            </w:pPr>
            <w:r w:rsidRPr="009549F0">
              <w:t>PRACH (dB)</w:t>
            </w:r>
          </w:p>
        </w:tc>
      </w:tr>
      <w:tr w:rsidR="002B00BB" w:rsidRPr="009549F0" w14:paraId="3611B070"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6834BF">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6834BF">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6834BF">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6834BF">
            <w:pPr>
              <w:pStyle w:val="TAC"/>
            </w:pPr>
            <w:r w:rsidRPr="009549F0">
              <w:t>± 2.0</w:t>
            </w:r>
          </w:p>
        </w:tc>
      </w:tr>
      <w:tr w:rsidR="002B00BB" w:rsidRPr="009549F0" w14:paraId="0BD6FE5D"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6834BF">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6834BF">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6834BF">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6834BF">
            <w:pPr>
              <w:pStyle w:val="TAC"/>
            </w:pPr>
            <w:r w:rsidRPr="009549F0">
              <w:t>± 2.5</w:t>
            </w:r>
          </w:p>
        </w:tc>
      </w:tr>
      <w:tr w:rsidR="002B00BB" w:rsidRPr="009549F0" w14:paraId="3AD77B55"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6834BF">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6834BF">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6834BF">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6834BF">
            <w:pPr>
              <w:pStyle w:val="TAC"/>
            </w:pPr>
            <w:r w:rsidRPr="009549F0">
              <w:t>± 3.0</w:t>
            </w:r>
          </w:p>
        </w:tc>
      </w:tr>
      <w:tr w:rsidR="002B00BB" w:rsidRPr="009549F0" w14:paraId="4D6ED0BE"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6834BF">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6834BF">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6834BF">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6834BF">
            <w:pPr>
              <w:pStyle w:val="TAC"/>
            </w:pPr>
            <w:r w:rsidRPr="009549F0">
              <w:t>± 3.5</w:t>
            </w:r>
          </w:p>
        </w:tc>
      </w:tr>
      <w:tr w:rsidR="002B00BB" w:rsidRPr="009549F0" w14:paraId="5D5DA0BB"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6834BF">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6834BF">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6834BF">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6834BF">
            <w:pPr>
              <w:pStyle w:val="TAC"/>
            </w:pPr>
            <w:r w:rsidRPr="009549F0">
              <w:t>± 4.0</w:t>
            </w:r>
          </w:p>
        </w:tc>
      </w:tr>
      <w:tr w:rsidR="002B00BB" w:rsidRPr="009549F0" w14:paraId="3CB1FFD4"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6834BF">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6834BF">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6834BF">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6834BF">
            <w:pPr>
              <w:pStyle w:val="TAC"/>
            </w:pPr>
            <w:r w:rsidRPr="009549F0">
              <w:t>± 5.0</w:t>
            </w:r>
          </w:p>
        </w:tc>
      </w:tr>
      <w:tr w:rsidR="002B00BB" w:rsidRPr="009549F0" w14:paraId="6920BFA8" w14:textId="77777777" w:rsidTr="006834BF">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6834BF">
            <w:pPr>
              <w:pStyle w:val="TAN"/>
            </w:pPr>
            <w:r w:rsidRPr="009549F0">
              <w:t>NOTE:</w:t>
            </w:r>
            <w:r w:rsidRPr="009549F0">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148" w:name="_Toc27477970"/>
      <w:bookmarkStart w:id="1149" w:name="_Toc36226663"/>
      <w:bookmarkStart w:id="1150" w:name="_Toc44323920"/>
      <w:bookmarkStart w:id="1151" w:name="_Toc52990103"/>
      <w:bookmarkStart w:id="1152" w:name="_Toc60823302"/>
      <w:bookmarkStart w:id="1153" w:name="_Toc60825224"/>
      <w:bookmarkStart w:id="1154" w:name="_Toc69306121"/>
      <w:r w:rsidRPr="009549F0">
        <w:t>6.3.4.3.4</w:t>
      </w:r>
      <w:r w:rsidRPr="009549F0">
        <w:tab/>
        <w:t>Test description</w:t>
      </w:r>
      <w:bookmarkEnd w:id="1148"/>
      <w:bookmarkEnd w:id="1149"/>
      <w:bookmarkEnd w:id="1150"/>
      <w:bookmarkEnd w:id="1151"/>
      <w:bookmarkEnd w:id="1152"/>
      <w:bookmarkEnd w:id="1153"/>
      <w:bookmarkEnd w:id="1154"/>
    </w:p>
    <w:p w14:paraId="2CAE3E7D" w14:textId="77777777" w:rsidR="002B00BB" w:rsidRPr="009549F0" w:rsidRDefault="002B00BB" w:rsidP="002B00BB">
      <w:pPr>
        <w:pStyle w:val="H6"/>
      </w:pPr>
      <w:r w:rsidRPr="009549F0">
        <w:t>6.3.4.3.4.1</w:t>
      </w:r>
      <w:r w:rsidRPr="009549F0">
        <w:tab/>
        <w:t>Initial conditions</w:t>
      </w:r>
    </w:p>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r w:rsidRPr="009549F0">
        <w:t>Table 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6834BF">
        <w:tc>
          <w:tcPr>
            <w:tcW w:w="5000" w:type="pct"/>
            <w:gridSpan w:val="5"/>
          </w:tcPr>
          <w:p w14:paraId="644E6D15" w14:textId="77777777" w:rsidR="002B00BB" w:rsidRPr="009549F0" w:rsidRDefault="002B00BB" w:rsidP="006834BF">
            <w:pPr>
              <w:pStyle w:val="TAH"/>
            </w:pPr>
            <w:r w:rsidRPr="009549F0">
              <w:t>Initial Conditions</w:t>
            </w:r>
          </w:p>
        </w:tc>
      </w:tr>
      <w:tr w:rsidR="002B00BB" w:rsidRPr="009549F0" w14:paraId="0A1C6B7F" w14:textId="77777777" w:rsidTr="006834BF">
        <w:tc>
          <w:tcPr>
            <w:tcW w:w="2488" w:type="pct"/>
            <w:gridSpan w:val="3"/>
          </w:tcPr>
          <w:p w14:paraId="4EAEF8E8" w14:textId="77777777" w:rsidR="002B00BB" w:rsidRPr="009549F0" w:rsidRDefault="002B00BB" w:rsidP="006834BF">
            <w:pPr>
              <w:pStyle w:val="TAL"/>
            </w:pPr>
            <w:r w:rsidRPr="009549F0">
              <w:t>Test Environment as specified in TS 38.508-1 [12] subclause 4.3.1</w:t>
            </w:r>
          </w:p>
        </w:tc>
        <w:tc>
          <w:tcPr>
            <w:tcW w:w="2512" w:type="pct"/>
            <w:gridSpan w:val="2"/>
          </w:tcPr>
          <w:p w14:paraId="298FBB97" w14:textId="77777777" w:rsidR="002B00BB" w:rsidRPr="009549F0" w:rsidRDefault="002B00BB" w:rsidP="006834BF">
            <w:pPr>
              <w:pStyle w:val="TAL"/>
            </w:pPr>
            <w:r w:rsidRPr="009549F0">
              <w:t>Normal</w:t>
            </w:r>
          </w:p>
        </w:tc>
      </w:tr>
      <w:tr w:rsidR="002B00BB" w:rsidRPr="009549F0" w14:paraId="002BE106" w14:textId="77777777" w:rsidTr="006834BF">
        <w:tc>
          <w:tcPr>
            <w:tcW w:w="2488" w:type="pct"/>
            <w:gridSpan w:val="3"/>
          </w:tcPr>
          <w:p w14:paraId="7F54A03B" w14:textId="77777777" w:rsidR="002B00BB" w:rsidRPr="009549F0" w:rsidRDefault="002B00BB" w:rsidP="006834BF">
            <w:pPr>
              <w:pStyle w:val="TAL"/>
            </w:pPr>
            <w:r w:rsidRPr="009549F0">
              <w:t>Test Frequencies as specified in TS 38.508-1 [12] subclause 4.3.1</w:t>
            </w:r>
          </w:p>
        </w:tc>
        <w:tc>
          <w:tcPr>
            <w:tcW w:w="2512" w:type="pct"/>
            <w:gridSpan w:val="2"/>
          </w:tcPr>
          <w:p w14:paraId="6C93E101" w14:textId="77777777" w:rsidR="002B00BB" w:rsidRPr="009549F0" w:rsidRDefault="002B00BB" w:rsidP="006834BF">
            <w:pPr>
              <w:pStyle w:val="TAL"/>
              <w:rPr>
                <w:lang w:eastAsia="zh-CN"/>
              </w:rPr>
            </w:pPr>
            <w:r w:rsidRPr="009549F0">
              <w:rPr>
                <w:lang w:eastAsia="zh-CN"/>
              </w:rPr>
              <w:t>Low range</w:t>
            </w:r>
          </w:p>
        </w:tc>
      </w:tr>
      <w:tr w:rsidR="002B00BB" w:rsidRPr="009549F0" w14:paraId="7B78C6D0" w14:textId="77777777" w:rsidTr="006834BF">
        <w:tc>
          <w:tcPr>
            <w:tcW w:w="2488" w:type="pct"/>
            <w:gridSpan w:val="3"/>
          </w:tcPr>
          <w:p w14:paraId="2E6447D2"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6834BF">
            <w:pPr>
              <w:pStyle w:val="TAL"/>
            </w:pPr>
            <w:r w:rsidRPr="009549F0">
              <w:t>Lowest, Mid, Highest</w:t>
            </w:r>
          </w:p>
        </w:tc>
      </w:tr>
      <w:tr w:rsidR="002B00BB" w:rsidRPr="009549F0" w14:paraId="083DB5BD" w14:textId="77777777" w:rsidTr="006834BF">
        <w:tc>
          <w:tcPr>
            <w:tcW w:w="2488" w:type="pct"/>
            <w:gridSpan w:val="3"/>
          </w:tcPr>
          <w:p w14:paraId="63700BE7" w14:textId="77777777" w:rsidR="002B00BB" w:rsidRPr="009549F0" w:rsidRDefault="002B00BB" w:rsidP="006834BF">
            <w:pPr>
              <w:pStyle w:val="TAL"/>
            </w:pPr>
            <w:r w:rsidRPr="009549F0">
              <w:t>Test SCS as specified in TS 38.508-1 [12] subclause 4.3.1</w:t>
            </w:r>
          </w:p>
        </w:tc>
        <w:tc>
          <w:tcPr>
            <w:tcW w:w="2512" w:type="pct"/>
            <w:gridSpan w:val="2"/>
          </w:tcPr>
          <w:p w14:paraId="5C857DF3" w14:textId="77777777" w:rsidR="002B00BB" w:rsidRPr="009549F0" w:rsidRDefault="002B00BB" w:rsidP="006834BF">
            <w:pPr>
              <w:pStyle w:val="TAL"/>
            </w:pPr>
            <w:r w:rsidRPr="009549F0">
              <w:t>Lowest, Highest</w:t>
            </w:r>
          </w:p>
        </w:tc>
      </w:tr>
      <w:tr w:rsidR="002B00BB" w:rsidRPr="009549F0" w14:paraId="201430DB" w14:textId="77777777" w:rsidTr="006834BF">
        <w:tc>
          <w:tcPr>
            <w:tcW w:w="5000" w:type="pct"/>
            <w:gridSpan w:val="5"/>
          </w:tcPr>
          <w:p w14:paraId="4271BAB3" w14:textId="77777777" w:rsidR="002B00BB" w:rsidRPr="009549F0" w:rsidRDefault="002B00BB" w:rsidP="006834BF">
            <w:pPr>
              <w:pStyle w:val="TAH"/>
            </w:pPr>
            <w:r w:rsidRPr="009549F0">
              <w:t>Test Parameters</w:t>
            </w:r>
          </w:p>
        </w:tc>
      </w:tr>
      <w:tr w:rsidR="002B00BB" w:rsidRPr="009549F0" w14:paraId="3969A1F0" w14:textId="77777777" w:rsidTr="006834BF">
        <w:tc>
          <w:tcPr>
            <w:tcW w:w="578" w:type="pct"/>
          </w:tcPr>
          <w:p w14:paraId="41A31481" w14:textId="77777777" w:rsidR="002B00BB" w:rsidRPr="009549F0" w:rsidRDefault="002B00BB" w:rsidP="006834BF">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6834BF">
            <w:pPr>
              <w:pStyle w:val="TAH"/>
            </w:pPr>
            <w:r w:rsidRPr="009549F0">
              <w:t>Downlink Configuration</w:t>
            </w:r>
          </w:p>
        </w:tc>
        <w:tc>
          <w:tcPr>
            <w:tcW w:w="2512" w:type="pct"/>
            <w:gridSpan w:val="2"/>
          </w:tcPr>
          <w:p w14:paraId="17EB5006" w14:textId="77777777" w:rsidR="002B00BB" w:rsidRPr="009549F0" w:rsidRDefault="002B00BB" w:rsidP="006834BF">
            <w:pPr>
              <w:pStyle w:val="TAH"/>
              <w:rPr>
                <w:lang w:eastAsia="zh-CN"/>
              </w:rPr>
            </w:pPr>
            <w:r w:rsidRPr="009549F0">
              <w:t>Uplink Configuration</w:t>
            </w:r>
          </w:p>
        </w:tc>
      </w:tr>
      <w:tr w:rsidR="002B00BB" w:rsidRPr="009549F0" w14:paraId="1FEBC9BF" w14:textId="77777777" w:rsidTr="006834BF">
        <w:trPr>
          <w:trHeight w:val="300"/>
        </w:trPr>
        <w:tc>
          <w:tcPr>
            <w:tcW w:w="578" w:type="pct"/>
          </w:tcPr>
          <w:p w14:paraId="24765107" w14:textId="77777777" w:rsidR="002B00BB" w:rsidRPr="009549F0" w:rsidRDefault="002B00BB" w:rsidP="006834BF">
            <w:pPr>
              <w:pStyle w:val="TAH"/>
              <w:rPr>
                <w:lang w:eastAsia="zh-CN"/>
              </w:rPr>
            </w:pPr>
          </w:p>
        </w:tc>
        <w:tc>
          <w:tcPr>
            <w:tcW w:w="981" w:type="pct"/>
            <w:tcBorders>
              <w:bottom w:val="single" w:sz="4" w:space="0" w:color="auto"/>
            </w:tcBorders>
          </w:tcPr>
          <w:p w14:paraId="6A0F2F0A" w14:textId="77777777" w:rsidR="002B00BB" w:rsidRPr="009549F0" w:rsidRDefault="002B00BB" w:rsidP="006834BF">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6834BF">
            <w:pPr>
              <w:pStyle w:val="TAH"/>
              <w:rPr>
                <w:lang w:eastAsia="zh-CN"/>
              </w:rPr>
            </w:pPr>
            <w:r w:rsidRPr="009549F0">
              <w:rPr>
                <w:lang w:eastAsia="zh-CN"/>
              </w:rPr>
              <w:t>RB Allocation</w:t>
            </w:r>
          </w:p>
        </w:tc>
        <w:tc>
          <w:tcPr>
            <w:tcW w:w="970" w:type="pct"/>
          </w:tcPr>
          <w:p w14:paraId="2123C1DA" w14:textId="77777777" w:rsidR="002B00BB" w:rsidRPr="009549F0" w:rsidRDefault="002B00BB" w:rsidP="006834BF">
            <w:pPr>
              <w:pStyle w:val="TAH"/>
              <w:rPr>
                <w:lang w:eastAsia="zh-CN"/>
              </w:rPr>
            </w:pPr>
            <w:r w:rsidRPr="009549F0">
              <w:rPr>
                <w:lang w:eastAsia="zh-CN"/>
              </w:rPr>
              <w:t>Modulation</w:t>
            </w:r>
          </w:p>
        </w:tc>
        <w:tc>
          <w:tcPr>
            <w:tcW w:w="1542" w:type="pct"/>
          </w:tcPr>
          <w:p w14:paraId="73D07A2B" w14:textId="77777777" w:rsidR="002B00BB" w:rsidRPr="009549F0" w:rsidRDefault="002B00BB" w:rsidP="006834BF">
            <w:pPr>
              <w:pStyle w:val="TAH"/>
              <w:rPr>
                <w:lang w:eastAsia="zh-CN"/>
              </w:rPr>
            </w:pPr>
            <w:r w:rsidRPr="009549F0">
              <w:rPr>
                <w:lang w:eastAsia="zh-CN"/>
              </w:rPr>
              <w:t>RB allocation (NOTE 1)</w:t>
            </w:r>
          </w:p>
        </w:tc>
      </w:tr>
      <w:tr w:rsidR="002B00BB" w:rsidRPr="009549F0" w14:paraId="0E3537F4" w14:textId="77777777" w:rsidTr="006834BF">
        <w:trPr>
          <w:trHeight w:val="255"/>
        </w:trPr>
        <w:tc>
          <w:tcPr>
            <w:tcW w:w="578" w:type="pct"/>
          </w:tcPr>
          <w:p w14:paraId="33A75D42" w14:textId="77777777" w:rsidR="002B00BB" w:rsidRPr="009549F0" w:rsidRDefault="002B00BB" w:rsidP="006834BF">
            <w:pPr>
              <w:pStyle w:val="TAC"/>
            </w:pPr>
            <w:r w:rsidRPr="009549F0">
              <w:t>5MHz</w:t>
            </w:r>
          </w:p>
        </w:tc>
        <w:tc>
          <w:tcPr>
            <w:tcW w:w="1910" w:type="pct"/>
            <w:gridSpan w:val="2"/>
            <w:tcBorders>
              <w:top w:val="nil"/>
              <w:bottom w:val="nil"/>
            </w:tcBorders>
          </w:tcPr>
          <w:p w14:paraId="36B181A5" w14:textId="77777777" w:rsidR="002B00BB" w:rsidRPr="009549F0" w:rsidRDefault="002B00BB" w:rsidP="006834BF">
            <w:pPr>
              <w:pStyle w:val="TAC"/>
            </w:pPr>
            <w:r w:rsidRPr="009549F0">
              <w:t>N/A for Relative power tolerance test case</w:t>
            </w:r>
          </w:p>
        </w:tc>
        <w:tc>
          <w:tcPr>
            <w:tcW w:w="970" w:type="pct"/>
          </w:tcPr>
          <w:p w14:paraId="52C77A85" w14:textId="77777777" w:rsidR="002B00BB" w:rsidRPr="009549F0" w:rsidRDefault="002B00BB" w:rsidP="006834BF">
            <w:pPr>
              <w:pStyle w:val="TAC"/>
            </w:pPr>
            <w:r w:rsidRPr="009549F0">
              <w:t>DFT-s-OFDM QPSK</w:t>
            </w:r>
          </w:p>
        </w:tc>
        <w:tc>
          <w:tcPr>
            <w:tcW w:w="1542" w:type="pct"/>
          </w:tcPr>
          <w:p w14:paraId="49B42984" w14:textId="77777777" w:rsidR="002B00BB" w:rsidRPr="009549F0" w:rsidRDefault="002B00BB" w:rsidP="006834BF">
            <w:pPr>
              <w:pStyle w:val="TAC"/>
            </w:pPr>
            <w:r w:rsidRPr="009549F0">
              <w:t>See Table 6.3.4.3.5-1</w:t>
            </w:r>
          </w:p>
          <w:p w14:paraId="1FA987B2" w14:textId="77777777" w:rsidR="002B00BB" w:rsidRPr="009549F0" w:rsidRDefault="002B00BB" w:rsidP="006834BF">
            <w:pPr>
              <w:pStyle w:val="TAC"/>
            </w:pPr>
            <w:r w:rsidRPr="009549F0">
              <w:t>See Table 6.3.4.3.5-2</w:t>
            </w:r>
          </w:p>
          <w:p w14:paraId="45C769DE" w14:textId="77777777" w:rsidR="002B00BB" w:rsidRPr="009549F0" w:rsidRDefault="002B00BB" w:rsidP="006834BF">
            <w:pPr>
              <w:pStyle w:val="TAC"/>
            </w:pPr>
            <w:r w:rsidRPr="009549F0">
              <w:t>See Table 6.3.4.3.5-5</w:t>
            </w:r>
          </w:p>
        </w:tc>
      </w:tr>
      <w:tr w:rsidR="002B00BB" w:rsidRPr="009549F0" w14:paraId="10344381" w14:textId="77777777" w:rsidTr="006834BF">
        <w:trPr>
          <w:trHeight w:val="255"/>
        </w:trPr>
        <w:tc>
          <w:tcPr>
            <w:tcW w:w="578" w:type="pct"/>
          </w:tcPr>
          <w:p w14:paraId="2AB03800" w14:textId="77777777" w:rsidR="002B00BB" w:rsidRPr="009549F0" w:rsidRDefault="002B00BB" w:rsidP="006834BF">
            <w:pPr>
              <w:pStyle w:val="TAC"/>
            </w:pPr>
            <w:r w:rsidRPr="009549F0">
              <w:t>10MHz</w:t>
            </w:r>
          </w:p>
        </w:tc>
        <w:tc>
          <w:tcPr>
            <w:tcW w:w="1910" w:type="pct"/>
            <w:gridSpan w:val="2"/>
            <w:tcBorders>
              <w:top w:val="nil"/>
              <w:bottom w:val="nil"/>
            </w:tcBorders>
          </w:tcPr>
          <w:p w14:paraId="45611FDB" w14:textId="77777777" w:rsidR="002B00BB" w:rsidRPr="009549F0" w:rsidRDefault="002B00BB" w:rsidP="006834BF">
            <w:pPr>
              <w:pStyle w:val="TAC"/>
            </w:pPr>
          </w:p>
        </w:tc>
        <w:tc>
          <w:tcPr>
            <w:tcW w:w="970" w:type="pct"/>
          </w:tcPr>
          <w:p w14:paraId="3A0FF5D1" w14:textId="77777777" w:rsidR="002B00BB" w:rsidRPr="009549F0" w:rsidRDefault="002B00BB" w:rsidP="006834BF">
            <w:pPr>
              <w:pStyle w:val="TAC"/>
            </w:pPr>
            <w:r w:rsidRPr="009549F0">
              <w:t>DFT-s-OFDM QPSK</w:t>
            </w:r>
          </w:p>
        </w:tc>
        <w:tc>
          <w:tcPr>
            <w:tcW w:w="1542" w:type="pct"/>
          </w:tcPr>
          <w:p w14:paraId="115623ED" w14:textId="77777777" w:rsidR="002B00BB" w:rsidRPr="009549F0" w:rsidRDefault="002B00BB" w:rsidP="006834BF">
            <w:pPr>
              <w:pStyle w:val="TAC"/>
            </w:pPr>
            <w:r w:rsidRPr="009549F0">
              <w:t>See Table 6.3.4.3.5-3</w:t>
            </w:r>
          </w:p>
          <w:p w14:paraId="30ACFC23" w14:textId="77777777" w:rsidR="002B00BB" w:rsidRPr="009549F0" w:rsidRDefault="002B00BB" w:rsidP="006834BF">
            <w:pPr>
              <w:pStyle w:val="TAC"/>
            </w:pPr>
            <w:r w:rsidRPr="009549F0">
              <w:t>See Table 6.3.4.3.5-4</w:t>
            </w:r>
          </w:p>
          <w:p w14:paraId="775197AA" w14:textId="77777777" w:rsidR="002B00BB" w:rsidRPr="009549F0" w:rsidRDefault="002B00BB" w:rsidP="006834BF">
            <w:pPr>
              <w:pStyle w:val="TAC"/>
            </w:pPr>
            <w:r w:rsidRPr="009549F0">
              <w:t>See Table 6.3.4.3.5-5</w:t>
            </w:r>
          </w:p>
        </w:tc>
      </w:tr>
      <w:tr w:rsidR="002B00BB" w:rsidRPr="009549F0" w14:paraId="5A582CCF" w14:textId="77777777" w:rsidTr="006834BF">
        <w:trPr>
          <w:trHeight w:val="255"/>
        </w:trPr>
        <w:tc>
          <w:tcPr>
            <w:tcW w:w="578" w:type="pct"/>
          </w:tcPr>
          <w:p w14:paraId="400E7152" w14:textId="77777777" w:rsidR="002B00BB" w:rsidRPr="009549F0" w:rsidRDefault="002B00BB" w:rsidP="006834BF">
            <w:pPr>
              <w:pStyle w:val="TAC"/>
            </w:pPr>
            <w:r w:rsidRPr="009549F0">
              <w:t>15MHz</w:t>
            </w:r>
          </w:p>
        </w:tc>
        <w:tc>
          <w:tcPr>
            <w:tcW w:w="1910" w:type="pct"/>
            <w:gridSpan w:val="2"/>
            <w:tcBorders>
              <w:top w:val="nil"/>
              <w:bottom w:val="nil"/>
            </w:tcBorders>
          </w:tcPr>
          <w:p w14:paraId="051E3F3E" w14:textId="77777777" w:rsidR="002B00BB" w:rsidRPr="009549F0" w:rsidRDefault="002B00BB" w:rsidP="006834BF">
            <w:pPr>
              <w:pStyle w:val="TAC"/>
            </w:pPr>
          </w:p>
        </w:tc>
        <w:tc>
          <w:tcPr>
            <w:tcW w:w="970" w:type="pct"/>
          </w:tcPr>
          <w:p w14:paraId="746CE8F0" w14:textId="77777777" w:rsidR="002B00BB" w:rsidRPr="009549F0" w:rsidRDefault="002B00BB" w:rsidP="006834BF">
            <w:pPr>
              <w:pStyle w:val="TAC"/>
            </w:pPr>
            <w:r w:rsidRPr="009549F0">
              <w:t>DFT-s-OFDM QPSK</w:t>
            </w:r>
          </w:p>
        </w:tc>
        <w:tc>
          <w:tcPr>
            <w:tcW w:w="1542" w:type="pct"/>
          </w:tcPr>
          <w:p w14:paraId="113140F7" w14:textId="77777777" w:rsidR="002B00BB" w:rsidRPr="009549F0" w:rsidRDefault="002B00BB" w:rsidP="006834BF">
            <w:pPr>
              <w:pStyle w:val="TAC"/>
            </w:pPr>
            <w:r w:rsidRPr="009549F0">
              <w:t>See Table 6.3.4.3.5-3</w:t>
            </w:r>
          </w:p>
          <w:p w14:paraId="29960E49" w14:textId="77777777" w:rsidR="002B00BB" w:rsidRPr="009549F0" w:rsidRDefault="002B00BB" w:rsidP="006834BF">
            <w:pPr>
              <w:pStyle w:val="TAC"/>
            </w:pPr>
            <w:r w:rsidRPr="009549F0">
              <w:t>See Table 6.3.4.3.5-4</w:t>
            </w:r>
          </w:p>
          <w:p w14:paraId="7CAED617" w14:textId="77777777" w:rsidR="002B00BB" w:rsidRPr="009549F0" w:rsidRDefault="002B00BB" w:rsidP="006834BF">
            <w:pPr>
              <w:pStyle w:val="TAC"/>
            </w:pPr>
            <w:r w:rsidRPr="009549F0">
              <w:t>See Table 6.3.4.3.5-5</w:t>
            </w:r>
          </w:p>
        </w:tc>
      </w:tr>
      <w:tr w:rsidR="002B00BB" w:rsidRPr="009549F0" w14:paraId="7E1FBC81" w14:textId="77777777" w:rsidTr="006834BF">
        <w:trPr>
          <w:trHeight w:val="255"/>
        </w:trPr>
        <w:tc>
          <w:tcPr>
            <w:tcW w:w="578" w:type="pct"/>
          </w:tcPr>
          <w:p w14:paraId="03BBF62B" w14:textId="77777777" w:rsidR="002B00BB" w:rsidRPr="009549F0" w:rsidRDefault="002B00BB" w:rsidP="006834BF">
            <w:pPr>
              <w:pStyle w:val="TAC"/>
            </w:pPr>
            <w:r w:rsidRPr="009549F0">
              <w:t>20MHz</w:t>
            </w:r>
          </w:p>
        </w:tc>
        <w:tc>
          <w:tcPr>
            <w:tcW w:w="1910" w:type="pct"/>
            <w:gridSpan w:val="2"/>
            <w:tcBorders>
              <w:top w:val="nil"/>
              <w:bottom w:val="nil"/>
            </w:tcBorders>
          </w:tcPr>
          <w:p w14:paraId="5CDF717D" w14:textId="77777777" w:rsidR="002B00BB" w:rsidRPr="009549F0" w:rsidRDefault="002B00BB" w:rsidP="006834BF">
            <w:pPr>
              <w:pStyle w:val="TAC"/>
            </w:pPr>
          </w:p>
        </w:tc>
        <w:tc>
          <w:tcPr>
            <w:tcW w:w="970" w:type="pct"/>
          </w:tcPr>
          <w:p w14:paraId="0311A626" w14:textId="77777777" w:rsidR="002B00BB" w:rsidRPr="009549F0" w:rsidRDefault="002B00BB" w:rsidP="006834BF">
            <w:pPr>
              <w:pStyle w:val="TAC"/>
            </w:pPr>
            <w:r w:rsidRPr="009549F0">
              <w:t>DFT-s-OFDM QPSK</w:t>
            </w:r>
          </w:p>
        </w:tc>
        <w:tc>
          <w:tcPr>
            <w:tcW w:w="1542" w:type="pct"/>
          </w:tcPr>
          <w:p w14:paraId="571FBC32" w14:textId="77777777" w:rsidR="002B00BB" w:rsidRPr="009549F0" w:rsidRDefault="002B00BB" w:rsidP="006834BF">
            <w:pPr>
              <w:pStyle w:val="TAC"/>
            </w:pPr>
            <w:r w:rsidRPr="009549F0">
              <w:t>See Table 6.3.4.3.5-3</w:t>
            </w:r>
          </w:p>
          <w:p w14:paraId="7783B370" w14:textId="77777777" w:rsidR="002B00BB" w:rsidRPr="009549F0" w:rsidRDefault="002B00BB" w:rsidP="006834BF">
            <w:pPr>
              <w:pStyle w:val="TAC"/>
            </w:pPr>
            <w:r w:rsidRPr="009549F0">
              <w:t>See Table 6.3.4.3.5-4</w:t>
            </w:r>
          </w:p>
          <w:p w14:paraId="1287C866" w14:textId="77777777" w:rsidR="002B00BB" w:rsidRPr="009549F0" w:rsidRDefault="002B00BB" w:rsidP="006834BF">
            <w:pPr>
              <w:pStyle w:val="TAC"/>
            </w:pPr>
            <w:r w:rsidRPr="009549F0">
              <w:t>See Table 6.3.4.3.5-5</w:t>
            </w:r>
          </w:p>
        </w:tc>
      </w:tr>
      <w:tr w:rsidR="002B00BB" w:rsidRPr="009549F0" w14:paraId="7AA180D0" w14:textId="77777777" w:rsidTr="006834BF">
        <w:trPr>
          <w:trHeight w:val="255"/>
        </w:trPr>
        <w:tc>
          <w:tcPr>
            <w:tcW w:w="5000" w:type="pct"/>
            <w:gridSpan w:val="5"/>
          </w:tcPr>
          <w:p w14:paraId="228F9DB2" w14:textId="77777777" w:rsidR="002B00BB" w:rsidRPr="009549F0" w:rsidRDefault="002B00BB" w:rsidP="006834BF">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30A04C5C"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109E353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r w:rsidRPr="009549F0">
        <w:t>6.3.4.3.4.2</w:t>
      </w:r>
      <w:r w:rsidRPr="009549F0">
        <w:tab/>
        <w:t>Test procedure</w:t>
      </w:r>
    </w:p>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155" w:name="_MON_1327732773"/>
    <w:bookmarkStart w:id="1156" w:name="_MON_1327734197"/>
    <w:bookmarkStart w:id="1157" w:name="_MON_1327734209"/>
    <w:bookmarkStart w:id="1158" w:name="_MON_1327734731"/>
    <w:bookmarkStart w:id="1159" w:name="_MON_1327734819"/>
    <w:bookmarkStart w:id="1160" w:name="_MON_1327835903"/>
    <w:bookmarkStart w:id="1161" w:name="_MON_1327922135"/>
    <w:bookmarkStart w:id="1162" w:name="_MON_1327924655"/>
    <w:bookmarkStart w:id="1163" w:name="_MON_1327925229"/>
    <w:bookmarkStart w:id="1164" w:name="_MON_1327925335"/>
    <w:bookmarkStart w:id="1165" w:name="_MON_1327925525"/>
    <w:bookmarkStart w:id="1166" w:name="_MON_1327927755"/>
    <w:bookmarkStart w:id="1167" w:name="_MON_1328503942"/>
    <w:bookmarkStart w:id="1168" w:name="_MON_1327732067"/>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Start w:id="1169" w:name="_MON_1327732622"/>
    <w:bookmarkEnd w:id="1169"/>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5pt" o:ole="">
            <v:imagedata r:id="rId22" o:title=""/>
          </v:shape>
          <o:OLEObject Type="Embed" ProgID="Word.Picture.8" ShapeID="_x0000_i1027" DrawAspect="Content" ObjectID="_1821241843" r:id="rId23"/>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pt;height:459.5pt" o:ole="">
            <v:imagedata r:id="rId24" o:title=""/>
          </v:shape>
          <o:OLEObject Type="Embed" ProgID="Word.Picture.8" ShapeID="_x0000_i1028" DrawAspect="Content" ObjectID="_1821241844" r:id="rId25"/>
        </w:object>
      </w:r>
    </w:p>
    <w:p w14:paraId="4EDD7B64" w14:textId="77777777" w:rsidR="002B00BB" w:rsidRPr="009549F0" w:rsidRDefault="002B00BB" w:rsidP="002B00BB">
      <w:pPr>
        <w:pStyle w:val="TF"/>
      </w:pPr>
      <w:r w:rsidRPr="009549F0">
        <w:t>Figure 6.3.4.3.4.2-2: FDD ramping down test power patterns</w:t>
      </w:r>
    </w:p>
    <w:bookmarkStart w:id="1170" w:name="_MON_1617102440"/>
    <w:bookmarkEnd w:id="1170"/>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5pt;height:231pt" o:ole="">
            <v:imagedata r:id="rId26" o:title="" cropright="35660f"/>
          </v:shape>
          <o:OLEObject Type="Embed" ProgID="Word.Picture.8" ShapeID="_x0000_i1029" DrawAspect="Content" ObjectID="_1821241845" r:id="rId27"/>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r w:rsidRPr="009549F0">
        <w:t>6.3.4.3.4.3</w:t>
      </w:r>
      <w:r w:rsidRPr="009549F0">
        <w:tab/>
        <w:t>Message contents</w:t>
      </w:r>
    </w:p>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r w:rsidRPr="009549F0">
        <w:t xml:space="preserve">Table 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6834BF">
        <w:tc>
          <w:tcPr>
            <w:tcW w:w="9747" w:type="dxa"/>
          </w:tcPr>
          <w:p w14:paraId="4A7CBC92" w14:textId="77777777" w:rsidR="002B00BB" w:rsidRPr="009549F0" w:rsidRDefault="002B00BB" w:rsidP="006834BF">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171" w:name="_Toc27477971"/>
      <w:bookmarkStart w:id="1172" w:name="_Toc36226664"/>
      <w:bookmarkStart w:id="1173" w:name="_Toc44323921"/>
      <w:bookmarkStart w:id="1174" w:name="_Toc52990104"/>
      <w:bookmarkStart w:id="1175" w:name="_Toc60823303"/>
      <w:bookmarkStart w:id="1176" w:name="_Toc60825225"/>
      <w:bookmarkStart w:id="1177" w:name="_Toc69306122"/>
      <w:r w:rsidRPr="009549F0">
        <w:t>6.3.4.3.5</w:t>
      </w:r>
      <w:r w:rsidRPr="009549F0">
        <w:tab/>
        <w:t>Test requirement</w:t>
      </w:r>
      <w:bookmarkEnd w:id="1171"/>
      <w:bookmarkEnd w:id="1172"/>
      <w:bookmarkEnd w:id="1173"/>
      <w:bookmarkEnd w:id="1174"/>
      <w:bookmarkEnd w:id="1175"/>
      <w:bookmarkEnd w:id="1176"/>
      <w:bookmarkEnd w:id="1177"/>
    </w:p>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r w:rsidRPr="009549F0">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6834BF">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6834BF">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6834BF">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6834BF">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6834BF">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6834BF">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6834BF">
            <w:pPr>
              <w:pStyle w:val="TAH"/>
            </w:pPr>
            <w:r w:rsidRPr="009549F0">
              <w:t>PUSCH</w:t>
            </w:r>
          </w:p>
        </w:tc>
      </w:tr>
      <w:tr w:rsidR="002B00BB" w:rsidRPr="009549F0" w14:paraId="5846FA82" w14:textId="77777777" w:rsidTr="006834BF">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6834BF">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6834BF">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6834BF">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6834BF">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6834BF">
            <w:pPr>
              <w:pStyle w:val="TAH"/>
            </w:pPr>
            <w:r w:rsidRPr="009549F0">
              <w:t>[dB]</w:t>
            </w:r>
          </w:p>
        </w:tc>
      </w:tr>
      <w:tr w:rsidR="002B00BB" w:rsidRPr="009549F0" w14:paraId="3E4A0001" w14:textId="77777777" w:rsidTr="006834BF">
        <w:trPr>
          <w:trHeight w:val="240"/>
        </w:trPr>
        <w:tc>
          <w:tcPr>
            <w:tcW w:w="780" w:type="dxa"/>
            <w:tcBorders>
              <w:left w:val="single" w:sz="4" w:space="0" w:color="auto"/>
              <w:right w:val="single" w:sz="4" w:space="0" w:color="auto"/>
            </w:tcBorders>
          </w:tcPr>
          <w:p w14:paraId="360534A1"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6834BF">
            <w:pPr>
              <w:pStyle w:val="TAC"/>
            </w:pPr>
            <w:r w:rsidRPr="009549F0">
              <w:t>1 +/- (0.7 + TT)</w:t>
            </w:r>
          </w:p>
        </w:tc>
      </w:tr>
      <w:tr w:rsidR="002B00BB" w:rsidRPr="009549F0" w14:paraId="016BA442" w14:textId="77777777" w:rsidTr="006834BF">
        <w:trPr>
          <w:trHeight w:val="240"/>
        </w:trPr>
        <w:tc>
          <w:tcPr>
            <w:tcW w:w="780" w:type="dxa"/>
            <w:tcBorders>
              <w:left w:val="single" w:sz="4" w:space="0" w:color="auto"/>
              <w:right w:val="single" w:sz="4" w:space="0" w:color="auto"/>
            </w:tcBorders>
          </w:tcPr>
          <w:p w14:paraId="37EEEDFF" w14:textId="77777777" w:rsidR="002B00BB" w:rsidRPr="009549F0" w:rsidRDefault="002B00BB" w:rsidP="006834BF">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6834BF">
            <w:pPr>
              <w:pStyle w:val="TAC"/>
            </w:pPr>
            <w:r w:rsidRPr="009549F0">
              <w:t>7.99 +/- (3.5 + TT)</w:t>
            </w:r>
          </w:p>
        </w:tc>
      </w:tr>
      <w:tr w:rsidR="002B00BB" w:rsidRPr="009549F0" w14:paraId="68262B9E" w14:textId="77777777" w:rsidTr="006834BF">
        <w:trPr>
          <w:trHeight w:val="240"/>
        </w:trPr>
        <w:tc>
          <w:tcPr>
            <w:tcW w:w="780" w:type="dxa"/>
            <w:tcBorders>
              <w:left w:val="single" w:sz="4" w:space="0" w:color="auto"/>
              <w:right w:val="single" w:sz="4" w:space="0" w:color="auto"/>
            </w:tcBorders>
          </w:tcPr>
          <w:p w14:paraId="1989368B"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6834BF">
            <w:pPr>
              <w:pStyle w:val="TAC"/>
            </w:pPr>
            <w:r w:rsidRPr="009549F0">
              <w:t>1 +/- (0.7 + TT)</w:t>
            </w:r>
          </w:p>
        </w:tc>
      </w:tr>
      <w:tr w:rsidR="002B00BB" w:rsidRPr="009549F0" w14:paraId="59A599D5" w14:textId="77777777" w:rsidTr="006834BF">
        <w:trPr>
          <w:trHeight w:val="240"/>
        </w:trPr>
        <w:tc>
          <w:tcPr>
            <w:tcW w:w="780" w:type="dxa"/>
            <w:tcBorders>
              <w:left w:val="single" w:sz="4" w:space="0" w:color="auto"/>
              <w:right w:val="single" w:sz="4" w:space="0" w:color="auto"/>
            </w:tcBorders>
          </w:tcPr>
          <w:p w14:paraId="1B643274"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6834BF">
            <w:pPr>
              <w:pStyle w:val="TAC"/>
            </w:pPr>
            <w:r w:rsidRPr="009549F0">
              <w:t>1 +/- (0.7 + TT)</w:t>
            </w:r>
          </w:p>
        </w:tc>
      </w:tr>
      <w:tr w:rsidR="002B00BB" w:rsidRPr="009549F0" w14:paraId="54608618" w14:textId="77777777" w:rsidTr="006834BF">
        <w:trPr>
          <w:trHeight w:val="240"/>
        </w:trPr>
        <w:tc>
          <w:tcPr>
            <w:tcW w:w="780" w:type="dxa"/>
            <w:tcBorders>
              <w:left w:val="single" w:sz="4" w:space="0" w:color="auto"/>
              <w:right w:val="single" w:sz="4" w:space="0" w:color="auto"/>
            </w:tcBorders>
          </w:tcPr>
          <w:p w14:paraId="410B69F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6834BF">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6834BF">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6834BF">
            <w:pPr>
              <w:pStyle w:val="TAC"/>
            </w:pPr>
            <w:r w:rsidRPr="009549F0">
              <w:t>12.76 +/- (4 + TT)</w:t>
            </w:r>
          </w:p>
        </w:tc>
      </w:tr>
      <w:tr w:rsidR="002B00BB" w:rsidRPr="009549F0" w14:paraId="011D613D" w14:textId="77777777" w:rsidTr="006834BF">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6834BF">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6834BF">
            <w:pPr>
              <w:pStyle w:val="TAC"/>
            </w:pPr>
            <w:r w:rsidRPr="009549F0">
              <w:t>1 +/- (0.7 + TT)</w:t>
            </w:r>
          </w:p>
        </w:tc>
      </w:tr>
      <w:tr w:rsidR="002B00BB" w:rsidRPr="009549F0" w14:paraId="60C39F89" w14:textId="77777777" w:rsidTr="006834BF">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6834BF">
            <w:pPr>
              <w:pStyle w:val="TAC"/>
            </w:pPr>
            <w:r w:rsidRPr="009549F0">
              <w:t>1 +/- (0.7 + TT)</w:t>
            </w:r>
          </w:p>
        </w:tc>
      </w:tr>
      <w:tr w:rsidR="002B00BB" w:rsidRPr="009549F0" w14:paraId="0034534C" w14:textId="77777777" w:rsidTr="006834BF">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6834BF">
            <w:pPr>
              <w:pStyle w:val="TAC"/>
            </w:pPr>
            <w:r w:rsidRPr="009549F0">
              <w:t>7.99 +/- (3.5 + TT)</w:t>
            </w:r>
          </w:p>
        </w:tc>
      </w:tr>
      <w:tr w:rsidR="002B00BB" w:rsidRPr="009549F0" w14:paraId="774D7C4B" w14:textId="77777777" w:rsidTr="006834BF">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6834BF">
            <w:pPr>
              <w:pStyle w:val="TAC"/>
            </w:pPr>
            <w:r w:rsidRPr="009549F0">
              <w:t>1 +/- (0.7 + TT)</w:t>
            </w:r>
          </w:p>
        </w:tc>
      </w:tr>
      <w:tr w:rsidR="002B00BB" w:rsidRPr="009549F0" w14:paraId="0C8FE30B" w14:textId="77777777" w:rsidTr="006834BF">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6834BF">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6834BF">
            <w:pPr>
              <w:pStyle w:val="TAC"/>
            </w:pPr>
            <w:r w:rsidRPr="009549F0">
              <w:t>1 +/- (0.7 + TT)</w:t>
            </w:r>
          </w:p>
        </w:tc>
      </w:tr>
      <w:tr w:rsidR="002B00BB" w:rsidRPr="009549F0" w14:paraId="2F6B93F2" w14:textId="77777777" w:rsidTr="006834BF">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6834BF">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6834BF">
            <w:pPr>
              <w:pStyle w:val="TAC"/>
            </w:pPr>
            <w:r w:rsidRPr="009549F0">
              <w:t>11.00 +/- (4 + TT)</w:t>
            </w:r>
          </w:p>
        </w:tc>
      </w:tr>
      <w:tr w:rsidR="002B00BB" w:rsidRPr="009549F0" w14:paraId="02B614FB" w14:textId="77777777" w:rsidTr="006834BF">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6834BF">
            <w:pPr>
              <w:pStyle w:val="TAC"/>
            </w:pPr>
            <w:r w:rsidRPr="009549F0">
              <w:t>1 +/- (0.7 + TT)</w:t>
            </w:r>
          </w:p>
        </w:tc>
      </w:tr>
      <w:tr w:rsidR="002B00BB" w:rsidRPr="009549F0" w14:paraId="0287170D"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6834BF">
            <w:pPr>
              <w:pStyle w:val="TAN"/>
            </w:pPr>
            <w:r w:rsidRPr="009549F0">
              <w:t>Note 2:</w:t>
            </w:r>
            <w:r w:rsidRPr="009549F0">
              <w:tab/>
              <w:t>The starting resource block shall be RB# 0.</w:t>
            </w:r>
          </w:p>
          <w:p w14:paraId="13D7E3D8" w14:textId="77777777" w:rsidR="002B00BB" w:rsidRPr="009549F0" w:rsidRDefault="002B00BB" w:rsidP="006834BF">
            <w:pPr>
              <w:pStyle w:val="TAN"/>
            </w:pPr>
            <w:r w:rsidRPr="009549F0">
              <w:t>Note 3:</w:t>
            </w:r>
            <w:r w:rsidRPr="009549F0">
              <w:tab/>
              <w:t>TT=0.7dB</w:t>
            </w:r>
          </w:p>
          <w:p w14:paraId="5C4C9F46" w14:textId="77777777" w:rsidR="002B00BB" w:rsidRPr="009549F0" w:rsidRDefault="002B00BB" w:rsidP="006834BF">
            <w:pPr>
              <w:pStyle w:val="TAN"/>
            </w:pPr>
            <w:r w:rsidRPr="009549F0">
              <w:t>Note 4:</w:t>
            </w:r>
            <w:r w:rsidRPr="009549F0">
              <w:tab/>
              <w:t>Applicable if PUMAX ≥ P ≥ Pmin. Pmin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r w:rsidRPr="009549F0">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6834BF">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6834BF">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6834BF">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6834BF">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6834BF">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6834BF">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6834BF">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6834BF">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6834BF">
            <w:pPr>
              <w:pStyle w:val="TAH"/>
            </w:pPr>
            <w:r w:rsidRPr="009549F0">
              <w:t>PUSCH</w:t>
            </w:r>
          </w:p>
        </w:tc>
      </w:tr>
      <w:tr w:rsidR="002B00BB" w:rsidRPr="009549F0" w14:paraId="405BD822" w14:textId="77777777" w:rsidTr="006834BF">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6834BF">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6834BF">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6834BF">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6834BF">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6834BF">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6834BF">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6834BF">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6834BF">
            <w:pPr>
              <w:pStyle w:val="TAH"/>
            </w:pPr>
            <w:r w:rsidRPr="009549F0">
              <w:t>[dB]</w:t>
            </w:r>
          </w:p>
        </w:tc>
      </w:tr>
      <w:tr w:rsidR="002B00BB" w:rsidRPr="009549F0" w14:paraId="2993865D" w14:textId="77777777" w:rsidTr="006834BF">
        <w:trPr>
          <w:trHeight w:val="240"/>
        </w:trPr>
        <w:tc>
          <w:tcPr>
            <w:tcW w:w="795" w:type="dxa"/>
            <w:tcBorders>
              <w:left w:val="single" w:sz="4" w:space="0" w:color="auto"/>
              <w:right w:val="single" w:sz="4" w:space="0" w:color="auto"/>
            </w:tcBorders>
          </w:tcPr>
          <w:p w14:paraId="1E7F6F23"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6834BF">
            <w:pPr>
              <w:pStyle w:val="TAC"/>
            </w:pPr>
            <w:r w:rsidRPr="009549F0">
              <w:t>1 +/- (0.7 + TT)</w:t>
            </w:r>
          </w:p>
        </w:tc>
      </w:tr>
      <w:tr w:rsidR="002B00BB" w:rsidRPr="009549F0" w14:paraId="4D2E5CD5" w14:textId="77777777" w:rsidTr="006834BF">
        <w:trPr>
          <w:trHeight w:val="240"/>
        </w:trPr>
        <w:tc>
          <w:tcPr>
            <w:tcW w:w="795" w:type="dxa"/>
            <w:tcBorders>
              <w:left w:val="single" w:sz="4" w:space="0" w:color="auto"/>
              <w:right w:val="single" w:sz="4" w:space="0" w:color="auto"/>
            </w:tcBorders>
          </w:tcPr>
          <w:p w14:paraId="1B966E09"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6834BF">
            <w:pPr>
              <w:pStyle w:val="TAC"/>
            </w:pPr>
            <w:r w:rsidRPr="009549F0">
              <w:t>7.99 +/- (3.5 + TT)</w:t>
            </w:r>
          </w:p>
        </w:tc>
      </w:tr>
      <w:tr w:rsidR="002B00BB" w:rsidRPr="009549F0" w14:paraId="7B4345C8" w14:textId="77777777" w:rsidTr="006834BF">
        <w:trPr>
          <w:trHeight w:val="240"/>
        </w:trPr>
        <w:tc>
          <w:tcPr>
            <w:tcW w:w="795" w:type="dxa"/>
            <w:tcBorders>
              <w:left w:val="single" w:sz="4" w:space="0" w:color="auto"/>
              <w:right w:val="single" w:sz="4" w:space="0" w:color="auto"/>
            </w:tcBorders>
          </w:tcPr>
          <w:p w14:paraId="06AC411B"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6834BF">
            <w:pPr>
              <w:pStyle w:val="TAC"/>
            </w:pPr>
            <w:r w:rsidRPr="009549F0">
              <w:t>1 +/- (0.7 + TT)</w:t>
            </w:r>
          </w:p>
        </w:tc>
      </w:tr>
      <w:tr w:rsidR="002B00BB" w:rsidRPr="009549F0" w14:paraId="569BA3E5" w14:textId="77777777" w:rsidTr="006834BF">
        <w:trPr>
          <w:trHeight w:val="240"/>
        </w:trPr>
        <w:tc>
          <w:tcPr>
            <w:tcW w:w="795" w:type="dxa"/>
            <w:tcBorders>
              <w:left w:val="single" w:sz="4" w:space="0" w:color="auto"/>
              <w:right w:val="single" w:sz="4" w:space="0" w:color="auto"/>
            </w:tcBorders>
          </w:tcPr>
          <w:p w14:paraId="5ED8F1CE" w14:textId="77777777" w:rsidR="002B00BB" w:rsidRPr="009549F0" w:rsidRDefault="002B00BB" w:rsidP="006834BF">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6834BF">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6834BF">
            <w:pPr>
              <w:pStyle w:val="TAC"/>
            </w:pPr>
            <w:r w:rsidRPr="009549F0">
              <w:t>1 +/- (0.7 + TT)</w:t>
            </w:r>
          </w:p>
        </w:tc>
      </w:tr>
      <w:tr w:rsidR="002B00BB" w:rsidRPr="009549F0" w14:paraId="218DCCC8" w14:textId="77777777" w:rsidTr="006834BF">
        <w:trPr>
          <w:trHeight w:val="240"/>
        </w:trPr>
        <w:tc>
          <w:tcPr>
            <w:tcW w:w="795" w:type="dxa"/>
            <w:tcBorders>
              <w:left w:val="single" w:sz="4" w:space="0" w:color="auto"/>
              <w:right w:val="single" w:sz="4" w:space="0" w:color="auto"/>
            </w:tcBorders>
          </w:tcPr>
          <w:p w14:paraId="2BEB6EFF"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6834BF">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6834BF">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6834BF">
            <w:pPr>
              <w:pStyle w:val="TAC"/>
            </w:pPr>
            <w:r w:rsidRPr="009549F0">
              <w:t>12.76 +/- (3.5 + TT)</w:t>
            </w:r>
          </w:p>
        </w:tc>
      </w:tr>
      <w:tr w:rsidR="002B00BB" w:rsidRPr="009549F0" w14:paraId="0D9F6327" w14:textId="77777777" w:rsidTr="006834BF">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6834BF">
            <w:pPr>
              <w:pStyle w:val="TAC"/>
            </w:pPr>
            <w:r w:rsidRPr="009549F0">
              <w:t>1 +/- (0.7 + TT)</w:t>
            </w:r>
          </w:p>
        </w:tc>
      </w:tr>
      <w:tr w:rsidR="002B00BB" w:rsidRPr="009549F0" w14:paraId="34E6691A" w14:textId="77777777" w:rsidTr="006834BF">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6834BF">
            <w:pPr>
              <w:pStyle w:val="TAC"/>
            </w:pPr>
            <w:r w:rsidRPr="009549F0">
              <w:t>1 +/- (0.7 + TT)</w:t>
            </w:r>
          </w:p>
        </w:tc>
      </w:tr>
      <w:tr w:rsidR="002B00BB" w:rsidRPr="009549F0" w14:paraId="50555CE3" w14:textId="77777777" w:rsidTr="006834BF">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6834BF">
            <w:pPr>
              <w:pStyle w:val="TAC"/>
            </w:pPr>
            <w:r w:rsidRPr="009549F0">
              <w:t>7.99 +/- (3.5 + TT)</w:t>
            </w:r>
          </w:p>
        </w:tc>
      </w:tr>
      <w:tr w:rsidR="002B00BB" w:rsidRPr="009549F0" w14:paraId="5DC8E5A3" w14:textId="77777777" w:rsidTr="006834BF">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6834BF">
            <w:pPr>
              <w:pStyle w:val="TAC"/>
            </w:pPr>
            <w:r w:rsidRPr="009549F0">
              <w:t>1 +/- (0.7 + TT)</w:t>
            </w:r>
          </w:p>
        </w:tc>
      </w:tr>
      <w:tr w:rsidR="002B00BB" w:rsidRPr="009549F0" w14:paraId="4379C528" w14:textId="77777777" w:rsidTr="006834BF">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6834BF">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6834BF">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6834BF">
            <w:pPr>
              <w:pStyle w:val="TAC"/>
            </w:pPr>
            <w:r w:rsidRPr="009549F0">
              <w:t>1 +/- (0.7 + TT)</w:t>
            </w:r>
          </w:p>
        </w:tc>
      </w:tr>
      <w:tr w:rsidR="002B00BB" w:rsidRPr="009549F0" w14:paraId="25CAB007" w14:textId="77777777" w:rsidTr="006834BF">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6834BF">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6834BF">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6834BF">
            <w:pPr>
              <w:pStyle w:val="TAC"/>
            </w:pPr>
            <w:r w:rsidRPr="009549F0">
              <w:t>11.00 +/- (4 + TT)</w:t>
            </w:r>
          </w:p>
        </w:tc>
      </w:tr>
      <w:tr w:rsidR="002B00BB" w:rsidRPr="009549F0" w14:paraId="3B0F7E88" w14:textId="77777777" w:rsidTr="006834BF">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6834BF">
            <w:pPr>
              <w:pStyle w:val="TAC"/>
            </w:pPr>
            <w:r w:rsidRPr="009549F0">
              <w:t>1 +/- (0.7 + TT)</w:t>
            </w:r>
          </w:p>
        </w:tc>
      </w:tr>
      <w:tr w:rsidR="002B00BB" w:rsidRPr="009549F0" w14:paraId="3CF93A1F"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6834BF">
            <w:pPr>
              <w:pStyle w:val="TAN"/>
            </w:pPr>
            <w:r w:rsidRPr="009549F0">
              <w:t>Note 2:</w:t>
            </w:r>
            <w:r w:rsidRPr="009549F0">
              <w:tab/>
              <w:t>The starting resource block shall be RB# 0.</w:t>
            </w:r>
          </w:p>
          <w:p w14:paraId="7F73810D" w14:textId="77777777" w:rsidR="002B00BB" w:rsidRPr="009549F0" w:rsidRDefault="002B00BB" w:rsidP="006834BF">
            <w:pPr>
              <w:pStyle w:val="TAN"/>
            </w:pPr>
            <w:r w:rsidRPr="009549F0">
              <w:t>Note 3:</w:t>
            </w:r>
            <w:r w:rsidRPr="009549F0">
              <w:tab/>
              <w:t>TT=0.7dB</w:t>
            </w:r>
          </w:p>
          <w:p w14:paraId="0D2AC5F7" w14:textId="77777777" w:rsidR="002B00BB" w:rsidRPr="009549F0" w:rsidRDefault="002B00BB" w:rsidP="006834BF">
            <w:pPr>
              <w:pStyle w:val="TAN"/>
            </w:pPr>
            <w:r w:rsidRPr="009549F0">
              <w:t>Note 4:</w:t>
            </w:r>
            <w:r w:rsidRPr="009549F0">
              <w:tab/>
              <w:t>Applicable if PUMAX ≥ P ≥ Pmin. Pmin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r w:rsidRPr="009549F0">
        <w:t>Table 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6834BF">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6834BF">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6834BF">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6834BF">
            <w:pPr>
              <w:pStyle w:val="TAH"/>
            </w:pPr>
            <w:r w:rsidRPr="009549F0">
              <w:t>PUSCH</w:t>
            </w:r>
          </w:p>
        </w:tc>
      </w:tr>
      <w:tr w:rsidR="002B00BB" w:rsidRPr="009549F0" w14:paraId="2F2A2635" w14:textId="77777777" w:rsidTr="006834BF">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6834BF">
            <w:pPr>
              <w:pStyle w:val="TAH"/>
            </w:pPr>
            <w:r w:rsidRPr="009549F0">
              <w:t>[dB]</w:t>
            </w:r>
          </w:p>
        </w:tc>
      </w:tr>
      <w:tr w:rsidR="002B00BB" w:rsidRPr="009549F0" w14:paraId="130F4A81" w14:textId="77777777" w:rsidTr="006834BF">
        <w:trPr>
          <w:trHeight w:val="240"/>
        </w:trPr>
        <w:tc>
          <w:tcPr>
            <w:tcW w:w="800" w:type="dxa"/>
            <w:tcBorders>
              <w:left w:val="single" w:sz="4" w:space="0" w:color="auto"/>
              <w:right w:val="single" w:sz="4" w:space="0" w:color="auto"/>
            </w:tcBorders>
          </w:tcPr>
          <w:p w14:paraId="7F087E5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6834BF">
            <w:pPr>
              <w:pStyle w:val="TAC"/>
            </w:pPr>
            <w:r w:rsidRPr="009549F0">
              <w:t>1 +/- (0.7 + TT)</w:t>
            </w:r>
          </w:p>
        </w:tc>
      </w:tr>
      <w:tr w:rsidR="002B00BB" w:rsidRPr="009549F0" w14:paraId="53E80E09" w14:textId="77777777" w:rsidTr="006834BF">
        <w:trPr>
          <w:trHeight w:val="240"/>
        </w:trPr>
        <w:tc>
          <w:tcPr>
            <w:tcW w:w="800" w:type="dxa"/>
            <w:tcBorders>
              <w:left w:val="single" w:sz="4" w:space="0" w:color="auto"/>
              <w:right w:val="single" w:sz="4" w:space="0" w:color="auto"/>
            </w:tcBorders>
          </w:tcPr>
          <w:p w14:paraId="4CA9E70B"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6834BF">
            <w:pPr>
              <w:pStyle w:val="TAC"/>
            </w:pPr>
            <w:r w:rsidRPr="009549F0">
              <w:t>7.99 +/- (3.5 + TT)</w:t>
            </w:r>
          </w:p>
        </w:tc>
      </w:tr>
      <w:tr w:rsidR="002B00BB" w:rsidRPr="009549F0" w14:paraId="2F237011" w14:textId="77777777" w:rsidTr="006834BF">
        <w:trPr>
          <w:trHeight w:val="240"/>
        </w:trPr>
        <w:tc>
          <w:tcPr>
            <w:tcW w:w="800" w:type="dxa"/>
            <w:tcBorders>
              <w:left w:val="single" w:sz="4" w:space="0" w:color="auto"/>
              <w:right w:val="single" w:sz="4" w:space="0" w:color="auto"/>
            </w:tcBorders>
          </w:tcPr>
          <w:p w14:paraId="086F443E"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6834BF">
            <w:pPr>
              <w:pStyle w:val="TAC"/>
            </w:pPr>
            <w:r w:rsidRPr="009549F0">
              <w:t>1 +/- (0.7 + TT)</w:t>
            </w:r>
          </w:p>
        </w:tc>
      </w:tr>
      <w:tr w:rsidR="002B00BB" w:rsidRPr="009549F0" w14:paraId="211DCB46" w14:textId="77777777" w:rsidTr="006834BF">
        <w:trPr>
          <w:trHeight w:val="240"/>
        </w:trPr>
        <w:tc>
          <w:tcPr>
            <w:tcW w:w="800" w:type="dxa"/>
            <w:tcBorders>
              <w:left w:val="single" w:sz="4" w:space="0" w:color="auto"/>
              <w:right w:val="single" w:sz="4" w:space="0" w:color="auto"/>
            </w:tcBorders>
          </w:tcPr>
          <w:p w14:paraId="7D8F0CA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6834BF">
            <w:pPr>
              <w:pStyle w:val="TAC"/>
            </w:pPr>
            <w:r w:rsidRPr="009549F0">
              <w:t>1 +/- (0.7 + TT)</w:t>
            </w:r>
          </w:p>
        </w:tc>
      </w:tr>
      <w:tr w:rsidR="002B00BB" w:rsidRPr="009549F0" w14:paraId="765C5E2A" w14:textId="77777777" w:rsidTr="006834BF">
        <w:trPr>
          <w:trHeight w:val="240"/>
        </w:trPr>
        <w:tc>
          <w:tcPr>
            <w:tcW w:w="800" w:type="dxa"/>
            <w:tcBorders>
              <w:left w:val="single" w:sz="4" w:space="0" w:color="auto"/>
              <w:right w:val="single" w:sz="4" w:space="0" w:color="auto"/>
            </w:tcBorders>
          </w:tcPr>
          <w:p w14:paraId="0F0C0A49"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6834BF">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6834BF">
            <w:pPr>
              <w:pStyle w:val="TAC"/>
            </w:pPr>
            <w:r w:rsidRPr="009549F0">
              <w:t>14.01 +/-  (4 + TT)</w:t>
            </w:r>
          </w:p>
        </w:tc>
      </w:tr>
      <w:tr w:rsidR="002B00BB" w:rsidRPr="009549F0" w14:paraId="3ACE79C8" w14:textId="77777777" w:rsidTr="006834BF">
        <w:trPr>
          <w:trHeight w:val="240"/>
        </w:trPr>
        <w:tc>
          <w:tcPr>
            <w:tcW w:w="800" w:type="dxa"/>
            <w:tcBorders>
              <w:left w:val="single" w:sz="4" w:space="0" w:color="auto"/>
              <w:right w:val="single" w:sz="4" w:space="0" w:color="auto"/>
            </w:tcBorders>
          </w:tcPr>
          <w:p w14:paraId="5095604D"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6834BF">
            <w:pPr>
              <w:pStyle w:val="TAC"/>
            </w:pPr>
            <w:r w:rsidRPr="009549F0">
              <w:t>1 +/-0.7 + TT</w:t>
            </w:r>
          </w:p>
        </w:tc>
      </w:tr>
      <w:tr w:rsidR="002B00BB" w:rsidRPr="009549F0" w14:paraId="1E75A855" w14:textId="77777777" w:rsidTr="006834BF">
        <w:trPr>
          <w:trHeight w:val="240"/>
        </w:trPr>
        <w:tc>
          <w:tcPr>
            <w:tcW w:w="800" w:type="dxa"/>
            <w:tcBorders>
              <w:left w:val="single" w:sz="4" w:space="0" w:color="auto"/>
              <w:right w:val="single" w:sz="4" w:space="0" w:color="auto"/>
            </w:tcBorders>
          </w:tcPr>
          <w:p w14:paraId="1E22AE06"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6834BF">
            <w:pPr>
              <w:pStyle w:val="TAC"/>
            </w:pPr>
            <w:r w:rsidRPr="009549F0">
              <w:t>1 +/- (0.7 + TT)</w:t>
            </w:r>
          </w:p>
        </w:tc>
      </w:tr>
      <w:tr w:rsidR="002B00BB" w:rsidRPr="009549F0" w14:paraId="3ED2CE65" w14:textId="77777777" w:rsidTr="006834BF">
        <w:trPr>
          <w:trHeight w:val="240"/>
        </w:trPr>
        <w:tc>
          <w:tcPr>
            <w:tcW w:w="800" w:type="dxa"/>
            <w:tcBorders>
              <w:left w:val="single" w:sz="4" w:space="0" w:color="auto"/>
              <w:right w:val="single" w:sz="4" w:space="0" w:color="auto"/>
            </w:tcBorders>
          </w:tcPr>
          <w:p w14:paraId="22C790A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6834BF">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6834BF">
            <w:pPr>
              <w:pStyle w:val="TAC"/>
            </w:pPr>
            <w:r w:rsidRPr="009549F0">
              <w:t>17.99 +/- (5 + TT)</w:t>
            </w:r>
          </w:p>
        </w:tc>
      </w:tr>
      <w:tr w:rsidR="002B00BB" w:rsidRPr="009549F0" w14:paraId="0C3DEBF6" w14:textId="77777777" w:rsidTr="006834BF">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6834BF">
            <w:pPr>
              <w:pStyle w:val="TAC"/>
            </w:pPr>
            <w:r w:rsidRPr="009549F0">
              <w:t>1 +/- (0.7 + TT)</w:t>
            </w:r>
          </w:p>
        </w:tc>
      </w:tr>
      <w:tr w:rsidR="002B00BB" w:rsidRPr="009549F0" w14:paraId="29503359" w14:textId="77777777" w:rsidTr="006834BF">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6834BF">
            <w:pPr>
              <w:pStyle w:val="TAC"/>
            </w:pPr>
            <w:r w:rsidRPr="009549F0">
              <w:t>1 +/- (0.7 + TT)</w:t>
            </w:r>
          </w:p>
        </w:tc>
      </w:tr>
      <w:tr w:rsidR="002B00BB" w:rsidRPr="009549F0" w14:paraId="1DE68960" w14:textId="77777777" w:rsidTr="006834BF">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6834BF">
            <w:pPr>
              <w:pStyle w:val="TAC"/>
            </w:pPr>
            <w:r w:rsidRPr="009549F0">
              <w:t>7.99 +/- (3.5 + TT)</w:t>
            </w:r>
          </w:p>
        </w:tc>
      </w:tr>
      <w:tr w:rsidR="002B00BB" w:rsidRPr="009549F0" w14:paraId="24722A11" w14:textId="77777777" w:rsidTr="006834BF">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6834BF">
            <w:pPr>
              <w:pStyle w:val="TAC"/>
            </w:pPr>
            <w:r w:rsidRPr="009549F0">
              <w:t>1 +/- (0.7 + TT)</w:t>
            </w:r>
          </w:p>
        </w:tc>
      </w:tr>
      <w:tr w:rsidR="002B00BB" w:rsidRPr="009549F0" w14:paraId="28F8938B" w14:textId="77777777" w:rsidTr="006834BF">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6834BF">
            <w:pPr>
              <w:pStyle w:val="TAC"/>
            </w:pPr>
            <w:r w:rsidRPr="009549F0">
              <w:t>1 +/-0.7 + TT</w:t>
            </w:r>
          </w:p>
        </w:tc>
      </w:tr>
      <w:tr w:rsidR="002B00BB" w:rsidRPr="009549F0" w14:paraId="11116450" w14:textId="77777777" w:rsidTr="006834BF">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6834BF">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6834BF">
            <w:pPr>
              <w:pStyle w:val="TAC"/>
            </w:pPr>
            <w:r w:rsidRPr="009549F0">
              <w:t>14.80+/- (4 + TT)</w:t>
            </w:r>
          </w:p>
        </w:tc>
      </w:tr>
      <w:tr w:rsidR="002B00BB" w:rsidRPr="009549F0" w14:paraId="25E24066" w14:textId="77777777" w:rsidTr="006834BF">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6834BF">
            <w:pPr>
              <w:pStyle w:val="TAC"/>
            </w:pPr>
            <w:r w:rsidRPr="009549F0">
              <w:t>1 +/- (0.7 + TT)</w:t>
            </w:r>
          </w:p>
        </w:tc>
      </w:tr>
      <w:tr w:rsidR="002B00BB" w:rsidRPr="009549F0" w14:paraId="25381E2C" w14:textId="77777777" w:rsidTr="006834BF">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6834BF">
            <w:pPr>
              <w:pStyle w:val="TAC"/>
            </w:pPr>
            <w:r w:rsidRPr="009549F0">
              <w:t>1 +/-0.7 + TT</w:t>
            </w:r>
          </w:p>
        </w:tc>
      </w:tr>
      <w:tr w:rsidR="002B00BB" w:rsidRPr="009549F0" w14:paraId="32B756AF" w14:textId="77777777" w:rsidTr="006834BF">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6834BF">
            <w:pPr>
              <w:pStyle w:val="TAC"/>
            </w:pPr>
            <w:r w:rsidRPr="009549F0">
              <w:t>7.99 +/- (3.5 + TT)</w:t>
            </w:r>
          </w:p>
        </w:tc>
      </w:tr>
      <w:tr w:rsidR="002B00BB" w:rsidRPr="009549F0" w14:paraId="786A27CA" w14:textId="77777777" w:rsidTr="006834BF">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6834BF">
            <w:pPr>
              <w:pStyle w:val="TAC"/>
            </w:pPr>
            <w:r w:rsidRPr="009549F0">
              <w:t>1 +/- (0.7 + TT)</w:t>
            </w:r>
          </w:p>
        </w:tc>
      </w:tr>
      <w:tr w:rsidR="002B00BB" w:rsidRPr="009549F0" w14:paraId="0E04694D" w14:textId="77777777" w:rsidTr="006834BF">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6834BF">
            <w:pPr>
              <w:pStyle w:val="TAC"/>
            </w:pPr>
            <w:r w:rsidRPr="009549F0">
              <w:t>1 +/- (0.7 + TT)</w:t>
            </w:r>
          </w:p>
        </w:tc>
      </w:tr>
      <w:tr w:rsidR="002B00BB" w:rsidRPr="009549F0" w14:paraId="6BD1384A" w14:textId="77777777" w:rsidTr="006834BF">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6834BF">
            <w:pPr>
              <w:pStyle w:val="TAC"/>
            </w:pPr>
            <w:r w:rsidRPr="009549F0">
              <w:t>11.00 +/- (4 + TT)</w:t>
            </w:r>
          </w:p>
        </w:tc>
      </w:tr>
      <w:tr w:rsidR="002B00BB" w:rsidRPr="009549F0" w14:paraId="24642AE5" w14:textId="77777777" w:rsidTr="006834BF">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6834BF">
            <w:pPr>
              <w:pStyle w:val="TAC"/>
            </w:pPr>
            <w:r w:rsidRPr="009549F0">
              <w:t>1 +/- (0.7 + TT)</w:t>
            </w:r>
          </w:p>
        </w:tc>
      </w:tr>
      <w:tr w:rsidR="002B00BB" w:rsidRPr="009549F0" w14:paraId="3373EE74"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6834BF">
            <w:pPr>
              <w:pStyle w:val="TAN"/>
            </w:pPr>
            <w:bookmarkStart w:id="1178"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6834BF">
            <w:pPr>
              <w:pStyle w:val="TAN"/>
            </w:pPr>
            <w:r w:rsidRPr="009549F0">
              <w:t>Note 2:</w:t>
            </w:r>
            <w:r w:rsidRPr="009549F0">
              <w:tab/>
              <w:t>The starting resource block shall be RB# 0.</w:t>
            </w:r>
          </w:p>
          <w:p w14:paraId="0260B451" w14:textId="77777777" w:rsidR="002B00BB" w:rsidRPr="009549F0" w:rsidRDefault="002B00BB" w:rsidP="006834BF">
            <w:pPr>
              <w:pStyle w:val="TAN"/>
            </w:pPr>
            <w:r w:rsidRPr="009549F0">
              <w:t>Note 3:</w:t>
            </w:r>
            <w:r w:rsidRPr="009549F0">
              <w:tab/>
              <w:t>TT=0.7dB</w:t>
            </w:r>
          </w:p>
          <w:p w14:paraId="52F245FD" w14:textId="77777777" w:rsidR="002B00BB" w:rsidRPr="009549F0" w:rsidRDefault="002B00BB" w:rsidP="006834BF">
            <w:pPr>
              <w:pStyle w:val="TAN"/>
            </w:pPr>
            <w:r w:rsidRPr="009549F0">
              <w:t>Note 4:</w:t>
            </w:r>
            <w:r w:rsidRPr="009549F0">
              <w:tab/>
              <w:t>Applicable if PUMAX ≥ P ≥ Pmin. Pmin as defined in sub-clause 6.3.1.</w:t>
            </w:r>
          </w:p>
        </w:tc>
      </w:tr>
      <w:bookmarkEnd w:id="1178"/>
    </w:tbl>
    <w:p w14:paraId="018FA612" w14:textId="77777777" w:rsidR="002B00BB" w:rsidRPr="009549F0" w:rsidRDefault="002B00BB" w:rsidP="002B00BB"/>
    <w:p w14:paraId="7EE2B06A" w14:textId="77777777" w:rsidR="002B00BB" w:rsidRPr="009549F0" w:rsidRDefault="002B00BB" w:rsidP="002B00BB">
      <w:pPr>
        <w:pStyle w:val="TH"/>
      </w:pPr>
      <w:r w:rsidRPr="009549F0">
        <w:t>Table 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6834BF">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6834BF">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6834BF">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6834BF">
            <w:pPr>
              <w:pStyle w:val="TAH"/>
            </w:pPr>
            <w:r w:rsidRPr="009549F0">
              <w:t>PUSCH</w:t>
            </w:r>
          </w:p>
        </w:tc>
      </w:tr>
      <w:tr w:rsidR="002B00BB" w:rsidRPr="009549F0" w14:paraId="1A361D77" w14:textId="77777777" w:rsidTr="006834BF">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6834BF">
            <w:pPr>
              <w:pStyle w:val="TAH"/>
            </w:pPr>
            <w:r w:rsidRPr="009549F0">
              <w:t>[dB]</w:t>
            </w:r>
          </w:p>
        </w:tc>
      </w:tr>
      <w:tr w:rsidR="002B00BB" w:rsidRPr="009549F0" w14:paraId="2984317F" w14:textId="77777777" w:rsidTr="006834BF">
        <w:trPr>
          <w:trHeight w:val="240"/>
        </w:trPr>
        <w:tc>
          <w:tcPr>
            <w:tcW w:w="800" w:type="dxa"/>
            <w:tcBorders>
              <w:left w:val="single" w:sz="4" w:space="0" w:color="auto"/>
              <w:right w:val="single" w:sz="4" w:space="0" w:color="auto"/>
            </w:tcBorders>
          </w:tcPr>
          <w:p w14:paraId="29152E7B"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6834BF">
            <w:pPr>
              <w:pStyle w:val="TAC"/>
            </w:pPr>
            <w:r w:rsidRPr="009549F0">
              <w:t>1 +/- (0.7 + TT)</w:t>
            </w:r>
          </w:p>
        </w:tc>
      </w:tr>
      <w:tr w:rsidR="002B00BB" w:rsidRPr="009549F0" w14:paraId="7C72BEBF" w14:textId="77777777" w:rsidTr="006834BF">
        <w:trPr>
          <w:trHeight w:val="240"/>
        </w:trPr>
        <w:tc>
          <w:tcPr>
            <w:tcW w:w="800" w:type="dxa"/>
            <w:tcBorders>
              <w:left w:val="single" w:sz="4" w:space="0" w:color="auto"/>
              <w:right w:val="single" w:sz="4" w:space="0" w:color="auto"/>
            </w:tcBorders>
          </w:tcPr>
          <w:p w14:paraId="4F6B9281"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6834BF">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6834BF">
            <w:pPr>
              <w:pStyle w:val="TAC"/>
            </w:pPr>
            <w:r w:rsidRPr="009549F0">
              <w:t>7.99 +/- (3.5 + TT)</w:t>
            </w:r>
          </w:p>
        </w:tc>
      </w:tr>
      <w:tr w:rsidR="002B00BB" w:rsidRPr="009549F0" w14:paraId="2EE3C9CC" w14:textId="77777777" w:rsidTr="006834BF">
        <w:trPr>
          <w:trHeight w:val="240"/>
        </w:trPr>
        <w:tc>
          <w:tcPr>
            <w:tcW w:w="800" w:type="dxa"/>
            <w:tcBorders>
              <w:left w:val="single" w:sz="4" w:space="0" w:color="auto"/>
              <w:right w:val="single" w:sz="4" w:space="0" w:color="auto"/>
            </w:tcBorders>
          </w:tcPr>
          <w:p w14:paraId="590CB326"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6834BF">
            <w:pPr>
              <w:pStyle w:val="TAC"/>
            </w:pPr>
            <w:r w:rsidRPr="009549F0">
              <w:t>1 +/- (0.7 + TT)</w:t>
            </w:r>
          </w:p>
        </w:tc>
      </w:tr>
      <w:tr w:rsidR="002B00BB" w:rsidRPr="009549F0" w14:paraId="25E890B8" w14:textId="77777777" w:rsidTr="006834BF">
        <w:trPr>
          <w:trHeight w:val="240"/>
        </w:trPr>
        <w:tc>
          <w:tcPr>
            <w:tcW w:w="800" w:type="dxa"/>
            <w:tcBorders>
              <w:left w:val="single" w:sz="4" w:space="0" w:color="auto"/>
              <w:right w:val="single" w:sz="4" w:space="0" w:color="auto"/>
            </w:tcBorders>
          </w:tcPr>
          <w:p w14:paraId="73C1697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6834BF">
            <w:pPr>
              <w:pStyle w:val="TAC"/>
            </w:pPr>
            <w:r w:rsidRPr="009549F0">
              <w:t>1 +/- (0.7 + TT)</w:t>
            </w:r>
          </w:p>
        </w:tc>
      </w:tr>
      <w:tr w:rsidR="002B00BB" w:rsidRPr="009549F0" w14:paraId="4D9D13F5" w14:textId="77777777" w:rsidTr="006834BF">
        <w:trPr>
          <w:trHeight w:val="240"/>
        </w:trPr>
        <w:tc>
          <w:tcPr>
            <w:tcW w:w="800" w:type="dxa"/>
            <w:tcBorders>
              <w:left w:val="single" w:sz="4" w:space="0" w:color="auto"/>
              <w:right w:val="single" w:sz="4" w:space="0" w:color="auto"/>
            </w:tcBorders>
          </w:tcPr>
          <w:p w14:paraId="66049AD0"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6834BF">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6834BF">
            <w:pPr>
              <w:pStyle w:val="TAC"/>
            </w:pPr>
            <w:r w:rsidRPr="009549F0">
              <w:t>14.01 +/- (4 + TT)</w:t>
            </w:r>
          </w:p>
        </w:tc>
      </w:tr>
      <w:tr w:rsidR="002B00BB" w:rsidRPr="009549F0" w14:paraId="58A2DE8A" w14:textId="77777777" w:rsidTr="006834BF">
        <w:trPr>
          <w:trHeight w:val="240"/>
        </w:trPr>
        <w:tc>
          <w:tcPr>
            <w:tcW w:w="800" w:type="dxa"/>
            <w:tcBorders>
              <w:left w:val="single" w:sz="4" w:space="0" w:color="auto"/>
              <w:right w:val="single" w:sz="4" w:space="0" w:color="auto"/>
            </w:tcBorders>
          </w:tcPr>
          <w:p w14:paraId="1E137EE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6834BF">
            <w:pPr>
              <w:pStyle w:val="TAC"/>
            </w:pPr>
            <w:r w:rsidRPr="009549F0">
              <w:t>1 +/- (0.7 + TT)</w:t>
            </w:r>
          </w:p>
        </w:tc>
      </w:tr>
      <w:tr w:rsidR="002B00BB" w:rsidRPr="009549F0" w14:paraId="02BC7E87" w14:textId="77777777" w:rsidTr="006834BF">
        <w:trPr>
          <w:trHeight w:val="240"/>
        </w:trPr>
        <w:tc>
          <w:tcPr>
            <w:tcW w:w="800" w:type="dxa"/>
            <w:tcBorders>
              <w:left w:val="single" w:sz="4" w:space="0" w:color="auto"/>
              <w:right w:val="single" w:sz="4" w:space="0" w:color="auto"/>
            </w:tcBorders>
          </w:tcPr>
          <w:p w14:paraId="7B4030F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6834BF">
            <w:pPr>
              <w:pStyle w:val="TAC"/>
            </w:pPr>
            <w:r w:rsidRPr="009549F0">
              <w:t>1 +/- (0.7 + TT)</w:t>
            </w:r>
          </w:p>
        </w:tc>
      </w:tr>
      <w:tr w:rsidR="002B00BB" w:rsidRPr="009549F0" w14:paraId="47E063C9" w14:textId="77777777" w:rsidTr="006834BF">
        <w:trPr>
          <w:trHeight w:val="240"/>
        </w:trPr>
        <w:tc>
          <w:tcPr>
            <w:tcW w:w="800" w:type="dxa"/>
            <w:tcBorders>
              <w:left w:val="single" w:sz="4" w:space="0" w:color="auto"/>
              <w:right w:val="single" w:sz="4" w:space="0" w:color="auto"/>
            </w:tcBorders>
          </w:tcPr>
          <w:p w14:paraId="144EA35D"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6834BF">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6834BF">
            <w:pPr>
              <w:pStyle w:val="TAC"/>
            </w:pPr>
            <w:r w:rsidRPr="009549F0">
              <w:t>17.99 +/- (5 + TT)</w:t>
            </w:r>
          </w:p>
        </w:tc>
      </w:tr>
      <w:tr w:rsidR="002B00BB" w:rsidRPr="009549F0" w14:paraId="757EC8AE" w14:textId="77777777" w:rsidTr="006834BF">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6834BF">
            <w:pPr>
              <w:pStyle w:val="TAC"/>
            </w:pPr>
            <w:r w:rsidRPr="009549F0">
              <w:t>1 +/- (0.7 + TT)</w:t>
            </w:r>
          </w:p>
        </w:tc>
      </w:tr>
      <w:tr w:rsidR="002B00BB" w:rsidRPr="009549F0" w14:paraId="448C6447" w14:textId="77777777" w:rsidTr="006834BF">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6834BF">
            <w:pPr>
              <w:pStyle w:val="TAC"/>
            </w:pPr>
            <w:r w:rsidRPr="009549F0">
              <w:t>1 +/-0.7 + TT</w:t>
            </w:r>
          </w:p>
        </w:tc>
      </w:tr>
      <w:tr w:rsidR="002B00BB" w:rsidRPr="009549F0" w14:paraId="77FB1DF2" w14:textId="77777777" w:rsidTr="006834BF">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6834BF">
            <w:pPr>
              <w:pStyle w:val="TAC"/>
            </w:pPr>
            <w:r w:rsidRPr="009549F0">
              <w:t>7.99 +/- (3.5 + TT)</w:t>
            </w:r>
          </w:p>
        </w:tc>
      </w:tr>
      <w:tr w:rsidR="002B00BB" w:rsidRPr="009549F0" w14:paraId="645D5FC3" w14:textId="77777777" w:rsidTr="006834BF">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6834BF">
            <w:pPr>
              <w:pStyle w:val="TAC"/>
            </w:pPr>
            <w:r w:rsidRPr="009549F0">
              <w:t>1 +/- (0.7 + TT)</w:t>
            </w:r>
          </w:p>
        </w:tc>
      </w:tr>
      <w:tr w:rsidR="002B00BB" w:rsidRPr="009549F0" w14:paraId="0E0308C9" w14:textId="77777777" w:rsidTr="006834BF">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6834BF">
            <w:pPr>
              <w:pStyle w:val="TAC"/>
            </w:pPr>
            <w:r w:rsidRPr="009549F0">
              <w:t>1 +/-0.7 + TT</w:t>
            </w:r>
          </w:p>
        </w:tc>
      </w:tr>
      <w:tr w:rsidR="002B00BB" w:rsidRPr="009549F0" w14:paraId="51C9900A" w14:textId="77777777" w:rsidTr="006834BF">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6834BF">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6834BF">
            <w:pPr>
              <w:pStyle w:val="TAC"/>
            </w:pPr>
            <w:r w:rsidRPr="009549F0">
              <w:t>14.80 +/- (4 + TT)</w:t>
            </w:r>
          </w:p>
        </w:tc>
      </w:tr>
      <w:tr w:rsidR="002B00BB" w:rsidRPr="009549F0" w14:paraId="28A67062" w14:textId="77777777" w:rsidTr="006834BF">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6834BF">
            <w:pPr>
              <w:pStyle w:val="TAC"/>
            </w:pPr>
            <w:r w:rsidRPr="009549F0">
              <w:t>1 +/- (0.7 + TT)</w:t>
            </w:r>
          </w:p>
        </w:tc>
      </w:tr>
      <w:tr w:rsidR="002B00BB" w:rsidRPr="009549F0" w14:paraId="74A1B446" w14:textId="77777777" w:rsidTr="006834BF">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6834BF">
            <w:pPr>
              <w:pStyle w:val="TAC"/>
            </w:pPr>
            <w:r w:rsidRPr="009549F0">
              <w:t>1 +/- (0.7 + TT)</w:t>
            </w:r>
          </w:p>
        </w:tc>
      </w:tr>
      <w:tr w:rsidR="002B00BB" w:rsidRPr="009549F0" w14:paraId="5054C0A8" w14:textId="77777777" w:rsidTr="006834BF">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6834BF">
            <w:pPr>
              <w:pStyle w:val="TAC"/>
            </w:pPr>
            <w:r w:rsidRPr="009549F0">
              <w:t>7.99 +/- (3.5 + TT)</w:t>
            </w:r>
          </w:p>
        </w:tc>
      </w:tr>
      <w:tr w:rsidR="002B00BB" w:rsidRPr="009549F0" w14:paraId="3E372F21" w14:textId="77777777" w:rsidTr="006834BF">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6834BF">
            <w:pPr>
              <w:pStyle w:val="TAC"/>
            </w:pPr>
            <w:r w:rsidRPr="009549F0">
              <w:t>1 +/- (0.7 + TT)</w:t>
            </w:r>
          </w:p>
        </w:tc>
      </w:tr>
      <w:tr w:rsidR="002B00BB" w:rsidRPr="009549F0" w14:paraId="18143B24" w14:textId="77777777" w:rsidTr="006834BF">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6834BF">
            <w:pPr>
              <w:pStyle w:val="TAC"/>
            </w:pPr>
            <w:r w:rsidRPr="009549F0">
              <w:t>1 +/-0.7 + TT</w:t>
            </w:r>
          </w:p>
        </w:tc>
      </w:tr>
      <w:tr w:rsidR="002B00BB" w:rsidRPr="009549F0" w14:paraId="7943FDC1" w14:textId="77777777" w:rsidTr="006834BF">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6834BF">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6834BF">
            <w:pPr>
              <w:pStyle w:val="TAC"/>
            </w:pPr>
            <w:r w:rsidRPr="009549F0">
              <w:t>11.00 +/- (4 + TT)</w:t>
            </w:r>
          </w:p>
        </w:tc>
      </w:tr>
      <w:tr w:rsidR="002B00BB" w:rsidRPr="009549F0" w14:paraId="16BEDC14" w14:textId="77777777" w:rsidTr="006834BF">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6834BF">
            <w:pPr>
              <w:pStyle w:val="TAC"/>
            </w:pPr>
            <w:r w:rsidRPr="009549F0">
              <w:t>1 +/- (0.7 + TT)</w:t>
            </w:r>
          </w:p>
        </w:tc>
      </w:tr>
      <w:tr w:rsidR="002B00BB" w:rsidRPr="009549F0" w14:paraId="6D865215"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6834BF">
            <w:pPr>
              <w:pStyle w:val="TAN"/>
            </w:pPr>
            <w:r w:rsidRPr="009549F0">
              <w:t>Note 2:</w:t>
            </w:r>
            <w:r w:rsidRPr="009549F0">
              <w:tab/>
              <w:t>The starting resource block shall be RB# 0.</w:t>
            </w:r>
          </w:p>
          <w:p w14:paraId="21423D03" w14:textId="77777777" w:rsidR="002B00BB" w:rsidRPr="009549F0" w:rsidRDefault="002B00BB" w:rsidP="006834BF">
            <w:pPr>
              <w:pStyle w:val="TAN"/>
            </w:pPr>
            <w:r w:rsidRPr="009549F0">
              <w:t>Note 3:</w:t>
            </w:r>
            <w:r w:rsidRPr="009549F0">
              <w:tab/>
              <w:t>TT=0.7dB</w:t>
            </w:r>
          </w:p>
          <w:p w14:paraId="052B69CB" w14:textId="77777777" w:rsidR="002B00BB" w:rsidRPr="009549F0" w:rsidRDefault="002B00BB" w:rsidP="006834BF">
            <w:pPr>
              <w:pStyle w:val="TAN"/>
            </w:pPr>
            <w:r w:rsidRPr="009549F0">
              <w:t>Note 4:</w:t>
            </w:r>
            <w:r w:rsidRPr="009549F0">
              <w:tab/>
              <w:t>Applicable if PUMAX ≥ P ≥ Pmin. Pmin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r w:rsidRPr="009549F0">
        <w:t>Table 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6834BF">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6834BF">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6834BF">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6834BF">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6834BF">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6834BF">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6834BF">
            <w:pPr>
              <w:pStyle w:val="TAH"/>
            </w:pPr>
            <w:r w:rsidRPr="009549F0">
              <w:t>PUSCH</w:t>
            </w:r>
          </w:p>
        </w:tc>
      </w:tr>
      <w:tr w:rsidR="002B00BB" w:rsidRPr="009549F0" w14:paraId="19C930A3" w14:textId="77777777" w:rsidTr="006834BF">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6834BF">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6834BF">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6834BF">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6834BF">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6834BF">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6834BF">
            <w:pPr>
              <w:pStyle w:val="TAH"/>
            </w:pPr>
            <w:r w:rsidRPr="009549F0">
              <w:t>[dB]</w:t>
            </w:r>
          </w:p>
        </w:tc>
      </w:tr>
      <w:tr w:rsidR="002B00BB" w:rsidRPr="009549F0" w14:paraId="077EC19B" w14:textId="77777777" w:rsidTr="006834BF">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6834BF">
            <w:pPr>
              <w:pStyle w:val="TAC"/>
            </w:pPr>
            <w:r w:rsidRPr="009549F0">
              <w:t>3.01 +/- (3 + TT)</w:t>
            </w:r>
          </w:p>
        </w:tc>
      </w:tr>
      <w:tr w:rsidR="002B00BB" w:rsidRPr="009549F0" w14:paraId="4B0BE921" w14:textId="77777777" w:rsidTr="006834BF">
        <w:trPr>
          <w:trHeight w:val="240"/>
        </w:trPr>
        <w:tc>
          <w:tcPr>
            <w:tcW w:w="1267" w:type="dxa"/>
            <w:tcBorders>
              <w:left w:val="single" w:sz="4" w:space="0" w:color="auto"/>
              <w:right w:val="single" w:sz="4" w:space="0" w:color="auto"/>
            </w:tcBorders>
          </w:tcPr>
          <w:p w14:paraId="24D61A26" w14:textId="77777777" w:rsidR="002B00BB" w:rsidRPr="009549F0" w:rsidRDefault="002B00BB" w:rsidP="006834BF">
            <w:pPr>
              <w:pStyle w:val="TAC"/>
            </w:pPr>
          </w:p>
        </w:tc>
        <w:tc>
          <w:tcPr>
            <w:tcW w:w="772" w:type="dxa"/>
            <w:tcBorders>
              <w:left w:val="single" w:sz="4" w:space="0" w:color="auto"/>
              <w:right w:val="single" w:sz="4" w:space="0" w:color="auto"/>
            </w:tcBorders>
          </w:tcPr>
          <w:p w14:paraId="44B5D82E"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6834BF">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6834BF">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6834BF">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6834BF">
            <w:pPr>
              <w:pStyle w:val="TAC"/>
            </w:pPr>
            <w:r w:rsidRPr="009549F0">
              <w:t>6.99 +/- (3.5 + TT)</w:t>
            </w:r>
          </w:p>
        </w:tc>
      </w:tr>
      <w:tr w:rsidR="002B00BB" w:rsidRPr="009549F0" w14:paraId="5E8CEF1F" w14:textId="77777777" w:rsidTr="006834BF">
        <w:trPr>
          <w:trHeight w:val="240"/>
        </w:trPr>
        <w:tc>
          <w:tcPr>
            <w:tcW w:w="1267" w:type="dxa"/>
            <w:tcBorders>
              <w:left w:val="single" w:sz="4" w:space="0" w:color="auto"/>
              <w:right w:val="single" w:sz="4" w:space="0" w:color="auto"/>
            </w:tcBorders>
          </w:tcPr>
          <w:p w14:paraId="22FB8210" w14:textId="77777777" w:rsidR="002B00BB" w:rsidRPr="009549F0" w:rsidRDefault="002B00BB" w:rsidP="006834BF">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6834BF">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6834BF">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6834BF">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6834BF">
            <w:pPr>
              <w:pStyle w:val="TAC"/>
            </w:pPr>
            <w:r w:rsidRPr="009549F0">
              <w:t>11.76 +/- (4 + TT)</w:t>
            </w:r>
          </w:p>
        </w:tc>
      </w:tr>
      <w:tr w:rsidR="002B00BB" w:rsidRPr="009549F0" w14:paraId="15B3BE72" w14:textId="77777777" w:rsidTr="006834BF">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6834BF">
            <w:pPr>
              <w:pStyle w:val="TAC"/>
            </w:pPr>
            <w:r w:rsidRPr="009549F0">
              <w:t>3.01 +/- (3 + TT)</w:t>
            </w:r>
          </w:p>
        </w:tc>
      </w:tr>
      <w:tr w:rsidR="002B00BB" w:rsidRPr="009549F0" w14:paraId="1D2831F1" w14:textId="77777777" w:rsidTr="006834BF">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6834BF">
            <w:pPr>
              <w:pStyle w:val="TAC"/>
            </w:pPr>
            <w:r w:rsidRPr="009549F0">
              <w:t>10.00 +/- (4 + TT)</w:t>
            </w:r>
          </w:p>
        </w:tc>
      </w:tr>
      <w:tr w:rsidR="002B00BB" w:rsidRPr="009549F0" w14:paraId="00A66251" w14:textId="77777777" w:rsidTr="006834BF">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6834BF">
            <w:pPr>
              <w:pStyle w:val="TAC"/>
            </w:pPr>
            <w:r w:rsidRPr="009549F0">
              <w:t>3.01 +/- (3 + TT)</w:t>
            </w:r>
          </w:p>
        </w:tc>
      </w:tr>
      <w:tr w:rsidR="002B00BB" w:rsidRPr="009549F0" w14:paraId="2CBDC046" w14:textId="77777777" w:rsidTr="006834BF">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6834BF">
            <w:pPr>
              <w:pStyle w:val="TAC"/>
            </w:pPr>
            <w:r w:rsidRPr="009549F0">
              <w:t>6.99 +/- (3.5 + TT)</w:t>
            </w:r>
          </w:p>
        </w:tc>
      </w:tr>
      <w:tr w:rsidR="002B00BB" w:rsidRPr="009549F0" w14:paraId="322959D5" w14:textId="77777777" w:rsidTr="006834BF">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6834BF">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6834BF">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6834BF">
            <w:pPr>
              <w:pStyle w:val="TAC"/>
            </w:pPr>
            <w:r w:rsidRPr="009549F0">
              <w:t>13.01 +/- (4 + TT)</w:t>
            </w:r>
          </w:p>
        </w:tc>
      </w:tr>
      <w:tr w:rsidR="002B00BB" w:rsidRPr="009549F0" w14:paraId="676A4224" w14:textId="77777777" w:rsidTr="006834BF">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6834BF">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6834BF">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6834BF">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6834BF">
            <w:pPr>
              <w:pStyle w:val="TAC"/>
            </w:pPr>
            <w:r w:rsidRPr="009549F0">
              <w:t>16.99 +/- (5 + TT)</w:t>
            </w:r>
          </w:p>
        </w:tc>
      </w:tr>
      <w:tr w:rsidR="002B00BB" w:rsidRPr="009549F0" w14:paraId="3AB55ABD" w14:textId="77777777" w:rsidTr="006834BF">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6834BF">
            <w:pPr>
              <w:pStyle w:val="TAC"/>
            </w:pPr>
            <w:r w:rsidRPr="009549F0">
              <w:t>3.01 +/- (3 + TT)</w:t>
            </w:r>
          </w:p>
        </w:tc>
      </w:tr>
      <w:tr w:rsidR="002B00BB" w:rsidRPr="009549F0" w14:paraId="7448CA5C" w14:textId="77777777" w:rsidTr="006834BF">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6834BF">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6834BF">
            <w:pPr>
              <w:pStyle w:val="TAC"/>
            </w:pPr>
            <w:r w:rsidRPr="009549F0">
              <w:t>6.99 +/- (3.5 + TT)</w:t>
            </w:r>
          </w:p>
        </w:tc>
      </w:tr>
      <w:tr w:rsidR="002B00BB" w:rsidRPr="009549F0" w14:paraId="53FEB2E7" w14:textId="77777777" w:rsidTr="006834BF">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6834BF">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6834BF">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6834BF">
            <w:pPr>
              <w:pStyle w:val="TAC"/>
            </w:pPr>
            <w:r w:rsidRPr="009549F0">
              <w:t>13.80 +/- (4 + TT)</w:t>
            </w:r>
          </w:p>
        </w:tc>
      </w:tr>
      <w:tr w:rsidR="002B00BB" w:rsidRPr="009549F0" w14:paraId="0D957E8C" w14:textId="77777777" w:rsidTr="006834BF">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6834BF">
            <w:pPr>
              <w:pStyle w:val="TAC"/>
            </w:pPr>
            <w:r w:rsidRPr="009549F0">
              <w:t>6.99 +/- (3.5 + TT)</w:t>
            </w:r>
          </w:p>
        </w:tc>
      </w:tr>
      <w:tr w:rsidR="002B00BB" w:rsidRPr="009549F0" w14:paraId="3D7C2695" w14:textId="77777777" w:rsidTr="006834BF">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6834BF">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6834BF">
            <w:pPr>
              <w:pStyle w:val="TAC"/>
            </w:pPr>
            <w:r w:rsidRPr="009549F0">
              <w:t>10.00 +/- (4 + TT)</w:t>
            </w:r>
          </w:p>
        </w:tc>
      </w:tr>
      <w:tr w:rsidR="002B00BB" w:rsidRPr="009549F0" w14:paraId="649A7A0A" w14:textId="77777777" w:rsidTr="006834B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6834BF">
            <w:pPr>
              <w:pStyle w:val="TAN"/>
            </w:pPr>
            <w:r w:rsidRPr="009549F0">
              <w:t>Note 1:</w:t>
            </w:r>
            <w:r w:rsidRPr="009549F0">
              <w:tab/>
              <w:t>The starting resource block shall be RB# 0.</w:t>
            </w:r>
          </w:p>
          <w:p w14:paraId="768E5D84" w14:textId="77777777" w:rsidR="002B00BB" w:rsidRPr="009549F0" w:rsidRDefault="002B00BB" w:rsidP="006834BF">
            <w:pPr>
              <w:pStyle w:val="TAN"/>
            </w:pPr>
            <w:r w:rsidRPr="009549F0">
              <w:t>Note 2:</w:t>
            </w:r>
            <w:r w:rsidRPr="009549F0">
              <w:tab/>
              <w:t>TT=0.7dB</w:t>
            </w:r>
          </w:p>
          <w:p w14:paraId="4EA68072" w14:textId="77777777" w:rsidR="002B00BB" w:rsidRPr="009549F0" w:rsidRDefault="002B00BB" w:rsidP="006834BF">
            <w:pPr>
              <w:pStyle w:val="TAN"/>
            </w:pPr>
            <w:r w:rsidRPr="009549F0">
              <w:t>Note 3:</w:t>
            </w:r>
            <w:r w:rsidRPr="009549F0">
              <w:tab/>
              <w:t>Applicable if PUMAX ≥ P ≥ Pmin. Pmin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179" w:name="_Toc27477972"/>
      <w:bookmarkStart w:id="1180" w:name="_Toc36226665"/>
      <w:bookmarkStart w:id="1181" w:name="_Toc44323922"/>
      <w:bookmarkStart w:id="1182" w:name="_Toc52990105"/>
      <w:bookmarkStart w:id="1183" w:name="_Toc60823304"/>
      <w:bookmarkStart w:id="1184" w:name="_Toc60825226"/>
      <w:bookmarkStart w:id="1185" w:name="_Toc69306123"/>
      <w:bookmarkStart w:id="1186" w:name="_Toc69309848"/>
      <w:bookmarkStart w:id="1187" w:name="_Toc76020163"/>
      <w:bookmarkStart w:id="1188" w:name="_Toc83720642"/>
      <w:bookmarkStart w:id="1189" w:name="_Toc210629052"/>
      <w:r w:rsidRPr="009549F0">
        <w:t>6.3.4.4</w:t>
      </w:r>
      <w:r w:rsidRPr="009549F0">
        <w:tab/>
        <w:t>Aggregate power tolerance</w:t>
      </w:r>
      <w:bookmarkEnd w:id="1179"/>
      <w:bookmarkEnd w:id="1180"/>
      <w:bookmarkEnd w:id="1181"/>
      <w:bookmarkEnd w:id="1182"/>
      <w:bookmarkEnd w:id="1183"/>
      <w:bookmarkEnd w:id="1184"/>
      <w:bookmarkEnd w:id="1185"/>
      <w:bookmarkEnd w:id="1186"/>
      <w:bookmarkEnd w:id="1187"/>
      <w:bookmarkEnd w:id="1188"/>
      <w:bookmarkEnd w:id="1189"/>
    </w:p>
    <w:p w14:paraId="0D9C4D12" w14:textId="77777777" w:rsidR="002B00BB" w:rsidRPr="009549F0" w:rsidRDefault="002B00BB" w:rsidP="002B00BB">
      <w:pPr>
        <w:pStyle w:val="H6"/>
      </w:pPr>
      <w:bookmarkStart w:id="1190" w:name="_Toc27477973"/>
      <w:bookmarkStart w:id="1191" w:name="_Toc36226666"/>
      <w:bookmarkStart w:id="1192" w:name="_Toc44323923"/>
      <w:bookmarkStart w:id="1193" w:name="_Toc52990106"/>
      <w:bookmarkStart w:id="1194" w:name="_Toc60823305"/>
      <w:bookmarkStart w:id="1195" w:name="_Toc60825227"/>
      <w:bookmarkStart w:id="1196" w:name="_Toc69306124"/>
      <w:r w:rsidRPr="009549F0">
        <w:t>6.3.4.4.1</w:t>
      </w:r>
      <w:r w:rsidRPr="009549F0">
        <w:tab/>
        <w:t>Test purpose</w:t>
      </w:r>
      <w:bookmarkEnd w:id="1190"/>
      <w:bookmarkEnd w:id="1191"/>
      <w:bookmarkEnd w:id="1192"/>
      <w:bookmarkEnd w:id="1193"/>
      <w:bookmarkEnd w:id="1194"/>
      <w:bookmarkEnd w:id="1195"/>
      <w:bookmarkEnd w:id="1196"/>
    </w:p>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197" w:name="_Toc27477974"/>
      <w:bookmarkStart w:id="1198" w:name="_Toc36226667"/>
      <w:bookmarkStart w:id="1199" w:name="_Toc44323924"/>
      <w:bookmarkStart w:id="1200" w:name="_Toc52990107"/>
      <w:bookmarkStart w:id="1201" w:name="_Toc60823306"/>
      <w:bookmarkStart w:id="1202" w:name="_Toc60825228"/>
      <w:bookmarkStart w:id="1203" w:name="_Toc69306125"/>
      <w:r w:rsidRPr="009549F0">
        <w:t>6.3.4.4.2</w:t>
      </w:r>
      <w:r w:rsidRPr="009549F0">
        <w:tab/>
        <w:t>Test applicability</w:t>
      </w:r>
      <w:bookmarkEnd w:id="1197"/>
      <w:bookmarkEnd w:id="1198"/>
      <w:bookmarkEnd w:id="1199"/>
      <w:bookmarkEnd w:id="1200"/>
      <w:bookmarkEnd w:id="1201"/>
      <w:bookmarkEnd w:id="1202"/>
      <w:bookmarkEnd w:id="1203"/>
    </w:p>
    <w:p w14:paraId="4DBDCBD6" w14:textId="77777777" w:rsidR="002B00BB" w:rsidRPr="009549F0" w:rsidRDefault="002B00BB" w:rsidP="002B00BB">
      <w:bookmarkStart w:id="1204" w:name="_Toc27477975"/>
      <w:bookmarkStart w:id="1205" w:name="_Toc36226668"/>
      <w:bookmarkStart w:id="1206" w:name="_Toc44323925"/>
      <w:bookmarkStart w:id="1207" w:name="_Toc52990108"/>
      <w:bookmarkStart w:id="1208" w:name="_Toc60823307"/>
      <w:bookmarkStart w:id="1209" w:name="_Toc60825229"/>
      <w:bookmarkStart w:id="1210" w:name="_Toc69306126"/>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r w:rsidRPr="009549F0">
        <w:t>6.3.4.4.3</w:t>
      </w:r>
      <w:r w:rsidRPr="009549F0">
        <w:tab/>
        <w:t>Minimum conformance requirements</w:t>
      </w:r>
      <w:bookmarkEnd w:id="1204"/>
      <w:bookmarkEnd w:id="1205"/>
      <w:bookmarkEnd w:id="1206"/>
      <w:bookmarkEnd w:id="1207"/>
      <w:bookmarkEnd w:id="1208"/>
      <w:bookmarkEnd w:id="1209"/>
      <w:bookmarkEnd w:id="1210"/>
    </w:p>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r w:rsidRPr="009549F0">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6834BF">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6834BF">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6834BF">
            <w:pPr>
              <w:pStyle w:val="TAH"/>
            </w:pPr>
            <w:r w:rsidRPr="009549F0">
              <w:t>Aggregate power tolerance within 21ms</w:t>
            </w:r>
          </w:p>
        </w:tc>
      </w:tr>
      <w:tr w:rsidR="002B00BB" w:rsidRPr="009549F0" w14:paraId="5593AD22"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6834BF">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6834BF">
            <w:pPr>
              <w:pStyle w:val="TAC"/>
            </w:pPr>
            <w:r w:rsidRPr="009549F0">
              <w:t>± 2.5 dB</w:t>
            </w:r>
          </w:p>
        </w:tc>
      </w:tr>
      <w:tr w:rsidR="002B00BB" w:rsidRPr="009549F0" w14:paraId="6DFD06E9"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6834BF">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6834BF">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211" w:name="_Toc27477976"/>
      <w:bookmarkStart w:id="1212" w:name="_Toc36226669"/>
      <w:bookmarkStart w:id="1213" w:name="_Toc44323926"/>
      <w:bookmarkStart w:id="1214" w:name="_Toc52990109"/>
      <w:bookmarkStart w:id="1215" w:name="_Toc60823308"/>
      <w:bookmarkStart w:id="1216" w:name="_Toc60825230"/>
      <w:bookmarkStart w:id="1217" w:name="_Toc69306127"/>
      <w:r w:rsidRPr="009549F0">
        <w:t>6.3.4.4.4</w:t>
      </w:r>
      <w:r w:rsidRPr="009549F0">
        <w:tab/>
        <w:t>Test description</w:t>
      </w:r>
      <w:bookmarkEnd w:id="1211"/>
      <w:bookmarkEnd w:id="1212"/>
      <w:bookmarkEnd w:id="1213"/>
      <w:bookmarkEnd w:id="1214"/>
      <w:bookmarkEnd w:id="1215"/>
      <w:bookmarkEnd w:id="1216"/>
      <w:bookmarkEnd w:id="1217"/>
    </w:p>
    <w:p w14:paraId="78323502" w14:textId="77777777" w:rsidR="002B00BB" w:rsidRPr="009549F0" w:rsidRDefault="002B00BB" w:rsidP="002B00BB">
      <w:pPr>
        <w:pStyle w:val="H6"/>
      </w:pPr>
      <w:r w:rsidRPr="009549F0">
        <w:t>6.3.4.4.4.1</w:t>
      </w:r>
      <w:r w:rsidRPr="009549F0">
        <w:tab/>
        <w:t>Initial conditions</w:t>
      </w:r>
    </w:p>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r w:rsidRPr="009549F0">
        <w:t xml:space="preserve">Table 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6834BF">
        <w:tc>
          <w:tcPr>
            <w:tcW w:w="5000" w:type="pct"/>
            <w:gridSpan w:val="4"/>
          </w:tcPr>
          <w:p w14:paraId="0A314E5C" w14:textId="77777777" w:rsidR="002B00BB" w:rsidRPr="009549F0" w:rsidRDefault="002B00BB" w:rsidP="006834BF">
            <w:pPr>
              <w:pStyle w:val="TAH"/>
            </w:pPr>
            <w:bookmarkStart w:id="1218" w:name="_Hlk523358057"/>
            <w:r w:rsidRPr="009549F0">
              <w:t>Initial Conditions</w:t>
            </w:r>
          </w:p>
        </w:tc>
      </w:tr>
      <w:tr w:rsidR="002B00BB" w:rsidRPr="009549F0" w14:paraId="0AB1B862" w14:textId="77777777" w:rsidTr="006834BF">
        <w:tc>
          <w:tcPr>
            <w:tcW w:w="2504" w:type="pct"/>
            <w:gridSpan w:val="3"/>
          </w:tcPr>
          <w:p w14:paraId="79A288D2" w14:textId="77777777" w:rsidR="002B00BB" w:rsidRPr="009549F0" w:rsidRDefault="002B00BB" w:rsidP="006834BF">
            <w:pPr>
              <w:pStyle w:val="TAL"/>
            </w:pPr>
            <w:r w:rsidRPr="009549F0">
              <w:t>Test Environment as specified in TS 38.508-1 [12] subclause 4.1</w:t>
            </w:r>
          </w:p>
        </w:tc>
        <w:tc>
          <w:tcPr>
            <w:tcW w:w="2496" w:type="pct"/>
          </w:tcPr>
          <w:p w14:paraId="6B67DDB7" w14:textId="77777777" w:rsidR="002B00BB" w:rsidRPr="009549F0" w:rsidRDefault="002B00BB" w:rsidP="006834BF">
            <w:pPr>
              <w:pStyle w:val="TAL"/>
            </w:pPr>
            <w:r w:rsidRPr="009549F0">
              <w:t>Normal</w:t>
            </w:r>
          </w:p>
        </w:tc>
      </w:tr>
      <w:tr w:rsidR="002B00BB" w:rsidRPr="009549F0" w14:paraId="39D53136" w14:textId="77777777" w:rsidTr="006834BF">
        <w:tc>
          <w:tcPr>
            <w:tcW w:w="2504" w:type="pct"/>
            <w:gridSpan w:val="3"/>
          </w:tcPr>
          <w:p w14:paraId="5EFB47AA" w14:textId="77777777" w:rsidR="002B00BB" w:rsidRPr="009549F0" w:rsidRDefault="002B00BB" w:rsidP="006834BF">
            <w:pPr>
              <w:pStyle w:val="TAL"/>
            </w:pPr>
            <w:r w:rsidRPr="009549F0">
              <w:t>Test Frequencies as specified in TS 38.508-1 [12] subclause 4.3.1</w:t>
            </w:r>
          </w:p>
        </w:tc>
        <w:tc>
          <w:tcPr>
            <w:tcW w:w="2496" w:type="pct"/>
          </w:tcPr>
          <w:p w14:paraId="68F92A35" w14:textId="77777777" w:rsidR="002B00BB" w:rsidRPr="009549F0" w:rsidRDefault="002B00BB" w:rsidP="006834BF">
            <w:pPr>
              <w:pStyle w:val="TAL"/>
              <w:rPr>
                <w:lang w:eastAsia="zh-CN"/>
              </w:rPr>
            </w:pPr>
            <w:r w:rsidRPr="009549F0">
              <w:t>Mid range</w:t>
            </w:r>
          </w:p>
        </w:tc>
      </w:tr>
      <w:tr w:rsidR="002B00BB" w:rsidRPr="009549F0" w14:paraId="0A083ECE" w14:textId="77777777" w:rsidTr="006834BF">
        <w:tc>
          <w:tcPr>
            <w:tcW w:w="2504" w:type="pct"/>
            <w:gridSpan w:val="3"/>
          </w:tcPr>
          <w:p w14:paraId="42CDA50E" w14:textId="77777777" w:rsidR="002B00BB" w:rsidRPr="009549F0" w:rsidRDefault="002B00BB" w:rsidP="006834BF">
            <w:pPr>
              <w:pStyle w:val="TAL"/>
            </w:pPr>
            <w:r w:rsidRPr="009549F0">
              <w:t>Test Channel Bandwidths as specified in TS 38.508-1 [12] subclause 4.3.1</w:t>
            </w:r>
          </w:p>
        </w:tc>
        <w:tc>
          <w:tcPr>
            <w:tcW w:w="2496" w:type="pct"/>
          </w:tcPr>
          <w:p w14:paraId="6641EC04" w14:textId="77777777" w:rsidR="002B00BB" w:rsidRPr="009549F0" w:rsidRDefault="002B00BB" w:rsidP="006834BF">
            <w:pPr>
              <w:pStyle w:val="TAL"/>
            </w:pPr>
            <w:r w:rsidRPr="009549F0">
              <w:t>Lowest, Mid, Highest</w:t>
            </w:r>
          </w:p>
        </w:tc>
      </w:tr>
      <w:tr w:rsidR="002B00BB" w:rsidRPr="009549F0" w14:paraId="16CE9A0A" w14:textId="77777777" w:rsidTr="006834BF">
        <w:tc>
          <w:tcPr>
            <w:tcW w:w="2504" w:type="pct"/>
            <w:gridSpan w:val="3"/>
          </w:tcPr>
          <w:p w14:paraId="795E2725" w14:textId="77777777" w:rsidR="002B00BB" w:rsidRPr="009549F0" w:rsidRDefault="002B00BB" w:rsidP="006834BF">
            <w:pPr>
              <w:pStyle w:val="TAL"/>
            </w:pPr>
            <w:r w:rsidRPr="009549F0">
              <w:t>Test SCS as specified in Table 5.3.5-1</w:t>
            </w:r>
          </w:p>
        </w:tc>
        <w:tc>
          <w:tcPr>
            <w:tcW w:w="2496" w:type="pct"/>
          </w:tcPr>
          <w:p w14:paraId="2C10AD21" w14:textId="77777777" w:rsidR="002B00BB" w:rsidRPr="009549F0" w:rsidRDefault="002B00BB" w:rsidP="006834BF">
            <w:pPr>
              <w:pStyle w:val="TAL"/>
            </w:pPr>
            <w:r w:rsidRPr="009549F0">
              <w:t>Lowest, Highest</w:t>
            </w:r>
          </w:p>
        </w:tc>
      </w:tr>
      <w:tr w:rsidR="002B00BB" w:rsidRPr="009549F0" w14:paraId="6454EB12" w14:textId="77777777" w:rsidTr="006834BF">
        <w:tc>
          <w:tcPr>
            <w:tcW w:w="5000" w:type="pct"/>
            <w:gridSpan w:val="4"/>
          </w:tcPr>
          <w:p w14:paraId="0EF83D50" w14:textId="77777777" w:rsidR="002B00BB" w:rsidRPr="009549F0" w:rsidRDefault="002B00BB" w:rsidP="006834BF">
            <w:pPr>
              <w:pStyle w:val="TAH"/>
            </w:pPr>
            <w:r w:rsidRPr="009549F0">
              <w:t>Test Parameters</w:t>
            </w:r>
          </w:p>
        </w:tc>
      </w:tr>
      <w:tr w:rsidR="002B00BB" w:rsidRPr="009549F0" w14:paraId="22654AB6" w14:textId="77777777" w:rsidTr="006834BF">
        <w:tc>
          <w:tcPr>
            <w:tcW w:w="701" w:type="pct"/>
          </w:tcPr>
          <w:p w14:paraId="28CAF68B" w14:textId="77777777" w:rsidR="002B00BB" w:rsidRPr="009549F0" w:rsidRDefault="002B00BB" w:rsidP="006834BF">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6834BF">
            <w:pPr>
              <w:pStyle w:val="TAH"/>
            </w:pPr>
            <w:r w:rsidRPr="009549F0">
              <w:t>Downlink Configuration</w:t>
            </w:r>
          </w:p>
        </w:tc>
        <w:tc>
          <w:tcPr>
            <w:tcW w:w="2496" w:type="pct"/>
          </w:tcPr>
          <w:p w14:paraId="5E489ABE" w14:textId="77777777" w:rsidR="002B00BB" w:rsidRPr="009549F0" w:rsidRDefault="002B00BB" w:rsidP="006834BF">
            <w:pPr>
              <w:pStyle w:val="TAH"/>
              <w:rPr>
                <w:lang w:eastAsia="zh-CN"/>
              </w:rPr>
            </w:pPr>
            <w:r w:rsidRPr="009549F0">
              <w:t>Uplink Configuration</w:t>
            </w:r>
          </w:p>
        </w:tc>
      </w:tr>
      <w:tr w:rsidR="002B00BB" w:rsidRPr="009549F0" w14:paraId="32CDDDE0" w14:textId="77777777" w:rsidTr="006834BF">
        <w:trPr>
          <w:trHeight w:val="300"/>
        </w:trPr>
        <w:tc>
          <w:tcPr>
            <w:tcW w:w="701" w:type="pct"/>
          </w:tcPr>
          <w:p w14:paraId="22EFD9DF" w14:textId="77777777" w:rsidR="002B00BB" w:rsidRPr="009549F0" w:rsidRDefault="002B00BB" w:rsidP="006834BF">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6834BF">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6834BF">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6834BF">
            <w:pPr>
              <w:pStyle w:val="TAC"/>
            </w:pPr>
            <w:r w:rsidRPr="009549F0">
              <w:t>PUCCH format = Format 1</w:t>
            </w:r>
          </w:p>
          <w:p w14:paraId="0E0D644F" w14:textId="77777777" w:rsidR="002B00BB" w:rsidRPr="009549F0" w:rsidRDefault="002B00BB" w:rsidP="006834BF">
            <w:pPr>
              <w:pStyle w:val="TAC"/>
              <w:rPr>
                <w:lang w:eastAsia="zh-CN"/>
              </w:rPr>
            </w:pPr>
            <w:r w:rsidRPr="009549F0">
              <w:rPr>
                <w:rFonts w:eastAsia="Batang"/>
              </w:rPr>
              <w:t>Length in OFDM symbols = 14</w:t>
            </w:r>
          </w:p>
        </w:tc>
      </w:tr>
      <w:tr w:rsidR="002B00BB" w:rsidRPr="009549F0" w14:paraId="6318A50A" w14:textId="77777777" w:rsidTr="006834BF">
        <w:trPr>
          <w:trHeight w:val="255"/>
        </w:trPr>
        <w:tc>
          <w:tcPr>
            <w:tcW w:w="701" w:type="pct"/>
          </w:tcPr>
          <w:p w14:paraId="1EC5B68A" w14:textId="77777777" w:rsidR="002B00BB" w:rsidRPr="009549F0" w:rsidRDefault="002B00BB" w:rsidP="006834BF">
            <w:pPr>
              <w:pStyle w:val="TAC"/>
            </w:pPr>
            <w:r w:rsidRPr="009549F0">
              <w:t>1</w:t>
            </w:r>
          </w:p>
        </w:tc>
        <w:tc>
          <w:tcPr>
            <w:tcW w:w="821" w:type="pct"/>
          </w:tcPr>
          <w:p w14:paraId="21F88FA5" w14:textId="77777777" w:rsidR="002B00BB" w:rsidRPr="009549F0" w:rsidRDefault="002B00BB" w:rsidP="006834BF">
            <w:pPr>
              <w:pStyle w:val="TAC"/>
            </w:pPr>
            <w:r w:rsidRPr="009549F0">
              <w:t>CP-OFDM QPSK</w:t>
            </w:r>
          </w:p>
        </w:tc>
        <w:tc>
          <w:tcPr>
            <w:tcW w:w="982" w:type="pct"/>
          </w:tcPr>
          <w:p w14:paraId="57AB79AB" w14:textId="77777777" w:rsidR="002B00BB" w:rsidRPr="009549F0" w:rsidRDefault="002B00BB" w:rsidP="006834BF">
            <w:pPr>
              <w:pStyle w:val="TAC"/>
            </w:pPr>
            <w:r w:rsidRPr="009549F0">
              <w:t>Full RB (NOTE 1)</w:t>
            </w:r>
          </w:p>
        </w:tc>
        <w:tc>
          <w:tcPr>
            <w:tcW w:w="2496" w:type="pct"/>
            <w:vMerge/>
          </w:tcPr>
          <w:p w14:paraId="68676EF5" w14:textId="77777777" w:rsidR="002B00BB" w:rsidRPr="009549F0" w:rsidRDefault="002B00BB" w:rsidP="006834BF">
            <w:pPr>
              <w:pStyle w:val="TAC"/>
            </w:pPr>
          </w:p>
        </w:tc>
      </w:tr>
      <w:tr w:rsidR="002B00BB" w:rsidRPr="009549F0" w14:paraId="2BA49668" w14:textId="77777777" w:rsidTr="006834BF">
        <w:trPr>
          <w:trHeight w:val="345"/>
        </w:trPr>
        <w:tc>
          <w:tcPr>
            <w:tcW w:w="5000" w:type="pct"/>
            <w:gridSpan w:val="4"/>
          </w:tcPr>
          <w:p w14:paraId="43804A06"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218"/>
    </w:tbl>
    <w:p w14:paraId="642ADF88" w14:textId="77777777" w:rsidR="002B00BB" w:rsidRPr="009549F0" w:rsidRDefault="002B00BB" w:rsidP="002B00BB"/>
    <w:p w14:paraId="5BCE56BF" w14:textId="77777777" w:rsidR="002B00BB" w:rsidRPr="009549F0" w:rsidRDefault="002B00BB" w:rsidP="002B00BB">
      <w:pPr>
        <w:pStyle w:val="TH"/>
      </w:pPr>
      <w:r w:rsidRPr="009549F0">
        <w:t xml:space="preserve">Table 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6834BF">
        <w:tc>
          <w:tcPr>
            <w:tcW w:w="5000" w:type="pct"/>
            <w:gridSpan w:val="4"/>
          </w:tcPr>
          <w:p w14:paraId="15E2BE46" w14:textId="77777777" w:rsidR="002B00BB" w:rsidRPr="009549F0" w:rsidRDefault="002B00BB" w:rsidP="006834BF">
            <w:pPr>
              <w:pStyle w:val="TAH"/>
            </w:pPr>
            <w:r w:rsidRPr="009549F0">
              <w:t>Initial Conditions</w:t>
            </w:r>
          </w:p>
        </w:tc>
      </w:tr>
      <w:tr w:rsidR="002B00BB" w:rsidRPr="009549F0" w14:paraId="19734FBD" w14:textId="77777777" w:rsidTr="006834BF">
        <w:tc>
          <w:tcPr>
            <w:tcW w:w="2068" w:type="pct"/>
            <w:gridSpan w:val="2"/>
          </w:tcPr>
          <w:p w14:paraId="3A3D1D23" w14:textId="77777777" w:rsidR="002B00BB" w:rsidRPr="009549F0" w:rsidRDefault="002B00BB" w:rsidP="006834BF">
            <w:pPr>
              <w:pStyle w:val="TAL"/>
            </w:pPr>
            <w:r w:rsidRPr="009549F0">
              <w:t>Test Environment as specified in TS 38.508-1 [12] subclause 4.1</w:t>
            </w:r>
          </w:p>
        </w:tc>
        <w:tc>
          <w:tcPr>
            <w:tcW w:w="2932" w:type="pct"/>
            <w:gridSpan w:val="2"/>
          </w:tcPr>
          <w:p w14:paraId="559392CB" w14:textId="77777777" w:rsidR="002B00BB" w:rsidRPr="009549F0" w:rsidRDefault="002B00BB" w:rsidP="006834BF">
            <w:pPr>
              <w:pStyle w:val="TAL"/>
            </w:pPr>
            <w:r w:rsidRPr="009549F0">
              <w:t>Normal</w:t>
            </w:r>
          </w:p>
        </w:tc>
      </w:tr>
      <w:tr w:rsidR="002B00BB" w:rsidRPr="009549F0" w14:paraId="12D59A03" w14:textId="77777777" w:rsidTr="006834BF">
        <w:tc>
          <w:tcPr>
            <w:tcW w:w="2068" w:type="pct"/>
            <w:gridSpan w:val="2"/>
          </w:tcPr>
          <w:p w14:paraId="77C6BEE7" w14:textId="77777777" w:rsidR="002B00BB" w:rsidRPr="009549F0" w:rsidRDefault="002B00BB" w:rsidP="006834BF">
            <w:pPr>
              <w:pStyle w:val="TAL"/>
            </w:pPr>
            <w:r w:rsidRPr="009549F0">
              <w:t>Test Frequencies as specified in TS 38.508-1 [12] subclause 4.3.1</w:t>
            </w:r>
          </w:p>
        </w:tc>
        <w:tc>
          <w:tcPr>
            <w:tcW w:w="2932" w:type="pct"/>
            <w:gridSpan w:val="2"/>
          </w:tcPr>
          <w:p w14:paraId="1E969B6E" w14:textId="77777777" w:rsidR="002B00BB" w:rsidRPr="009549F0" w:rsidRDefault="002B00BB" w:rsidP="006834BF">
            <w:pPr>
              <w:pStyle w:val="TAL"/>
              <w:rPr>
                <w:lang w:eastAsia="zh-CN"/>
              </w:rPr>
            </w:pPr>
            <w:r w:rsidRPr="009549F0">
              <w:rPr>
                <w:lang w:eastAsia="zh-CN"/>
              </w:rPr>
              <w:t>Mid range</w:t>
            </w:r>
          </w:p>
        </w:tc>
      </w:tr>
      <w:tr w:rsidR="002B00BB" w:rsidRPr="009549F0" w14:paraId="33237E68" w14:textId="77777777" w:rsidTr="006834BF">
        <w:tc>
          <w:tcPr>
            <w:tcW w:w="2068" w:type="pct"/>
            <w:gridSpan w:val="2"/>
          </w:tcPr>
          <w:p w14:paraId="278230C5" w14:textId="77777777" w:rsidR="002B00BB" w:rsidRPr="009549F0" w:rsidRDefault="002B00BB" w:rsidP="006834BF">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6834BF">
            <w:pPr>
              <w:pStyle w:val="TAL"/>
            </w:pPr>
            <w:r w:rsidRPr="009549F0">
              <w:t>Lowest, Mid, Highest</w:t>
            </w:r>
          </w:p>
        </w:tc>
      </w:tr>
      <w:tr w:rsidR="002B00BB" w:rsidRPr="009549F0" w14:paraId="576B9A2C" w14:textId="77777777" w:rsidTr="006834BF">
        <w:tc>
          <w:tcPr>
            <w:tcW w:w="2068" w:type="pct"/>
            <w:gridSpan w:val="2"/>
          </w:tcPr>
          <w:p w14:paraId="73B52FEC" w14:textId="77777777" w:rsidR="002B00BB" w:rsidRPr="009549F0" w:rsidRDefault="002B00BB" w:rsidP="006834BF">
            <w:pPr>
              <w:pStyle w:val="TAL"/>
            </w:pPr>
            <w:r w:rsidRPr="009549F0">
              <w:t>Test SCS as specified in Table 5.3.5-1</w:t>
            </w:r>
          </w:p>
        </w:tc>
        <w:tc>
          <w:tcPr>
            <w:tcW w:w="2932" w:type="pct"/>
            <w:gridSpan w:val="2"/>
          </w:tcPr>
          <w:p w14:paraId="08FC7044" w14:textId="77777777" w:rsidR="002B00BB" w:rsidRPr="009549F0" w:rsidRDefault="002B00BB" w:rsidP="006834BF">
            <w:pPr>
              <w:pStyle w:val="TAL"/>
            </w:pPr>
            <w:r w:rsidRPr="009549F0">
              <w:t>Lowest, Highest</w:t>
            </w:r>
          </w:p>
        </w:tc>
      </w:tr>
      <w:tr w:rsidR="002B00BB" w:rsidRPr="009549F0" w14:paraId="5004F23E" w14:textId="77777777" w:rsidTr="006834BF">
        <w:tc>
          <w:tcPr>
            <w:tcW w:w="5000" w:type="pct"/>
            <w:gridSpan w:val="4"/>
          </w:tcPr>
          <w:p w14:paraId="56067009" w14:textId="77777777" w:rsidR="002B00BB" w:rsidRPr="009549F0" w:rsidRDefault="002B00BB" w:rsidP="006834BF">
            <w:pPr>
              <w:pStyle w:val="TAH"/>
            </w:pPr>
            <w:r w:rsidRPr="009549F0">
              <w:t>Test Parameters for Channel Bandwidths</w:t>
            </w:r>
          </w:p>
        </w:tc>
      </w:tr>
      <w:tr w:rsidR="002B00BB" w:rsidRPr="009549F0" w14:paraId="381BED18" w14:textId="77777777" w:rsidTr="006834BF">
        <w:tc>
          <w:tcPr>
            <w:tcW w:w="702" w:type="pct"/>
          </w:tcPr>
          <w:p w14:paraId="68CE20B8" w14:textId="77777777" w:rsidR="002B00BB" w:rsidRPr="009549F0" w:rsidRDefault="002B00BB" w:rsidP="006834BF">
            <w:pPr>
              <w:pStyle w:val="TAH"/>
              <w:rPr>
                <w:lang w:eastAsia="zh-CN"/>
              </w:rPr>
            </w:pPr>
            <w:r w:rsidRPr="009549F0">
              <w:rPr>
                <w:lang w:eastAsia="zh-CN"/>
              </w:rPr>
              <w:t>Test ID</w:t>
            </w:r>
          </w:p>
        </w:tc>
        <w:tc>
          <w:tcPr>
            <w:tcW w:w="1366" w:type="pct"/>
          </w:tcPr>
          <w:p w14:paraId="46CA17C6" w14:textId="77777777" w:rsidR="002B00BB" w:rsidRPr="009549F0" w:rsidRDefault="002B00BB" w:rsidP="006834BF">
            <w:pPr>
              <w:pStyle w:val="TAH"/>
            </w:pPr>
            <w:r w:rsidRPr="009549F0">
              <w:t>Downlink Configuration</w:t>
            </w:r>
          </w:p>
        </w:tc>
        <w:tc>
          <w:tcPr>
            <w:tcW w:w="2932" w:type="pct"/>
            <w:gridSpan w:val="2"/>
          </w:tcPr>
          <w:p w14:paraId="51FED41B" w14:textId="77777777" w:rsidR="002B00BB" w:rsidRPr="009549F0" w:rsidRDefault="002B00BB" w:rsidP="006834BF">
            <w:pPr>
              <w:pStyle w:val="TAH"/>
              <w:rPr>
                <w:lang w:eastAsia="zh-CN"/>
              </w:rPr>
            </w:pPr>
            <w:r w:rsidRPr="009549F0">
              <w:t>Uplink Configuration</w:t>
            </w:r>
          </w:p>
        </w:tc>
      </w:tr>
      <w:tr w:rsidR="002B00BB" w:rsidRPr="009549F0" w14:paraId="45FD3161" w14:textId="77777777" w:rsidTr="006834BF">
        <w:tc>
          <w:tcPr>
            <w:tcW w:w="702" w:type="pct"/>
          </w:tcPr>
          <w:p w14:paraId="22639108" w14:textId="77777777" w:rsidR="002B00BB" w:rsidRPr="009549F0" w:rsidRDefault="002B00BB" w:rsidP="006834BF">
            <w:pPr>
              <w:pStyle w:val="TAH"/>
              <w:rPr>
                <w:lang w:eastAsia="zh-CN"/>
              </w:rPr>
            </w:pPr>
          </w:p>
        </w:tc>
        <w:tc>
          <w:tcPr>
            <w:tcW w:w="1366" w:type="pct"/>
            <w:vMerge w:val="restart"/>
          </w:tcPr>
          <w:p w14:paraId="60BF952E" w14:textId="77777777" w:rsidR="002B00BB" w:rsidRPr="009549F0" w:rsidRDefault="002B00BB" w:rsidP="006834BF">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6834BF">
            <w:pPr>
              <w:pStyle w:val="TAH"/>
              <w:rPr>
                <w:lang w:eastAsia="zh-CN"/>
              </w:rPr>
            </w:pPr>
            <w:r w:rsidRPr="009549F0">
              <w:rPr>
                <w:lang w:eastAsia="zh-CN"/>
              </w:rPr>
              <w:t>Modulation</w:t>
            </w:r>
          </w:p>
        </w:tc>
        <w:tc>
          <w:tcPr>
            <w:tcW w:w="1205" w:type="pct"/>
          </w:tcPr>
          <w:p w14:paraId="72C68C31" w14:textId="77777777" w:rsidR="002B00BB" w:rsidRPr="009549F0" w:rsidRDefault="002B00BB" w:rsidP="006834BF">
            <w:pPr>
              <w:pStyle w:val="TAH"/>
              <w:rPr>
                <w:lang w:eastAsia="zh-CN"/>
              </w:rPr>
            </w:pPr>
            <w:r w:rsidRPr="009549F0">
              <w:rPr>
                <w:lang w:eastAsia="zh-CN"/>
              </w:rPr>
              <w:t>RB allocation (NOTE 1)</w:t>
            </w:r>
          </w:p>
        </w:tc>
      </w:tr>
      <w:tr w:rsidR="002B00BB" w:rsidRPr="009549F0" w14:paraId="4EAB9026" w14:textId="77777777" w:rsidTr="006834BF">
        <w:tc>
          <w:tcPr>
            <w:tcW w:w="702" w:type="pct"/>
          </w:tcPr>
          <w:p w14:paraId="1D5C4090" w14:textId="77777777" w:rsidR="002B00BB" w:rsidRPr="009549F0" w:rsidRDefault="002B00BB" w:rsidP="006834BF">
            <w:pPr>
              <w:pStyle w:val="TAC"/>
            </w:pPr>
            <w:r w:rsidRPr="009549F0">
              <w:t>1</w:t>
            </w:r>
          </w:p>
        </w:tc>
        <w:tc>
          <w:tcPr>
            <w:tcW w:w="1366" w:type="pct"/>
            <w:vMerge/>
          </w:tcPr>
          <w:p w14:paraId="7725A47C" w14:textId="77777777" w:rsidR="002B00BB" w:rsidRPr="009549F0" w:rsidRDefault="002B00BB" w:rsidP="006834BF">
            <w:pPr>
              <w:pStyle w:val="TAC"/>
            </w:pPr>
          </w:p>
        </w:tc>
        <w:tc>
          <w:tcPr>
            <w:tcW w:w="1727" w:type="pct"/>
          </w:tcPr>
          <w:p w14:paraId="7A241085" w14:textId="77777777" w:rsidR="002B00BB" w:rsidRPr="009549F0" w:rsidRDefault="002B00BB" w:rsidP="006834BF">
            <w:pPr>
              <w:pStyle w:val="TAC"/>
            </w:pPr>
            <w:r w:rsidRPr="009549F0">
              <w:t>CP-OFDM QPSK</w:t>
            </w:r>
          </w:p>
        </w:tc>
        <w:tc>
          <w:tcPr>
            <w:tcW w:w="1205" w:type="pct"/>
          </w:tcPr>
          <w:p w14:paraId="549AB8AC" w14:textId="77777777" w:rsidR="002B00BB" w:rsidRPr="009549F0" w:rsidRDefault="002B00BB" w:rsidP="006834BF">
            <w:pPr>
              <w:pStyle w:val="TAC"/>
            </w:pPr>
            <w:r w:rsidRPr="009549F0">
              <w:t>Outer_Full</w:t>
            </w:r>
          </w:p>
        </w:tc>
      </w:tr>
      <w:tr w:rsidR="002B00BB" w:rsidRPr="009549F0" w14:paraId="12AFD647" w14:textId="77777777" w:rsidTr="006834BF">
        <w:tc>
          <w:tcPr>
            <w:tcW w:w="5000" w:type="pct"/>
            <w:gridSpan w:val="4"/>
          </w:tcPr>
          <w:p w14:paraId="26C5F0B3"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24A540BE"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72B17364"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r w:rsidRPr="009549F0">
        <w:t>6.3.4.4.4.2</w:t>
      </w:r>
      <w:r w:rsidRPr="009549F0">
        <w:tab/>
        <w:t>Test procedure</w:t>
      </w:r>
    </w:p>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7pt;height:116.5pt" o:ole="">
            <v:imagedata r:id="rId28" o:title="" cropbottom="32527f" cropright="37534f"/>
          </v:shape>
          <o:OLEObject Type="Embed" ProgID="Word.Picture.8" ShapeID="_x0000_i1030" DrawAspect="Content" ObjectID="_1821241846" r:id="rId29"/>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r w:rsidRPr="009549F0">
        <w:t>6.3.4.4.4.3</w:t>
      </w:r>
      <w:r w:rsidRPr="009549F0">
        <w:tab/>
        <w:t>Message contents</w:t>
      </w:r>
    </w:p>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r w:rsidRPr="009549F0">
        <w:t>6.3.4.4.5</w:t>
      </w:r>
      <w:r w:rsidRPr="009549F0">
        <w:tab/>
        <w:t>Test requirement</w:t>
      </w:r>
    </w:p>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r w:rsidRPr="009549F0">
        <w:t>Table 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6834BF">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6834BF">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6834BF">
            <w:pPr>
              <w:pStyle w:val="TAH"/>
            </w:pPr>
            <w:r w:rsidRPr="009549F0">
              <w:t>Test requirement measured power</w:t>
            </w:r>
          </w:p>
        </w:tc>
      </w:tr>
      <w:tr w:rsidR="002B00BB" w:rsidRPr="009549F0" w14:paraId="6FD99951"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6834BF">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6834BF">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6834BF">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6834BF">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6834B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6834BF">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6834BF">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219" w:name="_CR6_3_4_1"/>
      <w:bookmarkStart w:id="1220" w:name="_CR6_3_4_2"/>
      <w:bookmarkStart w:id="1221" w:name="_CR6_3_4_3"/>
      <w:bookmarkStart w:id="1222" w:name="_CR6_3_4_4"/>
      <w:bookmarkStart w:id="1223" w:name="_CR6_3_4_4_1"/>
      <w:bookmarkStart w:id="1224" w:name="_CR6_3_4_4_2"/>
      <w:bookmarkStart w:id="1225" w:name="_CR6_3_4_4_3"/>
      <w:bookmarkStart w:id="1226" w:name="_CR6_3_4_5"/>
      <w:bookmarkStart w:id="1227" w:name="_CR6_4"/>
      <w:bookmarkStart w:id="1228" w:name="_Toc210629053"/>
      <w:bookmarkEnd w:id="1219"/>
      <w:bookmarkEnd w:id="1220"/>
      <w:bookmarkEnd w:id="1221"/>
      <w:bookmarkEnd w:id="1222"/>
      <w:bookmarkEnd w:id="1223"/>
      <w:bookmarkEnd w:id="1224"/>
      <w:bookmarkEnd w:id="1225"/>
      <w:bookmarkEnd w:id="1226"/>
      <w:bookmarkEnd w:id="1227"/>
      <w:r w:rsidRPr="00990B12">
        <w:t>6.4</w:t>
      </w:r>
      <w:r w:rsidRPr="00990B12">
        <w:tab/>
        <w:t>Transmit signal quality</w:t>
      </w:r>
      <w:bookmarkEnd w:id="1024"/>
      <w:bookmarkEnd w:id="1025"/>
      <w:bookmarkEnd w:id="1026"/>
      <w:bookmarkEnd w:id="1027"/>
      <w:bookmarkEnd w:id="1056"/>
      <w:bookmarkEnd w:id="1228"/>
    </w:p>
    <w:p w14:paraId="3F2B3C7B" w14:textId="2504C7DA" w:rsidR="00DB6175" w:rsidRPr="00990B12" w:rsidRDefault="00DB6175" w:rsidP="00DB6175">
      <w:pPr>
        <w:pStyle w:val="Heading3"/>
      </w:pPr>
      <w:bookmarkStart w:id="1229" w:name="_CR6_4_1"/>
      <w:bookmarkStart w:id="1230" w:name="_Toc210629054"/>
      <w:bookmarkEnd w:id="1229"/>
      <w:r w:rsidRPr="00990B12">
        <w:t>6.4.1</w:t>
      </w:r>
      <w:r w:rsidRPr="00990B12">
        <w:tab/>
        <w:t>Frequency error</w:t>
      </w:r>
      <w:bookmarkEnd w:id="1230"/>
    </w:p>
    <w:p w14:paraId="0FD6BC01" w14:textId="77777777" w:rsidR="00E13F2D" w:rsidRPr="00990B12" w:rsidRDefault="00E13F2D" w:rsidP="00E13F2D">
      <w:pPr>
        <w:pStyle w:val="Heading3"/>
      </w:pPr>
      <w:bookmarkStart w:id="1231" w:name="_CR6_4_1_1"/>
      <w:bookmarkStart w:id="1232" w:name="_Toc210629055"/>
      <w:bookmarkEnd w:id="1231"/>
      <w:r w:rsidRPr="00990B12">
        <w:t>6.4.1_1</w:t>
      </w:r>
      <w:r w:rsidRPr="00990B12">
        <w:tab/>
        <w:t>Frequency error with GSO ephemeris</w:t>
      </w:r>
      <w:bookmarkEnd w:id="1232"/>
    </w:p>
    <w:p w14:paraId="42F668EB" w14:textId="3BBDE5A9" w:rsidR="00DB6175" w:rsidRPr="00990B12" w:rsidRDefault="00DB6175" w:rsidP="0002370F">
      <w:pPr>
        <w:pStyle w:val="Heading4"/>
      </w:pPr>
      <w:bookmarkStart w:id="1233" w:name="_CR6_4_1_1_1"/>
      <w:bookmarkStart w:id="1234" w:name="_Toc210629056"/>
      <w:bookmarkEnd w:id="1233"/>
      <w:r w:rsidRPr="00990B12">
        <w:t>6.4.1</w:t>
      </w:r>
      <w:r w:rsidR="00E13F2D" w:rsidRPr="00990B12">
        <w:t>_1</w:t>
      </w:r>
      <w:r w:rsidRPr="00990B12">
        <w:t>.1</w:t>
      </w:r>
      <w:r w:rsidRPr="00990B12">
        <w:tab/>
        <w:t>Test purpose</w:t>
      </w:r>
      <w:bookmarkEnd w:id="1234"/>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t>Transmitter: to derive the correct modulated carrier frequency from the results, gained by the receiver.</w:t>
      </w:r>
    </w:p>
    <w:p w14:paraId="1A73F3AA" w14:textId="6B3FE08B" w:rsidR="00DB6175" w:rsidRPr="00990B12" w:rsidRDefault="00DB6175" w:rsidP="0002370F">
      <w:pPr>
        <w:pStyle w:val="Heading4"/>
      </w:pPr>
      <w:bookmarkStart w:id="1235" w:name="_CR6_4_1_1_2"/>
      <w:bookmarkStart w:id="1236" w:name="_Toc210629057"/>
      <w:bookmarkEnd w:id="1235"/>
      <w:r w:rsidRPr="00990B12">
        <w:t>6.4.1</w:t>
      </w:r>
      <w:r w:rsidR="00E13F2D" w:rsidRPr="00990B12">
        <w:t>_1</w:t>
      </w:r>
      <w:r w:rsidRPr="00990B12">
        <w:t>.2</w:t>
      </w:r>
      <w:r w:rsidRPr="00990B12">
        <w:tab/>
        <w:t>Test applicability</w:t>
      </w:r>
      <w:bookmarkEnd w:id="1236"/>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237" w:name="_CR6_4_1_1_3"/>
      <w:bookmarkStart w:id="1238" w:name="_Toc210629058"/>
      <w:bookmarkEnd w:id="1237"/>
      <w:r w:rsidRPr="00990B12">
        <w:t>6.4.1</w:t>
      </w:r>
      <w:r w:rsidR="00E13F2D" w:rsidRPr="00990B12">
        <w:t>_1</w:t>
      </w:r>
      <w:r w:rsidRPr="00990B12">
        <w:t>.3</w:t>
      </w:r>
      <w:r w:rsidRPr="00990B12">
        <w:tab/>
        <w:t>Minimum conformance requirements</w:t>
      </w:r>
      <w:bookmarkEnd w:id="1238"/>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2922F02A"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239" w:name="_CR6_4_1_1_4"/>
      <w:bookmarkStart w:id="1240" w:name="_Toc210629059"/>
      <w:bookmarkEnd w:id="1239"/>
      <w:r w:rsidRPr="00990B12">
        <w:t>6.4.1</w:t>
      </w:r>
      <w:r w:rsidR="00E13F2D" w:rsidRPr="00990B12">
        <w:t>_1</w:t>
      </w:r>
      <w:r w:rsidRPr="00990B12">
        <w:t>.4</w:t>
      </w:r>
      <w:r w:rsidRPr="00990B12">
        <w:tab/>
        <w:t>Test description</w:t>
      </w:r>
      <w:bookmarkEnd w:id="1240"/>
    </w:p>
    <w:p w14:paraId="01F4FA3E" w14:textId="03E79321" w:rsidR="00DB6175" w:rsidRPr="00990B12" w:rsidRDefault="00DB6175" w:rsidP="0002370F">
      <w:pPr>
        <w:pStyle w:val="Heading5"/>
      </w:pPr>
      <w:bookmarkStart w:id="1241" w:name="_CR6_4_1_1_4_1"/>
      <w:bookmarkStart w:id="1242" w:name="_Toc210629060"/>
      <w:bookmarkEnd w:id="1241"/>
      <w:r w:rsidRPr="00990B12">
        <w:t>6.4.1</w:t>
      </w:r>
      <w:r w:rsidR="00E13F2D" w:rsidRPr="00990B12">
        <w:t>_1</w:t>
      </w:r>
      <w:r w:rsidRPr="00990B12">
        <w:t>.4.1</w:t>
      </w:r>
      <w:r w:rsidRPr="00990B12">
        <w:tab/>
        <w:t>Initial condition</w:t>
      </w:r>
      <w:bookmarkEnd w:id="1242"/>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243" w:name="_CRTable6_4_1_1_4_11"/>
      <w:r w:rsidRPr="00990B12">
        <w:t xml:space="preserve">Table </w:t>
      </w:r>
      <w:bookmarkEnd w:id="1243"/>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244" w:name="_CR6_4_1_1_4_2"/>
      <w:bookmarkStart w:id="1245" w:name="_Toc210629061"/>
      <w:bookmarkEnd w:id="1244"/>
      <w:r w:rsidRPr="00990B12">
        <w:t>6.4.1</w:t>
      </w:r>
      <w:r w:rsidR="00E13F2D" w:rsidRPr="00990B12">
        <w:t>_1</w:t>
      </w:r>
      <w:r w:rsidRPr="00990B12">
        <w:t>.4.2</w:t>
      </w:r>
      <w:r w:rsidRPr="00990B12">
        <w:tab/>
        <w:t>Test procedure</w:t>
      </w:r>
      <w:bookmarkEnd w:id="1245"/>
    </w:p>
    <w:p w14:paraId="4C99F7D4" w14:textId="5FF09709" w:rsidR="00E13F2D" w:rsidRPr="00990B12" w:rsidRDefault="00E13F2D" w:rsidP="00E13F2D">
      <w:pPr>
        <w:pStyle w:val="B1"/>
        <w:rPr>
          <w:bdr w:val="none" w:sz="0" w:space="0" w:color="auto" w:frame="1"/>
        </w:rPr>
      </w:pPr>
      <w:bookmarkStart w:id="1246" w:name="_Toc27478036"/>
      <w:bookmarkStart w:id="1247" w:name="_Toc36226729"/>
      <w:bookmarkStart w:id="1248" w:name="_Toc44324014"/>
      <w:bookmarkStart w:id="1249" w:name="_Toc52990207"/>
      <w:bookmarkStart w:id="1250" w:name="_Toc60823406"/>
      <w:bookmarkStart w:id="1251"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level for the duration of the test. Allow at least 200 ms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252" w:name="_CR6_4_1_1_4_3"/>
      <w:bookmarkStart w:id="1253" w:name="_Toc210629062"/>
      <w:bookmarkEnd w:id="1252"/>
      <w:r w:rsidRPr="00990B12">
        <w:t>6.4.1_1.4.</w:t>
      </w:r>
      <w:r w:rsidR="00DB6175" w:rsidRPr="00990B12">
        <w:t>3</w:t>
      </w:r>
      <w:r w:rsidR="00DB6175" w:rsidRPr="00990B12">
        <w:tab/>
      </w:r>
      <w:r w:rsidR="00DB6175" w:rsidRPr="00990B12">
        <w:rPr>
          <w:snapToGrid w:val="0"/>
        </w:rPr>
        <w:t>Message contents</w:t>
      </w:r>
      <w:bookmarkEnd w:id="1246"/>
      <w:bookmarkEnd w:id="1247"/>
      <w:bookmarkEnd w:id="1248"/>
      <w:bookmarkEnd w:id="1249"/>
      <w:bookmarkEnd w:id="1250"/>
      <w:bookmarkEnd w:id="1251"/>
      <w:bookmarkEnd w:id="1253"/>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254" w:name="_CRTable6_4_1_1_4_31a"/>
      <w:r w:rsidRPr="00990B12">
        <w:t xml:space="preserve">Table </w:t>
      </w:r>
      <w:bookmarkEnd w:id="1254"/>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rPr>
                <w:lang w:eastAsia="en-GB"/>
              </w:rPr>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lang w:eastAsia="en-GB"/>
              </w:rPr>
            </w:pPr>
            <w:r w:rsidRPr="00990B12">
              <w:rPr>
                <w:rFonts w:cs="Arial"/>
                <w:bCs/>
                <w:szCs w:val="18"/>
                <w:lang w:eastAsia="en-GB"/>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lang w:eastAsia="en-GB"/>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lang w:eastAsia="en-GB"/>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lang w:eastAsia="en-GB"/>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rPr>
                <w:lang w:eastAsia="en-GB"/>
              </w:rPr>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rPr>
                <w:lang w:eastAsia="en-GB"/>
              </w:rPr>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rPr>
                <w:lang w:eastAsia="en-GB"/>
              </w:rPr>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rPr>
                <w:lang w:eastAsia="en-GB"/>
              </w:rPr>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lang w:eastAsia="en-GB"/>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lang w:eastAsia="en-GB"/>
              </w:rPr>
            </w:pPr>
            <w:r w:rsidRPr="00990B12">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lang w:eastAsia="en-GB"/>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rPr>
                <w:lang w:eastAsia="en-GB"/>
              </w:rPr>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lang w:eastAsia="en-GB"/>
              </w:rPr>
            </w:pPr>
            <w:r w:rsidRPr="00990B12">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lang w:eastAsia="en-GB"/>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lang w:eastAsia="en-GB"/>
              </w:rPr>
            </w:pPr>
            <w:bookmarkStart w:id="1255" w:name="_MCCTEMPBM_CRPT44170026___7" w:colFirst="0" w:colLast="0"/>
            <w:r w:rsidRPr="00990B12">
              <w:t xml:space="preserve">    </w:t>
            </w: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lang w:eastAsia="en-GB"/>
              </w:rPr>
            </w:pPr>
            <w:r w:rsidRPr="00990B12">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lang w:eastAsia="en-GB"/>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lang w:eastAsia="en-GB"/>
              </w:rPr>
            </w:pPr>
            <w:bookmarkStart w:id="1256" w:name="_MCCTEMPBM_CRPT44170027___7" w:colFirst="0" w:colLast="0"/>
            <w:bookmarkEnd w:id="1255"/>
            <w:r w:rsidRPr="00990B12">
              <w:t xml:space="preserve">    </w:t>
            </w: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lang w:eastAsia="en-GB"/>
              </w:rPr>
            </w:pPr>
            <w:r w:rsidRPr="00990B12">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lang w:eastAsia="en-GB"/>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lang w:eastAsia="en-GB"/>
              </w:rPr>
            </w:pPr>
            <w:bookmarkStart w:id="1257" w:name="_MCCTEMPBM_CRPT44170028___7" w:colFirst="0" w:colLast="0"/>
            <w:bookmarkEnd w:id="1256"/>
            <w:r w:rsidRPr="00990B12">
              <w:t xml:space="preserve">    </w:t>
            </w: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lang w:eastAsia="en-GB"/>
              </w:rPr>
            </w:pPr>
            <w:r w:rsidRPr="00990B12">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lang w:eastAsia="en-GB"/>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lang w:eastAsia="en-GB"/>
              </w:rPr>
            </w:pPr>
            <w:bookmarkStart w:id="1258" w:name="_MCCTEMPBM_CRPT44170029___7" w:colFirst="0" w:colLast="0"/>
            <w:bookmarkEnd w:id="1257"/>
            <w:r w:rsidRPr="00990B12">
              <w:t xml:space="preserve">    </w:t>
            </w: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lang w:eastAsia="en-GB"/>
              </w:rPr>
            </w:pPr>
            <w:r w:rsidRPr="00990B12">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lang w:eastAsia="en-GB"/>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lang w:eastAsia="en-GB"/>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lang w:eastAsia="en-GB"/>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lang w:eastAsia="en-GB"/>
              </w:rPr>
            </w:pPr>
            <w:bookmarkStart w:id="1259" w:name="_MCCTEMPBM_CRPT44170030___7"/>
            <w:bookmarkEnd w:id="1258"/>
            <w:r w:rsidRPr="00990B12">
              <w:rPr>
                <w:rFonts w:cs="Arial"/>
                <w:szCs w:val="18"/>
                <w:lang w:eastAsia="en-GB"/>
              </w:rPr>
              <w:t xml:space="preserve">  }</w:t>
            </w:r>
            <w:bookmarkEnd w:id="125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lang w:eastAsia="en-GB"/>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lang w:eastAsia="en-GB"/>
              </w:rPr>
            </w:pPr>
            <w:bookmarkStart w:id="1260" w:name="_MCCTEMPBM_CRPT44170031___7"/>
            <w:r w:rsidRPr="00990B12">
              <w:rPr>
                <w:rFonts w:cs="Arial"/>
                <w:szCs w:val="18"/>
                <w:lang w:eastAsia="en-GB"/>
              </w:rPr>
              <w:t>}</w:t>
            </w:r>
            <w:bookmarkEnd w:id="126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lang w:eastAsia="en-GB"/>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990B12" w:rsidRDefault="004E5FAE" w:rsidP="006112B4">
            <w:pPr>
              <w:pStyle w:val="TAN"/>
              <w:rPr>
                <w:rFonts w:cs="Arial"/>
                <w:szCs w:val="18"/>
                <w:lang w:eastAsia="fr-FR"/>
              </w:rPr>
            </w:pPr>
            <w:r w:rsidRPr="00990B12">
              <w:t>NOTE 1: Satellite-UE elevation angle equal to 26.15 degrees, one-way delay equal to 129.93 ms and Doppler equal to 0.17 ppm</w:t>
            </w:r>
          </w:p>
        </w:tc>
      </w:tr>
    </w:tbl>
    <w:p w14:paraId="1B04D34D" w14:textId="77777777" w:rsidR="004E5FAE" w:rsidRPr="00990B12" w:rsidRDefault="004E5FAE" w:rsidP="004E5FAE">
      <w:pPr>
        <w:rPr>
          <w:rFonts w:eastAsiaTheme="minorHAnsi"/>
          <w:lang w:eastAsia="en-GB"/>
        </w:rPr>
      </w:pPr>
    </w:p>
    <w:p w14:paraId="1B7EB79B" w14:textId="46F43A9F" w:rsidR="00DB6175" w:rsidRPr="00990B12" w:rsidRDefault="00DB6175" w:rsidP="002600C1">
      <w:pPr>
        <w:pStyle w:val="TH"/>
      </w:pPr>
      <w:bookmarkStart w:id="1261" w:name="_CRTable6_4_1_1_4_31b"/>
      <w:r w:rsidRPr="00990B12">
        <w:t xml:space="preserve">Table </w:t>
      </w:r>
      <w:bookmarkEnd w:id="1261"/>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262" w:name="_MCCTEMPBM_CRPT44170047___2"/>
    </w:p>
    <w:p w14:paraId="7727BA92" w14:textId="05AFC401" w:rsidR="004E5FAE" w:rsidRPr="00990B12" w:rsidRDefault="00DB6175" w:rsidP="004E5FAE">
      <w:pPr>
        <w:pStyle w:val="TH"/>
      </w:pPr>
      <w:bookmarkStart w:id="1263" w:name="_CRTable6_4_1_1_4_32a"/>
      <w:bookmarkEnd w:id="1262"/>
      <w:r w:rsidRPr="00990B12">
        <w:t xml:space="preserve">Table </w:t>
      </w:r>
      <w:bookmarkEnd w:id="1263"/>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264"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rPr>
                <w:lang w:eastAsia="en-GB"/>
              </w:rPr>
            </w:pPr>
            <w:bookmarkStart w:id="1265" w:name="_MCCTEMPBM_CRPT44170049___7"/>
            <w:r w:rsidRPr="00990B12">
              <w:rPr>
                <w:lang w:eastAsia="en-GB"/>
              </w:rPr>
              <w:t>Derivation Path: TS 38.508-1, Table 5.6.3.1-1</w:t>
            </w:r>
            <w:bookmarkEnd w:id="1265"/>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rPr>
                <w:lang w:eastAsia="en-GB"/>
              </w:rPr>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rPr>
                <w:lang w:eastAsia="en-GB"/>
              </w:rPr>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rPr>
                <w:lang w:eastAsia="en-GB"/>
              </w:rPr>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lang w:eastAsia="en-GB"/>
              </w:rPr>
            </w:pPr>
            <w:r w:rsidRPr="00990B12">
              <w:rPr>
                <w:bCs/>
                <w:lang w:eastAsia="en-GB"/>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lang w:eastAsia="en-GB"/>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lang w:eastAsia="en-GB"/>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rPr>
                <w:lang w:eastAsia="en-GB"/>
              </w:rPr>
            </w:pPr>
            <w:r w:rsidRPr="00990B12">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lang w:eastAsia="en-GB"/>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rPr>
                <w:lang w:eastAsia="en-GB"/>
              </w:rPr>
            </w:pPr>
            <w:bookmarkStart w:id="1266" w:name="_MCCTEMPBM_CRPT44170051___7"/>
            <w:r w:rsidRPr="00990B12">
              <w:t xml:space="preserve">    </w:t>
            </w:r>
            <w:r w:rsidRPr="00990B12">
              <w:rPr>
                <w:lang w:eastAsia="en-GB"/>
              </w:rPr>
              <w:t>EphemerisInfo-r17 CHOICE {</w:t>
            </w:r>
            <w:bookmarkEnd w:id="126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rPr>
                <w:lang w:eastAsia="en-GB"/>
              </w:rPr>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rPr>
                <w:lang w:eastAsia="en-GB"/>
              </w:rPr>
            </w:pPr>
            <w:bookmarkStart w:id="1267" w:name="_MCCTEMPBM_CRPT44170052___7"/>
            <w:r w:rsidRPr="00990B12">
              <w:t xml:space="preserve">    </w:t>
            </w:r>
            <w:r w:rsidRPr="00990B12">
              <w:rPr>
                <w:lang w:eastAsia="en-GB"/>
              </w:rPr>
              <w:t xml:space="preserve">  positionVelocity-r17 SEQUENCE {</w:t>
            </w:r>
            <w:bookmarkEnd w:id="1267"/>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rPr>
                <w:lang w:eastAsia="en-GB"/>
              </w:rPr>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lang w:eastAsia="en-GB"/>
              </w:rPr>
            </w:pPr>
            <w:bookmarkStart w:id="1268" w:name="_MCCTEMPBM_CRPT44170053___7" w:colFirst="0" w:colLast="0"/>
            <w:r w:rsidRPr="00990B12">
              <w:t xml:space="preserve">    </w:t>
            </w:r>
            <w:r w:rsidRPr="00990B12">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rPr>
                <w:lang w:eastAsia="en-GB"/>
              </w:rPr>
            </w:pPr>
            <w:r w:rsidRPr="00990B12">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rPr>
                <w:lang w:eastAsia="en-GB"/>
              </w:rPr>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rPr>
                <w:lang w:eastAsia="en-GB"/>
              </w:rPr>
            </w:pPr>
            <w:bookmarkStart w:id="1269" w:name="_MCCTEMPBM_CRPT44170054___7" w:colFirst="0" w:colLast="0"/>
            <w:bookmarkEnd w:id="1268"/>
            <w:r w:rsidRPr="00990B12">
              <w:t xml:space="preserve">    </w:t>
            </w:r>
            <w:r w:rsidRPr="00990B12">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rPr>
                <w:lang w:eastAsia="en-GB"/>
              </w:rPr>
            </w:pPr>
            <w:r w:rsidRPr="00990B12">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rPr>
                <w:lang w:eastAsia="en-GB"/>
              </w:rPr>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rPr>
                <w:lang w:eastAsia="en-GB"/>
              </w:rPr>
            </w:pPr>
            <w:bookmarkStart w:id="1270" w:name="_MCCTEMPBM_CRPT44170055___7" w:colFirst="0" w:colLast="0"/>
            <w:bookmarkEnd w:id="1269"/>
            <w:r w:rsidRPr="00990B12">
              <w:t xml:space="preserve">    </w:t>
            </w:r>
            <w:r w:rsidRPr="00990B12">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rPr>
                <w:lang w:eastAsia="en-GB"/>
              </w:rPr>
            </w:pPr>
            <w:r w:rsidRPr="00990B12">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rPr>
                <w:lang w:eastAsia="en-GB"/>
              </w:rPr>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rPr>
                <w:lang w:eastAsia="en-GB"/>
              </w:rPr>
            </w:pPr>
            <w:bookmarkStart w:id="1271" w:name="_MCCTEMPBM_CRPT44170056___7" w:colFirst="0" w:colLast="0"/>
            <w:bookmarkEnd w:id="1270"/>
            <w:r w:rsidRPr="00990B12">
              <w:t xml:space="preserve">    </w:t>
            </w:r>
            <w:r w:rsidRPr="00990B12">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rPr>
                <w:lang w:eastAsia="en-GB"/>
              </w:rPr>
            </w:pPr>
            <w:r w:rsidRPr="00990B12">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rPr>
                <w:lang w:eastAsia="en-GB"/>
              </w:rPr>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rPr>
                <w:lang w:eastAsia="en-GB"/>
              </w:rPr>
            </w:pPr>
            <w:bookmarkStart w:id="1272" w:name="_MCCTEMPBM_CRPT44170057___7" w:colFirst="0" w:colLast="0"/>
            <w:bookmarkEnd w:id="1271"/>
            <w:r w:rsidRPr="00990B12">
              <w:t xml:space="preserve">    </w:t>
            </w:r>
            <w:r w:rsidRPr="00990B12">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rPr>
                <w:lang w:eastAsia="en-GB"/>
              </w:rPr>
            </w:pPr>
            <w:r w:rsidRPr="00990B12">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rPr>
                <w:lang w:eastAsia="en-GB"/>
              </w:rPr>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rPr>
                <w:lang w:eastAsia="en-GB"/>
              </w:rPr>
            </w:pPr>
            <w:bookmarkStart w:id="1273" w:name="_MCCTEMPBM_CRPT44170058___7" w:colFirst="0" w:colLast="0"/>
            <w:bookmarkEnd w:id="1272"/>
            <w:r w:rsidRPr="00990B12">
              <w:t xml:space="preserve">    </w:t>
            </w:r>
            <w:r w:rsidRPr="00990B12">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rPr>
                <w:lang w:eastAsia="en-GB"/>
              </w:rPr>
            </w:pPr>
            <w:r w:rsidRPr="00990B12">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rPr>
                <w:lang w:eastAsia="en-GB"/>
              </w:rPr>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lang w:eastAsia="en-GB"/>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lang w:eastAsia="en-GB"/>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rPr>
                <w:lang w:eastAsia="en-GB"/>
              </w:rPr>
            </w:pPr>
            <w:bookmarkStart w:id="1274" w:name="_MCCTEMPBM_CRPT44170059___7"/>
            <w:bookmarkEnd w:id="1273"/>
            <w:r w:rsidRPr="00990B12">
              <w:rPr>
                <w:lang w:eastAsia="en-GB"/>
              </w:rPr>
              <w:t xml:space="preserve">  }</w:t>
            </w:r>
            <w:bookmarkEnd w:id="127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rPr>
                <w:lang w:eastAsia="en-GB"/>
              </w:rPr>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rPr>
                <w:lang w:eastAsia="en-GB"/>
              </w:rPr>
            </w:pPr>
            <w:bookmarkStart w:id="1275" w:name="_MCCTEMPBM_CRPT44170060___7"/>
            <w:r w:rsidRPr="00990B12">
              <w:rPr>
                <w:lang w:eastAsia="en-GB"/>
              </w:rPr>
              <w:t>}</w:t>
            </w:r>
            <w:bookmarkEnd w:id="127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rPr>
                <w:lang w:eastAsia="en-GB"/>
              </w:rPr>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990B12" w:rsidRDefault="004E5FAE" w:rsidP="006112B4">
            <w:pPr>
              <w:pStyle w:val="TAN"/>
              <w:rPr>
                <w:rFonts w:cs="Arial"/>
                <w:szCs w:val="18"/>
                <w:lang w:eastAsia="fr-FR"/>
              </w:rPr>
            </w:pPr>
            <w:r w:rsidRPr="00990B12">
              <w:t>NOTE 1: Satellite-UE elevation angle equal to 26.78 degrees, one-way delay equal to 129.74 ms and Doppler equal to -0.17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276" w:name="_CRTable6_4_1_1_4_32b"/>
      <w:bookmarkEnd w:id="1264"/>
      <w:r w:rsidRPr="00990B12">
        <w:t xml:space="preserve">Table </w:t>
      </w:r>
      <w:bookmarkEnd w:id="1276"/>
      <w:r w:rsidR="004E5FAE" w:rsidRPr="00990B12">
        <w:t>6.4.1_1.4.3-2b: Void</w:t>
      </w:r>
    </w:p>
    <w:p w14:paraId="090B4F58" w14:textId="77777777" w:rsidR="00DB6175" w:rsidRPr="00990B12" w:rsidRDefault="00DB6175" w:rsidP="00422474">
      <w:pPr>
        <w:rPr>
          <w:rFonts w:eastAsiaTheme="minorHAnsi"/>
        </w:rPr>
      </w:pPr>
      <w:bookmarkStart w:id="1277" w:name="_MCCTEMPBM_CRPT44170077___2"/>
    </w:p>
    <w:p w14:paraId="576AF143" w14:textId="0E5A5E7E" w:rsidR="00AC710E" w:rsidRPr="00990B12" w:rsidRDefault="00DB6175" w:rsidP="00AC710E">
      <w:pPr>
        <w:pStyle w:val="TH"/>
      </w:pPr>
      <w:bookmarkStart w:id="1278" w:name="_CRTable6_4_1_1_4_33a"/>
      <w:bookmarkEnd w:id="1277"/>
      <w:r w:rsidRPr="00990B12">
        <w:t xml:space="preserve">Table </w:t>
      </w:r>
      <w:bookmarkEnd w:id="1278"/>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279"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rPr>
                <w:lang w:eastAsia="en-GB"/>
              </w:rPr>
            </w:pPr>
            <w:bookmarkStart w:id="1280" w:name="_MCCTEMPBM_CRPT44170079___7"/>
            <w:r w:rsidRPr="00990B12">
              <w:rPr>
                <w:lang w:eastAsia="en-GB"/>
              </w:rPr>
              <w:t xml:space="preserve">Derivation Path: TS 38.508-1, Table </w:t>
            </w:r>
            <w:bookmarkEnd w:id="1280"/>
            <w:r w:rsidRPr="00990B12">
              <w:rPr>
                <w:lang w:eastAsia="en-GB"/>
              </w:rPr>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lang w:eastAsia="en-GB"/>
              </w:rPr>
            </w:pPr>
            <w:bookmarkStart w:id="1281" w:name="_MCCTEMPBM_CRPT44170080___4" w:colFirst="0" w:colLast="2"/>
            <w:r w:rsidRPr="00990B12">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lang w:eastAsia="en-GB"/>
              </w:rPr>
            </w:pPr>
            <w:r w:rsidRPr="00990B12">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lang w:eastAsia="en-GB"/>
              </w:rPr>
            </w:pPr>
            <w:r w:rsidRPr="00990B12">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lang w:eastAsia="en-GB"/>
              </w:rPr>
            </w:pPr>
            <w:r w:rsidRPr="00990B12">
              <w:rPr>
                <w:bCs/>
                <w:lang w:eastAsia="en-GB"/>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lang w:eastAsia="en-GB"/>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lang w:eastAsia="en-GB"/>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lang w:eastAsia="en-GB"/>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rPr>
                <w:lang w:eastAsia="en-GB"/>
              </w:rPr>
            </w:pPr>
            <w:bookmarkStart w:id="1282" w:name="_MCCTEMPBM_CRPT44170081___7"/>
            <w:bookmarkEnd w:id="1281"/>
            <w:r w:rsidRPr="00990B12">
              <w:t xml:space="preserve">    </w:t>
            </w:r>
            <w:r w:rsidRPr="00990B12">
              <w:rPr>
                <w:lang w:eastAsia="en-GB"/>
              </w:rPr>
              <w:t>EphemerisInfo-r17 CHOICE {</w:t>
            </w:r>
            <w:bookmarkEnd w:id="128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rPr>
                <w:lang w:eastAsia="en-GB"/>
              </w:rPr>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rPr>
                <w:lang w:eastAsia="en-GB"/>
              </w:rPr>
            </w:pPr>
            <w:bookmarkStart w:id="1283" w:name="_MCCTEMPBM_CRPT44170082___7"/>
            <w:r w:rsidRPr="00990B12">
              <w:t xml:space="preserve">    </w:t>
            </w:r>
            <w:r w:rsidRPr="00990B12">
              <w:rPr>
                <w:lang w:eastAsia="en-GB"/>
              </w:rPr>
              <w:t xml:space="preserve">  positionVelocity-r17 SEQUENCE {</w:t>
            </w:r>
            <w:bookmarkEnd w:id="1283"/>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rPr>
                <w:lang w:eastAsia="en-GB"/>
              </w:rPr>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lang w:eastAsia="en-GB"/>
              </w:rPr>
            </w:pPr>
            <w:bookmarkStart w:id="1284" w:name="_MCCTEMPBM_CRPT44170083___7" w:colFirst="0" w:colLast="0"/>
            <w:r w:rsidRPr="00990B12">
              <w:t xml:space="preserve">    </w:t>
            </w: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rPr>
                <w:lang w:eastAsia="en-GB"/>
              </w:rPr>
            </w:pPr>
            <w:r w:rsidRPr="00990B12">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rPr>
                <w:lang w:eastAsia="en-GB"/>
              </w:rPr>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rPr>
                <w:lang w:eastAsia="en-GB"/>
              </w:rPr>
            </w:pPr>
            <w:bookmarkStart w:id="1285" w:name="_MCCTEMPBM_CRPT44170084___7" w:colFirst="0" w:colLast="0"/>
            <w:bookmarkEnd w:id="1284"/>
            <w:r w:rsidRPr="00990B12">
              <w:t xml:space="preserve">    </w:t>
            </w: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rPr>
                <w:lang w:eastAsia="en-GB"/>
              </w:rPr>
            </w:pPr>
            <w:r w:rsidRPr="00990B12">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rPr>
                <w:lang w:eastAsia="en-GB"/>
              </w:rPr>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rPr>
                <w:lang w:eastAsia="en-GB"/>
              </w:rPr>
            </w:pPr>
            <w:bookmarkStart w:id="1286" w:name="_MCCTEMPBM_CRPT44170085___7" w:colFirst="0" w:colLast="0"/>
            <w:bookmarkEnd w:id="1285"/>
            <w:r w:rsidRPr="00990B12">
              <w:t xml:space="preserve">    </w:t>
            </w: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rPr>
                <w:lang w:eastAsia="en-GB"/>
              </w:rPr>
            </w:pPr>
            <w:r w:rsidRPr="00990B12">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rPr>
                <w:lang w:eastAsia="en-GB"/>
              </w:rPr>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rPr>
                <w:lang w:eastAsia="en-GB"/>
              </w:rPr>
            </w:pPr>
            <w:bookmarkStart w:id="1287" w:name="_MCCTEMPBM_CRPT44170086___7" w:colFirst="0" w:colLast="0"/>
            <w:bookmarkEnd w:id="1286"/>
            <w:r w:rsidRPr="00990B12">
              <w:t xml:space="preserve">    </w:t>
            </w: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rPr>
                <w:lang w:eastAsia="en-GB"/>
              </w:rPr>
            </w:pPr>
            <w:r w:rsidRPr="00990B12">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rPr>
                <w:lang w:eastAsia="en-GB"/>
              </w:rPr>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rPr>
                <w:lang w:eastAsia="en-GB"/>
              </w:rPr>
            </w:pPr>
            <w:bookmarkStart w:id="1288" w:name="_MCCTEMPBM_CRPT44170087___7" w:colFirst="0" w:colLast="0"/>
            <w:bookmarkEnd w:id="1287"/>
            <w:r w:rsidRPr="00990B12">
              <w:t xml:space="preserve">    </w:t>
            </w: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rPr>
                <w:lang w:eastAsia="en-GB"/>
              </w:rPr>
            </w:pPr>
            <w:r w:rsidRPr="00990B12">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rPr>
                <w:lang w:eastAsia="en-GB"/>
              </w:rPr>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rPr>
                <w:lang w:eastAsia="en-GB"/>
              </w:rPr>
            </w:pPr>
            <w:bookmarkStart w:id="1289" w:name="_MCCTEMPBM_CRPT44170088___7" w:colFirst="0" w:colLast="0"/>
            <w:bookmarkEnd w:id="1288"/>
            <w:r w:rsidRPr="00990B12">
              <w:t xml:space="preserve">    </w:t>
            </w: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rPr>
                <w:lang w:eastAsia="en-GB"/>
              </w:rPr>
            </w:pPr>
            <w:r w:rsidRPr="00990B12">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rPr>
                <w:lang w:eastAsia="en-GB"/>
              </w:rPr>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lang w:eastAsia="en-GB"/>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lang w:eastAsia="en-GB"/>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rPr>
                <w:lang w:eastAsia="en-GB"/>
              </w:rPr>
            </w:pPr>
            <w:bookmarkStart w:id="1290" w:name="_MCCTEMPBM_CRPT44170089___7"/>
            <w:bookmarkEnd w:id="1289"/>
            <w:r w:rsidRPr="00990B12">
              <w:rPr>
                <w:lang w:eastAsia="en-GB"/>
              </w:rPr>
              <w:t xml:space="preserve">  }</w:t>
            </w:r>
            <w:bookmarkEnd w:id="129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rPr>
                <w:lang w:eastAsia="en-GB"/>
              </w:rPr>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rPr>
                <w:lang w:eastAsia="en-GB"/>
              </w:rPr>
            </w:pPr>
            <w:bookmarkStart w:id="1291" w:name="_MCCTEMPBM_CRPT44170090___7"/>
            <w:r w:rsidRPr="00990B12">
              <w:rPr>
                <w:lang w:eastAsia="en-GB"/>
              </w:rPr>
              <w:t>}</w:t>
            </w:r>
            <w:bookmarkEnd w:id="129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rPr>
                <w:lang w:eastAsia="en-GB"/>
              </w:rPr>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C6456D2" w:rsidR="00AC710E" w:rsidRPr="00990B12" w:rsidRDefault="00AC710E" w:rsidP="006112B4">
            <w:pPr>
              <w:pStyle w:val="TAN"/>
              <w:rPr>
                <w:rFonts w:cs="Arial"/>
                <w:szCs w:val="18"/>
                <w:lang w:eastAsia="fr-FR"/>
              </w:rPr>
            </w:pPr>
            <w:r w:rsidRPr="00990B12">
              <w:t>NOTE 1:</w:t>
            </w:r>
            <w:r w:rsidRPr="00990B12">
              <w:tab/>
              <w:t>Satellite-UE elevation angle equal to 20.61 degrees, one-way delay equal to 131.70 ms and Doppler equal to 0.085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292" w:name="_CRTable6_4_1_4_33b"/>
      <w:bookmarkEnd w:id="1279"/>
      <w:r w:rsidRPr="00990B12">
        <w:t xml:space="preserve">Table </w:t>
      </w:r>
      <w:bookmarkEnd w:id="1292"/>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293" w:name="_CR6_4_1_1_5"/>
      <w:bookmarkStart w:id="1294" w:name="_Toc27478037"/>
      <w:bookmarkStart w:id="1295" w:name="_Toc36226730"/>
      <w:bookmarkStart w:id="1296" w:name="_Toc44324015"/>
      <w:bookmarkStart w:id="1297" w:name="_Toc52990208"/>
      <w:bookmarkStart w:id="1298" w:name="_Toc60823407"/>
      <w:bookmarkStart w:id="1299" w:name="_Toc60825329"/>
      <w:bookmarkStart w:id="1300" w:name="_Toc210629063"/>
      <w:bookmarkEnd w:id="1293"/>
      <w:r w:rsidRPr="00990B12">
        <w:t>6.4.1</w:t>
      </w:r>
      <w:r w:rsidR="00AC710E" w:rsidRPr="00990B12">
        <w:t>_1</w:t>
      </w:r>
      <w:r w:rsidRPr="00990B12">
        <w:t>.5</w:t>
      </w:r>
      <w:r w:rsidRPr="00990B12">
        <w:tab/>
        <w:t>Test requirement</w:t>
      </w:r>
      <w:bookmarkEnd w:id="1294"/>
      <w:bookmarkEnd w:id="1295"/>
      <w:bookmarkEnd w:id="1296"/>
      <w:bookmarkEnd w:id="1297"/>
      <w:bookmarkEnd w:id="1298"/>
      <w:bookmarkEnd w:id="1299"/>
      <w:bookmarkEnd w:id="1300"/>
    </w:p>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1C6C02EF" w:rsidR="00DB6175" w:rsidRPr="00990B12" w:rsidRDefault="00DB6175" w:rsidP="00DB6175">
      <w:r w:rsidRPr="00990B12">
        <w:t>|Δf|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301" w:name="_Toc123057937"/>
      <w:bookmarkStart w:id="1302" w:name="_Toc124255232"/>
      <w:bookmarkStart w:id="1303" w:name="_Toc124255423"/>
      <w:bookmarkStart w:id="1304" w:name="_Toc124255560"/>
      <w:bookmarkStart w:id="1305" w:name="_Toc137543596"/>
    </w:p>
    <w:p w14:paraId="5DB709CA" w14:textId="77777777" w:rsidR="00AC710E" w:rsidRPr="00990B12" w:rsidRDefault="00AC710E" w:rsidP="000A67E8">
      <w:pPr>
        <w:pStyle w:val="Heading3"/>
      </w:pPr>
      <w:bookmarkStart w:id="1306" w:name="_CR6_4_1_2"/>
      <w:bookmarkStart w:id="1307" w:name="_Toc210629064"/>
      <w:bookmarkEnd w:id="1306"/>
      <w:r w:rsidRPr="00990B12">
        <w:t>6.4.1_2</w:t>
      </w:r>
      <w:r w:rsidRPr="00990B12">
        <w:tab/>
        <w:t>Frequency error with NGSO ephemeris</w:t>
      </w:r>
      <w:bookmarkEnd w:id="1307"/>
    </w:p>
    <w:p w14:paraId="51FF68DE" w14:textId="77777777" w:rsidR="00AC710E" w:rsidRPr="00990B12" w:rsidRDefault="00AC710E" w:rsidP="00AC710E">
      <w:pPr>
        <w:pStyle w:val="Heading4"/>
      </w:pPr>
      <w:bookmarkStart w:id="1308" w:name="_CR6_4_1_2_1"/>
      <w:bookmarkStart w:id="1309" w:name="_Toc210629065"/>
      <w:bookmarkEnd w:id="1308"/>
      <w:r w:rsidRPr="00990B12">
        <w:t>6.4.1_2.1</w:t>
      </w:r>
      <w:r w:rsidRPr="00990B12">
        <w:tab/>
        <w:t>Test purpose</w:t>
      </w:r>
      <w:bookmarkEnd w:id="1309"/>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310" w:name="_CR6_4_1_2_2"/>
      <w:bookmarkStart w:id="1311" w:name="_Toc210629066"/>
      <w:bookmarkEnd w:id="1310"/>
      <w:r w:rsidRPr="00990B12">
        <w:t>6.4.1_2.2</w:t>
      </w:r>
      <w:r w:rsidRPr="00990B12">
        <w:tab/>
        <w:t>Test applicability</w:t>
      </w:r>
      <w:bookmarkEnd w:id="1311"/>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312" w:name="_CR6_4_1_2_3"/>
      <w:bookmarkStart w:id="1313" w:name="_Toc210629067"/>
      <w:bookmarkEnd w:id="1312"/>
      <w:r w:rsidRPr="00990B12">
        <w:t>6.4.1_2.3</w:t>
      </w:r>
      <w:r w:rsidRPr="00990B12">
        <w:tab/>
        <w:t>Minimum conformance requirements</w:t>
      </w:r>
      <w:bookmarkEnd w:id="1313"/>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314" w:name="_CR6_4_1_2_4"/>
      <w:bookmarkStart w:id="1315" w:name="_Toc210629068"/>
      <w:bookmarkEnd w:id="1314"/>
      <w:r w:rsidRPr="00990B12">
        <w:t>6.4.1_2.4</w:t>
      </w:r>
      <w:r w:rsidRPr="00990B12">
        <w:tab/>
        <w:t>Test description</w:t>
      </w:r>
      <w:bookmarkEnd w:id="1315"/>
    </w:p>
    <w:p w14:paraId="4F1CDE63" w14:textId="77777777" w:rsidR="00AC710E" w:rsidRPr="00990B12" w:rsidRDefault="00AC710E" w:rsidP="00AC710E">
      <w:pPr>
        <w:pStyle w:val="Heading5"/>
      </w:pPr>
      <w:bookmarkStart w:id="1316" w:name="_CR6_4_1_2_4_1"/>
      <w:bookmarkStart w:id="1317" w:name="_Toc210629069"/>
      <w:bookmarkEnd w:id="1316"/>
      <w:r w:rsidRPr="00990B12">
        <w:t>6.4.1_2.4.1</w:t>
      </w:r>
      <w:r w:rsidRPr="00990B12">
        <w:tab/>
        <w:t>Initial condition</w:t>
      </w:r>
      <w:bookmarkEnd w:id="1317"/>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318" w:name="_CR6_4_1_2_4_2"/>
      <w:bookmarkStart w:id="1319" w:name="_Toc210629070"/>
      <w:bookmarkEnd w:id="1318"/>
      <w:r w:rsidRPr="00990B12">
        <w:t>6.4.1_2.4.2</w:t>
      </w:r>
      <w:r w:rsidRPr="00990B12">
        <w:tab/>
        <w:t>Test procedure</w:t>
      </w:r>
      <w:bookmarkEnd w:id="1319"/>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w:t>
      </w:r>
      <w:r w:rsidRPr="00990B12">
        <w:rPr>
          <w:lang w:eastAsia="en-GB"/>
        </w:rPr>
        <w:t xml:space="preserve">5.6.2.1-1 </w:t>
      </w:r>
      <w:r w:rsidRPr="00990B12">
        <w:sym w:font="Wingdings" w:char="F0E0"/>
      </w:r>
      <w:r w:rsidRPr="00990B12">
        <w:t xml:space="preserve"> use TS 38.508-1 [12] Table </w:t>
      </w:r>
      <w:r w:rsidRPr="00990B12">
        <w:rPr>
          <w:lang w:eastAsia="en-GB"/>
        </w:rPr>
        <w:t>5.6.2.1-</w:t>
      </w:r>
      <w:r w:rsidRPr="00990B12">
        <w:t>3 (ephemeris for NGSO LEO 1200).</w:t>
      </w:r>
    </w:p>
    <w:p w14:paraId="2FF2FD66" w14:textId="77777777" w:rsidR="00AC710E" w:rsidRPr="00990B12" w:rsidRDefault="00AC710E" w:rsidP="00AC710E">
      <w:pPr>
        <w:pStyle w:val="B1"/>
        <w:rPr>
          <w:color w:val="000000" w:themeColor="text1"/>
          <w:lang w:eastAsia="en-GB"/>
        </w:rPr>
      </w:pPr>
      <w:r w:rsidRPr="00990B12">
        <w:rPr>
          <w:color w:val="000000" w:themeColor="text1"/>
          <w:lang w:eastAsia="en-GB"/>
        </w:rPr>
        <w:t>-</w:t>
      </w:r>
      <w:r w:rsidRPr="00990B12">
        <w:rPr>
          <w:color w:val="000000" w:themeColor="text1"/>
          <w:lang w:eastAsia="en-GB"/>
        </w:rPr>
        <w:tab/>
        <w:t xml:space="preserve">Instead of Tables </w:t>
      </w:r>
      <w:r w:rsidRPr="00990B12">
        <w:rPr>
          <w:lang w:eastAsia="en-GB"/>
        </w:rPr>
        <w:t xml:space="preserve">6.4.1_1.4.3-1a, 6.4.1_1.4.3-2a, and 6.4.1_1.4.3-3a </w:t>
      </w:r>
      <w:r w:rsidRPr="00990B12">
        <w:rPr>
          <w:lang w:eastAsia="en-GB"/>
        </w:rPr>
        <w:sym w:font="Wingdings" w:char="F0E0"/>
      </w:r>
      <w:r w:rsidRPr="00990B12">
        <w:rPr>
          <w:lang w:eastAsia="en-GB"/>
        </w:rPr>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320" w:name="_CR6_4_1_2_4_3"/>
      <w:bookmarkStart w:id="1321" w:name="_Toc210629071"/>
      <w:bookmarkEnd w:id="1320"/>
      <w:r w:rsidRPr="00990B12">
        <w:t>6.4.1_2.4.3</w:t>
      </w:r>
      <w:r w:rsidRPr="00990B12">
        <w:tab/>
      </w:r>
      <w:r w:rsidRPr="00990B12">
        <w:rPr>
          <w:snapToGrid w:val="0"/>
        </w:rPr>
        <w:t>Message contents</w:t>
      </w:r>
      <w:bookmarkEnd w:id="1321"/>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322" w:name="_CRTable6_4_1_2_4_31"/>
      <w:r w:rsidRPr="00990B12">
        <w:t xml:space="preserve">Table </w:t>
      </w:r>
      <w:bookmarkEnd w:id="1322"/>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lang w:eastAsia="en-GB"/>
              </w:rPr>
            </w:pPr>
            <w:r w:rsidRPr="00990B12">
              <w:rPr>
                <w:rFonts w:cs="Arial"/>
                <w:bCs/>
                <w:szCs w:val="18"/>
                <w:lang w:eastAsia="en-GB"/>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rPr>
                <w:lang w:eastAsia="en-GB"/>
              </w:rPr>
            </w:pPr>
            <w:r w:rsidRPr="00990B12">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rPr>
                <w:lang w:eastAsia="en-GB"/>
              </w:rPr>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rPr>
                <w:lang w:eastAsia="en-GB"/>
              </w:rPr>
            </w:pPr>
            <w:r w:rsidRPr="00990B12">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rPr>
                <w:lang w:eastAsia="en-GB"/>
              </w:rPr>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lang w:eastAsia="en-GB"/>
              </w:rPr>
            </w:pP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rPr>
                <w:lang w:eastAsia="en-GB"/>
              </w:rPr>
            </w:pPr>
            <w:r w:rsidRPr="00990B12">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rPr>
                <w:lang w:eastAsia="en-GB"/>
              </w:rPr>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rPr>
                <w:lang w:eastAsia="en-GB"/>
              </w:rPr>
            </w:pP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rPr>
                <w:lang w:eastAsia="en-GB"/>
              </w:rPr>
            </w:pPr>
            <w:r w:rsidRPr="00990B12">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rPr>
                <w:lang w:eastAsia="en-GB"/>
              </w:rPr>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rPr>
                <w:lang w:eastAsia="en-GB"/>
              </w:rPr>
            </w:pP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rPr>
                <w:lang w:eastAsia="en-GB"/>
              </w:rPr>
            </w:pPr>
            <w:r w:rsidRPr="00990B12">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rPr>
                <w:lang w:eastAsia="en-GB"/>
              </w:rPr>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rPr>
                <w:lang w:eastAsia="en-GB"/>
              </w:rPr>
            </w:pP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rPr>
                <w:lang w:eastAsia="en-GB"/>
              </w:rPr>
            </w:pPr>
            <w:r w:rsidRPr="00990B12">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rPr>
                <w:lang w:eastAsia="en-GB"/>
              </w:rPr>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rPr>
                <w:lang w:eastAsia="en-GB"/>
              </w:rPr>
            </w:pP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rPr>
                <w:lang w:eastAsia="en-GB"/>
              </w:rPr>
            </w:pPr>
            <w:r w:rsidRPr="00990B12">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rPr>
                <w:lang w:eastAsia="en-GB"/>
              </w:rPr>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rPr>
                <w:lang w:eastAsia="en-GB"/>
              </w:rPr>
            </w:pP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rPr>
                <w:lang w:eastAsia="en-GB"/>
              </w:rPr>
            </w:pPr>
            <w:r w:rsidRPr="00990B12">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rPr>
                <w:lang w:eastAsia="en-GB"/>
              </w:rPr>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rPr>
                <w:lang w:eastAsia="en-GB"/>
              </w:rPr>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rPr>
                <w:lang w:eastAsia="en-GB"/>
              </w:rPr>
            </w:pPr>
            <w:r w:rsidRPr="00990B12">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rPr>
                <w:lang w:eastAsia="en-GB"/>
              </w:rPr>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990B12" w:rsidRDefault="00AC710E" w:rsidP="006112B4">
            <w:pPr>
              <w:pStyle w:val="TAN"/>
              <w:rPr>
                <w:rFonts w:cs="Arial"/>
                <w:szCs w:val="18"/>
                <w:lang w:eastAsia="fr-FR"/>
              </w:rPr>
            </w:pPr>
            <w:r w:rsidRPr="00990B12">
              <w:t>NOTE 1: Satellite-UE elevation angle equal to 10 degrees, one-way delay equal to 6.44 ms and Doppler equal to 22.65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323" w:name="_CRTable6_4_1_2_4_32"/>
      <w:r w:rsidRPr="00990B12">
        <w:t xml:space="preserve">Table </w:t>
      </w:r>
      <w:bookmarkEnd w:id="1323"/>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lang w:eastAsia="en-GB"/>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Satellite-UE elevation angle equal to 169.97 degrees, one-way delay equal to 6.60 ms and Doppler equal to -22.62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324" w:name="_CRTable6_4_1_2_4_33"/>
      <w:r w:rsidRPr="00990B12">
        <w:t xml:space="preserve">Table </w:t>
      </w:r>
      <w:bookmarkEnd w:id="1324"/>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rPr>
                <w:lang w:eastAsia="en-GB"/>
              </w:rPr>
            </w:pPr>
            <w:r w:rsidRPr="00990B12">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rPr>
                <w:lang w:eastAsia="en-GB"/>
              </w:rPr>
            </w:pPr>
            <w:r w:rsidRPr="00990B12">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rPr>
                <w:lang w:eastAsia="en-GB"/>
              </w:rPr>
            </w:pPr>
            <w:r w:rsidRPr="00990B12">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rPr>
                <w:lang w:eastAsia="en-GB"/>
              </w:rPr>
            </w:pPr>
            <w:r w:rsidRPr="00990B12">
              <w:rPr>
                <w:lang w:eastAsia="en-GB"/>
              </w:rPr>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lang w:eastAsia="en-GB"/>
              </w:rPr>
            </w:pPr>
            <w:r w:rsidRPr="00990B12">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rPr>
                <w:lang w:eastAsia="en-GB"/>
              </w:rPr>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rPr>
                <w:lang w:eastAsia="en-GB"/>
              </w:rPr>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lang w:eastAsia="en-GB"/>
              </w:rPr>
            </w:pPr>
            <w:r w:rsidRPr="00990B12">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lang w:eastAsia="en-GB"/>
              </w:rPr>
            </w:pPr>
            <w:r w:rsidRPr="00990B12">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rPr>
                <w:lang w:eastAsia="en-GB"/>
              </w:rPr>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lang w:eastAsia="en-GB"/>
              </w:rPr>
            </w:pPr>
            <w:r w:rsidRPr="00990B12">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rPr>
                <w:lang w:eastAsia="en-GB"/>
              </w:rPr>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lang w:eastAsia="en-GB"/>
              </w:rPr>
            </w:pPr>
            <w:r w:rsidRPr="00990B12">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rPr>
                <w:lang w:eastAsia="en-GB"/>
              </w:rPr>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lang w:eastAsia="en-GB"/>
              </w:rPr>
            </w:pPr>
            <w:r w:rsidRPr="00990B12">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rPr>
                <w:lang w:eastAsia="en-GB"/>
              </w:rPr>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lang w:eastAsia="en-GB"/>
              </w:rPr>
            </w:pPr>
            <w:r w:rsidRPr="00990B12">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rPr>
                <w:lang w:eastAsia="en-GB"/>
              </w:rPr>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lang w:eastAsia="en-GB"/>
              </w:rPr>
            </w:pPr>
            <w:r w:rsidRPr="00990B12">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rPr>
                <w:lang w:eastAsia="en-GB"/>
              </w:rPr>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lang w:eastAsia="en-GB"/>
              </w:rPr>
            </w:pPr>
            <w:r w:rsidRPr="00990B12">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rPr>
                <w:lang w:eastAsia="en-GB"/>
              </w:rPr>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lang w:eastAsia="en-GB"/>
              </w:rPr>
            </w:pPr>
            <w:r w:rsidRPr="00990B12">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rPr>
                <w:lang w:eastAsia="en-GB"/>
              </w:rPr>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990B12" w:rsidRDefault="00AC710E" w:rsidP="006112B4">
            <w:pPr>
              <w:pStyle w:val="TAN"/>
              <w:rPr>
                <w:rFonts w:cs="Arial"/>
                <w:szCs w:val="18"/>
                <w:lang w:eastAsia="fr-FR"/>
              </w:rPr>
            </w:pPr>
            <w:r w:rsidRPr="00990B12">
              <w:t>NOTE 1:</w:t>
            </w:r>
            <w:r w:rsidRPr="00990B12">
              <w:tab/>
              <w:t>Satellite-UE elevation angle equal to 60.25 degrees, one-way delay equal to 2.30 ms and Doppler equal to 11.29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325" w:name="_CR6_4_1_2_5"/>
      <w:bookmarkStart w:id="1326" w:name="_Toc210629072"/>
      <w:bookmarkEnd w:id="1325"/>
      <w:r w:rsidRPr="00990B12">
        <w:t>6.4.1_2.5</w:t>
      </w:r>
      <w:r w:rsidRPr="00990B12">
        <w:tab/>
        <w:t>Test requirement</w:t>
      </w:r>
      <w:bookmarkEnd w:id="1326"/>
    </w:p>
    <w:p w14:paraId="791DDF96" w14:textId="77777777" w:rsidR="00AC710E" w:rsidRPr="00990B12" w:rsidRDefault="00AC710E" w:rsidP="00AC710E">
      <w:r w:rsidRPr="00990B12">
        <w:t>The frequency error Δf shall fulfil the test requirement:</w:t>
      </w:r>
    </w:p>
    <w:p w14:paraId="0A178710" w14:textId="3CE83284" w:rsidR="00AC710E" w:rsidRPr="00990B12" w:rsidRDefault="00AC710E" w:rsidP="00AC710E">
      <w:r w:rsidRPr="00990B12">
        <w:t>|Δf|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327" w:name="_CR6_4_2"/>
      <w:bookmarkStart w:id="1328" w:name="_Toc27478038"/>
      <w:bookmarkStart w:id="1329" w:name="_Toc36226731"/>
      <w:bookmarkStart w:id="1330" w:name="_Toc44324016"/>
      <w:bookmarkStart w:id="1331" w:name="_Toc52990209"/>
      <w:bookmarkStart w:id="1332" w:name="_Toc60823408"/>
      <w:bookmarkStart w:id="1333" w:name="_Toc60825330"/>
      <w:bookmarkStart w:id="1334" w:name="_Toc69306223"/>
      <w:bookmarkStart w:id="1335" w:name="_Toc69309888"/>
      <w:bookmarkStart w:id="1336" w:name="_Toc76020207"/>
      <w:bookmarkStart w:id="1337" w:name="_Toc83720690"/>
      <w:bookmarkStart w:id="1338" w:name="_Toc27478064"/>
      <w:bookmarkStart w:id="1339" w:name="_Toc36226757"/>
      <w:bookmarkStart w:id="1340" w:name="_Toc44324042"/>
      <w:bookmarkStart w:id="1341" w:name="_Toc52990235"/>
      <w:bookmarkStart w:id="1342" w:name="_Toc60823434"/>
      <w:bookmarkStart w:id="1343" w:name="_Toc60825356"/>
      <w:bookmarkStart w:id="1344" w:name="_Toc69306228"/>
      <w:bookmarkStart w:id="1345" w:name="_Toc69309893"/>
      <w:bookmarkStart w:id="1346" w:name="_Toc76020212"/>
      <w:bookmarkStart w:id="1347" w:name="_Toc83720695"/>
      <w:bookmarkStart w:id="1348" w:name="_Toc210629073"/>
      <w:bookmarkEnd w:id="1327"/>
      <w:r w:rsidRPr="00990B12">
        <w:t>6.4.2</w:t>
      </w:r>
      <w:r w:rsidRPr="00990B12">
        <w:tab/>
        <w:t>Transmit modulation quality</w:t>
      </w:r>
      <w:bookmarkEnd w:id="1328"/>
      <w:bookmarkEnd w:id="1329"/>
      <w:bookmarkEnd w:id="1330"/>
      <w:bookmarkEnd w:id="1331"/>
      <w:bookmarkEnd w:id="1332"/>
      <w:bookmarkEnd w:id="1333"/>
      <w:bookmarkEnd w:id="1334"/>
      <w:bookmarkEnd w:id="1335"/>
      <w:bookmarkEnd w:id="1336"/>
      <w:bookmarkEnd w:id="1337"/>
      <w:bookmarkEnd w:id="1348"/>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349" w:name="_Toc27478039"/>
      <w:bookmarkStart w:id="1350"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990B12" w:rsidRDefault="00E25373" w:rsidP="00E25373">
      <w:pPr>
        <w:pStyle w:val="Heading4"/>
      </w:pPr>
      <w:bookmarkStart w:id="1351" w:name="_CR6_4_2_1"/>
      <w:bookmarkStart w:id="1352" w:name="_Toc44324017"/>
      <w:bookmarkStart w:id="1353" w:name="_Toc52990210"/>
      <w:bookmarkStart w:id="1354" w:name="_Toc60823409"/>
      <w:bookmarkStart w:id="1355" w:name="_Toc60825331"/>
      <w:bookmarkStart w:id="1356" w:name="_Toc69306224"/>
      <w:bookmarkStart w:id="1357" w:name="_Toc69309889"/>
      <w:bookmarkStart w:id="1358" w:name="_Toc76020208"/>
      <w:bookmarkStart w:id="1359" w:name="_Toc83720691"/>
      <w:bookmarkStart w:id="1360" w:name="_Toc210629074"/>
      <w:bookmarkEnd w:id="1351"/>
      <w:r w:rsidRPr="00990B12">
        <w:t>6.4.2.1</w:t>
      </w:r>
      <w:r w:rsidRPr="00990B12">
        <w:tab/>
        <w:t>Error Vector Magnitude</w:t>
      </w:r>
      <w:bookmarkEnd w:id="1349"/>
      <w:bookmarkEnd w:id="1350"/>
      <w:bookmarkEnd w:id="1352"/>
      <w:bookmarkEnd w:id="1353"/>
      <w:bookmarkEnd w:id="1354"/>
      <w:bookmarkEnd w:id="1355"/>
      <w:bookmarkEnd w:id="1356"/>
      <w:bookmarkEnd w:id="1357"/>
      <w:bookmarkEnd w:id="1358"/>
      <w:bookmarkEnd w:id="1359"/>
      <w:bookmarkEnd w:id="1360"/>
    </w:p>
    <w:p w14:paraId="1CD39EC1" w14:textId="77777777" w:rsidR="00E25373" w:rsidRPr="00990B12" w:rsidRDefault="00E25373" w:rsidP="00E25373">
      <w:pPr>
        <w:pStyle w:val="H6"/>
      </w:pPr>
      <w:bookmarkStart w:id="1361" w:name="_Toc27478040"/>
      <w:bookmarkStart w:id="1362" w:name="_Toc36226733"/>
      <w:bookmarkStart w:id="1363" w:name="_Toc44324018"/>
      <w:bookmarkStart w:id="1364" w:name="_Toc52990211"/>
      <w:bookmarkStart w:id="1365" w:name="_Toc60823410"/>
      <w:bookmarkStart w:id="1366" w:name="_Toc60825332"/>
      <w:bookmarkStart w:id="1367" w:name="_CR6_4_2_1_1"/>
      <w:r w:rsidRPr="00990B12">
        <w:t>6.4.2.1.1</w:t>
      </w:r>
      <w:r w:rsidRPr="00990B12">
        <w:tab/>
        <w:t>Test Purpose</w:t>
      </w:r>
      <w:bookmarkEnd w:id="1361"/>
      <w:bookmarkEnd w:id="1362"/>
      <w:bookmarkEnd w:id="1363"/>
      <w:bookmarkEnd w:id="1364"/>
      <w:bookmarkEnd w:id="1365"/>
      <w:bookmarkEnd w:id="1366"/>
    </w:p>
    <w:bookmarkEnd w:id="1367"/>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368" w:name="_Toc27478041"/>
      <w:bookmarkStart w:id="1369" w:name="_Toc36226734"/>
      <w:bookmarkStart w:id="1370" w:name="_Toc44324019"/>
      <w:bookmarkStart w:id="1371" w:name="_Toc52990212"/>
      <w:bookmarkStart w:id="1372" w:name="_Toc60823411"/>
      <w:bookmarkStart w:id="1373" w:name="_Toc60825333"/>
      <w:bookmarkStart w:id="1374" w:name="_CR6_4_2_1_2"/>
      <w:r w:rsidRPr="00990B12">
        <w:t>6.4.2.1.2</w:t>
      </w:r>
      <w:r w:rsidRPr="00990B12">
        <w:tab/>
        <w:t>Test applicability</w:t>
      </w:r>
      <w:bookmarkEnd w:id="1368"/>
      <w:bookmarkEnd w:id="1369"/>
      <w:bookmarkEnd w:id="1370"/>
      <w:bookmarkEnd w:id="1371"/>
      <w:bookmarkEnd w:id="1372"/>
      <w:bookmarkEnd w:id="1373"/>
    </w:p>
    <w:bookmarkEnd w:id="1374"/>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375" w:name="_Toc27478042"/>
      <w:bookmarkStart w:id="1376" w:name="_Toc36226735"/>
      <w:bookmarkStart w:id="1377" w:name="_Toc44324020"/>
      <w:bookmarkStart w:id="1378" w:name="_Toc52990213"/>
      <w:bookmarkStart w:id="1379" w:name="_Toc60823412"/>
      <w:bookmarkStart w:id="1380" w:name="_Toc60825334"/>
      <w:bookmarkStart w:id="1381" w:name="_CR6_4_2_1_3"/>
      <w:r w:rsidRPr="00990B12">
        <w:t>6.4.2.1.3</w:t>
      </w:r>
      <w:r w:rsidRPr="00990B12">
        <w:tab/>
        <w:t>Minimum conformance requirements</w:t>
      </w:r>
      <w:bookmarkEnd w:id="1375"/>
      <w:bookmarkEnd w:id="1376"/>
      <w:bookmarkEnd w:id="1377"/>
      <w:bookmarkEnd w:id="1378"/>
      <w:bookmarkEnd w:id="1379"/>
      <w:bookmarkEnd w:id="1380"/>
    </w:p>
    <w:bookmarkEnd w:id="1381"/>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382" w:name="_CRTable6_4_2_1_31"/>
      <w:r w:rsidRPr="00990B12">
        <w:t xml:space="preserve">Table </w:t>
      </w:r>
      <w:bookmarkEnd w:id="1382"/>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383" w:name="_CRTable6_4_2_1_32"/>
      <w:r w:rsidRPr="00990B12">
        <w:rPr>
          <w:lang w:eastAsia="zh-CN"/>
        </w:rPr>
        <w:t xml:space="preserve">Table </w:t>
      </w:r>
      <w:bookmarkEnd w:id="1383"/>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384" w:name="_Toc27478043"/>
      <w:bookmarkStart w:id="1385" w:name="_Toc36226736"/>
      <w:bookmarkStart w:id="1386" w:name="_Toc44324021"/>
      <w:bookmarkStart w:id="1387" w:name="_Toc52990214"/>
      <w:bookmarkStart w:id="1388" w:name="_Toc60823413"/>
      <w:bookmarkStart w:id="1389" w:name="_Toc60825335"/>
      <w:bookmarkStart w:id="1390" w:name="_CR6_4_2_1_4"/>
      <w:r w:rsidRPr="00990B12">
        <w:t>6.4.2.1.4</w:t>
      </w:r>
      <w:r w:rsidRPr="00990B12">
        <w:tab/>
        <w:t>Test description</w:t>
      </w:r>
      <w:bookmarkEnd w:id="1384"/>
      <w:bookmarkEnd w:id="1385"/>
      <w:bookmarkEnd w:id="1386"/>
      <w:bookmarkEnd w:id="1387"/>
      <w:bookmarkEnd w:id="1388"/>
      <w:bookmarkEnd w:id="1389"/>
    </w:p>
    <w:p w14:paraId="6E9A1E7D" w14:textId="77777777" w:rsidR="00E25373" w:rsidRPr="00990B12" w:rsidRDefault="00E25373" w:rsidP="00E25373">
      <w:pPr>
        <w:pStyle w:val="H6"/>
      </w:pPr>
      <w:bookmarkStart w:id="1391" w:name="_CR6_4_2_1_4_1"/>
      <w:bookmarkEnd w:id="1390"/>
      <w:r w:rsidRPr="00990B12">
        <w:t>6.4.2.1.4.1</w:t>
      </w:r>
      <w:r w:rsidRPr="00990B12">
        <w:tab/>
        <w:t>Initial conditions</w:t>
      </w:r>
    </w:p>
    <w:bookmarkEnd w:id="1391"/>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t xml:space="preserve">Table 6.4.2.1.4.1-1: Test Configuration </w:t>
      </w:r>
      <w:bookmarkStart w:id="1392" w:name="_CRTable6_4_2_1_4_11"/>
      <w:r w:rsidRPr="00990B12">
        <w:t>T</w:t>
      </w:r>
      <w:r w:rsidRPr="00990B12">
        <w:rPr>
          <w:lang w:eastAsia="zh-CN"/>
        </w:rPr>
        <w:t xml:space="preserve">able </w:t>
      </w:r>
      <w:bookmarkEnd w:id="1392"/>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Low range, Mid range, High range</w:t>
            </w:r>
          </w:p>
        </w:tc>
      </w:tr>
      <w:tr w:rsidR="00E25373" w:rsidRPr="00990B12" w14:paraId="3769DD92" w14:textId="77777777" w:rsidTr="00C01212">
        <w:tc>
          <w:tcPr>
            <w:tcW w:w="2189" w:type="pct"/>
            <w:gridSpan w:val="2"/>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tcPr>
          <w:p w14:paraId="261108CF" w14:textId="77777777" w:rsidR="00E25373" w:rsidRPr="00990B12" w:rsidRDefault="00E25373" w:rsidP="00C01212">
            <w:pPr>
              <w:pStyle w:val="TAH"/>
              <w:rPr>
                <w:lang w:eastAsia="zh-CN"/>
              </w:rPr>
            </w:pPr>
          </w:p>
        </w:tc>
        <w:tc>
          <w:tcPr>
            <w:tcW w:w="1676" w:type="pct"/>
            <w:tcBorders>
              <w:bottom w:val="nil"/>
            </w:tcBorders>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tcPr>
          <w:p w14:paraId="045D3312" w14:textId="77777777" w:rsidR="00E25373" w:rsidRPr="00990B12" w:rsidRDefault="00E25373" w:rsidP="00C01212">
            <w:pPr>
              <w:pStyle w:val="TAC"/>
            </w:pPr>
            <w:r w:rsidRPr="00990B12">
              <w:t>3</w:t>
            </w:r>
          </w:p>
        </w:tc>
        <w:tc>
          <w:tcPr>
            <w:tcW w:w="1676" w:type="pct"/>
            <w:tcBorders>
              <w:top w:val="nil"/>
              <w:bottom w:val="nil"/>
            </w:tcBorders>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tcPr>
          <w:p w14:paraId="2BFE7600" w14:textId="77777777" w:rsidR="00E25373" w:rsidRPr="00990B12" w:rsidRDefault="00E25373" w:rsidP="00C01212">
            <w:pPr>
              <w:pStyle w:val="TAC"/>
            </w:pPr>
            <w:r w:rsidRPr="00990B12">
              <w:t>4</w:t>
            </w:r>
          </w:p>
        </w:tc>
        <w:tc>
          <w:tcPr>
            <w:tcW w:w="1676" w:type="pct"/>
            <w:tcBorders>
              <w:top w:val="nil"/>
              <w:bottom w:val="nil"/>
            </w:tcBorders>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t>Table 6.4.2.1.4.</w:t>
      </w:r>
      <w:r w:rsidRPr="00990B12">
        <w:rPr>
          <w:lang w:eastAsia="zh-CN"/>
        </w:rPr>
        <w:t>1</w:t>
      </w:r>
      <w:r w:rsidRPr="00990B12">
        <w:t>-</w:t>
      </w:r>
      <w:r w:rsidRPr="00990B12">
        <w:rPr>
          <w:lang w:eastAsia="zh-CN"/>
        </w:rPr>
        <w:t>2</w:t>
      </w:r>
      <w:r w:rsidRPr="00990B12">
        <w:t xml:space="preserve">: Test Configuration </w:t>
      </w:r>
      <w:bookmarkStart w:id="1393" w:name="_CRTable6_4_2_1_4_12"/>
      <w:r w:rsidRPr="00990B12">
        <w:t>T</w:t>
      </w:r>
      <w:r w:rsidRPr="00990B12">
        <w:rPr>
          <w:lang w:eastAsia="zh-CN"/>
        </w:rPr>
        <w:t xml:space="preserve">able </w:t>
      </w:r>
      <w:bookmarkEnd w:id="1393"/>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tcPr>
          <w:p w14:paraId="1663E70A" w14:textId="77777777" w:rsidR="00E25373" w:rsidRPr="00990B12" w:rsidRDefault="00E25373" w:rsidP="00C01212">
            <w:pPr>
              <w:pStyle w:val="TAH"/>
              <w:rPr>
                <w:rFonts w:eastAsia="MS Mincho"/>
              </w:rPr>
            </w:pPr>
            <w:bookmarkStart w:id="1394" w:name="_Hlk52789171"/>
            <w:r w:rsidRPr="00990B12">
              <w:rPr>
                <w:rFonts w:eastAsia="MS Mincho"/>
              </w:rPr>
              <w:t>Initial Conditions</w:t>
            </w:r>
          </w:p>
        </w:tc>
      </w:tr>
      <w:tr w:rsidR="00E25373" w:rsidRPr="00990B12" w14:paraId="456419E4" w14:textId="77777777" w:rsidTr="00C01212">
        <w:tc>
          <w:tcPr>
            <w:tcW w:w="1892" w:type="pct"/>
            <w:gridSpan w:val="3"/>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tcPr>
          <w:p w14:paraId="5B1F7235" w14:textId="77777777" w:rsidR="00E25373" w:rsidRPr="00990B12" w:rsidRDefault="00E25373" w:rsidP="00C01212">
            <w:pPr>
              <w:pStyle w:val="TAC"/>
              <w:rPr>
                <w:rFonts w:eastAsia="MS Mincho"/>
                <w:lang w:eastAsia="zh-CN"/>
              </w:rPr>
            </w:pPr>
          </w:p>
        </w:tc>
        <w:tc>
          <w:tcPr>
            <w:tcW w:w="829" w:type="pct"/>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77777777"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p>
        </w:tc>
      </w:tr>
      <w:bookmarkEnd w:id="1394"/>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395" w:name="_CRTable6_4_2_1_4_13"/>
      <w:r w:rsidRPr="00990B12">
        <w:t xml:space="preserve">Table </w:t>
      </w:r>
      <w:bookmarkEnd w:id="1395"/>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tcPr>
          <w:p w14:paraId="0A0E66D9" w14:textId="77777777" w:rsidR="00E25373" w:rsidRPr="00990B12" w:rsidRDefault="00E25373" w:rsidP="00C01212">
            <w:pPr>
              <w:pStyle w:val="TAH"/>
              <w:rPr>
                <w:lang w:eastAsia="zh-CN"/>
              </w:rPr>
            </w:pPr>
          </w:p>
        </w:tc>
        <w:tc>
          <w:tcPr>
            <w:tcW w:w="2805" w:type="pct"/>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tcPr>
          <w:p w14:paraId="2A538839" w14:textId="77777777" w:rsidR="00E25373" w:rsidRPr="00990B12" w:rsidRDefault="00E25373" w:rsidP="00C01212">
            <w:pPr>
              <w:pStyle w:val="TAL"/>
              <w:rPr>
                <w:lang w:eastAsia="zh-CN"/>
              </w:rPr>
            </w:pPr>
            <w:r w:rsidRPr="00990B12">
              <w:t>PRACH Configuration Index</w:t>
            </w:r>
          </w:p>
        </w:tc>
        <w:tc>
          <w:tcPr>
            <w:tcW w:w="2805" w:type="pct"/>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tcPr>
          <w:p w14:paraId="24741B4D" w14:textId="77777777" w:rsidR="00E25373" w:rsidRPr="00990B12" w:rsidRDefault="00E25373" w:rsidP="00C01212">
            <w:pPr>
              <w:pStyle w:val="TAL"/>
            </w:pPr>
            <w:r w:rsidRPr="00990B12">
              <w:t>RS EPRE setting for test point 1 (dBm/15kHz)</w:t>
            </w:r>
          </w:p>
        </w:tc>
        <w:tc>
          <w:tcPr>
            <w:tcW w:w="2805" w:type="pct"/>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tcPr>
          <w:p w14:paraId="26EB0B80" w14:textId="77777777" w:rsidR="00E25373" w:rsidRPr="00990B12" w:rsidRDefault="00E25373" w:rsidP="00C01212">
            <w:pPr>
              <w:pStyle w:val="TAL"/>
            </w:pPr>
            <w:r w:rsidRPr="00990B12">
              <w:t>RS EPRE setting for test point 2 (dBm/15kHz)</w:t>
            </w:r>
          </w:p>
        </w:tc>
        <w:tc>
          <w:tcPr>
            <w:tcW w:w="2805" w:type="pct"/>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396" w:name="_Toc27478044"/>
      <w:bookmarkStart w:id="1397" w:name="_Toc36226737"/>
      <w:bookmarkStart w:id="1398" w:name="_Toc44324022"/>
      <w:bookmarkStart w:id="1399" w:name="_Toc52990215"/>
      <w:bookmarkStart w:id="1400" w:name="_Toc60823414"/>
      <w:bookmarkStart w:id="1401" w:name="_Toc60825336"/>
      <w:bookmarkStart w:id="1402" w:name="_CR6_4_2_1_4_2"/>
      <w:r w:rsidRPr="00990B12">
        <w:t>6.4.2.1.4.2</w:t>
      </w:r>
      <w:r w:rsidRPr="00990B12">
        <w:tab/>
        <w:t>Test procedure</w:t>
      </w:r>
      <w:bookmarkEnd w:id="1396"/>
      <w:bookmarkEnd w:id="1397"/>
      <w:bookmarkEnd w:id="1398"/>
      <w:bookmarkEnd w:id="1399"/>
      <w:bookmarkEnd w:id="1400"/>
      <w:bookmarkEnd w:id="1401"/>
    </w:p>
    <w:bookmarkEnd w:id="1402"/>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50pt;height:16.5pt" o:ole="">
            <v:imagedata r:id="rId30" o:title=""/>
          </v:shape>
          <o:OLEObject Type="Embed" ProgID="Equation.3" ShapeID="_x0000_i1031" DrawAspect="Content" ObjectID="_1821241847" r:id="rId31"/>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50pt;height:16.5pt" o:ole="">
            <v:imagedata r:id="rId32" o:title=""/>
          </v:shape>
          <o:OLEObject Type="Embed" ProgID="Equation.3" ShapeID="_x0000_i1032" DrawAspect="Content" ObjectID="_1821241848" r:id="rId33"/>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403" w:name="_CRTable6_4_2_1_4_21"/>
      <w:r w:rsidRPr="00990B12">
        <w:t xml:space="preserve">Table </w:t>
      </w:r>
      <w:bookmarkEnd w:id="1403"/>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404" w:name="_CR6_4_2_1_4_3"/>
      <w:r w:rsidRPr="00990B12">
        <w:t>6.4.2.1.4.3</w:t>
      </w:r>
      <w:r w:rsidRPr="00990B12">
        <w:tab/>
      </w:r>
      <w:r w:rsidRPr="00990B12">
        <w:rPr>
          <w:snapToGrid w:val="0"/>
        </w:rPr>
        <w:t>Message contents</w:t>
      </w:r>
    </w:p>
    <w:bookmarkEnd w:id="1404"/>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405" w:name="_CRTable6_4_2_1_4_31"/>
      <w:r w:rsidRPr="00990B12">
        <w:rPr>
          <w:lang w:eastAsia="zh-CN"/>
        </w:rPr>
        <w:t xml:space="preserve">Table </w:t>
      </w:r>
      <w:bookmarkEnd w:id="1405"/>
      <w:r w:rsidRPr="00990B12">
        <w:rPr>
          <w:lang w:eastAsia="zh-CN"/>
        </w:rPr>
        <w:t>6.4.2.1.4.3-1</w:t>
      </w:r>
      <w:r w:rsidRPr="00990B12">
        <w:t xml:space="preserve">: </w:t>
      </w:r>
      <w:r w:rsidRPr="00990B12">
        <w:rPr>
          <w:i/>
        </w:rPr>
        <w:t>RACH-ConfigCommon:</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C01212">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184D5F">
        <w:tc>
          <w:tcPr>
            <w:tcW w:w="4535" w:type="dxa"/>
          </w:tcPr>
          <w:p w14:paraId="2A2B5AE8" w14:textId="77777777" w:rsidR="00E25373" w:rsidRPr="00990B12" w:rsidRDefault="00E25373" w:rsidP="00C01212">
            <w:pPr>
              <w:pStyle w:val="TAL"/>
            </w:pPr>
            <w:r w:rsidRPr="00990B12">
              <w:t xml:space="preserve">  rach-ConfigGeneric</w:t>
            </w:r>
          </w:p>
        </w:tc>
        <w:tc>
          <w:tcPr>
            <w:tcW w:w="2267" w:type="dxa"/>
          </w:tcPr>
          <w:p w14:paraId="5C4B488D" w14:textId="77777777" w:rsidR="00E25373" w:rsidRPr="00990B12" w:rsidRDefault="00E25373" w:rsidP="00C01212">
            <w:pPr>
              <w:pStyle w:val="TAL"/>
            </w:pPr>
            <w:r w:rsidRPr="00990B12">
              <w:t>RACH-ConfigGeneric</w:t>
            </w:r>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184D5F">
        <w:tc>
          <w:tcPr>
            <w:tcW w:w="4535" w:type="dxa"/>
          </w:tcPr>
          <w:p w14:paraId="24F838BD" w14:textId="77777777" w:rsidR="00E25373" w:rsidRPr="00990B12" w:rsidRDefault="00E25373" w:rsidP="00C01212">
            <w:pPr>
              <w:pStyle w:val="TAL"/>
            </w:pPr>
            <w:r w:rsidRPr="00990B12">
              <w:t xml:space="preserve">  totalNumberOfRA-Preambles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184D5F">
        <w:tc>
          <w:tcPr>
            <w:tcW w:w="4535" w:type="dxa"/>
          </w:tcPr>
          <w:p w14:paraId="40542FCC" w14:textId="77777777" w:rsidR="00E25373" w:rsidRPr="00990B12" w:rsidRDefault="00E25373" w:rsidP="00C01212">
            <w:pPr>
              <w:pStyle w:val="TAL"/>
            </w:pPr>
            <w:r w:rsidRPr="00990B12">
              <w:t xml:space="preserve">  ssb-perRACH-OccasionAndCB-PreamblesPerSSB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184D5F">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184D5F">
        <w:tc>
          <w:tcPr>
            <w:tcW w:w="4535" w:type="dxa"/>
          </w:tcPr>
          <w:p w14:paraId="52C625BA" w14:textId="77777777" w:rsidR="00E25373" w:rsidRPr="00990B12" w:rsidRDefault="00E25373" w:rsidP="00C01212">
            <w:pPr>
              <w:pStyle w:val="TAL"/>
            </w:pPr>
            <w:r w:rsidRPr="00990B12">
              <w:t xml:space="preserve">  groupBconfigured</w:t>
            </w:r>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184D5F">
        <w:tc>
          <w:tcPr>
            <w:tcW w:w="4535" w:type="dxa"/>
          </w:tcPr>
          <w:p w14:paraId="00966BA2" w14:textId="77777777" w:rsidR="00E25373" w:rsidRPr="00990B12" w:rsidRDefault="00E25373" w:rsidP="00C01212">
            <w:pPr>
              <w:pStyle w:val="TAL"/>
            </w:pPr>
            <w:r w:rsidRPr="00990B12">
              <w:t xml:space="preserve">  ra-ContentionResolutionTimer</w:t>
            </w:r>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184D5F">
        <w:tc>
          <w:tcPr>
            <w:tcW w:w="4535" w:type="dxa"/>
          </w:tcPr>
          <w:p w14:paraId="3D84EB58" w14:textId="77777777" w:rsidR="00E25373" w:rsidRPr="00990B12" w:rsidRDefault="00E25373" w:rsidP="00C01212">
            <w:pPr>
              <w:pStyle w:val="TAL"/>
            </w:pPr>
            <w:r w:rsidRPr="00990B12">
              <w:t xml:space="preserve">  rsrp-ThresholdSSB</w:t>
            </w:r>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rsrp-ThresholdSSB-SUL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C01212">
            <w:pPr>
              <w:pStyle w:val="TAL"/>
            </w:pPr>
            <w:r w:rsidRPr="00990B12">
              <w:t xml:space="preserve">  prach-RootSequenceIndex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184D5F">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r w:rsidRPr="00990B12">
              <w:t>SubcarrierSpacing</w:t>
            </w:r>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184D5F">
        <w:tc>
          <w:tcPr>
            <w:tcW w:w="4535" w:type="dxa"/>
          </w:tcPr>
          <w:p w14:paraId="4C25C47D" w14:textId="77777777" w:rsidR="00E25373" w:rsidRPr="00990B12" w:rsidRDefault="00E25373" w:rsidP="00C01212">
            <w:pPr>
              <w:pStyle w:val="TAL"/>
            </w:pPr>
            <w:r w:rsidRPr="00990B12">
              <w:t xml:space="preserve">  restrictedSetConfig</w:t>
            </w:r>
          </w:p>
        </w:tc>
        <w:tc>
          <w:tcPr>
            <w:tcW w:w="2267" w:type="dxa"/>
          </w:tcPr>
          <w:p w14:paraId="5FEFDF80" w14:textId="77777777" w:rsidR="00E25373" w:rsidRPr="00990B12" w:rsidRDefault="00E25373" w:rsidP="00C01212">
            <w:pPr>
              <w:pStyle w:val="TAL"/>
            </w:pPr>
            <w:r w:rsidRPr="00990B12">
              <w:t>unrestrictedSet</w:t>
            </w:r>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184D5F">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184D5F">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406" w:name="_CRTable6_4_2_1_4_32"/>
      <w:r w:rsidRPr="00990B12">
        <w:rPr>
          <w:lang w:eastAsia="zh-CN"/>
        </w:rPr>
        <w:t xml:space="preserve">Table </w:t>
      </w:r>
      <w:bookmarkEnd w:id="1406"/>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prach-ConfigurationIndex</w:t>
            </w:r>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zeroCorrelationZoneConfig</w:t>
            </w:r>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preambleReceivedTargetPower</w:t>
            </w:r>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preambleTransMax</w:t>
            </w:r>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powerRampingStep</w:t>
            </w:r>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ra-ResponseWindow</w:t>
            </w:r>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407" w:name="_CRTable6_4_2_1_4_33"/>
      <w:r w:rsidRPr="00990B12">
        <w:rPr>
          <w:lang w:eastAsia="zh-CN"/>
        </w:rPr>
        <w:t xml:space="preserve">Table </w:t>
      </w:r>
      <w:bookmarkEnd w:id="1407"/>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408" w:name="_Toc27478045"/>
      <w:bookmarkStart w:id="1409" w:name="_Toc36226738"/>
      <w:bookmarkStart w:id="1410" w:name="_Toc44324023"/>
      <w:bookmarkStart w:id="1411" w:name="_Toc52990216"/>
    </w:p>
    <w:p w14:paraId="504FE516" w14:textId="77777777" w:rsidR="00E25373" w:rsidRPr="00990B12" w:rsidRDefault="00E25373" w:rsidP="00E25373">
      <w:pPr>
        <w:pStyle w:val="TH"/>
      </w:pPr>
      <w:bookmarkStart w:id="1412" w:name="_CRTable6_4_2_1_4_34"/>
      <w:r w:rsidRPr="00990B12">
        <w:rPr>
          <w:lang w:eastAsia="zh-CN"/>
        </w:rPr>
        <w:t xml:space="preserve">Table </w:t>
      </w:r>
      <w:bookmarkEnd w:id="1412"/>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990B12" w:rsidRDefault="00E25373" w:rsidP="00C01212">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413" w:name="_Toc60823415"/>
      <w:bookmarkStart w:id="1414" w:name="_Toc60825337"/>
      <w:bookmarkStart w:id="1415" w:name="_CR6_4_2_1_5"/>
      <w:r w:rsidRPr="00990B12">
        <w:t>6.4.2.1.5</w:t>
      </w:r>
      <w:r w:rsidRPr="00990B12">
        <w:tab/>
        <w:t>Test requirement</w:t>
      </w:r>
      <w:bookmarkEnd w:id="1408"/>
      <w:bookmarkEnd w:id="1409"/>
      <w:bookmarkEnd w:id="1410"/>
      <w:bookmarkEnd w:id="1411"/>
      <w:bookmarkEnd w:id="1413"/>
      <w:bookmarkEnd w:id="1414"/>
    </w:p>
    <w:bookmarkEnd w:id="1415"/>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50pt;height:16.5pt" o:ole="">
            <v:imagedata r:id="rId32" o:title=""/>
          </v:shape>
          <o:OLEObject Type="Embed" ProgID="Equation.3" ShapeID="_x0000_i1033" DrawAspect="Content" ObjectID="_1821241849" r:id="rId34"/>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416" w:name="_CRTable6_4_2_1_51"/>
      <w:r w:rsidRPr="00990B12">
        <w:t xml:space="preserve">Table </w:t>
      </w:r>
      <w:bookmarkEnd w:id="1416"/>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417" w:name="_CRTable6_4_2_1_52"/>
      <w:r w:rsidRPr="00990B12">
        <w:t xml:space="preserve">Table </w:t>
      </w:r>
      <w:bookmarkEnd w:id="1417"/>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418" w:name="_Toc210629075"/>
      <w:r w:rsidRPr="00990B12">
        <w:t>6.4.2.1a</w:t>
      </w:r>
      <w:r w:rsidRPr="00990B12">
        <w:tab/>
        <w:t>Error Vector Magnitude including symbols with transient period</w:t>
      </w:r>
      <w:bookmarkEnd w:id="1418"/>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419"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420" w:name="_Hlk37255905"/>
      <w:bookmarkEnd w:id="1419"/>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420"/>
    <w:p w14:paraId="050ACF16" w14:textId="42430787" w:rsidR="00AE39D3" w:rsidRPr="00990B12" w:rsidRDefault="00AE39D3" w:rsidP="00AE39D3">
      <w:r w:rsidRPr="00990B12">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421"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421"/>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Low range, Mid range, High range</w:t>
            </w:r>
          </w:p>
        </w:tc>
      </w:tr>
      <w:tr w:rsidR="00AE39D3" w:rsidRPr="00990B12" w14:paraId="05135348" w14:textId="77777777" w:rsidTr="00766ED9">
        <w:tc>
          <w:tcPr>
            <w:tcW w:w="2273" w:type="pct"/>
            <w:gridSpan w:val="2"/>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tcPr>
          <w:p w14:paraId="5AD07407" w14:textId="77777777" w:rsidR="00AE39D3" w:rsidRPr="00990B12" w:rsidRDefault="00AE39D3" w:rsidP="00766ED9">
            <w:pPr>
              <w:pStyle w:val="TAH"/>
              <w:rPr>
                <w:lang w:eastAsia="zh-CN"/>
              </w:rPr>
            </w:pPr>
          </w:p>
        </w:tc>
        <w:tc>
          <w:tcPr>
            <w:tcW w:w="1760" w:type="pct"/>
            <w:tcBorders>
              <w:bottom w:val="nil"/>
            </w:tcBorders>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tcPr>
          <w:p w14:paraId="1F35275D" w14:textId="77777777" w:rsidR="00AE39D3" w:rsidRPr="00990B12" w:rsidRDefault="00AE39D3" w:rsidP="00766ED9">
            <w:pPr>
              <w:pStyle w:val="TAH"/>
              <w:rPr>
                <w:lang w:eastAsia="zh-CN"/>
              </w:rPr>
            </w:pPr>
            <w:r w:rsidRPr="00990B12">
              <w:rPr>
                <w:lang w:eastAsia="zh-CN"/>
              </w:rPr>
              <w:t>RB allocation (NOTE 1)</w:t>
            </w:r>
          </w:p>
        </w:tc>
      </w:tr>
      <w:tr w:rsidR="00AE39D3" w:rsidRPr="00990B12" w14:paraId="42B73722" w14:textId="77777777" w:rsidTr="00766ED9">
        <w:trPr>
          <w:trHeight w:val="255"/>
        </w:trPr>
        <w:tc>
          <w:tcPr>
            <w:tcW w:w="513" w:type="pct"/>
          </w:tcPr>
          <w:p w14:paraId="3FD5CE01" w14:textId="77777777" w:rsidR="00AE39D3" w:rsidRPr="00990B12" w:rsidRDefault="00AE39D3" w:rsidP="00766ED9">
            <w:pPr>
              <w:pStyle w:val="TAC"/>
            </w:pPr>
            <w:r w:rsidRPr="00990B12">
              <w:t>1</w:t>
            </w:r>
          </w:p>
        </w:tc>
        <w:tc>
          <w:tcPr>
            <w:tcW w:w="1760" w:type="pct"/>
            <w:tcBorders>
              <w:top w:val="nil"/>
              <w:bottom w:val="nil"/>
            </w:tcBorders>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tcPr>
          <w:p w14:paraId="06F6BCD7" w14:textId="683A7AA5" w:rsidR="00AE39D3" w:rsidRPr="00990B12" w:rsidRDefault="00AE39D3" w:rsidP="00766ED9">
            <w:pPr>
              <w:pStyle w:val="TAC"/>
            </w:pPr>
            <w:r w:rsidRPr="00990B12">
              <w:rPr>
                <w:lang w:eastAsia="ja-JP"/>
              </w:rPr>
              <w:t>24@0</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77777777" w:rsidR="00AE39D3" w:rsidRPr="00990B12" w:rsidRDefault="00AE39D3" w:rsidP="00766ED9">
            <w:pPr>
              <w:pStyle w:val="TAN"/>
              <w:rPr>
                <w:lang w:eastAsia="zh-CN"/>
              </w:rPr>
            </w:pPr>
            <w:r w:rsidRPr="00990B12">
              <w:rPr>
                <w:lang w:eastAsia="zh-CN"/>
              </w:rPr>
              <w:t>NOTE 1:</w:t>
            </w:r>
            <w:r w:rsidRPr="00990B12">
              <w:rPr>
                <w:lang w:eastAsia="zh-CN"/>
              </w:rPr>
              <w:tab/>
              <w:t xml:space="preserve">This RB allocation is used for all UL slots when UL power is fixed within the UL power control window. Refer to </w:t>
            </w:r>
            <w:r w:rsidRPr="00990B12">
              <w:t>Table 6.4.2.1a.4.2-1 for the UL RB allocation to be used during the EVM measurement</w:t>
            </w:r>
            <w:r w:rsidRPr="00990B12">
              <w:rPr>
                <w:lang w:eastAsia="zh-CN"/>
              </w:rPr>
              <w:t>.</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77777777" w:rsidR="00AE39D3" w:rsidRPr="00990B12" w:rsidRDefault="00AE39D3" w:rsidP="00766ED9">
            <w:pPr>
              <w:pStyle w:val="TAN"/>
              <w:rPr>
                <w:lang w:eastAsia="ja-JP"/>
              </w:rPr>
            </w:pPr>
            <w:r w:rsidRPr="00990B12">
              <w:rPr>
                <w:lang w:eastAsia="ja-JP"/>
              </w:rPr>
              <w:t>NOTE 4:</w:t>
            </w:r>
            <w:r w:rsidRPr="00990B12">
              <w:rPr>
                <w:lang w:eastAsia="ja-JP"/>
              </w:rPr>
              <w:tab/>
              <w:t>Applicable to slots 3 and 9 for SCS 15 kHz, and slots 8 and 19 for SCS 30 kHz.</w:t>
            </w:r>
          </w:p>
          <w:p w14:paraId="0435B2D3" w14:textId="77777777" w:rsidR="00AE39D3" w:rsidRPr="00990B12" w:rsidRDefault="00AE39D3" w:rsidP="00766ED9">
            <w:pPr>
              <w:pStyle w:val="TAN"/>
            </w:pPr>
            <w:r w:rsidRPr="00990B12">
              <w:rPr>
                <w:lang w:eastAsia="ja-JP"/>
              </w:rPr>
              <w:t>NOTE 5:</w:t>
            </w:r>
            <w:r w:rsidRPr="00990B12">
              <w:rPr>
                <w:lang w:eastAsia="ja-JP"/>
              </w:rPr>
              <w:tab/>
              <w:t>Applicable to slots 4 and 8 for SCS 15 kHz, and slots 9 and 18 for SCS 30 kHz.</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5pt;height:152.5pt" o:ole="">
            <v:imagedata r:id="rId35" o:title=""/>
          </v:shape>
          <o:OLEObject Type="Embed" ProgID="Visio.Drawing.15" ShapeID="_x0000_i1034" DrawAspect="Content" ObjectID="_1821241850" r:id="rId36"/>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422" w:name="_CR6_4_2_2"/>
      <w:bookmarkStart w:id="1423" w:name="_Toc210629076"/>
      <w:bookmarkEnd w:id="1422"/>
      <w:r w:rsidRPr="00990B12">
        <w:t>6.4.2.2</w:t>
      </w:r>
      <w:r w:rsidRPr="00990B12">
        <w:tab/>
        <w:t>Carrier leakage</w:t>
      </w:r>
      <w:bookmarkEnd w:id="1423"/>
    </w:p>
    <w:p w14:paraId="34C5BAB6" w14:textId="77777777" w:rsidR="003C56E1" w:rsidRPr="00990B12" w:rsidRDefault="003C56E1" w:rsidP="003C56E1">
      <w:pPr>
        <w:pStyle w:val="H6"/>
      </w:pPr>
      <w:bookmarkStart w:id="1424" w:name="_Toc27478047"/>
      <w:bookmarkStart w:id="1425" w:name="_Toc36226740"/>
      <w:bookmarkStart w:id="1426" w:name="_Toc44324025"/>
      <w:bookmarkStart w:id="1427" w:name="_Toc52990218"/>
      <w:bookmarkStart w:id="1428" w:name="_Toc60823417"/>
      <w:bookmarkStart w:id="1429" w:name="_Toc60825339"/>
      <w:bookmarkStart w:id="1430" w:name="_CR6_4_2_2_1"/>
      <w:r w:rsidRPr="00990B12">
        <w:t>6.4.2.2.1</w:t>
      </w:r>
      <w:r w:rsidRPr="00990B12">
        <w:tab/>
        <w:t>Test purpose</w:t>
      </w:r>
      <w:bookmarkEnd w:id="1424"/>
      <w:bookmarkEnd w:id="1425"/>
      <w:bookmarkEnd w:id="1426"/>
      <w:bookmarkEnd w:id="1427"/>
      <w:bookmarkEnd w:id="1428"/>
      <w:bookmarkEnd w:id="1429"/>
    </w:p>
    <w:bookmarkEnd w:id="1430"/>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431" w:name="_Toc27478048"/>
      <w:bookmarkStart w:id="1432" w:name="_Toc36226741"/>
      <w:bookmarkStart w:id="1433" w:name="_Toc44324026"/>
      <w:bookmarkStart w:id="1434" w:name="_Toc52990219"/>
      <w:bookmarkStart w:id="1435" w:name="_Toc60823418"/>
      <w:bookmarkStart w:id="1436" w:name="_Toc60825340"/>
      <w:bookmarkStart w:id="1437" w:name="_CR6_4_2_2_2"/>
      <w:r w:rsidRPr="00990B12">
        <w:t>6.4.2.2.2</w:t>
      </w:r>
      <w:r w:rsidRPr="00990B12">
        <w:tab/>
        <w:t>Test applicability</w:t>
      </w:r>
      <w:bookmarkEnd w:id="1431"/>
      <w:bookmarkEnd w:id="1432"/>
      <w:bookmarkEnd w:id="1433"/>
      <w:bookmarkEnd w:id="1434"/>
      <w:bookmarkEnd w:id="1435"/>
      <w:bookmarkEnd w:id="1436"/>
    </w:p>
    <w:bookmarkEnd w:id="1437"/>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438" w:name="_Toc27478049"/>
      <w:bookmarkStart w:id="1439" w:name="_Toc36226742"/>
      <w:bookmarkStart w:id="1440" w:name="_Toc44324027"/>
      <w:bookmarkStart w:id="1441" w:name="_Toc52990220"/>
      <w:bookmarkStart w:id="1442" w:name="_Toc60823419"/>
      <w:bookmarkStart w:id="1443" w:name="_Toc60825341"/>
      <w:bookmarkStart w:id="1444" w:name="_CR6_4_2_2_3"/>
      <w:r w:rsidRPr="00990B12">
        <w:t>6.4.2.2.3</w:t>
      </w:r>
      <w:r w:rsidRPr="00990B12">
        <w:tab/>
        <w:t>Minimum conformance requirements</w:t>
      </w:r>
      <w:bookmarkEnd w:id="1438"/>
      <w:bookmarkEnd w:id="1439"/>
      <w:bookmarkEnd w:id="1440"/>
      <w:bookmarkEnd w:id="1441"/>
      <w:bookmarkEnd w:id="1442"/>
      <w:bookmarkEnd w:id="1443"/>
    </w:p>
    <w:bookmarkEnd w:id="1444"/>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445" w:name="_CRTable6_4_2_2_31"/>
      <w:r w:rsidRPr="00990B12">
        <w:t xml:space="preserve">Table </w:t>
      </w:r>
      <w:bookmarkEnd w:id="1445"/>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(dBc)</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446" w:name="_Toc27478050"/>
      <w:bookmarkStart w:id="1447" w:name="_Toc36226743"/>
      <w:bookmarkStart w:id="1448" w:name="_Toc44324028"/>
      <w:bookmarkStart w:id="1449" w:name="_Toc52990221"/>
      <w:bookmarkStart w:id="1450" w:name="_Toc60823420"/>
      <w:bookmarkStart w:id="1451" w:name="_Toc60825342"/>
      <w:bookmarkStart w:id="1452" w:name="_CR6_4_2_2_4"/>
      <w:r w:rsidRPr="00990B12">
        <w:t>6.4.2.2.4</w:t>
      </w:r>
      <w:r w:rsidRPr="00990B12">
        <w:tab/>
        <w:t>Test description</w:t>
      </w:r>
      <w:bookmarkEnd w:id="1446"/>
      <w:bookmarkEnd w:id="1447"/>
      <w:bookmarkEnd w:id="1448"/>
      <w:bookmarkEnd w:id="1449"/>
      <w:bookmarkEnd w:id="1450"/>
      <w:bookmarkEnd w:id="1451"/>
    </w:p>
    <w:p w14:paraId="2CB12788" w14:textId="77777777" w:rsidR="003C56E1" w:rsidRPr="00990B12" w:rsidRDefault="003C56E1" w:rsidP="003C56E1">
      <w:pPr>
        <w:pStyle w:val="H6"/>
      </w:pPr>
      <w:bookmarkStart w:id="1453" w:name="_CR6_4_2_2_4_1"/>
      <w:bookmarkEnd w:id="1452"/>
      <w:r w:rsidRPr="00990B12">
        <w:t>6.4.2.2.4.1</w:t>
      </w:r>
      <w:r w:rsidRPr="00990B12">
        <w:tab/>
        <w:t>Initial condition</w:t>
      </w:r>
    </w:p>
    <w:bookmarkEnd w:id="1453"/>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454" w:name="_CRTable6_4_2_2_4_11"/>
      <w:r w:rsidRPr="00990B12">
        <w:t xml:space="preserve">Table </w:t>
      </w:r>
      <w:bookmarkEnd w:id="1454"/>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Low range, Mid range, High range</w:t>
            </w:r>
          </w:p>
        </w:tc>
      </w:tr>
      <w:tr w:rsidR="003C56E1" w:rsidRPr="00990B12" w14:paraId="74B8DCF7" w14:textId="77777777" w:rsidTr="00766ED9">
        <w:tc>
          <w:tcPr>
            <w:tcW w:w="2189" w:type="pct"/>
            <w:gridSpan w:val="2"/>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tcPr>
          <w:p w14:paraId="767A7B5B" w14:textId="77777777" w:rsidR="003C56E1" w:rsidRPr="00990B12" w:rsidRDefault="003C56E1" w:rsidP="00766ED9">
            <w:pPr>
              <w:pStyle w:val="TAH"/>
              <w:rPr>
                <w:lang w:eastAsia="zh-CN"/>
              </w:rPr>
            </w:pPr>
          </w:p>
        </w:tc>
        <w:tc>
          <w:tcPr>
            <w:tcW w:w="1676" w:type="pct"/>
            <w:tcBorders>
              <w:bottom w:val="nil"/>
            </w:tcBorders>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tcPr>
          <w:p w14:paraId="7FA47F08" w14:textId="77777777" w:rsidR="003C56E1" w:rsidRPr="00990B12" w:rsidRDefault="003C56E1" w:rsidP="00766ED9">
            <w:pPr>
              <w:pStyle w:val="TAC"/>
            </w:pPr>
            <w:r w:rsidRPr="00990B12">
              <w:t>1</w:t>
            </w:r>
          </w:p>
        </w:tc>
        <w:tc>
          <w:tcPr>
            <w:tcW w:w="1676" w:type="pct"/>
            <w:tcBorders>
              <w:top w:val="nil"/>
              <w:bottom w:val="nil"/>
            </w:tcBorders>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455" w:name="_CR6_4_2_2_4_2"/>
      <w:r w:rsidRPr="00990B12">
        <w:t>6.4.2.2.4.2</w:t>
      </w:r>
      <w:r w:rsidRPr="00990B12">
        <w:tab/>
        <w:t>Test procedure</w:t>
      </w:r>
    </w:p>
    <w:p w14:paraId="05FD1C5D" w14:textId="77777777" w:rsidR="003C56E1" w:rsidRPr="00990B12" w:rsidRDefault="003C56E1" w:rsidP="003C56E1">
      <w:pPr>
        <w:pStyle w:val="B1"/>
      </w:pPr>
      <w:bookmarkStart w:id="1456" w:name="_Hlk523356272"/>
      <w:bookmarkEnd w:id="1455"/>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457" w:name="_CR6_4_2_2_4_3"/>
      <w:bookmarkEnd w:id="1456"/>
      <w:r w:rsidRPr="00990B12">
        <w:t>6.4.2.2.4.3</w:t>
      </w:r>
      <w:r w:rsidRPr="00990B12">
        <w:tab/>
      </w:r>
      <w:r w:rsidRPr="00990B12">
        <w:rPr>
          <w:snapToGrid w:val="0"/>
        </w:rPr>
        <w:t>Message contents</w:t>
      </w:r>
    </w:p>
    <w:bookmarkEnd w:id="1457"/>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458" w:name="_CRTable6_4_2_2_4_31"/>
      <w:r w:rsidRPr="00990B12">
        <w:t xml:space="preserve">Table </w:t>
      </w:r>
      <w:bookmarkEnd w:id="1458"/>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459" w:name="_CRTable6_4_2_2_4_32"/>
      <w:r w:rsidRPr="00990B12">
        <w:t xml:space="preserve">Table </w:t>
      </w:r>
      <w:bookmarkEnd w:id="1459"/>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reportUplinkTxDirectCurrent</w:t>
            </w:r>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460" w:name="_Toc27478051"/>
      <w:bookmarkStart w:id="1461" w:name="_Toc36226744"/>
      <w:bookmarkStart w:id="1462" w:name="_Toc44324029"/>
      <w:bookmarkStart w:id="1463" w:name="_Toc52990222"/>
      <w:bookmarkStart w:id="1464" w:name="_Toc60823421"/>
      <w:bookmarkStart w:id="1465" w:name="_Toc60825343"/>
      <w:bookmarkStart w:id="1466" w:name="_CR6_4_2_2_5"/>
      <w:r w:rsidRPr="00990B12">
        <w:t>6.4.2.2.5</w:t>
      </w:r>
      <w:r w:rsidRPr="00990B12">
        <w:tab/>
        <w:t>Test requirement</w:t>
      </w:r>
      <w:bookmarkEnd w:id="1460"/>
      <w:bookmarkEnd w:id="1461"/>
      <w:bookmarkEnd w:id="1462"/>
      <w:bookmarkEnd w:id="1463"/>
      <w:bookmarkEnd w:id="1464"/>
      <w:bookmarkEnd w:id="1465"/>
    </w:p>
    <w:bookmarkEnd w:id="1466"/>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467" w:name="_CRTable6_4_2_2_51"/>
      <w:r w:rsidRPr="00990B12">
        <w:t xml:space="preserve">Table </w:t>
      </w:r>
      <w:bookmarkEnd w:id="1467"/>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766ED9">
            <w:pPr>
              <w:pStyle w:val="TAH"/>
            </w:pPr>
            <w:r w:rsidRPr="00990B12">
              <w:t>Relative limit (dBc)</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5" type="#_x0000_t75" style="width:22pt;height:18pt" o:ole="">
                  <v:imagedata r:id="rId39" o:title=""/>
                </v:shape>
                <o:OLEObject Type="Embed" ProgID="Equation.3" ShapeID="_x0000_i1035" DrawAspect="Content" ObjectID="_1821241851" r:id="rId40"/>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468" w:name="_CR6_4_2_3"/>
      <w:bookmarkStart w:id="1469" w:name="_Toc27478052"/>
      <w:bookmarkStart w:id="1470" w:name="_Toc36226745"/>
      <w:bookmarkStart w:id="1471" w:name="_Toc44324030"/>
      <w:bookmarkStart w:id="1472" w:name="_Toc52990223"/>
      <w:bookmarkStart w:id="1473" w:name="_Toc60823422"/>
      <w:bookmarkStart w:id="1474" w:name="_Toc60825344"/>
      <w:bookmarkStart w:id="1475" w:name="_Toc69306226"/>
      <w:bookmarkStart w:id="1476" w:name="_Toc69309891"/>
      <w:bookmarkStart w:id="1477" w:name="_Toc76020210"/>
      <w:bookmarkStart w:id="1478" w:name="_Toc83720693"/>
      <w:bookmarkStart w:id="1479" w:name="_Toc210629077"/>
      <w:bookmarkEnd w:id="1468"/>
      <w:r w:rsidRPr="00990B12">
        <w:t>6.4.2.3</w:t>
      </w:r>
      <w:r w:rsidRPr="00990B12">
        <w:tab/>
        <w:t>In-band emissions</w:t>
      </w:r>
      <w:bookmarkEnd w:id="1469"/>
      <w:bookmarkEnd w:id="1470"/>
      <w:bookmarkEnd w:id="1471"/>
      <w:bookmarkEnd w:id="1472"/>
      <w:bookmarkEnd w:id="1473"/>
      <w:bookmarkEnd w:id="1474"/>
      <w:bookmarkEnd w:id="1475"/>
      <w:bookmarkEnd w:id="1476"/>
      <w:bookmarkEnd w:id="1477"/>
      <w:bookmarkEnd w:id="1478"/>
      <w:bookmarkEnd w:id="1479"/>
    </w:p>
    <w:p w14:paraId="15595144" w14:textId="77777777" w:rsidR="003C56E1" w:rsidRPr="00990B12" w:rsidRDefault="003C56E1" w:rsidP="003C56E1">
      <w:pPr>
        <w:pStyle w:val="H6"/>
      </w:pPr>
      <w:bookmarkStart w:id="1480" w:name="_Toc27478053"/>
      <w:bookmarkStart w:id="1481" w:name="_Toc36226746"/>
      <w:bookmarkStart w:id="1482" w:name="_Toc44324031"/>
      <w:bookmarkStart w:id="1483" w:name="_Toc52990224"/>
      <w:bookmarkStart w:id="1484" w:name="_Toc60823423"/>
      <w:bookmarkStart w:id="1485" w:name="_Toc60825345"/>
      <w:bookmarkStart w:id="1486" w:name="_CR6_4_2_3_1"/>
      <w:r w:rsidRPr="00990B12">
        <w:t>6.4.2.3.1</w:t>
      </w:r>
      <w:r w:rsidRPr="00990B12">
        <w:tab/>
        <w:t>Test purpose</w:t>
      </w:r>
      <w:bookmarkEnd w:id="1480"/>
      <w:bookmarkEnd w:id="1481"/>
      <w:bookmarkEnd w:id="1482"/>
      <w:bookmarkEnd w:id="1483"/>
      <w:bookmarkEnd w:id="1484"/>
      <w:bookmarkEnd w:id="1485"/>
    </w:p>
    <w:bookmarkEnd w:id="1486"/>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487" w:name="_Toc27478054"/>
      <w:bookmarkStart w:id="1488" w:name="_Toc36226747"/>
      <w:bookmarkStart w:id="1489" w:name="_Toc44324032"/>
      <w:bookmarkStart w:id="1490" w:name="_Toc52990225"/>
      <w:bookmarkStart w:id="1491" w:name="_Toc60823424"/>
      <w:bookmarkStart w:id="1492" w:name="_Toc60825346"/>
      <w:bookmarkStart w:id="1493" w:name="_CR6_4_2_3_2"/>
      <w:r w:rsidRPr="00990B12">
        <w:t>6.4.2.3.2</w:t>
      </w:r>
      <w:r w:rsidRPr="00990B12">
        <w:tab/>
        <w:t>Test applicability</w:t>
      </w:r>
      <w:bookmarkEnd w:id="1487"/>
      <w:bookmarkEnd w:id="1488"/>
      <w:bookmarkEnd w:id="1489"/>
      <w:bookmarkEnd w:id="1490"/>
      <w:bookmarkEnd w:id="1491"/>
      <w:bookmarkEnd w:id="1492"/>
    </w:p>
    <w:bookmarkEnd w:id="1493"/>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494" w:name="_Toc27478055"/>
      <w:bookmarkStart w:id="1495" w:name="_Toc36226748"/>
      <w:bookmarkStart w:id="1496" w:name="_Toc44324033"/>
      <w:bookmarkStart w:id="1497" w:name="_Toc52990226"/>
      <w:bookmarkStart w:id="1498" w:name="_Toc60823425"/>
      <w:bookmarkStart w:id="1499" w:name="_Toc60825347"/>
      <w:bookmarkStart w:id="1500" w:name="_CR6_4_2_3_3"/>
      <w:r w:rsidRPr="00990B12">
        <w:t>6.4.2.3.3</w:t>
      </w:r>
      <w:r w:rsidRPr="00990B12">
        <w:tab/>
        <w:t>Minimum conformance requirements</w:t>
      </w:r>
      <w:bookmarkEnd w:id="1494"/>
      <w:bookmarkEnd w:id="1495"/>
      <w:bookmarkEnd w:id="1496"/>
      <w:bookmarkEnd w:id="1497"/>
      <w:bookmarkEnd w:id="1498"/>
      <w:bookmarkEnd w:id="1499"/>
    </w:p>
    <w:bookmarkEnd w:id="1500"/>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501" w:name="_CRTable6_4_2_3_31"/>
      <w:r w:rsidRPr="00990B12">
        <w:t xml:space="preserve">Table </w:t>
      </w:r>
      <w:bookmarkEnd w:id="1501"/>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6" type="#_x0000_t75" style="width:173pt;height:48pt" o:ole="">
                  <v:imagedata r:id="rId41" o:title=""/>
                </v:shape>
                <o:OLEObject Type="Embed" ProgID="Equation.3" ShapeID="_x0000_i1036" DrawAspect="Content" ObjectID="_1821241852" r:id="rId4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7" type="#_x0000_t75" style="width:24pt;height:19.5pt" o:ole="">
                  <v:imagedata r:id="rId43" o:title=""/>
                </v:shape>
                <o:OLEObject Type="Embed" ProgID="Equation.3" ShapeID="_x0000_i1037" DrawAspect="Content" ObjectID="_1821241853" r:id="rId44"/>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8" type="#_x0000_t75" style="width:22pt;height:16.5pt" o:ole="">
                  <v:imagedata r:id="rId39" o:title=""/>
                </v:shape>
                <o:OLEObject Type="Embed" ProgID="Equation.3" ShapeID="_x0000_i1038" DrawAspect="Content" ObjectID="_1821241854" r:id="rId45"/>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9" type="#_x0000_t75" style="width:31.5pt;height:14.5pt" o:ole="">
                  <v:imagedata r:id="rId46" o:title=""/>
                </v:shape>
                <o:OLEObject Type="Embed" ProgID="Equation.3" ShapeID="_x0000_i1039" DrawAspect="Content" ObjectID="_1821241855" r:id="rId47"/>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40" type="#_x0000_t75" style="width:22pt;height:16.5pt" o:ole="">
                  <v:imagedata r:id="rId48" o:title=""/>
                </v:shape>
                <o:OLEObject Type="Embed" ProgID="Equation.3" ShapeID="_x0000_i1040" DrawAspect="Content" ObjectID="_1821241856" r:id="rId49"/>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0" o:title=""/>
                </v:shape>
                <o:OLEObject Type="Embed" ProgID="Equation.3" ShapeID="_x0000_i1041" DrawAspect="Content" ObjectID="_1821241857" r:id="rId51"/>
              </w:object>
            </w:r>
            <w:r w:rsidRPr="00990B12">
              <w:t xml:space="preserve"> or </w:t>
            </w:r>
            <w:r w:rsidRPr="00990B12">
              <w:rPr>
                <w:position w:val="-10"/>
              </w:rPr>
              <w:object w:dxaOrig="920" w:dyaOrig="340" w14:anchorId="1F378DCD">
                <v:shape id="_x0000_i1042" type="#_x0000_t75" style="width:48pt;height:16.5pt" o:ole="">
                  <v:imagedata r:id="rId52" o:title=""/>
                </v:shape>
                <o:OLEObject Type="Embed" ProgID="Equation.3" ShapeID="_x0000_i1042" DrawAspect="Content" ObjectID="_1821241858" r:id="rId53"/>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502" w:name="_Toc27478056"/>
      <w:bookmarkStart w:id="1503" w:name="_Toc36226749"/>
      <w:bookmarkStart w:id="1504" w:name="_Toc44324034"/>
      <w:bookmarkStart w:id="1505" w:name="_Toc52990227"/>
      <w:bookmarkStart w:id="1506" w:name="_Toc60823426"/>
      <w:bookmarkStart w:id="1507" w:name="_Toc60825348"/>
      <w:bookmarkStart w:id="1508" w:name="_CR6_4_2_3_4"/>
      <w:r w:rsidRPr="00990B12">
        <w:t>6.4.2.3.4</w:t>
      </w:r>
      <w:r w:rsidRPr="00990B12">
        <w:tab/>
        <w:t>Test description</w:t>
      </w:r>
      <w:bookmarkEnd w:id="1502"/>
      <w:bookmarkEnd w:id="1503"/>
      <w:bookmarkEnd w:id="1504"/>
      <w:bookmarkEnd w:id="1505"/>
      <w:bookmarkEnd w:id="1506"/>
      <w:bookmarkEnd w:id="1507"/>
    </w:p>
    <w:p w14:paraId="7810AEEB" w14:textId="77777777" w:rsidR="003C56E1" w:rsidRPr="00990B12" w:rsidRDefault="003C56E1" w:rsidP="003C56E1">
      <w:pPr>
        <w:pStyle w:val="H6"/>
      </w:pPr>
      <w:bookmarkStart w:id="1509" w:name="_CR6_4_2_3_4_1"/>
      <w:bookmarkStart w:id="1510" w:name="_Hlk523358568"/>
      <w:bookmarkEnd w:id="1508"/>
      <w:r w:rsidRPr="00990B12">
        <w:t>6.4.2.3.4.1</w:t>
      </w:r>
      <w:r w:rsidRPr="00990B12">
        <w:tab/>
        <w:t>Initial condition</w:t>
      </w:r>
    </w:p>
    <w:bookmarkEnd w:id="1509"/>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t xml:space="preserve">Table 6.4.2.3.4.1-1: Test Configuration </w:t>
      </w:r>
      <w:bookmarkStart w:id="1511" w:name="_CRTable6_4_2_3_4_11"/>
      <w:r w:rsidRPr="00990B12">
        <w:t xml:space="preserve">Table </w:t>
      </w:r>
      <w:bookmarkEnd w:id="1511"/>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77777777" w:rsidR="003C56E1" w:rsidRPr="00990B12" w:rsidRDefault="003C56E1" w:rsidP="00766ED9">
            <w:pPr>
              <w:pStyle w:val="TAL"/>
              <w:rPr>
                <w:lang w:eastAsia="zh-CN"/>
              </w:rPr>
            </w:pPr>
            <w:r w:rsidRPr="00990B12">
              <w:t>Low range, Mid range, High range (NOTE 3)</w:t>
            </w:r>
          </w:p>
        </w:tc>
      </w:tr>
      <w:tr w:rsidR="003C56E1" w:rsidRPr="00990B12" w14:paraId="5F87003B" w14:textId="77777777" w:rsidTr="00766ED9">
        <w:tc>
          <w:tcPr>
            <w:tcW w:w="2189" w:type="pct"/>
            <w:gridSpan w:val="2"/>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tcPr>
          <w:p w14:paraId="7E85C28F" w14:textId="77777777" w:rsidR="003C56E1" w:rsidRPr="00990B12" w:rsidRDefault="003C56E1" w:rsidP="00766ED9">
            <w:pPr>
              <w:pStyle w:val="TAH"/>
              <w:rPr>
                <w:lang w:eastAsia="zh-CN"/>
              </w:rPr>
            </w:pPr>
          </w:p>
        </w:tc>
        <w:tc>
          <w:tcPr>
            <w:tcW w:w="1676" w:type="pct"/>
            <w:tcBorders>
              <w:bottom w:val="nil"/>
            </w:tcBorders>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tcPr>
          <w:p w14:paraId="0CC9EE6A" w14:textId="77777777" w:rsidR="003C56E1" w:rsidRPr="00990B12" w:rsidRDefault="003C56E1" w:rsidP="00766ED9">
            <w:pPr>
              <w:pStyle w:val="TAC"/>
            </w:pPr>
            <w:r w:rsidRPr="00990B12">
              <w:t>1</w:t>
            </w:r>
          </w:p>
        </w:tc>
        <w:tc>
          <w:tcPr>
            <w:tcW w:w="1676" w:type="pct"/>
            <w:tcBorders>
              <w:top w:val="nil"/>
              <w:bottom w:val="nil"/>
            </w:tcBorders>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tcPr>
          <w:p w14:paraId="5CD836A1" w14:textId="77777777" w:rsidR="003C56E1" w:rsidRPr="00990B12" w:rsidRDefault="003C56E1" w:rsidP="00766ED9">
            <w:pPr>
              <w:pStyle w:val="TAC"/>
            </w:pPr>
            <w:r w:rsidRPr="00990B12">
              <w:t>2</w:t>
            </w:r>
          </w:p>
        </w:tc>
        <w:tc>
          <w:tcPr>
            <w:tcW w:w="1676" w:type="pct"/>
            <w:tcBorders>
              <w:top w:val="nil"/>
              <w:bottom w:val="nil"/>
            </w:tcBorders>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tcPr>
          <w:p w14:paraId="06760700" w14:textId="77777777" w:rsidR="003C56E1" w:rsidRPr="00990B12" w:rsidRDefault="003C56E1" w:rsidP="00766ED9">
            <w:pPr>
              <w:pStyle w:val="TAC"/>
            </w:pPr>
            <w:r w:rsidRPr="00990B12">
              <w:t>3</w:t>
            </w:r>
          </w:p>
        </w:tc>
        <w:tc>
          <w:tcPr>
            <w:tcW w:w="1676" w:type="pct"/>
            <w:tcBorders>
              <w:top w:val="nil"/>
              <w:bottom w:val="nil"/>
            </w:tcBorders>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tcPr>
          <w:p w14:paraId="67FC052F" w14:textId="77777777" w:rsidR="003C56E1" w:rsidRPr="00990B12" w:rsidRDefault="003C56E1" w:rsidP="00766ED9">
            <w:pPr>
              <w:pStyle w:val="TAC"/>
            </w:pPr>
            <w:r w:rsidRPr="00990B12">
              <w:t>4</w:t>
            </w:r>
          </w:p>
        </w:tc>
        <w:tc>
          <w:tcPr>
            <w:tcW w:w="1676" w:type="pct"/>
            <w:tcBorders>
              <w:top w:val="nil"/>
              <w:bottom w:val="nil"/>
            </w:tcBorders>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77777777" w:rsidR="003C56E1" w:rsidRPr="00990B12" w:rsidRDefault="003C56E1" w:rsidP="00766ED9">
            <w:pPr>
              <w:pStyle w:val="TAN"/>
            </w:pPr>
            <w:r w:rsidRPr="00990B12">
              <w:rPr>
                <w:lang w:eastAsia="zh-CN"/>
              </w:rPr>
              <w:t>NOTE 3:</w:t>
            </w:r>
            <w:r w:rsidRPr="00990B12">
              <w:rPr>
                <w:lang w:eastAsia="zh-CN"/>
              </w:rPr>
              <w:tab/>
              <w:t>For NR band n28, 30MHz test channel bandwidth is tested with Low range and High range test frequencies.</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512" w:name="_CRTable6_4_2_3_4_12"/>
      <w:r w:rsidRPr="00990B12">
        <w:t xml:space="preserve">Table </w:t>
      </w:r>
      <w:bookmarkEnd w:id="1512"/>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tcPr>
          <w:p w14:paraId="57C0BCF1" w14:textId="77777777" w:rsidR="003C56E1" w:rsidRPr="00990B12" w:rsidRDefault="003C56E1" w:rsidP="00766ED9">
            <w:pPr>
              <w:rPr>
                <w:rFonts w:eastAsia="MS Mincho"/>
                <w:lang w:eastAsia="zh-CN"/>
              </w:rPr>
            </w:pPr>
          </w:p>
        </w:tc>
        <w:tc>
          <w:tcPr>
            <w:tcW w:w="829" w:type="pct"/>
          </w:tcPr>
          <w:p w14:paraId="181D60C4" w14:textId="77777777" w:rsidR="003C56E1" w:rsidRPr="00990B12" w:rsidRDefault="003C56E1" w:rsidP="00766ED9">
            <w:pPr>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766ED9">
            <w:pPr>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766ED9">
            <w:pPr>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766ED9">
            <w:pPr>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766ED9">
            <w:pPr>
              <w:rPr>
                <w:rFonts w:eastAsia="MS Mincho"/>
              </w:rPr>
            </w:pPr>
            <w:r w:rsidRPr="00990B12">
              <w:rPr>
                <w:rFonts w:eastAsia="MS Mincho"/>
              </w:rPr>
              <w:t>RB index</w:t>
            </w:r>
          </w:p>
        </w:tc>
      </w:tr>
      <w:tr w:rsidR="003C56E1" w:rsidRPr="00990B12" w14:paraId="497DF342" w14:textId="77777777" w:rsidTr="00766ED9">
        <w:trPr>
          <w:trHeight w:val="255"/>
        </w:trPr>
        <w:tc>
          <w:tcPr>
            <w:tcW w:w="286" w:type="pct"/>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77777777"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lang w:eastAsia="en-GB"/>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lang w:eastAsia="en-GB"/>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513" w:name="_CR6_4_2_3_4_2"/>
      <w:r w:rsidRPr="00990B12">
        <w:t>6.4.2.3.4.2</w:t>
      </w:r>
      <w:r w:rsidRPr="00990B12">
        <w:tab/>
        <w:t>Test procedure</w:t>
      </w:r>
    </w:p>
    <w:bookmarkEnd w:id="1513"/>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514" w:name="_CR6_4_2_3_4_3"/>
      <w:r w:rsidRPr="00990B12">
        <w:t>6.4.2.3.4.3</w:t>
      </w:r>
      <w:r w:rsidRPr="00990B12">
        <w:tab/>
      </w:r>
      <w:r w:rsidRPr="00990B12">
        <w:rPr>
          <w:snapToGrid w:val="0"/>
        </w:rPr>
        <w:t>Message contents</w:t>
      </w:r>
    </w:p>
    <w:bookmarkEnd w:id="1514"/>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515" w:name="_CRTable6_4_2_3_4_31"/>
      <w:r w:rsidRPr="00990B12">
        <w:rPr>
          <w:lang w:eastAsia="zh-CN"/>
        </w:rPr>
        <w:t xml:space="preserve">Table </w:t>
      </w:r>
      <w:bookmarkEnd w:id="1515"/>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990B12" w:rsidRDefault="003C56E1" w:rsidP="00766ED9">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516" w:name="_Toc27478057"/>
      <w:bookmarkStart w:id="1517" w:name="_Toc36226750"/>
      <w:bookmarkStart w:id="1518" w:name="_Toc44324035"/>
      <w:bookmarkStart w:id="1519" w:name="_Toc52990228"/>
      <w:bookmarkStart w:id="1520" w:name="_Toc60823427"/>
      <w:bookmarkStart w:id="1521" w:name="_Toc60825349"/>
      <w:bookmarkStart w:id="1522" w:name="_CR6_4_2_3_5"/>
      <w:r w:rsidRPr="00990B12">
        <w:t>6.4.2.3.5</w:t>
      </w:r>
      <w:r w:rsidRPr="00990B12">
        <w:tab/>
        <w:t>Test requirement</w:t>
      </w:r>
      <w:bookmarkEnd w:id="1516"/>
      <w:bookmarkEnd w:id="1517"/>
      <w:bookmarkEnd w:id="1518"/>
      <w:bookmarkEnd w:id="1519"/>
      <w:bookmarkEnd w:id="1520"/>
      <w:bookmarkEnd w:id="1521"/>
    </w:p>
    <w:bookmarkEnd w:id="1522"/>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523" w:name="_CRTable6_4_2_3_51"/>
      <w:r w:rsidRPr="00990B12">
        <w:t xml:space="preserve">Table </w:t>
      </w:r>
      <w:bookmarkEnd w:id="1523"/>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43" type="#_x0000_t75" style="width:176.5pt;height:48pt" o:ole="">
                  <v:imagedata r:id="rId55" o:title=""/>
                </v:shape>
                <o:OLEObject Type="Embed" ProgID="Equation.3" ShapeID="_x0000_i1043" DrawAspect="Content" ObjectID="_1821241859" r:id="rId56"/>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4" type="#_x0000_t75" style="width:24pt;height:19.5pt" o:ole="">
                  <v:imagedata r:id="rId43" o:title=""/>
                </v:shape>
                <o:OLEObject Type="Embed" ProgID="Equation.3" ShapeID="_x0000_i1044" DrawAspect="Content" ObjectID="_1821241860" r:id="rId57"/>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5" type="#_x0000_t75" style="width:22pt;height:16.5pt" o:ole="">
                  <v:imagedata r:id="rId39" o:title=""/>
                </v:shape>
                <o:OLEObject Type="Embed" ProgID="Equation.3" ShapeID="_x0000_i1045" DrawAspect="Content" ObjectID="_1821241861" r:id="rId58"/>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6" type="#_x0000_t75" style="width:31.5pt;height:14.5pt" o:ole="">
                  <v:imagedata r:id="rId46" o:title=""/>
                </v:shape>
                <o:OLEObject Type="Embed" ProgID="Equation.3" ShapeID="_x0000_i1046" DrawAspect="Content" ObjectID="_1821241862" r:id="rId59"/>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7" type="#_x0000_t75" style="width:22pt;height:16.5pt" o:ole="">
                  <v:imagedata r:id="rId48" o:title=""/>
                </v:shape>
                <o:OLEObject Type="Embed" ProgID="Equation.3" ShapeID="_x0000_i1047" DrawAspect="Content" ObjectID="_1821241863" r:id="rId60"/>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0" o:title=""/>
                </v:shape>
                <o:OLEObject Type="Embed" ProgID="Equation.3" ShapeID="_x0000_i1048" DrawAspect="Content" ObjectID="_1821241864" r:id="rId61"/>
              </w:object>
            </w:r>
            <w:r w:rsidRPr="00990B12">
              <w:t xml:space="preserve"> or </w:t>
            </w:r>
            <w:r w:rsidRPr="00990B12">
              <w:rPr>
                <w:position w:val="-10"/>
              </w:rPr>
              <w:object w:dxaOrig="920" w:dyaOrig="340" w14:anchorId="1C842F79">
                <v:shape id="_x0000_i1049" type="#_x0000_t75" style="width:48pt;height:16.5pt" o:ole="">
                  <v:imagedata r:id="rId52" o:title=""/>
                </v:shape>
                <o:OLEObject Type="Embed" ProgID="Equation.3" ShapeID="_x0000_i1049" DrawAspect="Content" ObjectID="_1821241865" r:id="rId62"/>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510"/>
    </w:tbl>
    <w:p w14:paraId="01D046BF" w14:textId="77777777" w:rsidR="003C56E1" w:rsidRPr="00990B12" w:rsidRDefault="003C56E1" w:rsidP="003C56E1"/>
    <w:p w14:paraId="30E406B7" w14:textId="77777777" w:rsidR="003C56E1" w:rsidRPr="00990B12" w:rsidRDefault="003C56E1" w:rsidP="003C56E1">
      <w:pPr>
        <w:pStyle w:val="Heading4"/>
      </w:pPr>
      <w:bookmarkStart w:id="1524" w:name="_CR6_4_2_4"/>
      <w:bookmarkStart w:id="1525" w:name="_Toc27478058"/>
      <w:bookmarkStart w:id="1526" w:name="_Toc36226751"/>
      <w:bookmarkStart w:id="1527" w:name="_Toc44324036"/>
      <w:bookmarkStart w:id="1528" w:name="_Toc52990229"/>
      <w:bookmarkStart w:id="1529" w:name="_Toc60823428"/>
      <w:bookmarkStart w:id="1530" w:name="_Toc60825350"/>
      <w:bookmarkStart w:id="1531" w:name="_Toc69306227"/>
      <w:bookmarkStart w:id="1532" w:name="_Toc69309892"/>
      <w:bookmarkStart w:id="1533" w:name="_Toc76020211"/>
      <w:bookmarkStart w:id="1534" w:name="_Toc83720694"/>
      <w:bookmarkStart w:id="1535" w:name="_Toc210629078"/>
      <w:bookmarkEnd w:id="1524"/>
      <w:r w:rsidRPr="00990B12">
        <w:t>6.4.2.4</w:t>
      </w:r>
      <w:r w:rsidRPr="00990B12">
        <w:tab/>
        <w:t>EVM equalizer spectrum flatness</w:t>
      </w:r>
      <w:bookmarkEnd w:id="1525"/>
      <w:bookmarkEnd w:id="1526"/>
      <w:bookmarkEnd w:id="1527"/>
      <w:bookmarkEnd w:id="1528"/>
      <w:bookmarkEnd w:id="1529"/>
      <w:bookmarkEnd w:id="1530"/>
      <w:bookmarkEnd w:id="1531"/>
      <w:bookmarkEnd w:id="1532"/>
      <w:bookmarkEnd w:id="1533"/>
      <w:bookmarkEnd w:id="1534"/>
      <w:bookmarkEnd w:id="1535"/>
    </w:p>
    <w:p w14:paraId="36E25F91" w14:textId="77777777" w:rsidR="003C56E1" w:rsidRPr="00990B12" w:rsidRDefault="003C56E1" w:rsidP="003C56E1">
      <w:pPr>
        <w:pStyle w:val="H6"/>
      </w:pPr>
      <w:bookmarkStart w:id="1536" w:name="_Toc27478059"/>
      <w:bookmarkStart w:id="1537" w:name="_Toc36226752"/>
      <w:bookmarkStart w:id="1538" w:name="_Toc44324037"/>
      <w:bookmarkStart w:id="1539" w:name="_Toc52990230"/>
      <w:bookmarkStart w:id="1540" w:name="_Toc60823429"/>
      <w:bookmarkStart w:id="1541" w:name="_Toc60825351"/>
      <w:bookmarkStart w:id="1542" w:name="_CR6_4_2_4_1"/>
      <w:r w:rsidRPr="00990B12">
        <w:t>6.4.2.4.1</w:t>
      </w:r>
      <w:r w:rsidRPr="00990B12">
        <w:tab/>
        <w:t>Test purpose</w:t>
      </w:r>
      <w:bookmarkEnd w:id="1536"/>
      <w:bookmarkEnd w:id="1537"/>
      <w:bookmarkEnd w:id="1538"/>
      <w:bookmarkEnd w:id="1539"/>
      <w:bookmarkEnd w:id="1540"/>
      <w:bookmarkEnd w:id="1541"/>
    </w:p>
    <w:bookmarkEnd w:id="1542"/>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543" w:name="_Toc27478060"/>
      <w:bookmarkStart w:id="1544" w:name="_Toc36226753"/>
      <w:bookmarkStart w:id="1545" w:name="_Toc44324038"/>
      <w:bookmarkStart w:id="1546" w:name="_Toc52990231"/>
      <w:bookmarkStart w:id="1547" w:name="_Toc60823430"/>
      <w:bookmarkStart w:id="1548" w:name="_Toc60825352"/>
      <w:bookmarkStart w:id="1549" w:name="_CR6_4_2_4_2"/>
      <w:r w:rsidRPr="00990B12">
        <w:t>6.4.2.4.2</w:t>
      </w:r>
      <w:r w:rsidRPr="00990B12">
        <w:tab/>
        <w:t>Test applicability</w:t>
      </w:r>
      <w:bookmarkEnd w:id="1543"/>
      <w:bookmarkEnd w:id="1544"/>
      <w:bookmarkEnd w:id="1545"/>
      <w:bookmarkEnd w:id="1546"/>
      <w:bookmarkEnd w:id="1547"/>
      <w:bookmarkEnd w:id="1548"/>
    </w:p>
    <w:bookmarkEnd w:id="1549"/>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550" w:name="_Toc27478061"/>
      <w:bookmarkStart w:id="1551" w:name="_Toc36226754"/>
      <w:bookmarkStart w:id="1552" w:name="_Toc44324039"/>
      <w:bookmarkStart w:id="1553" w:name="_Toc52990232"/>
      <w:bookmarkStart w:id="1554" w:name="_Toc60823431"/>
      <w:bookmarkStart w:id="1555" w:name="_Toc60825353"/>
      <w:bookmarkStart w:id="1556" w:name="_CR6_4_2_4_3"/>
      <w:r w:rsidRPr="00990B12">
        <w:t>6.4.2.4.3</w:t>
      </w:r>
      <w:r w:rsidRPr="00990B12">
        <w:tab/>
        <w:t>Minimum conformance requirements</w:t>
      </w:r>
      <w:bookmarkEnd w:id="1550"/>
      <w:bookmarkEnd w:id="1551"/>
      <w:bookmarkEnd w:id="1552"/>
      <w:bookmarkEnd w:id="1553"/>
      <w:bookmarkEnd w:id="1554"/>
      <w:bookmarkEnd w:id="1555"/>
    </w:p>
    <w:bookmarkEnd w:id="1556"/>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557" w:name="_CRTable6_4_2_4_31"/>
      <w:r w:rsidRPr="00990B12">
        <w:t xml:space="preserve">Table </w:t>
      </w:r>
      <w:bookmarkEnd w:id="1557"/>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558" w:name="_CRTable6_4_2_4_32"/>
      <w:r w:rsidRPr="00990B12">
        <w:t xml:space="preserve">Table </w:t>
      </w:r>
      <w:bookmarkEnd w:id="1558"/>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559" w:name="_CRFigure6_4_2_4_31"/>
      <w:r w:rsidRPr="00990B12">
        <w:t xml:space="preserve">Figure </w:t>
      </w:r>
      <w:bookmarkEnd w:id="1559"/>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560" w:name="_Toc27478062"/>
      <w:bookmarkStart w:id="1561" w:name="_Toc36226755"/>
      <w:bookmarkStart w:id="1562" w:name="_Toc44324040"/>
      <w:bookmarkStart w:id="1563" w:name="_Toc52990233"/>
      <w:bookmarkStart w:id="1564" w:name="_Toc60823432"/>
      <w:bookmarkStart w:id="1565" w:name="_Toc60825354"/>
      <w:bookmarkStart w:id="1566" w:name="_CR6_4_2_4_4"/>
      <w:r w:rsidRPr="00990B12">
        <w:t>6.4.2.4.4</w:t>
      </w:r>
      <w:r w:rsidRPr="00990B12">
        <w:tab/>
        <w:t>Test description</w:t>
      </w:r>
      <w:bookmarkEnd w:id="1560"/>
      <w:bookmarkEnd w:id="1561"/>
      <w:bookmarkEnd w:id="1562"/>
      <w:bookmarkEnd w:id="1563"/>
      <w:bookmarkEnd w:id="1564"/>
      <w:bookmarkEnd w:id="1565"/>
    </w:p>
    <w:p w14:paraId="31071826" w14:textId="77777777" w:rsidR="003C56E1" w:rsidRPr="00990B12" w:rsidRDefault="003C56E1" w:rsidP="003C56E1">
      <w:pPr>
        <w:pStyle w:val="H6"/>
      </w:pPr>
      <w:bookmarkStart w:id="1567" w:name="_CR6_4_2_4_4_1"/>
      <w:bookmarkEnd w:id="1566"/>
      <w:r w:rsidRPr="00990B12">
        <w:t>6.4.2.4.4.1</w:t>
      </w:r>
      <w:r w:rsidRPr="00990B12">
        <w:tab/>
        <w:t>Initial condition</w:t>
      </w:r>
    </w:p>
    <w:bookmarkEnd w:id="1567"/>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568" w:name="_CRTable6_4_2_4_4_11"/>
      <w:r w:rsidRPr="00990B12">
        <w:t xml:space="preserve">Table </w:t>
      </w:r>
      <w:bookmarkEnd w:id="1568"/>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7777777" w:rsidR="003C56E1" w:rsidRPr="00990B12" w:rsidRDefault="003C56E1" w:rsidP="00766ED9">
            <w:pPr>
              <w:pStyle w:val="TAL"/>
              <w:rPr>
                <w:lang w:eastAsia="zh-CN"/>
              </w:rPr>
            </w:pPr>
            <w:r w:rsidRPr="00990B12">
              <w:t>Low range, Mid range, High range (NOTE 3)</w:t>
            </w:r>
          </w:p>
        </w:tc>
      </w:tr>
      <w:tr w:rsidR="003C56E1" w:rsidRPr="00990B12" w14:paraId="6EC9D44C" w14:textId="77777777" w:rsidTr="00766ED9">
        <w:tc>
          <w:tcPr>
            <w:tcW w:w="2189" w:type="pct"/>
            <w:gridSpan w:val="2"/>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tcPr>
          <w:p w14:paraId="2F0BA878" w14:textId="77777777" w:rsidR="003C56E1" w:rsidRPr="00990B12" w:rsidRDefault="003C56E1" w:rsidP="00766ED9">
            <w:pPr>
              <w:pStyle w:val="TAH"/>
              <w:rPr>
                <w:lang w:eastAsia="zh-CN"/>
              </w:rPr>
            </w:pPr>
          </w:p>
        </w:tc>
        <w:tc>
          <w:tcPr>
            <w:tcW w:w="1676" w:type="pct"/>
            <w:tcBorders>
              <w:bottom w:val="nil"/>
            </w:tcBorders>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tcPr>
          <w:p w14:paraId="03C0BED4" w14:textId="77777777" w:rsidR="003C56E1" w:rsidRPr="00990B12" w:rsidRDefault="003C56E1" w:rsidP="00766ED9">
            <w:pPr>
              <w:pStyle w:val="TAC"/>
            </w:pPr>
            <w:r w:rsidRPr="00990B12">
              <w:t>1</w:t>
            </w:r>
          </w:p>
        </w:tc>
        <w:tc>
          <w:tcPr>
            <w:tcW w:w="1676" w:type="pct"/>
            <w:tcBorders>
              <w:top w:val="nil"/>
              <w:bottom w:val="nil"/>
            </w:tcBorders>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tcPr>
          <w:p w14:paraId="26FCB80D" w14:textId="77777777" w:rsidR="003C56E1" w:rsidRPr="00990B12" w:rsidRDefault="003C56E1" w:rsidP="00766ED9">
            <w:pPr>
              <w:pStyle w:val="TAC"/>
            </w:pPr>
            <w:r w:rsidRPr="00990B12">
              <w:t>2</w:t>
            </w:r>
          </w:p>
        </w:tc>
        <w:tc>
          <w:tcPr>
            <w:tcW w:w="1676" w:type="pct"/>
            <w:tcBorders>
              <w:top w:val="nil"/>
              <w:bottom w:val="nil"/>
            </w:tcBorders>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t>5.</w:t>
      </w:r>
      <w:r w:rsidRPr="00990B12">
        <w:tab/>
        <w:t>Propagation conditions are set according to Annex B.0.</w:t>
      </w:r>
    </w:p>
    <w:p w14:paraId="3D5669A7"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569" w:name="_CR6_4_2_4_4_2"/>
      <w:r w:rsidRPr="00990B12">
        <w:t>6.4.2.4.4.2</w:t>
      </w:r>
      <w:r w:rsidRPr="00990B12">
        <w:tab/>
        <w:t>Test procedure</w:t>
      </w:r>
    </w:p>
    <w:bookmarkEnd w:id="1569"/>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570" w:name="_CR6_4_2_4_4_3"/>
      <w:r w:rsidRPr="00990B12">
        <w:t>6.4.2.4.4.3</w:t>
      </w:r>
      <w:r w:rsidRPr="00990B12">
        <w:tab/>
      </w:r>
      <w:r w:rsidRPr="00990B12">
        <w:rPr>
          <w:snapToGrid w:val="0"/>
        </w:rPr>
        <w:t>Message contents</w:t>
      </w:r>
    </w:p>
    <w:bookmarkEnd w:id="1570"/>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571" w:name="_Toc27478063"/>
      <w:bookmarkStart w:id="1572" w:name="_Toc36226756"/>
      <w:bookmarkStart w:id="1573" w:name="_Toc44324041"/>
      <w:bookmarkStart w:id="1574" w:name="_Toc52990234"/>
      <w:bookmarkStart w:id="1575" w:name="_Toc60823433"/>
      <w:bookmarkStart w:id="1576" w:name="_Toc60825355"/>
      <w:bookmarkStart w:id="1577" w:name="_CR6_4_2_4_5"/>
      <w:r w:rsidRPr="00990B12">
        <w:t>6.4.2.4.5</w:t>
      </w:r>
      <w:r w:rsidRPr="00990B12">
        <w:tab/>
        <w:t>Test requirement</w:t>
      </w:r>
      <w:bookmarkEnd w:id="1571"/>
      <w:bookmarkEnd w:id="1572"/>
      <w:bookmarkEnd w:id="1573"/>
      <w:bookmarkEnd w:id="1574"/>
      <w:bookmarkEnd w:id="1575"/>
      <w:bookmarkEnd w:id="1576"/>
    </w:p>
    <w:bookmarkEnd w:id="1577"/>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578" w:name="_CRTable6_4_2_4_51"/>
      <w:r w:rsidRPr="00990B12">
        <w:t xml:space="preserve">Table </w:t>
      </w:r>
      <w:bookmarkEnd w:id="1578"/>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579" w:name="_CRTable6_4_2_4_52"/>
      <w:r w:rsidRPr="00990B12">
        <w:t xml:space="preserve">Table </w:t>
      </w:r>
      <w:bookmarkEnd w:id="1579"/>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1.5pt;height:174pt" o:ole="">
            <v:imagedata r:id="rId64" o:title=""/>
          </v:shape>
          <o:OLEObject Type="Embed" ProgID="Word.Document.12" ShapeID="_x0000_i1050" DrawAspect="Content" ObjectID="_1821241866" r:id="rId65">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580" w:name="_CR6_4_2_21to6_4_2_4"/>
      <w:bookmarkStart w:id="1581" w:name="_CR6_4_2_5"/>
      <w:bookmarkStart w:id="1582" w:name="_Toc210629079"/>
      <w:bookmarkEnd w:id="1580"/>
      <w:bookmarkEnd w:id="1581"/>
      <w:r w:rsidRPr="00990B12">
        <w:t>6.4.2.5</w:t>
      </w:r>
      <w:r w:rsidRPr="00990B12">
        <w:tab/>
        <w:t>EVM equalizer spectrum flatness for Pi/2 BPSK</w:t>
      </w:r>
      <w:bookmarkEnd w:id="1338"/>
      <w:bookmarkEnd w:id="1339"/>
      <w:bookmarkEnd w:id="1340"/>
      <w:bookmarkEnd w:id="1341"/>
      <w:bookmarkEnd w:id="1342"/>
      <w:bookmarkEnd w:id="1343"/>
      <w:bookmarkEnd w:id="1344"/>
      <w:bookmarkEnd w:id="1345"/>
      <w:bookmarkEnd w:id="1346"/>
      <w:bookmarkEnd w:id="1347"/>
      <w:bookmarkEnd w:id="1582"/>
    </w:p>
    <w:p w14:paraId="463ACAB6" w14:textId="77777777" w:rsidR="008A1314" w:rsidRPr="00990B12" w:rsidRDefault="008A1314" w:rsidP="008A1314">
      <w:pPr>
        <w:pStyle w:val="H6"/>
      </w:pPr>
      <w:bookmarkStart w:id="1583" w:name="_Toc27478065"/>
      <w:bookmarkStart w:id="1584" w:name="_Toc36226758"/>
      <w:bookmarkStart w:id="1585" w:name="_Toc44324043"/>
      <w:bookmarkStart w:id="1586" w:name="_Toc52990236"/>
      <w:bookmarkStart w:id="1587" w:name="_Toc60823435"/>
      <w:bookmarkStart w:id="1588" w:name="_Toc60825357"/>
      <w:bookmarkStart w:id="1589" w:name="_CR6_4_2_5_1"/>
      <w:r w:rsidRPr="00990B12">
        <w:t>6.4.2.5.1</w:t>
      </w:r>
      <w:r w:rsidRPr="00990B12">
        <w:tab/>
        <w:t>Test purpose</w:t>
      </w:r>
      <w:bookmarkEnd w:id="1583"/>
      <w:bookmarkEnd w:id="1584"/>
      <w:bookmarkEnd w:id="1585"/>
      <w:bookmarkEnd w:id="1586"/>
      <w:bookmarkEnd w:id="1587"/>
      <w:bookmarkEnd w:id="1588"/>
    </w:p>
    <w:bookmarkEnd w:id="1589"/>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590" w:name="_Toc27478066"/>
      <w:bookmarkStart w:id="1591" w:name="_Toc36226759"/>
      <w:bookmarkStart w:id="1592" w:name="_Toc44324044"/>
      <w:bookmarkStart w:id="1593" w:name="_Toc52990237"/>
      <w:bookmarkStart w:id="1594" w:name="_Toc60823436"/>
      <w:bookmarkStart w:id="1595" w:name="_Toc60825358"/>
      <w:bookmarkStart w:id="1596" w:name="_CR6_4_2_5_2"/>
      <w:r w:rsidRPr="00990B12">
        <w:t>6.4.2.5.2</w:t>
      </w:r>
      <w:r w:rsidRPr="00990B12">
        <w:tab/>
        <w:t>Test applicability</w:t>
      </w:r>
      <w:bookmarkEnd w:id="1590"/>
      <w:bookmarkEnd w:id="1591"/>
      <w:bookmarkEnd w:id="1592"/>
      <w:bookmarkEnd w:id="1593"/>
      <w:bookmarkEnd w:id="1594"/>
      <w:bookmarkEnd w:id="1595"/>
    </w:p>
    <w:p w14:paraId="685EC523" w14:textId="77777777" w:rsidR="008A1314" w:rsidRPr="00990B12" w:rsidRDefault="008A1314" w:rsidP="008A1314">
      <w:bookmarkStart w:id="1597" w:name="_Toc27478067"/>
      <w:bookmarkStart w:id="1598" w:name="_Toc36226760"/>
      <w:bookmarkStart w:id="1599" w:name="_Toc44324045"/>
      <w:bookmarkStart w:id="1600" w:name="_Toc52990238"/>
      <w:bookmarkStart w:id="1601" w:name="_Toc60823437"/>
      <w:bookmarkStart w:id="1602" w:name="_Toc60825359"/>
      <w:bookmarkEnd w:id="1596"/>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603" w:name="_CR6_4_2_5_3"/>
      <w:r w:rsidRPr="00990B12">
        <w:t>6.4.2.5.3</w:t>
      </w:r>
      <w:r w:rsidRPr="00990B12">
        <w:tab/>
        <w:t>Minimum conformance requirements</w:t>
      </w:r>
      <w:bookmarkEnd w:id="1597"/>
      <w:bookmarkEnd w:id="1598"/>
      <w:bookmarkEnd w:id="1599"/>
      <w:bookmarkEnd w:id="1600"/>
      <w:bookmarkEnd w:id="1601"/>
      <w:bookmarkEnd w:id="1602"/>
    </w:p>
    <w:bookmarkEnd w:id="1603"/>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604" w:name="_CRTable6_4_2_5_31"/>
      <w:r w:rsidRPr="00990B12">
        <w:t xml:space="preserve">Table </w:t>
      </w:r>
      <w:bookmarkEnd w:id="1604"/>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t>F_center refers to the center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605" w:name="_CRFigure6_4_2_5_31"/>
      <w:r w:rsidRPr="00990B12">
        <w:t xml:space="preserve">Figure </w:t>
      </w:r>
      <w:bookmarkEnd w:id="1605"/>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606" w:name="_Toc27478068"/>
      <w:bookmarkStart w:id="1607" w:name="_Toc36226761"/>
      <w:bookmarkStart w:id="1608" w:name="_Toc44324046"/>
      <w:bookmarkStart w:id="1609" w:name="_Toc52990239"/>
      <w:bookmarkStart w:id="1610" w:name="_Toc60823438"/>
      <w:bookmarkStart w:id="1611" w:name="_Toc60825360"/>
      <w:bookmarkStart w:id="1612" w:name="_CR6_4_2_5_4"/>
      <w:r w:rsidRPr="00990B12">
        <w:t>6.4.2.5.4</w:t>
      </w:r>
      <w:r w:rsidRPr="00990B12">
        <w:tab/>
        <w:t>Test description</w:t>
      </w:r>
      <w:bookmarkEnd w:id="1606"/>
      <w:bookmarkEnd w:id="1607"/>
      <w:bookmarkEnd w:id="1608"/>
      <w:bookmarkEnd w:id="1609"/>
      <w:bookmarkEnd w:id="1610"/>
      <w:bookmarkEnd w:id="1611"/>
    </w:p>
    <w:p w14:paraId="701BA247" w14:textId="77777777" w:rsidR="008A1314" w:rsidRPr="00990B12" w:rsidRDefault="008A1314" w:rsidP="008A1314">
      <w:pPr>
        <w:pStyle w:val="H6"/>
      </w:pPr>
      <w:bookmarkStart w:id="1613" w:name="_CR6_4_2_5_4_1"/>
      <w:bookmarkEnd w:id="1612"/>
      <w:r w:rsidRPr="00990B12">
        <w:t>6.4.2.5.4.1</w:t>
      </w:r>
      <w:r w:rsidRPr="00990B12">
        <w:tab/>
        <w:t>Initial condition</w:t>
      </w:r>
    </w:p>
    <w:bookmarkEnd w:id="1613"/>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614" w:name="_CRTable6_4_2_5_4_11"/>
      <w:r w:rsidRPr="00990B12">
        <w:t xml:space="preserve">Table </w:t>
      </w:r>
      <w:bookmarkEnd w:id="1614"/>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Low range, Mid range, High range</w:t>
            </w:r>
          </w:p>
        </w:tc>
      </w:tr>
      <w:tr w:rsidR="008A1314" w:rsidRPr="00990B12" w14:paraId="2C7531BB" w14:textId="77777777" w:rsidTr="00C01212">
        <w:tc>
          <w:tcPr>
            <w:tcW w:w="2349" w:type="pct"/>
            <w:gridSpan w:val="2"/>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tcPr>
          <w:p w14:paraId="78B91ACC" w14:textId="77777777" w:rsidR="008A1314" w:rsidRPr="00990B12" w:rsidRDefault="008A1314" w:rsidP="00C01212">
            <w:pPr>
              <w:pStyle w:val="TAH"/>
              <w:rPr>
                <w:lang w:eastAsia="zh-CN"/>
              </w:rPr>
            </w:pPr>
          </w:p>
        </w:tc>
        <w:tc>
          <w:tcPr>
            <w:tcW w:w="1835" w:type="pct"/>
            <w:tcBorders>
              <w:bottom w:val="nil"/>
            </w:tcBorders>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tcPr>
          <w:p w14:paraId="10374D28" w14:textId="77777777" w:rsidR="008A1314" w:rsidRPr="00990B12" w:rsidRDefault="008A1314" w:rsidP="00C01212">
            <w:pPr>
              <w:pStyle w:val="TAC"/>
            </w:pPr>
          </w:p>
        </w:tc>
        <w:tc>
          <w:tcPr>
            <w:tcW w:w="1835" w:type="pct"/>
            <w:tcBorders>
              <w:top w:val="nil"/>
              <w:bottom w:val="nil"/>
            </w:tcBorders>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615" w:name="_CR6_4_2_5_4_2"/>
      <w:r w:rsidRPr="00990B12">
        <w:t>6.4.2.5.4.2</w:t>
      </w:r>
      <w:r w:rsidRPr="00990B12">
        <w:tab/>
        <w:t>Test procedure</w:t>
      </w:r>
    </w:p>
    <w:bookmarkEnd w:id="1615"/>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616" w:name="_CR6_4_2_5_4_3"/>
      <w:r w:rsidRPr="00990B12">
        <w:t>6.4.2.5.4.3</w:t>
      </w:r>
      <w:r w:rsidRPr="00990B12">
        <w:tab/>
      </w:r>
      <w:r w:rsidRPr="00990B12">
        <w:rPr>
          <w:snapToGrid w:val="0"/>
        </w:rPr>
        <w:t>Message contents</w:t>
      </w:r>
    </w:p>
    <w:bookmarkEnd w:id="1616"/>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617" w:name="_CRTable6_4_2_5_4_31"/>
      <w:r w:rsidRPr="00990B12">
        <w:t xml:space="preserve">Table </w:t>
      </w:r>
      <w:bookmarkEnd w:id="1617"/>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nPUSCH-Identity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sequenceGroupHopping</w:t>
            </w:r>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sequenceHopping</w:t>
            </w:r>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618" w:name="OLE_LINK22"/>
            <w:r w:rsidRPr="00990B12">
              <w:t>dmrs-UplinkTransformPrecoding-r16</w:t>
            </w:r>
            <w:bookmarkEnd w:id="1618"/>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619" w:name="_Toc27478069"/>
      <w:bookmarkStart w:id="1620" w:name="_Toc36226762"/>
      <w:bookmarkStart w:id="1621" w:name="_Toc44324047"/>
      <w:bookmarkStart w:id="1622" w:name="_Toc52990240"/>
      <w:bookmarkStart w:id="1623" w:name="_Toc60823439"/>
      <w:bookmarkStart w:id="1624" w:name="_Toc60825361"/>
      <w:bookmarkStart w:id="1625" w:name="_CR6_4_2_5_5"/>
      <w:r w:rsidRPr="00990B12">
        <w:t>6.4.2.5.5</w:t>
      </w:r>
      <w:r w:rsidRPr="00990B12">
        <w:tab/>
        <w:t>Test requirement</w:t>
      </w:r>
      <w:bookmarkEnd w:id="1619"/>
      <w:bookmarkEnd w:id="1620"/>
      <w:bookmarkEnd w:id="1621"/>
      <w:bookmarkEnd w:id="1622"/>
      <w:bookmarkEnd w:id="1623"/>
      <w:bookmarkEnd w:id="1624"/>
    </w:p>
    <w:bookmarkEnd w:id="1625"/>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626" w:name="_CRTable6_4_2_5_51"/>
      <w:r w:rsidRPr="00990B12">
        <w:t xml:space="preserve">Table </w:t>
      </w:r>
      <w:bookmarkEnd w:id="1626"/>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t>F_center refers to the center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627" w:name="_CRFigure6_4_2_5_51"/>
      <w:r w:rsidRPr="00990B12">
        <w:t xml:space="preserve">Figure </w:t>
      </w:r>
      <w:bookmarkEnd w:id="1627"/>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5pt;height:19.5pt" o:ole="">
            <v:imagedata r:id="rId67" o:title=""/>
          </v:shape>
          <o:OLEObject Type="Embed" ProgID="Equation.DSMT4" ShapeID="_x0000_i1051" DrawAspect="Content" ObjectID="_1821241867" r:id="rId68"/>
        </w:object>
      </w:r>
    </w:p>
    <w:p w14:paraId="14E41EB1" w14:textId="77777777" w:rsidR="008A1314" w:rsidRPr="00990B12" w:rsidRDefault="008A1314" w:rsidP="008A1314">
      <w:pPr>
        <w:pStyle w:val="EQ"/>
      </w:pPr>
      <w:r w:rsidRPr="00990B12">
        <w:object w:dxaOrig="3739" w:dyaOrig="360" w14:anchorId="43482C6F">
          <v:shape id="_x0000_i1052" type="#_x0000_t75" style="width:190pt;height:19.5pt" o:ole="">
            <v:imagedata r:id="rId69" o:title=""/>
          </v:shape>
          <o:OLEObject Type="Embed" ProgID="Equation.DSMT4" ShapeID="_x0000_i1052" DrawAspect="Content" ObjectID="_1821241868" r:id="rId70"/>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628" w:name="_CR6_5"/>
      <w:bookmarkStart w:id="1629" w:name="_Toc210629080"/>
      <w:bookmarkEnd w:id="1628"/>
      <w:r w:rsidRPr="00990B12">
        <w:t>6.5</w:t>
      </w:r>
      <w:r w:rsidRPr="00990B12">
        <w:tab/>
        <w:t>Output RF spectrum emissions</w:t>
      </w:r>
      <w:bookmarkEnd w:id="1301"/>
      <w:bookmarkEnd w:id="1302"/>
      <w:bookmarkEnd w:id="1303"/>
      <w:bookmarkEnd w:id="1304"/>
      <w:bookmarkEnd w:id="1305"/>
      <w:bookmarkEnd w:id="1629"/>
    </w:p>
    <w:p w14:paraId="08C010C3" w14:textId="77777777" w:rsidR="0079403E" w:rsidRPr="00990B12" w:rsidRDefault="0079403E" w:rsidP="0079403E">
      <w:pPr>
        <w:pStyle w:val="Heading3"/>
      </w:pPr>
      <w:bookmarkStart w:id="1630" w:name="_CR6_5_0"/>
      <w:bookmarkStart w:id="1631" w:name="_Toc76020255"/>
      <w:bookmarkStart w:id="1632" w:name="_Toc83720738"/>
      <w:bookmarkStart w:id="1633" w:name="_Toc210629081"/>
      <w:bookmarkEnd w:id="1630"/>
      <w:r w:rsidRPr="00990B12">
        <w:t>6.5.0</w:t>
      </w:r>
      <w:r w:rsidRPr="00990B12">
        <w:tab/>
        <w:t>General</w:t>
      </w:r>
      <w:bookmarkEnd w:id="1631"/>
      <w:bookmarkEnd w:id="1632"/>
      <w:bookmarkEnd w:id="1633"/>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634" w:name="_MON_1577445060"/>
    <w:bookmarkEnd w:id="1634"/>
    <w:p w14:paraId="2CAC784C" w14:textId="77777777" w:rsidR="0079403E" w:rsidRPr="00990B12" w:rsidRDefault="0079403E" w:rsidP="0079403E">
      <w:pPr>
        <w:pStyle w:val="TH"/>
      </w:pPr>
      <w:r w:rsidRPr="00990B12">
        <w:object w:dxaOrig="9641" w:dyaOrig="3420" w14:anchorId="323A7C51">
          <v:shape id="_x0000_i1053" type="#_x0000_t75" style="width:481.5pt;height:171.5pt" o:ole="">
            <v:imagedata r:id="rId71" o:title=""/>
          </v:shape>
          <o:OLEObject Type="Embed" ProgID="Word.Document.8" ShapeID="_x0000_i1053" DrawAspect="Content" ObjectID="_1821241869" r:id="rId72">
            <o:FieldCodes>\s</o:FieldCodes>
          </o:OLEObject>
        </w:object>
      </w:r>
    </w:p>
    <w:p w14:paraId="6F8FBBF8" w14:textId="77777777" w:rsidR="0079403E" w:rsidRPr="00990B12" w:rsidRDefault="0079403E" w:rsidP="0079403E">
      <w:pPr>
        <w:pStyle w:val="TF"/>
      </w:pPr>
      <w:bookmarkStart w:id="1635" w:name="_CRFigure6_5_01"/>
      <w:r w:rsidRPr="00990B12">
        <w:t xml:space="preserve">Figure </w:t>
      </w:r>
      <w:bookmarkEnd w:id="1635"/>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636" w:name="_CR6_5_1"/>
      <w:bookmarkStart w:id="1637" w:name="_Toc104122524"/>
      <w:bookmarkStart w:id="1638" w:name="_Toc104205475"/>
      <w:bookmarkStart w:id="1639" w:name="_Toc104206682"/>
      <w:bookmarkStart w:id="1640" w:name="_Toc104503642"/>
      <w:bookmarkStart w:id="1641" w:name="_Toc106127573"/>
      <w:bookmarkStart w:id="1642" w:name="_Toc123057938"/>
      <w:bookmarkStart w:id="1643" w:name="_Toc124255233"/>
      <w:bookmarkStart w:id="1644" w:name="_Toc124255424"/>
      <w:bookmarkStart w:id="1645" w:name="_Toc124255561"/>
      <w:bookmarkStart w:id="1646" w:name="_Toc137543597"/>
      <w:bookmarkStart w:id="1647" w:name="_Toc210629082"/>
      <w:bookmarkEnd w:id="1636"/>
      <w:r w:rsidRPr="00990B12">
        <w:t>6.5.1</w:t>
      </w:r>
      <w:r w:rsidRPr="00990B12">
        <w:tab/>
      </w:r>
      <w:bookmarkStart w:id="1648" w:name="_Toc97562297"/>
      <w:r w:rsidRPr="00990B12">
        <w:t>Occupied bandwidth</w:t>
      </w:r>
      <w:bookmarkEnd w:id="1637"/>
      <w:bookmarkEnd w:id="1638"/>
      <w:bookmarkEnd w:id="1639"/>
      <w:bookmarkEnd w:id="1640"/>
      <w:bookmarkEnd w:id="1641"/>
      <w:bookmarkEnd w:id="1642"/>
      <w:bookmarkEnd w:id="1643"/>
      <w:bookmarkEnd w:id="1644"/>
      <w:bookmarkEnd w:id="1645"/>
      <w:bookmarkEnd w:id="1646"/>
      <w:bookmarkEnd w:id="1647"/>
      <w:bookmarkEnd w:id="1648"/>
    </w:p>
    <w:p w14:paraId="46EA95FD" w14:textId="77777777" w:rsidR="0079403E" w:rsidRPr="00990B12" w:rsidRDefault="0079403E" w:rsidP="0079403E">
      <w:pPr>
        <w:pStyle w:val="H6"/>
      </w:pPr>
      <w:bookmarkStart w:id="1649" w:name="_Toc27478151"/>
      <w:bookmarkStart w:id="1650" w:name="_Toc36226863"/>
      <w:bookmarkStart w:id="1651" w:name="_Toc44324148"/>
      <w:bookmarkStart w:id="1652" w:name="_Toc52990342"/>
      <w:bookmarkStart w:id="1653" w:name="_Toc60823541"/>
      <w:bookmarkStart w:id="1654" w:name="_Toc60825463"/>
      <w:bookmarkStart w:id="1655" w:name="_CR6_5_1_1"/>
      <w:r w:rsidRPr="00990B12">
        <w:t>6.5.1.1</w:t>
      </w:r>
      <w:r w:rsidRPr="00990B12">
        <w:tab/>
        <w:t>Test purpose</w:t>
      </w:r>
      <w:bookmarkEnd w:id="1649"/>
      <w:bookmarkEnd w:id="1650"/>
      <w:bookmarkEnd w:id="1651"/>
      <w:bookmarkEnd w:id="1652"/>
      <w:bookmarkEnd w:id="1653"/>
      <w:bookmarkEnd w:id="1654"/>
    </w:p>
    <w:bookmarkEnd w:id="1655"/>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656" w:name="_Toc27478152"/>
      <w:bookmarkStart w:id="1657" w:name="_Toc36226864"/>
      <w:bookmarkStart w:id="1658" w:name="_Toc44324149"/>
      <w:bookmarkStart w:id="1659" w:name="_Toc52990343"/>
      <w:bookmarkStart w:id="1660" w:name="_Toc60823542"/>
      <w:bookmarkStart w:id="1661" w:name="_Toc60825464"/>
      <w:bookmarkStart w:id="1662" w:name="_CR6_5_1_2"/>
      <w:r w:rsidRPr="00990B12">
        <w:t>6.5.1.2</w:t>
      </w:r>
      <w:r w:rsidRPr="00990B12">
        <w:tab/>
        <w:t>Test applicability</w:t>
      </w:r>
      <w:bookmarkEnd w:id="1656"/>
      <w:bookmarkEnd w:id="1657"/>
      <w:bookmarkEnd w:id="1658"/>
      <w:bookmarkEnd w:id="1659"/>
      <w:bookmarkEnd w:id="1660"/>
      <w:bookmarkEnd w:id="1661"/>
    </w:p>
    <w:bookmarkEnd w:id="1662"/>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663" w:name="_Toc27478153"/>
      <w:bookmarkStart w:id="1664" w:name="_Toc36226865"/>
      <w:bookmarkStart w:id="1665" w:name="_Toc44324150"/>
      <w:bookmarkStart w:id="1666" w:name="_Toc52990344"/>
      <w:bookmarkStart w:id="1667" w:name="_Toc60823543"/>
      <w:bookmarkStart w:id="1668" w:name="_Toc60825465"/>
      <w:bookmarkStart w:id="1669" w:name="_CR6_5_1_3"/>
      <w:r w:rsidRPr="00990B12">
        <w:t>6.5.1.3</w:t>
      </w:r>
      <w:r w:rsidRPr="00990B12">
        <w:tab/>
        <w:t>Minimum conformance requirements</w:t>
      </w:r>
      <w:bookmarkEnd w:id="1663"/>
      <w:bookmarkEnd w:id="1664"/>
      <w:bookmarkEnd w:id="1665"/>
      <w:bookmarkEnd w:id="1666"/>
      <w:bookmarkEnd w:id="1667"/>
      <w:bookmarkEnd w:id="1668"/>
    </w:p>
    <w:bookmarkEnd w:id="1669"/>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670" w:name="_CRTable6_5_1_31"/>
      <w:r w:rsidRPr="00990B12">
        <w:t xml:space="preserve">Table </w:t>
      </w:r>
      <w:bookmarkEnd w:id="1670"/>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tcPr>
          <w:p w14:paraId="471CADFC" w14:textId="77777777" w:rsidR="0079403E" w:rsidRPr="00990B12" w:rsidRDefault="0079403E" w:rsidP="00C01212">
            <w:pPr>
              <w:pStyle w:val="TAH"/>
            </w:pPr>
          </w:p>
        </w:tc>
        <w:tc>
          <w:tcPr>
            <w:tcW w:w="0" w:type="auto"/>
          </w:tcPr>
          <w:p w14:paraId="324B6A53" w14:textId="77777777" w:rsidR="0079403E" w:rsidRPr="00990B12" w:rsidRDefault="0079403E" w:rsidP="00C01212">
            <w:pPr>
              <w:pStyle w:val="TAH"/>
            </w:pPr>
            <w:r w:rsidRPr="00990B12">
              <w:t>5, 10, 15, 20</w:t>
            </w:r>
          </w:p>
        </w:tc>
      </w:tr>
      <w:tr w:rsidR="0079403E" w:rsidRPr="00990B12" w14:paraId="274A5831" w14:textId="77777777" w:rsidTr="00C01212">
        <w:trPr>
          <w:trHeight w:val="187"/>
          <w:jc w:val="center"/>
        </w:trPr>
        <w:tc>
          <w:tcPr>
            <w:tcW w:w="0" w:type="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671" w:name="_Toc27478154"/>
      <w:bookmarkStart w:id="1672" w:name="_Toc36226866"/>
      <w:bookmarkStart w:id="1673" w:name="_Toc44324151"/>
      <w:bookmarkStart w:id="1674" w:name="_Toc52990345"/>
      <w:bookmarkStart w:id="1675" w:name="_Toc60823544"/>
      <w:bookmarkStart w:id="1676" w:name="_Toc60825466"/>
      <w:bookmarkStart w:id="1677" w:name="_CR6_5_1_4"/>
      <w:r w:rsidRPr="00990B12">
        <w:t>6.5.1.4</w:t>
      </w:r>
      <w:r w:rsidRPr="00990B12">
        <w:tab/>
        <w:t>Test description</w:t>
      </w:r>
      <w:bookmarkEnd w:id="1671"/>
      <w:bookmarkEnd w:id="1672"/>
      <w:bookmarkEnd w:id="1673"/>
      <w:bookmarkEnd w:id="1674"/>
      <w:bookmarkEnd w:id="1675"/>
      <w:bookmarkEnd w:id="1676"/>
    </w:p>
    <w:p w14:paraId="1503129C" w14:textId="77777777" w:rsidR="0079403E" w:rsidRPr="00990B12" w:rsidRDefault="0079403E" w:rsidP="0079403E">
      <w:pPr>
        <w:pStyle w:val="H6"/>
      </w:pPr>
      <w:bookmarkStart w:id="1678" w:name="_Toc27478155"/>
      <w:bookmarkStart w:id="1679" w:name="_Toc36226867"/>
      <w:bookmarkStart w:id="1680" w:name="_Toc44324152"/>
      <w:bookmarkStart w:id="1681" w:name="_Toc52990346"/>
      <w:bookmarkStart w:id="1682" w:name="_Toc60823545"/>
      <w:bookmarkStart w:id="1683" w:name="_Toc60825467"/>
      <w:bookmarkStart w:id="1684" w:name="_CR6_5_1_4_1"/>
      <w:bookmarkEnd w:id="1677"/>
      <w:r w:rsidRPr="00990B12">
        <w:t>6.5.1.4.1</w:t>
      </w:r>
      <w:r w:rsidRPr="00990B12">
        <w:tab/>
        <w:t>Initial conditions</w:t>
      </w:r>
      <w:bookmarkEnd w:id="1678"/>
      <w:bookmarkEnd w:id="1679"/>
      <w:bookmarkEnd w:id="1680"/>
      <w:bookmarkEnd w:id="1681"/>
      <w:bookmarkEnd w:id="1682"/>
      <w:bookmarkEnd w:id="1683"/>
    </w:p>
    <w:bookmarkEnd w:id="1684"/>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685" w:name="_CRTable6_5_1_4_11"/>
      <w:r w:rsidRPr="00990B12">
        <w:t xml:space="preserve">Table </w:t>
      </w:r>
      <w:bookmarkEnd w:id="1685"/>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r w:rsidRPr="00990B12">
              <w:rPr>
                <w:lang w:eastAsia="zh-CN"/>
              </w:rPr>
              <w:t>Mid range</w:t>
            </w:r>
          </w:p>
        </w:tc>
      </w:tr>
      <w:tr w:rsidR="0079403E" w:rsidRPr="00990B12" w14:paraId="0E5CAE1C" w14:textId="77777777" w:rsidTr="00C01212">
        <w:tc>
          <w:tcPr>
            <w:tcW w:w="2189" w:type="pct"/>
            <w:gridSpan w:val="2"/>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tcPr>
          <w:p w14:paraId="5B5F33BE" w14:textId="77777777" w:rsidR="0079403E" w:rsidRPr="00990B12" w:rsidRDefault="0079403E" w:rsidP="00C01212">
            <w:pPr>
              <w:pStyle w:val="TAH"/>
              <w:jc w:val="left"/>
              <w:rPr>
                <w:lang w:eastAsia="zh-CN"/>
              </w:rPr>
            </w:pPr>
          </w:p>
        </w:tc>
        <w:tc>
          <w:tcPr>
            <w:tcW w:w="1676" w:type="pct"/>
            <w:vMerge w:val="restart"/>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tcPr>
          <w:p w14:paraId="6974452D" w14:textId="77777777" w:rsidR="0079403E" w:rsidRPr="00990B12" w:rsidRDefault="0079403E" w:rsidP="00C01212">
            <w:pPr>
              <w:pStyle w:val="TAC"/>
              <w:jc w:val="left"/>
            </w:pPr>
            <w:r w:rsidRPr="00990B12">
              <w:t>1</w:t>
            </w:r>
          </w:p>
        </w:tc>
        <w:tc>
          <w:tcPr>
            <w:tcW w:w="1676" w:type="pct"/>
            <w:vMerge/>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tcPr>
          <w:p w14:paraId="06270588" w14:textId="77777777" w:rsidR="0079403E" w:rsidRPr="00990B12" w:rsidRDefault="0079403E" w:rsidP="00C01212">
            <w:pPr>
              <w:pStyle w:val="TAC"/>
              <w:jc w:val="left"/>
            </w:pPr>
            <w:r w:rsidRPr="00990B12">
              <w:t>Outer_full</w:t>
            </w:r>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686" w:name="_Toc27478156"/>
      <w:bookmarkStart w:id="1687" w:name="_Toc36226868"/>
      <w:bookmarkStart w:id="1688" w:name="_Toc44324153"/>
      <w:bookmarkStart w:id="1689" w:name="_Toc52990347"/>
      <w:bookmarkStart w:id="1690" w:name="_Toc60823546"/>
      <w:bookmarkStart w:id="1691" w:name="_Toc60825468"/>
      <w:bookmarkStart w:id="1692" w:name="_CR6_5_1_4_2"/>
      <w:r w:rsidRPr="00990B12">
        <w:t>6.5.1.4.2</w:t>
      </w:r>
      <w:r w:rsidRPr="00990B12">
        <w:tab/>
        <w:t>Test procedure</w:t>
      </w:r>
      <w:bookmarkEnd w:id="1686"/>
      <w:bookmarkEnd w:id="1687"/>
      <w:bookmarkEnd w:id="1688"/>
      <w:bookmarkEnd w:id="1689"/>
      <w:bookmarkEnd w:id="1690"/>
      <w:bookmarkEnd w:id="1691"/>
    </w:p>
    <w:bookmarkEnd w:id="1692"/>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693" w:name="_Toc27478157"/>
      <w:bookmarkStart w:id="1694" w:name="_Toc36226869"/>
      <w:bookmarkStart w:id="1695" w:name="_Toc44324154"/>
      <w:bookmarkStart w:id="1696" w:name="_Toc52990348"/>
      <w:bookmarkStart w:id="1697" w:name="_Toc60823547"/>
      <w:bookmarkStart w:id="1698" w:name="_Toc60825469"/>
      <w:bookmarkStart w:id="1699" w:name="_CR6_5_1_4_3"/>
      <w:r w:rsidRPr="00990B12">
        <w:t>6.5.1.4.3</w:t>
      </w:r>
      <w:r w:rsidRPr="00990B12">
        <w:tab/>
        <w:t>Message contents</w:t>
      </w:r>
      <w:bookmarkEnd w:id="1693"/>
      <w:bookmarkEnd w:id="1694"/>
      <w:bookmarkEnd w:id="1695"/>
      <w:bookmarkEnd w:id="1696"/>
      <w:bookmarkEnd w:id="1697"/>
      <w:bookmarkEnd w:id="1698"/>
    </w:p>
    <w:bookmarkEnd w:id="1699"/>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700" w:name="_Toc27478158"/>
      <w:bookmarkStart w:id="1701" w:name="_Toc36226870"/>
      <w:bookmarkStart w:id="1702" w:name="_Toc44324155"/>
      <w:bookmarkStart w:id="1703" w:name="_Toc52990349"/>
      <w:bookmarkStart w:id="1704" w:name="_Toc60823548"/>
      <w:bookmarkStart w:id="1705" w:name="_Toc60825470"/>
      <w:bookmarkStart w:id="1706" w:name="_CR6_5_1_5"/>
      <w:r w:rsidRPr="00990B12">
        <w:t>6.5.1.5</w:t>
      </w:r>
      <w:r w:rsidRPr="00990B12">
        <w:tab/>
        <w:t>Test requirement</w:t>
      </w:r>
      <w:bookmarkEnd w:id="1700"/>
      <w:bookmarkEnd w:id="1701"/>
      <w:bookmarkEnd w:id="1702"/>
      <w:bookmarkEnd w:id="1703"/>
      <w:bookmarkEnd w:id="1704"/>
      <w:bookmarkEnd w:id="1705"/>
    </w:p>
    <w:bookmarkEnd w:id="1706"/>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707" w:name="_CRTable6_5_1_51"/>
      <w:r w:rsidRPr="00990B12">
        <w:t xml:space="preserve">Table </w:t>
      </w:r>
      <w:bookmarkEnd w:id="1707"/>
      <w:r w:rsidRPr="00990B12">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990B12"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tcPr>
          <w:p w14:paraId="684371C5" w14:textId="77777777" w:rsidR="0079403E" w:rsidRPr="00990B12"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vAlign w:val="center"/>
          </w:tcPr>
          <w:p w14:paraId="7E707026" w14:textId="77777777" w:rsidR="0079403E" w:rsidRPr="00990B12" w:rsidRDefault="0079403E" w:rsidP="00C01212">
            <w:pPr>
              <w:pStyle w:val="TAH"/>
              <w:jc w:val="left"/>
              <w:rPr>
                <w:lang w:eastAsia="zh-CN"/>
              </w:rPr>
            </w:pPr>
            <w:r w:rsidRPr="00990B12">
              <w:rPr>
                <w:rFonts w:cs="Arial"/>
              </w:rPr>
              <w:t>NR NTN satellite channel bandwidth</w:t>
            </w:r>
          </w:p>
        </w:tc>
      </w:tr>
      <w:tr w:rsidR="0079403E" w:rsidRPr="00990B12"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0F7B2111" w14:textId="77777777" w:rsidR="0079403E" w:rsidRPr="00990B12" w:rsidRDefault="0079403E" w:rsidP="00C01212">
            <w:pPr>
              <w:pStyle w:val="TAH"/>
              <w:jc w:val="left"/>
              <w:rPr>
                <w:lang w:eastAsia="zh-CN"/>
              </w:rPr>
            </w:pPr>
            <w:r w:rsidRPr="00990B12">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vAlign w:val="center"/>
            <w:hideMark/>
          </w:tcPr>
          <w:p w14:paraId="01B043C6" w14:textId="77777777" w:rsidR="0079403E" w:rsidRPr="00990B12" w:rsidRDefault="0079403E" w:rsidP="00C01212">
            <w:pPr>
              <w:pStyle w:val="TAH"/>
              <w:jc w:val="left"/>
              <w:rPr>
                <w:lang w:eastAsia="zh-CN"/>
              </w:rPr>
            </w:pPr>
            <w:r w:rsidRPr="00990B12">
              <w:rPr>
                <w:lang w:eastAsia="zh-CN"/>
              </w:rPr>
              <w:t>5 MHz</w:t>
            </w:r>
          </w:p>
        </w:tc>
        <w:tc>
          <w:tcPr>
            <w:tcW w:w="969" w:type="pct"/>
            <w:tcBorders>
              <w:top w:val="single" w:sz="4" w:space="0" w:color="auto"/>
              <w:left w:val="single" w:sz="4" w:space="0" w:color="auto"/>
              <w:bottom w:val="single" w:sz="4" w:space="0" w:color="auto"/>
              <w:right w:val="single" w:sz="4" w:space="0" w:color="auto"/>
            </w:tcBorders>
            <w:vAlign w:val="center"/>
            <w:hideMark/>
          </w:tcPr>
          <w:p w14:paraId="6224B80D" w14:textId="77777777" w:rsidR="0079403E" w:rsidRPr="00990B12" w:rsidRDefault="0079403E" w:rsidP="00C01212">
            <w:pPr>
              <w:pStyle w:val="TAH"/>
              <w:jc w:val="left"/>
              <w:rPr>
                <w:lang w:eastAsia="zh-CN"/>
              </w:rPr>
            </w:pPr>
            <w:r w:rsidRPr="00990B12">
              <w:rPr>
                <w:lang w:eastAsia="zh-CN"/>
              </w:rPr>
              <w:t>10 MHz</w:t>
            </w:r>
          </w:p>
        </w:tc>
        <w:tc>
          <w:tcPr>
            <w:tcW w:w="967" w:type="pct"/>
            <w:tcBorders>
              <w:top w:val="single" w:sz="4" w:space="0" w:color="auto"/>
              <w:left w:val="single" w:sz="4" w:space="0" w:color="auto"/>
              <w:bottom w:val="single" w:sz="4" w:space="0" w:color="auto"/>
              <w:right w:val="single" w:sz="4" w:space="0" w:color="auto"/>
            </w:tcBorders>
            <w:vAlign w:val="center"/>
            <w:hideMark/>
          </w:tcPr>
          <w:p w14:paraId="35B5C29C" w14:textId="77777777" w:rsidR="0079403E" w:rsidRPr="00990B12" w:rsidRDefault="0079403E" w:rsidP="00C01212">
            <w:pPr>
              <w:pStyle w:val="TAH"/>
              <w:jc w:val="left"/>
              <w:rPr>
                <w:lang w:eastAsia="zh-CN"/>
              </w:rPr>
            </w:pPr>
            <w:r w:rsidRPr="00990B12">
              <w:rPr>
                <w:lang w:eastAsia="zh-CN"/>
              </w:rPr>
              <w:t>15 MHz</w:t>
            </w:r>
          </w:p>
        </w:tc>
        <w:tc>
          <w:tcPr>
            <w:tcW w:w="971" w:type="pct"/>
            <w:tcBorders>
              <w:top w:val="single" w:sz="4" w:space="0" w:color="auto"/>
              <w:left w:val="single" w:sz="4" w:space="0" w:color="auto"/>
              <w:bottom w:val="single" w:sz="4" w:space="0" w:color="auto"/>
              <w:right w:val="single" w:sz="4" w:space="0" w:color="auto"/>
            </w:tcBorders>
            <w:vAlign w:val="center"/>
            <w:hideMark/>
          </w:tcPr>
          <w:p w14:paraId="18F7BD21" w14:textId="77777777" w:rsidR="0079403E" w:rsidRPr="00990B12" w:rsidRDefault="0079403E" w:rsidP="00C01212">
            <w:pPr>
              <w:pStyle w:val="TAH"/>
              <w:jc w:val="left"/>
              <w:rPr>
                <w:lang w:eastAsia="zh-CN"/>
              </w:rPr>
            </w:pPr>
            <w:r w:rsidRPr="00990B12">
              <w:rPr>
                <w:lang w:eastAsia="zh-CN"/>
              </w:rPr>
              <w:t>20 MHz</w:t>
            </w:r>
          </w:p>
        </w:tc>
      </w:tr>
      <w:tr w:rsidR="0079403E" w:rsidRPr="00990B12"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16F49029" w14:textId="77777777" w:rsidR="0079403E" w:rsidRPr="00990B12" w:rsidRDefault="0079403E" w:rsidP="00C01212">
            <w:pPr>
              <w:pStyle w:val="TAC"/>
              <w:jc w:val="left"/>
              <w:rPr>
                <w:lang w:eastAsia="zh-CN"/>
              </w:rPr>
            </w:pPr>
            <w:r w:rsidRPr="00990B12">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vAlign w:val="center"/>
            <w:hideMark/>
          </w:tcPr>
          <w:p w14:paraId="3F4B217A" w14:textId="77777777" w:rsidR="0079403E" w:rsidRPr="00990B12" w:rsidRDefault="0079403E" w:rsidP="00C01212">
            <w:pPr>
              <w:pStyle w:val="TAC"/>
              <w:rPr>
                <w:lang w:eastAsia="zh-CN"/>
              </w:rPr>
            </w:pPr>
            <w:r w:rsidRPr="00990B12">
              <w:rPr>
                <w:lang w:eastAsia="zh-CN"/>
              </w:rPr>
              <w:t>5</w:t>
            </w:r>
          </w:p>
        </w:tc>
        <w:tc>
          <w:tcPr>
            <w:tcW w:w="969" w:type="pct"/>
            <w:tcBorders>
              <w:top w:val="single" w:sz="4" w:space="0" w:color="auto"/>
              <w:left w:val="single" w:sz="4" w:space="0" w:color="auto"/>
              <w:bottom w:val="single" w:sz="4" w:space="0" w:color="auto"/>
              <w:right w:val="single" w:sz="4" w:space="0" w:color="auto"/>
            </w:tcBorders>
            <w:vAlign w:val="center"/>
            <w:hideMark/>
          </w:tcPr>
          <w:p w14:paraId="40502215" w14:textId="77777777" w:rsidR="0079403E" w:rsidRPr="00990B12" w:rsidRDefault="0079403E" w:rsidP="00C01212">
            <w:pPr>
              <w:pStyle w:val="TAC"/>
              <w:rPr>
                <w:lang w:eastAsia="zh-CN"/>
              </w:rPr>
            </w:pPr>
            <w:r w:rsidRPr="00990B12">
              <w:rPr>
                <w:lang w:eastAsia="zh-CN"/>
              </w:rPr>
              <w:t>10</w:t>
            </w:r>
          </w:p>
        </w:tc>
        <w:tc>
          <w:tcPr>
            <w:tcW w:w="967" w:type="pct"/>
            <w:tcBorders>
              <w:top w:val="single" w:sz="4" w:space="0" w:color="auto"/>
              <w:left w:val="single" w:sz="4" w:space="0" w:color="auto"/>
              <w:bottom w:val="single" w:sz="4" w:space="0" w:color="auto"/>
              <w:right w:val="single" w:sz="4" w:space="0" w:color="auto"/>
            </w:tcBorders>
            <w:vAlign w:val="center"/>
            <w:hideMark/>
          </w:tcPr>
          <w:p w14:paraId="5D385485" w14:textId="77777777" w:rsidR="0079403E" w:rsidRPr="00990B12" w:rsidRDefault="0079403E" w:rsidP="00C01212">
            <w:pPr>
              <w:pStyle w:val="TAC"/>
              <w:rPr>
                <w:lang w:eastAsia="zh-CN"/>
              </w:rPr>
            </w:pPr>
            <w:r w:rsidRPr="00990B12">
              <w:rPr>
                <w:lang w:eastAsia="zh-CN"/>
              </w:rPr>
              <w:t>15</w:t>
            </w:r>
          </w:p>
        </w:tc>
        <w:tc>
          <w:tcPr>
            <w:tcW w:w="971" w:type="pct"/>
            <w:tcBorders>
              <w:top w:val="single" w:sz="4" w:space="0" w:color="auto"/>
              <w:left w:val="single" w:sz="4" w:space="0" w:color="auto"/>
              <w:bottom w:val="single" w:sz="4" w:space="0" w:color="auto"/>
              <w:right w:val="single" w:sz="4" w:space="0" w:color="auto"/>
            </w:tcBorders>
            <w:vAlign w:val="center"/>
            <w:hideMark/>
          </w:tcPr>
          <w:p w14:paraId="550F6ACD" w14:textId="77777777" w:rsidR="0079403E" w:rsidRPr="00990B12" w:rsidRDefault="0079403E" w:rsidP="00C01212">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708" w:name="_CR6_5_2"/>
      <w:bookmarkStart w:id="1709" w:name="_Toc97562298"/>
      <w:bookmarkStart w:id="1710" w:name="_Toc104122525"/>
      <w:bookmarkStart w:id="1711" w:name="_Toc104205476"/>
      <w:bookmarkStart w:id="1712" w:name="_Toc104206683"/>
      <w:bookmarkStart w:id="1713" w:name="_Toc104503643"/>
      <w:bookmarkStart w:id="1714" w:name="_Toc106127574"/>
      <w:bookmarkStart w:id="1715" w:name="_Toc123057939"/>
      <w:bookmarkStart w:id="1716" w:name="_Toc124255234"/>
      <w:bookmarkStart w:id="1717" w:name="_Toc124255425"/>
      <w:bookmarkStart w:id="1718" w:name="_Toc124255562"/>
      <w:bookmarkStart w:id="1719" w:name="_Toc137543598"/>
      <w:bookmarkStart w:id="1720" w:name="_Toc210629083"/>
      <w:bookmarkEnd w:id="1708"/>
      <w:r w:rsidRPr="00990B12">
        <w:t>6.5.2</w:t>
      </w:r>
      <w:r w:rsidRPr="00990B12">
        <w:tab/>
        <w:t>Out of band emission</w:t>
      </w:r>
      <w:bookmarkEnd w:id="1709"/>
      <w:bookmarkEnd w:id="1710"/>
      <w:bookmarkEnd w:id="1711"/>
      <w:bookmarkEnd w:id="1712"/>
      <w:bookmarkEnd w:id="1713"/>
      <w:bookmarkEnd w:id="1714"/>
      <w:bookmarkEnd w:id="1715"/>
      <w:bookmarkEnd w:id="1716"/>
      <w:bookmarkEnd w:id="1717"/>
      <w:bookmarkEnd w:id="1718"/>
      <w:bookmarkEnd w:id="1719"/>
      <w:bookmarkEnd w:id="1720"/>
    </w:p>
    <w:p w14:paraId="5EC97A8B" w14:textId="7E6AB159" w:rsidR="00184D5F" w:rsidRPr="004B6EF9" w:rsidRDefault="000D7434" w:rsidP="00184D5F">
      <w:pPr>
        <w:pStyle w:val="Heading4"/>
      </w:pPr>
      <w:bookmarkStart w:id="1721" w:name="_CR6_5_2_1"/>
      <w:bookmarkStart w:id="1722" w:name="_Toc137543599"/>
      <w:bookmarkStart w:id="1723" w:name="_Toc210629084"/>
      <w:bookmarkEnd w:id="1721"/>
      <w:r w:rsidRPr="00990B12">
        <w:t>6.5.2.1</w:t>
      </w:r>
      <w:r w:rsidRPr="00990B12">
        <w:tab/>
      </w:r>
      <w:bookmarkEnd w:id="1722"/>
      <w:r w:rsidR="00184D5F" w:rsidRPr="004B6EF9">
        <w:t>General</w:t>
      </w:r>
      <w:bookmarkEnd w:id="1723"/>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654EECF" w14:textId="2974FD82" w:rsidR="00B21E34" w:rsidRPr="00990B12" w:rsidRDefault="00184D5F" w:rsidP="00184D5F">
      <w:r w:rsidRPr="004B6E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6ADF3E" w14:textId="77777777" w:rsidR="00C62099" w:rsidRPr="00990B12" w:rsidRDefault="00C62099" w:rsidP="00CD1DFB">
      <w:pPr>
        <w:pStyle w:val="Heading4"/>
      </w:pPr>
      <w:bookmarkStart w:id="1724" w:name="_CR6_5_2_2"/>
      <w:bookmarkStart w:id="1725" w:name="_Toc121817594"/>
      <w:bookmarkStart w:id="1726" w:name="_Toc137543600"/>
      <w:bookmarkStart w:id="1727" w:name="_Toc210629085"/>
      <w:bookmarkEnd w:id="1724"/>
      <w:r w:rsidRPr="00990B12">
        <w:t>6.5.2.2</w:t>
      </w:r>
      <w:r w:rsidRPr="00990B12">
        <w:tab/>
      </w:r>
      <w:bookmarkEnd w:id="1725"/>
      <w:r w:rsidRPr="00990B12">
        <w:t>Spectrum emission mask</w:t>
      </w:r>
      <w:bookmarkEnd w:id="1726"/>
      <w:bookmarkEnd w:id="1727"/>
    </w:p>
    <w:p w14:paraId="0B8A33D1" w14:textId="77777777" w:rsidR="00C62099" w:rsidRPr="00990B12" w:rsidRDefault="00C62099" w:rsidP="0002370F">
      <w:pPr>
        <w:pStyle w:val="Heading5"/>
      </w:pPr>
      <w:bookmarkStart w:id="1728" w:name="_CR6_5_2_2_1"/>
      <w:bookmarkStart w:id="1729" w:name="_Toc210629086"/>
      <w:bookmarkEnd w:id="1728"/>
      <w:r w:rsidRPr="00990B12">
        <w:t>6.5.2.2.1</w:t>
      </w:r>
      <w:r w:rsidRPr="00990B12">
        <w:tab/>
        <w:t>Test purpose</w:t>
      </w:r>
      <w:bookmarkEnd w:id="1729"/>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730" w:name="_CR6_5_2_2_2"/>
      <w:bookmarkStart w:id="1731" w:name="_Toc210629087"/>
      <w:bookmarkEnd w:id="1730"/>
      <w:r w:rsidRPr="00990B12">
        <w:t>6.5.2.2.2</w:t>
      </w:r>
      <w:r w:rsidRPr="00990B12">
        <w:tab/>
        <w:t>Test applicability</w:t>
      </w:r>
      <w:bookmarkEnd w:id="1731"/>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732" w:name="_CR6_5_2_2_3"/>
      <w:bookmarkStart w:id="1733" w:name="_Toc210629088"/>
      <w:bookmarkEnd w:id="1732"/>
      <w:r w:rsidRPr="00990B12">
        <w:t>6.5.2.2.3</w:t>
      </w:r>
      <w:r w:rsidRPr="00990B12">
        <w:tab/>
        <w:t>Minimum conformance requirements</w:t>
      </w:r>
      <w:bookmarkEnd w:id="1733"/>
    </w:p>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734" w:name="_CRTable6_5_2_2_31"/>
      <w:r w:rsidRPr="00990B12">
        <w:rPr>
          <w:rFonts w:eastAsia="DengXian"/>
        </w:rPr>
        <w:t xml:space="preserve">Table </w:t>
      </w:r>
      <w:bookmarkEnd w:id="1734"/>
      <w:r w:rsidRPr="00990B12">
        <w:rPr>
          <w:rFonts w:eastAsia="DengXian"/>
        </w:rPr>
        <w:t>6.5.2.2.3-1</w:t>
      </w:r>
      <w:r w:rsidR="00C62099" w:rsidRPr="00990B12">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990B12" w14:paraId="4139C467" w14:textId="77777777" w:rsidTr="008D0E0E">
        <w:trPr>
          <w:jc w:val="center"/>
        </w:trPr>
        <w:tc>
          <w:tcPr>
            <w:tcW w:w="2407" w:type="dxa"/>
            <w:vMerge w:val="restart"/>
            <w:vAlign w:val="center"/>
          </w:tcPr>
          <w:p w14:paraId="0731391D" w14:textId="77777777" w:rsidR="00C62099" w:rsidRPr="00990B12" w:rsidRDefault="00C62099" w:rsidP="00AE3F12">
            <w:pPr>
              <w:pStyle w:val="TAH"/>
            </w:pPr>
            <w:r w:rsidRPr="00990B12">
              <w:t>Δf</w:t>
            </w:r>
            <w:r w:rsidRPr="00990B12">
              <w:rPr>
                <w:vertAlign w:val="subscript"/>
              </w:rPr>
              <w:t>OOB</w:t>
            </w:r>
          </w:p>
          <w:p w14:paraId="0668BF71" w14:textId="77777777" w:rsidR="00C62099" w:rsidRPr="00990B12" w:rsidRDefault="00C62099" w:rsidP="00AE3F12">
            <w:pPr>
              <w:pStyle w:val="TAH"/>
            </w:pPr>
            <w:r w:rsidRPr="00990B12">
              <w:t>(MHz)</w:t>
            </w:r>
          </w:p>
        </w:tc>
        <w:tc>
          <w:tcPr>
            <w:tcW w:w="4816" w:type="dxa"/>
            <w:gridSpan w:val="2"/>
            <w:vAlign w:val="center"/>
          </w:tcPr>
          <w:p w14:paraId="7B850479" w14:textId="6934825B" w:rsidR="00C62099" w:rsidRPr="00990B12" w:rsidRDefault="00C62099"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39099F87" w14:textId="4086CEEA" w:rsidR="00C62099" w:rsidRPr="00990B12" w:rsidRDefault="00C62099" w:rsidP="00AE3F12">
            <w:pPr>
              <w:pStyle w:val="TAH"/>
            </w:pPr>
            <w:r w:rsidRPr="00990B12">
              <w:t>Measurement</w:t>
            </w:r>
            <w:r w:rsidR="008D0E0E" w:rsidRPr="00990B12">
              <w:t xml:space="preserve"> </w:t>
            </w:r>
            <w:r w:rsidRPr="00990B12">
              <w:t>bandwidth</w:t>
            </w:r>
          </w:p>
        </w:tc>
      </w:tr>
      <w:tr w:rsidR="00C62099" w:rsidRPr="00990B12" w14:paraId="5032D5A2" w14:textId="77777777" w:rsidTr="008D0E0E">
        <w:trPr>
          <w:jc w:val="center"/>
        </w:trPr>
        <w:tc>
          <w:tcPr>
            <w:tcW w:w="2407" w:type="dxa"/>
            <w:vMerge/>
            <w:vAlign w:val="center"/>
          </w:tcPr>
          <w:p w14:paraId="60306C66" w14:textId="77777777" w:rsidR="00C62099" w:rsidRPr="00990B12" w:rsidRDefault="00C62099" w:rsidP="00AE3F12">
            <w:pPr>
              <w:pStyle w:val="TAH"/>
            </w:pPr>
          </w:p>
        </w:tc>
        <w:tc>
          <w:tcPr>
            <w:tcW w:w="2408" w:type="dxa"/>
            <w:vAlign w:val="center"/>
          </w:tcPr>
          <w:p w14:paraId="3CBB5BBF" w14:textId="77777777" w:rsidR="00C62099" w:rsidRPr="00990B12" w:rsidRDefault="00C62099" w:rsidP="00AE3F12">
            <w:pPr>
              <w:pStyle w:val="TAH"/>
            </w:pPr>
            <w:r w:rsidRPr="00990B12">
              <w:t>5</w:t>
            </w:r>
          </w:p>
        </w:tc>
        <w:tc>
          <w:tcPr>
            <w:tcW w:w="2408" w:type="dxa"/>
            <w:vAlign w:val="center"/>
          </w:tcPr>
          <w:p w14:paraId="7ABB8E4B" w14:textId="57C8526B" w:rsidR="00C62099" w:rsidRPr="00990B12" w:rsidRDefault="00C62099"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084EC045" w14:textId="77777777" w:rsidR="00C62099" w:rsidRPr="00990B12" w:rsidRDefault="00C62099" w:rsidP="00AE3F12">
            <w:pPr>
              <w:pStyle w:val="TAH"/>
            </w:pPr>
          </w:p>
        </w:tc>
      </w:tr>
      <w:tr w:rsidR="00C62099" w:rsidRPr="00990B12" w14:paraId="39B839EB" w14:textId="77777777" w:rsidTr="008D0E0E">
        <w:trPr>
          <w:jc w:val="center"/>
        </w:trPr>
        <w:tc>
          <w:tcPr>
            <w:tcW w:w="2407" w:type="dxa"/>
            <w:vAlign w:val="center"/>
          </w:tcPr>
          <w:p w14:paraId="493A7507" w14:textId="40268FB5" w:rsidR="00C62099" w:rsidRPr="00990B12" w:rsidRDefault="00C62099" w:rsidP="00AE3F12">
            <w:pPr>
              <w:pStyle w:val="TAC"/>
            </w:pPr>
            <w:r w:rsidRPr="00990B12">
              <w:t>±</w:t>
            </w:r>
            <w:r w:rsidR="008D0E0E" w:rsidRPr="00990B12">
              <w:t xml:space="preserve"> </w:t>
            </w:r>
            <w:r w:rsidRPr="00990B12">
              <w:t>0-1</w:t>
            </w:r>
          </w:p>
        </w:tc>
        <w:tc>
          <w:tcPr>
            <w:tcW w:w="2408" w:type="dxa"/>
            <w:vAlign w:val="center"/>
          </w:tcPr>
          <w:p w14:paraId="62A86AD4" w14:textId="77777777" w:rsidR="00C62099" w:rsidRPr="00990B12" w:rsidRDefault="00C62099" w:rsidP="00AE3F12">
            <w:pPr>
              <w:pStyle w:val="TAC"/>
            </w:pPr>
            <w:r w:rsidRPr="00990B12">
              <w:t>-13</w:t>
            </w:r>
          </w:p>
        </w:tc>
        <w:tc>
          <w:tcPr>
            <w:tcW w:w="2408" w:type="dxa"/>
            <w:vAlign w:val="center"/>
          </w:tcPr>
          <w:p w14:paraId="72172652" w14:textId="77777777" w:rsidR="00C62099" w:rsidRPr="00990B12" w:rsidRDefault="00C62099" w:rsidP="00AE3F12">
            <w:pPr>
              <w:pStyle w:val="TAC"/>
            </w:pPr>
            <w:r w:rsidRPr="00990B12">
              <w:t>-13</w:t>
            </w:r>
          </w:p>
        </w:tc>
        <w:tc>
          <w:tcPr>
            <w:tcW w:w="2408" w:type="dxa"/>
            <w:vAlign w:val="center"/>
          </w:tcPr>
          <w:p w14:paraId="7D2619C9" w14:textId="5A40911F" w:rsidR="00C62099" w:rsidRPr="00990B12" w:rsidRDefault="00C62099"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C62099" w:rsidRPr="00990B12" w14:paraId="6C8891C2" w14:textId="77777777" w:rsidTr="008D0E0E">
        <w:trPr>
          <w:jc w:val="center"/>
        </w:trPr>
        <w:tc>
          <w:tcPr>
            <w:tcW w:w="2407" w:type="dxa"/>
            <w:vAlign w:val="center"/>
          </w:tcPr>
          <w:p w14:paraId="6B92B69F" w14:textId="43350E64" w:rsidR="00C62099" w:rsidRPr="00990B12" w:rsidRDefault="00C62099" w:rsidP="00AE3F12">
            <w:pPr>
              <w:pStyle w:val="TAC"/>
            </w:pPr>
            <w:r w:rsidRPr="00990B12">
              <w:t>±</w:t>
            </w:r>
            <w:r w:rsidR="008D0E0E" w:rsidRPr="00990B12">
              <w:t xml:space="preserve"> </w:t>
            </w:r>
            <w:r w:rsidRPr="00990B12">
              <w:t>1-5</w:t>
            </w:r>
          </w:p>
        </w:tc>
        <w:tc>
          <w:tcPr>
            <w:tcW w:w="2408" w:type="dxa"/>
            <w:vAlign w:val="center"/>
          </w:tcPr>
          <w:p w14:paraId="7674F230" w14:textId="77777777" w:rsidR="00C62099" w:rsidRPr="00990B12" w:rsidRDefault="00C62099" w:rsidP="00AE3F12">
            <w:pPr>
              <w:pStyle w:val="TAC"/>
            </w:pPr>
            <w:r w:rsidRPr="00990B12">
              <w:t>-10</w:t>
            </w:r>
          </w:p>
        </w:tc>
        <w:tc>
          <w:tcPr>
            <w:tcW w:w="2408" w:type="dxa"/>
            <w:vAlign w:val="center"/>
          </w:tcPr>
          <w:p w14:paraId="7F7C0229" w14:textId="77777777" w:rsidR="00C62099" w:rsidRPr="00990B12" w:rsidRDefault="00C62099" w:rsidP="00AE3F12">
            <w:pPr>
              <w:pStyle w:val="TAC"/>
            </w:pPr>
            <w:r w:rsidRPr="00990B12">
              <w:t>-10</w:t>
            </w:r>
          </w:p>
        </w:tc>
        <w:tc>
          <w:tcPr>
            <w:tcW w:w="2408" w:type="dxa"/>
            <w:vMerge w:val="restart"/>
            <w:vAlign w:val="center"/>
          </w:tcPr>
          <w:p w14:paraId="536BE04B" w14:textId="74FB216F" w:rsidR="00C62099" w:rsidRPr="00990B12" w:rsidRDefault="00C62099" w:rsidP="00AE3F12">
            <w:pPr>
              <w:pStyle w:val="TAC"/>
            </w:pPr>
            <w:r w:rsidRPr="00990B12">
              <w:t>1</w:t>
            </w:r>
            <w:r w:rsidR="008D0E0E" w:rsidRPr="00990B12">
              <w:t xml:space="preserve"> </w:t>
            </w:r>
            <w:r w:rsidRPr="00990B12">
              <w:t>MHz</w:t>
            </w:r>
          </w:p>
        </w:tc>
      </w:tr>
      <w:tr w:rsidR="00C62099" w:rsidRPr="00990B12" w14:paraId="4AEDC736" w14:textId="77777777" w:rsidTr="008D0E0E">
        <w:trPr>
          <w:jc w:val="center"/>
        </w:trPr>
        <w:tc>
          <w:tcPr>
            <w:tcW w:w="2407" w:type="dxa"/>
            <w:vAlign w:val="center"/>
          </w:tcPr>
          <w:p w14:paraId="4E4CAAA0" w14:textId="36BABAFC" w:rsidR="00C62099" w:rsidRPr="00990B12" w:rsidRDefault="00C62099" w:rsidP="00AE3F12">
            <w:pPr>
              <w:pStyle w:val="TAC"/>
            </w:pPr>
            <w:r w:rsidRPr="00990B12">
              <w:t>±</w:t>
            </w:r>
            <w:r w:rsidR="008D0E0E" w:rsidRPr="00990B12">
              <w:t xml:space="preserve"> </w:t>
            </w:r>
            <w:r w:rsidRPr="00990B12">
              <w:t>5-6</w:t>
            </w:r>
          </w:p>
        </w:tc>
        <w:tc>
          <w:tcPr>
            <w:tcW w:w="2408" w:type="dxa"/>
            <w:vAlign w:val="center"/>
          </w:tcPr>
          <w:p w14:paraId="6E3A8C5F" w14:textId="77777777" w:rsidR="00C62099" w:rsidRPr="00990B12" w:rsidRDefault="00C62099" w:rsidP="00AE3F12">
            <w:pPr>
              <w:pStyle w:val="TAC"/>
            </w:pPr>
            <w:r w:rsidRPr="00990B12">
              <w:t>-13</w:t>
            </w:r>
          </w:p>
        </w:tc>
        <w:tc>
          <w:tcPr>
            <w:tcW w:w="2408" w:type="dxa"/>
            <w:vAlign w:val="center"/>
          </w:tcPr>
          <w:p w14:paraId="572806F4" w14:textId="77777777" w:rsidR="00C62099" w:rsidRPr="00990B12" w:rsidRDefault="00C62099" w:rsidP="00AE3F12">
            <w:pPr>
              <w:pStyle w:val="TAC"/>
            </w:pPr>
          </w:p>
        </w:tc>
        <w:tc>
          <w:tcPr>
            <w:tcW w:w="2408" w:type="dxa"/>
            <w:vMerge/>
            <w:vAlign w:val="center"/>
          </w:tcPr>
          <w:p w14:paraId="359FB4F4" w14:textId="77777777" w:rsidR="00C62099" w:rsidRPr="00990B12" w:rsidRDefault="00C62099" w:rsidP="00AE3F12">
            <w:pPr>
              <w:pStyle w:val="TAC"/>
            </w:pPr>
          </w:p>
        </w:tc>
      </w:tr>
      <w:tr w:rsidR="00C62099" w:rsidRPr="00990B12" w14:paraId="030116F4" w14:textId="77777777" w:rsidTr="008D0E0E">
        <w:trPr>
          <w:jc w:val="center"/>
        </w:trPr>
        <w:tc>
          <w:tcPr>
            <w:tcW w:w="2407" w:type="dxa"/>
            <w:vAlign w:val="center"/>
          </w:tcPr>
          <w:p w14:paraId="1F0042E7" w14:textId="1A029768" w:rsidR="00C62099" w:rsidRPr="00990B12" w:rsidRDefault="00C62099" w:rsidP="00AE3F12">
            <w:pPr>
              <w:pStyle w:val="TAC"/>
            </w:pPr>
            <w:r w:rsidRPr="00990B12">
              <w:t>±</w:t>
            </w:r>
            <w:r w:rsidR="008D0E0E" w:rsidRPr="00990B12">
              <w:t xml:space="preserve"> </w:t>
            </w:r>
            <w:r w:rsidRPr="00990B12">
              <w:t>6-10</w:t>
            </w:r>
          </w:p>
        </w:tc>
        <w:tc>
          <w:tcPr>
            <w:tcW w:w="2408" w:type="dxa"/>
            <w:vAlign w:val="center"/>
          </w:tcPr>
          <w:p w14:paraId="68135B0D" w14:textId="77777777" w:rsidR="00C62099" w:rsidRPr="00990B12" w:rsidRDefault="00C62099" w:rsidP="00AE3F12">
            <w:pPr>
              <w:pStyle w:val="TAC"/>
            </w:pPr>
            <w:r w:rsidRPr="00990B12">
              <w:t>-25</w:t>
            </w:r>
          </w:p>
        </w:tc>
        <w:tc>
          <w:tcPr>
            <w:tcW w:w="2408" w:type="dxa"/>
            <w:vAlign w:val="center"/>
          </w:tcPr>
          <w:p w14:paraId="4998F855" w14:textId="77777777" w:rsidR="00C62099" w:rsidRPr="00990B12" w:rsidRDefault="00C62099" w:rsidP="00AE3F12">
            <w:pPr>
              <w:pStyle w:val="TAC"/>
            </w:pPr>
          </w:p>
        </w:tc>
        <w:tc>
          <w:tcPr>
            <w:tcW w:w="2408" w:type="dxa"/>
            <w:vMerge/>
            <w:vAlign w:val="center"/>
          </w:tcPr>
          <w:p w14:paraId="0C7BC354" w14:textId="77777777" w:rsidR="00C62099" w:rsidRPr="00990B12" w:rsidRDefault="00C62099" w:rsidP="00AE3F12">
            <w:pPr>
              <w:pStyle w:val="TAC"/>
            </w:pPr>
          </w:p>
        </w:tc>
      </w:tr>
      <w:tr w:rsidR="00C62099" w:rsidRPr="00990B12" w14:paraId="3D2FFF20" w14:textId="77777777" w:rsidTr="008D0E0E">
        <w:trPr>
          <w:jc w:val="center"/>
        </w:trPr>
        <w:tc>
          <w:tcPr>
            <w:tcW w:w="2407" w:type="dxa"/>
            <w:vAlign w:val="center"/>
          </w:tcPr>
          <w:p w14:paraId="5BDA5346" w14:textId="2774559B" w:rsidR="00C62099" w:rsidRPr="00990B12" w:rsidRDefault="00C62099"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61B98CF5" w14:textId="77777777" w:rsidR="00C62099" w:rsidRPr="00990B12" w:rsidRDefault="00C62099" w:rsidP="00AE3F12">
            <w:pPr>
              <w:pStyle w:val="TAC"/>
            </w:pPr>
          </w:p>
        </w:tc>
        <w:tc>
          <w:tcPr>
            <w:tcW w:w="2408" w:type="dxa"/>
            <w:vAlign w:val="center"/>
          </w:tcPr>
          <w:p w14:paraId="26616C65" w14:textId="77777777" w:rsidR="00C62099" w:rsidRPr="00990B12" w:rsidRDefault="00C62099" w:rsidP="00AE3F12">
            <w:pPr>
              <w:pStyle w:val="TAC"/>
            </w:pPr>
            <w:r w:rsidRPr="00990B12">
              <w:t>-13</w:t>
            </w:r>
          </w:p>
        </w:tc>
        <w:tc>
          <w:tcPr>
            <w:tcW w:w="2408" w:type="dxa"/>
            <w:vMerge/>
            <w:vAlign w:val="center"/>
          </w:tcPr>
          <w:p w14:paraId="02882CEC" w14:textId="77777777" w:rsidR="00C62099" w:rsidRPr="00990B12" w:rsidRDefault="00C62099" w:rsidP="00AE3F12">
            <w:pPr>
              <w:pStyle w:val="TAC"/>
            </w:pPr>
          </w:p>
        </w:tc>
      </w:tr>
      <w:tr w:rsidR="00C62099" w:rsidRPr="00990B12" w14:paraId="46AAE3D6" w14:textId="77777777" w:rsidTr="008D0E0E">
        <w:trPr>
          <w:jc w:val="center"/>
        </w:trPr>
        <w:tc>
          <w:tcPr>
            <w:tcW w:w="2407" w:type="dxa"/>
            <w:vAlign w:val="center"/>
          </w:tcPr>
          <w:p w14:paraId="755B3A9A" w14:textId="1671F031" w:rsidR="00C62099" w:rsidRPr="00990B12" w:rsidRDefault="00C62099"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47E41DD5" w14:textId="77777777" w:rsidR="00C62099" w:rsidRPr="00990B12" w:rsidRDefault="00C62099" w:rsidP="00AE3F12">
            <w:pPr>
              <w:pStyle w:val="TAC"/>
            </w:pPr>
          </w:p>
        </w:tc>
        <w:tc>
          <w:tcPr>
            <w:tcW w:w="2408" w:type="dxa"/>
            <w:vAlign w:val="center"/>
          </w:tcPr>
          <w:p w14:paraId="15593FD6" w14:textId="77777777" w:rsidR="00C62099" w:rsidRPr="00990B12" w:rsidRDefault="00C62099" w:rsidP="00AE3F12">
            <w:pPr>
              <w:pStyle w:val="TAC"/>
            </w:pPr>
            <w:r w:rsidRPr="00990B12">
              <w:t>-25</w:t>
            </w:r>
          </w:p>
        </w:tc>
        <w:tc>
          <w:tcPr>
            <w:tcW w:w="2408" w:type="dxa"/>
            <w:vMerge/>
            <w:vAlign w:val="center"/>
          </w:tcPr>
          <w:p w14:paraId="1BF2A4D9" w14:textId="77777777" w:rsidR="00C62099" w:rsidRPr="00990B12" w:rsidRDefault="00C62099" w:rsidP="00AE3F12">
            <w:pPr>
              <w:pStyle w:val="TAC"/>
            </w:pPr>
          </w:p>
        </w:tc>
      </w:tr>
    </w:tbl>
    <w:p w14:paraId="24F35BC4" w14:textId="77777777" w:rsidR="00C62099" w:rsidRPr="00990B12" w:rsidRDefault="00C62099"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735" w:name="_CR6_5_2_2_4"/>
      <w:bookmarkStart w:id="1736" w:name="_Toc210629089"/>
      <w:bookmarkEnd w:id="1735"/>
      <w:r w:rsidRPr="00990B12">
        <w:t>6.5.2.2.4</w:t>
      </w:r>
      <w:r w:rsidRPr="00990B12">
        <w:tab/>
        <w:t>Test description</w:t>
      </w:r>
      <w:bookmarkEnd w:id="1736"/>
    </w:p>
    <w:p w14:paraId="44A10E0F" w14:textId="77777777" w:rsidR="00C62099" w:rsidRPr="00990B12" w:rsidRDefault="00C62099" w:rsidP="00C62099">
      <w:pPr>
        <w:pStyle w:val="H6"/>
      </w:pPr>
      <w:bookmarkStart w:id="1737" w:name="_CR6_5_2_2_4_1"/>
      <w:r w:rsidRPr="00990B12">
        <w:t>6.5.2.2.4.1</w:t>
      </w:r>
      <w:r w:rsidRPr="00990B12">
        <w:tab/>
        <w:t>Initial conditions</w:t>
      </w:r>
    </w:p>
    <w:bookmarkEnd w:id="1737"/>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46F5A7E8" w14:textId="3B034ACA" w:rsidR="0088750A"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738" w:name="_CRTable6_5_2_2_4_11"/>
      <w:r w:rsidRPr="00990B12">
        <w:t>T</w:t>
      </w:r>
      <w:r w:rsidRPr="00990B12">
        <w:rPr>
          <w:lang w:eastAsia="zh-CN"/>
        </w:rPr>
        <w:t>able</w:t>
      </w:r>
      <w:r w:rsidRPr="00990B12">
        <w:rPr>
          <w:rFonts w:eastAsia="DengXian"/>
          <w:lang w:eastAsia="zh-CN"/>
        </w:rPr>
        <w:t xml:space="preserve"> </w:t>
      </w:r>
      <w:bookmarkEnd w:id="1738"/>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990B12" w14:paraId="3B94FE0F" w14:textId="77777777" w:rsidTr="006112B4">
        <w:trPr>
          <w:jc w:val="center"/>
        </w:trPr>
        <w:tc>
          <w:tcPr>
            <w:tcW w:w="5000" w:type="pct"/>
            <w:gridSpan w:val="7"/>
          </w:tcPr>
          <w:p w14:paraId="59375A6D"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Default Conditions</w:t>
            </w:r>
          </w:p>
        </w:tc>
      </w:tr>
      <w:tr w:rsidR="0088750A" w:rsidRPr="00990B12" w14:paraId="4B64D03E" w14:textId="77777777" w:rsidTr="006112B4">
        <w:trPr>
          <w:jc w:val="center"/>
        </w:trPr>
        <w:tc>
          <w:tcPr>
            <w:tcW w:w="2758" w:type="pct"/>
            <w:gridSpan w:val="5"/>
          </w:tcPr>
          <w:p w14:paraId="5DE365F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Environment as specified in TS 38.508-1 [12] subclause 4.1</w:t>
            </w:r>
          </w:p>
        </w:tc>
        <w:tc>
          <w:tcPr>
            <w:tcW w:w="2242" w:type="pct"/>
            <w:gridSpan w:val="2"/>
          </w:tcPr>
          <w:p w14:paraId="77CB400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Normal</w:t>
            </w:r>
          </w:p>
        </w:tc>
      </w:tr>
      <w:tr w:rsidR="0088750A" w:rsidRPr="00990B12" w14:paraId="593B9B1E" w14:textId="77777777" w:rsidTr="006112B4">
        <w:trPr>
          <w:jc w:val="center"/>
        </w:trPr>
        <w:tc>
          <w:tcPr>
            <w:tcW w:w="2758" w:type="pct"/>
            <w:gridSpan w:val="5"/>
          </w:tcPr>
          <w:p w14:paraId="7595CA3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Frequencies as specified in TS 38.508-1 [12] subclause 4.3.1</w:t>
            </w:r>
          </w:p>
        </w:tc>
        <w:tc>
          <w:tcPr>
            <w:tcW w:w="2242" w:type="pct"/>
            <w:gridSpan w:val="2"/>
          </w:tcPr>
          <w:p w14:paraId="0E7C7FB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lang w:eastAsia="zh-CN"/>
              </w:rPr>
              <w:t>Low range, High range</w:t>
            </w:r>
          </w:p>
        </w:tc>
      </w:tr>
      <w:tr w:rsidR="0088750A" w:rsidRPr="00990B12" w14:paraId="78DB2C2F" w14:textId="77777777" w:rsidTr="006112B4">
        <w:trPr>
          <w:jc w:val="center"/>
        </w:trPr>
        <w:tc>
          <w:tcPr>
            <w:tcW w:w="2758" w:type="pct"/>
            <w:gridSpan w:val="5"/>
          </w:tcPr>
          <w:p w14:paraId="5EBAA45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Channel Bandwidths as specified in TS 38.508-1 [12] subclause 4.3.1</w:t>
            </w:r>
          </w:p>
        </w:tc>
        <w:tc>
          <w:tcPr>
            <w:tcW w:w="2242" w:type="pct"/>
            <w:gridSpan w:val="2"/>
          </w:tcPr>
          <w:p w14:paraId="394075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68D7280E" w14:textId="77777777" w:rsidTr="006112B4">
        <w:trPr>
          <w:jc w:val="center"/>
        </w:trPr>
        <w:tc>
          <w:tcPr>
            <w:tcW w:w="2758" w:type="pct"/>
            <w:gridSpan w:val="5"/>
          </w:tcPr>
          <w:p w14:paraId="0B3B112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 xml:space="preserve">Test SCS as specified in Table 5.3.5-1 </w:t>
            </w:r>
          </w:p>
        </w:tc>
        <w:tc>
          <w:tcPr>
            <w:tcW w:w="2242" w:type="pct"/>
            <w:gridSpan w:val="2"/>
          </w:tcPr>
          <w:p w14:paraId="740E6F7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2E13ED51" w14:textId="77777777" w:rsidTr="006112B4">
        <w:trPr>
          <w:jc w:val="center"/>
        </w:trPr>
        <w:tc>
          <w:tcPr>
            <w:tcW w:w="5000" w:type="pct"/>
            <w:gridSpan w:val="7"/>
          </w:tcPr>
          <w:p w14:paraId="21289CCB"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Test Parameters for Channel Bandwidths</w:t>
            </w:r>
          </w:p>
        </w:tc>
      </w:tr>
      <w:tr w:rsidR="0088750A" w:rsidRPr="00990B12" w14:paraId="63A2C817" w14:textId="77777777" w:rsidTr="006112B4">
        <w:trPr>
          <w:jc w:val="center"/>
        </w:trPr>
        <w:tc>
          <w:tcPr>
            <w:tcW w:w="375" w:type="pct"/>
          </w:tcPr>
          <w:p w14:paraId="4D840089" w14:textId="77777777" w:rsidR="0088750A" w:rsidRPr="00990B12" w:rsidRDefault="0088750A" w:rsidP="006112B4">
            <w:pPr>
              <w:keepLines/>
              <w:spacing w:after="0"/>
              <w:rPr>
                <w:rFonts w:ascii="Arial" w:eastAsia="DengXian" w:hAnsi="Arial"/>
                <w:b/>
                <w:sz w:val="18"/>
                <w:lang w:eastAsia="zh-CN"/>
              </w:rPr>
            </w:pPr>
            <w:bookmarkStart w:id="1739" w:name="_MCCTEMPBM_CRPT44170108___4" w:colFirst="0" w:colLast="4"/>
            <w:r w:rsidRPr="00990B12">
              <w:rPr>
                <w:rFonts w:ascii="Arial" w:eastAsia="DengXian" w:hAnsi="Arial"/>
                <w:b/>
                <w:sz w:val="18"/>
                <w:lang w:eastAsia="zh-CN"/>
              </w:rPr>
              <w:t>Test ID</w:t>
            </w:r>
          </w:p>
        </w:tc>
        <w:tc>
          <w:tcPr>
            <w:tcW w:w="610" w:type="pct"/>
          </w:tcPr>
          <w:p w14:paraId="5C1565E1"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Freq</w:t>
            </w:r>
          </w:p>
        </w:tc>
        <w:tc>
          <w:tcPr>
            <w:tcW w:w="535" w:type="pct"/>
            <w:tcBorders>
              <w:bottom w:val="single" w:sz="4" w:space="0" w:color="auto"/>
            </w:tcBorders>
          </w:tcPr>
          <w:p w14:paraId="3BF247F9"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ChBw</w:t>
            </w:r>
          </w:p>
        </w:tc>
        <w:tc>
          <w:tcPr>
            <w:tcW w:w="445" w:type="pct"/>
            <w:tcBorders>
              <w:bottom w:val="single" w:sz="4" w:space="0" w:color="auto"/>
            </w:tcBorders>
          </w:tcPr>
          <w:p w14:paraId="58BFF020"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SCS</w:t>
            </w:r>
          </w:p>
        </w:tc>
        <w:tc>
          <w:tcPr>
            <w:tcW w:w="793" w:type="pct"/>
          </w:tcPr>
          <w:p w14:paraId="566BDF34"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Downlink Configuration</w:t>
            </w:r>
          </w:p>
        </w:tc>
        <w:tc>
          <w:tcPr>
            <w:tcW w:w="2242" w:type="pct"/>
            <w:gridSpan w:val="2"/>
          </w:tcPr>
          <w:p w14:paraId="035EB718"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rPr>
              <w:t>Uplink Configuration</w:t>
            </w:r>
          </w:p>
        </w:tc>
      </w:tr>
      <w:tr w:rsidR="0088750A" w:rsidRPr="00990B12" w14:paraId="0A4AF950" w14:textId="77777777" w:rsidTr="006112B4">
        <w:trPr>
          <w:jc w:val="center"/>
        </w:trPr>
        <w:tc>
          <w:tcPr>
            <w:tcW w:w="375" w:type="pct"/>
          </w:tcPr>
          <w:p w14:paraId="76E31948" w14:textId="77777777" w:rsidR="0088750A" w:rsidRPr="00990B12" w:rsidRDefault="0088750A" w:rsidP="006112B4">
            <w:pPr>
              <w:keepLines/>
              <w:spacing w:after="0"/>
              <w:rPr>
                <w:rFonts w:ascii="Arial" w:eastAsia="DengXian" w:hAnsi="Arial"/>
                <w:b/>
                <w:sz w:val="18"/>
                <w:lang w:eastAsia="zh-CN"/>
              </w:rPr>
            </w:pPr>
            <w:bookmarkStart w:id="1740" w:name="_MCCTEMPBM_CRPT44170109___4" w:colFirst="2" w:colLast="3"/>
            <w:bookmarkStart w:id="1741" w:name="_MCCTEMPBM_CRPT44170110___4" w:colFirst="5" w:colLast="5"/>
            <w:bookmarkEnd w:id="1739"/>
          </w:p>
        </w:tc>
        <w:tc>
          <w:tcPr>
            <w:tcW w:w="610" w:type="pct"/>
          </w:tcPr>
          <w:p w14:paraId="014DD3D3" w14:textId="77777777" w:rsidR="0088750A" w:rsidRPr="00990B12"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445" w:type="pct"/>
            <w:tcBorders>
              <w:bottom w:val="nil"/>
            </w:tcBorders>
          </w:tcPr>
          <w:p w14:paraId="752B04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793" w:type="pct"/>
          </w:tcPr>
          <w:p w14:paraId="0E64AE9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N/A for Spectrum Emission Mask test case</w:t>
            </w:r>
          </w:p>
        </w:tc>
        <w:tc>
          <w:tcPr>
            <w:tcW w:w="987" w:type="pct"/>
          </w:tcPr>
          <w:p w14:paraId="4789AA72"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Modulation (NOTE 2)</w:t>
            </w:r>
          </w:p>
        </w:tc>
        <w:tc>
          <w:tcPr>
            <w:tcW w:w="1255" w:type="pct"/>
          </w:tcPr>
          <w:p w14:paraId="075CB2FB"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RB allocation (NOTE 1)</w:t>
            </w:r>
          </w:p>
        </w:tc>
      </w:tr>
      <w:tr w:rsidR="0088750A" w:rsidRPr="00990B12" w14:paraId="58501B41" w14:textId="77777777" w:rsidTr="006112B4">
        <w:trPr>
          <w:jc w:val="center"/>
        </w:trPr>
        <w:tc>
          <w:tcPr>
            <w:tcW w:w="375" w:type="pct"/>
          </w:tcPr>
          <w:p w14:paraId="794B3964" w14:textId="0566FC26" w:rsidR="0088750A" w:rsidRPr="00990B12" w:rsidRDefault="0088750A" w:rsidP="006112B4">
            <w:pPr>
              <w:keepLines/>
              <w:spacing w:after="0"/>
              <w:rPr>
                <w:rFonts w:ascii="Arial" w:eastAsia="DengXian" w:hAnsi="Arial"/>
                <w:sz w:val="18"/>
              </w:rPr>
            </w:pPr>
            <w:bookmarkStart w:id="1742" w:name="_MCCTEMPBM_CRPT44170111___4" w:colFirst="0" w:colLast="0"/>
            <w:bookmarkStart w:id="1743" w:name="_MCCTEMPBM_CRPT44170112___4" w:colFirst="5" w:colLast="5"/>
            <w:bookmarkEnd w:id="1740"/>
            <w:bookmarkEnd w:id="1741"/>
            <w:r w:rsidRPr="00990B12">
              <w:rPr>
                <w:rFonts w:ascii="Arial" w:eastAsia="MS Mincho" w:hAnsi="Arial"/>
                <w:sz w:val="18"/>
              </w:rPr>
              <w:t>1</w:t>
            </w:r>
            <w:r w:rsidRPr="00990B12">
              <w:rPr>
                <w:rFonts w:ascii="Arial" w:eastAsia="MS Mincho" w:hAnsi="Arial"/>
                <w:sz w:val="18"/>
                <w:vertAlign w:val="superscript"/>
              </w:rPr>
              <w:t>4</w:t>
            </w:r>
          </w:p>
        </w:tc>
        <w:tc>
          <w:tcPr>
            <w:tcW w:w="610" w:type="pct"/>
          </w:tcPr>
          <w:p w14:paraId="55E5AE88"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Low</w:t>
            </w:r>
          </w:p>
        </w:tc>
        <w:tc>
          <w:tcPr>
            <w:tcW w:w="535" w:type="pct"/>
            <w:tcBorders>
              <w:top w:val="nil"/>
              <w:bottom w:val="nil"/>
            </w:tcBorders>
          </w:tcPr>
          <w:p w14:paraId="676585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13CDD50A" w14:textId="77777777" w:rsidR="0088750A" w:rsidRPr="00990B12" w:rsidRDefault="0088750A" w:rsidP="006112B4">
            <w:pPr>
              <w:keepLines/>
              <w:spacing w:after="0"/>
              <w:rPr>
                <w:rFonts w:ascii="Arial" w:eastAsia="DengXian" w:hAnsi="Arial"/>
                <w:sz w:val="18"/>
              </w:rPr>
            </w:pPr>
          </w:p>
        </w:tc>
        <w:tc>
          <w:tcPr>
            <w:tcW w:w="987" w:type="pct"/>
          </w:tcPr>
          <w:p w14:paraId="5A72A02C" w14:textId="5AE3E8B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7A779305"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Edge_1RB_Left</w:t>
            </w:r>
          </w:p>
        </w:tc>
      </w:tr>
      <w:tr w:rsidR="0088750A" w:rsidRPr="00990B12" w14:paraId="70E6A965" w14:textId="77777777" w:rsidTr="006112B4">
        <w:trPr>
          <w:jc w:val="center"/>
        </w:trPr>
        <w:tc>
          <w:tcPr>
            <w:tcW w:w="375" w:type="pct"/>
          </w:tcPr>
          <w:p w14:paraId="143270F2" w14:textId="4D4BFEDE" w:rsidR="0088750A" w:rsidRPr="00990B12" w:rsidRDefault="0088750A" w:rsidP="006112B4">
            <w:pPr>
              <w:keepLines/>
              <w:spacing w:after="0"/>
              <w:rPr>
                <w:rFonts w:ascii="Arial" w:eastAsia="DengXian" w:hAnsi="Arial"/>
                <w:sz w:val="18"/>
              </w:rPr>
            </w:pPr>
            <w:bookmarkStart w:id="1744" w:name="_MCCTEMPBM_CRPT44170113___4" w:colFirst="0" w:colLast="0"/>
            <w:bookmarkStart w:id="1745" w:name="_MCCTEMPBM_CRPT44170114___4" w:colFirst="5" w:colLast="5"/>
            <w:bookmarkEnd w:id="1742"/>
            <w:bookmarkEnd w:id="1743"/>
            <w:r w:rsidRPr="00990B12">
              <w:rPr>
                <w:rFonts w:ascii="Arial" w:eastAsia="MS Mincho" w:hAnsi="Arial"/>
                <w:sz w:val="18"/>
              </w:rPr>
              <w:t>2</w:t>
            </w:r>
            <w:r w:rsidRPr="00990B12">
              <w:rPr>
                <w:rFonts w:ascii="Arial" w:eastAsia="MS Mincho" w:hAnsi="Arial"/>
                <w:sz w:val="18"/>
                <w:vertAlign w:val="superscript"/>
              </w:rPr>
              <w:t>4</w:t>
            </w:r>
          </w:p>
        </w:tc>
        <w:tc>
          <w:tcPr>
            <w:tcW w:w="610" w:type="pct"/>
          </w:tcPr>
          <w:p w14:paraId="6E23AFB4"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High</w:t>
            </w:r>
          </w:p>
        </w:tc>
        <w:tc>
          <w:tcPr>
            <w:tcW w:w="535" w:type="pct"/>
            <w:tcBorders>
              <w:top w:val="nil"/>
              <w:bottom w:val="nil"/>
            </w:tcBorders>
          </w:tcPr>
          <w:p w14:paraId="6A188AA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6D2B46EE" w14:textId="77777777" w:rsidR="0088750A" w:rsidRPr="00990B12" w:rsidRDefault="0088750A" w:rsidP="006112B4">
            <w:pPr>
              <w:keepLines/>
              <w:spacing w:after="0"/>
              <w:rPr>
                <w:rFonts w:ascii="Arial" w:eastAsia="DengXian" w:hAnsi="Arial"/>
                <w:sz w:val="18"/>
              </w:rPr>
            </w:pPr>
          </w:p>
        </w:tc>
        <w:tc>
          <w:tcPr>
            <w:tcW w:w="987" w:type="pct"/>
          </w:tcPr>
          <w:p w14:paraId="304CFF30" w14:textId="777D7AF6"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14E6AF7A"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Edge_1RB_Right</w:t>
            </w:r>
          </w:p>
        </w:tc>
      </w:tr>
      <w:tr w:rsidR="0088750A" w:rsidRPr="00990B12" w14:paraId="17AC2D20" w14:textId="77777777" w:rsidTr="006112B4">
        <w:trPr>
          <w:jc w:val="center"/>
        </w:trPr>
        <w:tc>
          <w:tcPr>
            <w:tcW w:w="375" w:type="pct"/>
          </w:tcPr>
          <w:p w14:paraId="5BFD6BDF" w14:textId="5F3FD35E" w:rsidR="0088750A" w:rsidRPr="00990B12" w:rsidRDefault="0088750A" w:rsidP="006112B4">
            <w:pPr>
              <w:keepLines/>
              <w:spacing w:after="0"/>
              <w:rPr>
                <w:rFonts w:ascii="Arial" w:eastAsia="DengXian" w:hAnsi="Arial"/>
                <w:sz w:val="18"/>
              </w:rPr>
            </w:pPr>
            <w:bookmarkStart w:id="1746" w:name="_MCCTEMPBM_CRPT44170115___4" w:colFirst="0" w:colLast="0"/>
            <w:bookmarkStart w:id="1747" w:name="_MCCTEMPBM_CRPT44170116___4" w:colFirst="5" w:colLast="5"/>
            <w:bookmarkEnd w:id="1744"/>
            <w:bookmarkEnd w:id="1745"/>
            <w:r w:rsidRPr="00990B12">
              <w:rPr>
                <w:rFonts w:ascii="Arial" w:eastAsia="MS Mincho" w:hAnsi="Arial"/>
                <w:sz w:val="18"/>
              </w:rPr>
              <w:t>3</w:t>
            </w:r>
            <w:r w:rsidRPr="00990B12">
              <w:rPr>
                <w:rFonts w:ascii="Arial" w:eastAsia="MS Mincho" w:hAnsi="Arial"/>
                <w:sz w:val="18"/>
                <w:vertAlign w:val="superscript"/>
              </w:rPr>
              <w:t>4</w:t>
            </w:r>
          </w:p>
        </w:tc>
        <w:tc>
          <w:tcPr>
            <w:tcW w:w="610" w:type="pct"/>
          </w:tcPr>
          <w:p w14:paraId="24201E4F"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Default</w:t>
            </w:r>
          </w:p>
        </w:tc>
        <w:tc>
          <w:tcPr>
            <w:tcW w:w="535" w:type="pct"/>
            <w:tcBorders>
              <w:top w:val="nil"/>
              <w:bottom w:val="nil"/>
            </w:tcBorders>
          </w:tcPr>
          <w:p w14:paraId="7F377D6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776F0FED" w14:textId="77777777" w:rsidR="0088750A" w:rsidRPr="00990B12" w:rsidRDefault="0088750A" w:rsidP="006112B4">
            <w:pPr>
              <w:keepLines/>
              <w:spacing w:after="0"/>
              <w:rPr>
                <w:rFonts w:ascii="Arial" w:eastAsia="DengXian" w:hAnsi="Arial"/>
                <w:sz w:val="18"/>
              </w:rPr>
            </w:pPr>
          </w:p>
        </w:tc>
        <w:tc>
          <w:tcPr>
            <w:tcW w:w="987" w:type="pct"/>
          </w:tcPr>
          <w:p w14:paraId="7AC2E83C" w14:textId="2E9C969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225450CA"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Outer_Full</w:t>
            </w:r>
          </w:p>
        </w:tc>
      </w:tr>
      <w:tr w:rsidR="0088750A" w:rsidRPr="00990B12" w14:paraId="40D46CEF" w14:textId="77777777" w:rsidTr="006112B4">
        <w:trPr>
          <w:jc w:val="center"/>
        </w:trPr>
        <w:tc>
          <w:tcPr>
            <w:tcW w:w="375" w:type="pct"/>
          </w:tcPr>
          <w:p w14:paraId="434BF300" w14:textId="484ADA3A" w:rsidR="0088750A" w:rsidRPr="00990B12" w:rsidRDefault="0088750A" w:rsidP="006112B4">
            <w:pPr>
              <w:keepLines/>
              <w:spacing w:after="0"/>
              <w:rPr>
                <w:rFonts w:ascii="Arial" w:eastAsia="DengXian" w:hAnsi="Arial"/>
                <w:sz w:val="18"/>
              </w:rPr>
            </w:pPr>
            <w:bookmarkStart w:id="1748" w:name="_MCCTEMPBM_CRPT44170117___4" w:colFirst="0" w:colLast="0"/>
            <w:bookmarkStart w:id="1749" w:name="_MCCTEMPBM_CRPT44170118___4" w:colFirst="5" w:colLast="5"/>
            <w:bookmarkEnd w:id="1746"/>
            <w:bookmarkEnd w:id="1747"/>
            <w:r w:rsidRPr="00990B12">
              <w:rPr>
                <w:rFonts w:ascii="Arial" w:eastAsia="DengXian" w:hAnsi="Arial"/>
                <w:sz w:val="18"/>
                <w:lang w:eastAsia="zh-CN"/>
              </w:rPr>
              <w:t>4</w:t>
            </w:r>
          </w:p>
        </w:tc>
        <w:tc>
          <w:tcPr>
            <w:tcW w:w="610" w:type="pct"/>
          </w:tcPr>
          <w:p w14:paraId="53B620B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D10EA0A"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990B12" w:rsidRDefault="0088750A" w:rsidP="006112B4">
            <w:pPr>
              <w:keepLines/>
              <w:spacing w:after="0"/>
              <w:rPr>
                <w:rFonts w:ascii="Arial" w:eastAsia="DengXian" w:hAnsi="Arial"/>
                <w:sz w:val="18"/>
              </w:rPr>
            </w:pPr>
          </w:p>
        </w:tc>
        <w:tc>
          <w:tcPr>
            <w:tcW w:w="793" w:type="pct"/>
            <w:vMerge w:val="restart"/>
            <w:tcBorders>
              <w:top w:val="nil"/>
            </w:tcBorders>
          </w:tcPr>
          <w:p w14:paraId="61003764" w14:textId="77777777" w:rsidR="0088750A" w:rsidRPr="00990B12" w:rsidRDefault="0088750A" w:rsidP="006112B4">
            <w:pPr>
              <w:keepLines/>
              <w:spacing w:after="0"/>
              <w:rPr>
                <w:rFonts w:ascii="Arial" w:eastAsia="DengXian" w:hAnsi="Arial"/>
                <w:sz w:val="18"/>
              </w:rPr>
            </w:pPr>
          </w:p>
        </w:tc>
        <w:tc>
          <w:tcPr>
            <w:tcW w:w="987" w:type="pct"/>
          </w:tcPr>
          <w:p w14:paraId="6059F07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756BBA3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Edger_1RB_Left</w:t>
            </w:r>
          </w:p>
        </w:tc>
      </w:tr>
      <w:tr w:rsidR="0088750A" w:rsidRPr="00990B12" w14:paraId="2F85E9FF" w14:textId="77777777" w:rsidTr="006112B4">
        <w:trPr>
          <w:jc w:val="center"/>
        </w:trPr>
        <w:tc>
          <w:tcPr>
            <w:tcW w:w="375" w:type="pct"/>
          </w:tcPr>
          <w:p w14:paraId="3063DE46" w14:textId="7AA2D110" w:rsidR="0088750A" w:rsidRPr="00990B12" w:rsidRDefault="0088750A" w:rsidP="006112B4">
            <w:pPr>
              <w:keepLines/>
              <w:spacing w:after="0"/>
              <w:rPr>
                <w:rFonts w:ascii="Arial" w:eastAsia="DengXian" w:hAnsi="Arial"/>
                <w:sz w:val="18"/>
              </w:rPr>
            </w:pPr>
            <w:bookmarkStart w:id="1750" w:name="_MCCTEMPBM_CRPT44170119___4" w:colFirst="0" w:colLast="0"/>
            <w:bookmarkStart w:id="1751" w:name="_MCCTEMPBM_CRPT44170120___4" w:colFirst="5" w:colLast="5"/>
            <w:bookmarkEnd w:id="1748"/>
            <w:bookmarkEnd w:id="1749"/>
            <w:r w:rsidRPr="00990B12">
              <w:rPr>
                <w:rFonts w:ascii="Arial" w:eastAsia="DengXian" w:hAnsi="Arial"/>
                <w:sz w:val="18"/>
                <w:lang w:eastAsia="zh-CN"/>
              </w:rPr>
              <w:t>5</w:t>
            </w:r>
          </w:p>
        </w:tc>
        <w:tc>
          <w:tcPr>
            <w:tcW w:w="610" w:type="pct"/>
          </w:tcPr>
          <w:p w14:paraId="0252E7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4197D69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990B12" w:rsidRDefault="0088750A" w:rsidP="006112B4">
            <w:pPr>
              <w:keepLines/>
              <w:spacing w:after="0"/>
              <w:rPr>
                <w:rFonts w:ascii="Arial" w:eastAsia="DengXian" w:hAnsi="Arial"/>
                <w:sz w:val="18"/>
              </w:rPr>
            </w:pPr>
          </w:p>
        </w:tc>
        <w:tc>
          <w:tcPr>
            <w:tcW w:w="793" w:type="pct"/>
            <w:vMerge/>
          </w:tcPr>
          <w:p w14:paraId="0793E32B" w14:textId="77777777" w:rsidR="0088750A" w:rsidRPr="00990B12" w:rsidRDefault="0088750A" w:rsidP="006112B4">
            <w:pPr>
              <w:keepLines/>
              <w:spacing w:after="0"/>
              <w:rPr>
                <w:rFonts w:ascii="Arial" w:eastAsia="DengXian" w:hAnsi="Arial"/>
                <w:sz w:val="18"/>
              </w:rPr>
            </w:pPr>
          </w:p>
        </w:tc>
        <w:tc>
          <w:tcPr>
            <w:tcW w:w="987" w:type="pct"/>
          </w:tcPr>
          <w:p w14:paraId="4F7E8B5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44B359B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66A72AB6" w14:textId="77777777" w:rsidTr="006112B4">
        <w:trPr>
          <w:jc w:val="center"/>
        </w:trPr>
        <w:tc>
          <w:tcPr>
            <w:tcW w:w="375" w:type="pct"/>
          </w:tcPr>
          <w:p w14:paraId="3F6EA2AB" w14:textId="533B4587" w:rsidR="0088750A" w:rsidRPr="00990B12" w:rsidRDefault="0088750A" w:rsidP="006112B4">
            <w:pPr>
              <w:keepLines/>
              <w:spacing w:after="0"/>
              <w:rPr>
                <w:rFonts w:ascii="Arial" w:eastAsia="DengXian" w:hAnsi="Arial"/>
                <w:sz w:val="18"/>
              </w:rPr>
            </w:pPr>
            <w:bookmarkStart w:id="1752" w:name="_MCCTEMPBM_CRPT44170121___4" w:colFirst="0" w:colLast="0"/>
            <w:bookmarkStart w:id="1753" w:name="_MCCTEMPBM_CRPT44170122___4" w:colFirst="5" w:colLast="5"/>
            <w:bookmarkEnd w:id="1750"/>
            <w:bookmarkEnd w:id="1751"/>
            <w:r w:rsidRPr="00990B12">
              <w:rPr>
                <w:rFonts w:ascii="Arial" w:eastAsia="DengXian" w:hAnsi="Arial"/>
                <w:sz w:val="18"/>
                <w:lang w:eastAsia="zh-CN"/>
              </w:rPr>
              <w:t>6</w:t>
            </w:r>
          </w:p>
        </w:tc>
        <w:tc>
          <w:tcPr>
            <w:tcW w:w="610" w:type="pct"/>
          </w:tcPr>
          <w:p w14:paraId="12635B7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08B849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990B12" w:rsidRDefault="0088750A" w:rsidP="006112B4">
            <w:pPr>
              <w:keepLines/>
              <w:spacing w:after="0"/>
              <w:rPr>
                <w:rFonts w:ascii="Arial" w:eastAsia="DengXian" w:hAnsi="Arial"/>
                <w:sz w:val="18"/>
              </w:rPr>
            </w:pPr>
          </w:p>
        </w:tc>
        <w:tc>
          <w:tcPr>
            <w:tcW w:w="793" w:type="pct"/>
            <w:vMerge/>
          </w:tcPr>
          <w:p w14:paraId="514763AE" w14:textId="77777777" w:rsidR="0088750A" w:rsidRPr="00990B12" w:rsidRDefault="0088750A" w:rsidP="006112B4">
            <w:pPr>
              <w:keepLines/>
              <w:spacing w:after="0"/>
              <w:rPr>
                <w:rFonts w:ascii="Arial" w:eastAsia="DengXian" w:hAnsi="Arial"/>
                <w:sz w:val="18"/>
              </w:rPr>
            </w:pPr>
          </w:p>
        </w:tc>
        <w:tc>
          <w:tcPr>
            <w:tcW w:w="987" w:type="pct"/>
          </w:tcPr>
          <w:p w14:paraId="3AC7F56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241F7A6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72A524DE" w14:textId="77777777" w:rsidTr="006112B4">
        <w:trPr>
          <w:jc w:val="center"/>
        </w:trPr>
        <w:tc>
          <w:tcPr>
            <w:tcW w:w="375" w:type="pct"/>
          </w:tcPr>
          <w:p w14:paraId="361E86E6" w14:textId="23E7297B" w:rsidR="0088750A" w:rsidRPr="00990B12" w:rsidRDefault="0088750A" w:rsidP="006112B4">
            <w:pPr>
              <w:keepLines/>
              <w:spacing w:after="0"/>
              <w:rPr>
                <w:rFonts w:ascii="Arial" w:eastAsia="DengXian" w:hAnsi="Arial"/>
                <w:sz w:val="18"/>
                <w:lang w:eastAsia="zh-CN"/>
              </w:rPr>
            </w:pPr>
            <w:bookmarkStart w:id="1754" w:name="_MCCTEMPBM_CRPT44170123___4" w:colFirst="0" w:colLast="0"/>
            <w:bookmarkStart w:id="1755" w:name="_MCCTEMPBM_CRPT44170124___4" w:colFirst="5" w:colLast="5"/>
            <w:bookmarkEnd w:id="1752"/>
            <w:bookmarkEnd w:id="1753"/>
            <w:r w:rsidRPr="00990B12">
              <w:rPr>
                <w:rFonts w:ascii="Arial" w:eastAsia="DengXian" w:hAnsi="Arial"/>
                <w:sz w:val="18"/>
                <w:lang w:eastAsia="zh-CN"/>
              </w:rPr>
              <w:t>7</w:t>
            </w:r>
          </w:p>
        </w:tc>
        <w:tc>
          <w:tcPr>
            <w:tcW w:w="610" w:type="pct"/>
          </w:tcPr>
          <w:p w14:paraId="4C29E5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E66435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990B12" w:rsidRDefault="0088750A" w:rsidP="006112B4">
            <w:pPr>
              <w:keepLines/>
              <w:spacing w:after="0"/>
              <w:rPr>
                <w:rFonts w:ascii="Arial" w:eastAsia="DengXian" w:hAnsi="Arial"/>
                <w:sz w:val="18"/>
              </w:rPr>
            </w:pPr>
          </w:p>
        </w:tc>
        <w:tc>
          <w:tcPr>
            <w:tcW w:w="793" w:type="pct"/>
            <w:vMerge/>
          </w:tcPr>
          <w:p w14:paraId="7D6A9BB4" w14:textId="77777777" w:rsidR="0088750A" w:rsidRPr="00990B12" w:rsidRDefault="0088750A" w:rsidP="006112B4">
            <w:pPr>
              <w:keepLines/>
              <w:spacing w:after="0"/>
              <w:rPr>
                <w:rFonts w:ascii="Arial" w:eastAsia="DengXian" w:hAnsi="Arial"/>
                <w:sz w:val="18"/>
              </w:rPr>
            </w:pPr>
          </w:p>
        </w:tc>
        <w:tc>
          <w:tcPr>
            <w:tcW w:w="987" w:type="pct"/>
          </w:tcPr>
          <w:p w14:paraId="7DE4499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39E71F3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E8F445D" w14:textId="77777777" w:rsidTr="006112B4">
        <w:trPr>
          <w:jc w:val="center"/>
        </w:trPr>
        <w:tc>
          <w:tcPr>
            <w:tcW w:w="375" w:type="pct"/>
          </w:tcPr>
          <w:p w14:paraId="44845913" w14:textId="762F1A90" w:rsidR="0088750A" w:rsidRPr="00990B12" w:rsidRDefault="0088750A" w:rsidP="006112B4">
            <w:pPr>
              <w:keepLines/>
              <w:spacing w:after="0"/>
              <w:rPr>
                <w:rFonts w:ascii="Arial" w:eastAsia="DengXian" w:hAnsi="Arial"/>
                <w:sz w:val="18"/>
                <w:lang w:eastAsia="zh-CN"/>
              </w:rPr>
            </w:pPr>
            <w:bookmarkStart w:id="1756" w:name="_MCCTEMPBM_CRPT44170125___4" w:colFirst="0" w:colLast="0"/>
            <w:bookmarkStart w:id="1757" w:name="_MCCTEMPBM_CRPT44170126___4" w:colFirst="5" w:colLast="5"/>
            <w:bookmarkEnd w:id="1754"/>
            <w:bookmarkEnd w:id="1755"/>
            <w:r w:rsidRPr="00990B12">
              <w:rPr>
                <w:rFonts w:ascii="Arial" w:eastAsia="DengXian" w:hAnsi="Arial"/>
                <w:sz w:val="18"/>
                <w:lang w:eastAsia="zh-CN"/>
              </w:rPr>
              <w:t>8</w:t>
            </w:r>
          </w:p>
        </w:tc>
        <w:tc>
          <w:tcPr>
            <w:tcW w:w="610" w:type="pct"/>
          </w:tcPr>
          <w:p w14:paraId="245A14A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2ED63F7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990B12" w:rsidRDefault="0088750A" w:rsidP="006112B4">
            <w:pPr>
              <w:keepLines/>
              <w:spacing w:after="0"/>
              <w:rPr>
                <w:rFonts w:ascii="Arial" w:eastAsia="DengXian" w:hAnsi="Arial"/>
                <w:sz w:val="18"/>
              </w:rPr>
            </w:pPr>
          </w:p>
        </w:tc>
        <w:tc>
          <w:tcPr>
            <w:tcW w:w="793" w:type="pct"/>
            <w:vMerge/>
          </w:tcPr>
          <w:p w14:paraId="62DBB52F" w14:textId="77777777" w:rsidR="0088750A" w:rsidRPr="00990B12" w:rsidRDefault="0088750A" w:rsidP="006112B4">
            <w:pPr>
              <w:keepLines/>
              <w:spacing w:after="0"/>
              <w:rPr>
                <w:rFonts w:ascii="Arial" w:eastAsia="DengXian" w:hAnsi="Arial"/>
                <w:sz w:val="18"/>
              </w:rPr>
            </w:pPr>
          </w:p>
        </w:tc>
        <w:tc>
          <w:tcPr>
            <w:tcW w:w="987" w:type="pct"/>
          </w:tcPr>
          <w:p w14:paraId="21C2C6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483D9BD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A1F628F" w14:textId="77777777" w:rsidTr="006112B4">
        <w:trPr>
          <w:jc w:val="center"/>
        </w:trPr>
        <w:tc>
          <w:tcPr>
            <w:tcW w:w="375" w:type="pct"/>
          </w:tcPr>
          <w:p w14:paraId="593EA0C4" w14:textId="081B0013" w:rsidR="0088750A" w:rsidRPr="00990B12" w:rsidRDefault="0088750A" w:rsidP="006112B4">
            <w:pPr>
              <w:keepLines/>
              <w:spacing w:after="0"/>
              <w:rPr>
                <w:rFonts w:ascii="Arial" w:eastAsia="DengXian" w:hAnsi="Arial"/>
                <w:sz w:val="18"/>
                <w:lang w:eastAsia="zh-CN"/>
              </w:rPr>
            </w:pPr>
            <w:bookmarkStart w:id="1758" w:name="_MCCTEMPBM_CRPT44170127___4" w:colFirst="0" w:colLast="0"/>
            <w:bookmarkStart w:id="1759" w:name="_MCCTEMPBM_CRPT44170128___4" w:colFirst="5" w:colLast="5"/>
            <w:bookmarkEnd w:id="1756"/>
            <w:bookmarkEnd w:id="1757"/>
            <w:r w:rsidRPr="00990B12">
              <w:rPr>
                <w:rFonts w:ascii="Arial" w:eastAsia="DengXian" w:hAnsi="Arial"/>
                <w:sz w:val="18"/>
                <w:lang w:eastAsia="zh-CN"/>
              </w:rPr>
              <w:t>9</w:t>
            </w:r>
          </w:p>
        </w:tc>
        <w:tc>
          <w:tcPr>
            <w:tcW w:w="610" w:type="pct"/>
          </w:tcPr>
          <w:p w14:paraId="52AA582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C044E3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990B12" w:rsidRDefault="0088750A" w:rsidP="006112B4">
            <w:pPr>
              <w:keepLines/>
              <w:spacing w:after="0"/>
              <w:rPr>
                <w:rFonts w:ascii="Arial" w:eastAsia="DengXian" w:hAnsi="Arial"/>
                <w:sz w:val="18"/>
              </w:rPr>
            </w:pPr>
          </w:p>
        </w:tc>
        <w:tc>
          <w:tcPr>
            <w:tcW w:w="793" w:type="pct"/>
            <w:vMerge/>
          </w:tcPr>
          <w:p w14:paraId="498ECE75" w14:textId="77777777" w:rsidR="0088750A" w:rsidRPr="00990B12" w:rsidRDefault="0088750A" w:rsidP="006112B4">
            <w:pPr>
              <w:keepLines/>
              <w:spacing w:after="0"/>
              <w:rPr>
                <w:rFonts w:ascii="Arial" w:eastAsia="DengXian" w:hAnsi="Arial"/>
                <w:sz w:val="18"/>
              </w:rPr>
            </w:pPr>
          </w:p>
        </w:tc>
        <w:tc>
          <w:tcPr>
            <w:tcW w:w="987" w:type="pct"/>
          </w:tcPr>
          <w:p w14:paraId="0693353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586C9F1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766B9FE9" w14:textId="77777777" w:rsidTr="006112B4">
        <w:trPr>
          <w:jc w:val="center"/>
        </w:trPr>
        <w:tc>
          <w:tcPr>
            <w:tcW w:w="375" w:type="pct"/>
          </w:tcPr>
          <w:p w14:paraId="0114ECCF" w14:textId="0EDE92D3" w:rsidR="0088750A" w:rsidRPr="00990B12" w:rsidRDefault="0088750A" w:rsidP="006112B4">
            <w:pPr>
              <w:keepLines/>
              <w:spacing w:after="0"/>
              <w:rPr>
                <w:rFonts w:ascii="Arial" w:eastAsia="DengXian" w:hAnsi="Arial"/>
                <w:sz w:val="18"/>
                <w:lang w:eastAsia="zh-CN"/>
              </w:rPr>
            </w:pPr>
            <w:bookmarkStart w:id="1760" w:name="_MCCTEMPBM_CRPT44170129___4" w:colFirst="0" w:colLast="0"/>
            <w:bookmarkStart w:id="1761" w:name="_MCCTEMPBM_CRPT44170130___4" w:colFirst="5" w:colLast="5"/>
            <w:bookmarkEnd w:id="1758"/>
            <w:bookmarkEnd w:id="1759"/>
            <w:r w:rsidRPr="00990B12">
              <w:rPr>
                <w:rFonts w:ascii="Arial" w:eastAsia="DengXian" w:hAnsi="Arial"/>
                <w:sz w:val="18"/>
                <w:lang w:eastAsia="zh-CN"/>
              </w:rPr>
              <w:t>10</w:t>
            </w:r>
          </w:p>
        </w:tc>
        <w:tc>
          <w:tcPr>
            <w:tcW w:w="610" w:type="pct"/>
          </w:tcPr>
          <w:p w14:paraId="1ACD610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5410C467"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990B12" w:rsidRDefault="0088750A" w:rsidP="006112B4">
            <w:pPr>
              <w:keepLines/>
              <w:spacing w:after="0"/>
              <w:rPr>
                <w:rFonts w:ascii="Arial" w:eastAsia="DengXian" w:hAnsi="Arial"/>
                <w:sz w:val="18"/>
              </w:rPr>
            </w:pPr>
          </w:p>
        </w:tc>
        <w:tc>
          <w:tcPr>
            <w:tcW w:w="793" w:type="pct"/>
            <w:vMerge/>
          </w:tcPr>
          <w:p w14:paraId="478DD20A" w14:textId="77777777" w:rsidR="0088750A" w:rsidRPr="00990B12" w:rsidRDefault="0088750A" w:rsidP="006112B4">
            <w:pPr>
              <w:keepLines/>
              <w:spacing w:after="0"/>
              <w:rPr>
                <w:rFonts w:ascii="Arial" w:eastAsia="DengXian" w:hAnsi="Arial"/>
                <w:sz w:val="18"/>
              </w:rPr>
            </w:pPr>
          </w:p>
        </w:tc>
        <w:tc>
          <w:tcPr>
            <w:tcW w:w="987" w:type="pct"/>
          </w:tcPr>
          <w:p w14:paraId="26BFAE6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2292D7C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09B375D3" w14:textId="77777777" w:rsidTr="006112B4">
        <w:trPr>
          <w:jc w:val="center"/>
        </w:trPr>
        <w:tc>
          <w:tcPr>
            <w:tcW w:w="375" w:type="pct"/>
          </w:tcPr>
          <w:p w14:paraId="19E2B292" w14:textId="0BB36BCB" w:rsidR="0088750A" w:rsidRPr="00990B12" w:rsidRDefault="0088750A" w:rsidP="006112B4">
            <w:pPr>
              <w:keepLines/>
              <w:spacing w:after="0"/>
              <w:rPr>
                <w:rFonts w:ascii="Arial" w:eastAsia="DengXian" w:hAnsi="Arial"/>
                <w:sz w:val="18"/>
                <w:lang w:eastAsia="zh-CN"/>
              </w:rPr>
            </w:pPr>
            <w:bookmarkStart w:id="1762" w:name="_MCCTEMPBM_CRPT44170131___4" w:colFirst="0" w:colLast="0"/>
            <w:bookmarkStart w:id="1763" w:name="_MCCTEMPBM_CRPT44170132___4" w:colFirst="5" w:colLast="5"/>
            <w:bookmarkEnd w:id="1760"/>
            <w:bookmarkEnd w:id="1761"/>
            <w:r w:rsidRPr="00990B12">
              <w:rPr>
                <w:rFonts w:ascii="Arial" w:eastAsia="DengXian" w:hAnsi="Arial"/>
                <w:sz w:val="18"/>
                <w:lang w:eastAsia="zh-CN"/>
              </w:rPr>
              <w:t>11</w:t>
            </w:r>
          </w:p>
        </w:tc>
        <w:tc>
          <w:tcPr>
            <w:tcW w:w="610" w:type="pct"/>
          </w:tcPr>
          <w:p w14:paraId="28E947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186910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990B12" w:rsidRDefault="0088750A" w:rsidP="006112B4">
            <w:pPr>
              <w:keepLines/>
              <w:spacing w:after="0"/>
              <w:rPr>
                <w:rFonts w:ascii="Arial" w:eastAsia="DengXian" w:hAnsi="Arial"/>
                <w:sz w:val="18"/>
              </w:rPr>
            </w:pPr>
          </w:p>
        </w:tc>
        <w:tc>
          <w:tcPr>
            <w:tcW w:w="793" w:type="pct"/>
            <w:vMerge/>
          </w:tcPr>
          <w:p w14:paraId="1E242C83" w14:textId="77777777" w:rsidR="0088750A" w:rsidRPr="00990B12" w:rsidRDefault="0088750A" w:rsidP="006112B4">
            <w:pPr>
              <w:keepLines/>
              <w:spacing w:after="0"/>
              <w:rPr>
                <w:rFonts w:ascii="Arial" w:eastAsia="DengXian" w:hAnsi="Arial"/>
                <w:sz w:val="18"/>
              </w:rPr>
            </w:pPr>
          </w:p>
        </w:tc>
        <w:tc>
          <w:tcPr>
            <w:tcW w:w="987" w:type="pct"/>
          </w:tcPr>
          <w:p w14:paraId="6CCC68B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78DB21F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C47DBA4" w14:textId="77777777" w:rsidTr="006112B4">
        <w:trPr>
          <w:jc w:val="center"/>
        </w:trPr>
        <w:tc>
          <w:tcPr>
            <w:tcW w:w="375" w:type="pct"/>
          </w:tcPr>
          <w:p w14:paraId="44BBD8D3" w14:textId="7D3AF4A1" w:rsidR="0088750A" w:rsidRPr="00990B12" w:rsidRDefault="0088750A" w:rsidP="006112B4">
            <w:pPr>
              <w:keepLines/>
              <w:spacing w:after="0"/>
              <w:rPr>
                <w:rFonts w:ascii="Arial" w:eastAsia="DengXian" w:hAnsi="Arial"/>
                <w:sz w:val="18"/>
                <w:lang w:eastAsia="zh-CN"/>
              </w:rPr>
            </w:pPr>
            <w:bookmarkStart w:id="1764" w:name="_MCCTEMPBM_CRPT44170133___4" w:colFirst="0" w:colLast="0"/>
            <w:bookmarkStart w:id="1765" w:name="_MCCTEMPBM_CRPT44170134___4" w:colFirst="5" w:colLast="5"/>
            <w:bookmarkEnd w:id="1762"/>
            <w:bookmarkEnd w:id="1763"/>
            <w:r w:rsidRPr="00990B12">
              <w:rPr>
                <w:rFonts w:ascii="Arial" w:eastAsia="DengXian" w:hAnsi="Arial"/>
                <w:sz w:val="18"/>
                <w:lang w:eastAsia="zh-CN"/>
              </w:rPr>
              <w:t>12</w:t>
            </w:r>
          </w:p>
        </w:tc>
        <w:tc>
          <w:tcPr>
            <w:tcW w:w="610" w:type="pct"/>
          </w:tcPr>
          <w:p w14:paraId="7579E0D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5FB31E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990B12" w:rsidRDefault="0088750A" w:rsidP="006112B4">
            <w:pPr>
              <w:keepLines/>
              <w:spacing w:after="0"/>
              <w:rPr>
                <w:rFonts w:ascii="Arial" w:eastAsia="DengXian" w:hAnsi="Arial"/>
                <w:sz w:val="18"/>
              </w:rPr>
            </w:pPr>
          </w:p>
        </w:tc>
        <w:tc>
          <w:tcPr>
            <w:tcW w:w="793" w:type="pct"/>
            <w:vMerge/>
          </w:tcPr>
          <w:p w14:paraId="5400C38D" w14:textId="77777777" w:rsidR="0088750A" w:rsidRPr="00990B12" w:rsidRDefault="0088750A" w:rsidP="006112B4">
            <w:pPr>
              <w:keepLines/>
              <w:spacing w:after="0"/>
              <w:rPr>
                <w:rFonts w:ascii="Arial" w:eastAsia="DengXian" w:hAnsi="Arial"/>
                <w:sz w:val="18"/>
              </w:rPr>
            </w:pPr>
          </w:p>
        </w:tc>
        <w:tc>
          <w:tcPr>
            <w:tcW w:w="987" w:type="pct"/>
          </w:tcPr>
          <w:p w14:paraId="3C5AED5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074FD26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174EE075" w14:textId="77777777" w:rsidTr="006112B4">
        <w:trPr>
          <w:jc w:val="center"/>
        </w:trPr>
        <w:tc>
          <w:tcPr>
            <w:tcW w:w="375" w:type="pct"/>
          </w:tcPr>
          <w:p w14:paraId="51C10086" w14:textId="795EA229" w:rsidR="0088750A" w:rsidRPr="00990B12" w:rsidRDefault="0088750A" w:rsidP="006112B4">
            <w:pPr>
              <w:keepLines/>
              <w:spacing w:after="0"/>
              <w:rPr>
                <w:rFonts w:ascii="Arial" w:eastAsia="DengXian" w:hAnsi="Arial"/>
                <w:sz w:val="18"/>
                <w:lang w:eastAsia="zh-CN"/>
              </w:rPr>
            </w:pPr>
            <w:bookmarkStart w:id="1766" w:name="_MCCTEMPBM_CRPT44170135___4" w:colFirst="0" w:colLast="0"/>
            <w:bookmarkStart w:id="1767" w:name="_MCCTEMPBM_CRPT44170136___4" w:colFirst="5" w:colLast="5"/>
            <w:bookmarkEnd w:id="1764"/>
            <w:bookmarkEnd w:id="1765"/>
            <w:r w:rsidRPr="00990B12">
              <w:rPr>
                <w:rFonts w:ascii="Arial" w:eastAsia="DengXian" w:hAnsi="Arial"/>
                <w:sz w:val="18"/>
              </w:rPr>
              <w:t>1</w:t>
            </w:r>
            <w:r w:rsidR="00561C97" w:rsidRPr="00990B12">
              <w:rPr>
                <w:rFonts w:ascii="Arial" w:eastAsia="DengXian" w:hAnsi="Arial"/>
                <w:sz w:val="18"/>
              </w:rPr>
              <w:t>3</w:t>
            </w:r>
          </w:p>
        </w:tc>
        <w:tc>
          <w:tcPr>
            <w:tcW w:w="610" w:type="pct"/>
          </w:tcPr>
          <w:p w14:paraId="743DED2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6C07852"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990B12" w:rsidRDefault="0088750A" w:rsidP="006112B4">
            <w:pPr>
              <w:keepLines/>
              <w:spacing w:after="0"/>
              <w:rPr>
                <w:rFonts w:ascii="Arial" w:eastAsia="DengXian" w:hAnsi="Arial"/>
                <w:sz w:val="18"/>
              </w:rPr>
            </w:pPr>
          </w:p>
        </w:tc>
        <w:tc>
          <w:tcPr>
            <w:tcW w:w="793" w:type="pct"/>
            <w:vMerge/>
          </w:tcPr>
          <w:p w14:paraId="15FC288D" w14:textId="77777777" w:rsidR="0088750A" w:rsidRPr="00990B12" w:rsidRDefault="0088750A" w:rsidP="006112B4">
            <w:pPr>
              <w:keepLines/>
              <w:spacing w:after="0"/>
              <w:rPr>
                <w:rFonts w:ascii="Arial" w:eastAsia="DengXian" w:hAnsi="Arial"/>
                <w:sz w:val="18"/>
              </w:rPr>
            </w:pPr>
          </w:p>
        </w:tc>
        <w:tc>
          <w:tcPr>
            <w:tcW w:w="987" w:type="pct"/>
          </w:tcPr>
          <w:p w14:paraId="05AC67A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4210BD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2A304C5B" w14:textId="77777777" w:rsidTr="006112B4">
        <w:trPr>
          <w:jc w:val="center"/>
        </w:trPr>
        <w:tc>
          <w:tcPr>
            <w:tcW w:w="375" w:type="pct"/>
          </w:tcPr>
          <w:p w14:paraId="4805A0B3" w14:textId="3E800804" w:rsidR="0088750A" w:rsidRPr="00990B12" w:rsidRDefault="0088750A" w:rsidP="006112B4">
            <w:pPr>
              <w:keepLines/>
              <w:spacing w:after="0"/>
              <w:rPr>
                <w:rFonts w:ascii="Arial" w:eastAsia="DengXian" w:hAnsi="Arial"/>
                <w:sz w:val="18"/>
                <w:lang w:eastAsia="zh-CN"/>
              </w:rPr>
            </w:pPr>
            <w:bookmarkStart w:id="1768" w:name="_MCCTEMPBM_CRPT44170137___4" w:colFirst="0" w:colLast="0"/>
            <w:bookmarkStart w:id="1769" w:name="_MCCTEMPBM_CRPT44170138___4" w:colFirst="5" w:colLast="5"/>
            <w:bookmarkEnd w:id="1766"/>
            <w:bookmarkEnd w:id="1767"/>
            <w:r w:rsidRPr="00990B12">
              <w:rPr>
                <w:rFonts w:ascii="Arial" w:eastAsia="DengXian" w:hAnsi="Arial"/>
                <w:sz w:val="18"/>
              </w:rPr>
              <w:t>1</w:t>
            </w:r>
            <w:r w:rsidR="00561C97" w:rsidRPr="00990B12">
              <w:rPr>
                <w:rFonts w:ascii="Arial" w:eastAsia="DengXian" w:hAnsi="Arial"/>
                <w:sz w:val="18"/>
              </w:rPr>
              <w:t>4</w:t>
            </w:r>
          </w:p>
        </w:tc>
        <w:tc>
          <w:tcPr>
            <w:tcW w:w="610" w:type="pct"/>
          </w:tcPr>
          <w:p w14:paraId="1AF2D5B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70FD630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990B12" w:rsidRDefault="0088750A" w:rsidP="006112B4">
            <w:pPr>
              <w:keepLines/>
              <w:spacing w:after="0"/>
              <w:rPr>
                <w:rFonts w:ascii="Arial" w:eastAsia="DengXian" w:hAnsi="Arial"/>
                <w:sz w:val="18"/>
              </w:rPr>
            </w:pPr>
          </w:p>
        </w:tc>
        <w:tc>
          <w:tcPr>
            <w:tcW w:w="793" w:type="pct"/>
            <w:vMerge/>
          </w:tcPr>
          <w:p w14:paraId="551FA3F0" w14:textId="77777777" w:rsidR="0088750A" w:rsidRPr="00990B12" w:rsidRDefault="0088750A" w:rsidP="006112B4">
            <w:pPr>
              <w:keepLines/>
              <w:spacing w:after="0"/>
              <w:rPr>
                <w:rFonts w:ascii="Arial" w:eastAsia="DengXian" w:hAnsi="Arial"/>
                <w:sz w:val="18"/>
              </w:rPr>
            </w:pPr>
          </w:p>
        </w:tc>
        <w:tc>
          <w:tcPr>
            <w:tcW w:w="987" w:type="pct"/>
          </w:tcPr>
          <w:p w14:paraId="39E1075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08E3E76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8E819BB" w14:textId="77777777" w:rsidTr="006112B4">
        <w:trPr>
          <w:jc w:val="center"/>
        </w:trPr>
        <w:tc>
          <w:tcPr>
            <w:tcW w:w="375" w:type="pct"/>
          </w:tcPr>
          <w:p w14:paraId="19EE09EA" w14:textId="50C04483" w:rsidR="0088750A" w:rsidRPr="00990B12" w:rsidRDefault="0088750A" w:rsidP="006112B4">
            <w:pPr>
              <w:keepLines/>
              <w:spacing w:after="0"/>
              <w:rPr>
                <w:rFonts w:ascii="Arial" w:eastAsia="DengXian" w:hAnsi="Arial"/>
                <w:sz w:val="18"/>
                <w:lang w:eastAsia="zh-CN"/>
              </w:rPr>
            </w:pPr>
            <w:bookmarkStart w:id="1770" w:name="_MCCTEMPBM_CRPT44170139___4" w:colFirst="0" w:colLast="0"/>
            <w:bookmarkStart w:id="1771" w:name="_MCCTEMPBM_CRPT44170140___4" w:colFirst="5" w:colLast="5"/>
            <w:bookmarkEnd w:id="1768"/>
            <w:bookmarkEnd w:id="1769"/>
            <w:r w:rsidRPr="00990B12">
              <w:rPr>
                <w:rFonts w:ascii="Arial" w:eastAsia="DengXian" w:hAnsi="Arial"/>
                <w:sz w:val="18"/>
              </w:rPr>
              <w:t>1</w:t>
            </w:r>
            <w:r w:rsidR="00561C97" w:rsidRPr="00990B12">
              <w:rPr>
                <w:rFonts w:ascii="Arial" w:eastAsia="DengXian" w:hAnsi="Arial"/>
                <w:sz w:val="18"/>
              </w:rPr>
              <w:t>5</w:t>
            </w:r>
          </w:p>
        </w:tc>
        <w:tc>
          <w:tcPr>
            <w:tcW w:w="610" w:type="pct"/>
          </w:tcPr>
          <w:p w14:paraId="5BFF1B1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4BF2D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990B12" w:rsidRDefault="0088750A" w:rsidP="006112B4">
            <w:pPr>
              <w:keepLines/>
              <w:spacing w:after="0"/>
              <w:rPr>
                <w:rFonts w:ascii="Arial" w:eastAsia="DengXian" w:hAnsi="Arial"/>
                <w:sz w:val="18"/>
              </w:rPr>
            </w:pPr>
          </w:p>
        </w:tc>
        <w:tc>
          <w:tcPr>
            <w:tcW w:w="793" w:type="pct"/>
            <w:vMerge/>
          </w:tcPr>
          <w:p w14:paraId="09D2EAAD" w14:textId="77777777" w:rsidR="0088750A" w:rsidRPr="00990B12" w:rsidRDefault="0088750A" w:rsidP="006112B4">
            <w:pPr>
              <w:keepLines/>
              <w:spacing w:after="0"/>
              <w:rPr>
                <w:rFonts w:ascii="Arial" w:eastAsia="DengXian" w:hAnsi="Arial"/>
                <w:sz w:val="18"/>
              </w:rPr>
            </w:pPr>
          </w:p>
        </w:tc>
        <w:tc>
          <w:tcPr>
            <w:tcW w:w="987" w:type="pct"/>
          </w:tcPr>
          <w:p w14:paraId="7B81A4A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379637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1FC054DF" w14:textId="77777777" w:rsidTr="006112B4">
        <w:trPr>
          <w:jc w:val="center"/>
        </w:trPr>
        <w:tc>
          <w:tcPr>
            <w:tcW w:w="375" w:type="pct"/>
          </w:tcPr>
          <w:p w14:paraId="1B2FD561" w14:textId="7B11453B" w:rsidR="0088750A" w:rsidRPr="00990B12" w:rsidRDefault="0088750A" w:rsidP="006112B4">
            <w:pPr>
              <w:keepLines/>
              <w:spacing w:after="0"/>
              <w:rPr>
                <w:rFonts w:ascii="Arial" w:eastAsia="DengXian" w:hAnsi="Arial"/>
                <w:sz w:val="18"/>
                <w:lang w:eastAsia="zh-CN"/>
              </w:rPr>
            </w:pPr>
            <w:bookmarkStart w:id="1772" w:name="_MCCTEMPBM_CRPT44170141___4" w:colFirst="0" w:colLast="0"/>
            <w:bookmarkStart w:id="1773" w:name="_MCCTEMPBM_CRPT44170142___4" w:colFirst="5" w:colLast="5"/>
            <w:bookmarkEnd w:id="1770"/>
            <w:bookmarkEnd w:id="1771"/>
            <w:r w:rsidRPr="00990B12">
              <w:rPr>
                <w:rFonts w:ascii="Arial" w:eastAsia="DengXian" w:hAnsi="Arial"/>
                <w:sz w:val="18"/>
                <w:lang w:eastAsia="zh-CN"/>
              </w:rPr>
              <w:t>1</w:t>
            </w:r>
            <w:r w:rsidR="00561C97" w:rsidRPr="00990B12">
              <w:rPr>
                <w:rFonts w:ascii="Arial" w:eastAsia="DengXian" w:hAnsi="Arial"/>
                <w:sz w:val="18"/>
                <w:lang w:eastAsia="zh-CN"/>
              </w:rPr>
              <w:t>6</w:t>
            </w:r>
          </w:p>
        </w:tc>
        <w:tc>
          <w:tcPr>
            <w:tcW w:w="610" w:type="pct"/>
          </w:tcPr>
          <w:p w14:paraId="1519B7C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16AC9A26"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990B12" w:rsidRDefault="0088750A" w:rsidP="006112B4">
            <w:pPr>
              <w:keepLines/>
              <w:spacing w:after="0"/>
              <w:rPr>
                <w:rFonts w:ascii="Arial" w:eastAsia="DengXian" w:hAnsi="Arial"/>
                <w:sz w:val="18"/>
              </w:rPr>
            </w:pPr>
          </w:p>
        </w:tc>
        <w:tc>
          <w:tcPr>
            <w:tcW w:w="793" w:type="pct"/>
            <w:vMerge/>
          </w:tcPr>
          <w:p w14:paraId="50764EBD" w14:textId="77777777" w:rsidR="0088750A" w:rsidRPr="00990B12" w:rsidRDefault="0088750A" w:rsidP="006112B4">
            <w:pPr>
              <w:keepLines/>
              <w:spacing w:after="0"/>
              <w:rPr>
                <w:rFonts w:ascii="Arial" w:eastAsia="DengXian" w:hAnsi="Arial"/>
                <w:sz w:val="18"/>
              </w:rPr>
            </w:pPr>
          </w:p>
        </w:tc>
        <w:tc>
          <w:tcPr>
            <w:tcW w:w="987" w:type="pct"/>
          </w:tcPr>
          <w:p w14:paraId="65B776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4A4A4ED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4EF15F17" w14:textId="77777777" w:rsidTr="006112B4">
        <w:trPr>
          <w:jc w:val="center"/>
        </w:trPr>
        <w:tc>
          <w:tcPr>
            <w:tcW w:w="375" w:type="pct"/>
          </w:tcPr>
          <w:p w14:paraId="3084A7A9" w14:textId="6099DAFF" w:rsidR="0088750A" w:rsidRPr="00990B12" w:rsidRDefault="00561C97" w:rsidP="006112B4">
            <w:pPr>
              <w:keepLines/>
              <w:spacing w:after="0"/>
              <w:rPr>
                <w:rFonts w:ascii="Arial" w:eastAsia="DengXian" w:hAnsi="Arial"/>
                <w:sz w:val="18"/>
                <w:lang w:eastAsia="zh-CN"/>
              </w:rPr>
            </w:pPr>
            <w:bookmarkStart w:id="1774" w:name="_MCCTEMPBM_CRPT44170143___4" w:colFirst="0" w:colLast="0"/>
            <w:bookmarkStart w:id="1775" w:name="_MCCTEMPBM_CRPT44170144___4" w:colFirst="5" w:colLast="5"/>
            <w:bookmarkEnd w:id="1772"/>
            <w:bookmarkEnd w:id="1773"/>
            <w:r w:rsidRPr="00990B12">
              <w:rPr>
                <w:rFonts w:ascii="Arial" w:eastAsia="DengXian" w:hAnsi="Arial"/>
                <w:sz w:val="18"/>
                <w:lang w:eastAsia="zh-CN"/>
              </w:rPr>
              <w:t>17</w:t>
            </w:r>
          </w:p>
        </w:tc>
        <w:tc>
          <w:tcPr>
            <w:tcW w:w="610" w:type="pct"/>
          </w:tcPr>
          <w:p w14:paraId="6C20BE28"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3F2BF4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990B12" w:rsidRDefault="0088750A" w:rsidP="006112B4">
            <w:pPr>
              <w:keepLines/>
              <w:spacing w:after="0"/>
              <w:rPr>
                <w:rFonts w:ascii="Arial" w:eastAsia="DengXian" w:hAnsi="Arial"/>
                <w:sz w:val="18"/>
              </w:rPr>
            </w:pPr>
          </w:p>
        </w:tc>
        <w:tc>
          <w:tcPr>
            <w:tcW w:w="793" w:type="pct"/>
            <w:vMerge/>
          </w:tcPr>
          <w:p w14:paraId="297D0DF4" w14:textId="77777777" w:rsidR="0088750A" w:rsidRPr="00990B12" w:rsidRDefault="0088750A" w:rsidP="006112B4">
            <w:pPr>
              <w:keepLines/>
              <w:spacing w:after="0"/>
              <w:rPr>
                <w:rFonts w:ascii="Arial" w:eastAsia="DengXian" w:hAnsi="Arial"/>
                <w:sz w:val="18"/>
              </w:rPr>
            </w:pPr>
          </w:p>
        </w:tc>
        <w:tc>
          <w:tcPr>
            <w:tcW w:w="987" w:type="pct"/>
          </w:tcPr>
          <w:p w14:paraId="3D8D0B0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66EDE18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26D94149" w14:textId="77777777" w:rsidTr="006112B4">
        <w:trPr>
          <w:jc w:val="center"/>
        </w:trPr>
        <w:tc>
          <w:tcPr>
            <w:tcW w:w="375" w:type="pct"/>
          </w:tcPr>
          <w:p w14:paraId="1CD9E2E7" w14:textId="09735E81" w:rsidR="0088750A" w:rsidRPr="00990B12" w:rsidRDefault="00561C97" w:rsidP="006112B4">
            <w:pPr>
              <w:keepLines/>
              <w:spacing w:after="0"/>
              <w:rPr>
                <w:rFonts w:ascii="Arial" w:eastAsia="DengXian" w:hAnsi="Arial"/>
                <w:sz w:val="18"/>
                <w:lang w:eastAsia="zh-CN"/>
              </w:rPr>
            </w:pPr>
            <w:bookmarkStart w:id="1776" w:name="_MCCTEMPBM_CRPT44170145___4" w:colFirst="0" w:colLast="0"/>
            <w:bookmarkStart w:id="1777" w:name="_MCCTEMPBM_CRPT44170146___4" w:colFirst="5" w:colLast="5"/>
            <w:bookmarkEnd w:id="1774"/>
            <w:bookmarkEnd w:id="1775"/>
            <w:r w:rsidRPr="00990B12">
              <w:rPr>
                <w:rFonts w:ascii="Arial" w:eastAsia="DengXian" w:hAnsi="Arial"/>
                <w:sz w:val="18"/>
              </w:rPr>
              <w:t>18</w:t>
            </w:r>
          </w:p>
        </w:tc>
        <w:tc>
          <w:tcPr>
            <w:tcW w:w="610" w:type="pct"/>
          </w:tcPr>
          <w:p w14:paraId="6DE280D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2574EE6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990B12" w:rsidRDefault="0088750A" w:rsidP="006112B4">
            <w:pPr>
              <w:keepLines/>
              <w:spacing w:after="0"/>
              <w:rPr>
                <w:rFonts w:ascii="Arial" w:eastAsia="DengXian" w:hAnsi="Arial"/>
                <w:sz w:val="18"/>
              </w:rPr>
            </w:pPr>
          </w:p>
        </w:tc>
        <w:tc>
          <w:tcPr>
            <w:tcW w:w="793" w:type="pct"/>
            <w:vMerge/>
          </w:tcPr>
          <w:p w14:paraId="4F00D690" w14:textId="77777777" w:rsidR="0088750A" w:rsidRPr="00990B12" w:rsidRDefault="0088750A" w:rsidP="006112B4">
            <w:pPr>
              <w:keepLines/>
              <w:spacing w:after="0"/>
              <w:rPr>
                <w:rFonts w:ascii="Arial" w:eastAsia="DengXian" w:hAnsi="Arial"/>
                <w:sz w:val="18"/>
              </w:rPr>
            </w:pPr>
          </w:p>
        </w:tc>
        <w:tc>
          <w:tcPr>
            <w:tcW w:w="987" w:type="pct"/>
          </w:tcPr>
          <w:p w14:paraId="6E343AA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64BC4CC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2B6A21EF" w14:textId="77777777" w:rsidTr="006112B4">
        <w:trPr>
          <w:jc w:val="center"/>
        </w:trPr>
        <w:tc>
          <w:tcPr>
            <w:tcW w:w="375" w:type="pct"/>
          </w:tcPr>
          <w:p w14:paraId="77AA57B2" w14:textId="29FD23A0" w:rsidR="0088750A" w:rsidRPr="00990B12" w:rsidRDefault="00561C97" w:rsidP="006112B4">
            <w:pPr>
              <w:keepLines/>
              <w:spacing w:after="0"/>
              <w:rPr>
                <w:rFonts w:ascii="Arial" w:eastAsia="DengXian" w:hAnsi="Arial"/>
                <w:sz w:val="18"/>
              </w:rPr>
            </w:pPr>
            <w:bookmarkStart w:id="1778" w:name="_MCCTEMPBM_CRPT44170147___4" w:colFirst="0" w:colLast="0"/>
            <w:bookmarkStart w:id="1779" w:name="_MCCTEMPBM_CRPT44170148___4" w:colFirst="5" w:colLast="5"/>
            <w:bookmarkEnd w:id="1776"/>
            <w:bookmarkEnd w:id="1777"/>
            <w:r w:rsidRPr="00990B12">
              <w:rPr>
                <w:rFonts w:ascii="Arial" w:eastAsia="DengXian" w:hAnsi="Arial"/>
                <w:sz w:val="18"/>
                <w:lang w:eastAsia="zh-CN"/>
              </w:rPr>
              <w:t>19</w:t>
            </w:r>
          </w:p>
        </w:tc>
        <w:tc>
          <w:tcPr>
            <w:tcW w:w="610" w:type="pct"/>
          </w:tcPr>
          <w:p w14:paraId="5CF3411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B162D0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990B12" w:rsidRDefault="0088750A" w:rsidP="006112B4">
            <w:pPr>
              <w:keepLines/>
              <w:spacing w:after="0"/>
              <w:rPr>
                <w:rFonts w:ascii="Arial" w:eastAsia="DengXian" w:hAnsi="Arial"/>
                <w:sz w:val="18"/>
              </w:rPr>
            </w:pPr>
          </w:p>
        </w:tc>
        <w:tc>
          <w:tcPr>
            <w:tcW w:w="793" w:type="pct"/>
            <w:vMerge/>
          </w:tcPr>
          <w:p w14:paraId="207F4A94" w14:textId="77777777" w:rsidR="0088750A" w:rsidRPr="00990B12" w:rsidRDefault="0088750A" w:rsidP="006112B4">
            <w:pPr>
              <w:keepLines/>
              <w:spacing w:after="0"/>
              <w:rPr>
                <w:rFonts w:ascii="Arial" w:eastAsia="DengXian" w:hAnsi="Arial"/>
                <w:sz w:val="18"/>
              </w:rPr>
            </w:pPr>
          </w:p>
        </w:tc>
        <w:tc>
          <w:tcPr>
            <w:tcW w:w="987" w:type="pct"/>
          </w:tcPr>
          <w:p w14:paraId="4E5CE5E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5CEDD75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32B13330" w14:textId="77777777" w:rsidTr="006112B4">
        <w:trPr>
          <w:jc w:val="center"/>
        </w:trPr>
        <w:tc>
          <w:tcPr>
            <w:tcW w:w="375" w:type="pct"/>
          </w:tcPr>
          <w:p w14:paraId="21A489B2" w14:textId="6F4C83C5" w:rsidR="0088750A" w:rsidRPr="00990B12" w:rsidRDefault="0088750A" w:rsidP="006112B4">
            <w:pPr>
              <w:keepLines/>
              <w:spacing w:after="0"/>
              <w:rPr>
                <w:rFonts w:ascii="Arial" w:eastAsia="DengXian" w:hAnsi="Arial"/>
                <w:sz w:val="18"/>
              </w:rPr>
            </w:pPr>
            <w:bookmarkStart w:id="1780" w:name="_MCCTEMPBM_CRPT44170149___4" w:colFirst="0" w:colLast="0"/>
            <w:bookmarkStart w:id="1781" w:name="_MCCTEMPBM_CRPT44170150___4" w:colFirst="5" w:colLast="5"/>
            <w:bookmarkEnd w:id="1778"/>
            <w:bookmarkEnd w:id="1779"/>
            <w:r w:rsidRPr="00990B12">
              <w:rPr>
                <w:rFonts w:ascii="Arial" w:eastAsia="DengXian" w:hAnsi="Arial"/>
                <w:sz w:val="18"/>
                <w:lang w:eastAsia="zh-CN"/>
              </w:rPr>
              <w:t>2</w:t>
            </w:r>
            <w:r w:rsidR="00561C97" w:rsidRPr="00990B12">
              <w:rPr>
                <w:rFonts w:ascii="Arial" w:eastAsia="DengXian" w:hAnsi="Arial"/>
                <w:sz w:val="18"/>
                <w:lang w:eastAsia="zh-CN"/>
              </w:rPr>
              <w:t>0</w:t>
            </w:r>
          </w:p>
        </w:tc>
        <w:tc>
          <w:tcPr>
            <w:tcW w:w="610" w:type="pct"/>
          </w:tcPr>
          <w:p w14:paraId="40432A2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6BB53F1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990B12" w:rsidRDefault="0088750A" w:rsidP="006112B4">
            <w:pPr>
              <w:keepLines/>
              <w:spacing w:after="0"/>
              <w:rPr>
                <w:rFonts w:ascii="Arial" w:eastAsia="DengXian" w:hAnsi="Arial"/>
                <w:sz w:val="18"/>
              </w:rPr>
            </w:pPr>
          </w:p>
        </w:tc>
        <w:tc>
          <w:tcPr>
            <w:tcW w:w="793" w:type="pct"/>
            <w:vMerge/>
          </w:tcPr>
          <w:p w14:paraId="362612E4" w14:textId="77777777" w:rsidR="0088750A" w:rsidRPr="00990B12" w:rsidRDefault="0088750A" w:rsidP="006112B4">
            <w:pPr>
              <w:keepLines/>
              <w:spacing w:after="0"/>
              <w:rPr>
                <w:rFonts w:ascii="Arial" w:eastAsia="DengXian" w:hAnsi="Arial"/>
                <w:sz w:val="18"/>
              </w:rPr>
            </w:pPr>
          </w:p>
        </w:tc>
        <w:tc>
          <w:tcPr>
            <w:tcW w:w="987" w:type="pct"/>
          </w:tcPr>
          <w:p w14:paraId="6DAF7AC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00074A1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21C5309" w14:textId="77777777" w:rsidTr="006112B4">
        <w:trPr>
          <w:jc w:val="center"/>
        </w:trPr>
        <w:tc>
          <w:tcPr>
            <w:tcW w:w="375" w:type="pct"/>
          </w:tcPr>
          <w:p w14:paraId="53057714" w14:textId="656803D1" w:rsidR="0088750A" w:rsidRPr="00990B12" w:rsidRDefault="0088750A" w:rsidP="006112B4">
            <w:pPr>
              <w:keepLines/>
              <w:spacing w:after="0"/>
              <w:rPr>
                <w:rFonts w:ascii="Arial" w:eastAsia="DengXian" w:hAnsi="Arial"/>
                <w:sz w:val="18"/>
                <w:lang w:eastAsia="zh-CN"/>
              </w:rPr>
            </w:pPr>
            <w:bookmarkStart w:id="1782" w:name="_MCCTEMPBM_CRPT44170151___4" w:colFirst="0" w:colLast="0"/>
            <w:bookmarkStart w:id="1783" w:name="_MCCTEMPBM_CRPT44170152___4" w:colFirst="5" w:colLast="5"/>
            <w:bookmarkEnd w:id="1780"/>
            <w:bookmarkEnd w:id="1781"/>
            <w:r w:rsidRPr="00990B12">
              <w:rPr>
                <w:rFonts w:ascii="Arial" w:eastAsia="DengXian" w:hAnsi="Arial"/>
                <w:sz w:val="18"/>
              </w:rPr>
              <w:t>2</w:t>
            </w:r>
            <w:r w:rsidR="00561C97" w:rsidRPr="00990B12">
              <w:rPr>
                <w:rFonts w:ascii="Arial" w:eastAsia="DengXian" w:hAnsi="Arial"/>
                <w:sz w:val="18"/>
              </w:rPr>
              <w:t>1</w:t>
            </w:r>
          </w:p>
        </w:tc>
        <w:tc>
          <w:tcPr>
            <w:tcW w:w="610" w:type="pct"/>
          </w:tcPr>
          <w:p w14:paraId="13B61C0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4C5ED3C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990B12" w:rsidRDefault="0088750A" w:rsidP="006112B4">
            <w:pPr>
              <w:keepLines/>
              <w:spacing w:after="0"/>
              <w:rPr>
                <w:rFonts w:ascii="Arial" w:eastAsia="DengXian" w:hAnsi="Arial"/>
                <w:sz w:val="18"/>
              </w:rPr>
            </w:pPr>
          </w:p>
        </w:tc>
        <w:tc>
          <w:tcPr>
            <w:tcW w:w="793" w:type="pct"/>
            <w:vMerge/>
          </w:tcPr>
          <w:p w14:paraId="2C4AED9F" w14:textId="77777777" w:rsidR="0088750A" w:rsidRPr="00990B12" w:rsidRDefault="0088750A" w:rsidP="006112B4">
            <w:pPr>
              <w:keepLines/>
              <w:spacing w:after="0"/>
              <w:rPr>
                <w:rFonts w:ascii="Arial" w:eastAsia="DengXian" w:hAnsi="Arial"/>
                <w:sz w:val="18"/>
              </w:rPr>
            </w:pPr>
          </w:p>
        </w:tc>
        <w:tc>
          <w:tcPr>
            <w:tcW w:w="987" w:type="pct"/>
          </w:tcPr>
          <w:p w14:paraId="518AC30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5367D9D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bookmarkEnd w:id="1782"/>
      <w:bookmarkEnd w:id="1783"/>
      <w:tr w:rsidR="0088750A" w:rsidRPr="00990B12" w14:paraId="2B93BEBB" w14:textId="77777777" w:rsidTr="00422474">
        <w:trPr>
          <w:jc w:val="center"/>
        </w:trPr>
        <w:tc>
          <w:tcPr>
            <w:tcW w:w="375" w:type="pct"/>
          </w:tcPr>
          <w:p w14:paraId="61CC59D8" w14:textId="28678910"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2</w:t>
            </w:r>
            <w:r w:rsidRPr="00990B12">
              <w:rPr>
                <w:rFonts w:ascii="Arial" w:eastAsia="DengXian" w:hAnsi="Arial"/>
                <w:sz w:val="18"/>
                <w:vertAlign w:val="superscript"/>
                <w:lang w:eastAsia="zh-CN"/>
              </w:rPr>
              <w:t>5,6</w:t>
            </w:r>
          </w:p>
        </w:tc>
        <w:tc>
          <w:tcPr>
            <w:tcW w:w="610" w:type="pct"/>
          </w:tcPr>
          <w:p w14:paraId="779FA95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432FF10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504AE1FA" w14:textId="77777777" w:rsidR="0088750A" w:rsidRPr="00990B12" w:rsidRDefault="0088750A" w:rsidP="006112B4">
            <w:pPr>
              <w:keepLines/>
              <w:spacing w:after="0"/>
              <w:rPr>
                <w:rFonts w:ascii="Arial" w:eastAsia="DengXian" w:hAnsi="Arial"/>
                <w:sz w:val="18"/>
              </w:rPr>
            </w:pPr>
          </w:p>
        </w:tc>
        <w:tc>
          <w:tcPr>
            <w:tcW w:w="987" w:type="pct"/>
          </w:tcPr>
          <w:p w14:paraId="63CC193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27EF8A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C87DB18" w14:textId="77777777" w:rsidTr="00422474">
        <w:trPr>
          <w:jc w:val="center"/>
        </w:trPr>
        <w:tc>
          <w:tcPr>
            <w:tcW w:w="375" w:type="pct"/>
          </w:tcPr>
          <w:p w14:paraId="5E08C720" w14:textId="2701EA47"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3</w:t>
            </w:r>
            <w:r w:rsidRPr="00990B12">
              <w:rPr>
                <w:rFonts w:ascii="Arial" w:eastAsia="DengXian" w:hAnsi="Arial"/>
                <w:sz w:val="18"/>
                <w:vertAlign w:val="superscript"/>
                <w:lang w:eastAsia="zh-CN"/>
              </w:rPr>
              <w:t>5,6</w:t>
            </w:r>
          </w:p>
        </w:tc>
        <w:tc>
          <w:tcPr>
            <w:tcW w:w="610" w:type="pct"/>
          </w:tcPr>
          <w:p w14:paraId="11CC038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5AAEF60D"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0ED2796E" w14:textId="77777777" w:rsidR="0088750A" w:rsidRPr="00990B12" w:rsidRDefault="0088750A" w:rsidP="006112B4">
            <w:pPr>
              <w:keepLines/>
              <w:spacing w:after="0"/>
              <w:rPr>
                <w:rFonts w:ascii="Arial" w:eastAsia="DengXian" w:hAnsi="Arial"/>
                <w:sz w:val="18"/>
              </w:rPr>
            </w:pPr>
          </w:p>
        </w:tc>
        <w:tc>
          <w:tcPr>
            <w:tcW w:w="987" w:type="pct"/>
          </w:tcPr>
          <w:p w14:paraId="3B89309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1919596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F83A65C" w14:textId="77777777" w:rsidTr="00422474">
        <w:trPr>
          <w:jc w:val="center"/>
        </w:trPr>
        <w:tc>
          <w:tcPr>
            <w:tcW w:w="375" w:type="pct"/>
          </w:tcPr>
          <w:p w14:paraId="02ED32A4" w14:textId="0F8579DE" w:rsidR="0088750A" w:rsidRPr="00990B12" w:rsidDel="00335D7D" w:rsidRDefault="00561C97" w:rsidP="006112B4">
            <w:pPr>
              <w:keepLines/>
              <w:spacing w:after="0"/>
              <w:rPr>
                <w:rFonts w:ascii="Arial" w:eastAsia="DengXian" w:hAnsi="Arial"/>
                <w:sz w:val="18"/>
                <w:lang w:eastAsia="zh-CN"/>
              </w:rPr>
            </w:pPr>
            <w:r w:rsidRPr="00990B12">
              <w:rPr>
                <w:rFonts w:ascii="Arial" w:eastAsia="DengXian" w:hAnsi="Arial"/>
                <w:sz w:val="18"/>
                <w:lang w:eastAsia="zh-CN"/>
              </w:rPr>
              <w:t>24</w:t>
            </w:r>
            <w:r w:rsidR="0088750A" w:rsidRPr="00990B12">
              <w:rPr>
                <w:rFonts w:ascii="Arial" w:eastAsia="DengXian" w:hAnsi="Arial"/>
                <w:sz w:val="18"/>
                <w:vertAlign w:val="superscript"/>
                <w:lang w:eastAsia="zh-CN"/>
              </w:rPr>
              <w:t>5,6</w:t>
            </w:r>
          </w:p>
        </w:tc>
        <w:tc>
          <w:tcPr>
            <w:tcW w:w="610" w:type="pct"/>
          </w:tcPr>
          <w:p w14:paraId="60BC681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tcBorders>
          </w:tcPr>
          <w:p w14:paraId="36F10748" w14:textId="77777777" w:rsidR="0088750A" w:rsidRPr="00990B12"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990B12" w:rsidRDefault="0088750A" w:rsidP="006112B4">
            <w:pPr>
              <w:keepLines/>
              <w:spacing w:after="0"/>
              <w:rPr>
                <w:rFonts w:ascii="Arial" w:eastAsia="DengXian" w:hAnsi="Arial"/>
                <w:sz w:val="18"/>
              </w:rPr>
            </w:pPr>
          </w:p>
        </w:tc>
        <w:tc>
          <w:tcPr>
            <w:tcW w:w="793" w:type="pct"/>
            <w:tcBorders>
              <w:top w:val="nil"/>
            </w:tcBorders>
          </w:tcPr>
          <w:p w14:paraId="406540D7" w14:textId="77777777" w:rsidR="0088750A" w:rsidRPr="00990B12" w:rsidRDefault="0088750A" w:rsidP="006112B4">
            <w:pPr>
              <w:keepLines/>
              <w:spacing w:after="0"/>
              <w:rPr>
                <w:rFonts w:ascii="Arial" w:eastAsia="DengXian" w:hAnsi="Arial"/>
                <w:sz w:val="18"/>
              </w:rPr>
            </w:pPr>
          </w:p>
        </w:tc>
        <w:tc>
          <w:tcPr>
            <w:tcW w:w="987" w:type="pct"/>
          </w:tcPr>
          <w:p w14:paraId="077545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38EFB87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 Full</w:t>
            </w:r>
          </w:p>
        </w:tc>
      </w:tr>
      <w:tr w:rsidR="0088750A" w:rsidRPr="00990B12" w14:paraId="2F275BB3" w14:textId="77777777" w:rsidTr="006112B4">
        <w:trPr>
          <w:jc w:val="center"/>
        </w:trPr>
        <w:tc>
          <w:tcPr>
            <w:tcW w:w="5000" w:type="pct"/>
            <w:gridSpan w:val="7"/>
          </w:tcPr>
          <w:p w14:paraId="5891F30F" w14:textId="77777777" w:rsidR="0088750A" w:rsidRPr="00990B12" w:rsidRDefault="0088750A" w:rsidP="006112B4">
            <w:pPr>
              <w:keepNext/>
              <w:keepLines/>
              <w:spacing w:after="0"/>
              <w:ind w:left="851" w:hanging="851"/>
              <w:rPr>
                <w:rFonts w:ascii="Arial" w:eastAsia="DengXian" w:hAnsi="Arial"/>
                <w:sz w:val="18"/>
                <w:lang w:eastAsia="zh-CN"/>
              </w:rPr>
            </w:pPr>
            <w:r w:rsidRPr="00990B12">
              <w:rPr>
                <w:rFonts w:ascii="Arial" w:eastAsia="DengXian" w:hAnsi="Arial"/>
                <w:sz w:val="18"/>
                <w:lang w:eastAsia="zh-CN"/>
              </w:rPr>
              <w:t>NOTE 1:</w:t>
            </w:r>
            <w:r w:rsidRPr="00990B12">
              <w:rPr>
                <w:rFonts w:ascii="Arial" w:eastAsia="DengXian" w:hAnsi="Arial"/>
                <w:sz w:val="18"/>
                <w:lang w:eastAsia="zh-CN"/>
              </w:rPr>
              <w:tab/>
              <w:t>The specific configuration of each RF allocation is defined in Table 6.1-1.</w:t>
            </w:r>
          </w:p>
          <w:p w14:paraId="722665E8" w14:textId="095688C5"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lang w:eastAsia="zh-CN"/>
              </w:rPr>
              <w:t>NOTE 2:</w:t>
            </w:r>
            <w:r w:rsidRPr="00990B12">
              <w:rPr>
                <w:rFonts w:ascii="Arial" w:eastAsia="DengXian" w:hAnsi="Arial"/>
                <w:sz w:val="18"/>
                <w:lang w:eastAsia="zh-CN"/>
              </w:rPr>
              <w:tab/>
            </w:r>
            <w:r w:rsidRPr="00990B12">
              <w:rPr>
                <w:rFonts w:ascii="Arial" w:eastAsia="DengXian" w:hAnsi="Arial"/>
                <w:sz w:val="18"/>
              </w:rPr>
              <w:t>DFT-s-OFDM Pi/2 BPSK test applies only for UEs which supports Pi/2 BPSK in FR1.</w:t>
            </w:r>
          </w:p>
          <w:p w14:paraId="46205EDB" w14:textId="57C99ECB"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3:</w:t>
            </w:r>
            <w:r w:rsidRPr="00990B12">
              <w:rPr>
                <w:rFonts w:ascii="Arial" w:eastAsia="DengXian" w:hAnsi="Arial"/>
                <w:sz w:val="18"/>
              </w:rPr>
              <w:tab/>
              <w:t>VOID</w:t>
            </w:r>
          </w:p>
          <w:p w14:paraId="62E3CED9"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4:</w:t>
            </w:r>
            <w:r w:rsidRPr="00990B12">
              <w:rPr>
                <w:rFonts w:ascii="Arial" w:eastAsia="DengXian" w:hAnsi="Arial"/>
                <w:sz w:val="18"/>
              </w:rPr>
              <w:tab/>
              <w:t>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Arial"/>
                <w:i/>
                <w:sz w:val="18"/>
              </w:rPr>
              <w:t>powerBoostPi2BPSK</w:t>
            </w:r>
            <w:r w:rsidRPr="00990B12">
              <w:rPr>
                <w:rFonts w:ascii="Arial" w:eastAsia="DengXian" w:hAnsi="Arial"/>
                <w:sz w:val="18"/>
              </w:rPr>
              <w:t xml:space="preserve"> is set to 0 for bands n40, n41, n77, n78 and n79.</w:t>
            </w:r>
          </w:p>
          <w:p w14:paraId="58834C1F"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5:</w:t>
            </w:r>
            <w:r w:rsidRPr="00990B12">
              <w:rPr>
                <w:rFonts w:ascii="Arial" w:eastAsia="DengXian" w:hAnsi="Arial"/>
                <w:sz w:val="18"/>
              </w:rPr>
              <w:tab/>
              <w:t>For Power Class 3 testing, 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Times"/>
                <w:i/>
                <w:sz w:val="18"/>
              </w:rPr>
              <w:t>powerBoostPi2BPSK</w:t>
            </w:r>
            <w:r w:rsidRPr="00990B12">
              <w:rPr>
                <w:rFonts w:ascii="Arial" w:eastAsia="DengXian" w:hAnsi="Arial"/>
                <w:sz w:val="18"/>
              </w:rPr>
              <w:t xml:space="preserve"> is set to 0 for bands n40, n77, n78 and n79.</w:t>
            </w:r>
          </w:p>
          <w:p w14:paraId="400C33AD"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6:</w:t>
            </w:r>
            <w:r w:rsidRPr="00990B12">
              <w:rPr>
                <w:rFonts w:ascii="Arial" w:eastAsia="DengXian" w:hAnsi="Arial"/>
                <w:sz w:val="18"/>
              </w:rPr>
              <w:tab/>
              <w:t xml:space="preserve">Applicable to UEs indicating support for UE capability </w:t>
            </w:r>
            <w:r w:rsidRPr="00990B12">
              <w:rPr>
                <w:rFonts w:ascii="Arial" w:eastAsia="DengXian" w:hAnsi="Arial"/>
                <w:i/>
                <w:sz w:val="18"/>
              </w:rPr>
              <w:t>lowPAPR-DMRS-PUSCHwithPrecoding-r16</w:t>
            </w:r>
            <w:r w:rsidRPr="00990B12">
              <w:rPr>
                <w:rFonts w:ascii="Arial" w:eastAsia="DengXian" w:hAnsi="Arial"/>
                <w:sz w:val="18"/>
              </w:rPr>
              <w:t>.</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77777777" w:rsidR="00C62099" w:rsidRPr="00990B12" w:rsidRDefault="00C62099" w:rsidP="00C62099">
      <w:pPr>
        <w:pStyle w:val="B1"/>
      </w:pPr>
      <w:r w:rsidRPr="00990B12">
        <w:t>4.</w:t>
      </w:r>
      <w:r w:rsidRPr="00990B12">
        <w:tab/>
        <w:t>The UL Reference Measurement Channel is set according to Table 6.2.2.4.1-1.</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lang w:eastAsia="en-GB"/>
        </w:rPr>
      </w:pPr>
      <w:r w:rsidRPr="00990B12">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784" w:name="_CR6_5_2_2_4_2"/>
      <w:r w:rsidRPr="00990B12">
        <w:t>6.5.2.2.4.2</w:t>
      </w:r>
      <w:r w:rsidRPr="00990B12">
        <w:tab/>
        <w:t>Test procedure</w:t>
      </w:r>
    </w:p>
    <w:bookmarkEnd w:id="1784"/>
    <w:p w14:paraId="7C4635E0" w14:textId="16ED465E"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0A282673"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w:t>
      </w:r>
      <w:r w:rsidRPr="00990B12">
        <w:rPr>
          <w:lang w:eastAsia="zh-CN"/>
        </w:rPr>
        <w:t>to</w:t>
      </w:r>
      <w:r w:rsidRPr="00990B12">
        <w:t xml:space="preserve"> 6.2.2.5-</w:t>
      </w:r>
      <w:r w:rsidRPr="00990B12">
        <w:rPr>
          <w:lang w:eastAsia="zh-CN"/>
        </w:rPr>
        <w:t>9</w:t>
      </w:r>
      <w:r w:rsidRPr="00990B12">
        <w:t xml:space="preserve">.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785" w:name="_CR6_5_2_2_4_3"/>
      <w:r w:rsidRPr="00990B12">
        <w:t>6.5.2.2.4.3</w:t>
      </w:r>
      <w:r w:rsidRPr="00990B12">
        <w:tab/>
        <w:t>Message contents</w:t>
      </w:r>
    </w:p>
    <w:bookmarkEnd w:id="1785"/>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786" w:name="_CRTable6_5_2_2_4_31"/>
      <w:r w:rsidRPr="00990B12">
        <w:t xml:space="preserve">Table </w:t>
      </w:r>
      <w:bookmarkEnd w:id="1786"/>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787"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787"/>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77777777" w:rsidR="0088750A" w:rsidRPr="00990B12" w:rsidRDefault="0088750A" w:rsidP="0088750A">
      <w:pPr>
        <w:pStyle w:val="TH"/>
        <w:rPr>
          <w:i/>
          <w:iCs/>
        </w:rPr>
      </w:pPr>
      <w:r w:rsidRPr="00990B12">
        <w:t>Table 6.5.2.2.4.3-2: DMRS-UplinkConfig (</w:t>
      </w:r>
      <w:r w:rsidRPr="00990B12">
        <w:rPr>
          <w:lang w:eastAsia="zh-CN"/>
        </w:rPr>
        <w:t xml:space="preserve">Test ID 28 – 30 in </w:t>
      </w:r>
      <w:bookmarkStart w:id="1788" w:name="_CRTable6_5_2_2_4_32"/>
      <w:r w:rsidRPr="00990B12">
        <w:t xml:space="preserve">Table </w:t>
      </w:r>
      <w:bookmarkEnd w:id="1788"/>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789" w:name="_CR6_5_2_2_5"/>
      <w:bookmarkStart w:id="1790" w:name="_Toc210629090"/>
      <w:bookmarkEnd w:id="1789"/>
      <w:r w:rsidRPr="00990B12">
        <w:t>6.5.2.2.5</w:t>
      </w:r>
      <w:r w:rsidRPr="00990B12">
        <w:tab/>
        <w:t>Test requirement</w:t>
      </w:r>
      <w:bookmarkEnd w:id="1790"/>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791" w:name="_CRTable6_5_2_2_51"/>
      <w:r w:rsidRPr="00990B12">
        <w:t xml:space="preserve">Table </w:t>
      </w:r>
      <w:bookmarkEnd w:id="1791"/>
      <w:r w:rsidRPr="00990B12">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990B12" w14:paraId="5565DB4A" w14:textId="77777777" w:rsidTr="008D0E0E">
        <w:trPr>
          <w:jc w:val="center"/>
        </w:trPr>
        <w:tc>
          <w:tcPr>
            <w:tcW w:w="2407" w:type="dxa"/>
            <w:vMerge w:val="restart"/>
            <w:vAlign w:val="center"/>
          </w:tcPr>
          <w:p w14:paraId="3C90CF56" w14:textId="77777777" w:rsidR="00DA0537" w:rsidRPr="00990B12" w:rsidRDefault="00DA0537" w:rsidP="00AE3F12">
            <w:pPr>
              <w:pStyle w:val="TAH"/>
            </w:pPr>
            <w:r w:rsidRPr="00990B12">
              <w:t>Δf</w:t>
            </w:r>
            <w:r w:rsidRPr="00990B12">
              <w:rPr>
                <w:vertAlign w:val="subscript"/>
              </w:rPr>
              <w:t>OOB</w:t>
            </w:r>
          </w:p>
          <w:p w14:paraId="1A6EECDD" w14:textId="77777777" w:rsidR="00DA0537" w:rsidRPr="00990B12" w:rsidRDefault="00DA0537" w:rsidP="00AE3F12">
            <w:pPr>
              <w:pStyle w:val="TAH"/>
            </w:pPr>
            <w:r w:rsidRPr="00990B12">
              <w:t>(MHz)</w:t>
            </w:r>
          </w:p>
        </w:tc>
        <w:tc>
          <w:tcPr>
            <w:tcW w:w="4816" w:type="dxa"/>
            <w:gridSpan w:val="2"/>
            <w:vAlign w:val="center"/>
          </w:tcPr>
          <w:p w14:paraId="2C818CDD" w14:textId="19278AAE" w:rsidR="00DA0537" w:rsidRPr="00990B12" w:rsidRDefault="00DA0537"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0105C511" w14:textId="2362D905" w:rsidR="00DA0537" w:rsidRPr="00990B12" w:rsidRDefault="00DA0537" w:rsidP="00AE3F12">
            <w:pPr>
              <w:pStyle w:val="TAH"/>
            </w:pPr>
            <w:r w:rsidRPr="00990B12">
              <w:t>Measurement</w:t>
            </w:r>
            <w:r w:rsidR="008D0E0E" w:rsidRPr="00990B12">
              <w:t xml:space="preserve"> </w:t>
            </w:r>
            <w:r w:rsidRPr="00990B12">
              <w:t>bandwidth</w:t>
            </w:r>
          </w:p>
        </w:tc>
      </w:tr>
      <w:tr w:rsidR="00DA0537" w:rsidRPr="00990B12" w14:paraId="0BAFCF5A" w14:textId="77777777" w:rsidTr="008D0E0E">
        <w:trPr>
          <w:jc w:val="center"/>
        </w:trPr>
        <w:tc>
          <w:tcPr>
            <w:tcW w:w="2407" w:type="dxa"/>
            <w:vMerge/>
            <w:vAlign w:val="center"/>
          </w:tcPr>
          <w:p w14:paraId="3F9A95FA" w14:textId="77777777" w:rsidR="00DA0537" w:rsidRPr="00990B12" w:rsidRDefault="00DA0537" w:rsidP="00AE3F12">
            <w:pPr>
              <w:pStyle w:val="TAH"/>
            </w:pPr>
          </w:p>
        </w:tc>
        <w:tc>
          <w:tcPr>
            <w:tcW w:w="2408" w:type="dxa"/>
            <w:vAlign w:val="center"/>
          </w:tcPr>
          <w:p w14:paraId="287872EF" w14:textId="77777777" w:rsidR="00DA0537" w:rsidRPr="00990B12" w:rsidRDefault="00DA0537" w:rsidP="00AE3F12">
            <w:pPr>
              <w:pStyle w:val="TAH"/>
            </w:pPr>
            <w:r w:rsidRPr="00990B12">
              <w:t>5</w:t>
            </w:r>
          </w:p>
        </w:tc>
        <w:tc>
          <w:tcPr>
            <w:tcW w:w="2408" w:type="dxa"/>
            <w:vAlign w:val="center"/>
          </w:tcPr>
          <w:p w14:paraId="2FDE0FDF" w14:textId="41717C5E" w:rsidR="00DA0537" w:rsidRPr="00990B12" w:rsidRDefault="00DA0537"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751397B4" w14:textId="77777777" w:rsidR="00DA0537" w:rsidRPr="00990B12" w:rsidRDefault="00DA0537" w:rsidP="00AE3F12">
            <w:pPr>
              <w:pStyle w:val="TAH"/>
            </w:pPr>
          </w:p>
        </w:tc>
      </w:tr>
      <w:tr w:rsidR="00DA0537" w:rsidRPr="00990B12" w14:paraId="213DF1A5" w14:textId="77777777" w:rsidTr="008D0E0E">
        <w:trPr>
          <w:jc w:val="center"/>
        </w:trPr>
        <w:tc>
          <w:tcPr>
            <w:tcW w:w="2407" w:type="dxa"/>
            <w:vAlign w:val="center"/>
          </w:tcPr>
          <w:p w14:paraId="72B26604" w14:textId="1F2ACC78" w:rsidR="00DA0537" w:rsidRPr="00990B12" w:rsidRDefault="00DA0537" w:rsidP="00AE3F12">
            <w:pPr>
              <w:pStyle w:val="TAC"/>
            </w:pPr>
            <w:r w:rsidRPr="00990B12">
              <w:t>±</w:t>
            </w:r>
            <w:r w:rsidR="008D0E0E" w:rsidRPr="00990B12">
              <w:t xml:space="preserve"> </w:t>
            </w:r>
            <w:r w:rsidRPr="00990B12">
              <w:t>0-1</w:t>
            </w:r>
          </w:p>
        </w:tc>
        <w:tc>
          <w:tcPr>
            <w:tcW w:w="2408" w:type="dxa"/>
            <w:vAlign w:val="center"/>
          </w:tcPr>
          <w:p w14:paraId="41009BBE" w14:textId="77777777" w:rsidR="00DA0537" w:rsidRPr="00990B12" w:rsidRDefault="00DA0537" w:rsidP="00AE3F12">
            <w:pPr>
              <w:pStyle w:val="TAC"/>
            </w:pPr>
            <w:r w:rsidRPr="00990B12">
              <w:t>-13+TT</w:t>
            </w:r>
          </w:p>
        </w:tc>
        <w:tc>
          <w:tcPr>
            <w:tcW w:w="2408" w:type="dxa"/>
            <w:vAlign w:val="center"/>
          </w:tcPr>
          <w:p w14:paraId="4F639E44" w14:textId="77777777" w:rsidR="00DA0537" w:rsidRPr="00990B12" w:rsidRDefault="00DA0537" w:rsidP="00AE3F12">
            <w:pPr>
              <w:pStyle w:val="TAC"/>
            </w:pPr>
            <w:r w:rsidRPr="00990B12">
              <w:t>-13+TT</w:t>
            </w:r>
          </w:p>
        </w:tc>
        <w:tc>
          <w:tcPr>
            <w:tcW w:w="2408" w:type="dxa"/>
            <w:vAlign w:val="center"/>
          </w:tcPr>
          <w:p w14:paraId="3BBB732A" w14:textId="08B51266" w:rsidR="00DA0537" w:rsidRPr="00990B12" w:rsidRDefault="00DA0537"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DA0537" w:rsidRPr="00990B12" w14:paraId="5C9F3B39" w14:textId="77777777" w:rsidTr="008D0E0E">
        <w:trPr>
          <w:jc w:val="center"/>
        </w:trPr>
        <w:tc>
          <w:tcPr>
            <w:tcW w:w="2407" w:type="dxa"/>
            <w:vAlign w:val="center"/>
          </w:tcPr>
          <w:p w14:paraId="606C032F" w14:textId="0E7F28B4" w:rsidR="00DA0537" w:rsidRPr="00990B12" w:rsidRDefault="00DA0537" w:rsidP="00AE3F12">
            <w:pPr>
              <w:pStyle w:val="TAC"/>
            </w:pPr>
            <w:r w:rsidRPr="00990B12">
              <w:t>±</w:t>
            </w:r>
            <w:r w:rsidR="008D0E0E" w:rsidRPr="00990B12">
              <w:t xml:space="preserve"> </w:t>
            </w:r>
            <w:r w:rsidRPr="00990B12">
              <w:t>1-5</w:t>
            </w:r>
          </w:p>
        </w:tc>
        <w:tc>
          <w:tcPr>
            <w:tcW w:w="2408" w:type="dxa"/>
            <w:vAlign w:val="center"/>
          </w:tcPr>
          <w:p w14:paraId="2AC2FD6A" w14:textId="77777777" w:rsidR="00DA0537" w:rsidRPr="00990B12" w:rsidRDefault="00DA0537" w:rsidP="00AE3F12">
            <w:pPr>
              <w:pStyle w:val="TAC"/>
            </w:pPr>
            <w:r w:rsidRPr="00990B12">
              <w:t>-10+TT</w:t>
            </w:r>
          </w:p>
        </w:tc>
        <w:tc>
          <w:tcPr>
            <w:tcW w:w="2408" w:type="dxa"/>
            <w:vAlign w:val="center"/>
          </w:tcPr>
          <w:p w14:paraId="15808F19" w14:textId="77777777" w:rsidR="00DA0537" w:rsidRPr="00990B12" w:rsidRDefault="00DA0537" w:rsidP="00AE3F12">
            <w:pPr>
              <w:pStyle w:val="TAC"/>
            </w:pPr>
            <w:r w:rsidRPr="00990B12">
              <w:t>-10+TT</w:t>
            </w:r>
          </w:p>
        </w:tc>
        <w:tc>
          <w:tcPr>
            <w:tcW w:w="2408" w:type="dxa"/>
            <w:vMerge w:val="restart"/>
            <w:vAlign w:val="center"/>
          </w:tcPr>
          <w:p w14:paraId="7FFE5F69" w14:textId="7757008E" w:rsidR="00DA0537" w:rsidRPr="00990B12" w:rsidRDefault="00DA0537" w:rsidP="00AE3F12">
            <w:pPr>
              <w:pStyle w:val="TAC"/>
            </w:pPr>
            <w:r w:rsidRPr="00990B12">
              <w:t>1</w:t>
            </w:r>
            <w:r w:rsidR="008D0E0E" w:rsidRPr="00990B12">
              <w:t xml:space="preserve"> </w:t>
            </w:r>
            <w:r w:rsidRPr="00990B12">
              <w:t>MHz</w:t>
            </w:r>
          </w:p>
        </w:tc>
      </w:tr>
      <w:tr w:rsidR="00DA0537" w:rsidRPr="00990B12" w14:paraId="28D7766B" w14:textId="77777777" w:rsidTr="008D0E0E">
        <w:trPr>
          <w:jc w:val="center"/>
        </w:trPr>
        <w:tc>
          <w:tcPr>
            <w:tcW w:w="2407" w:type="dxa"/>
            <w:vAlign w:val="center"/>
          </w:tcPr>
          <w:p w14:paraId="63AFF21D" w14:textId="77E2EB4E" w:rsidR="00DA0537" w:rsidRPr="00990B12" w:rsidRDefault="00DA0537" w:rsidP="00AE3F12">
            <w:pPr>
              <w:pStyle w:val="TAC"/>
            </w:pPr>
            <w:r w:rsidRPr="00990B12">
              <w:t>±</w:t>
            </w:r>
            <w:r w:rsidR="008D0E0E" w:rsidRPr="00990B12">
              <w:t xml:space="preserve"> </w:t>
            </w:r>
            <w:r w:rsidRPr="00990B12">
              <w:t>5-6</w:t>
            </w:r>
          </w:p>
        </w:tc>
        <w:tc>
          <w:tcPr>
            <w:tcW w:w="2408" w:type="dxa"/>
            <w:vAlign w:val="center"/>
          </w:tcPr>
          <w:p w14:paraId="6FE83EC3" w14:textId="77777777" w:rsidR="00DA0537" w:rsidRPr="00990B12" w:rsidRDefault="00DA0537" w:rsidP="00AE3F12">
            <w:pPr>
              <w:pStyle w:val="TAC"/>
            </w:pPr>
            <w:r w:rsidRPr="00990B12">
              <w:t>-13+TT</w:t>
            </w:r>
          </w:p>
        </w:tc>
        <w:tc>
          <w:tcPr>
            <w:tcW w:w="2408" w:type="dxa"/>
            <w:vAlign w:val="center"/>
          </w:tcPr>
          <w:p w14:paraId="3BBCC530" w14:textId="77777777" w:rsidR="00DA0537" w:rsidRPr="00990B12" w:rsidRDefault="00DA0537" w:rsidP="00AE3F12">
            <w:pPr>
              <w:pStyle w:val="TAC"/>
            </w:pPr>
          </w:p>
        </w:tc>
        <w:tc>
          <w:tcPr>
            <w:tcW w:w="2408" w:type="dxa"/>
            <w:vMerge/>
            <w:vAlign w:val="center"/>
          </w:tcPr>
          <w:p w14:paraId="53E59023" w14:textId="77777777" w:rsidR="00DA0537" w:rsidRPr="00990B12" w:rsidRDefault="00DA0537" w:rsidP="00AE3F12">
            <w:pPr>
              <w:pStyle w:val="TAC"/>
            </w:pPr>
          </w:p>
        </w:tc>
      </w:tr>
      <w:tr w:rsidR="00DA0537" w:rsidRPr="00990B12" w14:paraId="2A8735F1" w14:textId="77777777" w:rsidTr="008D0E0E">
        <w:trPr>
          <w:jc w:val="center"/>
        </w:trPr>
        <w:tc>
          <w:tcPr>
            <w:tcW w:w="2407" w:type="dxa"/>
            <w:vAlign w:val="center"/>
          </w:tcPr>
          <w:p w14:paraId="6CE6A954" w14:textId="1C5B8204" w:rsidR="00DA0537" w:rsidRPr="00990B12" w:rsidRDefault="00DA0537" w:rsidP="00AE3F12">
            <w:pPr>
              <w:pStyle w:val="TAC"/>
            </w:pPr>
            <w:r w:rsidRPr="00990B12">
              <w:t>±</w:t>
            </w:r>
            <w:r w:rsidR="008D0E0E" w:rsidRPr="00990B12">
              <w:t xml:space="preserve"> </w:t>
            </w:r>
            <w:r w:rsidRPr="00990B12">
              <w:t>6-10</w:t>
            </w:r>
          </w:p>
        </w:tc>
        <w:tc>
          <w:tcPr>
            <w:tcW w:w="2408" w:type="dxa"/>
            <w:vAlign w:val="center"/>
          </w:tcPr>
          <w:p w14:paraId="67FB0023" w14:textId="77777777" w:rsidR="00DA0537" w:rsidRPr="00990B12" w:rsidRDefault="00DA0537" w:rsidP="00AE3F12">
            <w:pPr>
              <w:pStyle w:val="TAC"/>
            </w:pPr>
            <w:r w:rsidRPr="00990B12">
              <w:t>-25+TT</w:t>
            </w:r>
          </w:p>
        </w:tc>
        <w:tc>
          <w:tcPr>
            <w:tcW w:w="2408" w:type="dxa"/>
            <w:vAlign w:val="center"/>
          </w:tcPr>
          <w:p w14:paraId="23412C0A" w14:textId="77777777" w:rsidR="00DA0537" w:rsidRPr="00990B12" w:rsidRDefault="00DA0537" w:rsidP="00AE3F12">
            <w:pPr>
              <w:pStyle w:val="TAC"/>
            </w:pPr>
          </w:p>
        </w:tc>
        <w:tc>
          <w:tcPr>
            <w:tcW w:w="2408" w:type="dxa"/>
            <w:vMerge/>
            <w:vAlign w:val="center"/>
          </w:tcPr>
          <w:p w14:paraId="16432FA3" w14:textId="77777777" w:rsidR="00DA0537" w:rsidRPr="00990B12" w:rsidRDefault="00DA0537" w:rsidP="00AE3F12">
            <w:pPr>
              <w:pStyle w:val="TAC"/>
            </w:pPr>
          </w:p>
        </w:tc>
      </w:tr>
      <w:tr w:rsidR="00DA0537" w:rsidRPr="00990B12" w14:paraId="15CC62CE" w14:textId="77777777" w:rsidTr="008D0E0E">
        <w:trPr>
          <w:jc w:val="center"/>
        </w:trPr>
        <w:tc>
          <w:tcPr>
            <w:tcW w:w="2407" w:type="dxa"/>
            <w:vAlign w:val="center"/>
          </w:tcPr>
          <w:p w14:paraId="202D1B18" w14:textId="3ABB37A4" w:rsidR="00DA0537" w:rsidRPr="00990B12" w:rsidRDefault="00DA0537"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7D753890" w14:textId="77777777" w:rsidR="00DA0537" w:rsidRPr="00990B12" w:rsidRDefault="00DA0537" w:rsidP="00AE3F12">
            <w:pPr>
              <w:pStyle w:val="TAC"/>
            </w:pPr>
          </w:p>
        </w:tc>
        <w:tc>
          <w:tcPr>
            <w:tcW w:w="2408" w:type="dxa"/>
            <w:vAlign w:val="center"/>
          </w:tcPr>
          <w:p w14:paraId="1507EC25" w14:textId="77777777" w:rsidR="00DA0537" w:rsidRPr="00990B12" w:rsidRDefault="00DA0537" w:rsidP="00AE3F12">
            <w:pPr>
              <w:pStyle w:val="TAC"/>
            </w:pPr>
            <w:r w:rsidRPr="00990B12">
              <w:t>-13+TT</w:t>
            </w:r>
          </w:p>
        </w:tc>
        <w:tc>
          <w:tcPr>
            <w:tcW w:w="2408" w:type="dxa"/>
            <w:vMerge/>
            <w:vAlign w:val="center"/>
          </w:tcPr>
          <w:p w14:paraId="6BFAF66B" w14:textId="77777777" w:rsidR="00DA0537" w:rsidRPr="00990B12" w:rsidRDefault="00DA0537" w:rsidP="00AE3F12">
            <w:pPr>
              <w:pStyle w:val="TAC"/>
            </w:pPr>
          </w:p>
        </w:tc>
      </w:tr>
      <w:tr w:rsidR="00DA0537" w:rsidRPr="00990B12" w14:paraId="77B01EAA" w14:textId="77777777" w:rsidTr="008D0E0E">
        <w:trPr>
          <w:jc w:val="center"/>
        </w:trPr>
        <w:tc>
          <w:tcPr>
            <w:tcW w:w="2407" w:type="dxa"/>
            <w:vAlign w:val="center"/>
          </w:tcPr>
          <w:p w14:paraId="5CF73D18" w14:textId="615A7B1D" w:rsidR="00DA0537" w:rsidRPr="00990B12" w:rsidRDefault="00DA0537"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13EFADC5" w14:textId="77777777" w:rsidR="00DA0537" w:rsidRPr="00990B12" w:rsidRDefault="00DA0537" w:rsidP="00AE3F12">
            <w:pPr>
              <w:pStyle w:val="TAC"/>
            </w:pPr>
          </w:p>
        </w:tc>
        <w:tc>
          <w:tcPr>
            <w:tcW w:w="2408" w:type="dxa"/>
            <w:vAlign w:val="center"/>
          </w:tcPr>
          <w:p w14:paraId="6CEA0F31" w14:textId="77777777" w:rsidR="00DA0537" w:rsidRPr="00990B12" w:rsidRDefault="00DA0537" w:rsidP="00AE3F12">
            <w:pPr>
              <w:pStyle w:val="TAC"/>
            </w:pPr>
            <w:r w:rsidRPr="00990B12">
              <w:t>-25+TT</w:t>
            </w:r>
          </w:p>
        </w:tc>
        <w:tc>
          <w:tcPr>
            <w:tcW w:w="2408" w:type="dxa"/>
            <w:vMerge/>
            <w:vAlign w:val="center"/>
          </w:tcPr>
          <w:p w14:paraId="6A55C694" w14:textId="77777777" w:rsidR="00DA0537" w:rsidRPr="00990B12" w:rsidRDefault="00DA0537" w:rsidP="00AE3F12">
            <w:pPr>
              <w:pStyle w:val="TAC"/>
            </w:pPr>
          </w:p>
        </w:tc>
      </w:tr>
    </w:tbl>
    <w:p w14:paraId="45AE39E0" w14:textId="77777777" w:rsidR="00DA0537" w:rsidRPr="00990B12" w:rsidRDefault="00DA0537" w:rsidP="000A67E8"/>
    <w:p w14:paraId="7A8296A1" w14:textId="77777777" w:rsidR="007B2C1C" w:rsidRPr="00990B12" w:rsidRDefault="007B2C1C" w:rsidP="007B2C1C">
      <w:pPr>
        <w:pStyle w:val="TH"/>
      </w:pPr>
      <w:bookmarkStart w:id="1792" w:name="_CRTable6_5_2_2_52"/>
      <w:r w:rsidRPr="00990B12">
        <w:t xml:space="preserve">Table </w:t>
      </w:r>
      <w:bookmarkEnd w:id="1792"/>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793"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794" w:name="_MCCTEMPBM_CRPT44170163___4"/>
      <w:bookmarkEnd w:id="1793"/>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990B12" w:rsidRDefault="00C43E0B" w:rsidP="009D2F95">
      <w:pPr>
        <w:pStyle w:val="Heading4"/>
      </w:pPr>
      <w:bookmarkStart w:id="1795" w:name="_CR6_5_2_3"/>
      <w:bookmarkStart w:id="1796" w:name="_Toc137543601"/>
      <w:bookmarkStart w:id="1797" w:name="_Toc97562299"/>
      <w:bookmarkStart w:id="1798" w:name="_Toc104122532"/>
      <w:bookmarkStart w:id="1799" w:name="_Toc104205483"/>
      <w:bookmarkStart w:id="1800" w:name="_Toc104206690"/>
      <w:bookmarkStart w:id="1801" w:name="_Toc104503650"/>
      <w:bookmarkStart w:id="1802" w:name="_Toc106127581"/>
      <w:bookmarkStart w:id="1803" w:name="_Toc123057946"/>
      <w:bookmarkStart w:id="1804" w:name="_Toc124255241"/>
      <w:bookmarkStart w:id="1805" w:name="_Toc124255432"/>
      <w:bookmarkStart w:id="1806" w:name="_Toc124255569"/>
      <w:bookmarkStart w:id="1807" w:name="_Toc210629091"/>
      <w:bookmarkEnd w:id="1794"/>
      <w:bookmarkEnd w:id="1795"/>
      <w:r w:rsidRPr="00990B12">
        <w:t>6.5.2.3</w:t>
      </w:r>
      <w:r w:rsidRPr="00990B12">
        <w:tab/>
      </w:r>
      <w:bookmarkEnd w:id="1796"/>
      <w:r w:rsidR="000D1B0A" w:rsidRPr="00990B12">
        <w:t>[to be updated]</w:t>
      </w:r>
      <w:bookmarkEnd w:id="1807"/>
    </w:p>
    <w:p w14:paraId="19A88057" w14:textId="77777777" w:rsidR="00C43E0B" w:rsidRPr="00990B12" w:rsidRDefault="00C43E0B" w:rsidP="009D2F95">
      <w:pPr>
        <w:pStyle w:val="Heading4"/>
      </w:pPr>
      <w:bookmarkStart w:id="1808" w:name="_CR6_5_2_4"/>
      <w:bookmarkStart w:id="1809" w:name="_Toc137543602"/>
      <w:bookmarkStart w:id="1810" w:name="_Toc210629092"/>
      <w:bookmarkEnd w:id="1808"/>
      <w:r w:rsidRPr="00990B12">
        <w:t>6.5.2.4</w:t>
      </w:r>
      <w:r w:rsidRPr="00990B12">
        <w:tab/>
        <w:t>Adjacent channel leakage ratio</w:t>
      </w:r>
      <w:bookmarkEnd w:id="1809"/>
      <w:bookmarkEnd w:id="1810"/>
    </w:p>
    <w:p w14:paraId="1D154D39" w14:textId="4710089F" w:rsidR="004501F7" w:rsidRPr="00990B12" w:rsidRDefault="004501F7" w:rsidP="004501F7">
      <w:pPr>
        <w:pStyle w:val="Heading5"/>
      </w:pPr>
      <w:bookmarkStart w:id="1811" w:name="_CR6_5_2_4_0"/>
      <w:bookmarkStart w:id="1812" w:name="_Toc210629093"/>
      <w:bookmarkEnd w:id="1811"/>
      <w:r w:rsidRPr="00990B12">
        <w:t>6.5.2.4.0</w:t>
      </w:r>
      <w:r w:rsidRPr="00990B12">
        <w:tab/>
        <w:t>General</w:t>
      </w:r>
      <w:bookmarkEnd w:id="1812"/>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1813" w:name="_CR6_5_2_4_1"/>
      <w:bookmarkStart w:id="1814" w:name="_Toc137543603"/>
      <w:bookmarkStart w:id="1815" w:name="_Toc210629094"/>
      <w:bookmarkEnd w:id="1813"/>
      <w:r w:rsidRPr="00990B12">
        <w:t>6.5.2.4.1</w:t>
      </w:r>
      <w:r w:rsidRPr="00990B12">
        <w:tab/>
        <w:t>NR Adjacent channel leakage ratio</w:t>
      </w:r>
      <w:bookmarkEnd w:id="1814"/>
      <w:bookmarkEnd w:id="1815"/>
    </w:p>
    <w:p w14:paraId="04E82073" w14:textId="77777777" w:rsidR="00C43E0B" w:rsidRPr="00990B12" w:rsidRDefault="00C43E0B" w:rsidP="00C43E0B">
      <w:pPr>
        <w:pStyle w:val="H6"/>
      </w:pPr>
      <w:bookmarkStart w:id="1816" w:name="_CR6_5_2_4_1_1"/>
      <w:r w:rsidRPr="00990B12">
        <w:t>6.5.2.4.1.1</w:t>
      </w:r>
      <w:r w:rsidRPr="00990B12">
        <w:tab/>
        <w:t>Test purpose</w:t>
      </w:r>
    </w:p>
    <w:bookmarkEnd w:id="1816"/>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817" w:name="_CR6_5_2_4_1_2"/>
      <w:r w:rsidRPr="00990B12">
        <w:t>6.5.2.4.1.2</w:t>
      </w:r>
      <w:r w:rsidRPr="00990B12">
        <w:tab/>
        <w:t>Test applicability</w:t>
      </w:r>
    </w:p>
    <w:bookmarkEnd w:id="1817"/>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818" w:name="_CR6_5_2_4_1_3"/>
      <w:r w:rsidRPr="00990B12">
        <w:t>6.5.2.4.1.3</w:t>
      </w:r>
      <w:r w:rsidRPr="00990B12">
        <w:tab/>
        <w:t>Minimum conformance requirements</w:t>
      </w:r>
    </w:p>
    <w:bookmarkEnd w:id="1818"/>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819" w:name="_CRTable6_5_2_4_1_31"/>
      <w:r w:rsidRPr="00990B12">
        <w:t xml:space="preserve">Table </w:t>
      </w:r>
      <w:bookmarkEnd w:id="1819"/>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7777777" w:rsidR="00C43E0B" w:rsidRPr="00990B12" w:rsidRDefault="00C43E0B" w:rsidP="00AE3F12">
            <w:pPr>
              <w:pStyle w:val="TAC"/>
            </w:pPr>
            <w:r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820" w:name="_CRTable6_5_2_4_1_32"/>
      <w:r w:rsidRPr="00990B12">
        <w:t xml:space="preserve">Table </w:t>
      </w:r>
      <w:bookmarkEnd w:id="1820"/>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tcPr>
          <w:p w14:paraId="4C06A8FC" w14:textId="77777777" w:rsidR="00C43E0B" w:rsidRPr="00990B12" w:rsidRDefault="00C43E0B" w:rsidP="00AE3F12">
            <w:pPr>
              <w:pStyle w:val="TAH"/>
            </w:pPr>
          </w:p>
        </w:tc>
        <w:tc>
          <w:tcPr>
            <w:tcW w:w="1327" w:type="dxa"/>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821" w:name="_CR6_5_2_4_1_4"/>
      <w:r w:rsidRPr="00990B12">
        <w:t>6.5.2.4.1.4</w:t>
      </w:r>
      <w:r w:rsidRPr="00990B12">
        <w:tab/>
        <w:t>Test description</w:t>
      </w:r>
    </w:p>
    <w:p w14:paraId="2661BEE1" w14:textId="77777777" w:rsidR="00C43E0B" w:rsidRPr="00990B12" w:rsidRDefault="00C43E0B" w:rsidP="00C43E0B">
      <w:pPr>
        <w:pStyle w:val="H6"/>
      </w:pPr>
      <w:bookmarkStart w:id="1822" w:name="_CR6_5_2_4_1_4_1"/>
      <w:bookmarkEnd w:id="1821"/>
      <w:r w:rsidRPr="00990B12">
        <w:t>6.5.2.4.1.4.1</w:t>
      </w:r>
      <w:r w:rsidRPr="00990B12">
        <w:tab/>
        <w:t>Initial conditions</w:t>
      </w:r>
    </w:p>
    <w:bookmarkEnd w:id="1822"/>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823" w:name="_CRTable6_5_2_4_1_4_11"/>
      <w:r w:rsidRPr="00990B12">
        <w:t xml:space="preserve">Table </w:t>
      </w:r>
      <w:bookmarkEnd w:id="1823"/>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lang w:eastAsia="en-GB"/>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824" w:name="_CR6_5_2_4_1_4_2"/>
      <w:r w:rsidRPr="00990B12">
        <w:t>6.5.2.4.1.4.2</w:t>
      </w:r>
      <w:r w:rsidRPr="00990B12">
        <w:tab/>
        <w:t>Test procedure</w:t>
      </w:r>
    </w:p>
    <w:bookmarkEnd w:id="1824"/>
    <w:p w14:paraId="2006233F" w14:textId="10CCEE47"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6.2.2.4.1</w:t>
      </w:r>
      <w:r w:rsidRPr="00990B12">
        <w:t>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825" w:name="_CR6_5_2_4_1_4_3"/>
      <w:r w:rsidRPr="00990B12">
        <w:t>6.5.2.4.1.4.3</w:t>
      </w:r>
      <w:r w:rsidRPr="00990B12">
        <w:tab/>
        <w:t>Message contents</w:t>
      </w:r>
    </w:p>
    <w:bookmarkEnd w:id="1825"/>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7DFB71E1" w:rsidR="00272644" w:rsidRPr="00990B12" w:rsidRDefault="00272644" w:rsidP="00272644">
      <w:pPr>
        <w:pStyle w:val="TH"/>
        <w:rPr>
          <w:i/>
          <w:iCs/>
        </w:rPr>
      </w:pPr>
      <w:bookmarkStart w:id="1826" w:name="_CRTable6_5_2_4_1_4_31"/>
      <w:r w:rsidRPr="00990B12">
        <w:t xml:space="preserve">Table </w:t>
      </w:r>
      <w:bookmarkEnd w:id="1826"/>
      <w:r w:rsidRPr="00990B12">
        <w:t xml:space="preserve">6.5.2.4.1.4.3-1: </w:t>
      </w:r>
      <w:r w:rsidRPr="00990B12">
        <w:rPr>
          <w:i/>
          <w:iCs/>
        </w:rPr>
        <w:t>P-Max</w:t>
      </w:r>
      <w:r w:rsidRPr="00990B12">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5744094E" w14:textId="77777777" w:rsidTr="008D0E0E">
        <w:trPr>
          <w:jc w:val="center"/>
        </w:trPr>
        <w:tc>
          <w:tcPr>
            <w:tcW w:w="9747" w:type="dxa"/>
            <w:gridSpan w:val="4"/>
          </w:tcPr>
          <w:p w14:paraId="116127E4" w14:textId="679CA01A" w:rsidR="00272644" w:rsidRPr="00990B12" w:rsidRDefault="00272644" w:rsidP="00AE3F12">
            <w:pPr>
              <w:pStyle w:val="TAH"/>
              <w:jc w:val="left"/>
            </w:pPr>
            <w:bookmarkStart w:id="1827" w:name="_MCCTEMPBM_CRPT44170166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4.6.3-89</w:t>
            </w:r>
            <w:bookmarkEnd w:id="1827"/>
          </w:p>
        </w:tc>
      </w:tr>
      <w:tr w:rsidR="00272644" w:rsidRPr="00990B12" w14:paraId="3F31DA37" w14:textId="77777777" w:rsidTr="008D0E0E">
        <w:trPr>
          <w:jc w:val="center"/>
        </w:trPr>
        <w:tc>
          <w:tcPr>
            <w:tcW w:w="3652" w:type="dxa"/>
            <w:tcBorders>
              <w:bottom w:val="single" w:sz="4" w:space="0" w:color="auto"/>
            </w:tcBorders>
          </w:tcPr>
          <w:p w14:paraId="6825C701" w14:textId="11FD84A0" w:rsidR="00272644" w:rsidRPr="00990B12" w:rsidRDefault="00272644" w:rsidP="00AE3F12">
            <w:pPr>
              <w:pStyle w:val="TAH"/>
              <w:jc w:val="left"/>
            </w:pPr>
            <w:bookmarkStart w:id="1828" w:name="_MCCTEMPBM_CRPT44170167___4" w:colFirst="0" w:colLast="2"/>
            <w:r w:rsidRPr="00990B12">
              <w:t>Information</w:t>
            </w:r>
            <w:r w:rsidR="008D0E0E" w:rsidRPr="00990B12">
              <w:t xml:space="preserve"> </w:t>
            </w:r>
            <w:r w:rsidRPr="00990B12">
              <w:t>Element</w:t>
            </w:r>
          </w:p>
        </w:tc>
        <w:tc>
          <w:tcPr>
            <w:tcW w:w="2268" w:type="dxa"/>
          </w:tcPr>
          <w:p w14:paraId="0C50711F" w14:textId="77777777" w:rsidR="00272644" w:rsidRPr="00990B12" w:rsidRDefault="00272644" w:rsidP="00AE3F12">
            <w:pPr>
              <w:pStyle w:val="TAH"/>
              <w:jc w:val="left"/>
            </w:pPr>
            <w:r w:rsidRPr="00990B12">
              <w:t>Value/remark</w:t>
            </w:r>
          </w:p>
        </w:tc>
        <w:tc>
          <w:tcPr>
            <w:tcW w:w="2582" w:type="dxa"/>
          </w:tcPr>
          <w:p w14:paraId="05105A21" w14:textId="77777777" w:rsidR="00272644" w:rsidRPr="00990B12" w:rsidRDefault="00272644" w:rsidP="00AE3F12">
            <w:pPr>
              <w:pStyle w:val="TAH"/>
              <w:jc w:val="left"/>
            </w:pPr>
            <w:r w:rsidRPr="00990B12">
              <w:t>Comment</w:t>
            </w:r>
          </w:p>
        </w:tc>
        <w:tc>
          <w:tcPr>
            <w:tcW w:w="1245" w:type="dxa"/>
          </w:tcPr>
          <w:p w14:paraId="5F5E4960" w14:textId="77777777" w:rsidR="00272644" w:rsidRPr="00990B12" w:rsidRDefault="00272644" w:rsidP="00AE3F12">
            <w:pPr>
              <w:pStyle w:val="TAH"/>
              <w:jc w:val="left"/>
            </w:pPr>
            <w:r w:rsidRPr="00990B12">
              <w:t>Condition</w:t>
            </w:r>
          </w:p>
        </w:tc>
      </w:tr>
      <w:bookmarkEnd w:id="1828"/>
      <w:tr w:rsidR="00272644" w:rsidRPr="00990B12" w14:paraId="04B025D5" w14:textId="77777777" w:rsidTr="008D0E0E">
        <w:trPr>
          <w:jc w:val="center"/>
        </w:trPr>
        <w:tc>
          <w:tcPr>
            <w:tcW w:w="3652" w:type="dxa"/>
          </w:tcPr>
          <w:p w14:paraId="768D50DC" w14:textId="77777777" w:rsidR="00272644" w:rsidRPr="00990B12" w:rsidRDefault="00272644" w:rsidP="00AE3F12">
            <w:pPr>
              <w:pStyle w:val="TAL"/>
            </w:pPr>
            <w:r w:rsidRPr="00990B12">
              <w:t>P-Max</w:t>
            </w:r>
          </w:p>
        </w:tc>
        <w:tc>
          <w:tcPr>
            <w:tcW w:w="2268" w:type="dxa"/>
          </w:tcPr>
          <w:p w14:paraId="266402CE" w14:textId="77777777" w:rsidR="00272644" w:rsidRPr="00990B12" w:rsidRDefault="00272644" w:rsidP="00AE3F12">
            <w:pPr>
              <w:pStyle w:val="TAL"/>
            </w:pPr>
            <w:r w:rsidRPr="00990B12">
              <w:t>23</w:t>
            </w:r>
          </w:p>
        </w:tc>
        <w:tc>
          <w:tcPr>
            <w:tcW w:w="2582" w:type="dxa"/>
          </w:tcPr>
          <w:p w14:paraId="65CC6E7A" w14:textId="77777777" w:rsidR="00272644" w:rsidRPr="00990B12" w:rsidRDefault="00272644" w:rsidP="00AE3F12">
            <w:pPr>
              <w:pStyle w:val="TAL"/>
            </w:pPr>
          </w:p>
        </w:tc>
        <w:tc>
          <w:tcPr>
            <w:tcW w:w="1245" w:type="dxa"/>
          </w:tcPr>
          <w:p w14:paraId="6EB72FC2" w14:textId="51016C4E" w:rsidR="00272644" w:rsidRPr="00990B12" w:rsidRDefault="00272644" w:rsidP="00AE3F12">
            <w:pPr>
              <w:pStyle w:val="TAL"/>
            </w:pPr>
            <w:r w:rsidRPr="00990B12">
              <w:t>PC2</w:t>
            </w:r>
            <w:r w:rsidR="008D0E0E" w:rsidRPr="00990B12">
              <w:t xml:space="preserve"> </w:t>
            </w:r>
            <w:r w:rsidRPr="00990B12">
              <w:t>UE</w:t>
            </w:r>
            <w:r w:rsidR="008D0E0E" w:rsidRPr="00990B12">
              <w:t xml:space="preserve"> </w:t>
            </w:r>
            <w:r w:rsidRPr="00990B12">
              <w:t>or</w:t>
            </w:r>
            <w:r w:rsidR="008D0E0E" w:rsidRPr="00990B12">
              <w:t xml:space="preserve"> </w:t>
            </w:r>
            <w:r w:rsidRPr="00990B12">
              <w:t>PC1</w:t>
            </w:r>
            <w:r w:rsidR="008D0E0E" w:rsidRPr="00990B12">
              <w:t xml:space="preserve"> </w:t>
            </w:r>
            <w:r w:rsidRPr="00990B12">
              <w:t>UE</w:t>
            </w:r>
          </w:p>
        </w:tc>
      </w:tr>
    </w:tbl>
    <w:p w14:paraId="74A815B2" w14:textId="77777777" w:rsidR="00272644" w:rsidRPr="00990B12" w:rsidRDefault="00272644" w:rsidP="00272644"/>
    <w:p w14:paraId="6F554C24" w14:textId="77777777" w:rsidR="00272644" w:rsidRPr="00990B12" w:rsidRDefault="00272644" w:rsidP="00272644">
      <w:pPr>
        <w:pStyle w:val="TH"/>
        <w:rPr>
          <w:i/>
          <w:iCs/>
        </w:rPr>
      </w:pPr>
      <w:bookmarkStart w:id="1829" w:name="_CRTable6_5_2_4_1_4_31a"/>
      <w:r w:rsidRPr="00990B12">
        <w:t xml:space="preserve">Table </w:t>
      </w:r>
      <w:bookmarkEnd w:id="1829"/>
      <w:r w:rsidRPr="00990B12">
        <w:t>6.5.2.4.1.4.3-1a: Void</w:t>
      </w:r>
    </w:p>
    <w:p w14:paraId="3656F24C" w14:textId="77777777" w:rsidR="00272644" w:rsidRPr="00990B12" w:rsidRDefault="00272644" w:rsidP="00272644">
      <w:pPr>
        <w:pStyle w:val="TH"/>
      </w:pPr>
      <w:bookmarkStart w:id="1830" w:name="_CRTable6_5_2_4_1_4_32"/>
      <w:r w:rsidRPr="00990B12">
        <w:t xml:space="preserve">Table </w:t>
      </w:r>
      <w:bookmarkEnd w:id="1830"/>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831"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831"/>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7F3D7B0B"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28-30 in </w:t>
      </w:r>
      <w:bookmarkStart w:id="1832" w:name="_CRTable6_5_2_4_1_4_33"/>
      <w:r w:rsidR="001E5F57" w:rsidRPr="00990B12">
        <w:rPr>
          <w:rFonts w:eastAsia="DengXian"/>
        </w:rPr>
        <w:t xml:space="preserve">Table </w:t>
      </w:r>
      <w:bookmarkEnd w:id="1832"/>
      <w:r w:rsidR="001E5F57" w:rsidRPr="00990B12">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833"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833"/>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834"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834"/>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835" w:name="_CRTable6_5_2_4_1_4_34"/>
      <w:r w:rsidRPr="00990B12">
        <w:t xml:space="preserve">Table </w:t>
      </w:r>
      <w:bookmarkEnd w:id="1835"/>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836"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836"/>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837"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837"/>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838" w:name="_CR6_5_2_4_1_5"/>
      <w:r w:rsidRPr="00990B12">
        <w:t>6.5.2.4.1.5</w:t>
      </w:r>
      <w:r w:rsidRPr="00990B12">
        <w:tab/>
        <w:t>Test requirement</w:t>
      </w:r>
    </w:p>
    <w:bookmarkEnd w:id="1838"/>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839" w:name="_CRTable6_5_2_4_1_51"/>
      <w:r w:rsidRPr="00990B12">
        <w:t xml:space="preserve">Table </w:t>
      </w:r>
      <w:bookmarkEnd w:id="1839"/>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77777777" w:rsidR="0003610B" w:rsidRPr="00990B12" w:rsidRDefault="0003610B" w:rsidP="00AE3F12">
            <w:pPr>
              <w:pStyle w:val="TAC"/>
            </w:pPr>
            <w:r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840" w:name="_CRTable6_5_2_4_1_52"/>
      <w:r w:rsidRPr="00990B12">
        <w:t xml:space="preserve">Table </w:t>
      </w:r>
      <w:bookmarkEnd w:id="1840"/>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tcPr>
          <w:p w14:paraId="5AA82DFC" w14:textId="77777777" w:rsidR="0003610B" w:rsidRPr="00990B12" w:rsidRDefault="0003610B" w:rsidP="00AE3F12">
            <w:pPr>
              <w:pStyle w:val="TAH"/>
            </w:pPr>
          </w:p>
        </w:tc>
        <w:tc>
          <w:tcPr>
            <w:tcW w:w="1327" w:type="dxa"/>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841" w:name="_CRTable6_5_2_4_1_53"/>
      <w:r w:rsidRPr="00990B12">
        <w:t xml:space="preserve">Table </w:t>
      </w:r>
      <w:bookmarkEnd w:id="1841"/>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6D3B9CF2" w14:textId="1944E113" w:rsidR="00C43E0B" w:rsidRPr="00990B12" w:rsidRDefault="00C43E0B" w:rsidP="009D2F95">
      <w:pPr>
        <w:pStyle w:val="Heading5"/>
      </w:pPr>
      <w:bookmarkStart w:id="1842" w:name="_CR6_5_2_4_2"/>
      <w:bookmarkStart w:id="1843" w:name="_Toc137543604"/>
      <w:bookmarkStart w:id="1844" w:name="_Toc210629095"/>
      <w:bookmarkEnd w:id="1842"/>
      <w:r w:rsidRPr="00990B12">
        <w:t>6.5.2.4.2</w:t>
      </w:r>
      <w:r w:rsidRPr="00990B12">
        <w:tab/>
        <w:t>UTRA Adjacent channel leakage ratio</w:t>
      </w:r>
      <w:bookmarkEnd w:id="1843"/>
      <w:bookmarkEnd w:id="1844"/>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1845" w:name="_CR6_5_2_4_2_1"/>
      <w:r w:rsidRPr="00990B12">
        <w:t>6.5.2.4.2.1</w:t>
      </w:r>
      <w:r w:rsidRPr="00990B12">
        <w:tab/>
        <w:t>Test purpose</w:t>
      </w:r>
    </w:p>
    <w:bookmarkEnd w:id="1845"/>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846" w:name="_CR6_5_2_4_2_2"/>
      <w:r w:rsidRPr="00990B12">
        <w:t>6.5.2.4.2.2</w:t>
      </w:r>
      <w:r w:rsidRPr="00990B12">
        <w:tab/>
        <w:t>Test applicability</w:t>
      </w:r>
    </w:p>
    <w:bookmarkEnd w:id="1846"/>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847" w:name="_CR6_5_2_4_2_3"/>
      <w:r w:rsidRPr="00990B12">
        <w:t>6.5.2.4.2.3</w:t>
      </w:r>
      <w:r w:rsidRPr="00990B12">
        <w:tab/>
        <w:t>Minimum conformance requirements</w:t>
      </w:r>
    </w:p>
    <w:bookmarkEnd w:id="1847"/>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1848"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848"/>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849" w:name="_CRTable6_5_2_4_2_31"/>
      <w:r w:rsidRPr="00990B12">
        <w:t xml:space="preserve">Table </w:t>
      </w:r>
      <w:bookmarkEnd w:id="1849"/>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1850" w:name="_CR6_5_2_4_2_4"/>
      <w:r w:rsidRPr="00990B12">
        <w:t>6.5.2.4.2.4</w:t>
      </w:r>
      <w:r w:rsidRPr="00990B12">
        <w:tab/>
        <w:t>Test description</w:t>
      </w:r>
    </w:p>
    <w:p w14:paraId="7C600D19" w14:textId="77777777" w:rsidR="00C43E0B" w:rsidRPr="00990B12" w:rsidRDefault="00C43E0B" w:rsidP="00C43E0B">
      <w:pPr>
        <w:pStyle w:val="H6"/>
      </w:pPr>
      <w:bookmarkStart w:id="1851" w:name="_CR6_5_2_4_2_4_1"/>
      <w:bookmarkEnd w:id="1850"/>
      <w:r w:rsidRPr="00990B12">
        <w:t>6.5.2.4.2.4.1</w:t>
      </w:r>
      <w:r w:rsidRPr="00990B12">
        <w:tab/>
        <w:t>Initial conditions</w:t>
      </w:r>
    </w:p>
    <w:bookmarkEnd w:id="1851"/>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852" w:name="_CRTable6_5_2_4_2_4_11"/>
      <w:r w:rsidRPr="00990B12">
        <w:t>T</w:t>
      </w:r>
      <w:r w:rsidRPr="00990B12">
        <w:rPr>
          <w:lang w:eastAsia="zh-CN"/>
        </w:rPr>
        <w:t>able</w:t>
      </w:r>
      <w:r w:rsidRPr="00990B12">
        <w:rPr>
          <w:rFonts w:eastAsia="DengXian"/>
          <w:lang w:eastAsia="zh-CN"/>
        </w:rPr>
        <w:t xml:space="preserve"> </w:t>
      </w:r>
      <w:bookmarkEnd w:id="1852"/>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853" w:name="_MCCTEMPBM_CRPT44170174___7"/>
      <w:r w:rsidRPr="00990B12">
        <w:t>[to be updated]</w:t>
      </w:r>
    </w:p>
    <w:bookmarkEnd w:id="1853"/>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854" w:name="_CR6_5_2_4_2_4_2"/>
      <w:r w:rsidRPr="00990B12">
        <w:t>6.5.2.4.2.4.2</w:t>
      </w:r>
      <w:r w:rsidRPr="00990B12">
        <w:tab/>
        <w:t>Test procedure</w:t>
      </w:r>
    </w:p>
    <w:bookmarkEnd w:id="1854"/>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855" w:name="_CR6_5_2_4_2_4_3"/>
      <w:r w:rsidRPr="00990B12">
        <w:t>6.5.2.4.2.4.3</w:t>
      </w:r>
      <w:r w:rsidRPr="00990B12">
        <w:tab/>
        <w:t>Message contents</w:t>
      </w:r>
    </w:p>
    <w:bookmarkEnd w:id="1855"/>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856" w:name="_CR6_5_2_4_2_5"/>
      <w:r w:rsidRPr="00990B12">
        <w:t>6.5.2.4.2.5</w:t>
      </w:r>
      <w:r w:rsidRPr="00990B12">
        <w:tab/>
        <w:t>Test requirement</w:t>
      </w:r>
    </w:p>
    <w:bookmarkEnd w:id="1856"/>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857" w:name="_CR6_5_3"/>
      <w:bookmarkStart w:id="1858" w:name="_Toc137543605"/>
      <w:bookmarkStart w:id="1859" w:name="_Toc210629096"/>
      <w:bookmarkEnd w:id="1857"/>
      <w:r w:rsidRPr="00990B12">
        <w:t>6.5.3</w:t>
      </w:r>
      <w:r w:rsidRPr="00990B12">
        <w:tab/>
        <w:t>Spurious emission</w:t>
      </w:r>
      <w:bookmarkEnd w:id="1797"/>
      <w:bookmarkEnd w:id="1798"/>
      <w:bookmarkEnd w:id="1799"/>
      <w:bookmarkEnd w:id="1800"/>
      <w:bookmarkEnd w:id="1801"/>
      <w:bookmarkEnd w:id="1802"/>
      <w:bookmarkEnd w:id="1803"/>
      <w:bookmarkEnd w:id="1804"/>
      <w:bookmarkEnd w:id="1805"/>
      <w:bookmarkEnd w:id="1806"/>
      <w:bookmarkEnd w:id="1858"/>
      <w:bookmarkEnd w:id="1859"/>
    </w:p>
    <w:p w14:paraId="2DD7CED8" w14:textId="4DBDDD24" w:rsidR="00D02D8D" w:rsidRPr="00990B12" w:rsidRDefault="00D02D8D" w:rsidP="00D02D8D">
      <w:pPr>
        <w:pStyle w:val="Heading4"/>
      </w:pPr>
      <w:bookmarkStart w:id="1860" w:name="_CR6_5_3_0"/>
      <w:bookmarkStart w:id="1861" w:name="_Toc210629097"/>
      <w:bookmarkEnd w:id="1860"/>
      <w:r w:rsidRPr="00990B12">
        <w:t>6.5.3.0</w:t>
      </w:r>
      <w:r w:rsidRPr="00990B12">
        <w:tab/>
        <w:t>General</w:t>
      </w:r>
      <w:bookmarkEnd w:id="1861"/>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990B12" w:rsidRDefault="00935C52" w:rsidP="00935C52">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862" w:name="_CR6_5_3_1"/>
      <w:bookmarkStart w:id="1863" w:name="_Toc97562300"/>
      <w:bookmarkStart w:id="1864" w:name="_Toc104122533"/>
      <w:bookmarkStart w:id="1865" w:name="_Toc104205484"/>
      <w:bookmarkStart w:id="1866" w:name="_Toc104206691"/>
      <w:bookmarkStart w:id="1867" w:name="_Toc104503651"/>
      <w:bookmarkStart w:id="1868" w:name="_Toc106127582"/>
      <w:bookmarkStart w:id="1869" w:name="_Toc123057947"/>
      <w:bookmarkStart w:id="1870" w:name="_Toc124255242"/>
      <w:bookmarkStart w:id="1871" w:name="_Toc124255433"/>
      <w:bookmarkStart w:id="1872" w:name="_Toc124255570"/>
      <w:bookmarkStart w:id="1873" w:name="_Toc137543606"/>
      <w:bookmarkStart w:id="1874" w:name="_Toc210629098"/>
      <w:bookmarkEnd w:id="1862"/>
      <w:r w:rsidRPr="00990B12">
        <w:t>6.5.3.1</w:t>
      </w:r>
      <w:r w:rsidRPr="00990B12">
        <w:tab/>
      </w:r>
      <w:bookmarkEnd w:id="1863"/>
      <w:r w:rsidRPr="00990B12">
        <w:t>General spurious emissions</w:t>
      </w:r>
      <w:bookmarkEnd w:id="1864"/>
      <w:bookmarkEnd w:id="1865"/>
      <w:bookmarkEnd w:id="1866"/>
      <w:bookmarkEnd w:id="1867"/>
      <w:bookmarkEnd w:id="1868"/>
      <w:bookmarkEnd w:id="1869"/>
      <w:bookmarkEnd w:id="1870"/>
      <w:bookmarkEnd w:id="1871"/>
      <w:bookmarkEnd w:id="1872"/>
      <w:bookmarkEnd w:id="1873"/>
      <w:bookmarkEnd w:id="1874"/>
    </w:p>
    <w:p w14:paraId="0A8F861E" w14:textId="77777777" w:rsidR="00935C52" w:rsidRPr="00990B12" w:rsidRDefault="00935C52" w:rsidP="0002370F">
      <w:pPr>
        <w:pStyle w:val="Heading5"/>
      </w:pPr>
      <w:bookmarkStart w:id="1875" w:name="_CR6_5_3_1_1"/>
      <w:bookmarkStart w:id="1876" w:name="_Toc27478177"/>
      <w:bookmarkStart w:id="1877" w:name="_Toc36226889"/>
      <w:bookmarkStart w:id="1878" w:name="_Toc44324174"/>
      <w:bookmarkStart w:id="1879" w:name="_Toc52990368"/>
      <w:bookmarkStart w:id="1880" w:name="_Toc60823567"/>
      <w:bookmarkStart w:id="1881" w:name="_Toc60825489"/>
      <w:bookmarkStart w:id="1882" w:name="_Toc210629099"/>
      <w:bookmarkEnd w:id="1875"/>
      <w:r w:rsidRPr="00990B12">
        <w:t>6.5.3.1.1</w:t>
      </w:r>
      <w:r w:rsidRPr="00990B12">
        <w:tab/>
        <w:t>Test purpose</w:t>
      </w:r>
      <w:bookmarkEnd w:id="1876"/>
      <w:bookmarkEnd w:id="1877"/>
      <w:bookmarkEnd w:id="1878"/>
      <w:bookmarkEnd w:id="1879"/>
      <w:bookmarkEnd w:id="1880"/>
      <w:bookmarkEnd w:id="1881"/>
      <w:bookmarkEnd w:id="1882"/>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883" w:name="_CR6_5_3_1_2"/>
      <w:bookmarkStart w:id="1884" w:name="_Toc27478178"/>
      <w:bookmarkStart w:id="1885" w:name="_Toc36226890"/>
      <w:bookmarkStart w:id="1886" w:name="_Toc44324175"/>
      <w:bookmarkStart w:id="1887" w:name="_Toc52990369"/>
      <w:bookmarkStart w:id="1888" w:name="_Toc60823568"/>
      <w:bookmarkStart w:id="1889" w:name="_Toc60825490"/>
      <w:bookmarkStart w:id="1890" w:name="_Toc210629100"/>
      <w:bookmarkEnd w:id="1883"/>
      <w:r w:rsidRPr="00990B12">
        <w:t>6.5.3.1.2</w:t>
      </w:r>
      <w:r w:rsidRPr="00990B12">
        <w:tab/>
        <w:t>Test applicability</w:t>
      </w:r>
      <w:bookmarkEnd w:id="1884"/>
      <w:bookmarkEnd w:id="1885"/>
      <w:bookmarkEnd w:id="1886"/>
      <w:bookmarkEnd w:id="1887"/>
      <w:bookmarkEnd w:id="1888"/>
      <w:bookmarkEnd w:id="1889"/>
      <w:bookmarkEnd w:id="1890"/>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891" w:name="_CR6_5_3_1_3"/>
      <w:bookmarkStart w:id="1892" w:name="_Toc27478179"/>
      <w:bookmarkStart w:id="1893" w:name="_Toc36226891"/>
      <w:bookmarkStart w:id="1894" w:name="_Toc44324176"/>
      <w:bookmarkStart w:id="1895" w:name="_Toc52990370"/>
      <w:bookmarkStart w:id="1896" w:name="_Toc60823569"/>
      <w:bookmarkStart w:id="1897" w:name="_Toc60825491"/>
      <w:bookmarkStart w:id="1898" w:name="_Toc210629101"/>
      <w:bookmarkEnd w:id="1891"/>
      <w:r w:rsidRPr="00990B12">
        <w:t>6.5.3.1.3</w:t>
      </w:r>
      <w:r w:rsidRPr="00990B12">
        <w:tab/>
        <w:t>Minimum conformance requirements</w:t>
      </w:r>
      <w:bookmarkEnd w:id="1892"/>
      <w:bookmarkEnd w:id="1893"/>
      <w:bookmarkEnd w:id="1894"/>
      <w:bookmarkEnd w:id="1895"/>
      <w:bookmarkEnd w:id="1896"/>
      <w:bookmarkEnd w:id="1897"/>
      <w:bookmarkEnd w:id="1898"/>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899" w:name="_CRTable6_5_3_1_31"/>
      <w:r w:rsidRPr="00990B12">
        <w:t xml:space="preserve">Table </w:t>
      </w:r>
      <w:bookmarkEnd w:id="1899"/>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r w:rsidRPr="00990B12">
              <w:t>BW</w:t>
            </w:r>
            <w:r w:rsidRPr="00990B12">
              <w:rPr>
                <w:vertAlign w:val="subscript"/>
              </w:rPr>
              <w:t>Channel</w:t>
            </w:r>
          </w:p>
        </w:tc>
        <w:tc>
          <w:tcPr>
            <w:tcW w:w="4284" w:type="dxa"/>
          </w:tcPr>
          <w:p w14:paraId="2D79E65F" w14:textId="4F029772" w:rsidR="00935C52" w:rsidRPr="00990B12" w:rsidRDefault="00935C52" w:rsidP="00AE3F12">
            <w:pPr>
              <w:pStyle w:val="TAC"/>
            </w:pPr>
            <w:r w:rsidRPr="00990B12">
              <w:t>BW</w:t>
            </w:r>
            <w:r w:rsidRPr="00990B12">
              <w:rPr>
                <w:rStyle w:val="TAHCar"/>
                <w:bCs/>
                <w:vertAlign w:val="subscript"/>
              </w:rPr>
              <w:t>Channel</w:t>
            </w:r>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900" w:name="_CRTable6_5_3_1_32"/>
      <w:r w:rsidRPr="00990B12">
        <w:rPr>
          <w:rFonts w:cs="v5.0.0"/>
        </w:rPr>
        <w:t xml:space="preserve">Table </w:t>
      </w:r>
      <w:bookmarkEnd w:id="1900"/>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901" w:name="_CR6_5_3_1_4"/>
      <w:bookmarkStart w:id="1902" w:name="_Toc27478180"/>
      <w:bookmarkStart w:id="1903" w:name="_Toc36226892"/>
      <w:bookmarkStart w:id="1904" w:name="_Toc44324177"/>
      <w:bookmarkStart w:id="1905" w:name="_Toc52990371"/>
      <w:bookmarkStart w:id="1906" w:name="_Toc60823570"/>
      <w:bookmarkStart w:id="1907" w:name="_Toc60825492"/>
      <w:bookmarkStart w:id="1908" w:name="_Toc210629102"/>
      <w:bookmarkEnd w:id="1901"/>
      <w:r w:rsidRPr="00990B12">
        <w:t>6.5.3.1.4</w:t>
      </w:r>
      <w:r w:rsidRPr="00990B12">
        <w:tab/>
        <w:t>Test description</w:t>
      </w:r>
      <w:bookmarkEnd w:id="1902"/>
      <w:bookmarkEnd w:id="1903"/>
      <w:bookmarkEnd w:id="1904"/>
      <w:bookmarkEnd w:id="1905"/>
      <w:bookmarkEnd w:id="1906"/>
      <w:bookmarkEnd w:id="1907"/>
      <w:bookmarkEnd w:id="1908"/>
    </w:p>
    <w:p w14:paraId="7304AEFD" w14:textId="77777777" w:rsidR="00935C52" w:rsidRPr="00990B12" w:rsidRDefault="00935C52" w:rsidP="00935C52">
      <w:pPr>
        <w:pStyle w:val="H6"/>
      </w:pPr>
      <w:bookmarkStart w:id="1909" w:name="_CR6_5_3_1_4_1"/>
      <w:r w:rsidRPr="00990B12">
        <w:t>6.5.3.1.4.1</w:t>
      </w:r>
      <w:r w:rsidRPr="00990B12">
        <w:tab/>
      </w:r>
      <w:r w:rsidRPr="00990B12">
        <w:rPr>
          <w:snapToGrid w:val="0"/>
        </w:rPr>
        <w:t>Initial conditions</w:t>
      </w:r>
    </w:p>
    <w:bookmarkEnd w:id="1909"/>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910" w:name="_CRTable6_5_3_1_4_11"/>
      <w:r w:rsidRPr="00990B12">
        <w:t xml:space="preserve">Table </w:t>
      </w:r>
      <w:bookmarkEnd w:id="1910"/>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1911" w:name="_MCCTEMPBM_CRPT44170176___4"/>
            <w:r w:rsidRPr="00990B12">
              <w:t>Initial</w:t>
            </w:r>
            <w:r w:rsidR="008D0E0E" w:rsidRPr="00990B12">
              <w:t xml:space="preserve"> </w:t>
            </w:r>
            <w:r w:rsidRPr="00990B12">
              <w:t>Conditions</w:t>
            </w:r>
            <w:bookmarkEnd w:id="1911"/>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1912" w:name="_MCCTEMPBM_CRPT44170177___4"/>
            <w:r w:rsidRPr="00990B12">
              <w:t>Test Parameters</w:t>
            </w:r>
            <w:bookmarkEnd w:id="1912"/>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1913"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1914" w:name="_MCCTEMPBM_CRPT44170180___4" w:colFirst="2" w:colLast="2"/>
            <w:bookmarkEnd w:id="1913"/>
          </w:p>
        </w:tc>
        <w:tc>
          <w:tcPr>
            <w:tcW w:w="1407" w:type="pct"/>
            <w:vMerge w:val="restart"/>
            <w:vAlign w:val="center"/>
          </w:tcPr>
          <w:p w14:paraId="5796DC1B" w14:textId="1E3EFA25" w:rsidR="00A77D87" w:rsidRPr="00990B12" w:rsidRDefault="00A77D87" w:rsidP="00A77D87">
            <w:pPr>
              <w:pStyle w:val="TAC"/>
              <w:jc w:val="left"/>
            </w:pPr>
            <w:bookmarkStart w:id="1915" w:name="_MCCTEMPBM_CRPT44170179___4"/>
            <w:r w:rsidRPr="00990B12">
              <w:rPr>
                <w:rFonts w:eastAsia="MS Mincho"/>
              </w:rPr>
              <w:t>N/A for Spurious Emissions testing</w:t>
            </w:r>
            <w:bookmarkEnd w:id="1915"/>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1916" w:name="_MCCTEMPBM_CRPT44170181___4"/>
            <w:bookmarkStart w:id="1917" w:name="_MCCTEMPBM_CRPT44170182___4" w:colFirst="2" w:colLast="2"/>
            <w:bookmarkEnd w:id="1914"/>
            <w:r w:rsidRPr="00990B12">
              <w:t>1</w:t>
            </w:r>
            <w:bookmarkEnd w:id="1916"/>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77777777" w:rsidR="00A77D87" w:rsidRPr="00990B12" w:rsidRDefault="00A77D87" w:rsidP="00A77D87">
            <w:pPr>
              <w:pStyle w:val="TAC"/>
              <w:jc w:val="left"/>
            </w:pPr>
            <w:r w:rsidRPr="00990B12">
              <w:t>OuterFull</w:t>
            </w:r>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1918" w:name="_MCCTEMPBM_CRPT44170183___4"/>
            <w:bookmarkStart w:id="1919" w:name="_MCCTEMPBM_CRPT44170184___4" w:colFirst="2" w:colLast="2"/>
            <w:bookmarkEnd w:id="1917"/>
            <w:r w:rsidRPr="00990B12">
              <w:t>2</w:t>
            </w:r>
            <w:bookmarkEnd w:id="1918"/>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1920" w:name="_MCCTEMPBM_CRPT44170185___4"/>
            <w:bookmarkStart w:id="1921" w:name="_MCCTEMPBM_CRPT44170186___4" w:colFirst="2" w:colLast="2"/>
            <w:bookmarkEnd w:id="1919"/>
            <w:r w:rsidRPr="00990B12">
              <w:t>3</w:t>
            </w:r>
            <w:bookmarkEnd w:id="1920"/>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1921"/>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r w:rsidR="00BB154E" w:rsidRPr="00990B12">
        <w:rPr>
          <w:rFonts w:eastAsia="Malgun Gothic"/>
          <w:lang w:eastAsia="en-GB"/>
        </w:rPr>
        <w:t xml:space="preserve">. </w:t>
      </w:r>
    </w:p>
    <w:p w14:paraId="0E891228" w14:textId="2A4A850D" w:rsidR="00A20D27" w:rsidRPr="00990B12" w:rsidRDefault="00A20D27" w:rsidP="00422474">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B8A4D04" w14:textId="5E4D577D" w:rsidR="00A20D27" w:rsidRPr="00990B12" w:rsidRDefault="00A20D27" w:rsidP="00422474">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922" w:name="_CR6_5_3_1_4_2"/>
      <w:r w:rsidRPr="00990B12">
        <w:t>6.5.3.1.4.2</w:t>
      </w:r>
      <w:r w:rsidRPr="00990B12">
        <w:tab/>
      </w:r>
      <w:r w:rsidRPr="00990B12">
        <w:rPr>
          <w:snapToGrid w:val="0"/>
        </w:rPr>
        <w:t>Test procedure</w:t>
      </w:r>
    </w:p>
    <w:bookmarkEnd w:id="1922"/>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923" w:name="_CR6_5_3_1_4_3"/>
      <w:r w:rsidRPr="00990B12">
        <w:t>6.5.3.1.4.3</w:t>
      </w:r>
      <w:r w:rsidRPr="00990B12">
        <w:tab/>
      </w:r>
      <w:r w:rsidRPr="00990B12">
        <w:rPr>
          <w:snapToGrid w:val="0"/>
        </w:rPr>
        <w:t>Message contents</w:t>
      </w:r>
    </w:p>
    <w:bookmarkEnd w:id="1923"/>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924" w:name="_CR6_5_3_1_5"/>
      <w:bookmarkStart w:id="1925" w:name="_Toc27478181"/>
      <w:bookmarkStart w:id="1926" w:name="_Toc36226893"/>
      <w:bookmarkStart w:id="1927" w:name="_Toc44324178"/>
      <w:bookmarkStart w:id="1928" w:name="_Toc52990372"/>
      <w:bookmarkStart w:id="1929" w:name="_Toc60823571"/>
      <w:bookmarkStart w:id="1930" w:name="_Toc60825493"/>
      <w:bookmarkStart w:id="1931" w:name="_Toc210629103"/>
      <w:bookmarkEnd w:id="1924"/>
      <w:r w:rsidRPr="00990B12">
        <w:rPr>
          <w:snapToGrid w:val="0"/>
        </w:rPr>
        <w:t>6.5.3.1.5</w:t>
      </w:r>
      <w:r w:rsidRPr="00990B12">
        <w:rPr>
          <w:snapToGrid w:val="0"/>
        </w:rPr>
        <w:tab/>
      </w:r>
      <w:r w:rsidRPr="00990B12">
        <w:t>Test requirement</w:t>
      </w:r>
      <w:bookmarkEnd w:id="1925"/>
      <w:bookmarkEnd w:id="1926"/>
      <w:bookmarkEnd w:id="1927"/>
      <w:bookmarkEnd w:id="1928"/>
      <w:bookmarkEnd w:id="1929"/>
      <w:bookmarkEnd w:id="1930"/>
      <w:bookmarkEnd w:id="1931"/>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932" w:name="_CRTable6_5_3_1_51"/>
      <w:r w:rsidRPr="00990B12">
        <w:t xml:space="preserve">Table </w:t>
      </w:r>
      <w:bookmarkEnd w:id="1932"/>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933" w:name="_Toc137543607"/>
      <w:bookmarkStart w:id="1934" w:name="_Toc27478336"/>
      <w:bookmarkStart w:id="1935" w:name="_Toc36227050"/>
      <w:bookmarkStart w:id="1936" w:name="_Toc123057959"/>
      <w:bookmarkStart w:id="1937" w:name="_Toc124256652"/>
    </w:p>
    <w:p w14:paraId="379DE757" w14:textId="5686A8E5" w:rsidR="00695633" w:rsidRPr="00990B12" w:rsidRDefault="00695633" w:rsidP="008B19AB">
      <w:pPr>
        <w:pStyle w:val="Heading4"/>
        <w:rPr>
          <w:rFonts w:eastAsiaTheme="minorEastAsia"/>
          <w:lang w:eastAsia="ko-KR"/>
        </w:rPr>
      </w:pPr>
      <w:bookmarkStart w:id="1938" w:name="_CR6_5_3_2"/>
      <w:bookmarkStart w:id="1939" w:name="_Toc210629104"/>
      <w:bookmarkEnd w:id="1938"/>
      <w:r w:rsidRPr="00990B12">
        <w:t>6.5.3.2</w:t>
      </w:r>
      <w:r w:rsidRPr="00990B12">
        <w:tab/>
        <w:t>Spurious emissions for UE co-existence</w:t>
      </w:r>
      <w:bookmarkEnd w:id="1933"/>
      <w:bookmarkEnd w:id="1939"/>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940" w:name="_CR6_5_3_2_1"/>
      <w:bookmarkStart w:id="1941" w:name="_Toc210629105"/>
      <w:bookmarkEnd w:id="1940"/>
      <w:r w:rsidRPr="00990B12">
        <w:t>6.5.3.2.1</w:t>
      </w:r>
      <w:r w:rsidRPr="00990B12">
        <w:tab/>
        <w:t>Test purpose</w:t>
      </w:r>
      <w:bookmarkEnd w:id="1941"/>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942" w:name="_CR6_5_3_2_2"/>
      <w:bookmarkStart w:id="1943" w:name="_Toc210629106"/>
      <w:bookmarkEnd w:id="1942"/>
      <w:r w:rsidRPr="00990B12">
        <w:t>6.5.3.2.2</w:t>
      </w:r>
      <w:r w:rsidRPr="00990B12">
        <w:tab/>
        <w:t>Test applicability</w:t>
      </w:r>
      <w:bookmarkEnd w:id="1943"/>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944" w:name="_CR6_5_3_2_3"/>
      <w:bookmarkStart w:id="1945" w:name="_Toc210629107"/>
      <w:bookmarkEnd w:id="1944"/>
      <w:r w:rsidRPr="00990B12">
        <w:t>6.5.3.2.3</w:t>
      </w:r>
      <w:r w:rsidRPr="00990B12">
        <w:tab/>
        <w:t>Minimum conformance requirements</w:t>
      </w:r>
      <w:bookmarkEnd w:id="1945"/>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946" w:name="_CRTable6_5_3_2_31"/>
      <w:r w:rsidRPr="00990B12">
        <w:t xml:space="preserve">Table </w:t>
      </w:r>
      <w:bookmarkEnd w:id="1946"/>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E02CF8"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E02CF8" w:rsidRPr="00990B12" w:rsidRDefault="00E02CF8" w:rsidP="00E02CF8">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990B12" w:rsidRDefault="00E02CF8" w:rsidP="00E02CF8">
            <w:pPr>
              <w:pStyle w:val="TAN"/>
              <w:keepNext w:val="0"/>
            </w:pPr>
            <w:r w:rsidRPr="00990B12">
              <w:t>NOTE 3:</w:t>
            </w:r>
            <w:r w:rsidRPr="00990B12">
              <w:tab/>
              <w:t>The co-existence between n256 and band n2, n25 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947" w:name="_CR6_5_3_2_4"/>
      <w:bookmarkStart w:id="1948" w:name="_Toc210629108"/>
      <w:bookmarkEnd w:id="1947"/>
      <w:r w:rsidRPr="00990B12">
        <w:t>6.5.3.2.4</w:t>
      </w:r>
      <w:r w:rsidRPr="00990B12">
        <w:tab/>
        <w:t>Test description</w:t>
      </w:r>
      <w:bookmarkEnd w:id="1948"/>
    </w:p>
    <w:p w14:paraId="2E6E0B4E" w14:textId="77777777" w:rsidR="00695633" w:rsidRPr="00990B12" w:rsidRDefault="00695633" w:rsidP="00695633">
      <w:pPr>
        <w:pStyle w:val="H6"/>
      </w:pPr>
      <w:bookmarkStart w:id="1949" w:name="_CR6_5_3_2_4_1"/>
      <w:r w:rsidRPr="00990B12">
        <w:t>6.5.3.2.4.1</w:t>
      </w:r>
      <w:r w:rsidRPr="00990B12">
        <w:tab/>
      </w:r>
      <w:r w:rsidRPr="00990B12">
        <w:rPr>
          <w:snapToGrid w:val="0"/>
        </w:rPr>
        <w:t>Initial conditions</w:t>
      </w:r>
    </w:p>
    <w:bookmarkEnd w:id="1949"/>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950" w:name="_CRTable6_5_3_2_4_11"/>
      <w:r w:rsidRPr="00990B12">
        <w:t xml:space="preserve">Table </w:t>
      </w:r>
      <w:bookmarkEnd w:id="1950"/>
      <w:r w:rsidRPr="00990B12">
        <w:t>6.5.3.2.4.1-1: Test Configuration T</w:t>
      </w:r>
      <w:r w:rsidRPr="00990B12">
        <w:rPr>
          <w:lang w:eastAsia="zh-CN"/>
        </w:rPr>
        <w:t>able</w:t>
      </w:r>
      <w:bookmarkStart w:id="1951"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bookmarkEnd w:id="1951"/>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tcPr>
          <w:p w14:paraId="00BAA9F4" w14:textId="03CF7FC5" w:rsidR="00E334BD" w:rsidRPr="00990B12" w:rsidRDefault="00E334BD" w:rsidP="00AE3F12">
            <w:pPr>
              <w:pStyle w:val="TAH"/>
              <w:jc w:val="left"/>
              <w:rPr>
                <w:lang w:eastAsia="zh-CN"/>
              </w:rPr>
            </w:pPr>
            <w:bookmarkStart w:id="1952"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tcPr>
          <w:p w14:paraId="0214018B" w14:textId="77777777" w:rsidR="00E334BD" w:rsidRPr="00990B12" w:rsidRDefault="00E334BD" w:rsidP="00AE3F12">
            <w:pPr>
              <w:pStyle w:val="TAH"/>
              <w:jc w:val="left"/>
              <w:rPr>
                <w:lang w:eastAsia="zh-CN"/>
              </w:rPr>
            </w:pPr>
            <w:bookmarkStart w:id="1953" w:name="_MCCTEMPBM_CRPT44170191___4" w:colFirst="2" w:colLast="2"/>
            <w:bookmarkEnd w:id="1952"/>
          </w:p>
        </w:tc>
        <w:tc>
          <w:tcPr>
            <w:tcW w:w="1407" w:type="pct"/>
            <w:tcBorders>
              <w:bottom w:val="nil"/>
            </w:tcBorders>
            <w:vAlign w:val="center"/>
          </w:tcPr>
          <w:p w14:paraId="548BDA7B" w14:textId="77777777" w:rsidR="00E334BD" w:rsidRPr="00990B12" w:rsidRDefault="00E334BD" w:rsidP="00AE3F12">
            <w:pPr>
              <w:pStyle w:val="TAC"/>
              <w:jc w:val="left"/>
            </w:pPr>
            <w:bookmarkStart w:id="1954" w:name="_MCCTEMPBM_CRPT44170190___4"/>
            <w:r w:rsidRPr="00990B12">
              <w:t>N/A</w:t>
            </w:r>
            <w:bookmarkEnd w:id="1954"/>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tcPr>
          <w:p w14:paraId="01C5A1C3" w14:textId="77777777" w:rsidR="00E334BD" w:rsidRPr="00990B12" w:rsidRDefault="00E334BD" w:rsidP="00AE3F12">
            <w:pPr>
              <w:pStyle w:val="TAC"/>
              <w:jc w:val="left"/>
              <w:rPr>
                <w:lang w:eastAsia="zh-CN"/>
              </w:rPr>
            </w:pPr>
            <w:bookmarkStart w:id="1955" w:name="_MCCTEMPBM_CRPT44170192___4"/>
            <w:bookmarkStart w:id="1956" w:name="_MCCTEMPBM_CRPT44170193___4" w:colFirst="2" w:colLast="2"/>
            <w:bookmarkEnd w:id="1953"/>
            <w:r w:rsidRPr="00990B12">
              <w:rPr>
                <w:lang w:eastAsia="zh-CN"/>
              </w:rPr>
              <w:t>1</w:t>
            </w:r>
            <w:bookmarkEnd w:id="1955"/>
          </w:p>
        </w:tc>
        <w:tc>
          <w:tcPr>
            <w:tcW w:w="1407" w:type="pct"/>
            <w:tcBorders>
              <w:top w:val="nil"/>
              <w:bottom w:val="nil"/>
            </w:tcBorders>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8A28EE1" w14:textId="77777777" w:rsidR="00E334BD" w:rsidRPr="00990B12" w:rsidRDefault="00E334BD" w:rsidP="00AE3F12">
            <w:pPr>
              <w:pStyle w:val="TAC"/>
              <w:jc w:val="left"/>
            </w:pPr>
            <w:r w:rsidRPr="00990B12">
              <w:t>Outer_Full</w:t>
            </w:r>
          </w:p>
        </w:tc>
      </w:tr>
      <w:tr w:rsidR="00E334BD" w:rsidRPr="00990B12" w14:paraId="24BAAC2D" w14:textId="77777777" w:rsidTr="008D0E0E">
        <w:trPr>
          <w:jc w:val="center"/>
        </w:trPr>
        <w:tc>
          <w:tcPr>
            <w:tcW w:w="573" w:type="pct"/>
          </w:tcPr>
          <w:p w14:paraId="2EDD8387" w14:textId="77777777" w:rsidR="00E334BD" w:rsidRPr="00990B12" w:rsidRDefault="00E334BD" w:rsidP="00AE3F12">
            <w:pPr>
              <w:pStyle w:val="TAC"/>
              <w:jc w:val="left"/>
              <w:rPr>
                <w:lang w:eastAsia="zh-CN"/>
              </w:rPr>
            </w:pPr>
            <w:bookmarkStart w:id="1957" w:name="_MCCTEMPBM_CRPT44170194___4"/>
            <w:bookmarkStart w:id="1958" w:name="_MCCTEMPBM_CRPT44170195___4" w:colFirst="2" w:colLast="2"/>
            <w:bookmarkEnd w:id="1956"/>
            <w:r w:rsidRPr="00990B12">
              <w:rPr>
                <w:lang w:eastAsia="zh-CN"/>
              </w:rPr>
              <w:t>2</w:t>
            </w:r>
            <w:bookmarkEnd w:id="1957"/>
          </w:p>
        </w:tc>
        <w:tc>
          <w:tcPr>
            <w:tcW w:w="1407" w:type="pct"/>
            <w:tcBorders>
              <w:top w:val="nil"/>
              <w:bottom w:val="nil"/>
            </w:tcBorders>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tcPr>
          <w:p w14:paraId="286C0008" w14:textId="77777777" w:rsidR="00E334BD" w:rsidRPr="00990B12" w:rsidRDefault="00E334BD" w:rsidP="00AE3F12">
            <w:pPr>
              <w:pStyle w:val="TAC"/>
              <w:jc w:val="left"/>
              <w:rPr>
                <w:lang w:eastAsia="zh-CN"/>
              </w:rPr>
            </w:pPr>
            <w:bookmarkStart w:id="1959" w:name="_MCCTEMPBM_CRPT44170196___4"/>
            <w:bookmarkStart w:id="1960" w:name="_MCCTEMPBM_CRPT44170197___4" w:colFirst="2" w:colLast="2"/>
            <w:bookmarkEnd w:id="1958"/>
            <w:r w:rsidRPr="00990B12">
              <w:rPr>
                <w:lang w:eastAsia="zh-CN"/>
              </w:rPr>
              <w:t>3</w:t>
            </w:r>
            <w:bookmarkEnd w:id="1959"/>
          </w:p>
        </w:tc>
        <w:tc>
          <w:tcPr>
            <w:tcW w:w="1407" w:type="pct"/>
            <w:tcBorders>
              <w:top w:val="nil"/>
              <w:bottom w:val="nil"/>
            </w:tcBorders>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7C6ED9FD" w14:textId="77777777" w:rsidR="00E334BD" w:rsidRPr="00990B12" w:rsidRDefault="00E334BD" w:rsidP="00AE3F12">
            <w:pPr>
              <w:pStyle w:val="TAC"/>
              <w:jc w:val="left"/>
            </w:pPr>
            <w:r w:rsidRPr="00990B12">
              <w:t>Edge_1RB_Right</w:t>
            </w:r>
          </w:p>
        </w:tc>
      </w:tr>
      <w:bookmarkEnd w:id="1960"/>
      <w:tr w:rsidR="00E334BD" w:rsidRPr="00990B12" w14:paraId="45336125" w14:textId="77777777" w:rsidTr="008D0E0E">
        <w:trPr>
          <w:jc w:val="center"/>
        </w:trPr>
        <w:tc>
          <w:tcPr>
            <w:tcW w:w="5000" w:type="pct"/>
            <w:gridSpan w:val="4"/>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1961" w:name="_MCCTEMPBM_CRPT44170198___4"/>
    </w:p>
    <w:bookmarkEnd w:id="1961"/>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lang w:eastAsia="en-GB"/>
        </w:rPr>
      </w:pPr>
      <w:r w:rsidRPr="00990B12">
        <w:rPr>
          <w:rFonts w:eastAsia="DengXian"/>
        </w:rPr>
        <w:t>6.</w:t>
      </w:r>
      <w:r w:rsidRPr="00990B12">
        <w:rPr>
          <w:rFonts w:eastAsia="DengXian"/>
        </w:rPr>
        <w:tab/>
      </w:r>
      <w:r w:rsidR="0000454F" w:rsidRPr="00990B12">
        <w:rPr>
          <w:rFonts w:eastAsia="Malgun Gothic"/>
          <w:lang w:eastAsia="en-GB"/>
        </w:rPr>
        <w:t>UE location according to TS 38.508-1 [12] clause 5.6.1 is provided to the UE through any preconfigured means</w:t>
      </w:r>
      <w:r w:rsidRPr="00990B12">
        <w:rPr>
          <w:rFonts w:eastAsia="Malgun Gothic"/>
          <w:lang w:eastAsia="en-GB"/>
        </w:rPr>
        <w:t xml:space="preserve">. </w:t>
      </w:r>
    </w:p>
    <w:p w14:paraId="38F38981" w14:textId="7DB564CC" w:rsidR="0000454F" w:rsidRPr="00990B12" w:rsidRDefault="0000454F" w:rsidP="0000454F">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71EEEE28" w14:textId="7B4977AF" w:rsidR="0000454F" w:rsidRPr="00990B12" w:rsidRDefault="0000454F" w:rsidP="0000454F">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1962" w:name="_CR6_5_3_2_4_2"/>
      <w:r w:rsidRPr="00990B12">
        <w:t>6.5.3.2.4.2</w:t>
      </w:r>
      <w:r w:rsidRPr="00990B12">
        <w:tab/>
      </w:r>
      <w:r w:rsidRPr="00990B12">
        <w:rPr>
          <w:snapToGrid w:val="0"/>
        </w:rPr>
        <w:t>Test procedure</w:t>
      </w:r>
    </w:p>
    <w:bookmarkEnd w:id="1962"/>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1963" w:name="_CR6_5_3_2_4_3"/>
      <w:r w:rsidRPr="00990B12">
        <w:t>6.5.3.2.4.3</w:t>
      </w:r>
      <w:r w:rsidRPr="00990B12">
        <w:tab/>
      </w:r>
      <w:r w:rsidRPr="00990B12">
        <w:rPr>
          <w:snapToGrid w:val="0"/>
        </w:rPr>
        <w:t>Message contents</w:t>
      </w:r>
    </w:p>
    <w:bookmarkEnd w:id="1963"/>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1964" w:name="_CR6_5_3_2_5"/>
      <w:bookmarkStart w:id="1965" w:name="_Toc210629109"/>
      <w:bookmarkEnd w:id="1964"/>
      <w:r w:rsidRPr="00990B12">
        <w:rPr>
          <w:snapToGrid w:val="0"/>
        </w:rPr>
        <w:t>6.5.3</w:t>
      </w:r>
      <w:r w:rsidR="00E02CF8" w:rsidRPr="00990B12">
        <w:rPr>
          <w:rFonts w:eastAsia="DengXian"/>
          <w:snapToGrid w:val="0"/>
        </w:rPr>
        <w:t>.2.5</w:t>
      </w:r>
      <w:r w:rsidRPr="00990B12">
        <w:rPr>
          <w:snapToGrid w:val="0"/>
        </w:rPr>
        <w:tab/>
      </w:r>
      <w:r w:rsidRPr="00990B12">
        <w:t>Test requirement</w:t>
      </w:r>
      <w:bookmarkEnd w:id="1965"/>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1966" w:name="_CRTable6_5_3_2_51"/>
      <w:r w:rsidRPr="00990B12">
        <w:t xml:space="preserve">Table </w:t>
      </w:r>
      <w:bookmarkEnd w:id="1966"/>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00454F" w:rsidRPr="00990B12" w14:paraId="3C1F4A89" w14:textId="77777777" w:rsidTr="006112B4">
        <w:trPr>
          <w:jc w:val="center"/>
        </w:trPr>
        <w:tc>
          <w:tcPr>
            <w:tcW w:w="8940" w:type="dxa"/>
            <w:gridSpan w:val="8"/>
            <w:tcBorders>
              <w:bottom w:val="single" w:sz="4" w:space="0" w:color="auto"/>
            </w:tcBorders>
            <w:vAlign w:val="center"/>
          </w:tcPr>
          <w:p w14:paraId="548EFD0B" w14:textId="77777777" w:rsidR="0000454F" w:rsidRPr="00990B12" w:rsidRDefault="0000454F" w:rsidP="006112B4">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990B12" w:rsidRDefault="0000454F" w:rsidP="006112B4">
            <w:pPr>
              <w:pStyle w:val="TAN"/>
              <w:keepNext w:val="0"/>
            </w:pPr>
            <w:r w:rsidRPr="00990B12">
              <w:t>NOTE 3:</w:t>
            </w:r>
            <w:r w:rsidRPr="00990B12">
              <w:tab/>
              <w:t>The co-existence between n256 and band n2, n25 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1967" w:name="_CR6_5_3_3"/>
      <w:bookmarkStart w:id="1968" w:name="_Toc210629110"/>
      <w:bookmarkEnd w:id="1967"/>
      <w:r w:rsidRPr="00990B12">
        <w:t>6.5.3.3</w:t>
      </w:r>
      <w:r w:rsidRPr="00990B12">
        <w:tab/>
        <w:t>Additional Spurious emissions</w:t>
      </w:r>
      <w:bookmarkEnd w:id="1968"/>
    </w:p>
    <w:p w14:paraId="4563269C" w14:textId="77777777" w:rsidR="001265E6" w:rsidRPr="00990B12" w:rsidRDefault="001265E6" w:rsidP="0002370F">
      <w:pPr>
        <w:pStyle w:val="Heading5"/>
      </w:pPr>
      <w:bookmarkStart w:id="1969" w:name="_CR6_5_3_3_1"/>
      <w:bookmarkStart w:id="1970" w:name="_Toc210629111"/>
      <w:bookmarkEnd w:id="1969"/>
      <w:r w:rsidRPr="00990B12">
        <w:t>6.5.3.3.1</w:t>
      </w:r>
      <w:r w:rsidRPr="00990B12">
        <w:tab/>
        <w:t>Test purpose</w:t>
      </w:r>
      <w:bookmarkEnd w:id="1970"/>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1971" w:name="_CR6_5_3_3_2"/>
      <w:bookmarkStart w:id="1972" w:name="_Toc210629112"/>
      <w:bookmarkEnd w:id="1971"/>
      <w:r w:rsidRPr="00990B12">
        <w:t>6.5.3.3.2</w:t>
      </w:r>
      <w:r w:rsidRPr="00990B12">
        <w:tab/>
        <w:t>Test applicability</w:t>
      </w:r>
      <w:bookmarkEnd w:id="1972"/>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1973" w:name="_CR6_5_3_3_3"/>
      <w:bookmarkStart w:id="1974" w:name="_Toc210629113"/>
      <w:bookmarkEnd w:id="1973"/>
      <w:r w:rsidRPr="00990B12">
        <w:t>6.5.3.3.3</w:t>
      </w:r>
      <w:r w:rsidRPr="00990B12">
        <w:tab/>
        <w:t>Minimum conformance requirements</w:t>
      </w:r>
      <w:bookmarkEnd w:id="1974"/>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1975" w:name="_CR6_5_3_3_3_1"/>
      <w:r w:rsidRPr="00990B12">
        <w:t>6.5.3.3.3.1</w:t>
      </w:r>
      <w:r w:rsidRPr="00990B12">
        <w:tab/>
        <w:t>Minimum conformance requirements (network signalling value "NS_02N")</w:t>
      </w:r>
    </w:p>
    <w:bookmarkEnd w:id="1975"/>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1976" w:name="_CRTable6_5_3_3_3_11"/>
      <w:r w:rsidRPr="00990B12">
        <w:t xml:space="preserve">Table </w:t>
      </w:r>
      <w:bookmarkEnd w:id="1976"/>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1977" w:name="_CR6_5_3_3_4"/>
      <w:bookmarkStart w:id="1978" w:name="_Toc161753886"/>
      <w:bookmarkStart w:id="1979" w:name="_Toc161754507"/>
      <w:bookmarkStart w:id="1980" w:name="_Toc163202080"/>
      <w:bookmarkStart w:id="1981" w:name="_Toc169888342"/>
      <w:bookmarkStart w:id="1982" w:name="_Toc171551531"/>
      <w:bookmarkStart w:id="1983" w:name="_Toc176775253"/>
      <w:bookmarkStart w:id="1984" w:name="_Toc210629114"/>
      <w:bookmarkEnd w:id="1977"/>
      <w:r w:rsidRPr="00990B12">
        <w:t>6.5.3.3.3</w:t>
      </w:r>
      <w:r w:rsidRPr="00990B12">
        <w:rPr>
          <w:lang w:eastAsia="zh-CN"/>
        </w:rPr>
        <w:t>.2</w:t>
      </w:r>
      <w:r w:rsidRPr="00990B12">
        <w:tab/>
      </w:r>
      <w:bookmarkEnd w:id="1978"/>
      <w:bookmarkEnd w:id="1979"/>
      <w:bookmarkEnd w:id="1980"/>
      <w:bookmarkEnd w:id="1981"/>
      <w:bookmarkEnd w:id="1982"/>
      <w:bookmarkEnd w:id="1983"/>
      <w:r w:rsidRPr="00990B12">
        <w:t>Minimum conformance requirements (network signalling value "NS_0</w:t>
      </w:r>
      <w:r w:rsidRPr="00990B12">
        <w:rPr>
          <w:lang w:eastAsia="zh-CN"/>
        </w:rPr>
        <w:t>3</w:t>
      </w:r>
      <w:r w:rsidRPr="00990B12">
        <w:t>N")</w:t>
      </w:r>
      <w:bookmarkEnd w:id="1984"/>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1985"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77777777" w:rsidR="00A8593E" w:rsidRPr="00990B12" w:rsidRDefault="00A8593E" w:rsidP="00A8593E">
      <w:pPr>
        <w:pStyle w:val="Heading5"/>
      </w:pPr>
      <w:bookmarkStart w:id="1986" w:name="_Toc161753887"/>
      <w:bookmarkStart w:id="1987" w:name="_Toc161754508"/>
      <w:bookmarkStart w:id="1988" w:name="_Toc163202081"/>
      <w:bookmarkStart w:id="1989" w:name="_Toc169888343"/>
      <w:bookmarkStart w:id="1990" w:name="_Toc171551532"/>
      <w:bookmarkStart w:id="1991" w:name="_Toc176775254"/>
      <w:bookmarkStart w:id="1992" w:name="_Toc210629115"/>
      <w:r w:rsidRPr="00990B12">
        <w:t>6.5.3.3.</w:t>
      </w:r>
      <w:r w:rsidRPr="00990B12">
        <w:rPr>
          <w:lang w:eastAsia="zh-CN"/>
        </w:rPr>
        <w:t>3.3</w:t>
      </w:r>
      <w:r w:rsidRPr="00990B12">
        <w:tab/>
        <w:t>Minimum conformance requirements (network signalling value "NS_04N" and "NS_05N")</w:t>
      </w:r>
      <w:bookmarkEnd w:id="1985"/>
      <w:bookmarkEnd w:id="1986"/>
      <w:bookmarkEnd w:id="1987"/>
      <w:bookmarkEnd w:id="1988"/>
      <w:bookmarkEnd w:id="1989"/>
      <w:bookmarkEnd w:id="1990"/>
      <w:bookmarkEnd w:id="1991"/>
      <w:bookmarkEnd w:id="1992"/>
    </w:p>
    <w:p w14:paraId="6DFAEB7D" w14:textId="77777777" w:rsidR="00A8593E" w:rsidRPr="00990B12" w:rsidRDefault="00A8593E" w:rsidP="00A8593E">
      <w:r w:rsidRPr="00990B12">
        <w:t>When "NS_04N" or "NS_05N" 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77777777" w:rsidR="00A8593E" w:rsidRPr="00990B12" w:rsidRDefault="00A8593E" w:rsidP="00A8593E">
      <w:pPr>
        <w:pStyle w:val="TH"/>
      </w:pPr>
      <w:r w:rsidRPr="00990B12">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77777777" w:rsidR="00A8593E" w:rsidRPr="00990B12" w:rsidRDefault="00A8593E" w:rsidP="003012E0">
            <w:pPr>
              <w:pStyle w:val="TAH"/>
              <w:rPr>
                <w:rFonts w:cs="Arial"/>
                <w:bCs/>
              </w:rPr>
            </w:pPr>
            <w:r w:rsidRPr="00990B12">
              <w:rPr>
                <w:rFonts w:cs="Arial"/>
                <w:bCs/>
              </w:rPr>
              <w:t>NOTE</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tcPr>
          <w:p w14:paraId="227734D1" w14:textId="77777777" w:rsidR="00A8593E" w:rsidRPr="00990B12" w:rsidRDefault="00A8593E" w:rsidP="003012E0">
            <w:pPr>
              <w:pStyle w:val="TAC"/>
              <w:rPr>
                <w:rFonts w:cs="Arial"/>
                <w:szCs w:val="18"/>
              </w:rPr>
            </w:pPr>
            <w:r w:rsidRPr="00990B12">
              <w:rPr>
                <w:rFonts w:cs="Arial"/>
                <w:szCs w:val="18"/>
              </w:rPr>
              <w:t>Averaged over any 2 millisecond active transmission interval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tcPr>
          <w:p w14:paraId="47D5DBDD" w14:textId="77777777" w:rsidR="00A8593E" w:rsidRPr="00990B12" w:rsidRDefault="00A8593E" w:rsidP="003012E0">
            <w:pPr>
              <w:pStyle w:val="TAC"/>
              <w:rPr>
                <w:rFonts w:ascii="Times New Roman" w:hAnsi="Times New Roman"/>
              </w:rPr>
            </w:pP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00A750C9" w14:textId="77777777" w:rsidR="00A8593E" w:rsidRPr="00990B12" w:rsidRDefault="00A8593E" w:rsidP="003012E0">
            <w:pPr>
              <w:pStyle w:val="TAN"/>
              <w:rPr>
                <w:rFonts w:ascii="Times New Roman" w:hAnsi="Times New Roman"/>
              </w:rPr>
            </w:pPr>
            <w:r w:rsidRPr="00990B12">
              <w:rPr>
                <w:rFonts w:cs="Arial"/>
              </w:rPr>
              <w:t>NOTE:</w:t>
            </w:r>
            <w:r w:rsidRPr="00990B12">
              <w:tab/>
              <w:t>The EIRP requirement in regulation is converted to conducted requirement using a 0dBi antenna.</w:t>
            </w:r>
          </w:p>
        </w:tc>
      </w:tr>
    </w:tbl>
    <w:p w14:paraId="0E59330A" w14:textId="77777777" w:rsidR="00A8593E" w:rsidRPr="00990B12" w:rsidRDefault="00A8593E" w:rsidP="00A8593E"/>
    <w:p w14:paraId="5A21C594" w14:textId="77777777" w:rsidR="001265E6" w:rsidRPr="00990B12" w:rsidRDefault="001265E6" w:rsidP="0002370F">
      <w:pPr>
        <w:pStyle w:val="Heading5"/>
      </w:pPr>
      <w:bookmarkStart w:id="1993" w:name="_Toc210629116"/>
      <w:r w:rsidRPr="00990B12">
        <w:t>6.5.3.3.4</w:t>
      </w:r>
      <w:r w:rsidRPr="00990B12">
        <w:tab/>
        <w:t>Test description</w:t>
      </w:r>
      <w:bookmarkEnd w:id="1993"/>
    </w:p>
    <w:p w14:paraId="5CA59801" w14:textId="77777777" w:rsidR="001265E6" w:rsidRPr="00990B12" w:rsidRDefault="001265E6" w:rsidP="001265E6">
      <w:pPr>
        <w:pStyle w:val="H6"/>
      </w:pPr>
      <w:bookmarkStart w:id="1994" w:name="_CR6_5_3_3_4_1"/>
      <w:r w:rsidRPr="00990B12">
        <w:t>6.5.3.3.4.1</w:t>
      </w:r>
      <w:r w:rsidRPr="00990B12">
        <w:tab/>
      </w:r>
      <w:r w:rsidRPr="00990B12">
        <w:rPr>
          <w:snapToGrid w:val="0"/>
        </w:rPr>
        <w:t>Initial conditions</w:t>
      </w:r>
    </w:p>
    <w:bookmarkEnd w:id="1994"/>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990B12" w:rsidRDefault="001265E6" w:rsidP="00190506">
      <w:pPr>
        <w:pStyle w:val="TH"/>
        <w:rPr>
          <w:lang w:eastAsia="zh-CN"/>
        </w:rPr>
      </w:pPr>
      <w:r w:rsidRPr="00990B12">
        <w:t xml:space="preserve">Table 6.5.3.3.4.1-1: Test Configuration </w:t>
      </w:r>
      <w:bookmarkStart w:id="1995" w:name="_CRTable6_5_3_3_4_11"/>
      <w:r w:rsidRPr="00990B12">
        <w:t>T</w:t>
      </w:r>
      <w:r w:rsidRPr="00990B12">
        <w:rPr>
          <w:lang w:eastAsia="zh-CN"/>
        </w:rPr>
        <w:t>able</w:t>
      </w:r>
      <w:r w:rsidR="00190506" w:rsidRPr="00990B12">
        <w:rPr>
          <w:lang w:eastAsia="zh-CN"/>
        </w:rPr>
        <w:t xml:space="preserve"> </w:t>
      </w:r>
      <w:bookmarkEnd w:id="1995"/>
      <w:r w:rsidR="00190506" w:rsidRPr="00990B12">
        <w:rPr>
          <w:lang w:eastAsia="zh-CN"/>
        </w:rPr>
        <w:t>(network signalling value “NS_02N”)</w:t>
      </w:r>
    </w:p>
    <w:p w14:paraId="094F3576" w14:textId="703EAA82" w:rsidR="00190506" w:rsidRPr="00990B12" w:rsidRDefault="00E01FAC" w:rsidP="00190506">
      <w:pPr>
        <w:pStyle w:val="B1"/>
      </w:pPr>
      <w:r w:rsidRPr="00990B12">
        <w:t xml:space="preserve">Same test configuration as listed in Table </w:t>
      </w:r>
      <w:r w:rsidR="00E66EDE" w:rsidRPr="00990B12">
        <w:t>6.2.2.4.1-1</w:t>
      </w:r>
      <w:r w:rsidRPr="00990B12">
        <w:t xml:space="preserve"> shall be used with the following exceptions:</w:t>
      </w:r>
    </w:p>
    <w:p w14:paraId="76FF4AA9" w14:textId="35532160" w:rsidR="007060AB" w:rsidRPr="00990B12" w:rsidRDefault="00190506" w:rsidP="007060AB">
      <w:pPr>
        <w:pStyle w:val="B1"/>
        <w:ind w:left="852" w:hanging="278"/>
      </w:pPr>
      <w:r w:rsidRPr="00990B12">
        <w:t>-</w:t>
      </w:r>
      <w:r w:rsidRPr="00990B12">
        <w:tab/>
        <w:t>Test SCS shall be: No exception for UE mean power testing (step 3) and only Lowest for additional spurious emission testing (step 4)</w:t>
      </w: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lang w:eastAsia="en-GB"/>
        </w:rPr>
      </w:pPr>
      <w:r w:rsidRPr="00990B12">
        <w:t>6.</w:t>
      </w:r>
      <w:r w:rsidRPr="00990B12">
        <w:tab/>
      </w:r>
      <w:r w:rsidRPr="00990B12">
        <w:rPr>
          <w:rFonts w:eastAsia="Malgun Gothic"/>
          <w:lang w:eastAsia="en-GB"/>
        </w:rPr>
        <w:t>UE location according to TS 38.508-1 [12] clause 5.6.1 is provided to the UE through any preconfigured means.</w:t>
      </w:r>
    </w:p>
    <w:p w14:paraId="0C22B6F0" w14:textId="1A5EC256" w:rsidR="001265E6" w:rsidRPr="00990B12" w:rsidRDefault="001265E6" w:rsidP="002600C1">
      <w:pPr>
        <w:pStyle w:val="B1"/>
        <w:rPr>
          <w:rFonts w:cs="Calibri"/>
          <w:lang w:eastAsia="en-GB"/>
        </w:rPr>
      </w:pPr>
      <w:r w:rsidRPr="00990B12">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1996" w:name="_CR6_5_3_3_4_2"/>
      <w:r w:rsidRPr="00990B12">
        <w:t>6.5.3.3.4.2</w:t>
      </w:r>
      <w:r w:rsidRPr="00990B12">
        <w:tab/>
      </w:r>
      <w:r w:rsidRPr="00990B12">
        <w:rPr>
          <w:snapToGrid w:val="0"/>
        </w:rPr>
        <w:t>Test procedure</w:t>
      </w:r>
    </w:p>
    <w:bookmarkEnd w:id="1996"/>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77777777"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Tables 6.5.3.3.4.1-1, which shall meet the requirements in clause 6.5.3.3.5 with allowed A-MPR values specified in </w:t>
      </w:r>
      <w:r w:rsidRPr="00990B12">
        <w:rPr>
          <w:lang w:eastAsia="zh-CN"/>
        </w:rPr>
        <w:t>6.2.3.5</w:t>
      </w:r>
      <w:r w:rsidRPr="00990B12">
        <w:t xml:space="preserve">. The measured power shall be verified for each step. The measurement period shall capture the active </w:t>
      </w:r>
      <w:r w:rsidRPr="00990B12">
        <w:rPr>
          <w:rFonts w:eastAsia="MS Mincho"/>
        </w:rPr>
        <w:t>time slot</w:t>
      </w:r>
      <w:r w:rsidRPr="00990B12">
        <w:t>s.</w:t>
      </w:r>
    </w:p>
    <w:p w14:paraId="6866E127" w14:textId="6EACE922" w:rsidR="001265E6" w:rsidRPr="00990B12" w:rsidRDefault="001265E6" w:rsidP="001265E6">
      <w:pPr>
        <w:pStyle w:val="B1"/>
      </w:pPr>
      <w:r w:rsidRPr="00990B12">
        <w:t>4.</w:t>
      </w:r>
      <w:r w:rsidRPr="00990B12">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990B12">
        <w:t>, NS_03N, NS_04N and NS_05N,</w:t>
      </w:r>
      <w:r w:rsidRPr="00990B12">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990B12">
        <w:t xml:space="preserve"> </w:t>
      </w:r>
      <w:r w:rsidRPr="00990B12">
        <w:t>dBm for at least the duration of the additional spurious emissions measurement, where:</w:t>
      </w:r>
    </w:p>
    <w:p w14:paraId="4DD87407" w14:textId="65E25126" w:rsidR="001265E6" w:rsidRPr="00990B12" w:rsidRDefault="001265E6" w:rsidP="001265E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03E808BD" w14:textId="307742CC" w:rsidR="001265E6" w:rsidRPr="00990B12" w:rsidRDefault="001265E6" w:rsidP="001265E6">
      <w:pPr>
        <w:pStyle w:val="B2"/>
      </w:pPr>
      <w:r w:rsidRPr="00990B12">
        <w:t>-</w:t>
      </w:r>
      <w:r w:rsidRPr="00990B12">
        <w:tab/>
      </w:r>
      <w:r w:rsidR="00E01FAC" w:rsidRPr="00990B12">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990B12" w:rsidRDefault="001265E6" w:rsidP="001265E6">
      <w:pPr>
        <w:pStyle w:val="H6"/>
        <w:rPr>
          <w:snapToGrid w:val="0"/>
        </w:rPr>
      </w:pPr>
      <w:bookmarkStart w:id="1997" w:name="_CR6_5_3_3_4_3"/>
      <w:r w:rsidRPr="00990B12">
        <w:t>6.5.3.3.4.3</w:t>
      </w:r>
      <w:r w:rsidRPr="00990B12">
        <w:tab/>
      </w:r>
      <w:r w:rsidRPr="00990B12">
        <w:rPr>
          <w:snapToGrid w:val="0"/>
        </w:rPr>
        <w:t>Message contents</w:t>
      </w:r>
    </w:p>
    <w:bookmarkEnd w:id="1997"/>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1998" w:name="_CR6_5_3_3_4_3_1"/>
      <w:r w:rsidRPr="00990B12">
        <w:t>6.5.3.3.4.3.1</w:t>
      </w:r>
      <w:r w:rsidRPr="00990B12">
        <w:tab/>
      </w:r>
      <w:r w:rsidRPr="00990B12">
        <w:rPr>
          <w:snapToGrid w:val="0"/>
        </w:rPr>
        <w:t xml:space="preserve">Message contents exceptions </w:t>
      </w:r>
      <w:r w:rsidRPr="00990B12">
        <w:t>(network signalling value "NS_02N")</w:t>
      </w:r>
    </w:p>
    <w:bookmarkEnd w:id="1998"/>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1999" w:name="_CRTable6_5_3_3_4_3_11"/>
      <w:r w:rsidRPr="00990B12">
        <w:t xml:space="preserve">Table </w:t>
      </w:r>
      <w:bookmarkEnd w:id="1999"/>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000"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000"/>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001" w:name="_MCCTEMPBM_CRPT44170203___4"/>
            <w:r w:rsidRPr="00990B12">
              <w:t>1</w:t>
            </w:r>
            <w:r w:rsidR="008D0E0E" w:rsidRPr="00990B12">
              <w:t xml:space="preserve"> </w:t>
            </w:r>
            <w:r w:rsidRPr="00990B12">
              <w:t>(NS_02N)</w:t>
            </w:r>
            <w:bookmarkEnd w:id="2001"/>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002" w:name="_CR6_5_3_3_5"/>
      <w:bookmarkEnd w:id="2002"/>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7255DE8C"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r w:rsidRPr="00990B12">
              <w:t>additionalSpectrumEmission</w:t>
            </w:r>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285C2721"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r w:rsidRPr="00990B12">
              <w:t>additionalSpectrumEmission</w:t>
            </w:r>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1446C15C"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7344902E"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r w:rsidRPr="00990B12">
              <w:t>additionalSpectrumEmission</w:t>
            </w:r>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5BC3E5C6" w14:textId="77777777" w:rsidR="001265E6" w:rsidRPr="00990B12" w:rsidRDefault="001265E6" w:rsidP="0002370F">
      <w:pPr>
        <w:pStyle w:val="Heading5"/>
      </w:pPr>
      <w:bookmarkStart w:id="2003" w:name="_Toc210629117"/>
      <w:r w:rsidRPr="00990B12">
        <w:rPr>
          <w:snapToGrid w:val="0"/>
        </w:rPr>
        <w:t>6.5.3.3.5</w:t>
      </w:r>
      <w:r w:rsidRPr="00990B12">
        <w:rPr>
          <w:snapToGrid w:val="0"/>
        </w:rPr>
        <w:tab/>
      </w:r>
      <w:r w:rsidRPr="00990B12">
        <w:t>Test requirement</w:t>
      </w:r>
      <w:bookmarkEnd w:id="2003"/>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2004"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2004"/>
    <w:p w14:paraId="4C4C7B20" w14:textId="2801D456" w:rsidR="001265E6" w:rsidRPr="00990B12" w:rsidRDefault="001265E6" w:rsidP="001265E6">
      <w:r w:rsidRPr="00990B12">
        <w:t>When "</w:t>
      </w:r>
      <w:r w:rsidR="00E02CF8" w:rsidRPr="00990B12">
        <w:rPr>
          <w:rFonts w:eastAsia="DengXian"/>
        </w:rPr>
        <w:t>NS_02N</w:t>
      </w:r>
      <w:r w:rsidRPr="00990B12">
        <w:t xml:space="preserve">" is indicated in the cell, </w:t>
      </w:r>
    </w:p>
    <w:p w14:paraId="2D1C56DD" w14:textId="77777777" w:rsidR="001265E6" w:rsidRPr="00990B12" w:rsidRDefault="001265E6" w:rsidP="001265E6">
      <w:pPr>
        <w:pStyle w:val="B1"/>
      </w:pPr>
      <w:r w:rsidRPr="00990B12">
        <w:t>The power of any UE emission shall not exceed the levels specified in Table 6.5.3.3.5.1-1. This requirement also applies for the frequency ranges that are less than F</w:t>
      </w:r>
      <w:r w:rsidRPr="00990B12">
        <w:rPr>
          <w:vertAlign w:val="subscript"/>
        </w:rPr>
        <w:t>OOB</w:t>
      </w:r>
      <w:r w:rsidRPr="00990B12">
        <w:t xml:space="preserve"> (MHz) in Table 6.5.3.1.3-1 from the edge of the channel bandwidth.</w:t>
      </w:r>
    </w:p>
    <w:p w14:paraId="333D26C4" w14:textId="77777777" w:rsidR="001265E6" w:rsidRPr="00990B12" w:rsidRDefault="001265E6" w:rsidP="001265E6">
      <w:pPr>
        <w:pStyle w:val="TH"/>
      </w:pPr>
      <w:bookmarkStart w:id="2005" w:name="_CRTable6_5_3_3_5_11"/>
      <w:r w:rsidRPr="00990B12">
        <w:t xml:space="preserve">Table </w:t>
      </w:r>
      <w:bookmarkEnd w:id="2005"/>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2006" w:name="_CR6_5_4"/>
      <w:bookmarkStart w:id="2007" w:name="_Toc60823584"/>
      <w:bookmarkStart w:id="2008" w:name="_Toc60825506"/>
      <w:bookmarkStart w:id="2009" w:name="_Toc69306279"/>
      <w:bookmarkStart w:id="2010" w:name="_Toc69309944"/>
      <w:bookmarkStart w:id="2011" w:name="_Toc76020268"/>
      <w:bookmarkStart w:id="2012" w:name="_Toc83720751"/>
      <w:bookmarkStart w:id="2013" w:name="_Toc210629118"/>
      <w:bookmarkEnd w:id="2006"/>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2013"/>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2014" w:name="_Toc210629119"/>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2014"/>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4491E88" w14:textId="241073CE" w:rsidR="00947E8E" w:rsidRPr="00990B12" w:rsidRDefault="00947E8E" w:rsidP="00947E8E">
      <w:pPr>
        <w:pStyle w:val="Heading3"/>
      </w:pPr>
      <w:bookmarkStart w:id="2015" w:name="_Toc210629120"/>
      <w:r w:rsidRPr="00990B12">
        <w:t>6.5.4</w:t>
      </w:r>
      <w:r w:rsidRPr="00990B12">
        <w:tab/>
        <w:t>Transmit intermodulation</w:t>
      </w:r>
      <w:bookmarkEnd w:id="2007"/>
      <w:bookmarkEnd w:id="2008"/>
      <w:bookmarkEnd w:id="2009"/>
      <w:bookmarkEnd w:id="2010"/>
      <w:bookmarkEnd w:id="2011"/>
      <w:bookmarkEnd w:id="2012"/>
      <w:bookmarkEnd w:id="2015"/>
    </w:p>
    <w:p w14:paraId="12E25543" w14:textId="77777777" w:rsidR="00947E8E" w:rsidRPr="00990B12" w:rsidRDefault="00947E8E" w:rsidP="0002370F">
      <w:pPr>
        <w:pStyle w:val="Heading4"/>
      </w:pPr>
      <w:bookmarkStart w:id="2016" w:name="_CR6_5_4_1"/>
      <w:bookmarkStart w:id="2017" w:name="_Toc27478192"/>
      <w:bookmarkStart w:id="2018" w:name="_Toc36226907"/>
      <w:bookmarkStart w:id="2019" w:name="_Toc44324192"/>
      <w:bookmarkStart w:id="2020" w:name="_Toc52990386"/>
      <w:bookmarkStart w:id="2021" w:name="_Toc60823585"/>
      <w:bookmarkStart w:id="2022" w:name="_Toc60825507"/>
      <w:bookmarkStart w:id="2023" w:name="_Toc83720752"/>
      <w:bookmarkStart w:id="2024" w:name="_Toc210629121"/>
      <w:bookmarkEnd w:id="2016"/>
      <w:r w:rsidRPr="00990B12">
        <w:t>6.5.4.1</w:t>
      </w:r>
      <w:r w:rsidRPr="00990B12">
        <w:tab/>
        <w:t>Test purpose</w:t>
      </w:r>
      <w:bookmarkEnd w:id="2017"/>
      <w:bookmarkEnd w:id="2018"/>
      <w:bookmarkEnd w:id="2019"/>
      <w:bookmarkEnd w:id="2020"/>
      <w:bookmarkEnd w:id="2021"/>
      <w:bookmarkEnd w:id="2022"/>
      <w:bookmarkEnd w:id="2023"/>
      <w:bookmarkEnd w:id="2024"/>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2025" w:name="_CR6_5_4_2"/>
      <w:bookmarkStart w:id="2026" w:name="_Toc27478193"/>
      <w:bookmarkStart w:id="2027" w:name="_Toc36226908"/>
      <w:bookmarkStart w:id="2028" w:name="_Toc44324193"/>
      <w:bookmarkStart w:id="2029" w:name="_Toc52990387"/>
      <w:bookmarkStart w:id="2030" w:name="_Toc60823586"/>
      <w:bookmarkStart w:id="2031" w:name="_Toc60825508"/>
      <w:bookmarkStart w:id="2032" w:name="_Toc83720753"/>
      <w:bookmarkStart w:id="2033" w:name="_Toc210629122"/>
      <w:bookmarkEnd w:id="2025"/>
      <w:r w:rsidRPr="00990B12">
        <w:t>6.5.4.2</w:t>
      </w:r>
      <w:r w:rsidRPr="00990B12">
        <w:tab/>
        <w:t>Test applicability</w:t>
      </w:r>
      <w:bookmarkEnd w:id="2026"/>
      <w:bookmarkEnd w:id="2027"/>
      <w:bookmarkEnd w:id="2028"/>
      <w:bookmarkEnd w:id="2029"/>
      <w:bookmarkEnd w:id="2030"/>
      <w:bookmarkEnd w:id="2031"/>
      <w:bookmarkEnd w:id="2032"/>
      <w:bookmarkEnd w:id="2033"/>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034" w:name="_Toc27478194"/>
      <w:bookmarkStart w:id="2035" w:name="_Toc36226909"/>
      <w:bookmarkStart w:id="2036" w:name="_Toc44324194"/>
      <w:bookmarkStart w:id="2037" w:name="_Toc52990388"/>
      <w:bookmarkStart w:id="2038" w:name="_Toc60823587"/>
      <w:bookmarkStart w:id="2039" w:name="_Toc60825509"/>
      <w:bookmarkStart w:id="2040" w:name="_Toc83720754"/>
    </w:p>
    <w:p w14:paraId="3BB075E1" w14:textId="77777777" w:rsidR="00947E8E" w:rsidRPr="00990B12" w:rsidRDefault="00947E8E" w:rsidP="0002370F">
      <w:pPr>
        <w:pStyle w:val="Heading4"/>
      </w:pPr>
      <w:bookmarkStart w:id="2041" w:name="_CR6_5_4_3"/>
      <w:bookmarkStart w:id="2042" w:name="_Toc210629123"/>
      <w:bookmarkEnd w:id="2041"/>
      <w:r w:rsidRPr="00990B12">
        <w:t>6.5.4.3</w:t>
      </w:r>
      <w:r w:rsidRPr="00990B12">
        <w:tab/>
        <w:t>Minimum conformance requirements</w:t>
      </w:r>
      <w:bookmarkEnd w:id="2034"/>
      <w:bookmarkEnd w:id="2035"/>
      <w:bookmarkEnd w:id="2036"/>
      <w:bookmarkEnd w:id="2037"/>
      <w:bookmarkEnd w:id="2038"/>
      <w:bookmarkEnd w:id="2039"/>
      <w:bookmarkEnd w:id="2040"/>
      <w:bookmarkEnd w:id="2042"/>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043" w:name="_CRTable6_5_4_31"/>
      <w:r w:rsidRPr="00990B12">
        <w:t xml:space="preserve">Table </w:t>
      </w:r>
      <w:bookmarkEnd w:id="2043"/>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044"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045" w:name="_MCCTEMPBM_CRPT44170205___4" w:colFirst="0" w:colLast="0"/>
            <w:bookmarkEnd w:id="2044"/>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046" w:name="_MCCTEMPBM_CRPT44170206___4"/>
            <w:bookmarkEnd w:id="2045"/>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046"/>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047" w:name="_MCCTEMPBM_CRPT44170207___4"/>
            <w:r w:rsidRPr="00990B12">
              <w:t>Intermodulation</w:t>
            </w:r>
            <w:r w:rsidR="008D0E0E" w:rsidRPr="00990B12">
              <w:t xml:space="preserve"> </w:t>
            </w:r>
            <w:r w:rsidRPr="00990B12">
              <w:t>product</w:t>
            </w:r>
            <w:bookmarkEnd w:id="2047"/>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048" w:name="_MCCTEMPBM_CRPT44170208___4"/>
            <w:r w:rsidRPr="00990B12">
              <w:t>Measurement</w:t>
            </w:r>
            <w:r w:rsidR="008D0E0E" w:rsidRPr="00990B12">
              <w:t xml:space="preserve"> </w:t>
            </w:r>
            <w:r w:rsidRPr="00990B12">
              <w:t>bandwidth</w:t>
            </w:r>
            <w:bookmarkEnd w:id="2048"/>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049"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049"/>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2050" w:name="_CR6_5_4_4"/>
      <w:bookmarkStart w:id="2051" w:name="_Toc27478195"/>
      <w:bookmarkStart w:id="2052" w:name="_Toc36226910"/>
      <w:bookmarkStart w:id="2053" w:name="_Toc44324195"/>
      <w:bookmarkStart w:id="2054" w:name="_Toc52990389"/>
      <w:bookmarkStart w:id="2055" w:name="_Toc60823588"/>
      <w:bookmarkStart w:id="2056" w:name="_Toc60825510"/>
      <w:bookmarkStart w:id="2057" w:name="_Toc83720755"/>
      <w:bookmarkStart w:id="2058" w:name="_Toc210629124"/>
      <w:bookmarkEnd w:id="2050"/>
      <w:r w:rsidRPr="00990B12">
        <w:t>6.5.4.4</w:t>
      </w:r>
      <w:r w:rsidRPr="00990B12">
        <w:tab/>
        <w:t>Test description</w:t>
      </w:r>
      <w:bookmarkEnd w:id="2051"/>
      <w:bookmarkEnd w:id="2052"/>
      <w:bookmarkEnd w:id="2053"/>
      <w:bookmarkEnd w:id="2054"/>
      <w:bookmarkEnd w:id="2055"/>
      <w:bookmarkEnd w:id="2056"/>
      <w:bookmarkEnd w:id="2057"/>
      <w:bookmarkEnd w:id="2058"/>
    </w:p>
    <w:p w14:paraId="4DDB1906" w14:textId="77777777" w:rsidR="00947E8E" w:rsidRPr="00990B12" w:rsidRDefault="00947E8E" w:rsidP="0002370F">
      <w:pPr>
        <w:pStyle w:val="Heading5"/>
      </w:pPr>
      <w:bookmarkStart w:id="2059" w:name="_CR6_5_4_4_1"/>
      <w:bookmarkStart w:id="2060" w:name="_Toc27478196"/>
      <w:bookmarkStart w:id="2061" w:name="_Toc36226911"/>
      <w:bookmarkStart w:id="2062" w:name="_Toc44324196"/>
      <w:bookmarkStart w:id="2063" w:name="_Toc52990390"/>
      <w:bookmarkStart w:id="2064" w:name="_Toc60823589"/>
      <w:bookmarkStart w:id="2065" w:name="_Toc60825511"/>
      <w:bookmarkStart w:id="2066" w:name="_Toc210629125"/>
      <w:bookmarkEnd w:id="2059"/>
      <w:r w:rsidRPr="00990B12">
        <w:t>6.5.4.4.1</w:t>
      </w:r>
      <w:r w:rsidRPr="00990B12">
        <w:tab/>
        <w:t>Initial conditions</w:t>
      </w:r>
      <w:bookmarkEnd w:id="2060"/>
      <w:bookmarkEnd w:id="2061"/>
      <w:bookmarkEnd w:id="2062"/>
      <w:bookmarkEnd w:id="2063"/>
      <w:bookmarkEnd w:id="2064"/>
      <w:bookmarkEnd w:id="2065"/>
      <w:bookmarkEnd w:id="2066"/>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067" w:name="_CRTable6_5_4_4_11"/>
      <w:r w:rsidRPr="00990B12">
        <w:t xml:space="preserve">Table </w:t>
      </w:r>
      <w:bookmarkEnd w:id="2067"/>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068" w:name="_MCCTEMPBM_CRPT44170210___4"/>
            <w:r w:rsidRPr="00990B12">
              <w:t>Initial</w:t>
            </w:r>
            <w:r w:rsidR="008D0E0E" w:rsidRPr="00990B12">
              <w:t xml:space="preserve"> </w:t>
            </w:r>
            <w:r w:rsidRPr="00990B12">
              <w:t>Conditions</w:t>
            </w:r>
            <w:bookmarkEnd w:id="2068"/>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069" w:name="_MCCTEMPBM_CRPT44170211___4"/>
            <w:r w:rsidRPr="00990B12">
              <w:t>Test</w:t>
            </w:r>
            <w:r w:rsidR="008D0E0E" w:rsidRPr="00990B12">
              <w:t xml:space="preserve"> </w:t>
            </w:r>
            <w:r w:rsidRPr="00990B12">
              <w:t>Parameters</w:t>
            </w:r>
            <w:bookmarkEnd w:id="2069"/>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070"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071" w:name="_MCCTEMPBM_CRPT44170214___4" w:colFirst="2" w:colLast="2"/>
            <w:bookmarkEnd w:id="2070"/>
          </w:p>
        </w:tc>
        <w:tc>
          <w:tcPr>
            <w:tcW w:w="1366" w:type="pct"/>
            <w:vMerge w:val="restart"/>
            <w:vAlign w:val="center"/>
          </w:tcPr>
          <w:p w14:paraId="33CEDCB4" w14:textId="0F8085CF" w:rsidR="00947E8E" w:rsidRPr="00990B12" w:rsidRDefault="00947E8E" w:rsidP="00AE3F12">
            <w:pPr>
              <w:pStyle w:val="TAC"/>
              <w:jc w:val="left"/>
            </w:pPr>
            <w:bookmarkStart w:id="2072"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072"/>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073" w:name="_MCCTEMPBM_CRPT44170215___4"/>
            <w:bookmarkStart w:id="2074" w:name="_MCCTEMPBM_CRPT44170216___4" w:colFirst="2" w:colLast="2"/>
            <w:bookmarkEnd w:id="2071"/>
            <w:r w:rsidRPr="00990B12">
              <w:t>1</w:t>
            </w:r>
            <w:bookmarkEnd w:id="2073"/>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075" w:name="_MCCTEMPBM_CRPT44170217___4"/>
            <w:bookmarkStart w:id="2076" w:name="_MCCTEMPBM_CRPT44170218___4" w:colFirst="2" w:colLast="2"/>
            <w:bookmarkEnd w:id="2074"/>
            <w:r w:rsidRPr="00990B12">
              <w:t>2</w:t>
            </w:r>
            <w:bookmarkEnd w:id="2075"/>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076"/>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26C23C3" w14:textId="096DD932" w:rsidR="00EB1742" w:rsidRPr="00990B12" w:rsidRDefault="00EB1742" w:rsidP="00EB1742">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2077" w:name="_CR6_5_4_4_2"/>
      <w:bookmarkStart w:id="2078" w:name="_Toc27478197"/>
      <w:bookmarkStart w:id="2079" w:name="_Toc36226912"/>
      <w:bookmarkStart w:id="2080" w:name="_Toc44324197"/>
      <w:bookmarkStart w:id="2081" w:name="_Toc52990391"/>
      <w:bookmarkStart w:id="2082" w:name="_Toc60823590"/>
      <w:bookmarkStart w:id="2083" w:name="_Toc60825512"/>
      <w:bookmarkStart w:id="2084" w:name="_Toc210629126"/>
      <w:bookmarkEnd w:id="2077"/>
      <w:r w:rsidRPr="00990B12">
        <w:t>6.5.4.4.2</w:t>
      </w:r>
      <w:r w:rsidRPr="00990B12">
        <w:tab/>
        <w:t>Test procedure</w:t>
      </w:r>
      <w:bookmarkEnd w:id="2078"/>
      <w:bookmarkEnd w:id="2079"/>
      <w:bookmarkEnd w:id="2080"/>
      <w:bookmarkEnd w:id="2081"/>
      <w:bookmarkEnd w:id="2082"/>
      <w:bookmarkEnd w:id="2083"/>
      <w:bookmarkEnd w:id="2084"/>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2085" w:name="_CR6_5_4_4_3"/>
      <w:bookmarkStart w:id="2086" w:name="_Toc27478198"/>
      <w:bookmarkStart w:id="2087" w:name="_Toc36226913"/>
      <w:bookmarkStart w:id="2088" w:name="_Toc44324198"/>
      <w:bookmarkStart w:id="2089" w:name="_Toc52990392"/>
      <w:bookmarkStart w:id="2090" w:name="_Toc60823591"/>
      <w:bookmarkStart w:id="2091" w:name="_Toc60825513"/>
      <w:bookmarkStart w:id="2092" w:name="_Toc210629127"/>
      <w:bookmarkEnd w:id="2085"/>
      <w:r w:rsidRPr="00990B12">
        <w:t>6.5.4.4.3</w:t>
      </w:r>
      <w:r w:rsidRPr="00990B12">
        <w:tab/>
        <w:t>Message contents</w:t>
      </w:r>
      <w:bookmarkEnd w:id="2086"/>
      <w:bookmarkEnd w:id="2087"/>
      <w:bookmarkEnd w:id="2088"/>
      <w:bookmarkEnd w:id="2089"/>
      <w:bookmarkEnd w:id="2090"/>
      <w:bookmarkEnd w:id="2091"/>
      <w:bookmarkEnd w:id="2092"/>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2093" w:name="_CRTable6_5_4_4_31"/>
      <w:bookmarkStart w:id="2094" w:name="_MCCTEMPBM_CRPT44170219___4"/>
      <w:r w:rsidRPr="00990B12">
        <w:t xml:space="preserve">Table </w:t>
      </w:r>
      <w:bookmarkEnd w:id="2093"/>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095" w:name="_MCCTEMPBM_CRPT44170220___4"/>
            <w:bookmarkEnd w:id="209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095"/>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2096" w:name="_CR6_5_4_5"/>
      <w:bookmarkStart w:id="2097" w:name="_Toc27478199"/>
      <w:bookmarkStart w:id="2098" w:name="_Toc36226914"/>
      <w:bookmarkStart w:id="2099" w:name="_Toc44324199"/>
      <w:bookmarkStart w:id="2100" w:name="_Toc52990393"/>
      <w:bookmarkStart w:id="2101" w:name="_Toc60823592"/>
      <w:bookmarkStart w:id="2102" w:name="_Toc60825514"/>
      <w:bookmarkStart w:id="2103" w:name="_Toc83720756"/>
      <w:bookmarkStart w:id="2104" w:name="_Toc210629128"/>
      <w:bookmarkEnd w:id="2096"/>
      <w:r w:rsidRPr="00990B12">
        <w:t>6.5.4.5</w:t>
      </w:r>
      <w:r w:rsidRPr="00990B12">
        <w:tab/>
        <w:t>Test requirement</w:t>
      </w:r>
      <w:bookmarkEnd w:id="2097"/>
      <w:bookmarkEnd w:id="2098"/>
      <w:bookmarkEnd w:id="2099"/>
      <w:bookmarkEnd w:id="2100"/>
      <w:bookmarkEnd w:id="2101"/>
      <w:bookmarkEnd w:id="2102"/>
      <w:bookmarkEnd w:id="2103"/>
      <w:bookmarkEnd w:id="2104"/>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105" w:name="_CRTable6_5_4_51"/>
      <w:r w:rsidRPr="00990B12">
        <w:t xml:space="preserve">Table </w:t>
      </w:r>
      <w:bookmarkEnd w:id="2105"/>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106"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107" w:name="_MCCTEMPBM_CRPT44170222___4" w:colFirst="0" w:colLast="0"/>
            <w:bookmarkEnd w:id="2106"/>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108" w:name="_MCCTEMPBM_CRPT44170223___4"/>
            <w:bookmarkEnd w:id="2107"/>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108"/>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109" w:name="_MCCTEMPBM_CRPT44170224___4"/>
            <w:r w:rsidRPr="00990B12">
              <w:t>Intermodulation</w:t>
            </w:r>
            <w:r w:rsidR="008D0E0E" w:rsidRPr="00990B12">
              <w:t xml:space="preserve"> </w:t>
            </w:r>
            <w:r w:rsidRPr="00990B12">
              <w:t>product</w:t>
            </w:r>
            <w:bookmarkEnd w:id="2109"/>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110" w:name="_MCCTEMPBM_CRPT44170225___4"/>
            <w:r w:rsidRPr="00990B12">
              <w:t>Measurement</w:t>
            </w:r>
            <w:r w:rsidR="008D0E0E" w:rsidRPr="00990B12">
              <w:t xml:space="preserve"> </w:t>
            </w:r>
            <w:r w:rsidRPr="00990B12">
              <w:t>bandwidth</w:t>
            </w:r>
            <w:bookmarkEnd w:id="2110"/>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111"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111"/>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112" w:name="_CR7"/>
      <w:bookmarkStart w:id="2113" w:name="_Toc137543608"/>
      <w:bookmarkStart w:id="2114" w:name="_Toc210629129"/>
      <w:bookmarkEnd w:id="2112"/>
      <w:r w:rsidRPr="00990B12">
        <w:t>7</w:t>
      </w:r>
      <w:r w:rsidRPr="00990B12">
        <w:tab/>
        <w:t>Receiver characteristics</w:t>
      </w:r>
      <w:bookmarkEnd w:id="1934"/>
      <w:bookmarkEnd w:id="1935"/>
      <w:bookmarkEnd w:id="2113"/>
      <w:bookmarkEnd w:id="2114"/>
    </w:p>
    <w:p w14:paraId="793063EC" w14:textId="77777777" w:rsidR="00BE2B18" w:rsidRPr="00990B12" w:rsidRDefault="00BE2B18" w:rsidP="00BE2B18">
      <w:pPr>
        <w:pStyle w:val="Heading2"/>
      </w:pPr>
      <w:bookmarkStart w:id="2115" w:name="_CR7_1"/>
      <w:bookmarkStart w:id="2116" w:name="_Toc27478337"/>
      <w:bookmarkStart w:id="2117" w:name="_Toc36227051"/>
      <w:bookmarkStart w:id="2118" w:name="_Toc137543609"/>
      <w:bookmarkStart w:id="2119" w:name="_Toc210629130"/>
      <w:bookmarkEnd w:id="2115"/>
      <w:r w:rsidRPr="00990B12">
        <w:t>7.1</w:t>
      </w:r>
      <w:r w:rsidRPr="00990B12">
        <w:tab/>
        <w:t>General</w:t>
      </w:r>
      <w:bookmarkEnd w:id="2116"/>
      <w:bookmarkEnd w:id="2117"/>
      <w:bookmarkEnd w:id="2118"/>
      <w:bookmarkEnd w:id="2119"/>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120" w:name="_CR7_2"/>
      <w:bookmarkStart w:id="2121" w:name="_Toc27478338"/>
      <w:bookmarkStart w:id="2122" w:name="_Toc36227052"/>
      <w:bookmarkStart w:id="2123" w:name="_Toc137543610"/>
      <w:bookmarkEnd w:id="2120"/>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124" w:name="_Toc210629131"/>
      <w:r w:rsidRPr="00990B12">
        <w:t>7.2</w:t>
      </w:r>
      <w:r w:rsidRPr="00990B12">
        <w:tab/>
        <w:t>Diversity characteristics</w:t>
      </w:r>
      <w:bookmarkEnd w:id="2121"/>
      <w:bookmarkEnd w:id="2122"/>
      <w:bookmarkEnd w:id="2123"/>
      <w:bookmarkEnd w:id="2124"/>
    </w:p>
    <w:p w14:paraId="3FFFEDDE" w14:textId="77777777" w:rsidR="00BE2B18" w:rsidRPr="00990B12" w:rsidRDefault="00BE2B18" w:rsidP="00BE2B18">
      <w:bookmarkStart w:id="2125" w:name="_Toc27478339"/>
      <w:bookmarkStart w:id="2126"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2127" w:name="_CR7_3"/>
      <w:bookmarkStart w:id="2128" w:name="_Toc137543611"/>
      <w:bookmarkStart w:id="2129" w:name="_Toc210629132"/>
      <w:bookmarkEnd w:id="2127"/>
      <w:r w:rsidRPr="00990B12">
        <w:t>7.3</w:t>
      </w:r>
      <w:r w:rsidRPr="00990B12">
        <w:tab/>
        <w:t>Reference sensitivity</w:t>
      </w:r>
      <w:bookmarkEnd w:id="2125"/>
      <w:bookmarkEnd w:id="2126"/>
      <w:bookmarkEnd w:id="2128"/>
      <w:bookmarkEnd w:id="2129"/>
    </w:p>
    <w:p w14:paraId="375E770A" w14:textId="77777777" w:rsidR="00BE2B18" w:rsidRPr="00990B12" w:rsidRDefault="00BE2B18" w:rsidP="00BE2B18">
      <w:pPr>
        <w:pStyle w:val="Heading3"/>
      </w:pPr>
      <w:bookmarkStart w:id="2130" w:name="_CR7_3_1"/>
      <w:bookmarkStart w:id="2131" w:name="_Toc27478340"/>
      <w:bookmarkStart w:id="2132" w:name="_Toc36227054"/>
      <w:bookmarkStart w:id="2133" w:name="_Toc137543612"/>
      <w:bookmarkStart w:id="2134" w:name="_Toc210629133"/>
      <w:bookmarkEnd w:id="2130"/>
      <w:r w:rsidRPr="00990B12">
        <w:t>7.3.1</w:t>
      </w:r>
      <w:r w:rsidRPr="00990B12">
        <w:tab/>
        <w:t>General</w:t>
      </w:r>
      <w:bookmarkEnd w:id="2131"/>
      <w:bookmarkEnd w:id="2132"/>
      <w:bookmarkEnd w:id="2133"/>
      <w:bookmarkEnd w:id="2134"/>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2135" w:name="_CR7_3_2"/>
      <w:bookmarkStart w:id="2136" w:name="_Toc27478341"/>
      <w:bookmarkStart w:id="2137" w:name="_Toc36227055"/>
      <w:bookmarkStart w:id="2138" w:name="_Toc137543613"/>
      <w:bookmarkStart w:id="2139" w:name="_Toc210629134"/>
      <w:bookmarkEnd w:id="2135"/>
      <w:r w:rsidRPr="00990B12">
        <w:t>7.3.2</w:t>
      </w:r>
      <w:r w:rsidRPr="00990B12">
        <w:tab/>
        <w:t>Reference sensitivity power level</w:t>
      </w:r>
      <w:bookmarkEnd w:id="2136"/>
      <w:bookmarkEnd w:id="2137"/>
      <w:bookmarkEnd w:id="2138"/>
      <w:bookmarkEnd w:id="2139"/>
    </w:p>
    <w:p w14:paraId="1508C5B2" w14:textId="77777777" w:rsidR="00BE2B18" w:rsidRPr="00990B12" w:rsidRDefault="00BE2B18" w:rsidP="0002370F">
      <w:pPr>
        <w:pStyle w:val="Heading4"/>
      </w:pPr>
      <w:bookmarkStart w:id="2140" w:name="_CR7_3_2_1"/>
      <w:bookmarkStart w:id="2141" w:name="_Toc27478342"/>
      <w:bookmarkStart w:id="2142" w:name="_Toc36227056"/>
      <w:bookmarkStart w:id="2143" w:name="_Toc210629135"/>
      <w:bookmarkEnd w:id="2140"/>
      <w:r w:rsidRPr="00990B12">
        <w:t>7.3.2.1</w:t>
      </w:r>
      <w:r w:rsidRPr="00990B12">
        <w:tab/>
        <w:t>Test purpose</w:t>
      </w:r>
      <w:bookmarkEnd w:id="2141"/>
      <w:bookmarkEnd w:id="2142"/>
      <w:bookmarkEnd w:id="2143"/>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2144" w:name="_CR7_3_2_2"/>
      <w:bookmarkStart w:id="2145" w:name="_Toc27478343"/>
      <w:bookmarkStart w:id="2146" w:name="_Toc36227057"/>
      <w:bookmarkStart w:id="2147" w:name="_Toc210629136"/>
      <w:bookmarkEnd w:id="2144"/>
      <w:r w:rsidRPr="00990B12">
        <w:t>7.3.2.2</w:t>
      </w:r>
      <w:r w:rsidRPr="00990B12">
        <w:tab/>
        <w:t>Test applicability</w:t>
      </w:r>
      <w:bookmarkEnd w:id="2145"/>
      <w:bookmarkEnd w:id="2146"/>
      <w:bookmarkEnd w:id="2147"/>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2148" w:name="_CR7_3_2_3"/>
      <w:bookmarkStart w:id="2149" w:name="_Toc27478344"/>
      <w:bookmarkStart w:id="2150" w:name="_Toc36227058"/>
      <w:bookmarkStart w:id="2151" w:name="_Toc210629137"/>
      <w:bookmarkEnd w:id="2148"/>
      <w:r w:rsidRPr="00990B12">
        <w:t>7.3.2.3</w:t>
      </w:r>
      <w:r w:rsidRPr="00990B12">
        <w:tab/>
        <w:t>Minimum conformance requirements</w:t>
      </w:r>
      <w:bookmarkEnd w:id="2149"/>
      <w:bookmarkEnd w:id="2150"/>
      <w:bookmarkEnd w:id="2151"/>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152" w:name="_CRTable7_3_2_31"/>
      <w:r w:rsidRPr="00990B12">
        <w:t xml:space="preserve">Table </w:t>
      </w:r>
      <w:bookmarkEnd w:id="2152"/>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lang w:eastAsia="en-GB"/>
              </w:rPr>
            </w:pPr>
            <w:r w:rsidRPr="00990B12">
              <w:rPr>
                <w:rFonts w:eastAsia="PMingLiU"/>
                <w:lang w:eastAsia="en-GB"/>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lang w:eastAsia="en-GB"/>
              </w:rPr>
            </w:pPr>
            <w:r w:rsidRPr="00990B12">
              <w:rPr>
                <w:rFonts w:eastAsia="PMingLiU"/>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lang w:eastAsia="en-GB"/>
              </w:rPr>
            </w:pPr>
            <w:r w:rsidRPr="00990B12">
              <w:rPr>
                <w:rFonts w:eastAsia="PMingLiU"/>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lang w:eastAsia="en-GB"/>
              </w:rPr>
            </w:pPr>
            <w:r w:rsidRPr="00990B12">
              <w:rPr>
                <w:rFonts w:eastAsia="PMingLiU"/>
                <w:lang w:eastAsia="en-GB"/>
              </w:rPr>
              <w:t>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lang w:eastAsia="en-GB"/>
              </w:rPr>
            </w:pPr>
            <w:r w:rsidRPr="00990B12">
              <w:rPr>
                <w:rFonts w:eastAsia="PMingLiU"/>
                <w:lang w:eastAsia="en-GB"/>
              </w:rPr>
              <w:t>10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lang w:eastAsia="en-GB"/>
              </w:rPr>
            </w:pPr>
            <w:r w:rsidRPr="00990B12">
              <w:rPr>
                <w:rFonts w:eastAsia="PMingLiU"/>
                <w:lang w:eastAsia="en-GB"/>
              </w:rPr>
              <w:t>15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lang w:eastAsia="en-GB"/>
              </w:rPr>
            </w:pPr>
            <w:r w:rsidRPr="00990B12">
              <w:rPr>
                <w:rFonts w:eastAsia="PMingLiU"/>
                <w:lang w:eastAsia="en-GB"/>
              </w:rPr>
              <w:t>20 MHz</w:t>
            </w:r>
            <w:r w:rsidRPr="00990B12">
              <w:rPr>
                <w:rFonts w:eastAsia="PMingLiU"/>
                <w:lang w:eastAsia="en-GB"/>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lang w:eastAsia="en-GB"/>
              </w:rPr>
            </w:pPr>
            <w:r w:rsidRPr="00990B12">
              <w:rPr>
                <w:rFonts w:eastAsia="PMingLiU"/>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lang w:eastAsia="en-GB"/>
              </w:rPr>
            </w:pPr>
            <w:r w:rsidRPr="00990B12">
              <w:rPr>
                <w:rFonts w:eastAsia="DengXian"/>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lang w:eastAsia="en-GB"/>
              </w:rPr>
            </w:pPr>
            <w:r w:rsidRPr="00990B12">
              <w:rPr>
                <w:rFonts w:eastAsia="PMingLiU" w:cs="Arial"/>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lang w:eastAsia="en-GB"/>
              </w:rPr>
            </w:pPr>
            <w:r w:rsidRPr="00990B12">
              <w:rPr>
                <w:rFonts w:eastAsia="PMingLiU" w:cs="Arial"/>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lang w:eastAsia="en-GB"/>
              </w:rPr>
            </w:pPr>
            <w:r w:rsidRPr="00990B12">
              <w:rPr>
                <w:rFonts w:eastAsia="PMingLiU" w:cs="Arial"/>
                <w:szCs w:val="18"/>
                <w:lang w:eastAsia="en-GB"/>
              </w:rPr>
              <w:t>-93.</w:t>
            </w:r>
            <w:r w:rsidR="00D14B40" w:rsidRPr="00990B12">
              <w:rPr>
                <w:rFonts w:eastAsia="PMingLiU" w:cs="Arial"/>
                <w:szCs w:val="18"/>
                <w:lang w:eastAsia="en-GB"/>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lang w:eastAsia="en-GB"/>
              </w:rPr>
            </w:pPr>
            <w:r w:rsidRPr="00990B12">
              <w:rPr>
                <w:rFonts w:eastAsia="DengXian"/>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lang w:eastAsia="en-GB"/>
              </w:rPr>
            </w:pPr>
            <w:r w:rsidRPr="00990B12">
              <w:rPr>
                <w:rFonts w:eastAsia="PMingLiU" w:cs="Arial"/>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lang w:eastAsia="en-GB"/>
              </w:rPr>
            </w:pPr>
            <w:r w:rsidRPr="00990B12">
              <w:rPr>
                <w:rFonts w:eastAsia="DengXian"/>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lang w:eastAsia="en-GB"/>
              </w:rPr>
            </w:pPr>
            <w:r w:rsidRPr="00990B12">
              <w:rPr>
                <w:rFonts w:eastAsia="PMingLiU" w:cs="Arial"/>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lang w:eastAsia="en-GB"/>
              </w:rPr>
            </w:pPr>
            <w:r w:rsidRPr="00990B12">
              <w:rPr>
                <w:rFonts w:eastAsia="PMingLiU"/>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lang w:eastAsia="en-GB"/>
              </w:rPr>
            </w:pPr>
            <w:r w:rsidRPr="00990B12">
              <w:rPr>
                <w:rFonts w:eastAsia="PMingLiU" w:cs="Arial"/>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lang w:eastAsia="en-GB"/>
              </w:rPr>
            </w:pPr>
            <w:r w:rsidRPr="00990B12">
              <w:rPr>
                <w:rFonts w:eastAsia="PMingLiU" w:cs="Arial"/>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lang w:eastAsia="en-GB"/>
              </w:rPr>
            </w:pPr>
            <w:r w:rsidRPr="00990B12">
              <w:rPr>
                <w:rFonts w:eastAsia="PMingLiU" w:cs="Arial"/>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lang w:eastAsia="en-GB"/>
              </w:rPr>
            </w:pPr>
            <w:r w:rsidRPr="00990B12">
              <w:rPr>
                <w:rFonts w:eastAsia="PMingLiU" w:cs="Arial"/>
                <w:szCs w:val="18"/>
                <w:lang w:eastAsia="en-GB"/>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lang w:eastAsia="en-GB"/>
              </w:rPr>
            </w:pPr>
            <w:r w:rsidRPr="00990B12">
              <w:rPr>
                <w:rFonts w:eastAsia="PMingLiU" w:cs="Arial"/>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lang w:eastAsia="en-GB"/>
              </w:rPr>
            </w:pPr>
            <w:r w:rsidRPr="00990B12">
              <w:rPr>
                <w:rFonts w:eastAsia="PMingLiU" w:cs="Arial"/>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lang w:eastAsia="en-GB"/>
              </w:rPr>
            </w:pPr>
            <w:r w:rsidRPr="00990B12">
              <w:rPr>
                <w:rFonts w:eastAsia="PMingLiU" w:cs="Arial"/>
                <w:szCs w:val="18"/>
                <w:lang w:eastAsia="en-GB"/>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lang w:eastAsia="en-GB"/>
              </w:rPr>
            </w:pPr>
            <w:r w:rsidRPr="00990B12">
              <w:rPr>
                <w:rFonts w:eastAsia="PMingLiU" w:cs="Arial"/>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lang w:eastAsia="en-GB"/>
              </w:rPr>
            </w:pPr>
            <w:r w:rsidRPr="00990B12">
              <w:rPr>
                <w:rFonts w:eastAsia="PMingLiU" w:cs="Arial"/>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lang w:eastAsia="en-GB"/>
              </w:rPr>
            </w:pPr>
            <w:r w:rsidRPr="00990B12">
              <w:rPr>
                <w:rFonts w:eastAsia="PMingLiU" w:cs="Arial"/>
                <w:szCs w:val="18"/>
                <w:lang w:eastAsia="en-GB"/>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lang w:eastAsia="en-GB"/>
              </w:rPr>
            </w:pPr>
            <w:r w:rsidRPr="00990B12">
              <w:rPr>
                <w:rFonts w:eastAsia="PMingLiU"/>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lang w:eastAsia="en-GB"/>
              </w:rPr>
            </w:pPr>
            <w:r w:rsidRPr="00990B12">
              <w:rPr>
                <w:rFonts w:eastAsia="PMingLiU"/>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lang w:eastAsia="en-GB"/>
              </w:rPr>
            </w:pPr>
            <w:r w:rsidRPr="00990B12">
              <w:rPr>
                <w:rFonts w:eastAsia="PMingLiU"/>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lang w:eastAsia="en-GB"/>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lang w:eastAsia="en-GB"/>
              </w:rPr>
            </w:pPr>
            <w:r w:rsidRPr="00990B12">
              <w:rPr>
                <w:rFonts w:eastAsia="PMingLiU"/>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lang w:eastAsia="en-GB"/>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lang w:eastAsia="en-GB"/>
              </w:rPr>
            </w:pPr>
            <w:r w:rsidRPr="00990B12">
              <w:rPr>
                <w:rFonts w:eastAsia="PMingLiU"/>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lang w:eastAsia="en-GB"/>
              </w:rPr>
            </w:pP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lang w:eastAsia="en-GB"/>
              </w:rPr>
            </w:pPr>
            <w:r w:rsidRPr="00990B12">
              <w:rPr>
                <w:rFonts w:eastAsia="DengXian"/>
                <w:lang w:eastAsia="en-GB"/>
              </w:rPr>
              <w:t>NOTE</w:t>
            </w:r>
            <w:r w:rsidR="00D3213C" w:rsidRPr="00990B12">
              <w:rPr>
                <w:rFonts w:eastAsia="DengXian"/>
                <w:lang w:eastAsia="en-GB"/>
              </w:rPr>
              <w:t>:</w:t>
            </w:r>
            <w:r w:rsidR="00D3213C" w:rsidRPr="00990B12">
              <w:rPr>
                <w:rFonts w:ascii="MS Gothic" w:eastAsia="MS Gothic" w:hAnsi="MS Gothic" w:cs="MS Gothic"/>
                <w:lang w:eastAsia="en-GB"/>
              </w:rPr>
              <w:t xml:space="preserve"> </w:t>
            </w:r>
            <w:r w:rsidRPr="00990B12">
              <w:rPr>
                <w:rFonts w:eastAsia="DengXian"/>
                <w:lang w:eastAsia="en-GB"/>
              </w:rPr>
              <w:t>The transmitter shall be set to P</w:t>
            </w:r>
            <w:r w:rsidRPr="00990B12">
              <w:rPr>
                <w:rFonts w:eastAsia="DengXian"/>
                <w:vertAlign w:val="subscript"/>
                <w:lang w:eastAsia="en-GB"/>
              </w:rPr>
              <w:t>UMAX</w:t>
            </w:r>
            <w:r w:rsidRPr="00990B12">
              <w:rPr>
                <w:rFonts w:eastAsia="DengXian"/>
                <w:lang w:eastAsia="en-GB"/>
              </w:rPr>
              <w:t xml:space="preserve"> as defined in clause 6.2.4</w:t>
            </w:r>
            <w:r w:rsidRPr="00990B12">
              <w:rPr>
                <w:rFonts w:eastAsia="DengXian"/>
              </w:rPr>
              <w:t>.</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2153" w:name="_CRTable7_3_2_32"/>
      <w:r w:rsidRPr="00990B12">
        <w:t xml:space="preserve">Table </w:t>
      </w:r>
      <w:bookmarkEnd w:id="2153"/>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SCS</w:t>
            </w:r>
            <w:r w:rsidR="008D0E0E" w:rsidRPr="00990B12">
              <w:rPr>
                <w:lang w:eastAsia="en-GB"/>
              </w:rPr>
              <w:t xml:space="preserve"> </w:t>
            </w:r>
            <w:r w:rsidRPr="00990B12">
              <w:rPr>
                <w:lang w:eastAsia="en-GB"/>
              </w:rPr>
              <w:t>(kHz)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Channel</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(MHz)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Duplex</w:t>
            </w:r>
            <w:r w:rsidR="008D0E0E" w:rsidRPr="00990B12">
              <w:rPr>
                <w:lang w:eastAsia="en-GB"/>
              </w:rPr>
              <w:t xml:space="preserve"> </w:t>
            </w:r>
            <w:r w:rsidRPr="00990B12">
              <w:rPr>
                <w:lang w:eastAsia="en-GB"/>
              </w:rPr>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rPr>
                <w:lang w:eastAsia="en-GB"/>
              </w:rPr>
            </w:pPr>
            <w:r w:rsidRPr="00990B12">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rPr>
                <w:lang w:eastAsia="en-GB"/>
              </w:rPr>
            </w:pPr>
            <w:r w:rsidRPr="00990B12">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rPr>
                <w:lang w:eastAsia="en-GB"/>
              </w:rPr>
            </w:pPr>
            <w:r w:rsidRPr="00990B12">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rPr>
                <w:lang w:eastAsia="en-GB"/>
              </w:rPr>
            </w:pPr>
            <w:r w:rsidRPr="00990B12">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rPr>
                <w:lang w:eastAsia="en-GB"/>
              </w:rPr>
            </w:pPr>
            <w:r w:rsidRPr="00990B12">
              <w:rPr>
                <w:lang w:eastAsia="en-GB"/>
              </w:rPr>
              <w:t>Duplex</w:t>
            </w:r>
            <w:r w:rsidR="008D0E0E" w:rsidRPr="00990B12">
              <w:rPr>
                <w:lang w:eastAsia="en-GB"/>
              </w:rPr>
              <w:t xml:space="preserve"> </w:t>
            </w:r>
            <w:r w:rsidRPr="00990B12">
              <w:rPr>
                <w:lang w:eastAsia="en-GB"/>
              </w:rPr>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rPr>
                <w:lang w:eastAsia="en-GB"/>
              </w:rPr>
            </w:pPr>
            <w:r w:rsidRPr="00990B12">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rPr>
                <w:lang w:eastAsia="en-GB"/>
              </w:rPr>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rPr>
                <w:lang w:eastAsia="en-GB"/>
              </w:rPr>
            </w:pPr>
            <w:r w:rsidRPr="00990B12">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rPr>
                <w:lang w:eastAsia="en-GB"/>
              </w:rPr>
            </w:pPr>
            <w:r w:rsidRPr="00990B12">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rPr>
                <w:lang w:eastAsia="en-GB"/>
              </w:rPr>
            </w:pPr>
            <w:r w:rsidRPr="00990B12">
              <w:rPr>
                <w:lang w:eastAsia="en-GB"/>
              </w:rPr>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rPr>
                <w:lang w:eastAsia="en-GB"/>
              </w:rPr>
            </w:pPr>
            <w:r w:rsidRPr="00990B12">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rPr>
                <w:lang w:eastAsia="en-GB"/>
              </w:rPr>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73F690B3" w:rsidR="00184D5F" w:rsidRPr="00184D5F" w:rsidRDefault="00184D5F" w:rsidP="00184D5F">
            <w:pPr>
              <w:pStyle w:val="TAC"/>
              <w:rPr>
                <w:rFonts w:cs="Arial"/>
                <w:szCs w:val="18"/>
                <w:lang w:eastAsia="en-GB"/>
              </w:rPr>
            </w:pPr>
            <w:r w:rsidRPr="00184D5F">
              <w:rPr>
                <w:rFonts w:cs="Arial"/>
                <w:szCs w:val="18"/>
                <w:lang w:eastAsia="en-GB"/>
              </w:rPr>
              <w:t xml:space="preserve"> 752</w:t>
            </w:r>
          </w:p>
          <w:p w14:paraId="00994888" w14:textId="0E4F2C9B" w:rsidR="00BE2B18" w:rsidRPr="00990B12" w:rsidRDefault="00184D5F" w:rsidP="00184D5F">
            <w:pPr>
              <w:pStyle w:val="TAC"/>
              <w:rPr>
                <w:lang w:eastAsia="en-GB"/>
              </w:rPr>
            </w:pPr>
            <w:r w:rsidRPr="00184D5F">
              <w:rPr>
                <w:rFonts w:cs="Arial"/>
                <w:szCs w:val="18"/>
                <w:lang w:eastAsia="en-GB"/>
              </w:rPr>
              <w:t>503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rPr>
                <w:lang w:eastAsia="en-GB"/>
              </w:rPr>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rPr>
                <w:lang w:eastAsia="en-GB"/>
              </w:rPr>
            </w:pPr>
            <w:r w:rsidRPr="00990B1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551A2819" w:rsidR="00184D5F" w:rsidRPr="00184D5F" w:rsidRDefault="00184D5F" w:rsidP="00184D5F">
            <w:pPr>
              <w:pStyle w:val="TAC"/>
              <w:rPr>
                <w:rFonts w:cs="Arial"/>
                <w:szCs w:val="18"/>
                <w:lang w:eastAsia="en-GB"/>
              </w:rPr>
            </w:pPr>
            <w:r w:rsidRPr="00184D5F">
              <w:rPr>
                <w:rFonts w:cs="Arial"/>
                <w:szCs w:val="18"/>
                <w:lang w:eastAsia="en-GB"/>
              </w:rPr>
              <w:t xml:space="preserve"> 362</w:t>
            </w:r>
          </w:p>
          <w:p w14:paraId="7210632A" w14:textId="0F50E7AA" w:rsidR="00BE2B18" w:rsidRPr="00990B12" w:rsidRDefault="00184D5F" w:rsidP="00184D5F">
            <w:pPr>
              <w:pStyle w:val="TAC"/>
              <w:rPr>
                <w:lang w:eastAsia="en-GB"/>
              </w:rPr>
            </w:pPr>
            <w:r w:rsidRPr="00184D5F">
              <w:rPr>
                <w:rFonts w:cs="Arial"/>
                <w:szCs w:val="18"/>
                <w:lang w:eastAsia="en-GB"/>
              </w:rPr>
              <w:t>243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rPr>
                <w:lang w:eastAsia="en-GB"/>
              </w:rPr>
            </w:pPr>
            <w:r w:rsidRPr="00990B12">
              <w:rPr>
                <w:lang w:eastAsia="en-GB"/>
              </w:rPr>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78137B2" w:rsidR="00184D5F" w:rsidRPr="00184D5F" w:rsidRDefault="00184D5F" w:rsidP="00184D5F">
            <w:pPr>
              <w:pStyle w:val="TAC"/>
              <w:rPr>
                <w:rFonts w:cs="Arial"/>
                <w:szCs w:val="18"/>
                <w:lang w:eastAsia="en-GB"/>
              </w:rPr>
            </w:pPr>
            <w:r w:rsidRPr="00184D5F">
              <w:rPr>
                <w:rFonts w:cs="Arial"/>
                <w:szCs w:val="18"/>
                <w:lang w:eastAsia="en-GB"/>
              </w:rPr>
              <w:t xml:space="preserve"> 182</w:t>
            </w:r>
          </w:p>
          <w:p w14:paraId="0124A7FD" w14:textId="6F8B2ABB" w:rsidR="00BE2B18" w:rsidRPr="00990B12" w:rsidRDefault="00184D5F" w:rsidP="00184D5F">
            <w:pPr>
              <w:pStyle w:val="TAC"/>
              <w:rPr>
                <w:lang w:eastAsia="en-GB"/>
              </w:rPr>
            </w:pPr>
            <w:r w:rsidRPr="00184D5F">
              <w:rPr>
                <w:rFonts w:cs="Arial"/>
                <w:szCs w:val="18"/>
                <w:lang w:eastAsia="en-GB"/>
              </w:rPr>
              <w:t>103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rPr>
                <w:lang w:eastAsia="en-GB"/>
              </w:rPr>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rPr>
                <w:lang w:eastAsia="en-GB"/>
              </w:rPr>
            </w:pPr>
            <w:r w:rsidRPr="00990B1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rPr>
                <w:lang w:eastAsia="en-GB"/>
              </w:rPr>
            </w:pPr>
            <w:r w:rsidRPr="00990B12">
              <w:rPr>
                <w:lang w:eastAsia="en-GB"/>
              </w:rPr>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rPr>
                <w:lang w:eastAsia="en-GB"/>
              </w:rPr>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rPr>
                <w:lang w:eastAsia="en-GB"/>
              </w:rPr>
            </w:pP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rPr>
                <w:lang w:eastAsia="en-GB"/>
              </w:rPr>
            </w:pPr>
            <w:r w:rsidRPr="00990B12">
              <w:rPr>
                <w:lang w:eastAsia="en-GB"/>
              </w:rPr>
              <w:t>NOTE:</w:t>
            </w:r>
            <w:r w:rsidRPr="00990B12">
              <w:rPr>
                <w:lang w:eastAsia="en-GB"/>
              </w:rPr>
              <w:tab/>
            </w:r>
            <w:r w:rsidRPr="00990B12">
              <w:rPr>
                <w:rFonts w:eastAsia="DengXian"/>
                <w:lang w:eastAsia="en-GB"/>
              </w:rPr>
              <w:t>UL resource blocks shall be located as close as possible to the downlink operating band but confined within the transmission bandwidth configuration for the channel bandwidth in Table 5.3.2-1</w:t>
            </w:r>
            <w:r w:rsidRPr="00990B12">
              <w:rPr>
                <w:lang w:eastAsia="en-GB"/>
              </w:rPr>
              <w:t>.</w:t>
            </w:r>
          </w:p>
          <w:p w14:paraId="6500AEE4" w14:textId="77777777" w:rsidR="00184D5F" w:rsidRDefault="00184D5F" w:rsidP="00184D5F">
            <w:pPr>
              <w:pStyle w:val="TAN"/>
              <w:rPr>
                <w:lang w:eastAsia="en-GB"/>
              </w:rPr>
            </w:pPr>
            <w:r>
              <w:rPr>
                <w:lang w:eastAsia="en-GB"/>
              </w:rPr>
              <w:t>NOTE 2:</w:t>
            </w:r>
            <w:r>
              <w:rPr>
                <w:lang w:eastAsia="en-GB"/>
              </w:rPr>
              <w:tab/>
              <w:t>Applicable for Tx-Rx frequency separation of -101.5 MHz and -115.5 MHz.</w:t>
            </w:r>
          </w:p>
          <w:p w14:paraId="37D08525" w14:textId="66424AED" w:rsidR="00C7135C" w:rsidRPr="00990B12" w:rsidRDefault="00184D5F" w:rsidP="00184D5F">
            <w:pPr>
              <w:pStyle w:val="TAN"/>
              <w:rPr>
                <w:lang w:eastAsia="en-GB"/>
              </w:rPr>
            </w:pPr>
            <w:r>
              <w:rPr>
                <w:lang w:eastAsia="en-GB"/>
              </w:rPr>
              <w:t>NOTE 3:</w:t>
            </w:r>
            <w:r>
              <w:rPr>
                <w:lang w:eastAsia="en-GB"/>
              </w:rPr>
              <w:tab/>
              <w:t>Applicable for Tx-Rx frequency separation of -87.5 MHz.</w:t>
            </w:r>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02370F">
      <w:pPr>
        <w:pStyle w:val="Heading4"/>
      </w:pPr>
      <w:bookmarkStart w:id="2154" w:name="_CR7_3_2_4"/>
      <w:bookmarkStart w:id="2155" w:name="_Toc27478345"/>
      <w:bookmarkStart w:id="2156" w:name="_Toc36227059"/>
      <w:bookmarkStart w:id="2157" w:name="_Toc210629138"/>
      <w:bookmarkEnd w:id="2154"/>
      <w:r w:rsidRPr="00990B12">
        <w:t>7.3.2.4</w:t>
      </w:r>
      <w:r w:rsidRPr="00990B12">
        <w:tab/>
        <w:t>Test description</w:t>
      </w:r>
      <w:bookmarkEnd w:id="2155"/>
      <w:bookmarkEnd w:id="2156"/>
      <w:bookmarkEnd w:id="2157"/>
    </w:p>
    <w:p w14:paraId="3BA24A58" w14:textId="77777777" w:rsidR="00BE2B18" w:rsidRPr="00990B12" w:rsidRDefault="00BE2B18" w:rsidP="0002370F">
      <w:pPr>
        <w:pStyle w:val="Heading5"/>
      </w:pPr>
      <w:bookmarkStart w:id="2158" w:name="_CR7_3_2_4_1"/>
      <w:bookmarkStart w:id="2159" w:name="_Toc27478346"/>
      <w:bookmarkStart w:id="2160" w:name="_Toc36227060"/>
      <w:bookmarkStart w:id="2161" w:name="_Toc210629139"/>
      <w:bookmarkEnd w:id="2158"/>
      <w:r w:rsidRPr="00990B12">
        <w:t>7.3.2.4.1</w:t>
      </w:r>
      <w:r w:rsidRPr="00990B12">
        <w:tab/>
        <w:t>Initial conditions</w:t>
      </w:r>
      <w:bookmarkEnd w:id="2159"/>
      <w:bookmarkEnd w:id="2160"/>
      <w:bookmarkEnd w:id="2161"/>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162" w:name="_CRTable7_3_2_4_11"/>
      <w:r w:rsidRPr="00990B12">
        <w:t xml:space="preserve">Table </w:t>
      </w:r>
      <w:bookmarkEnd w:id="2162"/>
      <w:r w:rsidRPr="00990B12">
        <w:t>7.3.2.4.1-1: Test Configuration Table</w:t>
      </w:r>
      <w:bookmarkStart w:id="2163"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163"/>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tcPr>
          <w:p w14:paraId="17EF0C21" w14:textId="77777777" w:rsidR="001D7CE3" w:rsidRPr="00990B12" w:rsidRDefault="001D7CE3" w:rsidP="00AE3F12">
            <w:pPr>
              <w:pStyle w:val="TAH"/>
              <w:rPr>
                <w:lang w:eastAsia="zh-CN"/>
              </w:rPr>
            </w:pPr>
          </w:p>
        </w:tc>
        <w:tc>
          <w:tcPr>
            <w:tcW w:w="718" w:type="pct"/>
          </w:tcPr>
          <w:p w14:paraId="48B1012A" w14:textId="77777777" w:rsidR="001D7CE3" w:rsidRPr="00990B12" w:rsidRDefault="001D7CE3" w:rsidP="00AE3F12">
            <w:pPr>
              <w:pStyle w:val="TAH"/>
            </w:pPr>
            <w:r w:rsidRPr="00990B12">
              <w:rPr>
                <w:lang w:eastAsia="zh-CN"/>
              </w:rPr>
              <w:t>Modulation</w:t>
            </w:r>
          </w:p>
        </w:tc>
        <w:tc>
          <w:tcPr>
            <w:tcW w:w="854" w:type="pct"/>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tcPr>
          <w:p w14:paraId="3A96A88C" w14:textId="77777777" w:rsidR="001D7CE3" w:rsidRPr="00990B12" w:rsidRDefault="001D7CE3" w:rsidP="00AE3F12">
            <w:pPr>
              <w:pStyle w:val="TAC"/>
              <w:rPr>
                <w:lang w:eastAsia="zh-CN"/>
              </w:rPr>
            </w:pPr>
            <w:r w:rsidRPr="00990B12">
              <w:t>1</w:t>
            </w:r>
          </w:p>
        </w:tc>
        <w:tc>
          <w:tcPr>
            <w:tcW w:w="718" w:type="pct"/>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164" w:name="_MCCTEMPBM_CRPT44170230___4"/>
    </w:p>
    <w:p w14:paraId="58641510" w14:textId="77777777" w:rsidR="00BE2B18" w:rsidRPr="00990B12" w:rsidRDefault="00BE2B18" w:rsidP="00BE2B18">
      <w:pPr>
        <w:pStyle w:val="TH"/>
      </w:pPr>
      <w:bookmarkStart w:id="2165" w:name="_CRTable7_3_2_4_12"/>
      <w:bookmarkEnd w:id="2164"/>
      <w:r w:rsidRPr="00990B12">
        <w:t xml:space="preserve">Table </w:t>
      </w:r>
      <w:bookmarkEnd w:id="2165"/>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166" w:name="_CRTable7_3_2_4_13"/>
      <w:r w:rsidRPr="00990B12">
        <w:t xml:space="preserve">Table </w:t>
      </w:r>
      <w:bookmarkEnd w:id="2166"/>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167" w:name="_CR7_3_2_4_2"/>
      <w:bookmarkStart w:id="2168" w:name="_Toc27478347"/>
      <w:bookmarkStart w:id="2169" w:name="_Toc36227061"/>
      <w:bookmarkStart w:id="2170" w:name="_Toc210629140"/>
      <w:bookmarkEnd w:id="2167"/>
      <w:r w:rsidRPr="00990B12">
        <w:t>7.3.2.4.2</w:t>
      </w:r>
      <w:r w:rsidRPr="00990B12">
        <w:tab/>
      </w:r>
      <w:r w:rsidRPr="00990B12">
        <w:rPr>
          <w:snapToGrid w:val="0"/>
        </w:rPr>
        <w:t>Test procedure</w:t>
      </w:r>
      <w:bookmarkEnd w:id="2168"/>
      <w:bookmarkEnd w:id="2169"/>
      <w:r w:rsidR="00931528" w:rsidRPr="00990B12">
        <w:rPr>
          <w:snapToGrid w:val="0"/>
        </w:rPr>
        <w:t>.</w:t>
      </w:r>
      <w:bookmarkEnd w:id="2170"/>
    </w:p>
    <w:p w14:paraId="44B368F0" w14:textId="676BE046" w:rsidR="00190506" w:rsidRPr="00990B12" w:rsidRDefault="00403930" w:rsidP="00190506">
      <w:pPr>
        <w:pStyle w:val="B1"/>
        <w:rPr>
          <w:rFonts w:eastAsia="DengXian"/>
          <w:lang w:eastAsia="en-GB"/>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lang w:eastAsia="en-GB"/>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lang w:eastAsia="en-GB"/>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171" w:name="_CR7_3_2_4_3"/>
      <w:bookmarkStart w:id="2172" w:name="_Toc27478348"/>
      <w:bookmarkStart w:id="2173" w:name="_Toc36227062"/>
      <w:bookmarkStart w:id="2174" w:name="_Toc210629141"/>
      <w:bookmarkEnd w:id="2171"/>
      <w:r w:rsidRPr="00990B12">
        <w:t>7.3.2.4.3</w:t>
      </w:r>
      <w:r w:rsidRPr="00990B12">
        <w:tab/>
      </w:r>
      <w:r w:rsidRPr="00990B12">
        <w:rPr>
          <w:snapToGrid w:val="0"/>
        </w:rPr>
        <w:t>Message contents</w:t>
      </w:r>
      <w:bookmarkEnd w:id="2172"/>
      <w:bookmarkEnd w:id="2173"/>
      <w:bookmarkEnd w:id="2174"/>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175" w:name="_CR7_3_2_4_3_1"/>
      <w:r w:rsidRPr="00990B12">
        <w:t>7.3.2.4.3.1</w:t>
      </w:r>
      <w:r w:rsidRPr="00990B12">
        <w:tab/>
        <w:t>Message contents exceptions (network signalled value "NS_01")</w:t>
      </w:r>
    </w:p>
    <w:bookmarkEnd w:id="2175"/>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176" w:name="_CR7_3_2_5"/>
      <w:bookmarkStart w:id="2177" w:name="_Toc27478349"/>
      <w:bookmarkStart w:id="2178" w:name="_Toc36227063"/>
      <w:bookmarkStart w:id="2179" w:name="_Toc210629142"/>
      <w:bookmarkEnd w:id="2176"/>
      <w:r w:rsidRPr="00990B12">
        <w:t>7.3.2.5</w:t>
      </w:r>
      <w:r w:rsidRPr="00990B12">
        <w:tab/>
        <w:t>Test requirement</w:t>
      </w:r>
      <w:bookmarkEnd w:id="2177"/>
      <w:bookmarkEnd w:id="2178"/>
      <w:bookmarkEnd w:id="2179"/>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180" w:name="_CRTable7_3_2_51"/>
      <w:r w:rsidRPr="00990B12">
        <w:rPr>
          <w:rFonts w:eastAsia="DengXian"/>
        </w:rPr>
        <w:t xml:space="preserve">Table </w:t>
      </w:r>
      <w:bookmarkEnd w:id="2180"/>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990B12" w14:paraId="2C3A5024" w14:textId="77777777" w:rsidTr="00422474">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190506" w:rsidRPr="00990B12" w14:paraId="17411C12" w14:textId="77777777" w:rsidTr="00864DB6">
        <w:trPr>
          <w:jc w:val="center"/>
        </w:trPr>
        <w:tc>
          <w:tcPr>
            <w:tcW w:w="68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690"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0"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862"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190506" w:rsidRPr="00990B12" w14:paraId="485932A0" w14:textId="77777777" w:rsidTr="00864DB6">
        <w:trPr>
          <w:jc w:val="center"/>
        </w:trPr>
        <w:tc>
          <w:tcPr>
            <w:tcW w:w="689" w:type="pct"/>
            <w:vMerge w:val="restart"/>
            <w:vAlign w:val="center"/>
          </w:tcPr>
          <w:p w14:paraId="37DEAE30"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n256</w:t>
            </w:r>
          </w:p>
        </w:tc>
        <w:tc>
          <w:tcPr>
            <w:tcW w:w="690" w:type="pct"/>
            <w:vAlign w:val="center"/>
          </w:tcPr>
          <w:p w14:paraId="74CD447F"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01C9ACE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-99.5 +TT</w:t>
            </w:r>
          </w:p>
        </w:tc>
        <w:tc>
          <w:tcPr>
            <w:tcW w:w="690" w:type="pct"/>
          </w:tcPr>
          <w:p w14:paraId="30FB01FF" w14:textId="77777777" w:rsidR="00190506" w:rsidRPr="00990B12" w:rsidRDefault="00190506" w:rsidP="006112B4">
            <w:pPr>
              <w:keepNext/>
              <w:keepLines/>
              <w:spacing w:after="0"/>
              <w:jc w:val="center"/>
              <w:rPr>
                <w:rFonts w:ascii="Arial" w:eastAsia="DengXian" w:hAnsi="Arial"/>
                <w:sz w:val="18"/>
                <w:vertAlign w:val="subscript"/>
              </w:rPr>
            </w:pPr>
            <w:r w:rsidRPr="00990B12">
              <w:rPr>
                <w:rFonts w:ascii="Arial" w:eastAsia="PMingLiU" w:hAnsi="Arial" w:cs="Arial"/>
                <w:sz w:val="18"/>
                <w:szCs w:val="18"/>
                <w:lang w:eastAsia="en-GB"/>
              </w:rPr>
              <w:t>-96.3 +TT</w:t>
            </w:r>
          </w:p>
        </w:tc>
        <w:tc>
          <w:tcPr>
            <w:tcW w:w="690" w:type="pct"/>
          </w:tcPr>
          <w:p w14:paraId="2888529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-94.5 +TT</w:t>
            </w:r>
          </w:p>
        </w:tc>
        <w:tc>
          <w:tcPr>
            <w:tcW w:w="690" w:type="pct"/>
          </w:tcPr>
          <w:p w14:paraId="10D4D86D" w14:textId="7CA7A66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w:t>
            </w:r>
            <w:r w:rsidR="00D14B40" w:rsidRPr="00990B12">
              <w:rPr>
                <w:rFonts w:ascii="Arial" w:eastAsia="PMingLiU" w:hAnsi="Arial" w:cs="Arial"/>
                <w:sz w:val="18"/>
                <w:szCs w:val="18"/>
                <w:lang w:eastAsia="en-GB"/>
              </w:rPr>
              <w:t xml:space="preserve">3 </w:t>
            </w:r>
            <w:r w:rsidRPr="00990B12">
              <w:rPr>
                <w:rFonts w:ascii="Arial" w:eastAsia="PMingLiU" w:hAnsi="Arial" w:cs="Arial"/>
                <w:sz w:val="18"/>
                <w:szCs w:val="18"/>
                <w:lang w:eastAsia="en-GB"/>
              </w:rPr>
              <w:t>+TT</w:t>
            </w:r>
          </w:p>
        </w:tc>
        <w:tc>
          <w:tcPr>
            <w:tcW w:w="862" w:type="pct"/>
            <w:vMerge w:val="restart"/>
            <w:vAlign w:val="center"/>
          </w:tcPr>
          <w:p w14:paraId="507F8D36"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772C07F7" w14:textId="77777777" w:rsidTr="00864DB6">
        <w:trPr>
          <w:jc w:val="center"/>
        </w:trPr>
        <w:tc>
          <w:tcPr>
            <w:tcW w:w="689" w:type="pct"/>
            <w:vMerge/>
            <w:vAlign w:val="center"/>
          </w:tcPr>
          <w:p w14:paraId="20F7EE15"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4B039DFD" w14:textId="77777777" w:rsidR="00190506" w:rsidRPr="00990B12" w:rsidRDefault="00190506" w:rsidP="006112B4">
            <w:pPr>
              <w:keepNext/>
              <w:keepLines/>
              <w:spacing w:after="0"/>
              <w:jc w:val="center"/>
              <w:rPr>
                <w:rFonts w:ascii="Arial" w:eastAsia="DengXian" w:hAnsi="Arial"/>
                <w:sz w:val="18"/>
              </w:rPr>
            </w:pPr>
          </w:p>
        </w:tc>
        <w:tc>
          <w:tcPr>
            <w:tcW w:w="690" w:type="pct"/>
          </w:tcPr>
          <w:p w14:paraId="64D0BE7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-96.6 +TT</w:t>
            </w:r>
          </w:p>
        </w:tc>
        <w:tc>
          <w:tcPr>
            <w:tcW w:w="690" w:type="pct"/>
          </w:tcPr>
          <w:p w14:paraId="3726AC2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-94.6 +TT</w:t>
            </w:r>
          </w:p>
        </w:tc>
        <w:tc>
          <w:tcPr>
            <w:tcW w:w="690" w:type="pct"/>
          </w:tcPr>
          <w:p w14:paraId="61A60E81" w14:textId="46A8149D"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93.5</w:t>
            </w:r>
            <w:r w:rsidRPr="00990B12">
              <w:rPr>
                <w:rFonts w:ascii="Arial" w:eastAsia="PMingLiU" w:hAnsi="Arial" w:cs="Arial"/>
                <w:sz w:val="18"/>
                <w:szCs w:val="18"/>
                <w:lang w:eastAsia="en-GB"/>
              </w:rPr>
              <w:t xml:space="preserve"> +TT</w:t>
            </w:r>
          </w:p>
        </w:tc>
        <w:tc>
          <w:tcPr>
            <w:tcW w:w="862" w:type="pct"/>
            <w:vMerge/>
            <w:vAlign w:val="center"/>
          </w:tcPr>
          <w:p w14:paraId="3A87649F" w14:textId="77777777" w:rsidR="00190506" w:rsidRPr="00990B12" w:rsidRDefault="00190506" w:rsidP="006112B4">
            <w:pPr>
              <w:keepNext/>
              <w:keepLines/>
              <w:spacing w:after="0"/>
              <w:jc w:val="center"/>
              <w:rPr>
                <w:rFonts w:ascii="Arial" w:eastAsia="DengXian" w:hAnsi="Arial"/>
                <w:sz w:val="18"/>
              </w:rPr>
            </w:pPr>
          </w:p>
        </w:tc>
      </w:tr>
      <w:tr w:rsidR="00190506" w:rsidRPr="00990B12" w14:paraId="10EF0628" w14:textId="77777777" w:rsidTr="00864DB6">
        <w:trPr>
          <w:jc w:val="center"/>
        </w:trPr>
        <w:tc>
          <w:tcPr>
            <w:tcW w:w="689" w:type="pct"/>
            <w:vMerge/>
            <w:vAlign w:val="center"/>
          </w:tcPr>
          <w:p w14:paraId="6F3A979F"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tcPr>
          <w:p w14:paraId="2D9114CA" w14:textId="77777777" w:rsidR="00190506" w:rsidRPr="00990B12" w:rsidRDefault="00190506" w:rsidP="006112B4">
            <w:pPr>
              <w:keepNext/>
              <w:keepLines/>
              <w:spacing w:after="0"/>
              <w:jc w:val="center"/>
              <w:rPr>
                <w:rFonts w:ascii="Arial" w:eastAsia="DengXian" w:hAnsi="Arial"/>
                <w:sz w:val="18"/>
              </w:rPr>
            </w:pPr>
          </w:p>
        </w:tc>
        <w:tc>
          <w:tcPr>
            <w:tcW w:w="690" w:type="pct"/>
          </w:tcPr>
          <w:p w14:paraId="31D75F8D"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-97.0 +TT</w:t>
            </w:r>
          </w:p>
        </w:tc>
        <w:tc>
          <w:tcPr>
            <w:tcW w:w="690" w:type="pct"/>
          </w:tcPr>
          <w:p w14:paraId="2E7979B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-94.9 +TT</w:t>
            </w:r>
          </w:p>
        </w:tc>
        <w:tc>
          <w:tcPr>
            <w:tcW w:w="690" w:type="pct"/>
          </w:tcPr>
          <w:p w14:paraId="053F44FD" w14:textId="392B984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93.7</w:t>
            </w:r>
            <w:r w:rsidRPr="00990B12">
              <w:rPr>
                <w:rFonts w:ascii="Arial" w:eastAsia="PMingLiU" w:hAnsi="Arial" w:cs="Arial"/>
                <w:sz w:val="18"/>
                <w:szCs w:val="18"/>
                <w:lang w:eastAsia="en-GB"/>
              </w:rPr>
              <w:t xml:space="preserve"> +TT</w:t>
            </w:r>
          </w:p>
        </w:tc>
        <w:tc>
          <w:tcPr>
            <w:tcW w:w="862" w:type="pct"/>
            <w:vMerge/>
            <w:vAlign w:val="center"/>
          </w:tcPr>
          <w:p w14:paraId="674659C7" w14:textId="77777777" w:rsidR="00190506" w:rsidRPr="00990B12" w:rsidRDefault="00190506" w:rsidP="006112B4">
            <w:pPr>
              <w:keepNext/>
              <w:keepLines/>
              <w:spacing w:after="0"/>
              <w:jc w:val="center"/>
              <w:rPr>
                <w:rFonts w:ascii="Arial" w:eastAsia="DengXian" w:hAnsi="Arial"/>
                <w:sz w:val="18"/>
              </w:rPr>
            </w:pPr>
          </w:p>
        </w:tc>
      </w:tr>
      <w:tr w:rsidR="00190506" w:rsidRPr="00990B12" w14:paraId="271226A2" w14:textId="77777777" w:rsidTr="00864DB6">
        <w:trPr>
          <w:jc w:val="center"/>
        </w:trPr>
        <w:tc>
          <w:tcPr>
            <w:tcW w:w="689" w:type="pct"/>
            <w:vMerge w:val="restart"/>
            <w:vAlign w:val="center"/>
          </w:tcPr>
          <w:p w14:paraId="3CCBDE5C"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lang w:eastAsia="zh-CN"/>
              </w:rPr>
              <w:t>n255</w:t>
            </w:r>
          </w:p>
        </w:tc>
        <w:tc>
          <w:tcPr>
            <w:tcW w:w="690" w:type="pct"/>
            <w:vAlign w:val="center"/>
          </w:tcPr>
          <w:p w14:paraId="741E413E"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47B9CED9"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-100.0 +TT</w:t>
            </w:r>
          </w:p>
        </w:tc>
        <w:tc>
          <w:tcPr>
            <w:tcW w:w="690" w:type="pct"/>
          </w:tcPr>
          <w:p w14:paraId="3E414741"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-96.8 +TT</w:t>
            </w:r>
          </w:p>
        </w:tc>
        <w:tc>
          <w:tcPr>
            <w:tcW w:w="690" w:type="pct"/>
          </w:tcPr>
          <w:p w14:paraId="69575C1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-95.0 +TT</w:t>
            </w:r>
          </w:p>
        </w:tc>
        <w:tc>
          <w:tcPr>
            <w:tcW w:w="690" w:type="pct"/>
          </w:tcPr>
          <w:p w14:paraId="577478CE"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-93.8 +TT</w:t>
            </w:r>
          </w:p>
        </w:tc>
        <w:tc>
          <w:tcPr>
            <w:tcW w:w="862" w:type="pct"/>
            <w:vMerge w:val="restart"/>
            <w:vAlign w:val="center"/>
          </w:tcPr>
          <w:p w14:paraId="2A4B553F"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5EC06D0E" w14:textId="77777777" w:rsidTr="00864DB6">
        <w:trPr>
          <w:jc w:val="center"/>
        </w:trPr>
        <w:tc>
          <w:tcPr>
            <w:tcW w:w="689" w:type="pct"/>
            <w:vMerge/>
            <w:vAlign w:val="center"/>
          </w:tcPr>
          <w:p w14:paraId="7E60D908"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2DBA1885" w14:textId="77777777" w:rsidR="00190506" w:rsidRPr="00990B12" w:rsidRDefault="00190506" w:rsidP="006112B4">
            <w:pPr>
              <w:keepNext/>
              <w:keepLines/>
              <w:spacing w:after="0"/>
              <w:jc w:val="center"/>
              <w:rPr>
                <w:rFonts w:ascii="Arial" w:eastAsia="DengXian" w:hAnsi="Arial"/>
                <w:sz w:val="18"/>
              </w:rPr>
            </w:pPr>
          </w:p>
        </w:tc>
        <w:tc>
          <w:tcPr>
            <w:tcW w:w="690" w:type="pct"/>
          </w:tcPr>
          <w:p w14:paraId="574B8254" w14:textId="2545F145"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-97.1 +TT</w:t>
            </w:r>
            <w:r w:rsidR="00D14B40" w:rsidRPr="00990B12">
              <w:rPr>
                <w:rFonts w:ascii="Arial" w:eastAsia="PMingLiU" w:hAnsi="Arial" w:cs="Arial"/>
                <w:sz w:val="18"/>
                <w:szCs w:val="18"/>
                <w:lang w:eastAsia="en-GB"/>
              </w:rPr>
              <w:t xml:space="preserve"> / -96.63  +TT</w:t>
            </w:r>
          </w:p>
        </w:tc>
        <w:tc>
          <w:tcPr>
            <w:tcW w:w="690" w:type="pct"/>
          </w:tcPr>
          <w:p w14:paraId="06D3AC75" w14:textId="78AB6BC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-95.1 +TT</w:t>
            </w:r>
            <w:r w:rsidR="00D14B40" w:rsidRPr="00990B12">
              <w:rPr>
                <w:rFonts w:ascii="Arial" w:eastAsia="PMingLiU" w:hAnsi="Arial" w:cs="Arial"/>
                <w:sz w:val="18"/>
                <w:szCs w:val="18"/>
                <w:lang w:eastAsia="en-GB"/>
              </w:rPr>
              <w:t xml:space="preserve"> / -94.63  +TT</w:t>
            </w:r>
          </w:p>
        </w:tc>
        <w:tc>
          <w:tcPr>
            <w:tcW w:w="690" w:type="pct"/>
          </w:tcPr>
          <w:p w14:paraId="018BB31D" w14:textId="686EF3AB"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-94.0 +TT</w:t>
            </w:r>
            <w:r w:rsidR="00D14B40" w:rsidRPr="00990B12">
              <w:rPr>
                <w:rFonts w:ascii="Arial" w:eastAsia="PMingLiU" w:hAnsi="Arial" w:cs="Arial"/>
                <w:sz w:val="18"/>
                <w:szCs w:val="18"/>
                <w:lang w:eastAsia="en-GB"/>
              </w:rPr>
              <w:t xml:space="preserve"> / -93.53  +TT</w:t>
            </w:r>
          </w:p>
        </w:tc>
        <w:tc>
          <w:tcPr>
            <w:tcW w:w="862" w:type="pct"/>
            <w:vMerge/>
            <w:vAlign w:val="center"/>
          </w:tcPr>
          <w:p w14:paraId="67631242" w14:textId="77777777" w:rsidR="00190506" w:rsidRPr="00990B12" w:rsidRDefault="00190506" w:rsidP="006112B4">
            <w:pPr>
              <w:keepNext/>
              <w:keepLines/>
              <w:spacing w:after="0"/>
              <w:jc w:val="center"/>
              <w:rPr>
                <w:rFonts w:ascii="Arial" w:eastAsia="DengXian" w:hAnsi="Arial"/>
                <w:sz w:val="18"/>
              </w:rPr>
            </w:pPr>
          </w:p>
        </w:tc>
      </w:tr>
      <w:tr w:rsidR="00190506" w:rsidRPr="00990B12" w14:paraId="3E33705C" w14:textId="77777777" w:rsidTr="00864DB6">
        <w:trPr>
          <w:jc w:val="center"/>
        </w:trPr>
        <w:tc>
          <w:tcPr>
            <w:tcW w:w="689" w:type="pct"/>
            <w:vMerge/>
            <w:vAlign w:val="center"/>
          </w:tcPr>
          <w:p w14:paraId="172499CA"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vAlign w:val="center"/>
          </w:tcPr>
          <w:p w14:paraId="3489E8BB" w14:textId="77777777" w:rsidR="00190506" w:rsidRPr="00990B12" w:rsidRDefault="00190506" w:rsidP="006112B4">
            <w:pPr>
              <w:keepNext/>
              <w:keepLines/>
              <w:spacing w:after="0"/>
              <w:jc w:val="center"/>
              <w:rPr>
                <w:rFonts w:ascii="Arial" w:eastAsia="DengXian" w:hAnsi="Arial"/>
                <w:sz w:val="18"/>
              </w:rPr>
            </w:pPr>
          </w:p>
        </w:tc>
        <w:tc>
          <w:tcPr>
            <w:tcW w:w="690" w:type="pct"/>
          </w:tcPr>
          <w:p w14:paraId="29B214E4" w14:textId="33757580"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-97.5 +TT</w:t>
            </w:r>
            <w:r w:rsidR="00D14B40" w:rsidRPr="00990B12">
              <w:rPr>
                <w:rFonts w:ascii="Arial" w:eastAsia="PMingLiU" w:hAnsi="Arial" w:cs="Arial"/>
                <w:sz w:val="18"/>
                <w:szCs w:val="18"/>
                <w:lang w:eastAsia="en-GB"/>
              </w:rPr>
              <w:t xml:space="preserve"> / -97.03  +TT</w:t>
            </w:r>
          </w:p>
        </w:tc>
        <w:tc>
          <w:tcPr>
            <w:tcW w:w="690" w:type="pct"/>
          </w:tcPr>
          <w:p w14:paraId="2FD84931" w14:textId="3377411E"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-95.4 +TT</w:t>
            </w:r>
            <w:r w:rsidR="00D14B40" w:rsidRPr="00990B12">
              <w:rPr>
                <w:rFonts w:ascii="Arial" w:eastAsia="PMingLiU" w:hAnsi="Arial" w:cs="Arial"/>
                <w:sz w:val="18"/>
                <w:szCs w:val="18"/>
                <w:lang w:eastAsia="en-GB"/>
              </w:rPr>
              <w:t xml:space="preserve"> / -94.93  +TT</w:t>
            </w:r>
          </w:p>
        </w:tc>
        <w:tc>
          <w:tcPr>
            <w:tcW w:w="690" w:type="pct"/>
          </w:tcPr>
          <w:p w14:paraId="177CB8E4" w14:textId="62F2A234"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-94.2 +TT</w:t>
            </w:r>
            <w:r w:rsidR="00D14B40" w:rsidRPr="00990B12">
              <w:rPr>
                <w:rFonts w:ascii="Arial" w:eastAsia="PMingLiU" w:hAnsi="Arial" w:cs="Arial"/>
                <w:sz w:val="18"/>
                <w:szCs w:val="18"/>
                <w:lang w:eastAsia="en-GB"/>
              </w:rPr>
              <w:t xml:space="preserve"> / -93.73  +TT</w:t>
            </w:r>
          </w:p>
        </w:tc>
        <w:tc>
          <w:tcPr>
            <w:tcW w:w="862" w:type="pct"/>
            <w:vMerge/>
            <w:vAlign w:val="center"/>
          </w:tcPr>
          <w:p w14:paraId="26CDBF5F" w14:textId="77777777" w:rsidR="00190506" w:rsidRPr="00990B12" w:rsidRDefault="00190506" w:rsidP="006112B4">
            <w:pPr>
              <w:keepNext/>
              <w:keepLines/>
              <w:spacing w:after="0"/>
              <w:jc w:val="center"/>
              <w:rPr>
                <w:rFonts w:ascii="Arial" w:eastAsia="DengXian" w:hAnsi="Arial"/>
                <w:sz w:val="18"/>
              </w:rPr>
            </w:pPr>
          </w:p>
        </w:tc>
      </w:tr>
      <w:tr w:rsidR="00190506" w:rsidRPr="00990B12" w14:paraId="28D89E7E" w14:textId="77777777" w:rsidTr="00864DB6">
        <w:trPr>
          <w:jc w:val="center"/>
        </w:trPr>
        <w:tc>
          <w:tcPr>
            <w:tcW w:w="689" w:type="pct"/>
            <w:vMerge/>
            <w:vAlign w:val="center"/>
          </w:tcPr>
          <w:p w14:paraId="566A52E3"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990B12" w:rsidRDefault="00190506" w:rsidP="006112B4">
            <w:pPr>
              <w:keepNext/>
              <w:keepLines/>
              <w:spacing w:after="0"/>
              <w:jc w:val="center"/>
              <w:rPr>
                <w:rFonts w:ascii="Arial" w:eastAsia="MS Mincho" w:hAnsi="Arial"/>
                <w:sz w:val="18"/>
              </w:rPr>
            </w:pPr>
          </w:p>
        </w:tc>
        <w:tc>
          <w:tcPr>
            <w:tcW w:w="690" w:type="pct"/>
            <w:vAlign w:val="center"/>
          </w:tcPr>
          <w:p w14:paraId="75655206"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B08A2E5" w14:textId="0EBEB396" w:rsidR="00190506" w:rsidRPr="00990B12" w:rsidRDefault="00190506" w:rsidP="006112B4">
            <w:pPr>
              <w:keepNext/>
              <w:keepLines/>
              <w:spacing w:after="0"/>
              <w:jc w:val="center"/>
              <w:rPr>
                <w:rFonts w:ascii="Arial" w:eastAsia="DengXian" w:hAnsi="Arial"/>
                <w:sz w:val="18"/>
              </w:rPr>
            </w:pPr>
          </w:p>
        </w:tc>
        <w:tc>
          <w:tcPr>
            <w:tcW w:w="690" w:type="pct"/>
            <w:vAlign w:val="center"/>
          </w:tcPr>
          <w:p w14:paraId="255E08A1" w14:textId="101C58B4" w:rsidR="00190506" w:rsidRPr="00990B12" w:rsidRDefault="00190506" w:rsidP="006112B4">
            <w:pPr>
              <w:keepNext/>
              <w:keepLines/>
              <w:spacing w:after="0"/>
              <w:jc w:val="center"/>
              <w:rPr>
                <w:rFonts w:ascii="Arial" w:eastAsia="DengXian" w:hAnsi="Arial"/>
                <w:sz w:val="18"/>
              </w:rPr>
            </w:pPr>
          </w:p>
        </w:tc>
        <w:tc>
          <w:tcPr>
            <w:tcW w:w="690" w:type="pct"/>
            <w:vAlign w:val="center"/>
          </w:tcPr>
          <w:p w14:paraId="237DCF5F" w14:textId="085821AF"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2C8942E9" w14:textId="77777777" w:rsidR="00190506" w:rsidRPr="00990B12" w:rsidRDefault="00190506" w:rsidP="006112B4">
            <w:pPr>
              <w:keepNext/>
              <w:keepLines/>
              <w:spacing w:after="0"/>
              <w:jc w:val="center"/>
              <w:rPr>
                <w:rFonts w:ascii="Arial" w:eastAsia="MS Mincho" w:hAnsi="Arial"/>
                <w:sz w:val="18"/>
              </w:rPr>
            </w:pPr>
          </w:p>
        </w:tc>
      </w:tr>
      <w:tr w:rsidR="00190506" w:rsidRPr="00990B12" w14:paraId="193BE4BD" w14:textId="77777777" w:rsidTr="00864DB6">
        <w:trPr>
          <w:jc w:val="center"/>
        </w:trPr>
        <w:tc>
          <w:tcPr>
            <w:tcW w:w="689" w:type="pct"/>
            <w:vMerge/>
            <w:vAlign w:val="center"/>
          </w:tcPr>
          <w:p w14:paraId="194503F2"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240D71"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D247B5F" w14:textId="3A908705" w:rsidR="00190506" w:rsidRPr="00990B12" w:rsidRDefault="00190506" w:rsidP="006112B4">
            <w:pPr>
              <w:keepNext/>
              <w:keepLines/>
              <w:spacing w:after="0"/>
              <w:jc w:val="center"/>
              <w:rPr>
                <w:rFonts w:ascii="Arial" w:eastAsia="DengXian" w:hAnsi="Arial"/>
                <w:sz w:val="18"/>
              </w:rPr>
            </w:pPr>
          </w:p>
        </w:tc>
        <w:tc>
          <w:tcPr>
            <w:tcW w:w="690" w:type="pct"/>
            <w:vAlign w:val="center"/>
          </w:tcPr>
          <w:p w14:paraId="0B9DC4C1" w14:textId="4665D4B1" w:rsidR="00190506" w:rsidRPr="00990B12" w:rsidRDefault="00190506" w:rsidP="006112B4">
            <w:pPr>
              <w:keepNext/>
              <w:keepLines/>
              <w:spacing w:after="0"/>
              <w:jc w:val="center"/>
              <w:rPr>
                <w:rFonts w:ascii="Arial" w:eastAsia="DengXian" w:hAnsi="Arial"/>
                <w:sz w:val="18"/>
              </w:rPr>
            </w:pPr>
          </w:p>
        </w:tc>
        <w:tc>
          <w:tcPr>
            <w:tcW w:w="690" w:type="pct"/>
            <w:vAlign w:val="center"/>
          </w:tcPr>
          <w:p w14:paraId="3E91E067" w14:textId="401BD3B6"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7D5AA369" w14:textId="77777777" w:rsidR="00190506" w:rsidRPr="00990B12" w:rsidRDefault="00190506" w:rsidP="006112B4">
            <w:pPr>
              <w:keepNext/>
              <w:keepLines/>
              <w:spacing w:after="0"/>
              <w:jc w:val="center"/>
              <w:rPr>
                <w:rFonts w:ascii="Arial" w:eastAsia="MS Mincho" w:hAnsi="Arial"/>
                <w:sz w:val="18"/>
              </w:rPr>
            </w:pPr>
          </w:p>
        </w:tc>
      </w:tr>
      <w:tr w:rsidR="00864DB6" w:rsidRPr="00990B12" w14:paraId="7AC2D851" w14:textId="77777777" w:rsidTr="007D4FFF">
        <w:trPr>
          <w:jc w:val="center"/>
        </w:trPr>
        <w:tc>
          <w:tcPr>
            <w:tcW w:w="689" w:type="pct"/>
            <w:tcBorders>
              <w:bottom w:val="nil"/>
            </w:tcBorders>
            <w:vAlign w:val="center"/>
          </w:tcPr>
          <w:p w14:paraId="6CC9D2BE" w14:textId="021EEB3C"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n254</w:t>
            </w:r>
          </w:p>
        </w:tc>
        <w:tc>
          <w:tcPr>
            <w:tcW w:w="690" w:type="pct"/>
            <w:vAlign w:val="center"/>
          </w:tcPr>
          <w:p w14:paraId="15A6B36B" w14:textId="77331A76"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15</w:t>
            </w:r>
          </w:p>
        </w:tc>
        <w:tc>
          <w:tcPr>
            <w:tcW w:w="690" w:type="pct"/>
            <w:vAlign w:val="center"/>
          </w:tcPr>
          <w:p w14:paraId="373DD508" w14:textId="7E8B0D83" w:rsidR="00864DB6" w:rsidRPr="00990B12" w:rsidRDefault="00864DB6" w:rsidP="00864DB6">
            <w:pPr>
              <w:keepNext/>
              <w:keepLines/>
              <w:spacing w:after="0"/>
              <w:jc w:val="center"/>
              <w:rPr>
                <w:rFonts w:ascii="Arial" w:eastAsia="DengXian" w:hAnsi="Arial"/>
                <w:sz w:val="18"/>
              </w:rPr>
            </w:pPr>
            <w:r w:rsidRPr="00990B12">
              <w:rPr>
                <w:rFonts w:ascii="Arial" w:eastAsia="DengXian" w:hAnsi="Arial"/>
                <w:sz w:val="18"/>
              </w:rPr>
              <w:t>-99.5</w:t>
            </w:r>
            <w:r w:rsidRPr="00990B12">
              <w:rPr>
                <w:rFonts w:ascii="Arial" w:eastAsia="DengXian" w:hAnsi="Arial"/>
                <w:sz w:val="18"/>
                <w:lang w:eastAsia="zh-CN"/>
              </w:rPr>
              <w:t xml:space="preserve"> +TT</w:t>
            </w:r>
          </w:p>
        </w:tc>
        <w:tc>
          <w:tcPr>
            <w:tcW w:w="690" w:type="pct"/>
          </w:tcPr>
          <w:p w14:paraId="5A22607B" w14:textId="37925A0B"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w:t>
            </w:r>
            <w:r w:rsidRPr="00990B12">
              <w:rPr>
                <w:rFonts w:ascii="Arial" w:hAnsi="Arial" w:cs="Arial"/>
                <w:sz w:val="18"/>
                <w:szCs w:val="18"/>
                <w:lang w:eastAsia="zh-CN"/>
              </w:rPr>
              <w:t>3</w:t>
            </w:r>
            <w:r w:rsidRPr="00990B12">
              <w:rPr>
                <w:rFonts w:ascii="Arial" w:eastAsia="PMingLiU" w:hAnsi="Arial" w:cs="Arial"/>
                <w:sz w:val="18"/>
                <w:szCs w:val="18"/>
                <w:lang w:eastAsia="en-GB"/>
              </w:rPr>
              <w:t xml:space="preserve"> +TT</w:t>
            </w:r>
          </w:p>
        </w:tc>
        <w:tc>
          <w:tcPr>
            <w:tcW w:w="690" w:type="pct"/>
          </w:tcPr>
          <w:p w14:paraId="73DC40F2" w14:textId="049530CA"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w:t>
            </w:r>
            <w:r w:rsidRPr="00990B12">
              <w:rPr>
                <w:rFonts w:ascii="Arial" w:hAnsi="Arial" w:cs="Arial"/>
                <w:sz w:val="18"/>
                <w:szCs w:val="18"/>
                <w:lang w:eastAsia="zh-CN"/>
              </w:rPr>
              <w:t>4</w:t>
            </w:r>
            <w:r w:rsidRPr="00990B12">
              <w:rPr>
                <w:rFonts w:ascii="Arial" w:eastAsia="PMingLiU" w:hAnsi="Arial" w:cs="Arial"/>
                <w:sz w:val="18"/>
                <w:szCs w:val="18"/>
                <w:lang w:eastAsia="en-GB"/>
              </w:rPr>
              <w:t>.</w:t>
            </w:r>
            <w:r w:rsidRPr="00990B12">
              <w:rPr>
                <w:rFonts w:ascii="Arial" w:hAnsi="Arial" w:cs="Arial"/>
                <w:sz w:val="18"/>
                <w:szCs w:val="18"/>
                <w:lang w:eastAsia="zh-CN"/>
              </w:rPr>
              <w:t>5</w:t>
            </w:r>
            <w:r w:rsidRPr="00990B12">
              <w:rPr>
                <w:rFonts w:ascii="Arial" w:eastAsia="PMingLiU" w:hAnsi="Arial" w:cs="Arial"/>
                <w:sz w:val="18"/>
                <w:szCs w:val="18"/>
                <w:lang w:eastAsia="en-GB"/>
              </w:rPr>
              <w:t xml:space="preserve"> +TT</w:t>
            </w:r>
          </w:p>
        </w:tc>
        <w:tc>
          <w:tcPr>
            <w:tcW w:w="690" w:type="pct"/>
            <w:vAlign w:val="center"/>
          </w:tcPr>
          <w:p w14:paraId="63B48430" w14:textId="77777777" w:rsidR="00864DB6" w:rsidRPr="00990B12" w:rsidRDefault="00864DB6" w:rsidP="00864DB6">
            <w:pPr>
              <w:keepNext/>
              <w:keepLines/>
              <w:spacing w:after="0"/>
              <w:jc w:val="center"/>
              <w:rPr>
                <w:rFonts w:ascii="Arial" w:eastAsia="DengXian" w:hAnsi="Arial"/>
                <w:sz w:val="18"/>
              </w:rPr>
            </w:pPr>
          </w:p>
        </w:tc>
        <w:tc>
          <w:tcPr>
            <w:tcW w:w="862" w:type="pct"/>
            <w:tcBorders>
              <w:bottom w:val="nil"/>
            </w:tcBorders>
            <w:vAlign w:val="center"/>
          </w:tcPr>
          <w:p w14:paraId="1F402471" w14:textId="6A7D7239" w:rsidR="00864DB6" w:rsidRPr="00990B12" w:rsidRDefault="00864DB6" w:rsidP="00864DB6">
            <w:pPr>
              <w:keepNext/>
              <w:keepLines/>
              <w:spacing w:after="0"/>
              <w:jc w:val="center"/>
              <w:rPr>
                <w:rFonts w:ascii="Arial" w:eastAsia="MS Mincho" w:hAnsi="Arial"/>
                <w:sz w:val="18"/>
              </w:rPr>
            </w:pPr>
            <w:r w:rsidRPr="00990B12">
              <w:rPr>
                <w:rFonts w:ascii="Arial" w:eastAsia="DengXian" w:hAnsi="Arial"/>
                <w:sz w:val="18"/>
              </w:rPr>
              <w:t>FDD</w:t>
            </w:r>
          </w:p>
        </w:tc>
      </w:tr>
      <w:tr w:rsidR="00864DB6" w:rsidRPr="00990B12" w14:paraId="10F6AA03" w14:textId="77777777" w:rsidTr="007D4FFF">
        <w:trPr>
          <w:jc w:val="center"/>
        </w:trPr>
        <w:tc>
          <w:tcPr>
            <w:tcW w:w="689" w:type="pct"/>
            <w:tcBorders>
              <w:top w:val="nil"/>
              <w:bottom w:val="nil"/>
            </w:tcBorders>
            <w:vAlign w:val="center"/>
          </w:tcPr>
          <w:p w14:paraId="2942421B"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30</w:t>
            </w:r>
          </w:p>
        </w:tc>
        <w:tc>
          <w:tcPr>
            <w:tcW w:w="690" w:type="pct"/>
            <w:vAlign w:val="center"/>
          </w:tcPr>
          <w:p w14:paraId="7E8B460B" w14:textId="77777777" w:rsidR="00864DB6" w:rsidRPr="00990B12" w:rsidRDefault="00864DB6" w:rsidP="00864DB6">
            <w:pPr>
              <w:keepNext/>
              <w:keepLines/>
              <w:spacing w:after="0"/>
              <w:jc w:val="center"/>
              <w:rPr>
                <w:rFonts w:ascii="Arial" w:eastAsia="DengXian" w:hAnsi="Arial"/>
                <w:sz w:val="18"/>
              </w:rPr>
            </w:pPr>
          </w:p>
        </w:tc>
        <w:tc>
          <w:tcPr>
            <w:tcW w:w="690" w:type="pct"/>
          </w:tcPr>
          <w:p w14:paraId="400B1ACB" w14:textId="693C01F0"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050FAEE6" w14:textId="3E23513E"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45B5562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bottom w:val="nil"/>
            </w:tcBorders>
            <w:vAlign w:val="center"/>
          </w:tcPr>
          <w:p w14:paraId="58B77454" w14:textId="77777777" w:rsidR="00864DB6" w:rsidRPr="00990B12" w:rsidRDefault="00864DB6" w:rsidP="00864DB6">
            <w:pPr>
              <w:keepNext/>
              <w:keepLines/>
              <w:spacing w:after="0"/>
              <w:jc w:val="center"/>
              <w:rPr>
                <w:rFonts w:ascii="Arial" w:eastAsia="MS Mincho" w:hAnsi="Arial"/>
                <w:sz w:val="18"/>
              </w:rPr>
            </w:pPr>
          </w:p>
        </w:tc>
      </w:tr>
      <w:tr w:rsidR="00864DB6" w:rsidRPr="00990B12" w14:paraId="654A8843" w14:textId="77777777" w:rsidTr="007D4FFF">
        <w:trPr>
          <w:jc w:val="center"/>
        </w:trPr>
        <w:tc>
          <w:tcPr>
            <w:tcW w:w="689" w:type="pct"/>
            <w:tcBorders>
              <w:top w:val="nil"/>
            </w:tcBorders>
            <w:vAlign w:val="center"/>
          </w:tcPr>
          <w:p w14:paraId="2994199E"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60</w:t>
            </w:r>
          </w:p>
        </w:tc>
        <w:tc>
          <w:tcPr>
            <w:tcW w:w="690" w:type="pct"/>
            <w:vAlign w:val="center"/>
          </w:tcPr>
          <w:p w14:paraId="066F3E58" w14:textId="77777777" w:rsidR="00864DB6" w:rsidRPr="00990B12" w:rsidRDefault="00864DB6" w:rsidP="00864DB6">
            <w:pPr>
              <w:keepNext/>
              <w:keepLines/>
              <w:spacing w:after="0"/>
              <w:jc w:val="center"/>
              <w:rPr>
                <w:rFonts w:ascii="Arial" w:eastAsia="DengXian" w:hAnsi="Arial"/>
                <w:sz w:val="18"/>
              </w:rPr>
            </w:pPr>
          </w:p>
        </w:tc>
        <w:tc>
          <w:tcPr>
            <w:tcW w:w="690" w:type="pct"/>
          </w:tcPr>
          <w:p w14:paraId="74B76CD0" w14:textId="07EE43F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-97.0</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3BD66644" w14:textId="5AB2D91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-94.9</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2B1E1E8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tcBorders>
            <w:vAlign w:val="center"/>
          </w:tcPr>
          <w:p w14:paraId="3D8653D3" w14:textId="77777777" w:rsidR="00864DB6" w:rsidRPr="00990B12" w:rsidRDefault="00864DB6" w:rsidP="00864DB6">
            <w:pPr>
              <w:keepNext/>
              <w:keepLines/>
              <w:spacing w:after="0"/>
              <w:jc w:val="center"/>
              <w:rPr>
                <w:rFonts w:ascii="Arial" w:eastAsia="MS Mincho" w:hAnsi="Arial"/>
                <w:sz w:val="18"/>
              </w:rPr>
            </w:pPr>
          </w:p>
        </w:tc>
      </w:tr>
      <w:tr w:rsidR="00190506" w:rsidRPr="00990B12" w14:paraId="2C82E2B4" w14:textId="77777777" w:rsidTr="00422474">
        <w:trPr>
          <w:jc w:val="center"/>
        </w:trPr>
        <w:tc>
          <w:tcPr>
            <w:tcW w:w="5000" w:type="pct"/>
            <w:gridSpan w:val="7"/>
            <w:vAlign w:val="center"/>
          </w:tcPr>
          <w:p w14:paraId="29C2E839" w14:textId="77777777" w:rsidR="00190506" w:rsidRPr="00990B12" w:rsidRDefault="00190506" w:rsidP="00422474">
            <w:pPr>
              <w:pStyle w:val="TAN"/>
            </w:pPr>
            <w:r w:rsidRPr="00990B12">
              <w:t>NOTE 1:</w:t>
            </w:r>
            <w:r w:rsidRPr="00990B12">
              <w:tab/>
              <w:t>Void.</w:t>
            </w:r>
          </w:p>
          <w:p w14:paraId="3553AA13" w14:textId="77777777" w:rsidR="00190506" w:rsidRPr="00990B12" w:rsidRDefault="00190506" w:rsidP="00422474">
            <w:pPr>
              <w:pStyle w:val="TAN"/>
            </w:pPr>
            <w:r w:rsidRPr="00990B12">
              <w:t>NOTE 2:</w:t>
            </w:r>
            <w:r w:rsidRPr="00990B12">
              <w:tab/>
              <w:t xml:space="preserve">The transmitter shall be set to PUMAX as defined in subclause 6.2.4 </w:t>
            </w:r>
          </w:p>
          <w:p w14:paraId="65B06CCC" w14:textId="0695B820" w:rsidR="00190506" w:rsidRPr="00990B12" w:rsidRDefault="00190506" w:rsidP="00422474">
            <w:pPr>
              <w:pStyle w:val="TAN"/>
            </w:pPr>
            <w:r w:rsidRPr="00990B12">
              <w:t>NOTE 3:</w:t>
            </w:r>
            <w:r w:rsidRPr="00990B12">
              <w:tab/>
            </w:r>
            <w:r w:rsidR="00D14B40" w:rsidRPr="00990B12">
              <w:t>T</w:t>
            </w:r>
            <w:r w:rsidRPr="00990B12">
              <w:t>he requirement is modified by -0.5 dB when the assigned NR channel bandwidth is confined within 1475.9-1510.9 MHz.</w:t>
            </w:r>
          </w:p>
          <w:p w14:paraId="3C4ABC68" w14:textId="77777777" w:rsidR="00190506" w:rsidRPr="00990B12" w:rsidRDefault="00190506" w:rsidP="00422474">
            <w:pPr>
              <w:pStyle w:val="TAN"/>
            </w:pPr>
            <w:r w:rsidRPr="00990B12">
              <w:t>NOTE 4:</w:t>
            </w:r>
            <w:r w:rsidRPr="00990B12">
              <w:tab/>
              <w:t>Void</w:t>
            </w:r>
          </w:p>
          <w:p w14:paraId="1A2AA3A5" w14:textId="77777777" w:rsidR="00190506" w:rsidRPr="00990B12" w:rsidRDefault="00190506" w:rsidP="00422474">
            <w:pPr>
              <w:pStyle w:val="TAN"/>
            </w:pPr>
            <w:r w:rsidRPr="00990B12">
              <w:t>NOTE 5:</w:t>
            </w:r>
            <w:r w:rsidRPr="00990B12">
              <w:tab/>
              <w:t>Void</w:t>
            </w:r>
          </w:p>
          <w:p w14:paraId="70D4BDD1" w14:textId="77777777" w:rsidR="00190506" w:rsidRPr="00990B12" w:rsidRDefault="00190506" w:rsidP="00422474">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181" w:name="_CRTable7_3_2_52"/>
      <w:r w:rsidRPr="00990B12">
        <w:t xml:space="preserve">Table </w:t>
      </w:r>
      <w:bookmarkEnd w:id="2181"/>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182" w:name="_CR7_4"/>
      <w:bookmarkStart w:id="2183" w:name="_Toc137543614"/>
      <w:bookmarkStart w:id="2184" w:name="_Toc210629143"/>
      <w:bookmarkEnd w:id="2182"/>
      <w:r w:rsidRPr="00990B12">
        <w:t>7.3.2_1</w:t>
      </w:r>
      <w:r w:rsidRPr="00990B12">
        <w:tab/>
        <w:t>Reference sensitivity power level for flexible Tx-Rx frequency separation</w:t>
      </w:r>
      <w:bookmarkEnd w:id="2184"/>
    </w:p>
    <w:p w14:paraId="74A7277C" w14:textId="77777777" w:rsidR="00D3213C" w:rsidRPr="00990B12" w:rsidRDefault="00D3213C" w:rsidP="00D3213C">
      <w:pPr>
        <w:pStyle w:val="Heading4"/>
      </w:pPr>
      <w:bookmarkStart w:id="2185" w:name="_Toc210629144"/>
      <w:r w:rsidRPr="00990B12">
        <w:t>7.3.2_1.1</w:t>
      </w:r>
      <w:r w:rsidRPr="00990B12">
        <w:tab/>
        <w:t>Test purpose</w:t>
      </w:r>
      <w:bookmarkEnd w:id="2185"/>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186" w:name="_Toc210629145"/>
      <w:r w:rsidRPr="00990B12">
        <w:t>7.3.2_1.2</w:t>
      </w:r>
      <w:r w:rsidRPr="00990B12">
        <w:tab/>
        <w:t>Test applicability</w:t>
      </w:r>
      <w:bookmarkEnd w:id="2186"/>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187" w:name="_Toc210629146"/>
      <w:r w:rsidRPr="00990B12">
        <w:t>7.3.2_1.3</w:t>
      </w:r>
      <w:r w:rsidRPr="00990B12">
        <w:tab/>
        <w:t>Minimum conformance requirements</w:t>
      </w:r>
      <w:bookmarkEnd w:id="2187"/>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188" w:name="_Toc210629147"/>
      <w:r w:rsidRPr="00990B12">
        <w:t>7.3.2_1.4</w:t>
      </w:r>
      <w:r w:rsidRPr="00990B12">
        <w:tab/>
        <w:t>Test description</w:t>
      </w:r>
      <w:bookmarkEnd w:id="2188"/>
    </w:p>
    <w:p w14:paraId="5F7F5DD0" w14:textId="77777777" w:rsidR="00D3213C" w:rsidRPr="00990B12" w:rsidRDefault="00D3213C" w:rsidP="00D3213C">
      <w:pPr>
        <w:pStyle w:val="Heading5"/>
      </w:pPr>
      <w:bookmarkStart w:id="2189" w:name="_Toc210629148"/>
      <w:r w:rsidRPr="00990B12">
        <w:t>7.3.2_1.4.1</w:t>
      </w:r>
      <w:r w:rsidRPr="00990B12">
        <w:tab/>
        <w:t>Initial conditions</w:t>
      </w:r>
      <w:bookmarkEnd w:id="2189"/>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tcPr>
          <w:p w14:paraId="61E5E403" w14:textId="3F96382C" w:rsidR="00D3213C" w:rsidRPr="00990B12" w:rsidRDefault="00D3213C" w:rsidP="008C1403">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tcPr>
          <w:p w14:paraId="32E43BCA" w14:textId="77777777" w:rsidR="00D3213C" w:rsidRPr="00990B12" w:rsidRDefault="00D3213C" w:rsidP="008C1403">
            <w:pPr>
              <w:pStyle w:val="TAH"/>
              <w:rPr>
                <w:lang w:eastAsia="zh-CN"/>
              </w:rPr>
            </w:pPr>
          </w:p>
        </w:tc>
        <w:tc>
          <w:tcPr>
            <w:tcW w:w="718" w:type="pct"/>
          </w:tcPr>
          <w:p w14:paraId="78D67FD5" w14:textId="77777777" w:rsidR="00D3213C" w:rsidRPr="00990B12" w:rsidRDefault="00D3213C" w:rsidP="008C1403">
            <w:pPr>
              <w:pStyle w:val="TAH"/>
            </w:pPr>
            <w:r w:rsidRPr="00990B12">
              <w:rPr>
                <w:lang w:eastAsia="zh-CN"/>
              </w:rPr>
              <w:t>Modulation</w:t>
            </w:r>
          </w:p>
        </w:tc>
        <w:tc>
          <w:tcPr>
            <w:tcW w:w="854" w:type="pct"/>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tcPr>
          <w:p w14:paraId="2A13EE25" w14:textId="77777777" w:rsidR="00D3213C" w:rsidRPr="00990B12" w:rsidRDefault="00D3213C" w:rsidP="008C1403">
            <w:pPr>
              <w:pStyle w:val="TAC"/>
              <w:rPr>
                <w:lang w:eastAsia="zh-CN"/>
              </w:rPr>
            </w:pPr>
            <w:r w:rsidRPr="00990B12">
              <w:t>1</w:t>
            </w:r>
          </w:p>
        </w:tc>
        <w:tc>
          <w:tcPr>
            <w:tcW w:w="718" w:type="pct"/>
          </w:tcPr>
          <w:p w14:paraId="59A3CCE5" w14:textId="77777777" w:rsidR="00D3213C" w:rsidRPr="00990B12" w:rsidRDefault="00D3213C" w:rsidP="008C1403">
            <w:pPr>
              <w:pStyle w:val="TAC"/>
            </w:pPr>
            <w:r w:rsidRPr="00990B12">
              <w:t>CP-OFDM QPSK</w:t>
            </w:r>
          </w:p>
        </w:tc>
        <w:tc>
          <w:tcPr>
            <w:tcW w:w="854" w:type="pct"/>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190" w:name="_Toc210629149"/>
      <w:r w:rsidRPr="00990B12">
        <w:t>7.3.2_1.4.2</w:t>
      </w:r>
      <w:r w:rsidRPr="00990B12">
        <w:tab/>
      </w:r>
      <w:r w:rsidRPr="00990B12">
        <w:rPr>
          <w:snapToGrid w:val="0"/>
        </w:rPr>
        <w:t>Test procedure.</w:t>
      </w:r>
      <w:bookmarkEnd w:id="2190"/>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191" w:name="_Toc210629150"/>
      <w:r w:rsidRPr="00990B12">
        <w:t>7.3.2_1.4.3</w:t>
      </w:r>
      <w:r w:rsidRPr="00990B12">
        <w:tab/>
      </w:r>
      <w:r w:rsidRPr="00990B12">
        <w:rPr>
          <w:snapToGrid w:val="0"/>
        </w:rPr>
        <w:t>Message contents</w:t>
      </w:r>
      <w:bookmarkEnd w:id="2191"/>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192" w:name="_Toc210629151"/>
      <w:r w:rsidRPr="00990B12">
        <w:t>7.3.2_1.5</w:t>
      </w:r>
      <w:r w:rsidRPr="00990B12">
        <w:tab/>
        <w:t>Test requirement</w:t>
      </w:r>
      <w:bookmarkEnd w:id="2192"/>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710F100B" w14:textId="6DEE87B8" w:rsidR="00737688" w:rsidRPr="00990B12" w:rsidRDefault="00737688" w:rsidP="00D3213C">
      <w:pPr>
        <w:pStyle w:val="Heading2"/>
      </w:pPr>
      <w:bookmarkStart w:id="2193" w:name="_Toc210629152"/>
      <w:r w:rsidRPr="00990B12">
        <w:t>7.4</w:t>
      </w:r>
      <w:r w:rsidRPr="00990B12">
        <w:tab/>
        <w:t>Maximum input level</w:t>
      </w:r>
      <w:bookmarkEnd w:id="1936"/>
      <w:bookmarkEnd w:id="1937"/>
      <w:bookmarkEnd w:id="2183"/>
      <w:bookmarkEnd w:id="2193"/>
    </w:p>
    <w:p w14:paraId="0CAE38F2" w14:textId="77777777" w:rsidR="00CD67EB" w:rsidRPr="00990B12" w:rsidRDefault="00CD67EB" w:rsidP="0002370F">
      <w:pPr>
        <w:pStyle w:val="Heading3"/>
        <w:rPr>
          <w:lang w:eastAsia="zh-CN"/>
        </w:rPr>
      </w:pPr>
      <w:bookmarkStart w:id="2194" w:name="_CR7_4_1"/>
      <w:bookmarkStart w:id="2195" w:name="_Toc27478407"/>
      <w:bookmarkStart w:id="2196" w:name="_Toc36227121"/>
      <w:bookmarkStart w:id="2197" w:name="_Toc210629153"/>
      <w:bookmarkEnd w:id="2194"/>
      <w:r w:rsidRPr="00990B12">
        <w:t>7.4.1</w:t>
      </w:r>
      <w:r w:rsidRPr="00990B12">
        <w:tab/>
        <w:t>Test purpose</w:t>
      </w:r>
      <w:bookmarkEnd w:id="2195"/>
      <w:bookmarkEnd w:id="2196"/>
      <w:bookmarkEnd w:id="2197"/>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02370F">
      <w:pPr>
        <w:pStyle w:val="Heading3"/>
        <w:rPr>
          <w:lang w:eastAsia="zh-CN"/>
        </w:rPr>
      </w:pPr>
      <w:bookmarkStart w:id="2198" w:name="_CR7_4_2"/>
      <w:bookmarkStart w:id="2199" w:name="_Toc27478408"/>
      <w:bookmarkStart w:id="2200" w:name="_Toc36227122"/>
      <w:bookmarkStart w:id="2201" w:name="_Toc210629154"/>
      <w:bookmarkEnd w:id="2198"/>
      <w:r w:rsidRPr="00990B12">
        <w:t>7.4.2</w:t>
      </w:r>
      <w:r w:rsidRPr="00990B12">
        <w:tab/>
        <w:t>Test applicability</w:t>
      </w:r>
      <w:bookmarkEnd w:id="2199"/>
      <w:bookmarkEnd w:id="2200"/>
      <w:bookmarkEnd w:id="2201"/>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202" w:name="_CR7_4_3"/>
      <w:bookmarkStart w:id="2203" w:name="_Toc27478409"/>
      <w:bookmarkStart w:id="2204" w:name="_Toc36227123"/>
      <w:bookmarkStart w:id="2205" w:name="_Toc210629155"/>
      <w:bookmarkEnd w:id="2202"/>
      <w:r w:rsidRPr="00990B12">
        <w:t>7.4.3</w:t>
      </w:r>
      <w:r w:rsidRPr="00990B12">
        <w:tab/>
        <w:t>Minimum conformance requirement</w:t>
      </w:r>
      <w:r w:rsidRPr="00990B12">
        <w:rPr>
          <w:lang w:eastAsia="zh-CN"/>
        </w:rPr>
        <w:t>s</w:t>
      </w:r>
      <w:bookmarkEnd w:id="2203"/>
      <w:bookmarkEnd w:id="2204"/>
      <w:bookmarkEnd w:id="2205"/>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206" w:name="_CRTable7_4_31"/>
      <w:r w:rsidRPr="00990B12">
        <w:t xml:space="preserve">Table </w:t>
      </w:r>
      <w:bookmarkEnd w:id="2206"/>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lang w:eastAsia="en-GB"/>
              </w:rPr>
            </w:pPr>
            <w:bookmarkStart w:id="2207" w:name="_MCCTEMPBM_CRPT44170232___4" w:colFirst="0" w:colLast="1"/>
            <w:r w:rsidRPr="00990B12">
              <w:rPr>
                <w:rFonts w:ascii="Arial" w:hAnsi="Arial" w:cs="Arial"/>
                <w:b/>
                <w:sz w:val="18"/>
                <w:lang w:eastAsia="en-GB"/>
              </w:rPr>
              <w:t>Rx</w:t>
            </w:r>
            <w:r w:rsidR="008D0E0E" w:rsidRPr="00990B12">
              <w:rPr>
                <w:rFonts w:ascii="Arial" w:hAnsi="Arial" w:cs="Arial"/>
                <w:b/>
                <w:sz w:val="18"/>
                <w:lang w:eastAsia="en-GB"/>
              </w:rPr>
              <w:t xml:space="preserve"> </w:t>
            </w:r>
            <w:r w:rsidRPr="00990B12">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Channel</w:t>
            </w:r>
            <w:r w:rsidR="008D0E0E" w:rsidRPr="00990B12">
              <w:rPr>
                <w:rFonts w:ascii="Arial" w:hAnsi="Arial" w:cs="Arial"/>
                <w:b/>
                <w:sz w:val="18"/>
                <w:lang w:eastAsia="en-GB"/>
              </w:rPr>
              <w:t xml:space="preserve"> </w:t>
            </w:r>
            <w:r w:rsidRPr="00990B12">
              <w:rPr>
                <w:rFonts w:ascii="Arial" w:hAnsi="Arial" w:cs="Arial"/>
                <w:b/>
                <w:sz w:val="18"/>
                <w:lang w:eastAsia="en-GB"/>
              </w:rPr>
              <w:t>bandwidth</w:t>
            </w:r>
            <w:r w:rsidR="008D0E0E" w:rsidRPr="00990B12">
              <w:rPr>
                <w:rFonts w:ascii="Arial" w:hAnsi="Arial" w:cs="Arial"/>
                <w:b/>
                <w:sz w:val="18"/>
                <w:lang w:eastAsia="en-GB"/>
              </w:rPr>
              <w:t xml:space="preserve"> </w:t>
            </w:r>
            <w:r w:rsidRPr="00990B12">
              <w:rPr>
                <w:rFonts w:ascii="Arial" w:hAnsi="Arial" w:cs="Arial"/>
                <w:b/>
                <w:sz w:val="18"/>
                <w:lang w:eastAsia="en-GB"/>
              </w:rPr>
              <w:t>(MHz)</w:t>
            </w:r>
          </w:p>
        </w:tc>
      </w:tr>
      <w:bookmarkEnd w:id="2207"/>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lang w:eastAsia="en-GB"/>
              </w:rPr>
            </w:pPr>
            <w:bookmarkStart w:id="2208" w:name="_MCCTEMPBM_CRPT44170233___4"/>
            <w:r w:rsidRPr="00990B12">
              <w:rPr>
                <w:rFonts w:ascii="Arial" w:hAnsi="Arial" w:cs="Arial"/>
                <w:b/>
                <w:sz w:val="18"/>
                <w:lang w:eastAsia="en-GB"/>
              </w:rPr>
              <w:t>5,</w:t>
            </w:r>
            <w:r w:rsidR="008D0E0E" w:rsidRPr="00990B12">
              <w:rPr>
                <w:rFonts w:ascii="Arial" w:hAnsi="Arial" w:cs="Arial"/>
                <w:b/>
                <w:sz w:val="18"/>
                <w:lang w:eastAsia="en-GB"/>
              </w:rPr>
              <w:t xml:space="preserve"> </w:t>
            </w:r>
            <w:r w:rsidRPr="00990B12">
              <w:rPr>
                <w:rFonts w:ascii="Arial" w:hAnsi="Arial" w:cs="Arial"/>
                <w:b/>
                <w:sz w:val="18"/>
                <w:lang w:eastAsia="en-GB"/>
              </w:rPr>
              <w:t>10,</w:t>
            </w:r>
            <w:r w:rsidR="008D0E0E" w:rsidRPr="00990B12">
              <w:rPr>
                <w:rFonts w:ascii="Arial" w:hAnsi="Arial" w:cs="Arial"/>
                <w:b/>
                <w:sz w:val="18"/>
                <w:lang w:eastAsia="en-GB"/>
              </w:rPr>
              <w:t xml:space="preserve"> </w:t>
            </w:r>
            <w:r w:rsidRPr="00990B12">
              <w:rPr>
                <w:rFonts w:ascii="Arial" w:hAnsi="Arial" w:cs="Arial"/>
                <w:b/>
                <w:sz w:val="18"/>
                <w:lang w:eastAsia="en-GB"/>
              </w:rPr>
              <w:t>15,</w:t>
            </w:r>
            <w:r w:rsidR="008D0E0E" w:rsidRPr="00990B12">
              <w:rPr>
                <w:rFonts w:ascii="Arial" w:hAnsi="Arial" w:cs="Arial"/>
                <w:b/>
                <w:sz w:val="18"/>
                <w:lang w:eastAsia="en-GB"/>
              </w:rPr>
              <w:t xml:space="preserve"> </w:t>
            </w:r>
            <w:r w:rsidRPr="00990B12">
              <w:rPr>
                <w:rFonts w:ascii="Arial" w:hAnsi="Arial" w:cs="Arial"/>
                <w:b/>
                <w:sz w:val="18"/>
                <w:lang w:eastAsia="en-GB"/>
              </w:rPr>
              <w:t>20</w:t>
            </w:r>
            <w:bookmarkEnd w:id="2208"/>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rPr>
                <w:lang w:eastAsia="en-GB"/>
              </w:rPr>
            </w:pPr>
            <w:r w:rsidRPr="00990B12">
              <w:rPr>
                <w:lang w:eastAsia="en-GB"/>
              </w:rPr>
              <w:t>Power</w:t>
            </w:r>
            <w:r w:rsidR="008D0E0E" w:rsidRPr="00990B12">
              <w:rPr>
                <w:lang w:eastAsia="en-GB"/>
              </w:rPr>
              <w:t xml:space="preserve"> </w:t>
            </w:r>
            <w:r w:rsidRPr="00990B12">
              <w:rPr>
                <w:lang w:eastAsia="en-GB"/>
              </w:rPr>
              <w:t>in</w:t>
            </w:r>
            <w:r w:rsidR="008D0E0E" w:rsidRPr="00990B12">
              <w:rPr>
                <w:lang w:eastAsia="en-GB"/>
              </w:rPr>
              <w:t xml:space="preserve"> </w:t>
            </w:r>
            <w:r w:rsidRPr="00990B12">
              <w:rPr>
                <w:lang w:eastAsia="en-GB"/>
              </w:rPr>
              <w:t>Transmission</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Configuration</w:t>
            </w:r>
            <w:r w:rsidRPr="00990B12">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rPr>
                <w:lang w:eastAsia="en-GB"/>
              </w:rPr>
            </w:pPr>
            <w:r w:rsidRPr="00990B12">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rPr>
                <w:lang w:eastAsia="en-GB"/>
              </w:rPr>
            </w:pPr>
            <w:r w:rsidRPr="00990B12">
              <w:rPr>
                <w:lang w:eastAsia="en-GB"/>
              </w:rPr>
              <w:t>-40</w:t>
            </w:r>
            <w:r w:rsidRPr="00990B12">
              <w:rPr>
                <w:vertAlign w:val="superscript"/>
                <w:lang w:eastAsia="en-GB"/>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lang w:eastAsia="en-GB"/>
              </w:rPr>
            </w:pPr>
            <w:r w:rsidRPr="00990B12">
              <w:rPr>
                <w:lang w:eastAsia="en-GB"/>
              </w:rPr>
              <w:t>NOTE</w:t>
            </w:r>
            <w:r w:rsidR="008D0E0E" w:rsidRPr="00990B12">
              <w:rPr>
                <w:lang w:eastAsia="en-GB"/>
              </w:rPr>
              <w:t xml:space="preserve"> </w:t>
            </w:r>
            <w:r w:rsidRPr="00990B12">
              <w:rPr>
                <w:lang w:eastAsia="en-GB"/>
              </w:rPr>
              <w:t>1:</w:t>
            </w:r>
            <w:r w:rsidRPr="00990B12">
              <w:rPr>
                <w:lang w:eastAsia="en-GB"/>
              </w:rPr>
              <w:tab/>
            </w:r>
            <w:r w:rsidR="00813B38" w:rsidRPr="00990B12">
              <w:rPr>
                <w:rFonts w:eastAsia="DengXian"/>
                <w:lang w:eastAsia="en-GB"/>
              </w:rPr>
              <w:t>The transmitter shall be set to 4 dB below P</w:t>
            </w:r>
            <w:r w:rsidR="00813B38" w:rsidRPr="00990B12">
              <w:rPr>
                <w:rFonts w:eastAsia="DengXian"/>
                <w:szCs w:val="22"/>
                <w:vertAlign w:val="subscript"/>
                <w:lang w:eastAsia="en-GB"/>
              </w:rPr>
              <w:t>CMAX_L,f,c</w:t>
            </w:r>
            <w:r w:rsidR="00813B38" w:rsidRPr="00990B12">
              <w:rPr>
                <w:rFonts w:eastAsia="DengXian"/>
                <w:lang w:eastAsia="en-GB"/>
              </w:rPr>
              <w:t xml:space="preserve"> at the minimum uplink configuration specified in Table 7.3.2.3-2 with P</w:t>
            </w:r>
            <w:r w:rsidR="00813B38" w:rsidRPr="00990B12">
              <w:rPr>
                <w:rFonts w:eastAsia="DengXian"/>
                <w:szCs w:val="22"/>
                <w:vertAlign w:val="subscript"/>
                <w:lang w:eastAsia="en-GB"/>
              </w:rPr>
              <w:t>CMAX_L,f,c</w:t>
            </w:r>
            <w:r w:rsidR="00813B38" w:rsidRPr="00990B12">
              <w:rPr>
                <w:rFonts w:eastAsia="DengXian"/>
                <w:lang w:eastAsia="en-GB"/>
              </w:rPr>
              <w:t xml:space="preserve"> as defined in clause 6.2.4.</w:t>
            </w:r>
          </w:p>
          <w:p w14:paraId="55482ED1" w14:textId="32EEB4D9" w:rsidR="00CD67EB" w:rsidRPr="00990B12" w:rsidRDefault="00813B38" w:rsidP="00813B38">
            <w:pPr>
              <w:pStyle w:val="TAN"/>
              <w:rPr>
                <w:lang w:eastAsia="en-GB"/>
              </w:rPr>
            </w:pPr>
            <w:r w:rsidRPr="00990B12">
              <w:rPr>
                <w:rFonts w:eastAsia="DengXian"/>
                <w:lang w:eastAsia="en-GB"/>
              </w:rPr>
              <w:t>NOTE 2:</w:t>
            </w:r>
            <w:r w:rsidRPr="00990B12">
              <w:rPr>
                <w:rFonts w:eastAsia="DengXian"/>
                <w:lang w:eastAsia="en-GB"/>
              </w:rPr>
              <w:tab/>
              <w:t>Reference measurement channel is specified in 3GPP TS 38.101-1 [5] Annex A.3.2.3 for 64 QAM.</w:t>
            </w:r>
          </w:p>
          <w:p w14:paraId="4D38E224" w14:textId="37764C9E" w:rsidR="00CD67EB" w:rsidRPr="00990B12" w:rsidRDefault="00CD67EB" w:rsidP="00AE3F12">
            <w:pPr>
              <w:pStyle w:val="TAN"/>
              <w:rPr>
                <w:szCs w:val="18"/>
                <w:lang w:eastAsia="en-GB"/>
              </w:rPr>
            </w:pPr>
            <w:r w:rsidRPr="00990B12">
              <w:rPr>
                <w:rFonts w:eastAsia="MS Mincho"/>
                <w:lang w:eastAsia="en-GB"/>
              </w:rPr>
              <w:t>NOTE</w:t>
            </w:r>
            <w:r w:rsidR="008D0E0E" w:rsidRPr="00990B12">
              <w:rPr>
                <w:rFonts w:eastAsia="MS Mincho"/>
                <w:lang w:eastAsia="en-GB"/>
              </w:rPr>
              <w:t xml:space="preserve"> </w:t>
            </w:r>
            <w:r w:rsidRPr="00990B12">
              <w:rPr>
                <w:rFonts w:eastAsia="MS Mincho"/>
                <w:lang w:eastAsia="en-GB"/>
              </w:rPr>
              <w:t>3:</w:t>
            </w:r>
            <w:r w:rsidRPr="00990B12">
              <w:rPr>
                <w:rFonts w:eastAsia="MS Mincho"/>
                <w:lang w:eastAsia="en-GB"/>
              </w:rPr>
              <w:tab/>
            </w:r>
            <w:r w:rsidRPr="00990B12">
              <w:rPr>
                <w:rFonts w:eastAsia="MS Mincho"/>
                <w:szCs w:val="18"/>
                <w:lang w:eastAsia="en-GB"/>
              </w:rPr>
              <w:t>Power</w:t>
            </w:r>
            <w:r w:rsidR="008D0E0E" w:rsidRPr="00990B12">
              <w:rPr>
                <w:rFonts w:eastAsia="MS Mincho"/>
                <w:szCs w:val="18"/>
                <w:lang w:eastAsia="en-GB"/>
              </w:rPr>
              <w:t xml:space="preserve"> </w:t>
            </w:r>
            <w:r w:rsidRPr="00990B12">
              <w:rPr>
                <w:rFonts w:eastAsia="MS Mincho"/>
                <w:szCs w:val="18"/>
                <w:lang w:eastAsia="en-GB"/>
              </w:rPr>
              <w:t>in</w:t>
            </w:r>
            <w:r w:rsidR="008D0E0E" w:rsidRPr="00990B12">
              <w:rPr>
                <w:rFonts w:eastAsia="MS Mincho"/>
                <w:szCs w:val="18"/>
                <w:lang w:eastAsia="en-GB"/>
              </w:rPr>
              <w:t xml:space="preserve"> </w:t>
            </w:r>
            <w:r w:rsidRPr="00990B12">
              <w:rPr>
                <w:rFonts w:eastAsia="MS Mincho"/>
                <w:szCs w:val="18"/>
                <w:lang w:eastAsia="en-GB"/>
              </w:rPr>
              <w:t>transmission</w:t>
            </w:r>
            <w:r w:rsidR="008D0E0E" w:rsidRPr="00990B12">
              <w:rPr>
                <w:rFonts w:eastAsia="MS Mincho"/>
                <w:szCs w:val="18"/>
                <w:lang w:eastAsia="en-GB"/>
              </w:rPr>
              <w:t xml:space="preserve"> </w:t>
            </w:r>
            <w:r w:rsidRPr="00990B12">
              <w:rPr>
                <w:rFonts w:eastAsia="MS Mincho"/>
                <w:szCs w:val="18"/>
                <w:lang w:eastAsia="en-GB"/>
              </w:rPr>
              <w:t>bandwidth</w:t>
            </w:r>
            <w:r w:rsidR="008D0E0E" w:rsidRPr="00990B12">
              <w:rPr>
                <w:rFonts w:eastAsia="MS Mincho"/>
                <w:szCs w:val="18"/>
                <w:lang w:eastAsia="en-GB"/>
              </w:rPr>
              <w:t xml:space="preserve"> </w:t>
            </w:r>
            <w:r w:rsidRPr="00990B12">
              <w:rPr>
                <w:rFonts w:eastAsia="MS Mincho"/>
                <w:szCs w:val="18"/>
                <w:lang w:eastAsia="en-GB"/>
              </w:rPr>
              <w:t>configuration</w:t>
            </w:r>
            <w:r w:rsidR="008D0E0E" w:rsidRPr="00990B12">
              <w:rPr>
                <w:rFonts w:eastAsia="MS Mincho"/>
                <w:szCs w:val="18"/>
                <w:lang w:eastAsia="en-GB"/>
              </w:rPr>
              <w:t xml:space="preserve"> </w:t>
            </w:r>
            <w:r w:rsidRPr="00990B12">
              <w:rPr>
                <w:rFonts w:eastAsia="MS Mincho"/>
                <w:szCs w:val="18"/>
                <w:lang w:eastAsia="en-GB"/>
              </w:rPr>
              <w:t>value</w:t>
            </w:r>
            <w:r w:rsidR="008D0E0E" w:rsidRPr="00990B12">
              <w:rPr>
                <w:rFonts w:eastAsia="MS Mincho"/>
                <w:szCs w:val="18"/>
                <w:lang w:eastAsia="en-GB"/>
              </w:rPr>
              <w:t xml:space="preserve"> </w:t>
            </w:r>
            <w:r w:rsidRPr="00990B12">
              <w:rPr>
                <w:rFonts w:eastAsia="MS Mincho"/>
                <w:szCs w:val="18"/>
                <w:lang w:eastAsia="en-GB"/>
              </w:rPr>
              <w:t>is</w:t>
            </w:r>
            <w:r w:rsidR="008D0E0E" w:rsidRPr="00990B12">
              <w:rPr>
                <w:rFonts w:eastAsia="MS Mincho"/>
                <w:szCs w:val="18"/>
                <w:lang w:eastAsia="en-GB"/>
              </w:rPr>
              <w:t xml:space="preserve"> </w:t>
            </w:r>
            <w:r w:rsidRPr="00990B12">
              <w:rPr>
                <w:rFonts w:eastAsia="MS Mincho"/>
                <w:szCs w:val="18"/>
                <w:lang w:eastAsia="en-GB"/>
              </w:rPr>
              <w:t>rounded</w:t>
            </w:r>
            <w:r w:rsidR="008D0E0E" w:rsidRPr="00990B12">
              <w:rPr>
                <w:rFonts w:eastAsia="MS Mincho"/>
                <w:szCs w:val="18"/>
                <w:lang w:eastAsia="en-GB"/>
              </w:rPr>
              <w:t xml:space="preserve"> </w:t>
            </w:r>
            <w:r w:rsidRPr="00990B12">
              <w:rPr>
                <w:rFonts w:eastAsia="MS Mincho"/>
                <w:szCs w:val="18"/>
                <w:lang w:eastAsia="en-GB"/>
              </w:rPr>
              <w:t>to</w:t>
            </w:r>
            <w:r w:rsidR="008D0E0E" w:rsidRPr="00990B12">
              <w:rPr>
                <w:rFonts w:eastAsia="MS Mincho"/>
                <w:szCs w:val="18"/>
                <w:lang w:eastAsia="en-GB"/>
              </w:rPr>
              <w:t xml:space="preserve"> </w:t>
            </w:r>
            <w:r w:rsidRPr="00990B12">
              <w:rPr>
                <w:rFonts w:eastAsia="MS Mincho"/>
                <w:szCs w:val="18"/>
                <w:lang w:eastAsia="en-GB"/>
              </w:rPr>
              <w:t>the</w:t>
            </w:r>
            <w:r w:rsidR="008D0E0E" w:rsidRPr="00990B12">
              <w:rPr>
                <w:rFonts w:eastAsia="MS Mincho"/>
                <w:szCs w:val="18"/>
                <w:lang w:eastAsia="en-GB"/>
              </w:rPr>
              <w:t xml:space="preserve"> </w:t>
            </w:r>
            <w:r w:rsidRPr="00990B12">
              <w:rPr>
                <w:rFonts w:eastAsia="MS Mincho"/>
                <w:szCs w:val="18"/>
                <w:lang w:eastAsia="en-GB"/>
              </w:rPr>
              <w:t>nearest</w:t>
            </w:r>
            <w:r w:rsidR="008D0E0E" w:rsidRPr="00990B12">
              <w:rPr>
                <w:rFonts w:eastAsia="MS Mincho"/>
                <w:szCs w:val="18"/>
                <w:lang w:eastAsia="en-GB"/>
              </w:rPr>
              <w:t xml:space="preserve"> </w:t>
            </w:r>
            <w:r w:rsidRPr="00990B12">
              <w:rPr>
                <w:rFonts w:eastAsia="MS Mincho"/>
                <w:szCs w:val="18"/>
                <w:lang w:eastAsia="en-GB"/>
              </w:rPr>
              <w:t>0.5dB</w:t>
            </w:r>
            <w:r w:rsidR="008D0E0E" w:rsidRPr="00990B12">
              <w:rPr>
                <w:rFonts w:eastAsia="MS Mincho"/>
                <w:szCs w:val="18"/>
                <w:lang w:eastAsia="en-GB"/>
              </w:rPr>
              <w:t xml:space="preserve"> </w:t>
            </w:r>
            <w:r w:rsidRPr="00990B12">
              <w:rPr>
                <w:rFonts w:eastAsia="MS Mincho"/>
                <w:szCs w:val="18"/>
                <w:lang w:eastAsia="en-GB"/>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209" w:name="_CR7_4_4"/>
      <w:bookmarkStart w:id="2210" w:name="_Toc27478410"/>
      <w:bookmarkStart w:id="2211" w:name="_Toc36227124"/>
      <w:bookmarkStart w:id="2212" w:name="_Toc210629156"/>
      <w:bookmarkEnd w:id="2209"/>
      <w:r w:rsidRPr="00990B12">
        <w:t>7.4.</w:t>
      </w:r>
      <w:r w:rsidRPr="00990B12">
        <w:rPr>
          <w:lang w:eastAsia="zh-CN"/>
        </w:rPr>
        <w:t>4</w:t>
      </w:r>
      <w:r w:rsidRPr="00990B12">
        <w:tab/>
        <w:t>Test description</w:t>
      </w:r>
      <w:bookmarkEnd w:id="2210"/>
      <w:bookmarkEnd w:id="2211"/>
      <w:bookmarkEnd w:id="2212"/>
    </w:p>
    <w:p w14:paraId="420835FD" w14:textId="77777777" w:rsidR="00CD67EB" w:rsidRPr="00990B12" w:rsidRDefault="00CD67EB" w:rsidP="0002370F">
      <w:pPr>
        <w:pStyle w:val="Heading4"/>
      </w:pPr>
      <w:bookmarkStart w:id="2213" w:name="_CR7_4_4_1"/>
      <w:bookmarkStart w:id="2214" w:name="_Toc27478411"/>
      <w:bookmarkStart w:id="2215" w:name="_Toc36227125"/>
      <w:bookmarkStart w:id="2216" w:name="_Toc210629157"/>
      <w:bookmarkEnd w:id="2213"/>
      <w:r w:rsidRPr="00990B12">
        <w:t>7.4.</w:t>
      </w:r>
      <w:r w:rsidRPr="00990B12">
        <w:rPr>
          <w:lang w:eastAsia="zh-CN"/>
        </w:rPr>
        <w:t>4</w:t>
      </w:r>
      <w:r w:rsidRPr="00990B12">
        <w:t>.1</w:t>
      </w:r>
      <w:r w:rsidRPr="00990B12">
        <w:tab/>
        <w:t>Initial conditions</w:t>
      </w:r>
      <w:bookmarkEnd w:id="2214"/>
      <w:bookmarkEnd w:id="2215"/>
      <w:bookmarkEnd w:id="2216"/>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217" w:name="_CRTable7_4_4_11"/>
      <w:r w:rsidRPr="00990B12">
        <w:t xml:space="preserve">Table </w:t>
      </w:r>
      <w:bookmarkEnd w:id="2217"/>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lang w:eastAsia="en-GB"/>
        </w:rPr>
      </w:pPr>
      <w:r w:rsidRPr="00990B12">
        <w:t>6.</w:t>
      </w:r>
      <w:r w:rsidRPr="00990B12">
        <w:tab/>
      </w:r>
      <w:r w:rsidR="007C4CEB" w:rsidRPr="00990B12">
        <w:rPr>
          <w:rFonts w:eastAsia="Malgun Gothic"/>
          <w:lang w:eastAsia="en-GB"/>
        </w:rPr>
        <w:t xml:space="preserve">UE location according to TS 38.508-1 [12] clause </w:t>
      </w:r>
      <w:r w:rsidR="00813B38" w:rsidRPr="00990B12">
        <w:rPr>
          <w:rFonts w:eastAsia="Malgun Gothic"/>
          <w:lang w:eastAsia="en-GB"/>
        </w:rPr>
        <w:t xml:space="preserve">5.6.1 </w:t>
      </w:r>
      <w:r w:rsidR="007C4CEB" w:rsidRPr="00990B12">
        <w:rPr>
          <w:rFonts w:eastAsia="Malgun Gothic"/>
          <w:lang w:eastAsia="en-GB"/>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990B12">
        <w:rPr>
          <w:color w:val="000000" w:themeColor="text1"/>
        </w:rPr>
        <w:t>.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218" w:name="_CR7_4_4_2"/>
      <w:bookmarkStart w:id="2219" w:name="_Toc27478412"/>
      <w:bookmarkStart w:id="2220" w:name="_Toc36227126"/>
      <w:bookmarkStart w:id="2221" w:name="_Toc210629158"/>
      <w:bookmarkEnd w:id="2218"/>
      <w:r w:rsidRPr="00990B12">
        <w:t>7.</w:t>
      </w:r>
      <w:r w:rsidRPr="00990B12">
        <w:rPr>
          <w:lang w:eastAsia="zh-CN"/>
        </w:rPr>
        <w:t>4</w:t>
      </w:r>
      <w:r w:rsidRPr="00990B12">
        <w:t>.4.2</w:t>
      </w:r>
      <w:r w:rsidRPr="00990B12">
        <w:tab/>
      </w:r>
      <w:r w:rsidRPr="00990B12">
        <w:rPr>
          <w:snapToGrid w:val="0"/>
        </w:rPr>
        <w:t>Test procedure</w:t>
      </w:r>
      <w:bookmarkEnd w:id="2219"/>
      <w:bookmarkEnd w:id="2220"/>
      <w:bookmarkEnd w:id="2221"/>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222" w:name="_CR7_4_4_3"/>
      <w:bookmarkStart w:id="2223" w:name="_Toc27478413"/>
      <w:bookmarkStart w:id="2224" w:name="_Toc36227127"/>
      <w:bookmarkStart w:id="2225" w:name="_Toc210629159"/>
      <w:bookmarkEnd w:id="2222"/>
      <w:r w:rsidRPr="00990B12">
        <w:t>7.</w:t>
      </w:r>
      <w:r w:rsidRPr="00990B12">
        <w:rPr>
          <w:lang w:eastAsia="zh-CN"/>
        </w:rPr>
        <w:t>4</w:t>
      </w:r>
      <w:r w:rsidRPr="00990B12">
        <w:t>.4.3</w:t>
      </w:r>
      <w:r w:rsidRPr="00990B12">
        <w:tab/>
        <w:t>Message contents</w:t>
      </w:r>
      <w:bookmarkEnd w:id="2223"/>
      <w:bookmarkEnd w:id="2224"/>
      <w:bookmarkEnd w:id="2225"/>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226" w:name="_CR7_4_5"/>
      <w:bookmarkStart w:id="2227" w:name="_Toc27478414"/>
      <w:bookmarkStart w:id="2228" w:name="_Toc36227128"/>
      <w:bookmarkStart w:id="2229" w:name="_Toc210629160"/>
      <w:bookmarkEnd w:id="2226"/>
      <w:r w:rsidRPr="00990B12">
        <w:t>7.4.</w:t>
      </w:r>
      <w:r w:rsidRPr="00990B12">
        <w:rPr>
          <w:lang w:eastAsia="zh-CN"/>
        </w:rPr>
        <w:t>5</w:t>
      </w:r>
      <w:r w:rsidRPr="00990B12">
        <w:tab/>
        <w:t>Test requirement</w:t>
      </w:r>
      <w:bookmarkEnd w:id="2227"/>
      <w:bookmarkEnd w:id="2228"/>
      <w:bookmarkEnd w:id="2229"/>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230" w:name="_CRTable7_4_51"/>
      <w:r w:rsidRPr="00990B12">
        <w:rPr>
          <w:rFonts w:eastAsia="Osaka"/>
        </w:rPr>
        <w:t xml:space="preserve">Table </w:t>
      </w:r>
      <w:bookmarkEnd w:id="2230"/>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231"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231"/>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 xml:space="preserve">Reference measurement channel is </w:t>
            </w:r>
            <w:r w:rsidR="008B3E2A" w:rsidRPr="00990B12">
              <w:rPr>
                <w:rFonts w:eastAsia="DengXian"/>
                <w:lang w:eastAsia="en-GB"/>
              </w:rPr>
              <w:t>specified in 3GPP TS 38.101-1 [5] Annex</w:t>
            </w:r>
            <w:r w:rsidR="008B3E2A" w:rsidRPr="00990B12">
              <w:rPr>
                <w:rFonts w:eastAsia="DengXian"/>
              </w:rPr>
              <w:t xml:space="preserve"> A.3.2.3 for 64 QAM.</w:t>
            </w:r>
          </w:p>
          <w:p w14:paraId="785EBBDB" w14:textId="19460925" w:rsidR="00CD67EB" w:rsidRPr="00990B12" w:rsidRDefault="008B3E2A" w:rsidP="008B3E2A">
            <w:pPr>
              <w:pStyle w:val="TAN"/>
            </w:pPr>
            <w:r w:rsidRPr="00990B12">
              <w:rPr>
                <w:rFonts w:eastAsia="MS Mincho"/>
                <w:lang w:eastAsia="en-GB"/>
              </w:rPr>
              <w:t>NOTE 3:</w:t>
            </w:r>
            <w:r w:rsidRPr="00990B12">
              <w:rPr>
                <w:rFonts w:eastAsia="MS Mincho"/>
                <w:lang w:eastAsia="en-GB"/>
              </w:rPr>
              <w:tab/>
            </w:r>
            <w:r w:rsidRPr="00990B12">
              <w:rPr>
                <w:rFonts w:eastAsia="MS Mincho"/>
                <w:szCs w:val="18"/>
                <w:lang w:eastAsia="en-GB"/>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232" w:name="_CRTable7_4_52"/>
      <w:r w:rsidRPr="00990B12">
        <w:t xml:space="preserve">Table </w:t>
      </w:r>
      <w:bookmarkEnd w:id="2232"/>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233" w:name="_Toc123057960"/>
      <w:bookmarkStart w:id="2234" w:name="_Toc124256653"/>
    </w:p>
    <w:p w14:paraId="69E76A95" w14:textId="5E039C2F" w:rsidR="00737688" w:rsidRPr="00990B12" w:rsidRDefault="00737688" w:rsidP="00737688">
      <w:pPr>
        <w:pStyle w:val="Heading2"/>
      </w:pPr>
      <w:bookmarkStart w:id="2235" w:name="_CR7_5"/>
      <w:bookmarkStart w:id="2236" w:name="_Toc137543615"/>
      <w:bookmarkStart w:id="2237" w:name="_Toc210629161"/>
      <w:bookmarkEnd w:id="2235"/>
      <w:r w:rsidRPr="00990B12">
        <w:t>7.5</w:t>
      </w:r>
      <w:r w:rsidRPr="00990B12">
        <w:tab/>
        <w:t>Adjacent channel selectivity</w:t>
      </w:r>
      <w:bookmarkEnd w:id="2233"/>
      <w:bookmarkEnd w:id="2234"/>
      <w:bookmarkEnd w:id="2236"/>
      <w:bookmarkEnd w:id="2237"/>
    </w:p>
    <w:p w14:paraId="332B6E44" w14:textId="77777777" w:rsidR="00442976" w:rsidRPr="00990B12" w:rsidRDefault="00442976" w:rsidP="0002370F">
      <w:pPr>
        <w:pStyle w:val="Heading3"/>
      </w:pPr>
      <w:bookmarkStart w:id="2238" w:name="_CR7_5_1"/>
      <w:bookmarkStart w:id="2239" w:name="_Toc27478431"/>
      <w:bookmarkStart w:id="2240" w:name="_Toc36227150"/>
      <w:bookmarkStart w:id="2241" w:name="_Toc210629162"/>
      <w:bookmarkEnd w:id="2238"/>
      <w:r w:rsidRPr="00990B12">
        <w:t>7.5.1</w:t>
      </w:r>
      <w:r w:rsidRPr="00990B12">
        <w:tab/>
        <w:t>Test purpose</w:t>
      </w:r>
      <w:bookmarkEnd w:id="2239"/>
      <w:bookmarkEnd w:id="2240"/>
      <w:bookmarkEnd w:id="2241"/>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242" w:name="_CR7_5_2"/>
      <w:bookmarkStart w:id="2243" w:name="_Toc27478432"/>
      <w:bookmarkStart w:id="2244" w:name="_Toc36227151"/>
      <w:bookmarkStart w:id="2245" w:name="_Toc210629163"/>
      <w:bookmarkEnd w:id="2242"/>
      <w:r w:rsidRPr="00990B12">
        <w:t>7.5.2</w:t>
      </w:r>
      <w:r w:rsidRPr="00990B12">
        <w:tab/>
        <w:t>Test applicability</w:t>
      </w:r>
      <w:bookmarkEnd w:id="2243"/>
      <w:bookmarkEnd w:id="2244"/>
      <w:bookmarkEnd w:id="2245"/>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246" w:name="_CR7_5_3"/>
      <w:bookmarkStart w:id="2247" w:name="_Toc27478433"/>
      <w:bookmarkStart w:id="2248" w:name="_Toc36227152"/>
      <w:bookmarkStart w:id="2249" w:name="_Toc210629164"/>
      <w:bookmarkEnd w:id="2246"/>
      <w:r w:rsidRPr="00990B12">
        <w:t>7.5.3</w:t>
      </w:r>
      <w:r w:rsidRPr="00990B12">
        <w:tab/>
        <w:t>Minimum conformance requirements</w:t>
      </w:r>
      <w:bookmarkEnd w:id="2247"/>
      <w:bookmarkEnd w:id="2248"/>
      <w:bookmarkEnd w:id="2249"/>
    </w:p>
    <w:p w14:paraId="3CCED115" w14:textId="5208F357" w:rsidR="00442976" w:rsidRPr="00990B12" w:rsidRDefault="00FD1324" w:rsidP="000702BF">
      <w:bookmarkStart w:id="2250" w:name="_MCCTEMPBM_CRPT44170236___4"/>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251" w:name="_CRTable7_5_31"/>
      <w:bookmarkEnd w:id="2250"/>
      <w:r w:rsidRPr="00990B12">
        <w:t xml:space="preserve">Table </w:t>
      </w:r>
      <w:bookmarkEnd w:id="2251"/>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48ACEE15"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Pr="00990B12" w:rsidRDefault="00442976" w:rsidP="00442976">
      <w:pPr>
        <w:pStyle w:val="TH"/>
      </w:pPr>
      <w:bookmarkStart w:id="2252" w:name="_CRTable7_5_32"/>
      <w:r w:rsidRPr="00990B12">
        <w:t xml:space="preserve">Table </w:t>
      </w:r>
      <w:bookmarkEnd w:id="2252"/>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A662A84" w14:textId="77777777" w:rsidTr="008D0E0E">
        <w:trPr>
          <w:jc w:val="center"/>
        </w:trPr>
        <w:tc>
          <w:tcPr>
            <w:tcW w:w="1985" w:type="dxa"/>
            <w:vMerge w:val="restart"/>
            <w:vAlign w:val="center"/>
          </w:tcPr>
          <w:p w14:paraId="61BE1655" w14:textId="1BA1A126"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546B928B" w14:textId="77777777" w:rsidR="00442976" w:rsidRPr="00990B12" w:rsidRDefault="00442976" w:rsidP="00AE3F12">
            <w:pPr>
              <w:pStyle w:val="TAH"/>
            </w:pPr>
            <w:r w:rsidRPr="00990B12">
              <w:t>Units</w:t>
            </w:r>
          </w:p>
        </w:tc>
        <w:tc>
          <w:tcPr>
            <w:tcW w:w="5779" w:type="dxa"/>
            <w:gridSpan w:val="3"/>
            <w:vAlign w:val="center"/>
          </w:tcPr>
          <w:p w14:paraId="3DE1CC44" w14:textId="3C48ACC2"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04A08403" w14:textId="77777777" w:rsidTr="008D0E0E">
        <w:trPr>
          <w:jc w:val="center"/>
        </w:trPr>
        <w:tc>
          <w:tcPr>
            <w:tcW w:w="1985" w:type="dxa"/>
            <w:vMerge/>
            <w:vAlign w:val="center"/>
          </w:tcPr>
          <w:p w14:paraId="5C79CD50" w14:textId="77777777" w:rsidR="00442976" w:rsidRPr="00990B12" w:rsidRDefault="00442976" w:rsidP="00AE3F12">
            <w:pPr>
              <w:pStyle w:val="TAH"/>
            </w:pPr>
          </w:p>
        </w:tc>
        <w:tc>
          <w:tcPr>
            <w:tcW w:w="1305" w:type="dxa"/>
            <w:vMerge/>
            <w:vAlign w:val="center"/>
          </w:tcPr>
          <w:p w14:paraId="47C65B37" w14:textId="77777777" w:rsidR="00442976" w:rsidRPr="00990B12" w:rsidRDefault="00442976" w:rsidP="00AE3F12">
            <w:pPr>
              <w:pStyle w:val="TAH"/>
            </w:pPr>
          </w:p>
        </w:tc>
        <w:tc>
          <w:tcPr>
            <w:tcW w:w="1926" w:type="dxa"/>
            <w:vAlign w:val="center"/>
          </w:tcPr>
          <w:p w14:paraId="1FA62F10" w14:textId="02B7397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456849BC" w14:textId="77777777" w:rsidR="00442976" w:rsidRPr="00990B12" w:rsidRDefault="00442976" w:rsidP="00AE3F12">
            <w:pPr>
              <w:pStyle w:val="TAH"/>
            </w:pPr>
            <w:r w:rsidRPr="00990B12">
              <w:t>15</w:t>
            </w:r>
          </w:p>
        </w:tc>
        <w:tc>
          <w:tcPr>
            <w:tcW w:w="1927" w:type="dxa"/>
            <w:vAlign w:val="center"/>
          </w:tcPr>
          <w:p w14:paraId="4CE191BB"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4487841" w14:textId="77777777" w:rsidTr="008D0E0E">
        <w:trPr>
          <w:jc w:val="center"/>
        </w:trPr>
        <w:tc>
          <w:tcPr>
            <w:tcW w:w="1985" w:type="dxa"/>
            <w:vAlign w:val="center"/>
          </w:tcPr>
          <w:p w14:paraId="1CF508BC" w14:textId="4B652410"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7F5CDD20" w14:textId="77777777" w:rsidR="00442976" w:rsidRPr="00990B12" w:rsidRDefault="00442976" w:rsidP="00AE3F12">
            <w:pPr>
              <w:pStyle w:val="TAC"/>
            </w:pPr>
            <w:r w:rsidRPr="00990B12">
              <w:t>dBm</w:t>
            </w:r>
          </w:p>
        </w:tc>
        <w:tc>
          <w:tcPr>
            <w:tcW w:w="5779" w:type="dxa"/>
            <w:gridSpan w:val="3"/>
            <w:vAlign w:val="center"/>
          </w:tcPr>
          <w:p w14:paraId="289C03BF" w14:textId="15BE40A0"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5B965CAF" w14:textId="77777777" w:rsidTr="008D0E0E">
        <w:trPr>
          <w:jc w:val="center"/>
        </w:trPr>
        <w:tc>
          <w:tcPr>
            <w:tcW w:w="1985" w:type="dxa"/>
            <w:vAlign w:val="center"/>
          </w:tcPr>
          <w:p w14:paraId="6B39FC20" w14:textId="77777777" w:rsidR="00442976" w:rsidRPr="00990B12" w:rsidRDefault="00442976" w:rsidP="00AE3F12">
            <w:pPr>
              <w:pStyle w:val="TAC"/>
            </w:pPr>
            <w:bookmarkStart w:id="2253" w:name="_MCCTEMPBM_CRPT44170237___7"/>
            <w:r w:rsidRPr="00990B12">
              <w:t>P</w:t>
            </w:r>
            <w:r w:rsidRPr="00990B12">
              <w:rPr>
                <w:vertAlign w:val="subscript"/>
              </w:rPr>
              <w:t>interferer</w:t>
            </w:r>
            <w:r w:rsidRPr="00990B12">
              <w:rPr>
                <w:rFonts w:asciiTheme="minorEastAsia" w:eastAsiaTheme="minorEastAsia" w:hAnsiTheme="minorEastAsia"/>
                <w:vertAlign w:val="superscript"/>
              </w:rPr>
              <w:t>4</w:t>
            </w:r>
            <w:bookmarkEnd w:id="2253"/>
          </w:p>
        </w:tc>
        <w:tc>
          <w:tcPr>
            <w:tcW w:w="1305" w:type="dxa"/>
            <w:vAlign w:val="center"/>
          </w:tcPr>
          <w:p w14:paraId="2A8A3F67" w14:textId="77777777" w:rsidR="00442976" w:rsidRPr="00990B12" w:rsidRDefault="00442976" w:rsidP="00AE3F12">
            <w:pPr>
              <w:pStyle w:val="TAC"/>
            </w:pPr>
            <w:r w:rsidRPr="00990B12">
              <w:t>dBm</w:t>
            </w:r>
          </w:p>
        </w:tc>
        <w:tc>
          <w:tcPr>
            <w:tcW w:w="1926" w:type="dxa"/>
            <w:vAlign w:val="center"/>
          </w:tcPr>
          <w:p w14:paraId="14AF1BED" w14:textId="265A09B5"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1CCF0DD8" w14:textId="3E0D6B7A"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4E52DA87" w14:textId="603371C8"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629DEB95" w14:textId="77777777" w:rsidTr="008D0E0E">
        <w:trPr>
          <w:jc w:val="center"/>
        </w:trPr>
        <w:tc>
          <w:tcPr>
            <w:tcW w:w="1985" w:type="dxa"/>
            <w:vAlign w:val="center"/>
          </w:tcPr>
          <w:p w14:paraId="326E9824"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57CF6C80" w14:textId="77777777" w:rsidR="00442976" w:rsidRPr="00990B12" w:rsidRDefault="00442976" w:rsidP="00AE3F12">
            <w:pPr>
              <w:pStyle w:val="TAC"/>
            </w:pPr>
            <w:r w:rsidRPr="00990B12">
              <w:t>MHz</w:t>
            </w:r>
          </w:p>
        </w:tc>
        <w:tc>
          <w:tcPr>
            <w:tcW w:w="5779" w:type="dxa"/>
            <w:gridSpan w:val="3"/>
            <w:vAlign w:val="center"/>
          </w:tcPr>
          <w:p w14:paraId="4B82590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461D1052" w14:textId="77777777" w:rsidTr="008D0E0E">
        <w:trPr>
          <w:jc w:val="center"/>
        </w:trPr>
        <w:tc>
          <w:tcPr>
            <w:tcW w:w="1985" w:type="dxa"/>
            <w:vAlign w:val="center"/>
          </w:tcPr>
          <w:p w14:paraId="5F639A01" w14:textId="2AB5AE41"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0B180144" w14:textId="77777777" w:rsidR="00442976" w:rsidRPr="00990B12" w:rsidRDefault="00442976" w:rsidP="00AE3F12">
            <w:pPr>
              <w:pStyle w:val="TAC"/>
            </w:pPr>
            <w:r w:rsidRPr="00990B12">
              <w:t>MHz</w:t>
            </w:r>
          </w:p>
        </w:tc>
        <w:tc>
          <w:tcPr>
            <w:tcW w:w="5779" w:type="dxa"/>
            <w:gridSpan w:val="3"/>
            <w:vAlign w:val="center"/>
          </w:tcPr>
          <w:p w14:paraId="32F54C92" w14:textId="20AB9FF6"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07873FBB" w14:textId="77777777" w:rsidR="00442976" w:rsidRPr="00990B12" w:rsidRDefault="00442976" w:rsidP="00AE3F12">
            <w:pPr>
              <w:pStyle w:val="TAC"/>
            </w:pPr>
            <w:r w:rsidRPr="00990B12">
              <w:t>/</w:t>
            </w:r>
          </w:p>
          <w:p w14:paraId="6AA48F5F" w14:textId="400E9E47"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1B6E03A0" w14:textId="77777777" w:rsidTr="008D0E0E">
        <w:trPr>
          <w:jc w:val="center"/>
        </w:trPr>
        <w:tc>
          <w:tcPr>
            <w:tcW w:w="9069" w:type="dxa"/>
            <w:gridSpan w:val="5"/>
          </w:tcPr>
          <w:p w14:paraId="6407E757" w14:textId="507547A2"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E42CE5F" w14:textId="56CA5B48"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37FD216E">
                <v:shape id="_x0000_i1054" type="#_x0000_t75" style="width:114pt;height:10pt" o:ole="">
                  <v:imagedata r:id="rId73" o:title=""/>
                </v:shape>
                <o:OLEObject Type="Embed" ProgID="Equation.3" ShapeID="_x0000_i1054" DrawAspect="Content" ObjectID="_1821241870" r:id="rId74"/>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03F3DD38" w14:textId="4681D3B6"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D7A647E" w14:textId="42DBDD32"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8DE066" w14:textId="77777777" w:rsidR="00442976" w:rsidRPr="00990B12" w:rsidRDefault="00442976" w:rsidP="00442976"/>
    <w:p w14:paraId="6BE689A3" w14:textId="716B59EB" w:rsidR="00442976" w:rsidRPr="00990B12" w:rsidRDefault="00442976" w:rsidP="00442976">
      <w:pPr>
        <w:pStyle w:val="TH"/>
      </w:pPr>
      <w:bookmarkStart w:id="2254" w:name="_CRTable7_5_33"/>
      <w:r w:rsidRPr="00990B12">
        <w:t xml:space="preserve">Table </w:t>
      </w:r>
      <w:bookmarkEnd w:id="2254"/>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1DB05DE" w14:textId="77777777" w:rsidTr="008D0E0E">
        <w:trPr>
          <w:jc w:val="center"/>
        </w:trPr>
        <w:tc>
          <w:tcPr>
            <w:tcW w:w="1985" w:type="dxa"/>
            <w:vMerge w:val="restart"/>
            <w:vAlign w:val="center"/>
          </w:tcPr>
          <w:p w14:paraId="063B113A" w14:textId="27C69202"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3109DD6" w14:textId="77777777" w:rsidR="00442976" w:rsidRPr="00990B12" w:rsidRDefault="00442976" w:rsidP="00AE3F12">
            <w:pPr>
              <w:pStyle w:val="TAH"/>
            </w:pPr>
            <w:r w:rsidRPr="00990B12">
              <w:t>Units</w:t>
            </w:r>
          </w:p>
        </w:tc>
        <w:tc>
          <w:tcPr>
            <w:tcW w:w="5779" w:type="dxa"/>
            <w:gridSpan w:val="3"/>
            <w:vAlign w:val="center"/>
          </w:tcPr>
          <w:p w14:paraId="4F83E452" w14:textId="140E33E4"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1F73A451" w14:textId="77777777" w:rsidTr="008D0E0E">
        <w:trPr>
          <w:jc w:val="center"/>
        </w:trPr>
        <w:tc>
          <w:tcPr>
            <w:tcW w:w="1985" w:type="dxa"/>
            <w:vMerge/>
            <w:vAlign w:val="center"/>
          </w:tcPr>
          <w:p w14:paraId="1A7CD497" w14:textId="77777777" w:rsidR="00442976" w:rsidRPr="00990B12" w:rsidRDefault="00442976" w:rsidP="00AE3F12">
            <w:pPr>
              <w:pStyle w:val="TAH"/>
            </w:pPr>
          </w:p>
        </w:tc>
        <w:tc>
          <w:tcPr>
            <w:tcW w:w="1305" w:type="dxa"/>
            <w:vMerge/>
            <w:vAlign w:val="center"/>
          </w:tcPr>
          <w:p w14:paraId="41F46E83" w14:textId="77777777" w:rsidR="00442976" w:rsidRPr="00990B12" w:rsidRDefault="00442976" w:rsidP="00AE3F12">
            <w:pPr>
              <w:pStyle w:val="TAH"/>
            </w:pPr>
          </w:p>
        </w:tc>
        <w:tc>
          <w:tcPr>
            <w:tcW w:w="1926" w:type="dxa"/>
            <w:vAlign w:val="center"/>
          </w:tcPr>
          <w:p w14:paraId="59406045" w14:textId="394A62B7"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15BA1840" w14:textId="77777777" w:rsidR="00442976" w:rsidRPr="00990B12" w:rsidRDefault="00442976" w:rsidP="00AE3F12">
            <w:pPr>
              <w:pStyle w:val="TAH"/>
            </w:pPr>
            <w:r w:rsidRPr="00990B12">
              <w:t>15</w:t>
            </w:r>
          </w:p>
        </w:tc>
        <w:tc>
          <w:tcPr>
            <w:tcW w:w="1927" w:type="dxa"/>
            <w:vAlign w:val="center"/>
          </w:tcPr>
          <w:p w14:paraId="1F411948"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628B1E84" w14:textId="77777777" w:rsidTr="008D0E0E">
        <w:trPr>
          <w:jc w:val="center"/>
        </w:trPr>
        <w:tc>
          <w:tcPr>
            <w:tcW w:w="1985" w:type="dxa"/>
            <w:vAlign w:val="center"/>
          </w:tcPr>
          <w:p w14:paraId="32738401" w14:textId="043DF0A1"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49BE645" w14:textId="77777777" w:rsidR="00442976" w:rsidRPr="00990B12" w:rsidRDefault="00442976" w:rsidP="00AE3F12">
            <w:pPr>
              <w:pStyle w:val="TAC"/>
            </w:pPr>
            <w:r w:rsidRPr="00990B12">
              <w:t>dBm</w:t>
            </w:r>
          </w:p>
        </w:tc>
        <w:tc>
          <w:tcPr>
            <w:tcW w:w="1926" w:type="dxa"/>
            <w:vAlign w:val="center"/>
          </w:tcPr>
          <w:p w14:paraId="3BDD989E"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3F34BE0A" w14:textId="77777777" w:rsidR="00442976" w:rsidRPr="00990B12" w:rsidRDefault="00442976" w:rsidP="00AE3F12">
            <w:pPr>
              <w:pStyle w:val="TAC"/>
            </w:pPr>
            <w:r w:rsidRPr="00990B12">
              <w:t>-68.5</w:t>
            </w:r>
          </w:p>
        </w:tc>
        <w:tc>
          <w:tcPr>
            <w:tcW w:w="1927" w:type="dxa"/>
            <w:vAlign w:val="center"/>
          </w:tcPr>
          <w:p w14:paraId="656B5AE6" w14:textId="77777777" w:rsidR="00442976" w:rsidRPr="00990B12" w:rsidRDefault="00442976" w:rsidP="00AE3F12">
            <w:pPr>
              <w:pStyle w:val="TAC"/>
            </w:pPr>
            <w:r w:rsidRPr="00990B12">
              <w:t>-65.5</w:t>
            </w:r>
          </w:p>
        </w:tc>
      </w:tr>
      <w:tr w:rsidR="00442976" w:rsidRPr="00990B12" w14:paraId="78C042BA" w14:textId="77777777" w:rsidTr="008D0E0E">
        <w:trPr>
          <w:jc w:val="center"/>
        </w:trPr>
        <w:tc>
          <w:tcPr>
            <w:tcW w:w="1985" w:type="dxa"/>
            <w:vAlign w:val="center"/>
          </w:tcPr>
          <w:p w14:paraId="0E1E9C8D"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47688498" w14:textId="77777777" w:rsidR="00442976" w:rsidRPr="00990B12" w:rsidRDefault="00442976" w:rsidP="00AE3F12">
            <w:pPr>
              <w:pStyle w:val="TAC"/>
            </w:pPr>
            <w:r w:rsidRPr="00990B12">
              <w:t>dBm</w:t>
            </w:r>
          </w:p>
        </w:tc>
        <w:tc>
          <w:tcPr>
            <w:tcW w:w="5779" w:type="dxa"/>
            <w:gridSpan w:val="3"/>
            <w:vAlign w:val="center"/>
          </w:tcPr>
          <w:p w14:paraId="0FB39DFA"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0ECF28C1" w14:textId="77777777" w:rsidTr="008D0E0E">
        <w:trPr>
          <w:jc w:val="center"/>
        </w:trPr>
        <w:tc>
          <w:tcPr>
            <w:tcW w:w="1985" w:type="dxa"/>
            <w:vAlign w:val="center"/>
          </w:tcPr>
          <w:p w14:paraId="02CCE1A5"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08F92507" w14:textId="77777777" w:rsidR="00442976" w:rsidRPr="00990B12" w:rsidRDefault="00442976" w:rsidP="00AE3F12">
            <w:pPr>
              <w:pStyle w:val="TAC"/>
            </w:pPr>
            <w:r w:rsidRPr="00990B12">
              <w:t>MHz</w:t>
            </w:r>
          </w:p>
        </w:tc>
        <w:tc>
          <w:tcPr>
            <w:tcW w:w="5779" w:type="dxa"/>
            <w:gridSpan w:val="3"/>
            <w:vAlign w:val="center"/>
          </w:tcPr>
          <w:p w14:paraId="590E25DB"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77F49694" w14:textId="77777777" w:rsidTr="008D0E0E">
        <w:trPr>
          <w:jc w:val="center"/>
        </w:trPr>
        <w:tc>
          <w:tcPr>
            <w:tcW w:w="1985" w:type="dxa"/>
            <w:vAlign w:val="center"/>
          </w:tcPr>
          <w:p w14:paraId="3C5B3560" w14:textId="1025B058"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121B85BC" w14:textId="77777777" w:rsidR="00442976" w:rsidRPr="00990B12" w:rsidRDefault="00442976" w:rsidP="00AE3F12">
            <w:pPr>
              <w:pStyle w:val="TAC"/>
            </w:pPr>
            <w:r w:rsidRPr="00990B12">
              <w:t>MHz</w:t>
            </w:r>
          </w:p>
        </w:tc>
        <w:tc>
          <w:tcPr>
            <w:tcW w:w="5779" w:type="dxa"/>
            <w:gridSpan w:val="3"/>
            <w:vAlign w:val="center"/>
          </w:tcPr>
          <w:p w14:paraId="44E63951" w14:textId="799C4DFA"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4F319EDC" w14:textId="77777777" w:rsidR="00442976" w:rsidRPr="00990B12" w:rsidRDefault="00442976" w:rsidP="00AE3F12">
            <w:pPr>
              <w:pStyle w:val="TAC"/>
            </w:pPr>
            <w:r w:rsidRPr="00990B12">
              <w:t>/</w:t>
            </w:r>
          </w:p>
          <w:p w14:paraId="3DA82DDF" w14:textId="1AAE79F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5BD8FFF" w14:textId="77777777" w:rsidTr="008D0E0E">
        <w:trPr>
          <w:jc w:val="center"/>
        </w:trPr>
        <w:tc>
          <w:tcPr>
            <w:tcW w:w="9069" w:type="dxa"/>
            <w:gridSpan w:val="5"/>
          </w:tcPr>
          <w:p w14:paraId="7D41B269" w14:textId="0E808927"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C664FB8" w14:textId="04FC4E6A"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04F85341">
                <v:shape id="_x0000_i1055" type="#_x0000_t75" style="width:114pt;height:10pt" o:ole="">
                  <v:imagedata r:id="rId73" o:title=""/>
                </v:shape>
                <o:OLEObject Type="Embed" ProgID="Equation.3" ShapeID="_x0000_i1055" DrawAspect="Content" ObjectID="_1821241871" r:id="rId75"/>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5C0D1D22" w14:textId="02AD9718"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7E2392A4" w14:textId="6C322CD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449EB33" w14:textId="77777777" w:rsidR="00442976" w:rsidRPr="00990B12" w:rsidRDefault="00442976" w:rsidP="00442976"/>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255" w:name="_CR7_5_4"/>
      <w:bookmarkStart w:id="2256" w:name="_Toc27478434"/>
      <w:bookmarkStart w:id="2257" w:name="_Toc36227153"/>
      <w:bookmarkStart w:id="2258" w:name="_Toc210629165"/>
      <w:bookmarkEnd w:id="2255"/>
      <w:r w:rsidRPr="00990B12">
        <w:t>7.5.4</w:t>
      </w:r>
      <w:r w:rsidRPr="00990B12">
        <w:tab/>
        <w:t>Test description</w:t>
      </w:r>
      <w:bookmarkEnd w:id="2256"/>
      <w:bookmarkEnd w:id="2257"/>
      <w:bookmarkEnd w:id="2258"/>
    </w:p>
    <w:p w14:paraId="674F1B49" w14:textId="77777777" w:rsidR="00442976" w:rsidRPr="00990B12" w:rsidRDefault="00442976" w:rsidP="0002370F">
      <w:pPr>
        <w:pStyle w:val="Heading4"/>
      </w:pPr>
      <w:bookmarkStart w:id="2259" w:name="_CR7_5_4_1"/>
      <w:bookmarkStart w:id="2260" w:name="_Toc27478435"/>
      <w:bookmarkStart w:id="2261" w:name="_Toc36227154"/>
      <w:bookmarkStart w:id="2262" w:name="_Toc210629166"/>
      <w:bookmarkEnd w:id="2259"/>
      <w:r w:rsidRPr="00990B12">
        <w:t>7.5.4.1</w:t>
      </w:r>
      <w:r w:rsidRPr="00990B12">
        <w:tab/>
        <w:t>Initial conditions</w:t>
      </w:r>
      <w:bookmarkEnd w:id="2260"/>
      <w:bookmarkEnd w:id="2261"/>
      <w:bookmarkEnd w:id="2262"/>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263" w:name="_CRTable7_5_4_11"/>
      <w:r w:rsidRPr="00990B12">
        <w:t xml:space="preserve">Table </w:t>
      </w:r>
      <w:bookmarkEnd w:id="2263"/>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264" w:name="_MCCTEMPBM_CRPT44170238___4"/>
    </w:p>
    <w:bookmarkEnd w:id="2264"/>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lang w:eastAsia="en-GB"/>
        </w:rPr>
      </w:pPr>
      <w:r w:rsidRPr="00990B12">
        <w:rPr>
          <w:rFonts w:eastAsia="DengXian"/>
        </w:rPr>
        <w:t>7.</w:t>
      </w:r>
      <w:r w:rsidRPr="00990B12">
        <w:rPr>
          <w:rFonts w:eastAsia="Malgun Gothic"/>
          <w:lang w:eastAsia="en-GB"/>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265" w:name="_CR7_5_4_2"/>
      <w:bookmarkStart w:id="2266" w:name="_Toc27478436"/>
      <w:bookmarkStart w:id="2267" w:name="_Toc36227155"/>
      <w:bookmarkStart w:id="2268" w:name="_Toc210629167"/>
      <w:bookmarkEnd w:id="2265"/>
      <w:r w:rsidRPr="00990B12">
        <w:t>7.5.4.2</w:t>
      </w:r>
      <w:r w:rsidRPr="00990B12">
        <w:tab/>
        <w:t>Test procedure</w:t>
      </w:r>
      <w:bookmarkEnd w:id="2266"/>
      <w:bookmarkEnd w:id="2267"/>
      <w:bookmarkEnd w:id="2268"/>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269" w:name="_CR7_5_4_3"/>
      <w:bookmarkStart w:id="2270" w:name="_Toc27478437"/>
      <w:bookmarkStart w:id="2271" w:name="_Toc36227156"/>
      <w:bookmarkStart w:id="2272" w:name="_Toc210629168"/>
      <w:bookmarkEnd w:id="2269"/>
      <w:r w:rsidRPr="00990B12">
        <w:t>7.5.4.3</w:t>
      </w:r>
      <w:r w:rsidRPr="00990B12">
        <w:tab/>
        <w:t>Message contents</w:t>
      </w:r>
      <w:bookmarkEnd w:id="2270"/>
      <w:bookmarkEnd w:id="2271"/>
      <w:bookmarkEnd w:id="2272"/>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273" w:name="_CR7_5_5"/>
      <w:bookmarkStart w:id="2274" w:name="_Toc27478438"/>
      <w:bookmarkStart w:id="2275" w:name="_Toc36227157"/>
      <w:bookmarkStart w:id="2276" w:name="_Toc210629169"/>
      <w:bookmarkEnd w:id="2273"/>
      <w:r w:rsidRPr="00990B12">
        <w:t>7.5.5</w:t>
      </w:r>
      <w:r w:rsidRPr="00990B12">
        <w:tab/>
        <w:t>Test requirement</w:t>
      </w:r>
      <w:bookmarkEnd w:id="2274"/>
      <w:bookmarkEnd w:id="2275"/>
      <w:bookmarkEnd w:id="2276"/>
    </w:p>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277" w:name="_CRTable7_5_51"/>
      <w:r w:rsidRPr="00990B12">
        <w:t xml:space="preserve">Table </w:t>
      </w:r>
      <w:bookmarkEnd w:id="2277"/>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64986BD8"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Pr="00990B12" w:rsidRDefault="00442976" w:rsidP="00442976">
      <w:pPr>
        <w:pStyle w:val="TH"/>
      </w:pPr>
      <w:bookmarkStart w:id="2278" w:name="_CRTable7_5_52"/>
      <w:r w:rsidRPr="00990B12">
        <w:t xml:space="preserve">Table </w:t>
      </w:r>
      <w:bookmarkEnd w:id="2278"/>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720CB223" w14:textId="77777777" w:rsidTr="008D0E0E">
        <w:trPr>
          <w:jc w:val="center"/>
        </w:trPr>
        <w:tc>
          <w:tcPr>
            <w:tcW w:w="1985" w:type="dxa"/>
            <w:vMerge w:val="restart"/>
            <w:vAlign w:val="center"/>
          </w:tcPr>
          <w:p w14:paraId="6440F4AB" w14:textId="0E0D037D"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AF72C46" w14:textId="77777777" w:rsidR="00442976" w:rsidRPr="00990B12" w:rsidRDefault="00442976" w:rsidP="00AE3F12">
            <w:pPr>
              <w:pStyle w:val="TAH"/>
            </w:pPr>
            <w:r w:rsidRPr="00990B12">
              <w:t>Units</w:t>
            </w:r>
          </w:p>
        </w:tc>
        <w:tc>
          <w:tcPr>
            <w:tcW w:w="5779" w:type="dxa"/>
            <w:gridSpan w:val="3"/>
            <w:vAlign w:val="center"/>
          </w:tcPr>
          <w:p w14:paraId="676A3F56" w14:textId="066CA90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08486D6" w14:textId="77777777" w:rsidTr="008D0E0E">
        <w:trPr>
          <w:jc w:val="center"/>
        </w:trPr>
        <w:tc>
          <w:tcPr>
            <w:tcW w:w="1985" w:type="dxa"/>
            <w:vMerge/>
            <w:vAlign w:val="center"/>
          </w:tcPr>
          <w:p w14:paraId="6C1AD821" w14:textId="77777777" w:rsidR="00442976" w:rsidRPr="00990B12" w:rsidRDefault="00442976" w:rsidP="00AE3F12">
            <w:pPr>
              <w:pStyle w:val="TAH"/>
            </w:pPr>
          </w:p>
        </w:tc>
        <w:tc>
          <w:tcPr>
            <w:tcW w:w="1305" w:type="dxa"/>
            <w:vMerge/>
            <w:vAlign w:val="center"/>
          </w:tcPr>
          <w:p w14:paraId="5CE26E16" w14:textId="77777777" w:rsidR="00442976" w:rsidRPr="00990B12" w:rsidRDefault="00442976" w:rsidP="00AE3F12">
            <w:pPr>
              <w:pStyle w:val="TAH"/>
            </w:pPr>
          </w:p>
        </w:tc>
        <w:tc>
          <w:tcPr>
            <w:tcW w:w="1926" w:type="dxa"/>
            <w:vAlign w:val="center"/>
          </w:tcPr>
          <w:p w14:paraId="75A624D2" w14:textId="2F2F91C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01DF7C89" w14:textId="77777777" w:rsidR="00442976" w:rsidRPr="00990B12" w:rsidRDefault="00442976" w:rsidP="00AE3F12">
            <w:pPr>
              <w:pStyle w:val="TAH"/>
            </w:pPr>
            <w:r w:rsidRPr="00990B12">
              <w:t>15</w:t>
            </w:r>
          </w:p>
        </w:tc>
        <w:tc>
          <w:tcPr>
            <w:tcW w:w="1927" w:type="dxa"/>
            <w:vAlign w:val="center"/>
          </w:tcPr>
          <w:p w14:paraId="75B94B23"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29D43EB" w14:textId="77777777" w:rsidTr="008D0E0E">
        <w:trPr>
          <w:jc w:val="center"/>
        </w:trPr>
        <w:tc>
          <w:tcPr>
            <w:tcW w:w="1985" w:type="dxa"/>
            <w:vAlign w:val="center"/>
          </w:tcPr>
          <w:p w14:paraId="573599BB" w14:textId="6CB2EAD3"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3E577A8B" w14:textId="77777777" w:rsidR="00442976" w:rsidRPr="00990B12" w:rsidRDefault="00442976" w:rsidP="00AE3F12">
            <w:pPr>
              <w:pStyle w:val="TAC"/>
            </w:pPr>
            <w:r w:rsidRPr="00990B12">
              <w:t>dBm</w:t>
            </w:r>
          </w:p>
        </w:tc>
        <w:tc>
          <w:tcPr>
            <w:tcW w:w="5779" w:type="dxa"/>
            <w:gridSpan w:val="3"/>
            <w:vAlign w:val="center"/>
          </w:tcPr>
          <w:p w14:paraId="3D04F7A5" w14:textId="27598032"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48DD91A1" w14:textId="77777777" w:rsidTr="008D0E0E">
        <w:trPr>
          <w:jc w:val="center"/>
        </w:trPr>
        <w:tc>
          <w:tcPr>
            <w:tcW w:w="1985" w:type="dxa"/>
            <w:vAlign w:val="center"/>
          </w:tcPr>
          <w:p w14:paraId="66435314" w14:textId="77777777" w:rsidR="00442976" w:rsidRPr="00990B12" w:rsidRDefault="00442976" w:rsidP="00AE3F12">
            <w:pPr>
              <w:pStyle w:val="TAC"/>
            </w:pPr>
            <w:bookmarkStart w:id="2279" w:name="_MCCTEMPBM_CRPT44170239___7"/>
            <w:r w:rsidRPr="00990B12">
              <w:t>P</w:t>
            </w:r>
            <w:r w:rsidRPr="00990B12">
              <w:rPr>
                <w:vertAlign w:val="subscript"/>
              </w:rPr>
              <w:t>interferer</w:t>
            </w:r>
            <w:r w:rsidRPr="00990B12">
              <w:rPr>
                <w:rFonts w:asciiTheme="minorEastAsia" w:eastAsiaTheme="minorEastAsia" w:hAnsiTheme="minorEastAsia"/>
                <w:vertAlign w:val="superscript"/>
              </w:rPr>
              <w:t>4</w:t>
            </w:r>
            <w:bookmarkEnd w:id="2279"/>
          </w:p>
        </w:tc>
        <w:tc>
          <w:tcPr>
            <w:tcW w:w="1305" w:type="dxa"/>
            <w:vAlign w:val="center"/>
          </w:tcPr>
          <w:p w14:paraId="3FD715C3" w14:textId="77777777" w:rsidR="00442976" w:rsidRPr="00990B12" w:rsidRDefault="00442976" w:rsidP="00AE3F12">
            <w:pPr>
              <w:pStyle w:val="TAC"/>
            </w:pPr>
            <w:r w:rsidRPr="00990B12">
              <w:t>dBm</w:t>
            </w:r>
          </w:p>
        </w:tc>
        <w:tc>
          <w:tcPr>
            <w:tcW w:w="1926" w:type="dxa"/>
            <w:vAlign w:val="center"/>
          </w:tcPr>
          <w:p w14:paraId="396AAF1C" w14:textId="5F5CDBFB"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4CCC93C5" w14:textId="1FEA561D"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5F4DDB29" w14:textId="12E1617F"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4F6A4851" w14:textId="77777777" w:rsidTr="008D0E0E">
        <w:trPr>
          <w:jc w:val="center"/>
        </w:trPr>
        <w:tc>
          <w:tcPr>
            <w:tcW w:w="1985" w:type="dxa"/>
            <w:vAlign w:val="center"/>
          </w:tcPr>
          <w:p w14:paraId="7728B03E"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FE23CC" w14:textId="77777777" w:rsidR="00442976" w:rsidRPr="00990B12" w:rsidRDefault="00442976" w:rsidP="00AE3F12">
            <w:pPr>
              <w:pStyle w:val="TAC"/>
            </w:pPr>
            <w:r w:rsidRPr="00990B12">
              <w:t>MHz</w:t>
            </w:r>
          </w:p>
        </w:tc>
        <w:tc>
          <w:tcPr>
            <w:tcW w:w="5779" w:type="dxa"/>
            <w:gridSpan w:val="3"/>
            <w:vAlign w:val="center"/>
          </w:tcPr>
          <w:p w14:paraId="26B02AE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541424A" w14:textId="77777777" w:rsidTr="008D0E0E">
        <w:trPr>
          <w:jc w:val="center"/>
        </w:trPr>
        <w:tc>
          <w:tcPr>
            <w:tcW w:w="1985" w:type="dxa"/>
            <w:vAlign w:val="center"/>
          </w:tcPr>
          <w:p w14:paraId="3B651CF3" w14:textId="42A0697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311461BB" w14:textId="77777777" w:rsidR="00442976" w:rsidRPr="00990B12" w:rsidRDefault="00442976" w:rsidP="00AE3F12">
            <w:pPr>
              <w:pStyle w:val="TAC"/>
            </w:pPr>
            <w:r w:rsidRPr="00990B12">
              <w:t>MHz</w:t>
            </w:r>
          </w:p>
        </w:tc>
        <w:tc>
          <w:tcPr>
            <w:tcW w:w="5779" w:type="dxa"/>
            <w:gridSpan w:val="3"/>
            <w:vAlign w:val="center"/>
          </w:tcPr>
          <w:p w14:paraId="75F61966" w14:textId="10C05ECB"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D394F6B" w14:textId="77777777" w:rsidR="00442976" w:rsidRPr="00990B12" w:rsidRDefault="00442976" w:rsidP="00AE3F12">
            <w:pPr>
              <w:pStyle w:val="TAC"/>
            </w:pPr>
            <w:r w:rsidRPr="00990B12">
              <w:t>/</w:t>
            </w:r>
          </w:p>
          <w:p w14:paraId="1AA8B555" w14:textId="3058E02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C168B1B" w14:textId="77777777" w:rsidTr="008D0E0E">
        <w:trPr>
          <w:jc w:val="center"/>
        </w:trPr>
        <w:tc>
          <w:tcPr>
            <w:tcW w:w="9069" w:type="dxa"/>
            <w:gridSpan w:val="5"/>
          </w:tcPr>
          <w:p w14:paraId="4398E481" w14:textId="7317C44E"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B82F79D" w14:textId="2144BD42"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459E935E">
                <v:shape id="_x0000_i1056" type="#_x0000_t75" style="width:114pt;height:10pt" o:ole="">
                  <v:imagedata r:id="rId73" o:title=""/>
                </v:shape>
                <o:OLEObject Type="Embed" ProgID="Equation.3" ShapeID="_x0000_i1056" DrawAspect="Content" ObjectID="_1821241872" r:id="rId76"/>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A621834" w14:textId="3589ABF2"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0475863" w14:textId="6F7D9378"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7E36D0A" w14:textId="77777777" w:rsidR="00442976" w:rsidRPr="00990B12" w:rsidRDefault="00442976" w:rsidP="00442976"/>
    <w:p w14:paraId="7ADAF77D" w14:textId="56442B8D" w:rsidR="00442976" w:rsidRPr="00990B12" w:rsidRDefault="00442976" w:rsidP="00442976">
      <w:pPr>
        <w:pStyle w:val="TH"/>
      </w:pPr>
      <w:bookmarkStart w:id="2280" w:name="_CRTable7_5_53"/>
      <w:r w:rsidRPr="00990B12">
        <w:t xml:space="preserve">Table </w:t>
      </w:r>
      <w:bookmarkEnd w:id="2280"/>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2A1BA19" w14:textId="77777777" w:rsidTr="008D0E0E">
        <w:trPr>
          <w:jc w:val="center"/>
        </w:trPr>
        <w:tc>
          <w:tcPr>
            <w:tcW w:w="1985" w:type="dxa"/>
            <w:vMerge w:val="restart"/>
            <w:vAlign w:val="center"/>
          </w:tcPr>
          <w:p w14:paraId="3D5574F7" w14:textId="78445B15"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1274F9A1" w14:textId="77777777" w:rsidR="00442976" w:rsidRPr="00990B12" w:rsidRDefault="00442976" w:rsidP="00AE3F12">
            <w:pPr>
              <w:pStyle w:val="TAH"/>
            </w:pPr>
            <w:r w:rsidRPr="00990B12">
              <w:t>Units</w:t>
            </w:r>
          </w:p>
        </w:tc>
        <w:tc>
          <w:tcPr>
            <w:tcW w:w="5779" w:type="dxa"/>
            <w:gridSpan w:val="3"/>
            <w:vAlign w:val="center"/>
          </w:tcPr>
          <w:p w14:paraId="2C995D6C" w14:textId="10ACE24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63ECAAC" w14:textId="77777777" w:rsidTr="008D0E0E">
        <w:trPr>
          <w:jc w:val="center"/>
        </w:trPr>
        <w:tc>
          <w:tcPr>
            <w:tcW w:w="1985" w:type="dxa"/>
            <w:vMerge/>
            <w:vAlign w:val="center"/>
          </w:tcPr>
          <w:p w14:paraId="616D1DF5" w14:textId="77777777" w:rsidR="00442976" w:rsidRPr="00990B12" w:rsidRDefault="00442976" w:rsidP="00AE3F12">
            <w:pPr>
              <w:pStyle w:val="TAH"/>
            </w:pPr>
          </w:p>
        </w:tc>
        <w:tc>
          <w:tcPr>
            <w:tcW w:w="1305" w:type="dxa"/>
            <w:vMerge/>
            <w:vAlign w:val="center"/>
          </w:tcPr>
          <w:p w14:paraId="322327C8" w14:textId="77777777" w:rsidR="00442976" w:rsidRPr="00990B12" w:rsidRDefault="00442976" w:rsidP="00AE3F12">
            <w:pPr>
              <w:pStyle w:val="TAH"/>
            </w:pPr>
          </w:p>
        </w:tc>
        <w:tc>
          <w:tcPr>
            <w:tcW w:w="1926" w:type="dxa"/>
            <w:vAlign w:val="center"/>
          </w:tcPr>
          <w:p w14:paraId="09B9ED17" w14:textId="1CBAA3E1"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3CC93F22" w14:textId="77777777" w:rsidR="00442976" w:rsidRPr="00990B12" w:rsidRDefault="00442976" w:rsidP="00AE3F12">
            <w:pPr>
              <w:pStyle w:val="TAH"/>
            </w:pPr>
            <w:r w:rsidRPr="00990B12">
              <w:t>15</w:t>
            </w:r>
          </w:p>
        </w:tc>
        <w:tc>
          <w:tcPr>
            <w:tcW w:w="1927" w:type="dxa"/>
            <w:vAlign w:val="center"/>
          </w:tcPr>
          <w:p w14:paraId="0F87C289"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7A1F9792" w14:textId="77777777" w:rsidTr="008D0E0E">
        <w:trPr>
          <w:jc w:val="center"/>
        </w:trPr>
        <w:tc>
          <w:tcPr>
            <w:tcW w:w="1985" w:type="dxa"/>
            <w:vAlign w:val="center"/>
          </w:tcPr>
          <w:p w14:paraId="11F21E93" w14:textId="14D00628"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08BAB12" w14:textId="77777777" w:rsidR="00442976" w:rsidRPr="00990B12" w:rsidRDefault="00442976" w:rsidP="00AE3F12">
            <w:pPr>
              <w:pStyle w:val="TAC"/>
            </w:pPr>
            <w:r w:rsidRPr="00990B12">
              <w:t>dBm</w:t>
            </w:r>
          </w:p>
        </w:tc>
        <w:tc>
          <w:tcPr>
            <w:tcW w:w="1926" w:type="dxa"/>
            <w:vAlign w:val="center"/>
          </w:tcPr>
          <w:p w14:paraId="592E97D2"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6B833BA9" w14:textId="77777777" w:rsidR="00442976" w:rsidRPr="00990B12" w:rsidRDefault="00442976" w:rsidP="00AE3F12">
            <w:pPr>
              <w:pStyle w:val="TAC"/>
            </w:pPr>
            <w:r w:rsidRPr="00990B12">
              <w:t>-68.5</w:t>
            </w:r>
          </w:p>
        </w:tc>
        <w:tc>
          <w:tcPr>
            <w:tcW w:w="1927" w:type="dxa"/>
            <w:vAlign w:val="center"/>
          </w:tcPr>
          <w:p w14:paraId="2494C393" w14:textId="77777777" w:rsidR="00442976" w:rsidRPr="00990B12" w:rsidRDefault="00442976" w:rsidP="00AE3F12">
            <w:pPr>
              <w:pStyle w:val="TAC"/>
            </w:pPr>
            <w:r w:rsidRPr="00990B12">
              <w:t>-65.5</w:t>
            </w:r>
          </w:p>
        </w:tc>
      </w:tr>
      <w:tr w:rsidR="00442976" w:rsidRPr="00990B12" w14:paraId="20B8B238" w14:textId="77777777" w:rsidTr="008D0E0E">
        <w:trPr>
          <w:jc w:val="center"/>
        </w:trPr>
        <w:tc>
          <w:tcPr>
            <w:tcW w:w="1985" w:type="dxa"/>
            <w:vAlign w:val="center"/>
          </w:tcPr>
          <w:p w14:paraId="2906AC95"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0017A361" w14:textId="77777777" w:rsidR="00442976" w:rsidRPr="00990B12" w:rsidRDefault="00442976" w:rsidP="00AE3F12">
            <w:pPr>
              <w:pStyle w:val="TAC"/>
            </w:pPr>
            <w:r w:rsidRPr="00990B12">
              <w:t>dBm</w:t>
            </w:r>
          </w:p>
        </w:tc>
        <w:tc>
          <w:tcPr>
            <w:tcW w:w="5779" w:type="dxa"/>
            <w:gridSpan w:val="3"/>
            <w:vAlign w:val="center"/>
          </w:tcPr>
          <w:p w14:paraId="25E36C26"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5F3318C6" w14:textId="77777777" w:rsidTr="008D0E0E">
        <w:trPr>
          <w:jc w:val="center"/>
        </w:trPr>
        <w:tc>
          <w:tcPr>
            <w:tcW w:w="1985" w:type="dxa"/>
            <w:vAlign w:val="center"/>
          </w:tcPr>
          <w:p w14:paraId="6899C93C"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C9FA28" w14:textId="77777777" w:rsidR="00442976" w:rsidRPr="00990B12" w:rsidRDefault="00442976" w:rsidP="00AE3F12">
            <w:pPr>
              <w:pStyle w:val="TAC"/>
            </w:pPr>
            <w:r w:rsidRPr="00990B12">
              <w:t>MHz</w:t>
            </w:r>
          </w:p>
        </w:tc>
        <w:tc>
          <w:tcPr>
            <w:tcW w:w="5779" w:type="dxa"/>
            <w:gridSpan w:val="3"/>
            <w:vAlign w:val="center"/>
          </w:tcPr>
          <w:p w14:paraId="558EB7EE"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DCF9B3A" w14:textId="77777777" w:rsidTr="008D0E0E">
        <w:trPr>
          <w:jc w:val="center"/>
        </w:trPr>
        <w:tc>
          <w:tcPr>
            <w:tcW w:w="1985" w:type="dxa"/>
            <w:vAlign w:val="center"/>
          </w:tcPr>
          <w:p w14:paraId="464A52AC" w14:textId="1C88041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2C527C28" w14:textId="77777777" w:rsidR="00442976" w:rsidRPr="00990B12" w:rsidRDefault="00442976" w:rsidP="00AE3F12">
            <w:pPr>
              <w:pStyle w:val="TAC"/>
            </w:pPr>
            <w:r w:rsidRPr="00990B12">
              <w:t>MHz</w:t>
            </w:r>
          </w:p>
        </w:tc>
        <w:tc>
          <w:tcPr>
            <w:tcW w:w="5779" w:type="dxa"/>
            <w:gridSpan w:val="3"/>
            <w:vAlign w:val="center"/>
          </w:tcPr>
          <w:p w14:paraId="7371E50B" w14:textId="759972F3"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36CC104" w14:textId="77777777" w:rsidR="00442976" w:rsidRPr="00990B12" w:rsidRDefault="00442976" w:rsidP="00AE3F12">
            <w:pPr>
              <w:pStyle w:val="TAC"/>
            </w:pPr>
            <w:r w:rsidRPr="00990B12">
              <w:t>/</w:t>
            </w:r>
          </w:p>
          <w:p w14:paraId="2E35B78E" w14:textId="1FE0FB69"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27D96FA0" w14:textId="77777777" w:rsidTr="008D0E0E">
        <w:trPr>
          <w:jc w:val="center"/>
        </w:trPr>
        <w:tc>
          <w:tcPr>
            <w:tcW w:w="9069" w:type="dxa"/>
            <w:gridSpan w:val="5"/>
          </w:tcPr>
          <w:p w14:paraId="0082D558" w14:textId="33737223"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363F3935" w14:textId="533B7E31"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6F88642C">
                <v:shape id="_x0000_i1057" type="#_x0000_t75" style="width:114pt;height:10pt" o:ole="">
                  <v:imagedata r:id="rId73" o:title=""/>
                </v:shape>
                <o:OLEObject Type="Embed" ProgID="Equation.3" ShapeID="_x0000_i1057" DrawAspect="Content" ObjectID="_1821241873" r:id="rId77"/>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2826E7D" w14:textId="26B9D513"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A.5.1.1.</w:t>
            </w:r>
          </w:p>
          <w:p w14:paraId="50D5743F" w14:textId="240DDC6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w:t>
            </w:r>
            <w:r w:rsidR="00931528" w:rsidRPr="00990B12">
              <w:t xml:space="preserve"> </w:t>
            </w:r>
            <w:r w:rsidRPr="00990B12">
              <w:t>dB</w:t>
            </w:r>
            <w:r w:rsidR="008D0E0E" w:rsidRPr="00990B12">
              <w:t xml:space="preserve"> </w:t>
            </w:r>
            <w:r w:rsidRPr="00990B12">
              <w:t>value.</w:t>
            </w:r>
          </w:p>
        </w:tc>
      </w:tr>
    </w:tbl>
    <w:p w14:paraId="4DF4FABA" w14:textId="77777777" w:rsidR="001B6141" w:rsidRPr="00990B12" w:rsidRDefault="001B6141" w:rsidP="001B6141">
      <w:bookmarkStart w:id="2281" w:name="_Toc104205498"/>
      <w:bookmarkStart w:id="2282" w:name="_Toc97562313"/>
      <w:bookmarkStart w:id="2283" w:name="_Toc123057961"/>
      <w:bookmarkStart w:id="2284" w:name="_Toc124256654"/>
      <w:bookmarkStart w:id="2285" w:name="_Toc104122547"/>
      <w:bookmarkStart w:id="2286" w:name="_Toc104206705"/>
      <w:bookmarkStart w:id="2287" w:name="_Toc104503665"/>
      <w:bookmarkStart w:id="2288" w:name="_Toc106127596"/>
    </w:p>
    <w:p w14:paraId="6DF0C83E" w14:textId="5959328C" w:rsidR="00737688" w:rsidRPr="00990B12" w:rsidRDefault="00737688" w:rsidP="00737688">
      <w:pPr>
        <w:pStyle w:val="Heading2"/>
      </w:pPr>
      <w:bookmarkStart w:id="2289" w:name="_CR7_6"/>
      <w:bookmarkStart w:id="2290" w:name="_Toc137543616"/>
      <w:bookmarkStart w:id="2291" w:name="_Toc210629170"/>
      <w:bookmarkEnd w:id="2289"/>
      <w:r w:rsidRPr="00990B12">
        <w:t>7.6</w:t>
      </w:r>
      <w:r w:rsidRPr="00990B12">
        <w:tab/>
        <w:t>Blocking characteristics</w:t>
      </w:r>
      <w:bookmarkEnd w:id="2281"/>
      <w:bookmarkEnd w:id="2282"/>
      <w:bookmarkEnd w:id="2283"/>
      <w:bookmarkEnd w:id="2284"/>
      <w:bookmarkEnd w:id="2285"/>
      <w:bookmarkEnd w:id="2286"/>
      <w:bookmarkEnd w:id="2287"/>
      <w:bookmarkEnd w:id="2288"/>
      <w:bookmarkEnd w:id="2290"/>
      <w:bookmarkEnd w:id="2291"/>
    </w:p>
    <w:p w14:paraId="493EE4DD" w14:textId="77777777" w:rsidR="00737688" w:rsidRPr="00990B12" w:rsidRDefault="00737688" w:rsidP="00737688">
      <w:pPr>
        <w:pStyle w:val="Heading3"/>
      </w:pPr>
      <w:bookmarkStart w:id="2292" w:name="_CR7_6_1"/>
      <w:bookmarkStart w:id="2293" w:name="_Toc106127597"/>
      <w:bookmarkStart w:id="2294" w:name="_Toc123057962"/>
      <w:bookmarkStart w:id="2295" w:name="_Toc104122548"/>
      <w:bookmarkStart w:id="2296" w:name="_Toc104205499"/>
      <w:bookmarkStart w:id="2297" w:name="_Toc104206706"/>
      <w:bookmarkStart w:id="2298" w:name="_Toc97562314"/>
      <w:bookmarkStart w:id="2299" w:name="_Toc104503666"/>
      <w:bookmarkStart w:id="2300" w:name="_Toc124256655"/>
      <w:bookmarkStart w:id="2301" w:name="_Toc137543617"/>
      <w:bookmarkStart w:id="2302" w:name="_Toc210629171"/>
      <w:bookmarkEnd w:id="2292"/>
      <w:r w:rsidRPr="00990B12">
        <w:t>7.6.1</w:t>
      </w:r>
      <w:r w:rsidRPr="00990B12">
        <w:tab/>
        <w:t>General</w:t>
      </w:r>
      <w:bookmarkEnd w:id="2293"/>
      <w:bookmarkEnd w:id="2294"/>
      <w:bookmarkEnd w:id="2295"/>
      <w:bookmarkEnd w:id="2296"/>
      <w:bookmarkEnd w:id="2297"/>
      <w:bookmarkEnd w:id="2298"/>
      <w:bookmarkEnd w:id="2299"/>
      <w:bookmarkEnd w:id="2300"/>
      <w:bookmarkEnd w:id="2301"/>
      <w:bookmarkEnd w:id="2302"/>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303" w:name="_CR7_6_2"/>
      <w:bookmarkStart w:id="2304" w:name="_Toc97562315"/>
      <w:bookmarkStart w:id="2305" w:name="_Toc104122549"/>
      <w:bookmarkStart w:id="2306" w:name="_Toc104205500"/>
      <w:bookmarkStart w:id="2307" w:name="_Toc104206707"/>
      <w:bookmarkStart w:id="2308" w:name="_Toc104503667"/>
      <w:bookmarkStart w:id="2309" w:name="_Toc106127598"/>
      <w:bookmarkStart w:id="2310" w:name="_Toc124256656"/>
      <w:bookmarkStart w:id="2311" w:name="_Toc123057963"/>
      <w:bookmarkStart w:id="2312" w:name="_Toc137543618"/>
      <w:bookmarkStart w:id="2313" w:name="_Toc210629172"/>
      <w:bookmarkEnd w:id="2303"/>
      <w:r w:rsidRPr="00990B12">
        <w:t>7.6.2</w:t>
      </w:r>
      <w:r w:rsidRPr="00990B12">
        <w:tab/>
        <w:t>In-band blocking</w:t>
      </w:r>
      <w:bookmarkEnd w:id="2304"/>
      <w:bookmarkEnd w:id="2305"/>
      <w:bookmarkEnd w:id="2306"/>
      <w:bookmarkEnd w:id="2307"/>
      <w:bookmarkEnd w:id="2308"/>
      <w:bookmarkEnd w:id="2309"/>
      <w:bookmarkEnd w:id="2310"/>
      <w:bookmarkEnd w:id="2311"/>
      <w:bookmarkEnd w:id="2312"/>
      <w:bookmarkEnd w:id="2313"/>
    </w:p>
    <w:p w14:paraId="224E09A9" w14:textId="77777777" w:rsidR="00193EB1" w:rsidRPr="00990B12" w:rsidRDefault="00193EB1" w:rsidP="00193EB1">
      <w:pPr>
        <w:pStyle w:val="Heading4"/>
      </w:pPr>
      <w:bookmarkStart w:id="2314" w:name="_CR7_6_3"/>
      <w:bookmarkStart w:id="2315" w:name="_Toc137543619"/>
      <w:bookmarkStart w:id="2316" w:name="_Toc210629173"/>
      <w:bookmarkEnd w:id="2314"/>
      <w:r w:rsidRPr="00990B12">
        <w:t>7.6.2.1</w:t>
      </w:r>
      <w:r w:rsidRPr="00990B12">
        <w:tab/>
        <w:t>Test purpose</w:t>
      </w:r>
      <w:bookmarkEnd w:id="2316"/>
    </w:p>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317" w:name="_Toc210629174"/>
      <w:r w:rsidRPr="00990B12">
        <w:t>7.6.2.2</w:t>
      </w:r>
      <w:r w:rsidRPr="00990B12">
        <w:tab/>
        <w:t>Test applicability</w:t>
      </w:r>
      <w:bookmarkEnd w:id="2317"/>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318" w:name="_Toc210629175"/>
      <w:r w:rsidRPr="00990B12">
        <w:t>7.6.2.3</w:t>
      </w:r>
      <w:r w:rsidRPr="00990B12">
        <w:tab/>
        <w:t>Minimum conformance requirements</w:t>
      </w:r>
      <w:bookmarkEnd w:id="2318"/>
    </w:p>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Pr="00990B12" w:rsidRDefault="00193EB1" w:rsidP="00193EB1">
      <w:pPr>
        <w:pStyle w:val="TH"/>
      </w:pPr>
      <w:r w:rsidRPr="00990B12">
        <w:t>Table 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990B12"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Channel bandwidth (MHz)</w:t>
            </w:r>
          </w:p>
        </w:tc>
      </w:tr>
      <w:tr w:rsidR="00193EB1" w:rsidRPr="00990B12"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990B12"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990B12"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20</w:t>
            </w:r>
          </w:p>
        </w:tc>
      </w:tr>
      <w:tr w:rsidR="00193EB1" w:rsidRPr="00990B12"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990B12" w:rsidRDefault="00193EB1" w:rsidP="00766ED9">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990B12" w:rsidRDefault="00193EB1" w:rsidP="00766ED9">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990B12" w:rsidRDefault="00193EB1" w:rsidP="00766ED9">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990B12" w:rsidRDefault="00193EB1" w:rsidP="00766ED9">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990B12" w:rsidRDefault="00193EB1" w:rsidP="00766ED9">
            <w:pPr>
              <w:pStyle w:val="TAC"/>
            </w:pPr>
            <w:r w:rsidRPr="00990B12">
              <w:t xml:space="preserve">REFSENS + 9 dB </w:t>
            </w:r>
          </w:p>
        </w:tc>
      </w:tr>
      <w:tr w:rsidR="00193EB1" w:rsidRPr="00990B12"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990B12" w:rsidRDefault="00193EB1" w:rsidP="00766ED9">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990B12" w:rsidRDefault="00193EB1" w:rsidP="00766ED9">
            <w:pPr>
              <w:pStyle w:val="TAC"/>
            </w:pPr>
            <w:r w:rsidRPr="00990B12">
              <w:t>5</w:t>
            </w:r>
          </w:p>
        </w:tc>
      </w:tr>
      <w:tr w:rsidR="00193EB1" w:rsidRPr="00990B12"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990B12" w:rsidRDefault="00193EB1" w:rsidP="00766ED9">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990B12" w:rsidRDefault="00193EB1" w:rsidP="00766ED9">
            <w:pPr>
              <w:pStyle w:val="TAC"/>
            </w:pPr>
            <w:r w:rsidRPr="00990B12">
              <w:t>7.5</w:t>
            </w:r>
          </w:p>
        </w:tc>
      </w:tr>
      <w:tr w:rsidR="00193EB1" w:rsidRPr="00990B12"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990B12" w:rsidRDefault="00193EB1" w:rsidP="00766ED9">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990B12" w:rsidRDefault="00193EB1" w:rsidP="00766ED9">
            <w:pPr>
              <w:pStyle w:val="TAC"/>
            </w:pPr>
            <w:r w:rsidRPr="00990B12">
              <w:t>12.5</w:t>
            </w:r>
          </w:p>
        </w:tc>
      </w:tr>
      <w:tr w:rsidR="00193EB1" w:rsidRPr="00990B12"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990B12" w:rsidRDefault="00193EB1" w:rsidP="00766ED9">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E1A2F78" w14:textId="4016C216" w:rsidR="00193EB1" w:rsidRPr="00990B12" w:rsidRDefault="00193EB1" w:rsidP="00766ED9">
            <w:pPr>
              <w:pStyle w:val="TAN"/>
            </w:pPr>
            <w:r w:rsidRPr="00990B12">
              <w:t>NOTE 2:</w:t>
            </w:r>
            <w:r w:rsidRPr="00990B12">
              <w:tab/>
              <w:t>The interferer consists of the RMC specified in Annex A.3.2.2 with one sided dynamic OCNG Pattern OP.1 FDD for the DL-signal as described in Annex A.5.1.1 and 15 kHz SCS.</w:t>
            </w:r>
          </w:p>
          <w:p w14:paraId="0D9BE7FD" w14:textId="77777777" w:rsidR="00193EB1" w:rsidRPr="00990B12" w:rsidRDefault="00193EB1" w:rsidP="00766ED9">
            <w:pPr>
              <w:pStyle w:val="TAN"/>
            </w:pPr>
            <w:r w:rsidRPr="00990B12">
              <w:t>NOTE 3:</w:t>
            </w:r>
            <w:r w:rsidRPr="00990B12">
              <w:tab/>
              <w:t>Power in transmission bandwidth configuration shall be rounded to the next higher 0.5dB value.</w:t>
            </w:r>
          </w:p>
        </w:tc>
      </w:tr>
    </w:tbl>
    <w:p w14:paraId="200283AF" w14:textId="77777777" w:rsidR="00193EB1" w:rsidRPr="00990B12" w:rsidRDefault="00193EB1" w:rsidP="00193EB1">
      <w:pPr>
        <w:rPr>
          <w:rFonts w:eastAsiaTheme="minorEastAsia"/>
        </w:rPr>
      </w:pPr>
    </w:p>
    <w:p w14:paraId="1B829C8E" w14:textId="77777777" w:rsidR="00193EB1" w:rsidRPr="00990B12" w:rsidRDefault="00193EB1" w:rsidP="00193EB1">
      <w:pPr>
        <w:pStyle w:val="TH"/>
      </w:pPr>
      <w:r w:rsidRPr="00990B12">
        <w:t>Table 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-BW</w:t>
            </w:r>
            <w:r w:rsidRPr="00990B12">
              <w:rPr>
                <w:vertAlign w:val="subscript"/>
              </w:rPr>
              <w:t>Channel</w:t>
            </w:r>
            <w:r w:rsidRPr="00990B12">
              <w:t xml:space="preserve">/2 – </w:t>
            </w:r>
          </w:p>
          <w:p w14:paraId="2BF86142" w14:textId="77777777" w:rsidR="00193EB1" w:rsidRPr="00990B12" w:rsidRDefault="00193EB1" w:rsidP="00766ED9">
            <w:pPr>
              <w:pStyle w:val="TAC"/>
            </w:pPr>
            <w:r w:rsidRPr="00990B12">
              <w:t>F</w:t>
            </w:r>
            <w:r w:rsidRPr="00990B12">
              <w:rPr>
                <w:vertAlign w:val="subscript"/>
              </w:rPr>
              <w:t>Ioffset,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r w:rsidRPr="00990B12">
              <w:t>BW</w:t>
            </w:r>
            <w:r w:rsidRPr="00990B12">
              <w:rPr>
                <w:vertAlign w:val="subscript"/>
              </w:rPr>
              <w:t>Channel</w:t>
            </w:r>
            <w:r w:rsidRPr="00990B12">
              <w:t xml:space="preserve">/2 + </w:t>
            </w:r>
          </w:p>
          <w:p w14:paraId="776FCA4F" w14:textId="77777777" w:rsidR="00193EB1" w:rsidRPr="00990B12" w:rsidRDefault="00193EB1" w:rsidP="00766ED9">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766ED9">
            <w:pPr>
              <w:pStyle w:val="TAC"/>
            </w:pPr>
            <w:r w:rsidRPr="00990B12">
              <w:t>F</w:t>
            </w:r>
            <w:r w:rsidRPr="00990B12">
              <w:rPr>
                <w:vertAlign w:val="subscript"/>
              </w:rPr>
              <w:t>Ioffset,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766ED9">
            <w:pPr>
              <w:pStyle w:val="TAC"/>
            </w:pPr>
            <w:r w:rsidRPr="00990B12">
              <w:t>F</w:t>
            </w:r>
            <w:r w:rsidRPr="00990B12">
              <w:rPr>
                <w:vertAlign w:val="subscript"/>
              </w:rPr>
              <w:t>Ioffset,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r w:rsidRPr="00990B12">
              <w:t>F</w:t>
            </w:r>
            <w:r w:rsidRPr="00990B12">
              <w:rPr>
                <w:vertAlign w:val="subscript"/>
              </w:rPr>
              <w:t>DL_low</w:t>
            </w:r>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r w:rsidRPr="00990B12">
              <w:t>F</w:t>
            </w:r>
            <w:r w:rsidRPr="00990B12">
              <w:rPr>
                <w:vertAlign w:val="subscript"/>
              </w:rPr>
              <w:t>DL_high</w:t>
            </w:r>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8" type="#_x0000_t75" alt="" style="width:112.5pt;height:10pt;mso-width-percent:0;mso-height-percent:0;mso-width-percent:0;mso-height-percent:0" o:ole="">
                  <v:imagedata r:id="rId73" o:title=""/>
                </v:shape>
                <o:OLEObject Type="Embed" ProgID="Equation.3" ShapeID="_x0000_i1058" DrawAspect="Content" ObjectID="_1821241874" r:id="rId78"/>
              </w:object>
            </w:r>
            <w:r w:rsidRPr="00990B12">
              <w:t>MHz with SCS the sub-carrier spacing of the wanted signal in MHz.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319" w:name="_Toc210629176"/>
      <w:r w:rsidRPr="00990B12">
        <w:t>7.6.2.4</w:t>
      </w:r>
      <w:r w:rsidRPr="00990B12">
        <w:tab/>
        <w:t>Test description</w:t>
      </w:r>
      <w:bookmarkEnd w:id="2319"/>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r w:rsidRPr="00990B12">
              <w:t>Mid range</w:t>
            </w:r>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320" w:name="_Toc210629177"/>
      <w:r w:rsidRPr="00990B12">
        <w:t>7.6.2.5</w:t>
      </w:r>
      <w:r w:rsidRPr="00990B12">
        <w:tab/>
        <w:t>Test requirement</w:t>
      </w:r>
      <w:bookmarkEnd w:id="2320"/>
    </w:p>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Pr="00990B12" w:rsidRDefault="00D2000A" w:rsidP="00D2000A">
      <w:pPr>
        <w:pStyle w:val="TH"/>
      </w:pPr>
      <w:r w:rsidRPr="00990B12">
        <w:t>Table 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990B12"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Channel bandwidth (MHz)</w:t>
            </w:r>
          </w:p>
        </w:tc>
      </w:tr>
      <w:tr w:rsidR="00D2000A" w:rsidRPr="00990B12"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990B12"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990B12"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20</w:t>
            </w:r>
          </w:p>
        </w:tc>
      </w:tr>
      <w:tr w:rsidR="00D2000A" w:rsidRPr="00990B12"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990B12" w:rsidRDefault="00D2000A" w:rsidP="00B870E5">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990B12" w:rsidRDefault="00D2000A" w:rsidP="00B870E5">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990B12" w:rsidRDefault="00D2000A" w:rsidP="00B870E5">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990B12" w:rsidRDefault="00D2000A" w:rsidP="00B870E5">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990B12" w:rsidRDefault="00D2000A" w:rsidP="00B870E5">
            <w:pPr>
              <w:pStyle w:val="TAC"/>
            </w:pPr>
            <w:r w:rsidRPr="00990B12">
              <w:t xml:space="preserve">REFSENS + 9 dB </w:t>
            </w:r>
          </w:p>
        </w:tc>
      </w:tr>
      <w:tr w:rsidR="00D2000A" w:rsidRPr="00990B12"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990B12" w:rsidRDefault="00D2000A" w:rsidP="00B870E5">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990B12" w:rsidRDefault="00D2000A" w:rsidP="00B870E5">
            <w:pPr>
              <w:pStyle w:val="TAC"/>
            </w:pPr>
            <w:r w:rsidRPr="00990B12">
              <w:t>5</w:t>
            </w:r>
          </w:p>
        </w:tc>
      </w:tr>
      <w:tr w:rsidR="00D2000A" w:rsidRPr="00990B12"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990B12" w:rsidRDefault="00D2000A" w:rsidP="00B870E5">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990B12" w:rsidRDefault="00D2000A" w:rsidP="00B870E5">
            <w:pPr>
              <w:pStyle w:val="TAC"/>
            </w:pPr>
            <w:r w:rsidRPr="00990B12">
              <w:t>7.5</w:t>
            </w:r>
          </w:p>
        </w:tc>
      </w:tr>
      <w:tr w:rsidR="00D2000A" w:rsidRPr="00990B12"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990B12" w:rsidRDefault="00D2000A" w:rsidP="00B870E5">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990B12" w:rsidRDefault="00D2000A" w:rsidP="00B870E5">
            <w:pPr>
              <w:pStyle w:val="TAC"/>
            </w:pPr>
            <w:r w:rsidRPr="00990B12">
              <w:t>12.5</w:t>
            </w:r>
          </w:p>
        </w:tc>
      </w:tr>
      <w:tr w:rsidR="00D2000A" w:rsidRPr="00990B12"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990B12" w:rsidRDefault="00D2000A"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681EE771" w14:textId="77777777" w:rsidR="00D2000A" w:rsidRPr="00990B12" w:rsidRDefault="00D2000A" w:rsidP="00B870E5">
            <w:pPr>
              <w:pStyle w:val="TAN"/>
            </w:pPr>
            <w:r w:rsidRPr="00990B12">
              <w:t>NOTE 2:</w:t>
            </w:r>
            <w:r w:rsidRPr="00990B12">
              <w:tab/>
              <w:t>The interferer consists of the RMC specified in 3GPP Annex A.3.2.2 with one sided dynamic OCNG Pattern OP.1 FDD for the DL-signal as described in Annex A.5.1.1 and 15 kHz SCS.</w:t>
            </w:r>
          </w:p>
          <w:p w14:paraId="04A1D217" w14:textId="77777777" w:rsidR="00D2000A" w:rsidRPr="00990B12" w:rsidRDefault="00D2000A" w:rsidP="00B870E5">
            <w:pPr>
              <w:pStyle w:val="TAN"/>
            </w:pPr>
            <w:r w:rsidRPr="00990B12">
              <w:t>NOTE 3:</w:t>
            </w:r>
            <w:r w:rsidRPr="00990B12">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t>Table 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870E5">
            <w:pPr>
              <w:pStyle w:val="TAC"/>
            </w:pPr>
            <w:r w:rsidRPr="00990B12">
              <w:t>F</w:t>
            </w:r>
            <w:r w:rsidRPr="00990B12">
              <w:rPr>
                <w:vertAlign w:val="subscript"/>
              </w:rPr>
              <w:t>Ioffset,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870E5">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870E5">
            <w:pPr>
              <w:pStyle w:val="TAC"/>
            </w:pPr>
            <w:r w:rsidRPr="00990B12">
              <w:t>F</w:t>
            </w:r>
            <w:r w:rsidRPr="00990B12">
              <w:rPr>
                <w:vertAlign w:val="subscript"/>
              </w:rPr>
              <w:t>Ioffset,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870E5">
            <w:pPr>
              <w:pStyle w:val="TAC"/>
            </w:pPr>
            <w:r w:rsidRPr="00990B12">
              <w:t>F</w:t>
            </w:r>
            <w:r w:rsidRPr="00990B12">
              <w:rPr>
                <w:vertAlign w:val="subscript"/>
              </w:rPr>
              <w:t>Ioffset,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r w:rsidRPr="00990B12">
              <w:t>F</w:t>
            </w:r>
            <w:r w:rsidRPr="00990B12">
              <w:rPr>
                <w:vertAlign w:val="subscript"/>
              </w:rPr>
              <w:t>DL_low</w:t>
            </w:r>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r w:rsidRPr="00990B12">
              <w:t>F</w:t>
            </w:r>
            <w:r w:rsidRPr="00990B12">
              <w:rPr>
                <w:vertAlign w:val="subscript"/>
              </w:rPr>
              <w:t>DL_high</w:t>
            </w:r>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9" type="#_x0000_t75" alt="" style="width:114pt;height:11.5pt;mso-width-percent:0;mso-height-percent:0;mso-width-percent:0;mso-height-percent:0" o:ole="">
                  <v:imagedata r:id="rId73" o:title=""/>
                </v:shape>
                <o:OLEObject Type="Embed" ProgID="Equation.3" ShapeID="_x0000_i1059" DrawAspect="Content" ObjectID="_1821241875" r:id="rId79"/>
              </w:object>
            </w:r>
            <w:r w:rsidRPr="00990B12">
              <w:t>MHz with SCS the sub-carrier spacing of the wanted signal in MHz.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321" w:name="_Toc210629178"/>
      <w:r w:rsidRPr="00990B12">
        <w:t>7.6.3</w:t>
      </w:r>
      <w:r w:rsidRPr="00990B12">
        <w:tab/>
        <w:t>Out of Band Blocking</w:t>
      </w:r>
      <w:bookmarkEnd w:id="2315"/>
      <w:bookmarkEnd w:id="2321"/>
    </w:p>
    <w:p w14:paraId="0B134B0B" w14:textId="77777777" w:rsidR="00FB0D70" w:rsidRPr="00990B12" w:rsidRDefault="00FB0D70" w:rsidP="0002370F">
      <w:pPr>
        <w:pStyle w:val="Heading4"/>
      </w:pPr>
      <w:bookmarkStart w:id="2322" w:name="_CR7_6_3_1"/>
      <w:bookmarkStart w:id="2323" w:name="_Toc210629179"/>
      <w:bookmarkEnd w:id="2322"/>
      <w:r w:rsidRPr="00990B12">
        <w:t>7.6.3.1</w:t>
      </w:r>
      <w:r w:rsidRPr="00990B12">
        <w:tab/>
        <w:t>Test purpose</w:t>
      </w:r>
      <w:bookmarkEnd w:id="2323"/>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02370F">
      <w:pPr>
        <w:pStyle w:val="Heading4"/>
      </w:pPr>
      <w:bookmarkStart w:id="2324" w:name="_CR7_6_3_2"/>
      <w:bookmarkStart w:id="2325" w:name="_Toc210629180"/>
      <w:bookmarkEnd w:id="2324"/>
      <w:r w:rsidRPr="00990B12">
        <w:t>7.6.3.2</w:t>
      </w:r>
      <w:r w:rsidRPr="00990B12">
        <w:tab/>
        <w:t>Test applicability</w:t>
      </w:r>
      <w:bookmarkEnd w:id="2325"/>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326" w:name="_CR7_6_3_3"/>
      <w:bookmarkStart w:id="2327" w:name="_Toc210629181"/>
      <w:bookmarkEnd w:id="2326"/>
      <w:r w:rsidRPr="00990B12">
        <w:t>7.6.3.3</w:t>
      </w:r>
      <w:r w:rsidRPr="00990B12">
        <w:tab/>
        <w:t>Minimum conformance requirements</w:t>
      </w:r>
      <w:bookmarkEnd w:id="2327"/>
    </w:p>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328" w:name="_CRTable7_6_31"/>
      <w:bookmarkStart w:id="2329" w:name="_MCCTEMPBM_CRPT44170240___4"/>
      <w:r w:rsidRPr="00990B12">
        <w:t xml:space="preserve">Table </w:t>
      </w:r>
      <w:bookmarkEnd w:id="2328"/>
      <w:r w:rsidRPr="00990B12">
        <w:t xml:space="preserve">7.6.3-1: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330" w:name="_MCCTEMPBM_CRPT44170241___4" w:colFirst="2" w:colLast="3"/>
            <w:bookmarkEnd w:id="2329"/>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331" w:name="_MCCTEMPBM_CRPT44170242___4" w:colFirst="0" w:colLast="3"/>
            <w:bookmarkEnd w:id="2330"/>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331"/>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332" w:name="_CRTable7_6_32"/>
      <w:r w:rsidRPr="00990B12">
        <w:t>T</w:t>
      </w:r>
      <w:r w:rsidR="00FB0D70" w:rsidRPr="00990B12">
        <w:t xml:space="preserve">able </w:t>
      </w:r>
      <w:bookmarkEnd w:id="2332"/>
      <w:r w:rsidR="00FB0D70" w:rsidRPr="00990B12">
        <w:t xml:space="preserve">7.6.3-2: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(Pinterferer) for Range 3 shall be modified to -20 dBm for Finterferer &gt; 2585 MHz and FInterferer &lt; 2775 MHz.</w:t>
            </w:r>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pt" o:ole="">
            <v:imagedata r:id="rId80" o:title=""/>
          </v:shape>
          <o:OLEObject Type="Embed" ProgID="Equation.3" ShapeID="_x0000_i1060" DrawAspect="Content" ObjectID="_1821241876" r:id="rId81"/>
        </w:object>
      </w:r>
    </w:p>
    <w:p w14:paraId="1199FC02" w14:textId="77777777" w:rsidR="00FB0D70" w:rsidRPr="00990B12" w:rsidRDefault="00FB0D70" w:rsidP="00FB0D70">
      <w:bookmarkStart w:id="2333"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61" type="#_x0000_t75" style="width:16.5pt;height:16.5pt;mso-position-horizontal-relative:page;mso-position-vertical-relative:page" o:ole="">
            <v:imagedata r:id="rId82" o:title=""/>
          </v:shape>
          <o:OLEObject Type="Embed" ProgID="Equation.3" ShapeID="_x0000_i1061" DrawAspect="Content" ObjectID="_1821241877" r:id="rId83"/>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333"/>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334" w:name="_CR7_6_3_4"/>
      <w:bookmarkStart w:id="2335" w:name="_Toc210629182"/>
      <w:bookmarkEnd w:id="2334"/>
      <w:r w:rsidRPr="00990B12">
        <w:t>7.6.3.4</w:t>
      </w:r>
      <w:r w:rsidRPr="00990B12">
        <w:tab/>
        <w:t>Test description</w:t>
      </w:r>
      <w:bookmarkEnd w:id="2335"/>
    </w:p>
    <w:p w14:paraId="2768A9B3" w14:textId="77777777" w:rsidR="00FB0D70" w:rsidRPr="00990B12" w:rsidRDefault="00FB0D70" w:rsidP="0002370F">
      <w:pPr>
        <w:pStyle w:val="Heading5"/>
      </w:pPr>
      <w:bookmarkStart w:id="2336" w:name="_CR7_6_3_4_1"/>
      <w:bookmarkStart w:id="2337" w:name="_Toc210629183"/>
      <w:bookmarkEnd w:id="2336"/>
      <w:r w:rsidRPr="00990B12">
        <w:t>7.6.3.4.1</w:t>
      </w:r>
      <w:r w:rsidRPr="00990B12">
        <w:tab/>
        <w:t>Initial conditions</w:t>
      </w:r>
      <w:bookmarkEnd w:id="2337"/>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t xml:space="preserve">Table 7.6.3.4.1-1: Test Configuration </w:t>
      </w:r>
      <w:bookmarkStart w:id="2338" w:name="_CRTable7_6_3_4_11"/>
      <w:r w:rsidRPr="00990B12">
        <w:t>T</w:t>
      </w:r>
      <w:r w:rsidRPr="00990B12">
        <w:rPr>
          <w:lang w:eastAsia="zh-CN"/>
        </w:rPr>
        <w:t>able</w:t>
      </w:r>
      <w:r w:rsidRPr="00990B12">
        <w:rPr>
          <w:rFonts w:eastAsia="DengXian"/>
          <w:lang w:eastAsia="zh-CN"/>
        </w:rPr>
        <w:t xml:space="preserve"> </w:t>
      </w:r>
      <w:bookmarkEnd w:id="2338"/>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lang w:eastAsia="en-GB"/>
        </w:rPr>
      </w:pPr>
      <w:r w:rsidRPr="00990B12">
        <w:rPr>
          <w:rFonts w:eastAsia="Malgun Gothic"/>
          <w:lang w:eastAsia="en-GB"/>
        </w:rPr>
        <w:t>7.</w:t>
      </w:r>
      <w:r w:rsidRPr="00990B12">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lang w:eastAsia="en-GB"/>
        </w:rPr>
      </w:pPr>
      <w:r w:rsidRPr="00990B12">
        <w:rPr>
          <w:rFonts w:eastAsia="Malgun Gothic"/>
          <w:lang w:eastAsia="en-GB"/>
        </w:rPr>
        <w:t>8a.</w:t>
      </w:r>
      <w:r w:rsidRPr="00990B12">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339" w:name="_CR7_6_3_4_2"/>
      <w:bookmarkStart w:id="2340" w:name="_Toc210629184"/>
      <w:bookmarkEnd w:id="2339"/>
      <w:r w:rsidRPr="00990B12">
        <w:t>7.6.3.4.2</w:t>
      </w:r>
      <w:r w:rsidRPr="00990B12">
        <w:tab/>
        <w:t>Test procedure</w:t>
      </w:r>
      <w:bookmarkEnd w:id="2340"/>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alt="" style="width:95pt;height:19.5pt;mso-width-percent:0;mso-height-percent:0;mso-position-horizontal-relative:page;mso-position-vertical-relative:page;mso-width-percent:0;mso-height-percent:0" o:ole="">
            <v:imagedata r:id="rId84" o:title=""/>
          </v:shape>
          <o:OLEObject Type="Embed" ProgID="Equation.3" ShapeID="_x0000_i1062" DrawAspect="Content" ObjectID="_1821241878" r:id="rId85">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341" w:name="_CR7_6_3_4_3"/>
      <w:bookmarkStart w:id="2342" w:name="_Toc210629185"/>
      <w:bookmarkEnd w:id="2341"/>
      <w:r w:rsidRPr="00990B12">
        <w:t>7.6.3.4.3</w:t>
      </w:r>
      <w:r w:rsidRPr="00990B12">
        <w:tab/>
        <w:t>Message contents</w:t>
      </w:r>
      <w:bookmarkEnd w:id="2342"/>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343" w:name="_CR7_6_3_5"/>
      <w:bookmarkStart w:id="2344" w:name="_Toc210629186"/>
      <w:bookmarkEnd w:id="2343"/>
      <w:r w:rsidRPr="00990B12">
        <w:t>7.6.3.5</w:t>
      </w:r>
      <w:r w:rsidRPr="00990B12">
        <w:tab/>
        <w:t>Test requirement</w:t>
      </w:r>
      <w:bookmarkEnd w:id="2344"/>
    </w:p>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t>Table 7.6.3-1: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t xml:space="preserve">Table 7.6.3-2: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(Pinterferer) for Range 3 shall be modified to -20 dBm for Finterferer &gt; 2585 MHz and FInterferer &lt; 2775 MHz.</w:t>
            </w:r>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alt="" style="width:186pt;height:12.5pt;mso-width-percent:0;mso-height-percent:0;mso-width-percent:0;mso-height-percent:0" o:ole="">
            <v:imagedata r:id="rId80" o:title=""/>
          </v:shape>
          <o:OLEObject Type="Embed" ProgID="Equation.3" ShapeID="_x0000_i1063" DrawAspect="Content" ObjectID="_1821241879" r:id="rId86"/>
        </w:object>
      </w:r>
    </w:p>
    <w:p w14:paraId="2F415D23" w14:textId="77777777"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4" type="#_x0000_t75" alt="" style="width:16.5pt;height:16.5pt;mso-width-percent:0;mso-height-percent:0;mso-position-horizontal-relative:page;mso-position-vertical-relative:page;mso-width-percent:0;mso-height-percent:0" o:ole="">
            <v:imagedata r:id="rId82" o:title=""/>
          </v:shape>
          <o:OLEObject Type="Embed" ProgID="Equation.3" ShapeID="_x0000_i1064" DrawAspect="Content" ObjectID="_1821241880" r:id="rId87"/>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345" w:name="_CR7_6_4"/>
      <w:bookmarkStart w:id="2346" w:name="_Toc104205502"/>
      <w:bookmarkStart w:id="2347" w:name="_Toc104206709"/>
      <w:bookmarkStart w:id="2348" w:name="_Toc106127600"/>
      <w:bookmarkStart w:id="2349" w:name="_Toc123057965"/>
      <w:bookmarkStart w:id="2350" w:name="_Toc104122551"/>
      <w:bookmarkStart w:id="2351" w:name="_Toc97562317"/>
      <w:bookmarkStart w:id="2352" w:name="_Toc124256658"/>
      <w:bookmarkStart w:id="2353" w:name="_Toc104503669"/>
      <w:bookmarkStart w:id="2354" w:name="_Toc137543620"/>
      <w:bookmarkStart w:id="2355" w:name="_Toc210629187"/>
      <w:bookmarkEnd w:id="2345"/>
      <w:r w:rsidRPr="00990B12">
        <w:t>7.6.4</w:t>
      </w:r>
      <w:r w:rsidRPr="00990B12">
        <w:tab/>
        <w:t>Narrow band blocking</w:t>
      </w:r>
      <w:bookmarkEnd w:id="2346"/>
      <w:bookmarkEnd w:id="2347"/>
      <w:bookmarkEnd w:id="2348"/>
      <w:bookmarkEnd w:id="2349"/>
      <w:bookmarkEnd w:id="2350"/>
      <w:bookmarkEnd w:id="2351"/>
      <w:bookmarkEnd w:id="2352"/>
      <w:bookmarkEnd w:id="2353"/>
      <w:bookmarkEnd w:id="2354"/>
      <w:bookmarkEnd w:id="2355"/>
    </w:p>
    <w:p w14:paraId="2155097C" w14:textId="37FA2FD7" w:rsidR="009C47F3" w:rsidRPr="00990B12" w:rsidRDefault="009C47F3" w:rsidP="009C47F3">
      <w:pPr>
        <w:pStyle w:val="H6"/>
        <w:rPr>
          <w:lang w:eastAsia="zh-CN"/>
        </w:rPr>
      </w:pPr>
      <w:bookmarkStart w:id="2356" w:name="_Toc27478501"/>
      <w:bookmarkStart w:id="2357" w:name="_Toc36227220"/>
      <w:r w:rsidRPr="00990B12">
        <w:rPr>
          <w:lang w:eastAsia="zh-CN"/>
        </w:rPr>
        <w:t>7.6.4.1</w:t>
      </w:r>
      <w:r w:rsidRPr="00990B12">
        <w:rPr>
          <w:lang w:eastAsia="zh-CN"/>
        </w:rPr>
        <w:tab/>
        <w:t>Test Purpose</w:t>
      </w:r>
      <w:bookmarkEnd w:id="2356"/>
      <w:bookmarkEnd w:id="2357"/>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358" w:name="_Toc27478502"/>
      <w:bookmarkStart w:id="2359" w:name="_Toc36227221"/>
      <w:r w:rsidRPr="00990B12">
        <w:rPr>
          <w:lang w:eastAsia="zh-CN"/>
        </w:rPr>
        <w:t>7.6.4.2</w:t>
      </w:r>
      <w:r w:rsidRPr="00990B12">
        <w:rPr>
          <w:lang w:eastAsia="zh-CN"/>
        </w:rPr>
        <w:tab/>
        <w:t>Test Applicability</w:t>
      </w:r>
      <w:bookmarkEnd w:id="2358"/>
      <w:bookmarkEnd w:id="2359"/>
    </w:p>
    <w:p w14:paraId="0105E0A4" w14:textId="77777777" w:rsidR="009C47F3" w:rsidRPr="00990B12" w:rsidRDefault="009C47F3" w:rsidP="009C47F3">
      <w:bookmarkStart w:id="2360" w:name="_Toc27478503"/>
      <w:bookmarkStart w:id="2361"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360"/>
      <w:bookmarkEnd w:id="2361"/>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990B12" w:rsidRDefault="009C47F3" w:rsidP="009C47F3">
      <w:pPr>
        <w:pStyle w:val="TH"/>
      </w:pPr>
      <w:r w:rsidRPr="00990B12">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990B12" w:rsidRDefault="009C47F3" w:rsidP="00B870E5">
            <w:pPr>
              <w:pStyle w:val="TAH"/>
            </w:pPr>
            <w:r w:rsidRPr="00990B12">
              <w:t>Channel Bandwidth (MHz)</w:t>
            </w:r>
          </w:p>
        </w:tc>
      </w:tr>
      <w:tr w:rsidR="009C47F3" w:rsidRPr="00990B12"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990B12" w:rsidRDefault="009C47F3" w:rsidP="00B870E5">
            <w:pPr>
              <w:pStyle w:val="TAH"/>
            </w:pPr>
            <w:r w:rsidRPr="00990B12">
              <w:t>20</w:t>
            </w:r>
          </w:p>
        </w:tc>
      </w:tr>
      <w:tr w:rsidR="009C47F3" w:rsidRPr="00990B12"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990B12" w:rsidRDefault="009C47F3" w:rsidP="00B870E5">
            <w:pPr>
              <w:pStyle w:val="TAC"/>
            </w:pPr>
            <w:r w:rsidRPr="00990B12">
              <w:t>n254,</w:t>
            </w:r>
          </w:p>
          <w:p w14:paraId="0A78FA4D" w14:textId="77777777" w:rsidR="009C47F3" w:rsidRPr="00990B12" w:rsidRDefault="009C47F3" w:rsidP="00B870E5">
            <w:pPr>
              <w:pStyle w:val="TAC"/>
            </w:pPr>
            <w:r w:rsidRPr="00990B12">
              <w:t>n255,</w:t>
            </w:r>
          </w:p>
          <w:p w14:paraId="5E2707CE"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990B12" w:rsidRDefault="009C47F3" w:rsidP="00B870E5">
            <w:pPr>
              <w:pStyle w:val="TAC"/>
            </w:pPr>
            <w:r w:rsidRPr="00990B12">
              <w:t>16</w:t>
            </w:r>
          </w:p>
        </w:tc>
      </w:tr>
      <w:tr w:rsidR="009C47F3" w:rsidRPr="00990B12"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990B12" w:rsidRDefault="009C47F3" w:rsidP="00B870E5">
            <w:pPr>
              <w:pStyle w:val="TAC"/>
            </w:pPr>
            <w:r w:rsidRPr="00990B12">
              <w:t>-55</w:t>
            </w:r>
          </w:p>
        </w:tc>
      </w:tr>
      <w:tr w:rsidR="009C47F3" w:rsidRPr="00990B12"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990B12" w:rsidRDefault="009C47F3" w:rsidP="00B870E5">
            <w:pPr>
              <w:pStyle w:val="TAC"/>
            </w:pPr>
            <w:r w:rsidRPr="00990B12">
              <w:t>NA</w:t>
            </w:r>
          </w:p>
        </w:tc>
      </w:tr>
      <w:tr w:rsidR="009C47F3" w:rsidRPr="00990B12"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02A5D2B2" w14:textId="273BCAB7"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w:t>
            </w:r>
          </w:p>
          <w:p w14:paraId="2E90AC17" w14:textId="0295DE96"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0C2485F1" w14:textId="77777777" w:rsidR="009C47F3" w:rsidRPr="00990B12" w:rsidRDefault="009C47F3" w:rsidP="009C47F3"/>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362" w:name="_Toc27478504"/>
      <w:bookmarkStart w:id="2363" w:name="_Toc36227223"/>
      <w:r w:rsidRPr="00990B12">
        <w:rPr>
          <w:lang w:eastAsia="zh-CN"/>
        </w:rPr>
        <w:t>7.6.4.4</w:t>
      </w:r>
      <w:r w:rsidRPr="00990B12">
        <w:rPr>
          <w:lang w:eastAsia="zh-CN"/>
        </w:rPr>
        <w:tab/>
        <w:t>Test Description</w:t>
      </w:r>
      <w:bookmarkEnd w:id="2362"/>
      <w:bookmarkEnd w:id="2363"/>
    </w:p>
    <w:p w14:paraId="7A304DDB" w14:textId="77777777" w:rsidR="009C47F3" w:rsidRPr="00990B12" w:rsidRDefault="009C47F3" w:rsidP="009C47F3">
      <w:pPr>
        <w:pStyle w:val="H6"/>
      </w:pPr>
      <w:bookmarkStart w:id="2364" w:name="_Toc27478505"/>
      <w:bookmarkStart w:id="2365" w:name="_Toc36227224"/>
      <w:r w:rsidRPr="00990B12">
        <w:t>7.6.4.4.1</w:t>
      </w:r>
      <w:r w:rsidRPr="00990B12">
        <w:tab/>
        <w:t>Initial Conditions</w:t>
      </w:r>
      <w:bookmarkEnd w:id="2364"/>
      <w:bookmarkEnd w:id="2365"/>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r w:rsidRPr="00990B12">
              <w:rPr>
                <w:lang w:eastAsia="zh-CN"/>
              </w:rPr>
              <w:t xml:space="preserve">Mid </w:t>
            </w:r>
            <w:r w:rsidRPr="00990B12">
              <w:t>range</w:t>
            </w:r>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366" w:name="_Toc27478506"/>
      <w:bookmarkStart w:id="2367" w:name="_Toc36227225"/>
      <w:r w:rsidRPr="00990B12">
        <w:t>7.6.4.4.2</w:t>
      </w:r>
      <w:r w:rsidRPr="00990B12">
        <w:tab/>
        <w:t>Test Procedure</w:t>
      </w:r>
      <w:bookmarkEnd w:id="2366"/>
      <w:bookmarkEnd w:id="2367"/>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368" w:name="_Toc27478507"/>
      <w:bookmarkStart w:id="2369" w:name="_Toc36227226"/>
      <w:r w:rsidRPr="00990B12">
        <w:t>7.6.4.4.3</w:t>
      </w:r>
      <w:r w:rsidRPr="00990B12">
        <w:tab/>
        <w:t>Message Contents</w:t>
      </w:r>
      <w:bookmarkEnd w:id="2368"/>
      <w:bookmarkEnd w:id="2369"/>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370" w:name="_Toc27478508"/>
      <w:bookmarkStart w:id="2371" w:name="_Toc36227227"/>
      <w:r w:rsidRPr="00990B12">
        <w:rPr>
          <w:lang w:eastAsia="zh-CN"/>
        </w:rPr>
        <w:t>7.6.4.5</w:t>
      </w:r>
      <w:r w:rsidRPr="00990B12">
        <w:rPr>
          <w:lang w:eastAsia="zh-CN"/>
        </w:rPr>
        <w:tab/>
        <w:t>Test Requirement</w:t>
      </w:r>
      <w:bookmarkEnd w:id="2370"/>
      <w:bookmarkEnd w:id="2371"/>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Pr="00990B12" w:rsidRDefault="009C47F3" w:rsidP="009C47F3">
      <w:pPr>
        <w:pStyle w:val="TH"/>
      </w:pPr>
      <w:r w:rsidRPr="00990B12">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990B12" w:rsidRDefault="009C47F3" w:rsidP="00B870E5">
            <w:pPr>
              <w:pStyle w:val="TAH"/>
            </w:pPr>
            <w:r w:rsidRPr="00990B12">
              <w:t>Channel Bandwidth (MHz)</w:t>
            </w:r>
          </w:p>
        </w:tc>
      </w:tr>
      <w:tr w:rsidR="009C47F3" w:rsidRPr="00990B12"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990B12" w:rsidRDefault="009C47F3" w:rsidP="00B870E5">
            <w:pPr>
              <w:pStyle w:val="TAH"/>
            </w:pPr>
            <w:r w:rsidRPr="00990B12">
              <w:t>20</w:t>
            </w:r>
          </w:p>
        </w:tc>
      </w:tr>
      <w:tr w:rsidR="009C47F3" w:rsidRPr="00990B12"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990B12" w:rsidRDefault="009C47F3" w:rsidP="00B870E5">
            <w:pPr>
              <w:pStyle w:val="TAC"/>
            </w:pPr>
            <w:r w:rsidRPr="00990B12">
              <w:t>n254,</w:t>
            </w:r>
          </w:p>
          <w:p w14:paraId="67444B26" w14:textId="77777777" w:rsidR="009C47F3" w:rsidRPr="00990B12" w:rsidRDefault="009C47F3" w:rsidP="00B870E5">
            <w:pPr>
              <w:pStyle w:val="TAC"/>
            </w:pPr>
            <w:r w:rsidRPr="00990B12">
              <w:t>n255,</w:t>
            </w:r>
          </w:p>
          <w:p w14:paraId="4203D73B"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990B12" w:rsidRDefault="009C47F3" w:rsidP="00B870E5">
            <w:pPr>
              <w:pStyle w:val="TAC"/>
            </w:pPr>
            <w:r w:rsidRPr="00990B12">
              <w:t>16</w:t>
            </w:r>
          </w:p>
        </w:tc>
      </w:tr>
      <w:tr w:rsidR="009C47F3" w:rsidRPr="00990B12"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990B12" w:rsidRDefault="009C47F3" w:rsidP="00B870E5">
            <w:pPr>
              <w:pStyle w:val="TAC"/>
            </w:pPr>
            <w:r w:rsidRPr="00990B12">
              <w:t>-55</w:t>
            </w:r>
          </w:p>
        </w:tc>
      </w:tr>
      <w:tr w:rsidR="009C47F3" w:rsidRPr="00990B12"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990B12" w:rsidRDefault="009C47F3" w:rsidP="00B870E5">
            <w:pPr>
              <w:pStyle w:val="TAC"/>
            </w:pPr>
            <w:r w:rsidRPr="00990B12">
              <w:t>NA</w:t>
            </w:r>
          </w:p>
        </w:tc>
      </w:tr>
      <w:tr w:rsidR="009C47F3" w:rsidRPr="00990B12"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 in TS 38.101-5 [11].</w:t>
            </w:r>
          </w:p>
          <w:p w14:paraId="3CC8E613" w14:textId="4CD17668"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 in TS 38.101-5 [11].</w:t>
            </w:r>
          </w:p>
          <w:p w14:paraId="022F4DDC" w14:textId="15A88129"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52FA2D72" w14:textId="559F0AEC" w:rsidR="00D01953" w:rsidRPr="00990B12" w:rsidRDefault="00D01953" w:rsidP="00CD1DFB"/>
    <w:p w14:paraId="20FE4BB1" w14:textId="05E898F2" w:rsidR="00737688" w:rsidRPr="00990B12" w:rsidRDefault="00737688" w:rsidP="00737688">
      <w:pPr>
        <w:pStyle w:val="Heading2"/>
      </w:pPr>
      <w:bookmarkStart w:id="2372" w:name="_CR7_7"/>
      <w:bookmarkStart w:id="2373" w:name="_Toc97562318"/>
      <w:bookmarkStart w:id="2374" w:name="_Toc104122552"/>
      <w:bookmarkStart w:id="2375" w:name="_Toc104503670"/>
      <w:bookmarkStart w:id="2376" w:name="_Toc124256659"/>
      <w:bookmarkStart w:id="2377" w:name="_Toc106127601"/>
      <w:bookmarkStart w:id="2378" w:name="_Toc123057966"/>
      <w:bookmarkStart w:id="2379" w:name="_Toc104205503"/>
      <w:bookmarkStart w:id="2380" w:name="_Toc104206710"/>
      <w:bookmarkStart w:id="2381" w:name="_Toc137543621"/>
      <w:bookmarkStart w:id="2382" w:name="_Toc210629188"/>
      <w:bookmarkEnd w:id="2372"/>
      <w:r w:rsidRPr="00990B12">
        <w:t>7.7</w:t>
      </w:r>
      <w:r w:rsidRPr="00990B12">
        <w:tab/>
        <w:t>Spurious response</w:t>
      </w:r>
      <w:bookmarkEnd w:id="2373"/>
      <w:bookmarkEnd w:id="2374"/>
      <w:bookmarkEnd w:id="2375"/>
      <w:bookmarkEnd w:id="2376"/>
      <w:bookmarkEnd w:id="2377"/>
      <w:bookmarkEnd w:id="2378"/>
      <w:bookmarkEnd w:id="2379"/>
      <w:bookmarkEnd w:id="2380"/>
      <w:bookmarkEnd w:id="2381"/>
      <w:bookmarkEnd w:id="2382"/>
    </w:p>
    <w:p w14:paraId="56247319" w14:textId="41A7E02F" w:rsidR="00D84448" w:rsidRPr="00990B12" w:rsidRDefault="00D84448" w:rsidP="0002370F">
      <w:pPr>
        <w:pStyle w:val="Heading3"/>
      </w:pPr>
      <w:bookmarkStart w:id="2383" w:name="_CR7_7_1"/>
      <w:bookmarkStart w:id="2384" w:name="_Toc27478569"/>
      <w:bookmarkStart w:id="2385" w:name="_Toc36227283"/>
      <w:bookmarkStart w:id="2386" w:name="_Toc210629189"/>
      <w:bookmarkEnd w:id="2383"/>
      <w:r w:rsidRPr="00990B12">
        <w:t>7.7.1</w:t>
      </w:r>
      <w:r w:rsidRPr="00990B12">
        <w:tab/>
        <w:t>Test Purpose</w:t>
      </w:r>
      <w:bookmarkEnd w:id="2384"/>
      <w:bookmarkEnd w:id="2385"/>
      <w:bookmarkEnd w:id="2386"/>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387" w:name="_CR7_7_2"/>
      <w:bookmarkStart w:id="2388" w:name="_Toc27478570"/>
      <w:bookmarkStart w:id="2389" w:name="_Toc36227284"/>
      <w:bookmarkStart w:id="2390" w:name="_Toc210629190"/>
      <w:bookmarkEnd w:id="2387"/>
      <w:r w:rsidRPr="00990B12">
        <w:t>7.7.2</w:t>
      </w:r>
      <w:r w:rsidRPr="00990B12">
        <w:tab/>
        <w:t>Test Applicability</w:t>
      </w:r>
      <w:bookmarkEnd w:id="2388"/>
      <w:bookmarkEnd w:id="2389"/>
      <w:bookmarkEnd w:id="2390"/>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391" w:name="_CR7_7_3"/>
      <w:bookmarkStart w:id="2392" w:name="_Toc27478571"/>
      <w:bookmarkStart w:id="2393" w:name="_Toc36227285"/>
      <w:bookmarkStart w:id="2394" w:name="_Toc210629191"/>
      <w:bookmarkEnd w:id="2391"/>
      <w:r w:rsidRPr="00990B12">
        <w:t>7.7.3</w:t>
      </w:r>
      <w:r w:rsidRPr="00990B12">
        <w:tab/>
        <w:t>Minimum Conformance Requirements</w:t>
      </w:r>
      <w:bookmarkEnd w:id="2392"/>
      <w:bookmarkEnd w:id="2393"/>
      <w:bookmarkEnd w:id="2394"/>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395" w:name="_CRTable7_7_31"/>
      <w:r w:rsidRPr="00990B12">
        <w:t xml:space="preserve">Table </w:t>
      </w:r>
      <w:bookmarkEnd w:id="2395"/>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396"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vAlign w:val="center"/>
          </w:tcPr>
          <w:p w14:paraId="7664979A" w14:textId="77777777" w:rsidR="00D84448" w:rsidRPr="00990B12" w:rsidRDefault="00D84448" w:rsidP="00AE3F12">
            <w:pPr>
              <w:keepNext/>
              <w:keepLines/>
              <w:spacing w:after="0"/>
              <w:jc w:val="center"/>
              <w:rPr>
                <w:rFonts w:ascii="Arial" w:hAnsi="Arial"/>
                <w:b/>
                <w:sz w:val="18"/>
              </w:rPr>
            </w:pPr>
            <w:bookmarkStart w:id="2397" w:name="_MCCTEMPBM_CRPT44170248___4" w:colFirst="2" w:colLast="3"/>
            <w:bookmarkEnd w:id="2396"/>
          </w:p>
        </w:tc>
        <w:tc>
          <w:tcPr>
            <w:tcW w:w="907" w:type="dxa"/>
            <w:tcBorders>
              <w:top w:val="nil"/>
            </w:tcBorders>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D84448" w:rsidRPr="00990B12" w:rsidRDefault="00D84448" w:rsidP="00AE3F12">
            <w:pPr>
              <w:keepNext/>
              <w:keepLines/>
              <w:spacing w:after="0"/>
              <w:jc w:val="center"/>
              <w:rPr>
                <w:rFonts w:ascii="Arial" w:hAnsi="Arial"/>
                <w:sz w:val="18"/>
              </w:rPr>
            </w:pPr>
            <w:bookmarkStart w:id="2398" w:name="_MCCTEMPBM_CRPT44170249___4" w:colFirst="0" w:colLast="3"/>
            <w:bookmarkEnd w:id="2397"/>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398"/>
      <w:tr w:rsidR="00D84448" w:rsidRPr="00990B12" w14:paraId="7277538B" w14:textId="77777777" w:rsidTr="008D0E0E">
        <w:trPr>
          <w:jc w:val="center"/>
        </w:trPr>
        <w:tc>
          <w:tcPr>
            <w:tcW w:w="8904" w:type="dxa"/>
            <w:gridSpan w:val="5"/>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399" w:name="_CRTable7_7_32"/>
      <w:r w:rsidRPr="00990B12">
        <w:t xml:space="preserve">Table </w:t>
      </w:r>
      <w:bookmarkEnd w:id="2399"/>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400" w:name="_CR7_7_4"/>
      <w:bookmarkStart w:id="2401" w:name="_Toc27478572"/>
      <w:bookmarkStart w:id="2402" w:name="_Toc36227286"/>
      <w:bookmarkStart w:id="2403" w:name="_Toc210629192"/>
      <w:bookmarkEnd w:id="2400"/>
      <w:r w:rsidRPr="00990B12">
        <w:t>7.7.4</w:t>
      </w:r>
      <w:r w:rsidRPr="00990B12">
        <w:tab/>
        <w:t>Test Description</w:t>
      </w:r>
      <w:bookmarkEnd w:id="2401"/>
      <w:bookmarkEnd w:id="2402"/>
      <w:bookmarkEnd w:id="2403"/>
    </w:p>
    <w:p w14:paraId="5F6FCFAF" w14:textId="77777777" w:rsidR="00D84448" w:rsidRPr="00990B12" w:rsidRDefault="00D84448" w:rsidP="0002370F">
      <w:pPr>
        <w:pStyle w:val="Heading4"/>
      </w:pPr>
      <w:bookmarkStart w:id="2404" w:name="_CR7_7_4_1"/>
      <w:bookmarkStart w:id="2405" w:name="_Toc27478573"/>
      <w:bookmarkStart w:id="2406" w:name="_Toc36227287"/>
      <w:bookmarkStart w:id="2407" w:name="_Toc210629193"/>
      <w:bookmarkEnd w:id="2404"/>
      <w:r w:rsidRPr="00990B12">
        <w:t>7.7.4.1</w:t>
      </w:r>
      <w:r w:rsidRPr="00990B12">
        <w:tab/>
        <w:t>Initial Conditions</w:t>
      </w:r>
      <w:bookmarkEnd w:id="2405"/>
      <w:bookmarkEnd w:id="2406"/>
      <w:bookmarkEnd w:id="2407"/>
    </w:p>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02370F">
      <w:pPr>
        <w:pStyle w:val="Heading4"/>
      </w:pPr>
      <w:bookmarkStart w:id="2408" w:name="_CR7_7_4_2"/>
      <w:bookmarkStart w:id="2409" w:name="_Toc27478574"/>
      <w:bookmarkStart w:id="2410" w:name="_Toc36227288"/>
      <w:bookmarkStart w:id="2411" w:name="_Toc210629194"/>
      <w:bookmarkEnd w:id="2408"/>
      <w:r w:rsidRPr="00990B12">
        <w:t>7.7.4.2</w:t>
      </w:r>
      <w:r w:rsidRPr="00990B12">
        <w:tab/>
        <w:t>Test Procedure</w:t>
      </w:r>
      <w:bookmarkEnd w:id="2409"/>
      <w:bookmarkEnd w:id="2410"/>
      <w:bookmarkEnd w:id="2411"/>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412" w:name="_CR7_7_4_3"/>
      <w:bookmarkStart w:id="2413" w:name="_Toc27478575"/>
      <w:bookmarkStart w:id="2414" w:name="_Toc36227289"/>
      <w:bookmarkStart w:id="2415" w:name="_Toc210629195"/>
      <w:bookmarkEnd w:id="2412"/>
      <w:r w:rsidRPr="00990B12">
        <w:t>7.7.4.3</w:t>
      </w:r>
      <w:r w:rsidRPr="00990B12">
        <w:tab/>
        <w:t>Message Contents</w:t>
      </w:r>
      <w:bookmarkEnd w:id="2413"/>
      <w:bookmarkEnd w:id="2414"/>
      <w:bookmarkEnd w:id="2415"/>
    </w:p>
    <w:p w14:paraId="672A171E" w14:textId="77777777" w:rsidR="00D84448" w:rsidRPr="00990B12" w:rsidRDefault="00D84448" w:rsidP="00D84448">
      <w:bookmarkStart w:id="2416" w:name="_Toc27478576"/>
      <w:bookmarkStart w:id="2417"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418" w:name="_CR7_7_5"/>
      <w:bookmarkStart w:id="2419" w:name="_Toc210629196"/>
      <w:bookmarkEnd w:id="2418"/>
      <w:r w:rsidRPr="00990B12">
        <w:t>7.7.5</w:t>
      </w:r>
      <w:r w:rsidRPr="00990B12">
        <w:tab/>
        <w:t>Test Requirement</w:t>
      </w:r>
      <w:bookmarkEnd w:id="2416"/>
      <w:bookmarkEnd w:id="2417"/>
      <w:bookmarkEnd w:id="2419"/>
    </w:p>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420" w:name="_CRTable7_7_51"/>
      <w:r w:rsidRPr="00990B12">
        <w:t xml:space="preserve">Table </w:t>
      </w:r>
      <w:bookmarkEnd w:id="2420"/>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421"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vAlign w:val="center"/>
          </w:tcPr>
          <w:p w14:paraId="0CDED807" w14:textId="77777777" w:rsidR="00D84448" w:rsidRPr="00990B12" w:rsidRDefault="00D84448" w:rsidP="00AE3F12">
            <w:pPr>
              <w:keepNext/>
              <w:keepLines/>
              <w:spacing w:after="0"/>
              <w:jc w:val="center"/>
              <w:rPr>
                <w:rFonts w:ascii="Arial" w:hAnsi="Arial"/>
                <w:b/>
                <w:sz w:val="18"/>
              </w:rPr>
            </w:pPr>
            <w:bookmarkStart w:id="2422" w:name="_MCCTEMPBM_CRPT44170251___4" w:colFirst="2" w:colLast="3"/>
            <w:bookmarkEnd w:id="2421"/>
          </w:p>
        </w:tc>
        <w:tc>
          <w:tcPr>
            <w:tcW w:w="907" w:type="dxa"/>
            <w:tcBorders>
              <w:top w:val="nil"/>
            </w:tcBorders>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D84448" w:rsidRPr="00990B12" w:rsidRDefault="00D84448" w:rsidP="00AE3F12">
            <w:pPr>
              <w:keepNext/>
              <w:keepLines/>
              <w:spacing w:after="0"/>
              <w:jc w:val="center"/>
              <w:rPr>
                <w:rFonts w:ascii="Arial" w:hAnsi="Arial"/>
                <w:sz w:val="18"/>
              </w:rPr>
            </w:pPr>
            <w:bookmarkStart w:id="2423" w:name="_MCCTEMPBM_CRPT44170252___4" w:colFirst="0" w:colLast="3"/>
            <w:bookmarkEnd w:id="2422"/>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23"/>
      <w:tr w:rsidR="00D84448" w:rsidRPr="00990B12" w14:paraId="639EBED1" w14:textId="77777777" w:rsidTr="008D0E0E">
        <w:trPr>
          <w:jc w:val="center"/>
        </w:trPr>
        <w:tc>
          <w:tcPr>
            <w:tcW w:w="8904" w:type="dxa"/>
            <w:gridSpan w:val="5"/>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424" w:name="_CRTable7_7_52"/>
      <w:r w:rsidRPr="00990B12">
        <w:t xml:space="preserve">Table </w:t>
      </w:r>
      <w:bookmarkEnd w:id="2424"/>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425" w:name="_CR7_8"/>
      <w:bookmarkStart w:id="2426" w:name="_Toc106127602"/>
      <w:bookmarkStart w:id="2427" w:name="_Toc123057967"/>
      <w:bookmarkStart w:id="2428" w:name="_Toc124256660"/>
      <w:bookmarkStart w:id="2429" w:name="_Toc104122553"/>
      <w:bookmarkStart w:id="2430" w:name="_Toc104205504"/>
      <w:bookmarkStart w:id="2431" w:name="_Toc104206711"/>
      <w:bookmarkStart w:id="2432" w:name="_Toc104503671"/>
      <w:bookmarkStart w:id="2433" w:name="_Toc97562319"/>
      <w:bookmarkStart w:id="2434" w:name="_Toc137543622"/>
      <w:bookmarkStart w:id="2435" w:name="_Toc210629197"/>
      <w:bookmarkEnd w:id="2425"/>
      <w:r w:rsidRPr="00990B12">
        <w:t>7.8</w:t>
      </w:r>
      <w:r w:rsidRPr="00990B12">
        <w:tab/>
        <w:t>Intermodulation characteristics</w:t>
      </w:r>
      <w:bookmarkEnd w:id="2426"/>
      <w:bookmarkEnd w:id="2427"/>
      <w:bookmarkEnd w:id="2428"/>
      <w:bookmarkEnd w:id="2429"/>
      <w:bookmarkEnd w:id="2430"/>
      <w:bookmarkEnd w:id="2431"/>
      <w:bookmarkEnd w:id="2432"/>
      <w:bookmarkEnd w:id="2433"/>
      <w:bookmarkEnd w:id="2434"/>
      <w:bookmarkEnd w:id="2435"/>
    </w:p>
    <w:p w14:paraId="09A8D8BF" w14:textId="6C0E8D61" w:rsidR="00D84448" w:rsidRPr="00990B12" w:rsidRDefault="00D84448" w:rsidP="002600C1">
      <w:pPr>
        <w:pStyle w:val="Heading3"/>
      </w:pPr>
      <w:bookmarkStart w:id="2436" w:name="_CR7_8_1"/>
      <w:bookmarkStart w:id="2437" w:name="_Toc27478619"/>
      <w:bookmarkStart w:id="2438" w:name="_Toc36227333"/>
      <w:bookmarkStart w:id="2439" w:name="_Toc210629198"/>
      <w:bookmarkEnd w:id="2436"/>
      <w:r w:rsidRPr="00990B12">
        <w:t>7.8.1</w:t>
      </w:r>
      <w:r w:rsidRPr="00990B12">
        <w:tab/>
        <w:t>General</w:t>
      </w:r>
      <w:bookmarkEnd w:id="2437"/>
      <w:bookmarkEnd w:id="2438"/>
      <w:bookmarkEnd w:id="2439"/>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440" w:name="_CR7_8_2"/>
      <w:bookmarkStart w:id="2441" w:name="_Toc27478620"/>
      <w:bookmarkStart w:id="2442" w:name="_Toc36227334"/>
      <w:bookmarkStart w:id="2443" w:name="_Toc210629199"/>
      <w:bookmarkEnd w:id="2440"/>
      <w:r w:rsidRPr="00990B12">
        <w:t>7.8.2</w:t>
      </w:r>
      <w:r w:rsidRPr="00990B12">
        <w:tab/>
        <w:t>Wide band Intermodulation</w:t>
      </w:r>
      <w:bookmarkEnd w:id="2441"/>
      <w:bookmarkEnd w:id="2442"/>
      <w:bookmarkEnd w:id="2443"/>
    </w:p>
    <w:p w14:paraId="3BFBFC15" w14:textId="77777777" w:rsidR="00D84448" w:rsidRPr="00990B12" w:rsidRDefault="00D84448" w:rsidP="0002370F">
      <w:pPr>
        <w:pStyle w:val="Heading4"/>
      </w:pPr>
      <w:bookmarkStart w:id="2444" w:name="_CR7_8_2_1"/>
      <w:bookmarkStart w:id="2445" w:name="_Toc27478621"/>
      <w:bookmarkStart w:id="2446" w:name="_Toc36227335"/>
      <w:bookmarkStart w:id="2447" w:name="_Toc210629200"/>
      <w:bookmarkEnd w:id="2444"/>
      <w:r w:rsidRPr="00990B12">
        <w:t>7.</w:t>
      </w:r>
      <w:r w:rsidRPr="00990B12">
        <w:rPr>
          <w:rFonts w:eastAsia="MS Mincho"/>
        </w:rPr>
        <w:t>8</w:t>
      </w:r>
      <w:r w:rsidRPr="00990B12">
        <w:t>.</w:t>
      </w:r>
      <w:r w:rsidRPr="00990B12">
        <w:rPr>
          <w:rFonts w:eastAsia="MS Mincho"/>
        </w:rPr>
        <w:t>2.1</w:t>
      </w:r>
      <w:r w:rsidRPr="00990B12">
        <w:tab/>
        <w:t>Test purpose</w:t>
      </w:r>
      <w:bookmarkEnd w:id="2445"/>
      <w:bookmarkEnd w:id="2446"/>
      <w:bookmarkEnd w:id="2447"/>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448" w:name="_CR7_8_2_2"/>
      <w:bookmarkStart w:id="2449" w:name="_Toc27478622"/>
      <w:bookmarkStart w:id="2450" w:name="_Toc36227336"/>
      <w:bookmarkStart w:id="2451" w:name="_Toc210629201"/>
      <w:bookmarkEnd w:id="2448"/>
      <w:r w:rsidRPr="00990B12">
        <w:t>7.</w:t>
      </w:r>
      <w:r w:rsidRPr="00990B12">
        <w:rPr>
          <w:rFonts w:eastAsia="MS Mincho"/>
        </w:rPr>
        <w:t>8</w:t>
      </w:r>
      <w:r w:rsidRPr="00990B12">
        <w:t>.2</w:t>
      </w:r>
      <w:r w:rsidRPr="00990B12">
        <w:rPr>
          <w:rFonts w:eastAsia="MS Mincho"/>
        </w:rPr>
        <w:t>.2</w:t>
      </w:r>
      <w:r w:rsidRPr="00990B12">
        <w:tab/>
        <w:t>Test applicability</w:t>
      </w:r>
      <w:bookmarkEnd w:id="2449"/>
      <w:bookmarkEnd w:id="2450"/>
      <w:bookmarkEnd w:id="2451"/>
    </w:p>
    <w:p w14:paraId="341E226C" w14:textId="77777777" w:rsidR="00D84448" w:rsidRPr="00990B12" w:rsidRDefault="00D84448" w:rsidP="00D84448">
      <w:bookmarkStart w:id="2452" w:name="_Toc27478623"/>
      <w:bookmarkStart w:id="2453"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454" w:name="_CR7_8_2_3"/>
      <w:bookmarkStart w:id="2455" w:name="_Toc210629202"/>
      <w:bookmarkEnd w:id="2454"/>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452"/>
      <w:bookmarkEnd w:id="2453"/>
      <w:bookmarkEnd w:id="2455"/>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456" w:name="_CRTable7_8_2_31"/>
      <w:r w:rsidRPr="00990B12">
        <w:t xml:space="preserve">Table </w:t>
      </w:r>
      <w:bookmarkEnd w:id="2456"/>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457" w:name="_CR7_8_2_4"/>
      <w:bookmarkStart w:id="2458" w:name="_Toc27478624"/>
      <w:bookmarkStart w:id="2459" w:name="_Toc36227338"/>
      <w:bookmarkStart w:id="2460" w:name="_Toc210629203"/>
      <w:bookmarkEnd w:id="2457"/>
      <w:r w:rsidRPr="00990B12">
        <w:t>7.</w:t>
      </w:r>
      <w:r w:rsidRPr="00990B12">
        <w:rPr>
          <w:rFonts w:eastAsia="MS Mincho"/>
        </w:rPr>
        <w:t>8.2</w:t>
      </w:r>
      <w:r w:rsidRPr="00990B12">
        <w:t>.4</w:t>
      </w:r>
      <w:r w:rsidRPr="00990B12">
        <w:tab/>
        <w:t>Test description</w:t>
      </w:r>
      <w:bookmarkEnd w:id="2458"/>
      <w:bookmarkEnd w:id="2459"/>
      <w:bookmarkEnd w:id="2460"/>
    </w:p>
    <w:p w14:paraId="26B67172" w14:textId="77777777" w:rsidR="00D84448" w:rsidRPr="00990B12" w:rsidRDefault="00D84448" w:rsidP="0002370F">
      <w:pPr>
        <w:pStyle w:val="Heading5"/>
      </w:pPr>
      <w:bookmarkStart w:id="2461" w:name="_CR7_8_2_4_1"/>
      <w:bookmarkStart w:id="2462" w:name="_Toc27478625"/>
      <w:bookmarkStart w:id="2463" w:name="_Toc36227339"/>
      <w:bookmarkStart w:id="2464" w:name="_Toc210629204"/>
      <w:bookmarkEnd w:id="2461"/>
      <w:r w:rsidRPr="00990B12">
        <w:t>7.</w:t>
      </w:r>
      <w:r w:rsidRPr="00990B12">
        <w:rPr>
          <w:rFonts w:eastAsia="MS Mincho"/>
        </w:rPr>
        <w:t>8.2</w:t>
      </w:r>
      <w:r w:rsidRPr="00990B12">
        <w:t>.4.1</w:t>
      </w:r>
      <w:r w:rsidRPr="00990B12">
        <w:tab/>
        <w:t>Initial conditions</w:t>
      </w:r>
      <w:bookmarkEnd w:id="2462"/>
      <w:bookmarkEnd w:id="2463"/>
      <w:bookmarkEnd w:id="2464"/>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465" w:name="_CRTable7_8_2_4_11"/>
      <w:r w:rsidRPr="00990B12">
        <w:t xml:space="preserve">Table </w:t>
      </w:r>
      <w:bookmarkEnd w:id="2465"/>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77777777" w:rsidR="00D84448" w:rsidRPr="00990B12" w:rsidRDefault="00D84448" w:rsidP="00D84448">
      <w:pPr>
        <w:pStyle w:val="B1"/>
      </w:pPr>
      <w:r w:rsidRPr="00990B12">
        <w:t>6.  UE location according to TS 38.508-1 [12] clause 5.6.1 is provided to the UE through any preconfigured means.</w:t>
      </w:r>
    </w:p>
    <w:p w14:paraId="48D6DCF5" w14:textId="34FCD0D9" w:rsidR="00D84448" w:rsidRPr="00990B12" w:rsidRDefault="00D84448" w:rsidP="00D84448">
      <w:pPr>
        <w:pStyle w:val="B1"/>
      </w:pPr>
      <w:r w:rsidRPr="00990B12">
        <w:t xml:space="preserve">7.  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990B12" w:rsidRDefault="00D84448" w:rsidP="00D84448">
      <w:pPr>
        <w:pStyle w:val="B1"/>
      </w:pPr>
      <w:r w:rsidRPr="00990B12">
        <w:t>8.  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466" w:name="_CR7_8_2_4_2"/>
      <w:bookmarkStart w:id="2467" w:name="_Toc27478626"/>
      <w:bookmarkStart w:id="2468" w:name="_Toc36227340"/>
      <w:bookmarkStart w:id="2469" w:name="_Toc210629205"/>
      <w:bookmarkEnd w:id="2466"/>
      <w:r w:rsidRPr="00990B12">
        <w:t>7.</w:t>
      </w:r>
      <w:r w:rsidRPr="00990B12">
        <w:rPr>
          <w:rFonts w:eastAsia="MS Mincho"/>
        </w:rPr>
        <w:t>8.2</w:t>
      </w:r>
      <w:r w:rsidRPr="00990B12">
        <w:t>.4.2</w:t>
      </w:r>
      <w:r w:rsidRPr="00990B12">
        <w:tab/>
        <w:t>Test procedure</w:t>
      </w:r>
      <w:bookmarkEnd w:id="2467"/>
      <w:bookmarkEnd w:id="2468"/>
      <w:bookmarkEnd w:id="2469"/>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470" w:name="_CR7_8_2_4_3"/>
      <w:bookmarkStart w:id="2471" w:name="_Toc27478627"/>
      <w:bookmarkStart w:id="2472" w:name="_Toc36227341"/>
      <w:bookmarkStart w:id="2473" w:name="_Toc210629206"/>
      <w:bookmarkEnd w:id="2470"/>
      <w:r w:rsidRPr="00990B12">
        <w:t>7.</w:t>
      </w:r>
      <w:r w:rsidRPr="00990B12">
        <w:rPr>
          <w:rFonts w:eastAsia="MS Mincho"/>
        </w:rPr>
        <w:t>8.2</w:t>
      </w:r>
      <w:r w:rsidRPr="00990B12">
        <w:t>.4.3</w:t>
      </w:r>
      <w:r w:rsidRPr="00990B12">
        <w:tab/>
        <w:t>Message contents</w:t>
      </w:r>
      <w:bookmarkEnd w:id="2471"/>
      <w:bookmarkEnd w:id="2472"/>
      <w:bookmarkEnd w:id="2473"/>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474" w:name="_CR7_8_2_5"/>
      <w:bookmarkStart w:id="2475" w:name="_Toc27478628"/>
      <w:bookmarkStart w:id="2476" w:name="_Toc36227342"/>
      <w:bookmarkStart w:id="2477" w:name="_Toc210629207"/>
      <w:bookmarkEnd w:id="2474"/>
      <w:r w:rsidRPr="00990B12">
        <w:t>7.</w:t>
      </w:r>
      <w:r w:rsidRPr="00990B12">
        <w:rPr>
          <w:rFonts w:eastAsia="MS Mincho"/>
        </w:rPr>
        <w:t>8.2</w:t>
      </w:r>
      <w:r w:rsidRPr="00990B12">
        <w:t>.5</w:t>
      </w:r>
      <w:r w:rsidRPr="00990B12">
        <w:tab/>
        <w:t>Test requirement</w:t>
      </w:r>
      <w:bookmarkEnd w:id="2475"/>
      <w:bookmarkEnd w:id="2476"/>
      <w:bookmarkEnd w:id="2477"/>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478" w:name="_CRTable7_8_2_51"/>
      <w:r w:rsidRPr="00990B12">
        <w:t xml:space="preserve">Table </w:t>
      </w:r>
      <w:bookmarkEnd w:id="2478"/>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479" w:name="_Toc124256661"/>
      <w:bookmarkStart w:id="2480" w:name="_Toc123057968"/>
      <w:bookmarkStart w:id="2481" w:name="_Toc137543623"/>
    </w:p>
    <w:p w14:paraId="699F85A5" w14:textId="7F5C8B2B" w:rsidR="00737688" w:rsidRPr="00990B12" w:rsidRDefault="00737688" w:rsidP="00737688">
      <w:pPr>
        <w:pStyle w:val="Heading2"/>
      </w:pPr>
      <w:bookmarkStart w:id="2482" w:name="_CR7_9"/>
      <w:bookmarkStart w:id="2483" w:name="_Toc210629208"/>
      <w:bookmarkEnd w:id="2482"/>
      <w:r w:rsidRPr="00990B12">
        <w:t>7.9</w:t>
      </w:r>
      <w:r w:rsidRPr="00990B12">
        <w:tab/>
        <w:t>Spurious emissions</w:t>
      </w:r>
      <w:bookmarkEnd w:id="2479"/>
      <w:bookmarkEnd w:id="2480"/>
      <w:bookmarkEnd w:id="2481"/>
      <w:bookmarkEnd w:id="2483"/>
    </w:p>
    <w:p w14:paraId="2A671517" w14:textId="77777777" w:rsidR="00737688" w:rsidRPr="00990B12" w:rsidRDefault="00737688" w:rsidP="0002370F">
      <w:pPr>
        <w:pStyle w:val="Heading3"/>
      </w:pPr>
      <w:bookmarkStart w:id="2484" w:name="_CR7_9_1"/>
      <w:bookmarkStart w:id="2485" w:name="_Toc36227365"/>
      <w:bookmarkStart w:id="2486" w:name="_Toc27478651"/>
      <w:bookmarkStart w:id="2487" w:name="_Toc210629209"/>
      <w:bookmarkEnd w:id="2484"/>
      <w:r w:rsidRPr="00990B12">
        <w:t>7.</w:t>
      </w:r>
      <w:r w:rsidRPr="00990B12">
        <w:rPr>
          <w:rFonts w:eastAsia="MS Mincho"/>
        </w:rPr>
        <w:t>9</w:t>
      </w:r>
      <w:r w:rsidRPr="00990B12">
        <w:t>.1</w:t>
      </w:r>
      <w:r w:rsidRPr="00990B12">
        <w:tab/>
        <w:t>Test purpose</w:t>
      </w:r>
      <w:bookmarkEnd w:id="2485"/>
      <w:bookmarkEnd w:id="2486"/>
      <w:bookmarkEnd w:id="2487"/>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488" w:name="_CR7_9_2"/>
      <w:bookmarkStart w:id="2489" w:name="_Toc36227366"/>
      <w:bookmarkStart w:id="2490" w:name="_Toc27478652"/>
      <w:bookmarkStart w:id="2491" w:name="_Toc210629210"/>
      <w:bookmarkEnd w:id="2488"/>
      <w:r w:rsidRPr="00990B12">
        <w:t>7.</w:t>
      </w:r>
      <w:r w:rsidRPr="00990B12">
        <w:rPr>
          <w:rFonts w:eastAsia="MS Mincho"/>
        </w:rPr>
        <w:t>9</w:t>
      </w:r>
      <w:r w:rsidRPr="00990B12">
        <w:t>.2</w:t>
      </w:r>
      <w:r w:rsidRPr="00990B12">
        <w:tab/>
        <w:t>Test applicability</w:t>
      </w:r>
      <w:bookmarkEnd w:id="2489"/>
      <w:bookmarkEnd w:id="2490"/>
      <w:bookmarkEnd w:id="2491"/>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492" w:name="_CR7_9_3"/>
      <w:bookmarkStart w:id="2493" w:name="_Toc27478653"/>
      <w:bookmarkStart w:id="2494" w:name="_Toc36227367"/>
      <w:bookmarkStart w:id="2495" w:name="_Toc210629211"/>
      <w:bookmarkEnd w:id="2492"/>
      <w:r w:rsidRPr="00990B12">
        <w:t>7.</w:t>
      </w:r>
      <w:r w:rsidRPr="00990B12">
        <w:rPr>
          <w:rFonts w:eastAsia="MS Mincho"/>
        </w:rPr>
        <w:t>9</w:t>
      </w:r>
      <w:r w:rsidRPr="00990B12">
        <w:t>.3</w:t>
      </w:r>
      <w:r w:rsidRPr="00990B12">
        <w:tab/>
        <w:t>Minimum conformance requirements</w:t>
      </w:r>
      <w:bookmarkEnd w:id="2493"/>
      <w:bookmarkEnd w:id="2494"/>
      <w:bookmarkEnd w:id="2495"/>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496" w:name="_CRTable7_9_31"/>
      <w:r w:rsidRPr="00990B12">
        <w:t xml:space="preserve">Table </w:t>
      </w:r>
      <w:bookmarkEnd w:id="2496"/>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497" w:name="_CR7_9_4"/>
      <w:bookmarkStart w:id="2498" w:name="_Toc36227368"/>
      <w:bookmarkStart w:id="2499" w:name="_Toc27478654"/>
      <w:bookmarkStart w:id="2500" w:name="_Toc210629212"/>
      <w:bookmarkEnd w:id="2497"/>
      <w:r w:rsidRPr="00990B12">
        <w:t>7.</w:t>
      </w:r>
      <w:r w:rsidRPr="00990B12">
        <w:rPr>
          <w:rFonts w:eastAsia="MS Mincho"/>
        </w:rPr>
        <w:t>9</w:t>
      </w:r>
      <w:r w:rsidRPr="00990B12">
        <w:t>.4</w:t>
      </w:r>
      <w:r w:rsidRPr="00990B12">
        <w:tab/>
        <w:t>Test description</w:t>
      </w:r>
      <w:bookmarkEnd w:id="2498"/>
      <w:bookmarkEnd w:id="2499"/>
      <w:bookmarkEnd w:id="2500"/>
    </w:p>
    <w:p w14:paraId="05ADDA7E" w14:textId="77777777" w:rsidR="00737688" w:rsidRPr="00990B12" w:rsidRDefault="00737688" w:rsidP="0002370F">
      <w:pPr>
        <w:pStyle w:val="Heading4"/>
        <w:rPr>
          <w:rFonts w:eastAsia="MS Mincho"/>
        </w:rPr>
      </w:pPr>
      <w:bookmarkStart w:id="2501" w:name="_CR7_9_4_1"/>
      <w:bookmarkStart w:id="2502" w:name="_Toc36227369"/>
      <w:bookmarkStart w:id="2503" w:name="_Toc27478655"/>
      <w:bookmarkStart w:id="2504" w:name="_Toc210629213"/>
      <w:bookmarkEnd w:id="2501"/>
      <w:r w:rsidRPr="00990B12">
        <w:t>7.</w:t>
      </w:r>
      <w:r w:rsidRPr="00990B12">
        <w:rPr>
          <w:rFonts w:eastAsia="MS Mincho"/>
        </w:rPr>
        <w:t>9</w:t>
      </w:r>
      <w:r w:rsidRPr="00990B12">
        <w:t>.4.1</w:t>
      </w:r>
      <w:r w:rsidRPr="00990B12">
        <w:tab/>
        <w:t>Initial conditions</w:t>
      </w:r>
      <w:bookmarkEnd w:id="2502"/>
      <w:bookmarkEnd w:id="2503"/>
      <w:bookmarkEnd w:id="2504"/>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505" w:name="_CRTable7_9_4_11"/>
      <w:r w:rsidRPr="00990B12">
        <w:t xml:space="preserve">Table </w:t>
      </w:r>
      <w:bookmarkEnd w:id="2505"/>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lang w:eastAsia="en-GB"/>
        </w:rPr>
      </w:pPr>
      <w:r w:rsidRPr="00990B12">
        <w:t>6.</w:t>
      </w:r>
      <w:r w:rsidRPr="00990B12">
        <w:tab/>
      </w:r>
      <w:r w:rsidR="00230574" w:rsidRPr="00990B12">
        <w:rPr>
          <w:rFonts w:eastAsia="Malgun Gothic"/>
          <w:lang w:eastAsia="en-GB"/>
        </w:rPr>
        <w:t xml:space="preserve">UE location according to TS 38.508-1 [12] clause </w:t>
      </w:r>
      <w:r w:rsidR="005F6927" w:rsidRPr="00990B12">
        <w:rPr>
          <w:rFonts w:eastAsia="Malgun Gothic"/>
          <w:lang w:eastAsia="en-GB"/>
        </w:rPr>
        <w:t>5.6.1</w:t>
      </w:r>
      <w:r w:rsidR="00230574" w:rsidRPr="00990B12">
        <w:rPr>
          <w:rFonts w:eastAsia="Malgun Gothic"/>
          <w:lang w:eastAsia="en-GB"/>
        </w:rPr>
        <w:t xml:space="preserve"> is provided to the UE through any preconfigured means.</w:t>
      </w:r>
    </w:p>
    <w:p w14:paraId="3BA90F78" w14:textId="072A8925" w:rsidR="00230574" w:rsidRPr="00990B12" w:rsidRDefault="005F6927" w:rsidP="00230574">
      <w:pPr>
        <w:pStyle w:val="B1"/>
        <w:rPr>
          <w:rFonts w:eastAsia="Malgun Gothic"/>
          <w:lang w:eastAsia="en-GB"/>
        </w:rPr>
      </w:pPr>
      <w:r w:rsidRPr="00990B12">
        <w:t>7.</w:t>
      </w:r>
      <w:r w:rsidRPr="00990B12">
        <w:rPr>
          <w:rFonts w:eastAsia="Malgun Gothic"/>
          <w:lang w:eastAsia="en-GB"/>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lang w:eastAsia="en-GB"/>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506" w:name="_CR7_9_4_2"/>
      <w:bookmarkStart w:id="2507" w:name="_Toc36227370"/>
      <w:bookmarkStart w:id="2508" w:name="_Toc27478656"/>
      <w:bookmarkStart w:id="2509" w:name="_Toc210629214"/>
      <w:bookmarkEnd w:id="2506"/>
      <w:r w:rsidRPr="00990B12">
        <w:t>7.</w:t>
      </w:r>
      <w:r w:rsidRPr="00990B12">
        <w:rPr>
          <w:rFonts w:eastAsia="MS Mincho"/>
        </w:rPr>
        <w:t>9.4.2</w:t>
      </w:r>
      <w:r w:rsidRPr="00990B12">
        <w:tab/>
        <w:t>Test procedure</w:t>
      </w:r>
      <w:bookmarkEnd w:id="2507"/>
      <w:bookmarkEnd w:id="2508"/>
      <w:bookmarkEnd w:id="2509"/>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510" w:name="_CR7_9_4_3"/>
      <w:bookmarkStart w:id="2511" w:name="_Toc27478657"/>
      <w:bookmarkStart w:id="2512" w:name="_Toc36227371"/>
      <w:bookmarkStart w:id="2513" w:name="_Toc210629215"/>
      <w:bookmarkEnd w:id="2510"/>
      <w:r w:rsidRPr="00990B12">
        <w:t>7.</w:t>
      </w:r>
      <w:r w:rsidRPr="00990B12">
        <w:rPr>
          <w:rFonts w:eastAsia="MS Mincho"/>
        </w:rPr>
        <w:t>9</w:t>
      </w:r>
      <w:r w:rsidRPr="00990B12">
        <w:t>.4.3</w:t>
      </w:r>
      <w:r w:rsidRPr="00990B12">
        <w:tab/>
        <w:t>Message contents</w:t>
      </w:r>
      <w:bookmarkEnd w:id="2511"/>
      <w:bookmarkEnd w:id="2512"/>
      <w:bookmarkEnd w:id="2513"/>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514" w:name="_CR7_9_5"/>
      <w:bookmarkStart w:id="2515" w:name="_Toc36227372"/>
      <w:bookmarkStart w:id="2516" w:name="_Toc27478658"/>
      <w:bookmarkStart w:id="2517" w:name="_Toc210629216"/>
      <w:bookmarkEnd w:id="2514"/>
      <w:r w:rsidRPr="00990B12">
        <w:t>7.</w:t>
      </w:r>
      <w:r w:rsidRPr="00990B12">
        <w:rPr>
          <w:rFonts w:eastAsia="MS Mincho"/>
        </w:rPr>
        <w:t>9</w:t>
      </w:r>
      <w:r w:rsidRPr="00990B12">
        <w:t>.5</w:t>
      </w:r>
      <w:r w:rsidRPr="00990B12">
        <w:tab/>
        <w:t>Test requirement</w:t>
      </w:r>
      <w:bookmarkEnd w:id="2515"/>
      <w:bookmarkEnd w:id="2516"/>
      <w:bookmarkEnd w:id="2517"/>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518" w:name="_CRTable7_9_51"/>
      <w:r w:rsidRPr="00990B12">
        <w:t xml:space="preserve">Table </w:t>
      </w:r>
      <w:bookmarkEnd w:id="2518"/>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519" w:name="_CR8"/>
      <w:bookmarkStart w:id="2520" w:name="_Toc97562321"/>
      <w:bookmarkStart w:id="2521" w:name="_Toc104122555"/>
      <w:bookmarkStart w:id="2522" w:name="_Toc104205506"/>
      <w:bookmarkStart w:id="2523" w:name="_Toc104206713"/>
      <w:bookmarkStart w:id="2524" w:name="_Toc104503673"/>
      <w:bookmarkStart w:id="2525" w:name="_Toc106127604"/>
      <w:bookmarkStart w:id="2526" w:name="_Toc123057969"/>
      <w:bookmarkStart w:id="2527" w:name="_Toc124256662"/>
      <w:bookmarkStart w:id="2528" w:name="_Toc137543624"/>
      <w:bookmarkStart w:id="2529" w:name="_Toc210629217"/>
      <w:bookmarkEnd w:id="2519"/>
      <w:r w:rsidRPr="00990B12">
        <w:t>8</w:t>
      </w:r>
      <w:r w:rsidRPr="00990B12">
        <w:tab/>
        <w:t>Conducted performance requirements</w:t>
      </w:r>
      <w:bookmarkEnd w:id="2520"/>
      <w:bookmarkEnd w:id="2521"/>
      <w:bookmarkEnd w:id="2522"/>
      <w:bookmarkEnd w:id="2523"/>
      <w:bookmarkEnd w:id="2524"/>
      <w:bookmarkEnd w:id="2525"/>
      <w:bookmarkEnd w:id="2526"/>
      <w:bookmarkEnd w:id="2527"/>
      <w:bookmarkEnd w:id="2528"/>
      <w:bookmarkEnd w:id="2529"/>
    </w:p>
    <w:p w14:paraId="15990D1C" w14:textId="24443435" w:rsidR="00022962" w:rsidRPr="00990B12" w:rsidRDefault="00022962" w:rsidP="00022962">
      <w:pPr>
        <w:pStyle w:val="Heading2"/>
      </w:pPr>
      <w:bookmarkStart w:id="2530" w:name="_CR8_0"/>
      <w:bookmarkStart w:id="2531" w:name="_Toc97562322"/>
      <w:bookmarkStart w:id="2532" w:name="_Toc104122556"/>
      <w:bookmarkStart w:id="2533" w:name="_Toc104205507"/>
      <w:bookmarkStart w:id="2534" w:name="_Toc104206714"/>
      <w:bookmarkStart w:id="2535" w:name="_Toc104503674"/>
      <w:bookmarkStart w:id="2536" w:name="_Toc106127605"/>
      <w:bookmarkStart w:id="2537" w:name="_Toc123057970"/>
      <w:bookmarkStart w:id="2538" w:name="_Toc124256663"/>
      <w:bookmarkStart w:id="2539" w:name="_Toc137543625"/>
      <w:bookmarkStart w:id="2540" w:name="_Toc210629218"/>
      <w:bookmarkEnd w:id="2530"/>
      <w:r w:rsidRPr="00990B12">
        <w:t>8.</w:t>
      </w:r>
      <w:r w:rsidR="00DA791B" w:rsidRPr="00DA791B">
        <w:t>1</w:t>
      </w:r>
      <w:r w:rsidRPr="00990B12">
        <w:tab/>
        <w:t>General</w:t>
      </w:r>
      <w:bookmarkEnd w:id="2531"/>
      <w:bookmarkEnd w:id="2532"/>
      <w:bookmarkEnd w:id="2533"/>
      <w:bookmarkEnd w:id="2534"/>
      <w:bookmarkEnd w:id="2535"/>
      <w:bookmarkEnd w:id="2536"/>
      <w:bookmarkEnd w:id="2537"/>
      <w:bookmarkEnd w:id="2538"/>
      <w:bookmarkEnd w:id="2539"/>
      <w:bookmarkEnd w:id="2540"/>
    </w:p>
    <w:p w14:paraId="2B98B2CE" w14:textId="77777777" w:rsidR="00022962" w:rsidRPr="00990B12" w:rsidRDefault="00022962" w:rsidP="00022962">
      <w:pPr>
        <w:pStyle w:val="Heading3"/>
      </w:pPr>
      <w:bookmarkStart w:id="2541" w:name="_CR8_1_1"/>
      <w:bookmarkStart w:id="2542" w:name="_Toc21338139"/>
      <w:bookmarkStart w:id="2543" w:name="_Toc29808247"/>
      <w:bookmarkStart w:id="2544" w:name="_Toc37068166"/>
      <w:bookmarkStart w:id="2545" w:name="_Toc37083709"/>
      <w:bookmarkStart w:id="2546" w:name="_Toc37084051"/>
      <w:bookmarkStart w:id="2547" w:name="_Toc40209413"/>
      <w:bookmarkStart w:id="2548" w:name="_Toc40209755"/>
      <w:bookmarkStart w:id="2549" w:name="_Toc45892714"/>
      <w:bookmarkStart w:id="2550" w:name="_Toc53176571"/>
      <w:bookmarkStart w:id="2551" w:name="_Toc61120847"/>
      <w:bookmarkStart w:id="2552" w:name="_Toc67917991"/>
      <w:bookmarkStart w:id="2553" w:name="_Toc76298034"/>
      <w:bookmarkStart w:id="2554" w:name="_Toc76572046"/>
      <w:bookmarkStart w:id="2555" w:name="_Toc76651913"/>
      <w:bookmarkStart w:id="2556" w:name="_Toc76652751"/>
      <w:bookmarkStart w:id="2557" w:name="_Toc83742023"/>
      <w:bookmarkStart w:id="2558" w:name="_Toc91440513"/>
      <w:bookmarkStart w:id="2559" w:name="_Toc98849298"/>
      <w:bookmarkStart w:id="2560" w:name="_Toc106543147"/>
      <w:bookmarkStart w:id="2561" w:name="_Toc106737242"/>
      <w:bookmarkStart w:id="2562" w:name="_Toc107233009"/>
      <w:bookmarkStart w:id="2563" w:name="_Toc107234596"/>
      <w:bookmarkStart w:id="2564" w:name="_Toc107419565"/>
      <w:bookmarkStart w:id="2565" w:name="_Toc107476858"/>
      <w:bookmarkStart w:id="2566" w:name="_Toc114565671"/>
      <w:bookmarkStart w:id="2567" w:name="_Toc115267759"/>
      <w:bookmarkStart w:id="2568" w:name="_Toc123057971"/>
      <w:bookmarkStart w:id="2569" w:name="_Toc124256664"/>
      <w:bookmarkStart w:id="2570" w:name="_Toc137543626"/>
      <w:bookmarkStart w:id="2571" w:name="_Toc210629219"/>
      <w:bookmarkEnd w:id="2541"/>
      <w:r w:rsidRPr="00990B12">
        <w:t>8.1.1</w:t>
      </w:r>
      <w:r w:rsidRPr="00990B12">
        <w:tab/>
        <w:t>Relationship between minimum requirements and test requirements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572" w:name="_CR8_1_2"/>
      <w:bookmarkStart w:id="2573" w:name="_Toc21338140"/>
      <w:bookmarkStart w:id="2574" w:name="_Toc29808248"/>
      <w:bookmarkStart w:id="2575" w:name="_Toc37068167"/>
      <w:bookmarkStart w:id="2576" w:name="_Toc37083710"/>
      <w:bookmarkStart w:id="2577" w:name="_Toc37084052"/>
      <w:bookmarkStart w:id="2578" w:name="_Toc40209414"/>
      <w:bookmarkStart w:id="2579" w:name="_Toc40209756"/>
      <w:bookmarkStart w:id="2580" w:name="_Toc45892715"/>
      <w:bookmarkStart w:id="2581" w:name="_Toc53176572"/>
      <w:bookmarkStart w:id="2582" w:name="_Toc61120848"/>
      <w:bookmarkStart w:id="2583" w:name="_Toc67917992"/>
      <w:bookmarkStart w:id="2584" w:name="_Toc76298035"/>
      <w:bookmarkStart w:id="2585" w:name="_Toc76572047"/>
      <w:bookmarkStart w:id="2586" w:name="_Toc76651914"/>
      <w:bookmarkStart w:id="2587" w:name="_Toc76652752"/>
      <w:bookmarkStart w:id="2588" w:name="_Toc83742024"/>
      <w:bookmarkStart w:id="2589" w:name="_Toc91440514"/>
      <w:bookmarkStart w:id="2590" w:name="_Toc98849299"/>
      <w:bookmarkStart w:id="2591" w:name="_Toc106543148"/>
      <w:bookmarkStart w:id="2592" w:name="_Toc106737243"/>
      <w:bookmarkStart w:id="2593" w:name="_Toc107233010"/>
      <w:bookmarkStart w:id="2594" w:name="_Toc107234597"/>
      <w:bookmarkStart w:id="2595" w:name="_Toc107419566"/>
      <w:bookmarkStart w:id="2596" w:name="_Toc107476859"/>
      <w:bookmarkStart w:id="2597" w:name="_Toc114565672"/>
      <w:bookmarkStart w:id="2598" w:name="_Toc115267760"/>
      <w:bookmarkStart w:id="2599" w:name="_Toc123057972"/>
      <w:bookmarkStart w:id="2600" w:name="_Toc124256665"/>
      <w:bookmarkStart w:id="2601" w:name="_Toc137543627"/>
      <w:bookmarkStart w:id="2602" w:name="_Toc210629220"/>
      <w:bookmarkEnd w:id="2572"/>
      <w:r w:rsidRPr="00990B12">
        <w:t>8.1.2</w:t>
      </w:r>
      <w:r w:rsidRPr="00990B12">
        <w:tab/>
        <w:t>Applicability of minimum requirements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603" w:name="_CR8_1_3"/>
      <w:bookmarkStart w:id="2604" w:name="_Toc21338142"/>
      <w:bookmarkStart w:id="2605" w:name="_Toc29808250"/>
      <w:bookmarkStart w:id="2606" w:name="_Toc37068169"/>
      <w:bookmarkStart w:id="2607" w:name="_Toc37083712"/>
      <w:bookmarkStart w:id="2608" w:name="_Toc37084054"/>
      <w:bookmarkStart w:id="2609" w:name="_Toc40209416"/>
      <w:bookmarkStart w:id="2610" w:name="_Toc40209758"/>
      <w:bookmarkStart w:id="2611" w:name="_Toc45892717"/>
      <w:bookmarkStart w:id="2612" w:name="_Toc53176574"/>
      <w:bookmarkStart w:id="2613" w:name="_Toc61120850"/>
      <w:bookmarkStart w:id="2614" w:name="_Toc67917994"/>
      <w:bookmarkStart w:id="2615" w:name="_Toc76298037"/>
      <w:bookmarkStart w:id="2616" w:name="_Toc76572049"/>
      <w:bookmarkStart w:id="2617" w:name="_Toc76651916"/>
      <w:bookmarkStart w:id="2618" w:name="_Toc76652754"/>
      <w:bookmarkStart w:id="2619" w:name="_Toc83742026"/>
      <w:bookmarkStart w:id="2620" w:name="_Toc91440516"/>
      <w:bookmarkStart w:id="2621" w:name="_Toc98849301"/>
      <w:bookmarkStart w:id="2622" w:name="_Toc106543150"/>
      <w:bookmarkStart w:id="2623" w:name="_Toc106737245"/>
      <w:bookmarkStart w:id="2624" w:name="_Toc107233012"/>
      <w:bookmarkStart w:id="2625" w:name="_Toc107234599"/>
      <w:bookmarkStart w:id="2626" w:name="_Toc107419568"/>
      <w:bookmarkStart w:id="2627" w:name="_Toc107476861"/>
      <w:bookmarkStart w:id="2628" w:name="_Toc114565674"/>
      <w:bookmarkStart w:id="2629" w:name="_Toc115267762"/>
      <w:bookmarkStart w:id="2630" w:name="_Toc123057973"/>
      <w:bookmarkStart w:id="2631" w:name="_Toc124256666"/>
      <w:bookmarkStart w:id="2632" w:name="_Toc137543628"/>
      <w:bookmarkStart w:id="2633" w:name="_Toc210629221"/>
      <w:bookmarkEnd w:id="2603"/>
      <w:r w:rsidRPr="00990B12">
        <w:t>8.1.3</w:t>
      </w:r>
      <w:r w:rsidRPr="00990B12">
        <w:tab/>
        <w:t>Conducted requirements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6653E2" w14:textId="77777777" w:rsidR="00022962" w:rsidRPr="00990B12" w:rsidRDefault="00022962" w:rsidP="00022962">
      <w:pPr>
        <w:pStyle w:val="Heading4"/>
      </w:pPr>
      <w:bookmarkStart w:id="2634" w:name="_CR8_1_3_1"/>
      <w:bookmarkStart w:id="2635" w:name="_Toc123057974"/>
      <w:bookmarkStart w:id="2636" w:name="_Toc124256667"/>
      <w:bookmarkStart w:id="2637" w:name="_Toc137543629"/>
      <w:bookmarkStart w:id="2638" w:name="_Toc210629222"/>
      <w:bookmarkEnd w:id="2634"/>
      <w:r w:rsidRPr="00990B12">
        <w:t>8.1.3.1</w:t>
      </w:r>
      <w:r w:rsidRPr="00990B12">
        <w:tab/>
        <w:t>Introduction</w:t>
      </w:r>
      <w:bookmarkEnd w:id="2635"/>
      <w:bookmarkEnd w:id="2636"/>
      <w:bookmarkEnd w:id="2637"/>
      <w:bookmarkEnd w:id="2638"/>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639" w:name="_CR8_1_3_2"/>
      <w:bookmarkStart w:id="2640" w:name="_Toc21338143"/>
      <w:bookmarkStart w:id="2641" w:name="_Toc29808251"/>
      <w:bookmarkStart w:id="2642" w:name="_Toc37068170"/>
      <w:bookmarkStart w:id="2643" w:name="_Toc37083713"/>
      <w:bookmarkStart w:id="2644" w:name="_Toc37084055"/>
      <w:bookmarkStart w:id="2645" w:name="_Toc40209417"/>
      <w:bookmarkStart w:id="2646" w:name="_Toc40209759"/>
      <w:bookmarkStart w:id="2647" w:name="_Toc45892718"/>
      <w:bookmarkStart w:id="2648" w:name="_Toc53176575"/>
      <w:bookmarkStart w:id="2649" w:name="_Toc61120851"/>
      <w:bookmarkStart w:id="2650" w:name="_Toc67917995"/>
      <w:bookmarkStart w:id="2651" w:name="_Toc76298038"/>
      <w:bookmarkStart w:id="2652" w:name="_Toc76572050"/>
      <w:bookmarkStart w:id="2653" w:name="_Toc76651917"/>
      <w:bookmarkStart w:id="2654" w:name="_Toc76652755"/>
      <w:bookmarkStart w:id="2655" w:name="_Toc83742027"/>
      <w:bookmarkStart w:id="2656" w:name="_Toc91440517"/>
      <w:bookmarkStart w:id="2657" w:name="_Toc98849302"/>
      <w:bookmarkStart w:id="2658" w:name="_Toc106543151"/>
      <w:bookmarkStart w:id="2659" w:name="_Toc106737246"/>
      <w:bookmarkStart w:id="2660" w:name="_Toc107233013"/>
      <w:bookmarkStart w:id="2661" w:name="_Toc107234600"/>
      <w:bookmarkStart w:id="2662" w:name="_Toc107419569"/>
      <w:bookmarkStart w:id="2663" w:name="_Toc107476862"/>
      <w:bookmarkStart w:id="2664" w:name="_Toc114565675"/>
      <w:bookmarkStart w:id="2665" w:name="_Toc115267763"/>
      <w:bookmarkStart w:id="2666" w:name="_Toc123057975"/>
      <w:bookmarkStart w:id="2667" w:name="_Toc124256668"/>
      <w:bookmarkStart w:id="2668" w:name="_Toc137543630"/>
      <w:bookmarkStart w:id="2669" w:name="_Toc210629223"/>
      <w:bookmarkEnd w:id="2639"/>
      <w:r w:rsidRPr="00990B12">
        <w:t>8.1.3.2</w:t>
      </w:r>
      <w:r w:rsidRPr="00990B12">
        <w:tab/>
        <w:t>Reference point</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670" w:name="_CR8_1_3_3"/>
      <w:bookmarkStart w:id="2671" w:name="_Toc21338144"/>
      <w:bookmarkStart w:id="2672" w:name="_Toc29808252"/>
      <w:bookmarkStart w:id="2673" w:name="_Toc37068171"/>
      <w:bookmarkStart w:id="2674" w:name="_Toc37083714"/>
      <w:bookmarkStart w:id="2675" w:name="_Toc37084056"/>
      <w:bookmarkStart w:id="2676" w:name="_Toc40209418"/>
      <w:bookmarkStart w:id="2677" w:name="_Toc40209760"/>
      <w:bookmarkStart w:id="2678" w:name="_Toc45892719"/>
      <w:bookmarkStart w:id="2679" w:name="_Toc53176576"/>
      <w:bookmarkStart w:id="2680" w:name="_Toc61120852"/>
      <w:bookmarkStart w:id="2681" w:name="_Toc67917996"/>
      <w:bookmarkStart w:id="2682" w:name="_Toc76298039"/>
      <w:bookmarkStart w:id="2683" w:name="_Toc76572051"/>
      <w:bookmarkStart w:id="2684" w:name="_Toc76651918"/>
      <w:bookmarkStart w:id="2685" w:name="_Toc76652756"/>
      <w:bookmarkStart w:id="2686" w:name="_Toc83742028"/>
      <w:bookmarkStart w:id="2687" w:name="_Toc91440518"/>
      <w:bookmarkStart w:id="2688" w:name="_Toc98849303"/>
      <w:bookmarkStart w:id="2689" w:name="_Toc106543152"/>
      <w:bookmarkStart w:id="2690" w:name="_Toc106737247"/>
      <w:bookmarkStart w:id="2691" w:name="_Toc107233014"/>
      <w:bookmarkStart w:id="2692" w:name="_Toc107234601"/>
      <w:bookmarkStart w:id="2693" w:name="_Toc107419570"/>
      <w:bookmarkStart w:id="2694" w:name="_Toc107476863"/>
      <w:bookmarkStart w:id="2695" w:name="_Toc114565676"/>
      <w:bookmarkStart w:id="2696" w:name="_Toc115267764"/>
      <w:bookmarkStart w:id="2697" w:name="_Toc123057976"/>
      <w:bookmarkStart w:id="2698" w:name="_Toc124256669"/>
      <w:bookmarkStart w:id="2699" w:name="_Toc137543631"/>
      <w:bookmarkStart w:id="2700" w:name="_Toc210629224"/>
      <w:bookmarkEnd w:id="2670"/>
      <w:r w:rsidRPr="00990B12">
        <w:rPr>
          <w:lang w:eastAsia="ko-KR"/>
        </w:rPr>
        <w:t>8.1.3.3</w:t>
      </w:r>
      <w:r w:rsidRPr="00990B12">
        <w:tab/>
      </w:r>
      <w:r w:rsidRPr="00990B12">
        <w:rPr>
          <w:lang w:eastAsia="ko-KR"/>
        </w:rPr>
        <w:t>SNR definition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701"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701"/>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702" w:name="_CR8_1_3_4"/>
      <w:bookmarkStart w:id="2703" w:name="_Toc21338145"/>
      <w:bookmarkStart w:id="2704" w:name="_Toc29808253"/>
      <w:bookmarkStart w:id="2705" w:name="_Toc37068172"/>
      <w:bookmarkStart w:id="2706" w:name="_Toc37083715"/>
      <w:bookmarkStart w:id="2707" w:name="_Toc37084057"/>
      <w:bookmarkStart w:id="2708" w:name="_Toc40209419"/>
      <w:bookmarkStart w:id="2709" w:name="_Toc40209761"/>
      <w:bookmarkStart w:id="2710" w:name="_Toc45892720"/>
      <w:bookmarkStart w:id="2711" w:name="_Toc53176577"/>
      <w:bookmarkStart w:id="2712" w:name="_Toc61120853"/>
      <w:bookmarkStart w:id="2713" w:name="_Toc67917997"/>
      <w:bookmarkStart w:id="2714" w:name="_Toc76298040"/>
      <w:bookmarkStart w:id="2715" w:name="_Toc76572052"/>
      <w:bookmarkStart w:id="2716" w:name="_Toc76651919"/>
      <w:bookmarkStart w:id="2717" w:name="_Toc76652757"/>
      <w:bookmarkStart w:id="2718" w:name="_Toc83742029"/>
      <w:bookmarkStart w:id="2719" w:name="_Toc91440519"/>
      <w:bookmarkStart w:id="2720" w:name="_Toc98849304"/>
      <w:bookmarkStart w:id="2721" w:name="_Toc106543153"/>
      <w:bookmarkStart w:id="2722" w:name="_Toc106737248"/>
      <w:bookmarkStart w:id="2723" w:name="_Toc107233015"/>
      <w:bookmarkStart w:id="2724" w:name="_Toc107234602"/>
      <w:bookmarkStart w:id="2725" w:name="_Toc107419571"/>
      <w:bookmarkStart w:id="2726" w:name="_Toc107476864"/>
      <w:bookmarkStart w:id="2727" w:name="_Toc114565677"/>
      <w:bookmarkStart w:id="2728" w:name="_Toc115267765"/>
      <w:bookmarkStart w:id="2729" w:name="_Toc123057977"/>
      <w:bookmarkStart w:id="2730" w:name="_Toc124256670"/>
      <w:bookmarkStart w:id="2731" w:name="_Toc137543632"/>
      <w:bookmarkStart w:id="2732" w:name="_Toc210629225"/>
      <w:bookmarkEnd w:id="2702"/>
      <w:r w:rsidRPr="00990B12">
        <w:t>8.1.3.4</w:t>
      </w:r>
      <w:r w:rsidRPr="00990B12">
        <w:tab/>
        <w:t>Noc</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C5738A6" w14:textId="77777777" w:rsidR="00022962" w:rsidRPr="00990B12" w:rsidRDefault="00022962" w:rsidP="00022962">
      <w:pPr>
        <w:pStyle w:val="Heading5"/>
      </w:pPr>
      <w:bookmarkStart w:id="2733" w:name="_CR8_1_3_4_1"/>
      <w:bookmarkStart w:id="2734" w:name="_Toc21338146"/>
      <w:bookmarkStart w:id="2735" w:name="_Toc29808254"/>
      <w:bookmarkStart w:id="2736" w:name="_Toc37068173"/>
      <w:bookmarkStart w:id="2737" w:name="_Toc37083716"/>
      <w:bookmarkStart w:id="2738" w:name="_Toc37084058"/>
      <w:bookmarkStart w:id="2739" w:name="_Toc40209420"/>
      <w:bookmarkStart w:id="2740" w:name="_Toc40209762"/>
      <w:bookmarkStart w:id="2741" w:name="_Toc45892721"/>
      <w:bookmarkStart w:id="2742" w:name="_Toc53176578"/>
      <w:bookmarkStart w:id="2743" w:name="_Toc61120854"/>
      <w:bookmarkStart w:id="2744" w:name="_Toc67917998"/>
      <w:bookmarkStart w:id="2745" w:name="_Toc76298041"/>
      <w:bookmarkStart w:id="2746" w:name="_Toc76572053"/>
      <w:bookmarkStart w:id="2747" w:name="_Toc76651920"/>
      <w:bookmarkStart w:id="2748" w:name="_Toc76652758"/>
      <w:bookmarkStart w:id="2749" w:name="_Toc83742030"/>
      <w:bookmarkStart w:id="2750" w:name="_Toc91440520"/>
      <w:bookmarkStart w:id="2751" w:name="_Toc98849305"/>
      <w:bookmarkStart w:id="2752" w:name="_Toc106543154"/>
      <w:bookmarkStart w:id="2753" w:name="_Toc106737249"/>
      <w:bookmarkStart w:id="2754" w:name="_Toc107233016"/>
      <w:bookmarkStart w:id="2755" w:name="_Toc107234603"/>
      <w:bookmarkStart w:id="2756" w:name="_Toc107419572"/>
      <w:bookmarkStart w:id="2757" w:name="_Toc107476865"/>
      <w:bookmarkStart w:id="2758" w:name="_Toc114565678"/>
      <w:bookmarkStart w:id="2759" w:name="_Toc115267766"/>
      <w:bookmarkStart w:id="2760" w:name="_Toc123057978"/>
      <w:bookmarkStart w:id="2761" w:name="_Toc124256671"/>
      <w:bookmarkStart w:id="2762" w:name="_Toc137543633"/>
      <w:bookmarkStart w:id="2763" w:name="_Toc210629226"/>
      <w:bookmarkEnd w:id="2733"/>
      <w:r w:rsidRPr="00990B12">
        <w:t>8.1.3.4.1</w:t>
      </w:r>
      <w:r w:rsidRPr="00990B12">
        <w:tab/>
        <w:t>Introduction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764" w:name="_CR8_1_3_4_2"/>
      <w:bookmarkStart w:id="2765" w:name="_Toc21338147"/>
      <w:bookmarkStart w:id="2766" w:name="_Toc29808255"/>
      <w:bookmarkStart w:id="2767" w:name="_Toc37068174"/>
      <w:bookmarkStart w:id="2768" w:name="_Toc37083717"/>
      <w:bookmarkStart w:id="2769" w:name="_Toc37084059"/>
      <w:bookmarkStart w:id="2770" w:name="_Toc40209421"/>
      <w:bookmarkStart w:id="2771" w:name="_Toc40209763"/>
      <w:bookmarkStart w:id="2772" w:name="_Toc45892722"/>
      <w:bookmarkStart w:id="2773" w:name="_Toc53176579"/>
      <w:bookmarkStart w:id="2774" w:name="_Toc61120855"/>
      <w:bookmarkStart w:id="2775" w:name="_Toc67917999"/>
      <w:bookmarkStart w:id="2776" w:name="_Toc76298042"/>
      <w:bookmarkStart w:id="2777" w:name="_Toc76572054"/>
      <w:bookmarkStart w:id="2778" w:name="_Toc76651921"/>
      <w:bookmarkStart w:id="2779" w:name="_Toc76652759"/>
      <w:bookmarkStart w:id="2780" w:name="_Toc83742031"/>
      <w:bookmarkStart w:id="2781" w:name="_Toc91440521"/>
      <w:bookmarkStart w:id="2782" w:name="_Toc98849306"/>
      <w:bookmarkStart w:id="2783" w:name="_Toc106543155"/>
      <w:bookmarkStart w:id="2784" w:name="_Toc106737250"/>
      <w:bookmarkStart w:id="2785" w:name="_Toc107233017"/>
      <w:bookmarkStart w:id="2786" w:name="_Toc107234604"/>
      <w:bookmarkStart w:id="2787" w:name="_Toc107419573"/>
      <w:bookmarkStart w:id="2788" w:name="_Toc107476866"/>
      <w:bookmarkStart w:id="2789" w:name="_Toc114565679"/>
      <w:bookmarkStart w:id="2790" w:name="_Toc115267767"/>
      <w:bookmarkStart w:id="2791" w:name="_Toc123057979"/>
      <w:bookmarkStart w:id="2792" w:name="_Toc124256672"/>
      <w:bookmarkStart w:id="2793" w:name="_Toc137543634"/>
      <w:bookmarkStart w:id="2794" w:name="_Toc210629227"/>
      <w:bookmarkEnd w:id="2764"/>
      <w:r w:rsidRPr="00990B12">
        <w:t>8.1.3.4.2</w:t>
      </w:r>
      <w:r w:rsidRPr="00990B12">
        <w:tab/>
        <w:t>Noc for NR operating bands in FR1</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795" w:name="_Toc21338148"/>
      <w:bookmarkStart w:id="2796" w:name="_Toc29808256"/>
      <w:bookmarkStart w:id="2797" w:name="_Toc37068175"/>
      <w:bookmarkStart w:id="2798" w:name="_Toc37083718"/>
      <w:bookmarkStart w:id="2799" w:name="_Toc37084060"/>
      <w:bookmarkStart w:id="2800" w:name="_Toc40209422"/>
      <w:bookmarkStart w:id="2801" w:name="_Toc40209764"/>
      <w:bookmarkStart w:id="2802" w:name="_Toc45892723"/>
      <w:bookmarkStart w:id="2803" w:name="_Toc53176580"/>
      <w:bookmarkStart w:id="2804" w:name="_Toc61120856"/>
      <w:bookmarkStart w:id="2805" w:name="_Toc67918000"/>
      <w:bookmarkStart w:id="2806" w:name="_Toc76298043"/>
      <w:bookmarkStart w:id="2807" w:name="_Toc76572055"/>
      <w:bookmarkStart w:id="2808" w:name="_Toc76651922"/>
      <w:bookmarkStart w:id="2809" w:name="_Toc76652760"/>
      <w:bookmarkStart w:id="2810" w:name="_Toc83742032"/>
      <w:bookmarkStart w:id="2811" w:name="_Toc91440522"/>
      <w:bookmarkStart w:id="2812" w:name="_Toc98849307"/>
      <w:bookmarkStart w:id="2813" w:name="_Toc106543156"/>
      <w:bookmarkStart w:id="2814" w:name="_Toc106737251"/>
      <w:bookmarkStart w:id="2815" w:name="_Toc107233018"/>
      <w:bookmarkStart w:id="2816" w:name="_Toc107234605"/>
      <w:bookmarkStart w:id="2817" w:name="_Toc107419574"/>
      <w:bookmarkStart w:id="2818" w:name="_Toc107476867"/>
      <w:bookmarkStart w:id="2819" w:name="_Toc114565680"/>
      <w:bookmarkStart w:id="2820" w:name="_Toc115267768"/>
      <w:r w:rsidRPr="00990B12">
        <w:t>8.1.3.4.2.1</w:t>
      </w:r>
      <w:r w:rsidRPr="00990B12">
        <w:tab/>
        <w:t>Derivation of Noc values for NR operating bands in FR1</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821"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821"/>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822" w:name="_CR8_2"/>
      <w:bookmarkStart w:id="2823" w:name="_Toc97562323"/>
      <w:bookmarkStart w:id="2824" w:name="_Toc104122557"/>
      <w:bookmarkStart w:id="2825" w:name="_Toc104205508"/>
      <w:bookmarkStart w:id="2826" w:name="_Toc104206715"/>
      <w:bookmarkStart w:id="2827" w:name="_Toc104503675"/>
      <w:bookmarkStart w:id="2828" w:name="_Toc106127606"/>
      <w:bookmarkStart w:id="2829" w:name="_Toc123057980"/>
      <w:bookmarkStart w:id="2830" w:name="_Toc124256673"/>
      <w:bookmarkStart w:id="2831" w:name="_Toc137543635"/>
      <w:bookmarkStart w:id="2832" w:name="_Toc210629228"/>
      <w:bookmarkEnd w:id="2822"/>
      <w:r w:rsidRPr="00990B12">
        <w:t>8.2</w:t>
      </w:r>
      <w:r w:rsidRPr="00990B12">
        <w:tab/>
        <w:t>Demodulation performance requirements</w:t>
      </w:r>
      <w:bookmarkEnd w:id="2823"/>
      <w:bookmarkEnd w:id="2824"/>
      <w:bookmarkEnd w:id="2825"/>
      <w:bookmarkEnd w:id="2826"/>
      <w:bookmarkEnd w:id="2827"/>
      <w:bookmarkEnd w:id="2828"/>
      <w:bookmarkEnd w:id="2829"/>
      <w:bookmarkEnd w:id="2830"/>
      <w:bookmarkEnd w:id="2831"/>
      <w:bookmarkEnd w:id="2832"/>
    </w:p>
    <w:p w14:paraId="179E4D52" w14:textId="77777777" w:rsidR="00AE5FB0" w:rsidRPr="00990B12" w:rsidRDefault="00AE5FB0" w:rsidP="00AE5FB0">
      <w:pPr>
        <w:pStyle w:val="Heading3"/>
      </w:pPr>
      <w:bookmarkStart w:id="2833" w:name="_CR8_2_1"/>
      <w:bookmarkStart w:id="2834" w:name="_Toc21338159"/>
      <w:bookmarkStart w:id="2835" w:name="_Toc29808267"/>
      <w:bookmarkStart w:id="2836" w:name="_Toc37068186"/>
      <w:bookmarkStart w:id="2837" w:name="_Toc37083729"/>
      <w:bookmarkStart w:id="2838" w:name="_Toc37084071"/>
      <w:bookmarkStart w:id="2839" w:name="_Toc40209433"/>
      <w:bookmarkStart w:id="2840" w:name="_Toc40209775"/>
      <w:bookmarkStart w:id="2841" w:name="_Toc45892734"/>
      <w:bookmarkStart w:id="2842" w:name="_Toc53176591"/>
      <w:bookmarkStart w:id="2843" w:name="_Toc61120867"/>
      <w:bookmarkStart w:id="2844" w:name="_Toc67918011"/>
      <w:bookmarkStart w:id="2845" w:name="_Toc76298054"/>
      <w:bookmarkStart w:id="2846" w:name="_Toc76572066"/>
      <w:bookmarkStart w:id="2847" w:name="_Toc76651933"/>
      <w:bookmarkStart w:id="2848" w:name="_Toc76652771"/>
      <w:bookmarkStart w:id="2849" w:name="_Toc83742043"/>
      <w:bookmarkStart w:id="2850" w:name="_Toc91440533"/>
      <w:bookmarkStart w:id="2851" w:name="_Toc98849318"/>
      <w:bookmarkStart w:id="2852" w:name="_Toc106543168"/>
      <w:bookmarkStart w:id="2853" w:name="_Toc106737263"/>
      <w:bookmarkStart w:id="2854" w:name="_Toc107233030"/>
      <w:bookmarkStart w:id="2855" w:name="_Toc107234620"/>
      <w:bookmarkStart w:id="2856" w:name="_Toc107419589"/>
      <w:bookmarkStart w:id="2857" w:name="_Toc107476882"/>
      <w:bookmarkStart w:id="2858" w:name="_Toc114565695"/>
      <w:bookmarkStart w:id="2859" w:name="_Toc115267783"/>
      <w:bookmarkStart w:id="2860" w:name="_Toc123057981"/>
      <w:bookmarkStart w:id="2861" w:name="_Toc124256674"/>
      <w:bookmarkStart w:id="2862" w:name="_Toc137543636"/>
      <w:bookmarkStart w:id="2863" w:name="_Toc210629229"/>
      <w:bookmarkEnd w:id="2833"/>
      <w:r w:rsidRPr="00990B12">
        <w:t>8.2.1</w:t>
      </w:r>
      <w:r w:rsidRPr="00990B12">
        <w:tab/>
        <w:t>General</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F08FEF5" w14:textId="77777777" w:rsidR="00AE5FB0" w:rsidRPr="00990B12" w:rsidRDefault="00AE5FB0" w:rsidP="00AE5FB0">
      <w:pPr>
        <w:pStyle w:val="Heading4"/>
      </w:pPr>
      <w:bookmarkStart w:id="2864" w:name="_CR8_2_1_1"/>
      <w:bookmarkStart w:id="2865" w:name="_Toc21338160"/>
      <w:bookmarkStart w:id="2866" w:name="_Toc29808268"/>
      <w:bookmarkStart w:id="2867" w:name="_Toc37068187"/>
      <w:bookmarkStart w:id="2868" w:name="_Toc37083730"/>
      <w:bookmarkStart w:id="2869" w:name="_Toc37084072"/>
      <w:bookmarkStart w:id="2870" w:name="_Toc40209434"/>
      <w:bookmarkStart w:id="2871" w:name="_Toc40209776"/>
      <w:bookmarkStart w:id="2872" w:name="_Toc45892735"/>
      <w:bookmarkStart w:id="2873" w:name="_Toc53176592"/>
      <w:bookmarkStart w:id="2874" w:name="_Toc61120868"/>
      <w:bookmarkStart w:id="2875" w:name="_Toc67918012"/>
      <w:bookmarkStart w:id="2876" w:name="_Toc76298055"/>
      <w:bookmarkStart w:id="2877" w:name="_Toc76572067"/>
      <w:bookmarkStart w:id="2878" w:name="_Toc76651934"/>
      <w:bookmarkStart w:id="2879" w:name="_Toc76652772"/>
      <w:bookmarkStart w:id="2880" w:name="_Toc83742044"/>
      <w:bookmarkStart w:id="2881" w:name="_Toc91440534"/>
      <w:bookmarkStart w:id="2882" w:name="_Toc98849319"/>
      <w:bookmarkStart w:id="2883" w:name="_Toc106543169"/>
      <w:bookmarkStart w:id="2884" w:name="_Toc106737264"/>
      <w:bookmarkStart w:id="2885" w:name="_Toc107233031"/>
      <w:bookmarkStart w:id="2886" w:name="_Toc107234621"/>
      <w:bookmarkStart w:id="2887" w:name="_Toc107419590"/>
      <w:bookmarkStart w:id="2888" w:name="_Toc107476883"/>
      <w:bookmarkStart w:id="2889" w:name="_Toc114565696"/>
      <w:bookmarkStart w:id="2890" w:name="_Toc115267784"/>
      <w:bookmarkStart w:id="2891" w:name="_Toc123057982"/>
      <w:bookmarkStart w:id="2892" w:name="_Toc124256675"/>
      <w:bookmarkStart w:id="2893" w:name="_Toc137543637"/>
      <w:bookmarkStart w:id="2894" w:name="_Toc210629230"/>
      <w:bookmarkEnd w:id="2864"/>
      <w:r w:rsidRPr="00990B12">
        <w:t>8.2.1.1</w:t>
      </w:r>
      <w:r w:rsidRPr="00990B12">
        <w:tab/>
        <w:t>Applicability of requirements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729D161" w14:textId="77777777" w:rsidR="00AE5FB0" w:rsidRPr="00990B12" w:rsidRDefault="00AE5FB0" w:rsidP="00AE5FB0">
      <w:pPr>
        <w:pStyle w:val="Heading5"/>
      </w:pPr>
      <w:bookmarkStart w:id="2895" w:name="_CR8_2_1_1_1"/>
      <w:bookmarkStart w:id="2896" w:name="_Toc21338161"/>
      <w:bookmarkStart w:id="2897" w:name="_Toc29808269"/>
      <w:bookmarkStart w:id="2898" w:name="_Toc37068188"/>
      <w:bookmarkStart w:id="2899" w:name="_Toc37083731"/>
      <w:bookmarkStart w:id="2900" w:name="_Toc37084073"/>
      <w:bookmarkStart w:id="2901" w:name="_Toc40209435"/>
      <w:bookmarkStart w:id="2902" w:name="_Toc40209777"/>
      <w:bookmarkStart w:id="2903" w:name="_Toc45892736"/>
      <w:bookmarkStart w:id="2904" w:name="_Toc53176593"/>
      <w:bookmarkStart w:id="2905" w:name="_Toc61120869"/>
      <w:bookmarkStart w:id="2906" w:name="_Toc67918013"/>
      <w:bookmarkStart w:id="2907" w:name="_Toc76298056"/>
      <w:bookmarkStart w:id="2908" w:name="_Toc76572068"/>
      <w:bookmarkStart w:id="2909" w:name="_Toc76651935"/>
      <w:bookmarkStart w:id="2910" w:name="_Toc76652773"/>
      <w:bookmarkStart w:id="2911" w:name="_Toc83742045"/>
      <w:bookmarkStart w:id="2912" w:name="_Toc91440535"/>
      <w:bookmarkStart w:id="2913" w:name="_Toc98849320"/>
      <w:bookmarkStart w:id="2914" w:name="_Toc106543170"/>
      <w:bookmarkStart w:id="2915" w:name="_Toc106737265"/>
      <w:bookmarkStart w:id="2916" w:name="_Toc107233032"/>
      <w:bookmarkStart w:id="2917" w:name="_Toc107234622"/>
      <w:bookmarkStart w:id="2918" w:name="_Toc107419591"/>
      <w:bookmarkStart w:id="2919" w:name="_Toc107476884"/>
      <w:bookmarkStart w:id="2920" w:name="_Toc114565697"/>
      <w:bookmarkStart w:id="2921" w:name="_Toc115267785"/>
      <w:bookmarkStart w:id="2922" w:name="_Toc123057983"/>
      <w:bookmarkStart w:id="2923" w:name="_Toc124256676"/>
      <w:bookmarkStart w:id="2924" w:name="_Toc137543638"/>
      <w:bookmarkStart w:id="2925" w:name="_Toc210629231"/>
      <w:bookmarkEnd w:id="2895"/>
      <w:r w:rsidRPr="00990B12">
        <w:t>8.2.1.1.1</w:t>
      </w:r>
      <w:r w:rsidRPr="00990B12">
        <w:tab/>
        <w:t>General</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926" w:name="_CR8_2_1_1_2"/>
      <w:bookmarkStart w:id="2927" w:name="_Toc21338163"/>
      <w:bookmarkStart w:id="2928" w:name="_Toc29808271"/>
      <w:bookmarkStart w:id="2929" w:name="_Toc37068190"/>
      <w:bookmarkStart w:id="2930" w:name="_Toc37083733"/>
      <w:bookmarkStart w:id="2931" w:name="_Toc37084075"/>
      <w:bookmarkStart w:id="2932" w:name="_Toc40209437"/>
      <w:bookmarkStart w:id="2933" w:name="_Toc40209779"/>
      <w:bookmarkStart w:id="2934" w:name="_Toc45892738"/>
      <w:bookmarkStart w:id="2935" w:name="_Toc53176595"/>
      <w:bookmarkStart w:id="2936" w:name="_Toc61120871"/>
      <w:bookmarkStart w:id="2937" w:name="_Toc67918015"/>
      <w:bookmarkStart w:id="2938" w:name="_Toc76298058"/>
      <w:bookmarkStart w:id="2939" w:name="_Toc76572070"/>
      <w:bookmarkStart w:id="2940" w:name="_Toc76651937"/>
      <w:bookmarkStart w:id="2941" w:name="_Toc76652775"/>
      <w:bookmarkStart w:id="2942" w:name="_Toc83742047"/>
      <w:bookmarkStart w:id="2943" w:name="_Toc91440537"/>
      <w:bookmarkStart w:id="2944" w:name="_Toc98849322"/>
      <w:bookmarkStart w:id="2945" w:name="_Toc106543172"/>
      <w:bookmarkStart w:id="2946" w:name="_Toc106737267"/>
      <w:bookmarkStart w:id="2947" w:name="_Toc107233034"/>
      <w:bookmarkStart w:id="2948" w:name="_Toc107234624"/>
      <w:bookmarkStart w:id="2949" w:name="_Toc107419593"/>
      <w:bookmarkStart w:id="2950" w:name="_Toc107476886"/>
      <w:bookmarkStart w:id="2951" w:name="_Toc114565699"/>
      <w:bookmarkStart w:id="2952" w:name="_Toc115267787"/>
      <w:bookmarkStart w:id="2953" w:name="_Toc123057984"/>
      <w:bookmarkStart w:id="2954" w:name="_Toc124256677"/>
      <w:bookmarkStart w:id="2955" w:name="_Toc137543639"/>
      <w:bookmarkStart w:id="2956" w:name="_Toc210629232"/>
      <w:bookmarkEnd w:id="2926"/>
      <w:r w:rsidRPr="00990B12">
        <w:t>8.2.1.1.2</w:t>
      </w:r>
      <w:r w:rsidRPr="00990B12">
        <w:tab/>
        <w:t>Applicability of requirements for optional UE features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2957" w:name="_CRTable8_2_1_1_21"/>
      <w:r w:rsidRPr="00990B12">
        <w:t xml:space="preserve">Table </w:t>
      </w:r>
      <w:bookmarkEnd w:id="2957"/>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2958" w:name="_CR8_2_1_2_0"/>
      <w:bookmarkStart w:id="2959" w:name="_Toc123057985"/>
      <w:bookmarkStart w:id="2960" w:name="_Toc124256678"/>
      <w:bookmarkStart w:id="2961" w:name="_Toc137543640"/>
      <w:bookmarkStart w:id="2962" w:name="_Toc210629233"/>
      <w:bookmarkEnd w:id="2958"/>
      <w:r w:rsidRPr="00990B12">
        <w:t>8.2.1.2</w:t>
      </w:r>
      <w:r w:rsidR="00830250" w:rsidRPr="00990B12">
        <w:t>.0</w:t>
      </w:r>
      <w:r w:rsidRPr="00990B12">
        <w:tab/>
        <w:t>PDSCH demodulation requirements</w:t>
      </w:r>
      <w:bookmarkEnd w:id="2959"/>
      <w:bookmarkEnd w:id="2960"/>
      <w:bookmarkEnd w:id="2961"/>
      <w:bookmarkEnd w:id="2962"/>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2963" w:name="_CRTable8_2_1_2_01"/>
      <w:r w:rsidRPr="00990B12">
        <w:t xml:space="preserve">Table </w:t>
      </w:r>
      <w:bookmarkEnd w:id="2963"/>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r w:rsidRPr="00990B12">
              <w:t>ms</w:t>
            </w:r>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D2A5F2" w14:textId="7C50650E"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precoder</w:t>
            </w:r>
            <w:r w:rsidR="008D0E0E" w:rsidRPr="00990B12">
              <w:t xml:space="preserve"> </w:t>
            </w:r>
            <w:r w:rsidRPr="00990B12">
              <w:t>selection</w:t>
            </w:r>
            <w:r w:rsidR="008D0E0E" w:rsidRPr="00990B12">
              <w:t xml:space="preserve"> </w:t>
            </w:r>
            <w:r w:rsidRPr="00990B12">
              <w:t>updated</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PRB</w:t>
            </w:r>
            <w:r w:rsidR="008D0E0E" w:rsidRPr="00990B12">
              <w:t xml:space="preserve"> </w:t>
            </w:r>
            <w:r w:rsidRPr="00990B12">
              <w:t>bundling</w:t>
            </w:r>
            <w:r w:rsidR="008D0E0E" w:rsidRPr="00990B12">
              <w:t xml:space="preserve"> </w:t>
            </w:r>
            <w:r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2964" w:name="_CR8_2_1_2_1"/>
      <w:bookmarkStart w:id="2965" w:name="_Toc21338166"/>
      <w:bookmarkStart w:id="2966" w:name="_Toc29808274"/>
      <w:bookmarkStart w:id="2967" w:name="_Toc37068193"/>
      <w:bookmarkStart w:id="2968" w:name="_Toc37083736"/>
      <w:bookmarkStart w:id="2969" w:name="_Toc37084078"/>
      <w:bookmarkStart w:id="2970" w:name="_Toc40209440"/>
      <w:bookmarkStart w:id="2971" w:name="_Toc40209782"/>
      <w:bookmarkStart w:id="2972" w:name="_Toc45892741"/>
      <w:bookmarkStart w:id="2973" w:name="_Toc53176598"/>
      <w:bookmarkStart w:id="2974" w:name="_Toc61120880"/>
      <w:bookmarkStart w:id="2975" w:name="_Toc67918025"/>
      <w:bookmarkStart w:id="2976" w:name="_Toc76298068"/>
      <w:bookmarkStart w:id="2977" w:name="_Toc76572080"/>
      <w:bookmarkStart w:id="2978" w:name="_Toc76651947"/>
      <w:bookmarkStart w:id="2979" w:name="_Toc76652785"/>
      <w:bookmarkStart w:id="2980" w:name="_Toc83742057"/>
      <w:bookmarkStart w:id="2981" w:name="_Toc91440547"/>
      <w:bookmarkStart w:id="2982" w:name="_Toc98849333"/>
      <w:bookmarkStart w:id="2983" w:name="_Toc106543184"/>
      <w:bookmarkStart w:id="2984" w:name="_Toc106737279"/>
      <w:bookmarkStart w:id="2985" w:name="_Toc107233046"/>
      <w:bookmarkStart w:id="2986" w:name="_Toc107234636"/>
      <w:bookmarkStart w:id="2987" w:name="_Toc107419605"/>
      <w:bookmarkStart w:id="2988" w:name="_Toc107476899"/>
      <w:bookmarkStart w:id="2989" w:name="_Toc114565713"/>
      <w:bookmarkStart w:id="2990" w:name="_Toc115267801"/>
      <w:bookmarkStart w:id="2991" w:name="_Toc123057986"/>
      <w:bookmarkStart w:id="2992" w:name="_Toc124256679"/>
      <w:bookmarkStart w:id="2993" w:name="_Toc137543641"/>
      <w:bookmarkStart w:id="2994" w:name="_Toc21338169"/>
      <w:bookmarkStart w:id="2995" w:name="_Toc29808277"/>
      <w:bookmarkStart w:id="2996" w:name="_Toc37068196"/>
      <w:bookmarkStart w:id="2997" w:name="_Toc37083739"/>
      <w:bookmarkStart w:id="2998" w:name="_Toc37084081"/>
      <w:bookmarkStart w:id="2999" w:name="_Toc40209443"/>
      <w:bookmarkStart w:id="3000" w:name="_Toc40209785"/>
      <w:bookmarkStart w:id="3001" w:name="_Toc45892744"/>
      <w:bookmarkStart w:id="3002" w:name="_Toc53176601"/>
      <w:bookmarkStart w:id="3003" w:name="_Toc61120883"/>
      <w:bookmarkStart w:id="3004" w:name="_Toc67918028"/>
      <w:bookmarkStart w:id="3005" w:name="_Toc76298071"/>
      <w:bookmarkStart w:id="3006" w:name="_Toc76572083"/>
      <w:bookmarkStart w:id="3007" w:name="_Toc76651950"/>
      <w:bookmarkStart w:id="3008" w:name="_Toc76652788"/>
      <w:bookmarkStart w:id="3009" w:name="_Toc83742060"/>
      <w:bookmarkStart w:id="3010" w:name="_Toc91440550"/>
      <w:bookmarkStart w:id="3011" w:name="_Toc98849336"/>
      <w:bookmarkStart w:id="3012" w:name="_Toc106543187"/>
      <w:bookmarkStart w:id="3013" w:name="_Toc106737282"/>
      <w:bookmarkStart w:id="3014" w:name="_Toc107233049"/>
      <w:bookmarkStart w:id="3015" w:name="_Toc107234639"/>
      <w:bookmarkStart w:id="3016" w:name="_Toc107419608"/>
      <w:bookmarkStart w:id="3017" w:name="_Toc107476902"/>
      <w:bookmarkStart w:id="3018" w:name="_Toc114565720"/>
      <w:bookmarkStart w:id="3019" w:name="_Toc115267808"/>
      <w:bookmarkStart w:id="3020" w:name="_Toc210629234"/>
      <w:bookmarkEnd w:id="2964"/>
      <w:r w:rsidRPr="00990B12">
        <w:t>8.2.1.2.1</w:t>
      </w:r>
      <w:r w:rsidRPr="00990B12">
        <w:tab/>
        <w:t>1RX requirements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3020"/>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021" w:name="_CR8_2_1_2_2"/>
      <w:bookmarkStart w:id="3022" w:name="_Toc114565714"/>
      <w:bookmarkStart w:id="3023" w:name="_Toc115267802"/>
      <w:bookmarkStart w:id="3024" w:name="_Toc123057987"/>
      <w:bookmarkStart w:id="3025" w:name="_Toc124256680"/>
      <w:bookmarkStart w:id="3026" w:name="_Toc137543642"/>
      <w:bookmarkStart w:id="3027" w:name="_Toc210629235"/>
      <w:bookmarkEnd w:id="3021"/>
      <w:r w:rsidRPr="00990B12">
        <w:t>8.2.1.2.2</w:t>
      </w:r>
      <w:bookmarkStart w:id="3028" w:name="_Toc114565715"/>
      <w:bookmarkStart w:id="3029" w:name="_Toc115267803"/>
      <w:bookmarkEnd w:id="3022"/>
      <w:bookmarkEnd w:id="3023"/>
      <w:r w:rsidRPr="00990B12">
        <w:tab/>
        <w:t>2RX requirements</w:t>
      </w:r>
      <w:bookmarkEnd w:id="3024"/>
      <w:bookmarkEnd w:id="3025"/>
      <w:bookmarkEnd w:id="3026"/>
      <w:bookmarkEnd w:id="3027"/>
      <w:bookmarkEnd w:id="3028"/>
      <w:bookmarkEnd w:id="3029"/>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030" w:name="_Toc123057988"/>
      <w:bookmarkStart w:id="3031" w:name="_Toc124256681"/>
      <w:bookmarkStart w:id="3032" w:name="_CR8_2_1_2_2_1_1"/>
      <w:r w:rsidRPr="00990B12">
        <w:t>8.2.1.2.2.1.1</w:t>
      </w:r>
      <w:r w:rsidRPr="00990B12">
        <w:tab/>
        <w:t>Minimum requirements for PDSCH Mapping Type A</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30"/>
      <w:bookmarkEnd w:id="3031"/>
    </w:p>
    <w:bookmarkEnd w:id="3032"/>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033" w:name="_CRTable8_2_1_2_2_1_11"/>
      <w:r w:rsidRPr="00990B12">
        <w:t xml:space="preserve">Table </w:t>
      </w:r>
      <w:bookmarkEnd w:id="3033"/>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034" w:name="_CRTable8_2_1_2_2_1_12"/>
      <w:r w:rsidRPr="00990B12">
        <w:t xml:space="preserve">Table </w:t>
      </w:r>
      <w:bookmarkEnd w:id="3034"/>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035" w:name="_CRTable8_2_1_2_2_1_13"/>
      <w:r w:rsidRPr="00990B12">
        <w:t xml:space="preserve">Table </w:t>
      </w:r>
      <w:bookmarkEnd w:id="3035"/>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036" w:name="_Toc137543643"/>
      <w:bookmarkStart w:id="3037" w:name="_CR8_2_1_2_2_1_1_1"/>
      <w:r w:rsidRPr="00990B12">
        <w:t>8.2.1.2.2.1.1_1</w:t>
      </w:r>
      <w:r w:rsidRPr="00990B12">
        <w:tab/>
        <w:t>2Rx FDD FR1 PDSCH Mapping Type A for Satellite Access</w:t>
      </w:r>
      <w:bookmarkEnd w:id="3036"/>
    </w:p>
    <w:p w14:paraId="5E6D177D" w14:textId="77777777" w:rsidR="00457A42" w:rsidRPr="00990B12" w:rsidRDefault="00457A42" w:rsidP="00457A42">
      <w:pPr>
        <w:pStyle w:val="H6"/>
      </w:pPr>
      <w:bookmarkStart w:id="3038" w:name="_CR8_2_1_2_2_1_1_1_1"/>
      <w:bookmarkEnd w:id="3037"/>
      <w:r w:rsidRPr="00990B12">
        <w:t>8.2.1.2.2.1.1_1.1</w:t>
      </w:r>
      <w:r w:rsidRPr="00990B12">
        <w:tab/>
        <w:t>Test Purpose</w:t>
      </w:r>
    </w:p>
    <w:bookmarkEnd w:id="3038"/>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3039" w:name="_CR8_2_1_2_2_1_1_1_2"/>
      <w:r w:rsidRPr="00990B12">
        <w:t>8.2.1.2.2.1.1_1.2</w:t>
      </w:r>
      <w:r w:rsidRPr="00990B12">
        <w:tab/>
        <w:t>Test Applicability</w:t>
      </w:r>
    </w:p>
    <w:bookmarkEnd w:id="3039"/>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040" w:name="_CR8_2_1_2_2_1_1_1_3"/>
      <w:r w:rsidRPr="00990B12">
        <w:t>8.2.1.2.2.1.1_1.3</w:t>
      </w:r>
      <w:r w:rsidRPr="00990B12">
        <w:tab/>
        <w:t>Test Description</w:t>
      </w:r>
    </w:p>
    <w:p w14:paraId="4029FEA0" w14:textId="77777777" w:rsidR="00457A42" w:rsidRPr="00990B12" w:rsidRDefault="00457A42" w:rsidP="00457A42">
      <w:pPr>
        <w:pStyle w:val="H6"/>
      </w:pPr>
      <w:bookmarkStart w:id="3041" w:name="_CR8_2_1_2_2_1_1_1_3_1"/>
      <w:bookmarkEnd w:id="3040"/>
      <w:r w:rsidRPr="00990B12">
        <w:t>8.2.1.2.2.1.1_1.3.1</w:t>
      </w:r>
      <w:r w:rsidRPr="00990B12">
        <w:tab/>
        <w:t>Initial Conditions</w:t>
      </w:r>
    </w:p>
    <w:bookmarkEnd w:id="3041"/>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042" w:name="_CR8_2_1_2_2_1_1_1_3_2"/>
      <w:r w:rsidRPr="00990B12">
        <w:t>8.2.1.2.2.1.1_1.3.2</w:t>
      </w:r>
      <w:r w:rsidRPr="00990B12">
        <w:tab/>
        <w:t>Test procedure</w:t>
      </w:r>
    </w:p>
    <w:p w14:paraId="0CB7DB89" w14:textId="32D24BEC" w:rsidR="00403930" w:rsidRPr="00990B12" w:rsidRDefault="00403930" w:rsidP="000702BF">
      <w:pPr>
        <w:pStyle w:val="B1"/>
        <w:ind w:left="284" w:firstLine="0"/>
        <w:rPr>
          <w:lang w:eastAsia="en-GB"/>
        </w:rPr>
      </w:pPr>
      <w:bookmarkStart w:id="3043" w:name="_MCCTEMPBM_CRPT44170260___2"/>
      <w:bookmarkEnd w:id="3042"/>
      <w:r w:rsidRPr="00990B12">
        <w:rPr>
          <w:lang w:eastAsia="en-GB"/>
        </w:rPr>
        <w:t>1.</w:t>
      </w:r>
      <w:r w:rsidRPr="00990B12">
        <w:rPr>
          <w:lang w:eastAsia="en-GB"/>
        </w:rPr>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lang w:eastAsia="en-GB"/>
        </w:rPr>
      </w:pPr>
      <w:r w:rsidRPr="00990B12">
        <w:rPr>
          <w:lang w:eastAsia="en-GB"/>
        </w:rPr>
        <w:t>2</w:t>
      </w:r>
      <w:r w:rsidRPr="00990B12">
        <w:rPr>
          <w:lang w:eastAsia="en-GB"/>
        </w:rPr>
        <w:tab/>
      </w:r>
      <w:r w:rsidRPr="00990B12">
        <w:t xml:space="preserve">Test equipment shall emulate </w:t>
      </w:r>
      <w:r w:rsidRPr="00990B12">
        <w:rPr>
          <w:lang w:eastAsia="en-GB"/>
        </w:rPr>
        <w:t>the signal with doppler and delay according to ephemeris defined in TS 38.508[12] table 5.6.2.1-</w:t>
      </w:r>
      <w:r w:rsidR="00E66EDE" w:rsidRPr="00990B12">
        <w:rPr>
          <w:lang w:eastAsia="en-GB"/>
        </w:rPr>
        <w:t xml:space="preserve">2 </w:t>
      </w:r>
      <w:r w:rsidRPr="00990B12">
        <w:rPr>
          <w:lang w:eastAsia="en-GB"/>
        </w:rPr>
        <w:t xml:space="preserve">for </w:t>
      </w:r>
      <w:r w:rsidR="00E66EDE" w:rsidRPr="00990B12">
        <w:rPr>
          <w:lang w:eastAsia="en-GB"/>
        </w:rPr>
        <w:t>N</w:t>
      </w:r>
      <w:r w:rsidRPr="00990B12">
        <w:rPr>
          <w:lang w:eastAsia="en-GB"/>
        </w:rPr>
        <w:t>GSO</w:t>
      </w:r>
      <w:r w:rsidR="00E66EDE" w:rsidRPr="00990B12">
        <w:rPr>
          <w:lang w:eastAsia="en-GB"/>
        </w:rPr>
        <w:t xml:space="preserve"> (LEO-600)</w:t>
      </w:r>
      <w:r w:rsidRPr="00990B12">
        <w:rPr>
          <w:lang w:eastAsia="en-GB"/>
        </w:rPr>
        <w:t xml:space="preserve"> if UE supports only </w:t>
      </w:r>
      <w:r w:rsidR="00E66EDE" w:rsidRPr="00990B12">
        <w:rPr>
          <w:lang w:eastAsia="en-GB"/>
        </w:rPr>
        <w:t>NGSO satellites</w:t>
      </w:r>
      <w:r w:rsidRPr="00990B12">
        <w:rPr>
          <w:lang w:eastAsia="en-GB"/>
        </w:rPr>
        <w:t xml:space="preserve"> or both GSO and NGSO satellites. </w:t>
      </w:r>
      <w:r w:rsidRPr="00990B12">
        <w:t>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rPr>
          <w:lang w:eastAsia="en-GB"/>
        </w:rPr>
      </w:pPr>
      <w:r w:rsidRPr="00990B12">
        <w:rPr>
          <w:lang w:eastAsia="en-GB"/>
        </w:rPr>
        <w:t xml:space="preserve">3. </w:t>
      </w:r>
      <w:r w:rsidRPr="00990B12">
        <w:t>Deactivate UE prediction of satellite trajectory by any preconfigured means.</w:t>
      </w:r>
    </w:p>
    <w:bookmarkEnd w:id="3043"/>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2ED79961" w:rsidR="00457A42" w:rsidRPr="00990B12" w:rsidRDefault="00403930" w:rsidP="00457A42">
      <w:pPr>
        <w:pStyle w:val="B1"/>
      </w:pPr>
      <w:r w:rsidRPr="00990B12">
        <w:t>6</w:t>
      </w:r>
      <w:r w:rsidR="00457A42" w:rsidRPr="00990B12">
        <w:t>.</w:t>
      </w:r>
      <w:r w:rsidR="00457A42" w:rsidRPr="00990B12">
        <w:tab/>
        <w:t>Measure the average throughput for a duration sufficient to achieve statistical significance according to Annex G clause G.1.5. Count the number of NACKs, ACKs and statDTXs on the UL during each subtest and decide pass or fail according to Annex G</w:t>
      </w:r>
      <w:r w:rsidR="00DA791B" w:rsidRPr="00DA791B">
        <w:t xml:space="preserve"> clause G.1.4</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044" w:name="_CR8_2_1_2_2_1_1_1_3_3"/>
      <w:r w:rsidRPr="00990B12">
        <w:t>8.2.1.2.2.1.1_1.3.3</w:t>
      </w:r>
      <w:r w:rsidRPr="00990B12">
        <w:tab/>
        <w:t>Message contents</w:t>
      </w:r>
    </w:p>
    <w:bookmarkEnd w:id="3044"/>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045" w:name="_CRTable8_2_1_2_2_1_1_1_3_31"/>
      <w:r w:rsidRPr="00990B12">
        <w:t xml:space="preserve">Table </w:t>
      </w:r>
      <w:bookmarkEnd w:id="3045"/>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3046" w:name="_CRTable8_2_1_2_2_1_1_1_3_32"/>
      <w:r w:rsidRPr="00990B12">
        <w:t xml:space="preserve">Table </w:t>
      </w:r>
      <w:bookmarkEnd w:id="3046"/>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r w:rsidR="00457A42" w:rsidRPr="00990B12">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3047" w:name="_CRTable8_2_1_2_2_1_1_1_3_33"/>
      <w:r w:rsidRPr="00990B12">
        <w:t xml:space="preserve">Table </w:t>
      </w:r>
      <w:bookmarkEnd w:id="3047"/>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3048" w:name="_CR8_2_1_2_2_1_1_1_3_4"/>
      <w:r w:rsidRPr="00990B12">
        <w:t>8.2.1.2.2.1.1_1.3.4</w:t>
      </w:r>
      <w:r w:rsidRPr="00990B12">
        <w:tab/>
        <w:t>Test requirement</w:t>
      </w:r>
    </w:p>
    <w:bookmarkEnd w:id="3048"/>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049" w:name="_CRTable8_2_1_2_2_1_1_1_3_41"/>
      <w:r w:rsidRPr="00990B12">
        <w:t xml:space="preserve">Table </w:t>
      </w:r>
      <w:bookmarkEnd w:id="3049"/>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3050" w:name="_Toc169888470"/>
      <w:bookmarkStart w:id="3051" w:name="_Toc171551659"/>
      <w:bookmarkStart w:id="3052" w:name="_Toc176775381"/>
      <w:bookmarkStart w:id="3053" w:name="_Toc210629236"/>
      <w:r w:rsidRPr="00990B12">
        <w:t>9</w:t>
      </w:r>
      <w:bookmarkEnd w:id="3053"/>
      <w:r w:rsidRPr="00990B12">
        <w:tab/>
      </w:r>
    </w:p>
    <w:p w14:paraId="3E58E415" w14:textId="2E208DAF" w:rsidR="002759CC" w:rsidRPr="00990B12" w:rsidRDefault="002759CC" w:rsidP="002759CC">
      <w:pPr>
        <w:pStyle w:val="Heading1"/>
      </w:pPr>
      <w:bookmarkStart w:id="3054" w:name="_Toc210629237"/>
      <w:r w:rsidRPr="00990B12">
        <w:t>10</w:t>
      </w:r>
      <w:bookmarkEnd w:id="3054"/>
      <w:r w:rsidRPr="00990B12">
        <w:tab/>
      </w:r>
    </w:p>
    <w:p w14:paraId="3BFF095A" w14:textId="68487261" w:rsidR="002759CC" w:rsidRPr="00990B12" w:rsidRDefault="002759CC" w:rsidP="002759CC">
      <w:pPr>
        <w:pStyle w:val="Heading1"/>
      </w:pPr>
      <w:bookmarkStart w:id="3055" w:name="_Toc210629238"/>
      <w:r w:rsidRPr="00990B12">
        <w:t>11</w:t>
      </w:r>
      <w:r w:rsidRPr="00990B12">
        <w:tab/>
        <w:t>Demodulation performance requirements (Radiated requirements)</w:t>
      </w:r>
      <w:bookmarkEnd w:id="3050"/>
      <w:bookmarkEnd w:id="3051"/>
      <w:bookmarkEnd w:id="3052"/>
      <w:bookmarkEnd w:id="3055"/>
    </w:p>
    <w:p w14:paraId="42169371" w14:textId="77777777" w:rsidR="002759CC" w:rsidRPr="00990B12" w:rsidRDefault="002759CC" w:rsidP="002759CC">
      <w:pPr>
        <w:pStyle w:val="Heading2"/>
      </w:pPr>
      <w:bookmarkStart w:id="3056" w:name="_Toc169888471"/>
      <w:bookmarkStart w:id="3057" w:name="_Toc171551660"/>
      <w:bookmarkStart w:id="3058" w:name="_Toc176775382"/>
      <w:bookmarkStart w:id="3059" w:name="_Toc210629239"/>
      <w:r w:rsidRPr="00990B12">
        <w:t>11.1</w:t>
      </w:r>
      <w:r w:rsidRPr="00990B12">
        <w:tab/>
        <w:t>General</w:t>
      </w:r>
      <w:bookmarkEnd w:id="3056"/>
      <w:bookmarkEnd w:id="3057"/>
      <w:bookmarkEnd w:id="3058"/>
      <w:bookmarkEnd w:id="3059"/>
    </w:p>
    <w:p w14:paraId="77233668" w14:textId="77777777" w:rsidR="002759CC" w:rsidRPr="00990B12" w:rsidRDefault="002759CC" w:rsidP="002759CC">
      <w:pPr>
        <w:pStyle w:val="Heading3"/>
      </w:pPr>
      <w:bookmarkStart w:id="3060" w:name="_Toc169888472"/>
      <w:bookmarkStart w:id="3061" w:name="_Toc171551661"/>
      <w:bookmarkStart w:id="3062" w:name="_Toc176775383"/>
      <w:bookmarkStart w:id="3063" w:name="_Toc210629240"/>
      <w:r w:rsidRPr="00990B12">
        <w:t>11.1.2</w:t>
      </w:r>
      <w:r w:rsidRPr="00990B12">
        <w:tab/>
        <w:t>Applicability of minimum requirements</w:t>
      </w:r>
      <w:bookmarkEnd w:id="3060"/>
      <w:bookmarkEnd w:id="3061"/>
      <w:bookmarkEnd w:id="3062"/>
      <w:bookmarkEnd w:id="3063"/>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064" w:name="_Toc169888473"/>
      <w:bookmarkStart w:id="3065" w:name="_Toc171551662"/>
      <w:bookmarkStart w:id="3066" w:name="_Toc176775384"/>
      <w:bookmarkStart w:id="3067" w:name="_Toc210629241"/>
      <w:r w:rsidRPr="00990B12">
        <w:t>11.1.3</w:t>
      </w:r>
      <w:r w:rsidRPr="00990B12">
        <w:tab/>
      </w:r>
      <w:bookmarkEnd w:id="3064"/>
      <w:bookmarkEnd w:id="3065"/>
      <w:r w:rsidRPr="00990B12">
        <w:t>Radiated requirements</w:t>
      </w:r>
      <w:bookmarkEnd w:id="3066"/>
      <w:bookmarkEnd w:id="3067"/>
    </w:p>
    <w:p w14:paraId="6F256C90" w14:textId="77777777" w:rsidR="002759CC" w:rsidRPr="00990B12" w:rsidRDefault="002759CC" w:rsidP="002759CC">
      <w:pPr>
        <w:pStyle w:val="Heading4"/>
      </w:pPr>
      <w:bookmarkStart w:id="3068" w:name="_Toc169888474"/>
      <w:bookmarkStart w:id="3069" w:name="_Toc171551663"/>
      <w:bookmarkStart w:id="3070" w:name="_Toc176775385"/>
      <w:bookmarkStart w:id="3071" w:name="_Toc210629242"/>
      <w:r w:rsidRPr="00990B12">
        <w:t>11.1.3.1</w:t>
      </w:r>
      <w:r w:rsidRPr="00990B12">
        <w:tab/>
        <w:t>Introduction</w:t>
      </w:r>
      <w:bookmarkEnd w:id="3068"/>
      <w:bookmarkEnd w:id="3069"/>
      <w:bookmarkEnd w:id="3070"/>
      <w:bookmarkEnd w:id="3071"/>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072" w:name="_Toc169888475"/>
      <w:bookmarkStart w:id="3073" w:name="_Toc171551664"/>
      <w:bookmarkStart w:id="3074" w:name="_Toc176775386"/>
      <w:bookmarkStart w:id="3075" w:name="_Toc210629243"/>
      <w:r w:rsidRPr="00990B12">
        <w:t>11.1.3.2</w:t>
      </w:r>
      <w:r w:rsidRPr="00990B12">
        <w:tab/>
        <w:t>Reference point</w:t>
      </w:r>
      <w:bookmarkEnd w:id="3072"/>
      <w:bookmarkEnd w:id="3073"/>
      <w:bookmarkEnd w:id="3074"/>
      <w:bookmarkEnd w:id="3075"/>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076" w:name="_Toc169888476"/>
      <w:bookmarkStart w:id="3077" w:name="_Toc171551665"/>
      <w:bookmarkStart w:id="3078" w:name="_Toc176775387"/>
      <w:bookmarkStart w:id="3079" w:name="_Toc210629244"/>
      <w:r w:rsidRPr="00990B12">
        <w:rPr>
          <w:lang w:eastAsia="ko-KR"/>
        </w:rPr>
        <w:t>11.1.3.3</w:t>
      </w:r>
      <w:r w:rsidRPr="00990B12">
        <w:tab/>
      </w:r>
      <w:r w:rsidRPr="00990B12">
        <w:rPr>
          <w:lang w:eastAsia="ko-KR"/>
        </w:rPr>
        <w:t>SNR definition</w:t>
      </w:r>
      <w:bookmarkEnd w:id="3076"/>
      <w:bookmarkEnd w:id="3077"/>
      <w:bookmarkEnd w:id="3078"/>
      <w:bookmarkEnd w:id="3079"/>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080" w:name="_Toc169888477"/>
      <w:bookmarkStart w:id="3081" w:name="_Toc171551666"/>
      <w:bookmarkStart w:id="3082" w:name="_Toc176775388"/>
      <w:bookmarkStart w:id="3083" w:name="_Toc210629245"/>
      <w:r w:rsidRPr="00990B12">
        <w:t>11.1.3.4</w:t>
      </w:r>
      <w:r w:rsidRPr="00990B12">
        <w:tab/>
        <w:t>Noc</w:t>
      </w:r>
      <w:bookmarkEnd w:id="3080"/>
      <w:bookmarkEnd w:id="3081"/>
      <w:bookmarkEnd w:id="3082"/>
      <w:bookmarkEnd w:id="3083"/>
    </w:p>
    <w:p w14:paraId="6C7EB278" w14:textId="77777777" w:rsidR="002759CC" w:rsidRPr="00990B12" w:rsidRDefault="002759CC" w:rsidP="002759CC">
      <w:pPr>
        <w:pStyle w:val="Heading5"/>
      </w:pPr>
      <w:bookmarkStart w:id="3084" w:name="_Toc169888478"/>
      <w:bookmarkStart w:id="3085" w:name="_Toc171551667"/>
      <w:bookmarkStart w:id="3086" w:name="_Toc176775389"/>
      <w:bookmarkStart w:id="3087" w:name="_Toc210629246"/>
      <w:r w:rsidRPr="00990B12">
        <w:t>11.1.3.4.1</w:t>
      </w:r>
      <w:r w:rsidRPr="00990B12">
        <w:tab/>
        <w:t>Introduction</w:t>
      </w:r>
      <w:bookmarkEnd w:id="3084"/>
      <w:bookmarkEnd w:id="3085"/>
      <w:bookmarkEnd w:id="3086"/>
      <w:bookmarkEnd w:id="3087"/>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088" w:name="_Toc169888479"/>
      <w:bookmarkStart w:id="3089" w:name="_Toc171551668"/>
      <w:bookmarkStart w:id="3090" w:name="_Toc176775390"/>
      <w:bookmarkStart w:id="3091" w:name="_Toc210629247"/>
      <w:r w:rsidRPr="00990B12">
        <w:t>11.1.3.4.2</w:t>
      </w:r>
      <w:r w:rsidRPr="00990B12">
        <w:tab/>
        <w:t>Noc for operating bands in FR2-NTN</w:t>
      </w:r>
      <w:bookmarkEnd w:id="3088"/>
      <w:bookmarkEnd w:id="3089"/>
      <w:bookmarkEnd w:id="3090"/>
      <w:bookmarkEnd w:id="3091"/>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092" w:name="_Toc169888480"/>
      <w:bookmarkStart w:id="3093" w:name="_Toc171551669"/>
      <w:bookmarkStart w:id="3094" w:name="_Toc176775391"/>
      <w:bookmarkStart w:id="3095" w:name="_Toc210629248"/>
      <w:r w:rsidRPr="00990B12">
        <w:t>11.2</w:t>
      </w:r>
      <w:r w:rsidRPr="00990B12">
        <w:tab/>
        <w:t>Demodulation performance requirements</w:t>
      </w:r>
      <w:bookmarkEnd w:id="3092"/>
      <w:bookmarkEnd w:id="3093"/>
      <w:bookmarkEnd w:id="3094"/>
      <w:bookmarkEnd w:id="3095"/>
    </w:p>
    <w:p w14:paraId="75F0E852" w14:textId="77777777" w:rsidR="002759CC" w:rsidRPr="00990B12" w:rsidRDefault="002759CC" w:rsidP="002759CC">
      <w:pPr>
        <w:pStyle w:val="Heading3"/>
      </w:pPr>
      <w:bookmarkStart w:id="3096" w:name="_Toc169888481"/>
      <w:bookmarkStart w:id="3097" w:name="_Toc171551670"/>
      <w:bookmarkStart w:id="3098" w:name="_Toc176775392"/>
      <w:bookmarkStart w:id="3099" w:name="_Toc210629249"/>
      <w:r w:rsidRPr="00990B12">
        <w:t>11.2.1</w:t>
      </w:r>
      <w:r w:rsidRPr="00990B12">
        <w:tab/>
        <w:t>General</w:t>
      </w:r>
      <w:bookmarkEnd w:id="3096"/>
      <w:bookmarkEnd w:id="3097"/>
      <w:bookmarkEnd w:id="3098"/>
      <w:bookmarkEnd w:id="3099"/>
    </w:p>
    <w:p w14:paraId="360D9B49" w14:textId="77777777" w:rsidR="002759CC" w:rsidRPr="00990B12" w:rsidRDefault="002759CC" w:rsidP="002759CC">
      <w:pPr>
        <w:pStyle w:val="Heading4"/>
      </w:pPr>
      <w:bookmarkStart w:id="3100" w:name="_Toc169888482"/>
      <w:bookmarkStart w:id="3101" w:name="_Toc171551671"/>
      <w:bookmarkStart w:id="3102" w:name="_Toc176775393"/>
      <w:bookmarkStart w:id="3103" w:name="_Toc210629250"/>
      <w:r w:rsidRPr="00990B12">
        <w:t>11.2.1.1</w:t>
      </w:r>
      <w:r w:rsidRPr="00990B12">
        <w:tab/>
        <w:t>Applicability of requirements</w:t>
      </w:r>
      <w:bookmarkEnd w:id="3100"/>
      <w:bookmarkEnd w:id="3101"/>
      <w:bookmarkEnd w:id="3102"/>
      <w:bookmarkEnd w:id="3103"/>
    </w:p>
    <w:p w14:paraId="430AFEFC" w14:textId="77777777" w:rsidR="002759CC" w:rsidRPr="00990B12" w:rsidRDefault="002759CC" w:rsidP="002759CC">
      <w:pPr>
        <w:pStyle w:val="Heading5"/>
      </w:pPr>
      <w:bookmarkStart w:id="3104" w:name="_Toc169888483"/>
      <w:bookmarkStart w:id="3105" w:name="_Toc171551672"/>
      <w:bookmarkStart w:id="3106" w:name="_Toc176775394"/>
      <w:bookmarkStart w:id="3107" w:name="_Toc210629251"/>
      <w:r w:rsidRPr="00990B12">
        <w:t>11.2.1.1.1</w:t>
      </w:r>
      <w:r w:rsidRPr="00990B12">
        <w:tab/>
        <w:t>General</w:t>
      </w:r>
      <w:bookmarkEnd w:id="3104"/>
      <w:bookmarkEnd w:id="3105"/>
      <w:bookmarkEnd w:id="3106"/>
      <w:bookmarkEnd w:id="3107"/>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108" w:name="_Toc169888484"/>
      <w:bookmarkStart w:id="3109" w:name="_Toc171551673"/>
      <w:bookmarkStart w:id="3110" w:name="_Toc176775395"/>
      <w:bookmarkStart w:id="3111" w:name="_Toc210629252"/>
      <w:r w:rsidRPr="00990B12">
        <w:t>11.2.1.1.2</w:t>
      </w:r>
      <w:r w:rsidRPr="00990B12">
        <w:tab/>
        <w:t>Applicability of requirements for optional UE features</w:t>
      </w:r>
      <w:bookmarkEnd w:id="3108"/>
      <w:bookmarkEnd w:id="3109"/>
      <w:bookmarkEnd w:id="3110"/>
      <w:bookmarkEnd w:id="3111"/>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112" w:name="_Toc169888485"/>
      <w:bookmarkStart w:id="3113" w:name="_Toc171551674"/>
      <w:bookmarkStart w:id="3114" w:name="_Toc176775396"/>
      <w:bookmarkStart w:id="3115" w:name="_Toc210629253"/>
      <w:r w:rsidRPr="00990B12">
        <w:t>11.2.2</w:t>
      </w:r>
      <w:r w:rsidRPr="00990B12">
        <w:tab/>
        <w:t>PDSCH demodulation requirements</w:t>
      </w:r>
      <w:bookmarkEnd w:id="3112"/>
      <w:bookmarkEnd w:id="3113"/>
      <w:bookmarkEnd w:id="3114"/>
      <w:bookmarkEnd w:id="3115"/>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tcPr>
          <w:p w14:paraId="50C06F61" w14:textId="77777777" w:rsidR="002759CC" w:rsidRPr="00990B12" w:rsidRDefault="002759CC" w:rsidP="003012E0">
            <w:pPr>
              <w:pStyle w:val="TAH"/>
            </w:pPr>
            <w:r w:rsidRPr="00990B12">
              <w:t>Parameter</w:t>
            </w:r>
          </w:p>
        </w:tc>
        <w:tc>
          <w:tcPr>
            <w:tcW w:w="907" w:type="dxa"/>
          </w:tcPr>
          <w:p w14:paraId="017DAF6A" w14:textId="77777777" w:rsidR="002759CC" w:rsidRPr="00990B12" w:rsidRDefault="002759CC" w:rsidP="003012E0">
            <w:pPr>
              <w:pStyle w:val="TAH"/>
            </w:pPr>
            <w:r w:rsidRPr="00990B12">
              <w:t>Unit</w:t>
            </w:r>
          </w:p>
        </w:tc>
        <w:tc>
          <w:tcPr>
            <w:tcW w:w="3295" w:type="dxa"/>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vAlign w:val="center"/>
          </w:tcPr>
          <w:p w14:paraId="70D59368" w14:textId="77777777" w:rsidR="002759CC" w:rsidRPr="00990B12" w:rsidRDefault="002759CC" w:rsidP="003012E0">
            <w:pPr>
              <w:pStyle w:val="TAL"/>
            </w:pPr>
            <w:r w:rsidRPr="00990B12">
              <w:t>PDSCH transmission scheme</w:t>
            </w:r>
          </w:p>
        </w:tc>
        <w:tc>
          <w:tcPr>
            <w:tcW w:w="907" w:type="dxa"/>
            <w:vAlign w:val="center"/>
          </w:tcPr>
          <w:p w14:paraId="4C84ED66" w14:textId="77777777" w:rsidR="002759CC" w:rsidRPr="00990B12" w:rsidRDefault="002759CC" w:rsidP="003012E0">
            <w:pPr>
              <w:pStyle w:val="TAC"/>
            </w:pPr>
          </w:p>
        </w:tc>
        <w:tc>
          <w:tcPr>
            <w:tcW w:w="3295" w:type="dxa"/>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3012E0">
            <w:pPr>
              <w:pStyle w:val="TAC"/>
            </w:pPr>
            <w:r w:rsidRPr="00990B12">
              <w:t>RBs</w:t>
            </w:r>
          </w:p>
        </w:tc>
        <w:tc>
          <w:tcPr>
            <w:tcW w:w="3295" w:type="dxa"/>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vAlign w:val="center"/>
          </w:tcPr>
          <w:p w14:paraId="2899EB3D" w14:textId="77777777" w:rsidR="002759CC" w:rsidRPr="00990B12" w:rsidRDefault="002759CC" w:rsidP="003012E0">
            <w:pPr>
              <w:pStyle w:val="TAL"/>
              <w:rPr>
                <w:lang w:eastAsia="ja-JP"/>
              </w:rPr>
            </w:pPr>
          </w:p>
        </w:tc>
        <w:tc>
          <w:tcPr>
            <w:tcW w:w="3625" w:type="dxa"/>
            <w:gridSpan w:val="2"/>
            <w:vAlign w:val="center"/>
          </w:tcPr>
          <w:p w14:paraId="33E25B0E" w14:textId="77777777" w:rsidR="002759CC" w:rsidRPr="00990B12" w:rsidRDefault="002759CC" w:rsidP="003012E0">
            <w:pPr>
              <w:pStyle w:val="TAL"/>
              <w:rPr>
                <w:lang w:eastAsia="ja-JP"/>
              </w:rPr>
            </w:pPr>
            <w:r w:rsidRPr="00990B12">
              <w:t>Subcarrier spacing</w:t>
            </w:r>
          </w:p>
        </w:tc>
        <w:tc>
          <w:tcPr>
            <w:tcW w:w="907" w:type="dxa"/>
            <w:vAlign w:val="center"/>
          </w:tcPr>
          <w:p w14:paraId="0DCBF50A" w14:textId="77777777" w:rsidR="002759CC" w:rsidRPr="00990B12" w:rsidRDefault="002759CC" w:rsidP="003012E0">
            <w:pPr>
              <w:pStyle w:val="TAC"/>
            </w:pPr>
            <w:r w:rsidRPr="00990B12">
              <w:t>kHz</w:t>
            </w:r>
          </w:p>
        </w:tc>
        <w:tc>
          <w:tcPr>
            <w:tcW w:w="3295" w:type="dxa"/>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vAlign w:val="center"/>
          </w:tcPr>
          <w:p w14:paraId="77BB8A5A" w14:textId="77777777" w:rsidR="002759CC" w:rsidRPr="00990B12" w:rsidRDefault="002759CC" w:rsidP="003012E0">
            <w:pPr>
              <w:pStyle w:val="TAL"/>
            </w:pPr>
            <w:r w:rsidRPr="00990B12">
              <w:t>DL BWP configuration #1</w:t>
            </w:r>
          </w:p>
        </w:tc>
        <w:tc>
          <w:tcPr>
            <w:tcW w:w="3625" w:type="dxa"/>
            <w:gridSpan w:val="2"/>
            <w:vAlign w:val="center"/>
          </w:tcPr>
          <w:p w14:paraId="70B788B7" w14:textId="77777777" w:rsidR="002759CC" w:rsidRPr="00990B12" w:rsidRDefault="002759CC" w:rsidP="003012E0">
            <w:pPr>
              <w:pStyle w:val="TAL"/>
            </w:pPr>
            <w:r w:rsidRPr="00990B12">
              <w:t>Cyclic prefix</w:t>
            </w:r>
          </w:p>
        </w:tc>
        <w:tc>
          <w:tcPr>
            <w:tcW w:w="907" w:type="dxa"/>
            <w:vAlign w:val="center"/>
          </w:tcPr>
          <w:p w14:paraId="4C04D595" w14:textId="77777777" w:rsidR="002759CC" w:rsidRPr="00990B12" w:rsidRDefault="002759CC" w:rsidP="003012E0">
            <w:pPr>
              <w:pStyle w:val="TAC"/>
            </w:pPr>
          </w:p>
        </w:tc>
        <w:tc>
          <w:tcPr>
            <w:tcW w:w="3295" w:type="dxa"/>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vAlign w:val="center"/>
          </w:tcPr>
          <w:p w14:paraId="2E85477E" w14:textId="77777777" w:rsidR="002759CC" w:rsidRPr="00990B12" w:rsidRDefault="002759CC" w:rsidP="003012E0">
            <w:pPr>
              <w:pStyle w:val="TAL"/>
            </w:pPr>
          </w:p>
        </w:tc>
        <w:tc>
          <w:tcPr>
            <w:tcW w:w="3625" w:type="dxa"/>
            <w:gridSpan w:val="2"/>
            <w:vAlign w:val="center"/>
          </w:tcPr>
          <w:p w14:paraId="4A1482F1" w14:textId="77777777" w:rsidR="002759CC" w:rsidRPr="00990B12" w:rsidRDefault="002759CC" w:rsidP="003012E0">
            <w:pPr>
              <w:pStyle w:val="TAL"/>
            </w:pPr>
            <w:r w:rsidRPr="00990B12">
              <w:t>RB offset</w:t>
            </w:r>
          </w:p>
        </w:tc>
        <w:tc>
          <w:tcPr>
            <w:tcW w:w="907" w:type="dxa"/>
            <w:vAlign w:val="center"/>
          </w:tcPr>
          <w:p w14:paraId="0FF02D0C" w14:textId="77777777" w:rsidR="002759CC" w:rsidRPr="00990B12" w:rsidRDefault="002759CC" w:rsidP="003012E0">
            <w:pPr>
              <w:pStyle w:val="TAC"/>
            </w:pPr>
            <w:r w:rsidRPr="00990B12">
              <w:t>RBs</w:t>
            </w:r>
          </w:p>
        </w:tc>
        <w:tc>
          <w:tcPr>
            <w:tcW w:w="3295" w:type="dxa"/>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vAlign w:val="center"/>
          </w:tcPr>
          <w:p w14:paraId="729626CA" w14:textId="77777777" w:rsidR="002759CC" w:rsidRPr="00990B12" w:rsidRDefault="002759CC" w:rsidP="003012E0">
            <w:pPr>
              <w:pStyle w:val="TAL"/>
            </w:pPr>
          </w:p>
        </w:tc>
        <w:tc>
          <w:tcPr>
            <w:tcW w:w="3625" w:type="dxa"/>
            <w:gridSpan w:val="2"/>
            <w:vAlign w:val="center"/>
          </w:tcPr>
          <w:p w14:paraId="055B1217" w14:textId="77777777" w:rsidR="002759CC" w:rsidRPr="00990B12" w:rsidRDefault="002759CC" w:rsidP="003012E0">
            <w:pPr>
              <w:pStyle w:val="TAL"/>
            </w:pPr>
            <w:r w:rsidRPr="00990B12">
              <w:t>Number of contiguous PRB</w:t>
            </w:r>
          </w:p>
        </w:tc>
        <w:tc>
          <w:tcPr>
            <w:tcW w:w="907" w:type="dxa"/>
            <w:vAlign w:val="center"/>
          </w:tcPr>
          <w:p w14:paraId="11D1B5D4" w14:textId="77777777" w:rsidR="002759CC" w:rsidRPr="00990B12" w:rsidRDefault="002759CC" w:rsidP="003012E0">
            <w:pPr>
              <w:pStyle w:val="TAC"/>
            </w:pPr>
            <w:r w:rsidRPr="00990B12">
              <w:t>PRBs</w:t>
            </w:r>
          </w:p>
        </w:tc>
        <w:tc>
          <w:tcPr>
            <w:tcW w:w="3295" w:type="dxa"/>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vAlign w:val="center"/>
          </w:tcPr>
          <w:p w14:paraId="710C22FB" w14:textId="77777777" w:rsidR="002759CC" w:rsidRPr="00990B12" w:rsidRDefault="002759CC" w:rsidP="003012E0">
            <w:pPr>
              <w:pStyle w:val="TAL"/>
            </w:pPr>
            <w:r w:rsidRPr="00990B12">
              <w:t>Common serving cell parameters</w:t>
            </w:r>
          </w:p>
        </w:tc>
        <w:tc>
          <w:tcPr>
            <w:tcW w:w="3625" w:type="dxa"/>
            <w:gridSpan w:val="2"/>
            <w:vAlign w:val="center"/>
          </w:tcPr>
          <w:p w14:paraId="79A6DC1C" w14:textId="77777777" w:rsidR="002759CC" w:rsidRPr="00990B12" w:rsidRDefault="002759CC" w:rsidP="003012E0">
            <w:pPr>
              <w:pStyle w:val="TAL"/>
            </w:pPr>
            <w:r w:rsidRPr="00990B12">
              <w:t>Physical Cell ID</w:t>
            </w:r>
          </w:p>
        </w:tc>
        <w:tc>
          <w:tcPr>
            <w:tcW w:w="907" w:type="dxa"/>
            <w:vAlign w:val="center"/>
          </w:tcPr>
          <w:p w14:paraId="115711CA" w14:textId="77777777" w:rsidR="002759CC" w:rsidRPr="00990B12" w:rsidRDefault="002759CC" w:rsidP="003012E0">
            <w:pPr>
              <w:pStyle w:val="TAC"/>
            </w:pPr>
          </w:p>
        </w:tc>
        <w:tc>
          <w:tcPr>
            <w:tcW w:w="3295" w:type="dxa"/>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vAlign w:val="center"/>
          </w:tcPr>
          <w:p w14:paraId="09ED9B4E" w14:textId="77777777" w:rsidR="002759CC" w:rsidRPr="00990B12" w:rsidRDefault="002759CC" w:rsidP="003012E0">
            <w:pPr>
              <w:pStyle w:val="TAL"/>
            </w:pPr>
          </w:p>
        </w:tc>
        <w:tc>
          <w:tcPr>
            <w:tcW w:w="3625" w:type="dxa"/>
            <w:gridSpan w:val="2"/>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3012E0">
            <w:pPr>
              <w:pStyle w:val="TAC"/>
            </w:pPr>
          </w:p>
        </w:tc>
        <w:tc>
          <w:tcPr>
            <w:tcW w:w="3295" w:type="dxa"/>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vAlign w:val="center"/>
          </w:tcPr>
          <w:p w14:paraId="5B9274ED" w14:textId="77777777" w:rsidR="002759CC" w:rsidRPr="00990B12" w:rsidRDefault="002759CC" w:rsidP="003012E0">
            <w:pPr>
              <w:pStyle w:val="TAL"/>
            </w:pPr>
          </w:p>
        </w:tc>
        <w:tc>
          <w:tcPr>
            <w:tcW w:w="3625" w:type="dxa"/>
            <w:gridSpan w:val="2"/>
            <w:vAlign w:val="center"/>
          </w:tcPr>
          <w:p w14:paraId="1C9C8C6E" w14:textId="77777777" w:rsidR="002759CC" w:rsidRPr="00990B12" w:rsidRDefault="002759CC" w:rsidP="003012E0">
            <w:pPr>
              <w:pStyle w:val="TAL"/>
            </w:pPr>
            <w:r w:rsidRPr="00990B12">
              <w:t>SSB periodicity</w:t>
            </w:r>
          </w:p>
        </w:tc>
        <w:tc>
          <w:tcPr>
            <w:tcW w:w="907" w:type="dxa"/>
            <w:vAlign w:val="center"/>
          </w:tcPr>
          <w:p w14:paraId="3CC413C1" w14:textId="77777777" w:rsidR="002759CC" w:rsidRPr="00990B12" w:rsidRDefault="002759CC" w:rsidP="003012E0">
            <w:pPr>
              <w:pStyle w:val="TAC"/>
            </w:pPr>
            <w:r w:rsidRPr="00990B12">
              <w:t>ms</w:t>
            </w:r>
          </w:p>
        </w:tc>
        <w:tc>
          <w:tcPr>
            <w:tcW w:w="3295" w:type="dxa"/>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vAlign w:val="center"/>
          </w:tcPr>
          <w:p w14:paraId="5EDB12A8" w14:textId="77777777" w:rsidR="002759CC" w:rsidRPr="00990B12" w:rsidRDefault="002759CC" w:rsidP="003012E0">
            <w:pPr>
              <w:pStyle w:val="TAL"/>
            </w:pPr>
            <w:bookmarkStart w:id="3116"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3116"/>
      <w:tr w:rsidR="002759CC" w:rsidRPr="00990B12" w14:paraId="4768B4FF" w14:textId="77777777" w:rsidTr="003012E0">
        <w:tc>
          <w:tcPr>
            <w:tcW w:w="1794" w:type="dxa"/>
            <w:vMerge w:val="restart"/>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117" w:name="_Toc130455859"/>
      <w:bookmarkStart w:id="3118" w:name="_Toc27479717"/>
      <w:bookmarkStart w:id="3119" w:name="_Toc36058916"/>
      <w:bookmarkStart w:id="3120" w:name="_Toc44067840"/>
      <w:bookmarkStart w:id="3121" w:name="_Toc52716767"/>
      <w:bookmarkStart w:id="3122" w:name="_Toc58239419"/>
      <w:bookmarkStart w:id="3123" w:name="_Toc68247010"/>
      <w:bookmarkStart w:id="3124" w:name="_Toc75790327"/>
      <w:r w:rsidRPr="00990B12">
        <w:br w:type="page"/>
      </w:r>
    </w:p>
    <w:p w14:paraId="204AFFF7" w14:textId="194D1175" w:rsidR="00EC2303" w:rsidRPr="00990B12" w:rsidRDefault="00EC2303" w:rsidP="00EC2303">
      <w:pPr>
        <w:pStyle w:val="Heading8"/>
      </w:pPr>
      <w:bookmarkStart w:id="3125" w:name="_CRAnnexA"/>
      <w:bookmarkStart w:id="3126" w:name="_Toc137543644"/>
      <w:bookmarkStart w:id="3127" w:name="_Toc210629254"/>
      <w:bookmarkEnd w:id="3125"/>
      <w:r w:rsidRPr="00990B12">
        <w:t>Annex A: (normative):</w:t>
      </w:r>
      <w:r w:rsidRPr="00990B12">
        <w:br/>
        <w:t>Measurement channels</w:t>
      </w:r>
      <w:bookmarkEnd w:id="3117"/>
      <w:bookmarkEnd w:id="3126"/>
      <w:bookmarkEnd w:id="3127"/>
    </w:p>
    <w:p w14:paraId="784A6EE2" w14:textId="77777777" w:rsidR="00EC2303" w:rsidRPr="00990B12" w:rsidRDefault="00EC2303" w:rsidP="00EC2303">
      <w:pPr>
        <w:pStyle w:val="Heading1"/>
      </w:pPr>
      <w:bookmarkStart w:id="3128" w:name="_CRA_1"/>
      <w:bookmarkStart w:id="3129" w:name="_Toc76298424"/>
      <w:bookmarkStart w:id="3130" w:name="_Toc76572436"/>
      <w:bookmarkStart w:id="3131" w:name="_Toc76652303"/>
      <w:bookmarkStart w:id="3132" w:name="_Toc76653141"/>
      <w:bookmarkStart w:id="3133" w:name="_Toc83742414"/>
      <w:bookmarkStart w:id="3134" w:name="_Toc91440904"/>
      <w:bookmarkStart w:id="3135" w:name="_Toc98849694"/>
      <w:bookmarkStart w:id="3136" w:name="_Toc106543548"/>
      <w:bookmarkStart w:id="3137" w:name="_Toc106737646"/>
      <w:bookmarkStart w:id="3138" w:name="_Toc107233413"/>
      <w:bookmarkStart w:id="3139" w:name="_Toc107235031"/>
      <w:bookmarkStart w:id="3140" w:name="_Toc107420001"/>
      <w:bookmarkStart w:id="3141" w:name="_Toc107477299"/>
      <w:bookmarkStart w:id="3142" w:name="_Toc123057991"/>
      <w:bookmarkStart w:id="3143" w:name="_Toc124255286"/>
      <w:bookmarkStart w:id="3144" w:name="_Toc124255477"/>
      <w:bookmarkStart w:id="3145" w:name="_Toc124255614"/>
      <w:bookmarkStart w:id="3146" w:name="_Toc131688452"/>
      <w:bookmarkStart w:id="3147" w:name="_Toc137543645"/>
      <w:bookmarkStart w:id="3148" w:name="_Toc210629255"/>
      <w:bookmarkEnd w:id="3128"/>
      <w:r w:rsidRPr="00990B12">
        <w:t>A.1</w:t>
      </w:r>
      <w:r w:rsidRPr="00990B12">
        <w:rPr>
          <w:snapToGrid w:val="0"/>
        </w:rPr>
        <w:tab/>
      </w:r>
      <w:r w:rsidRPr="00990B12">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8CD13B" w14:textId="77777777" w:rsidR="00EC2303" w:rsidRPr="00990B12" w:rsidRDefault="00EC2303" w:rsidP="00EC2303">
      <w:pPr>
        <w:pStyle w:val="Heading2"/>
        <w:rPr>
          <w:snapToGrid w:val="0"/>
        </w:rPr>
      </w:pPr>
      <w:bookmarkStart w:id="3149" w:name="_CRA_1_1"/>
      <w:bookmarkStart w:id="3150" w:name="_Toc21338389"/>
      <w:bookmarkStart w:id="3151" w:name="_Toc29808497"/>
      <w:bookmarkStart w:id="3152" w:name="_Toc37068416"/>
      <w:bookmarkStart w:id="3153" w:name="_Toc37083961"/>
      <w:bookmarkStart w:id="3154" w:name="_Toc37084303"/>
      <w:bookmarkStart w:id="3155" w:name="_Toc40209665"/>
      <w:bookmarkStart w:id="3156" w:name="_Toc40210007"/>
      <w:bookmarkStart w:id="3157" w:name="_Toc45892966"/>
      <w:bookmarkStart w:id="3158" w:name="_Toc53176831"/>
      <w:bookmarkStart w:id="3159" w:name="_Toc61121159"/>
      <w:bookmarkStart w:id="3160" w:name="_Toc67918355"/>
      <w:bookmarkStart w:id="3161" w:name="_Toc76298425"/>
      <w:bookmarkStart w:id="3162" w:name="_Toc76572437"/>
      <w:bookmarkStart w:id="3163" w:name="_Toc76652304"/>
      <w:bookmarkStart w:id="3164" w:name="_Toc76653142"/>
      <w:bookmarkStart w:id="3165" w:name="_Toc83742415"/>
      <w:bookmarkStart w:id="3166" w:name="_Toc91440905"/>
      <w:bookmarkStart w:id="3167" w:name="_Toc98849695"/>
      <w:bookmarkStart w:id="3168" w:name="_Toc106543549"/>
      <w:bookmarkStart w:id="3169" w:name="_Toc106737647"/>
      <w:bookmarkStart w:id="3170" w:name="_Toc107233414"/>
      <w:bookmarkStart w:id="3171" w:name="_Toc107235032"/>
      <w:bookmarkStart w:id="3172" w:name="_Toc107420002"/>
      <w:bookmarkStart w:id="3173" w:name="_Toc107477300"/>
      <w:bookmarkStart w:id="3174" w:name="_Toc123057992"/>
      <w:bookmarkStart w:id="3175" w:name="_Toc124255287"/>
      <w:bookmarkStart w:id="3176" w:name="_Toc124255478"/>
      <w:bookmarkStart w:id="3177" w:name="_Toc124255615"/>
      <w:bookmarkStart w:id="3178" w:name="_Toc131688453"/>
      <w:bookmarkStart w:id="3179" w:name="_Toc137543646"/>
      <w:bookmarkStart w:id="3180" w:name="_Toc210629256"/>
      <w:bookmarkEnd w:id="3149"/>
      <w:r w:rsidRPr="00990B12">
        <w:rPr>
          <w:snapToGrid w:val="0"/>
        </w:rPr>
        <w:t>A.1.1</w:t>
      </w:r>
      <w:r w:rsidRPr="00990B12">
        <w:rPr>
          <w:snapToGrid w:val="0"/>
        </w:rPr>
        <w:tab/>
        <w:t>Throughput definition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181" w:name="_CRA_2"/>
      <w:bookmarkStart w:id="3182" w:name="_Toc123057993"/>
      <w:bookmarkStart w:id="3183" w:name="_Toc124255288"/>
      <w:bookmarkStart w:id="3184" w:name="_Toc124255479"/>
      <w:bookmarkStart w:id="3185" w:name="_Toc124255616"/>
      <w:bookmarkStart w:id="3186" w:name="_Toc131688454"/>
      <w:bookmarkStart w:id="3187" w:name="_Toc137543647"/>
      <w:bookmarkStart w:id="3188" w:name="_Toc210629257"/>
      <w:bookmarkEnd w:id="3181"/>
      <w:r w:rsidRPr="00990B12">
        <w:t>A.2</w:t>
      </w:r>
      <w:r w:rsidRPr="00990B12">
        <w:rPr>
          <w:snapToGrid w:val="0"/>
        </w:rPr>
        <w:tab/>
      </w:r>
      <w:r w:rsidRPr="00990B12">
        <w:t>UL reference measurement channels</w:t>
      </w:r>
      <w:bookmarkEnd w:id="3182"/>
      <w:bookmarkEnd w:id="3183"/>
      <w:bookmarkEnd w:id="3184"/>
      <w:bookmarkEnd w:id="3185"/>
      <w:bookmarkEnd w:id="3186"/>
      <w:bookmarkEnd w:id="3187"/>
      <w:bookmarkEnd w:id="3188"/>
    </w:p>
    <w:p w14:paraId="19FE5F5B" w14:textId="77777777" w:rsidR="00EC77CB" w:rsidRPr="00990B12" w:rsidRDefault="00EC77CB" w:rsidP="00EC77CB">
      <w:pPr>
        <w:pStyle w:val="Heading2"/>
      </w:pPr>
      <w:bookmarkStart w:id="3189" w:name="_CRA_2_1"/>
      <w:bookmarkStart w:id="3190" w:name="_Toc27478673"/>
      <w:bookmarkStart w:id="3191" w:name="_Toc36227387"/>
      <w:bookmarkStart w:id="3192" w:name="_Toc210629258"/>
      <w:bookmarkEnd w:id="3189"/>
      <w:r w:rsidRPr="00990B12">
        <w:t>A.2.1</w:t>
      </w:r>
      <w:r w:rsidRPr="00990B12">
        <w:tab/>
        <w:t>General</w:t>
      </w:r>
      <w:bookmarkEnd w:id="3190"/>
      <w:bookmarkEnd w:id="3191"/>
      <w:bookmarkEnd w:id="3192"/>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D82B08">
          <w:pgSz w:w="11906" w:h="16838"/>
          <w:pgMar w:top="1418" w:right="1134" w:bottom="1134" w:left="1134" w:header="851" w:footer="340" w:gutter="0"/>
          <w:pgNumType w:start="1744"/>
          <w:cols w:space="720"/>
        </w:sectPr>
      </w:pPr>
    </w:p>
    <w:p w14:paraId="285D28B6" w14:textId="77777777" w:rsidR="00EC77CB" w:rsidRPr="00990B12" w:rsidRDefault="00EC77CB" w:rsidP="00EC77CB">
      <w:pPr>
        <w:pStyle w:val="Heading2"/>
      </w:pPr>
      <w:bookmarkStart w:id="3193" w:name="_CRA_2_2"/>
      <w:bookmarkStart w:id="3194" w:name="_Toc27478674"/>
      <w:bookmarkStart w:id="3195" w:name="_Toc36227388"/>
      <w:bookmarkStart w:id="3196" w:name="_Toc210629259"/>
      <w:bookmarkEnd w:id="3193"/>
      <w:r w:rsidRPr="00990B12">
        <w:t>A.2.2</w:t>
      </w:r>
      <w:r w:rsidRPr="00990B12">
        <w:tab/>
        <w:t>Reference measurement channels for FDD</w:t>
      </w:r>
      <w:bookmarkEnd w:id="3194"/>
      <w:bookmarkEnd w:id="3195"/>
      <w:bookmarkEnd w:id="3196"/>
    </w:p>
    <w:p w14:paraId="18EF923B" w14:textId="77777777" w:rsidR="00EC77CB" w:rsidRPr="00990B12" w:rsidRDefault="00EC77CB" w:rsidP="00EC77CB">
      <w:pPr>
        <w:pStyle w:val="Heading3"/>
        <w:rPr>
          <w:lang w:eastAsia="zh-CN"/>
        </w:rPr>
      </w:pPr>
      <w:bookmarkStart w:id="3197" w:name="_CRA_2_2_1"/>
      <w:bookmarkStart w:id="3198" w:name="_Toc27478675"/>
      <w:bookmarkStart w:id="3199" w:name="_Toc36227389"/>
      <w:bookmarkStart w:id="3200" w:name="_Toc210629260"/>
      <w:bookmarkEnd w:id="3197"/>
      <w:r w:rsidRPr="00990B12">
        <w:t>A.2.2.1</w:t>
      </w:r>
      <w:r w:rsidRPr="00990B12">
        <w:tab/>
        <w:t>DFT-s-OFDM Pi/2-BPSK</w:t>
      </w:r>
      <w:bookmarkEnd w:id="3198"/>
      <w:bookmarkEnd w:id="3199"/>
      <w:bookmarkEnd w:id="3200"/>
    </w:p>
    <w:p w14:paraId="39C9992E" w14:textId="77777777" w:rsidR="00EC77CB" w:rsidRPr="00990B12" w:rsidRDefault="00EC77CB" w:rsidP="00EC77CB">
      <w:pPr>
        <w:pStyle w:val="TH"/>
      </w:pPr>
      <w:bookmarkStart w:id="3201" w:name="_CRTableA_2_2_11"/>
      <w:r w:rsidRPr="00990B12">
        <w:t xml:space="preserve">Table </w:t>
      </w:r>
      <w:bookmarkEnd w:id="3201"/>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202" w:name="_CRA_2_2_2"/>
      <w:bookmarkStart w:id="3203" w:name="_Toc27478676"/>
      <w:bookmarkStart w:id="3204" w:name="_Toc36227390"/>
      <w:bookmarkStart w:id="3205" w:name="_Toc210629261"/>
      <w:bookmarkEnd w:id="3202"/>
      <w:r w:rsidRPr="00990B12">
        <w:t>A.2.2.2</w:t>
      </w:r>
      <w:r w:rsidRPr="00990B12">
        <w:tab/>
        <w:t>DFT-s-OFDM QPSK</w:t>
      </w:r>
      <w:bookmarkEnd w:id="3203"/>
      <w:bookmarkEnd w:id="3204"/>
      <w:bookmarkEnd w:id="3205"/>
    </w:p>
    <w:p w14:paraId="3E9CDB04" w14:textId="77777777" w:rsidR="00EC77CB" w:rsidRPr="00990B12" w:rsidRDefault="00EC77CB" w:rsidP="00EC77CB">
      <w:pPr>
        <w:pStyle w:val="TH"/>
      </w:pPr>
      <w:bookmarkStart w:id="3206" w:name="_CRTableA_2_2_21"/>
      <w:r w:rsidRPr="00990B12">
        <w:t xml:space="preserve">Table </w:t>
      </w:r>
      <w:bookmarkEnd w:id="3206"/>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207" w:name="_CRA_2_2_3"/>
      <w:bookmarkStart w:id="3208" w:name="_Toc27478677"/>
      <w:bookmarkStart w:id="3209" w:name="_Toc36227391"/>
      <w:bookmarkStart w:id="3210" w:name="_Toc210629262"/>
      <w:bookmarkEnd w:id="3207"/>
      <w:r w:rsidRPr="00990B12">
        <w:t>A.2.2.3</w:t>
      </w:r>
      <w:r w:rsidRPr="00990B12">
        <w:tab/>
        <w:t>DFT-s-OFDM 16QAM</w:t>
      </w:r>
      <w:bookmarkEnd w:id="3208"/>
      <w:bookmarkEnd w:id="3209"/>
      <w:bookmarkEnd w:id="3210"/>
    </w:p>
    <w:p w14:paraId="069D84E7" w14:textId="77777777" w:rsidR="00EC77CB" w:rsidRPr="00990B12" w:rsidRDefault="00EC77CB" w:rsidP="00EC77CB">
      <w:pPr>
        <w:pStyle w:val="TH"/>
        <w:rPr>
          <w:rFonts w:eastAsia="MS Mincho"/>
        </w:rPr>
      </w:pPr>
      <w:bookmarkStart w:id="3211" w:name="_CRTableA_2_2_31"/>
      <w:r w:rsidRPr="00990B12">
        <w:t xml:space="preserve">Table </w:t>
      </w:r>
      <w:bookmarkEnd w:id="3211"/>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212" w:name="_CRA_2_2_4"/>
      <w:bookmarkStart w:id="3213" w:name="_Toc27478678"/>
      <w:bookmarkStart w:id="3214" w:name="_Toc36227392"/>
      <w:bookmarkStart w:id="3215" w:name="_Toc210629263"/>
      <w:bookmarkEnd w:id="3212"/>
      <w:r w:rsidRPr="00990B12">
        <w:t>A.2.2.4</w:t>
      </w:r>
      <w:r w:rsidRPr="00990B12">
        <w:tab/>
        <w:t>DFT-s-OFDM 64QAM</w:t>
      </w:r>
      <w:bookmarkEnd w:id="3213"/>
      <w:bookmarkEnd w:id="3214"/>
      <w:bookmarkEnd w:id="3215"/>
    </w:p>
    <w:p w14:paraId="12FBFEA2" w14:textId="77777777" w:rsidR="00EC77CB" w:rsidRPr="00990B12" w:rsidRDefault="00EC77CB" w:rsidP="00EC77CB">
      <w:pPr>
        <w:pStyle w:val="TH"/>
      </w:pPr>
      <w:bookmarkStart w:id="3216" w:name="_CRTableA_2_2_41"/>
      <w:r w:rsidRPr="00990B12">
        <w:t xml:space="preserve">Table </w:t>
      </w:r>
      <w:bookmarkEnd w:id="3216"/>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217" w:name="_CRA_2_2_5"/>
      <w:bookmarkStart w:id="3218" w:name="_Toc27478679"/>
      <w:bookmarkStart w:id="3219" w:name="_Toc36227393"/>
      <w:bookmarkStart w:id="3220" w:name="_Toc210629264"/>
      <w:bookmarkEnd w:id="3217"/>
      <w:r w:rsidRPr="00990B12">
        <w:t>A.2.2.5</w:t>
      </w:r>
      <w:r w:rsidRPr="00990B12">
        <w:tab/>
      </w:r>
      <w:bookmarkEnd w:id="3218"/>
      <w:bookmarkEnd w:id="3219"/>
      <w:r w:rsidR="00561C97" w:rsidRPr="00990B12">
        <w:t>Void</w:t>
      </w:r>
      <w:bookmarkEnd w:id="3220"/>
    </w:p>
    <w:p w14:paraId="366E8E4F" w14:textId="77777777" w:rsidR="00EC77CB" w:rsidRPr="00990B12" w:rsidRDefault="00EC77CB" w:rsidP="00EC77CB">
      <w:pPr>
        <w:pStyle w:val="Heading3"/>
      </w:pPr>
      <w:bookmarkStart w:id="3221" w:name="_CRA_2_2_6"/>
      <w:bookmarkStart w:id="3222" w:name="_Toc27478680"/>
      <w:bookmarkStart w:id="3223" w:name="_Toc36227394"/>
      <w:bookmarkStart w:id="3224" w:name="_Toc210629265"/>
      <w:bookmarkEnd w:id="3221"/>
      <w:r w:rsidRPr="00990B12">
        <w:t>A.2.2.6</w:t>
      </w:r>
      <w:r w:rsidRPr="00990B12">
        <w:tab/>
        <w:t>CP-OFDM QPSK</w:t>
      </w:r>
      <w:bookmarkEnd w:id="3222"/>
      <w:bookmarkEnd w:id="3223"/>
      <w:bookmarkEnd w:id="3224"/>
    </w:p>
    <w:p w14:paraId="4A56341B" w14:textId="77777777" w:rsidR="00EC77CB" w:rsidRPr="00990B12" w:rsidRDefault="00EC77CB" w:rsidP="00EC77CB">
      <w:pPr>
        <w:pStyle w:val="TH"/>
      </w:pPr>
      <w:bookmarkStart w:id="3225" w:name="_CRTableA_2_2_61"/>
      <w:r w:rsidRPr="00990B12">
        <w:t xml:space="preserve">Table </w:t>
      </w:r>
      <w:bookmarkEnd w:id="3225"/>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226" w:name="_CRA_2_2_7"/>
      <w:bookmarkStart w:id="3227" w:name="_Toc27478681"/>
      <w:bookmarkStart w:id="3228" w:name="_Toc36227395"/>
      <w:bookmarkStart w:id="3229" w:name="_Toc210629266"/>
      <w:bookmarkEnd w:id="3226"/>
      <w:r w:rsidRPr="00990B12">
        <w:t>A.2.2.7</w:t>
      </w:r>
      <w:r w:rsidRPr="00990B12">
        <w:tab/>
        <w:t>CP-OFDM 16QAM</w:t>
      </w:r>
      <w:bookmarkEnd w:id="3227"/>
      <w:bookmarkEnd w:id="3228"/>
      <w:bookmarkEnd w:id="3229"/>
    </w:p>
    <w:p w14:paraId="22F05CB1" w14:textId="77777777" w:rsidR="00EC77CB" w:rsidRPr="00990B12" w:rsidRDefault="00EC77CB" w:rsidP="00EC77CB">
      <w:pPr>
        <w:pStyle w:val="TH"/>
      </w:pPr>
      <w:bookmarkStart w:id="3230" w:name="_CRTableA_2_2_71"/>
      <w:r w:rsidRPr="00990B12">
        <w:t xml:space="preserve">Table </w:t>
      </w:r>
      <w:bookmarkEnd w:id="3230"/>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231" w:name="_CRA_2_2_8"/>
      <w:bookmarkStart w:id="3232" w:name="_Toc27478682"/>
      <w:bookmarkStart w:id="3233" w:name="_Toc36227396"/>
      <w:bookmarkStart w:id="3234" w:name="_Toc210629267"/>
      <w:bookmarkEnd w:id="3231"/>
      <w:r w:rsidRPr="00990B12">
        <w:t>A.2.2.8</w:t>
      </w:r>
      <w:r w:rsidRPr="00990B12">
        <w:tab/>
        <w:t>CP-OFDM 64QAM</w:t>
      </w:r>
      <w:bookmarkEnd w:id="3232"/>
      <w:bookmarkEnd w:id="3233"/>
      <w:bookmarkEnd w:id="3234"/>
    </w:p>
    <w:p w14:paraId="117B988F" w14:textId="77777777" w:rsidR="00EC77CB" w:rsidRPr="00990B12" w:rsidRDefault="00EC77CB" w:rsidP="00EC77CB">
      <w:pPr>
        <w:pStyle w:val="TH"/>
      </w:pPr>
      <w:bookmarkStart w:id="3235" w:name="_CRTableA_2_2_81"/>
      <w:r w:rsidRPr="00990B12">
        <w:t xml:space="preserve">Table </w:t>
      </w:r>
      <w:bookmarkEnd w:id="3235"/>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236" w:name="_CRA_2_2_9"/>
      <w:bookmarkStart w:id="3237" w:name="_Toc27478683"/>
      <w:bookmarkStart w:id="3238" w:name="_Toc36227397"/>
      <w:bookmarkStart w:id="3239" w:name="_Toc210629268"/>
      <w:bookmarkEnd w:id="3236"/>
      <w:r w:rsidRPr="00990B12">
        <w:t>A.2.2.9</w:t>
      </w:r>
      <w:r w:rsidRPr="00990B12">
        <w:tab/>
      </w:r>
      <w:bookmarkEnd w:id="3237"/>
      <w:bookmarkEnd w:id="3238"/>
      <w:r w:rsidR="000C7F56">
        <w:t>e</w:t>
      </w:r>
      <w:r w:rsidR="00561C97" w:rsidRPr="00990B12">
        <w:t>Void</w:t>
      </w:r>
      <w:bookmarkEnd w:id="3239"/>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240" w:name="_CRA_3"/>
      <w:bookmarkStart w:id="3241" w:name="_Toc21338393"/>
      <w:bookmarkStart w:id="3242" w:name="_Toc29808501"/>
      <w:bookmarkStart w:id="3243" w:name="_Toc37068420"/>
      <w:bookmarkStart w:id="3244" w:name="_Toc37083965"/>
      <w:bookmarkStart w:id="3245" w:name="_Toc37084307"/>
      <w:bookmarkStart w:id="3246" w:name="_Toc40209669"/>
      <w:bookmarkStart w:id="3247" w:name="_Toc40210011"/>
      <w:bookmarkStart w:id="3248" w:name="_Toc45892970"/>
      <w:bookmarkStart w:id="3249" w:name="_Toc53176835"/>
      <w:bookmarkStart w:id="3250" w:name="_Toc61121163"/>
      <w:bookmarkStart w:id="3251" w:name="_Toc67918359"/>
      <w:bookmarkStart w:id="3252" w:name="_Toc76298429"/>
      <w:bookmarkStart w:id="3253" w:name="_Toc76572441"/>
      <w:bookmarkStart w:id="3254" w:name="_Toc76652308"/>
      <w:bookmarkStart w:id="3255" w:name="_Toc76653146"/>
      <w:bookmarkStart w:id="3256" w:name="_Toc83742419"/>
      <w:bookmarkStart w:id="3257" w:name="_Toc91440909"/>
      <w:bookmarkStart w:id="3258" w:name="_Toc98849699"/>
      <w:bookmarkStart w:id="3259" w:name="_Toc106543553"/>
      <w:bookmarkStart w:id="3260" w:name="_Toc106737651"/>
      <w:bookmarkStart w:id="3261" w:name="_Toc107233418"/>
      <w:bookmarkStart w:id="3262" w:name="_Toc107235036"/>
      <w:bookmarkStart w:id="3263" w:name="_Toc107420006"/>
      <w:bookmarkStart w:id="3264" w:name="_Toc107477304"/>
      <w:bookmarkStart w:id="3265" w:name="_Toc123057994"/>
      <w:bookmarkStart w:id="3266" w:name="_Toc124255289"/>
      <w:bookmarkStart w:id="3267" w:name="_Toc124255480"/>
      <w:bookmarkStart w:id="3268" w:name="_Toc124255617"/>
      <w:bookmarkStart w:id="3269" w:name="_Toc131688455"/>
      <w:bookmarkStart w:id="3270" w:name="_Toc137543648"/>
      <w:bookmarkStart w:id="3271" w:name="_Toc210629269"/>
      <w:bookmarkEnd w:id="3240"/>
      <w:r w:rsidRPr="00990B12">
        <w:t>A.3</w:t>
      </w:r>
      <w:r w:rsidRPr="00990B12">
        <w:rPr>
          <w:snapToGrid w:val="0"/>
        </w:rPr>
        <w:tab/>
      </w:r>
      <w:r w:rsidRPr="00990B12">
        <w:t>DL reference measurement channels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3F12E358" w14:textId="77777777" w:rsidR="00EC2303" w:rsidRPr="00990B12" w:rsidRDefault="00EC2303" w:rsidP="00EC2303">
      <w:pPr>
        <w:pStyle w:val="Heading2"/>
      </w:pPr>
      <w:bookmarkStart w:id="3272" w:name="_CRA_3_1"/>
      <w:bookmarkStart w:id="3273" w:name="_Toc21338394"/>
      <w:bookmarkStart w:id="3274" w:name="_Toc29808502"/>
      <w:bookmarkStart w:id="3275" w:name="_Toc37068421"/>
      <w:bookmarkStart w:id="3276" w:name="_Toc37083966"/>
      <w:bookmarkStart w:id="3277" w:name="_Toc37084308"/>
      <w:bookmarkStart w:id="3278" w:name="_Toc40209670"/>
      <w:bookmarkStart w:id="3279" w:name="_Toc40210012"/>
      <w:bookmarkStart w:id="3280" w:name="_Toc45892971"/>
      <w:bookmarkStart w:id="3281" w:name="_Toc53176836"/>
      <w:bookmarkStart w:id="3282" w:name="_Toc61121164"/>
      <w:bookmarkStart w:id="3283" w:name="_Toc67918360"/>
      <w:bookmarkStart w:id="3284" w:name="_Toc76298430"/>
      <w:bookmarkStart w:id="3285" w:name="_Toc76572442"/>
      <w:bookmarkStart w:id="3286" w:name="_Toc76652309"/>
      <w:bookmarkStart w:id="3287" w:name="_Toc76653147"/>
      <w:bookmarkStart w:id="3288" w:name="_Toc83742420"/>
      <w:bookmarkStart w:id="3289" w:name="_Toc91440910"/>
      <w:bookmarkStart w:id="3290" w:name="_Toc98849700"/>
      <w:bookmarkStart w:id="3291" w:name="_Toc106543554"/>
      <w:bookmarkStart w:id="3292" w:name="_Toc106737652"/>
      <w:bookmarkStart w:id="3293" w:name="_Toc107233419"/>
      <w:bookmarkStart w:id="3294" w:name="_Toc107235037"/>
      <w:bookmarkStart w:id="3295" w:name="_Toc107420007"/>
      <w:bookmarkStart w:id="3296" w:name="_Toc107477305"/>
      <w:bookmarkStart w:id="3297" w:name="_Toc123057995"/>
      <w:bookmarkStart w:id="3298" w:name="_Toc124255290"/>
      <w:bookmarkStart w:id="3299" w:name="_Toc124255481"/>
      <w:bookmarkStart w:id="3300" w:name="_Toc124255618"/>
      <w:bookmarkStart w:id="3301" w:name="_Toc131688456"/>
      <w:bookmarkStart w:id="3302" w:name="_Toc137543649"/>
      <w:bookmarkStart w:id="3303" w:name="_Toc210629270"/>
      <w:bookmarkEnd w:id="3272"/>
      <w:r w:rsidRPr="00990B12">
        <w:t>A.3.1</w:t>
      </w:r>
      <w:r w:rsidRPr="00990B12">
        <w:rPr>
          <w:snapToGrid w:val="0"/>
        </w:rPr>
        <w:tab/>
      </w:r>
      <w:r w:rsidRPr="00990B12">
        <w:t>General</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304" w:name="_CRA_3_2"/>
      <w:bookmarkStart w:id="3305" w:name="_Toc21338395"/>
      <w:bookmarkStart w:id="3306" w:name="_Toc29808503"/>
      <w:bookmarkStart w:id="3307" w:name="_Toc37068422"/>
      <w:bookmarkStart w:id="3308" w:name="_Toc37083967"/>
      <w:bookmarkStart w:id="3309" w:name="_Toc37084309"/>
      <w:bookmarkStart w:id="3310" w:name="_Toc40209671"/>
      <w:bookmarkStart w:id="3311" w:name="_Toc40210013"/>
      <w:bookmarkStart w:id="3312" w:name="_Toc45892972"/>
      <w:bookmarkStart w:id="3313" w:name="_Toc53176837"/>
      <w:bookmarkStart w:id="3314" w:name="_Toc61121165"/>
      <w:bookmarkStart w:id="3315" w:name="_Toc67918361"/>
      <w:bookmarkStart w:id="3316" w:name="_Toc76298431"/>
      <w:bookmarkStart w:id="3317" w:name="_Toc76572443"/>
      <w:bookmarkStart w:id="3318" w:name="_Toc76652310"/>
      <w:bookmarkStart w:id="3319" w:name="_Toc76653148"/>
      <w:bookmarkStart w:id="3320" w:name="_Toc83742421"/>
      <w:bookmarkStart w:id="3321" w:name="_Toc91440911"/>
      <w:bookmarkStart w:id="3322" w:name="_Toc98849701"/>
      <w:bookmarkStart w:id="3323" w:name="_Toc106543555"/>
      <w:bookmarkStart w:id="3324" w:name="_Toc106737653"/>
      <w:bookmarkStart w:id="3325" w:name="_Toc107233420"/>
      <w:bookmarkStart w:id="3326" w:name="_Toc107235038"/>
      <w:bookmarkStart w:id="3327" w:name="_Toc107420008"/>
      <w:bookmarkStart w:id="3328" w:name="_Toc107477306"/>
      <w:bookmarkStart w:id="3329" w:name="_Toc123057996"/>
      <w:bookmarkStart w:id="3330" w:name="_Toc124255291"/>
      <w:bookmarkStart w:id="3331" w:name="_Toc124255482"/>
      <w:bookmarkStart w:id="3332" w:name="_Toc124255619"/>
      <w:bookmarkStart w:id="3333" w:name="_Toc131688457"/>
      <w:bookmarkStart w:id="3334" w:name="_Toc137543650"/>
      <w:bookmarkStart w:id="3335" w:name="_Toc210629271"/>
      <w:bookmarkEnd w:id="3304"/>
      <w:r w:rsidRPr="00990B12">
        <w:t>A.3.2</w:t>
      </w:r>
      <w:r w:rsidRPr="00990B12">
        <w:rPr>
          <w:snapToGrid w:val="0"/>
        </w:rPr>
        <w:tab/>
      </w:r>
      <w:r w:rsidRPr="00990B12">
        <w:t>Reference measurement channels for PDSCH performance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5ED21780" w14:textId="30BC5A50" w:rsidR="00830250" w:rsidRPr="00990B12" w:rsidRDefault="00830250" w:rsidP="00830250">
      <w:pPr>
        <w:pStyle w:val="Heading3"/>
      </w:pPr>
      <w:bookmarkStart w:id="3336" w:name="_CRA_3_2_0"/>
      <w:bookmarkStart w:id="3337" w:name="_Toc210629272"/>
      <w:bookmarkEnd w:id="3336"/>
      <w:r w:rsidRPr="00990B12">
        <w:t>A.3.2.0</w:t>
      </w:r>
      <w:r w:rsidRPr="00990B12">
        <w:tab/>
        <w:t>General</w:t>
      </w:r>
      <w:bookmarkEnd w:id="3337"/>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338" w:name="_CRA_3_2_1"/>
      <w:bookmarkStart w:id="3339" w:name="_Toc21338396"/>
      <w:bookmarkStart w:id="3340" w:name="_Toc29808504"/>
      <w:bookmarkStart w:id="3341" w:name="_Toc37068423"/>
      <w:bookmarkStart w:id="3342" w:name="_Toc37083968"/>
      <w:bookmarkStart w:id="3343" w:name="_Toc37084310"/>
      <w:bookmarkStart w:id="3344" w:name="_Toc40209672"/>
      <w:bookmarkStart w:id="3345" w:name="_Toc40210014"/>
      <w:bookmarkStart w:id="3346" w:name="_Toc45892973"/>
      <w:bookmarkStart w:id="3347" w:name="_Toc53176838"/>
      <w:bookmarkStart w:id="3348" w:name="_Toc61121166"/>
      <w:bookmarkStart w:id="3349" w:name="_Toc67918362"/>
      <w:bookmarkStart w:id="3350" w:name="_Toc76298432"/>
      <w:bookmarkStart w:id="3351" w:name="_Toc76572444"/>
      <w:bookmarkStart w:id="3352" w:name="_Toc76652311"/>
      <w:bookmarkStart w:id="3353" w:name="_Toc76653149"/>
      <w:bookmarkStart w:id="3354" w:name="_Toc83742422"/>
      <w:bookmarkStart w:id="3355" w:name="_Toc91440912"/>
      <w:bookmarkStart w:id="3356" w:name="_Toc98849702"/>
      <w:bookmarkStart w:id="3357" w:name="_Toc106543556"/>
      <w:bookmarkStart w:id="3358" w:name="_Toc106737654"/>
      <w:bookmarkStart w:id="3359" w:name="_Toc107233421"/>
      <w:bookmarkStart w:id="3360" w:name="_Toc107235039"/>
      <w:bookmarkStart w:id="3361" w:name="_Toc107420009"/>
      <w:bookmarkStart w:id="3362" w:name="_Toc107477307"/>
      <w:bookmarkStart w:id="3363" w:name="_Toc123057997"/>
      <w:bookmarkStart w:id="3364" w:name="_Toc124255292"/>
      <w:bookmarkStart w:id="3365" w:name="_Toc124255483"/>
      <w:bookmarkStart w:id="3366" w:name="_Toc124255620"/>
      <w:bookmarkStart w:id="3367" w:name="_Toc131688458"/>
      <w:bookmarkStart w:id="3368" w:name="_Toc137543651"/>
      <w:bookmarkStart w:id="3369" w:name="_Toc210629273"/>
      <w:bookmarkEnd w:id="3338"/>
      <w:r w:rsidRPr="00990B12">
        <w:t>A.3.2.1</w:t>
      </w:r>
      <w:r w:rsidRPr="00990B12">
        <w:rPr>
          <w:snapToGrid w:val="0"/>
        </w:rPr>
        <w:tab/>
      </w:r>
      <w:r w:rsidRPr="00990B12">
        <w:t>FDD</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01B6D63" w14:textId="77777777" w:rsidR="00EC2303" w:rsidRPr="00990B12" w:rsidRDefault="00EC2303" w:rsidP="00EC2303">
      <w:pPr>
        <w:pStyle w:val="Heading4"/>
      </w:pPr>
      <w:bookmarkStart w:id="3370" w:name="_CRA_3_2_1_1"/>
      <w:bookmarkStart w:id="3371" w:name="_Toc21338397"/>
      <w:bookmarkStart w:id="3372" w:name="_Toc29808505"/>
      <w:bookmarkStart w:id="3373" w:name="_Toc37068424"/>
      <w:bookmarkStart w:id="3374" w:name="_Toc37083969"/>
      <w:bookmarkStart w:id="3375" w:name="_Toc37084311"/>
      <w:bookmarkStart w:id="3376" w:name="_Toc40209673"/>
      <w:bookmarkStart w:id="3377" w:name="_Toc40210015"/>
      <w:bookmarkStart w:id="3378" w:name="_Toc45892974"/>
      <w:bookmarkStart w:id="3379" w:name="_Toc53176839"/>
      <w:bookmarkStart w:id="3380" w:name="_Toc61121167"/>
      <w:bookmarkStart w:id="3381" w:name="_Toc67918363"/>
      <w:bookmarkStart w:id="3382" w:name="_Toc76298433"/>
      <w:bookmarkStart w:id="3383" w:name="_Toc76572445"/>
      <w:bookmarkStart w:id="3384" w:name="_Toc76652312"/>
      <w:bookmarkStart w:id="3385" w:name="_Toc76653150"/>
      <w:bookmarkStart w:id="3386" w:name="_Toc83742423"/>
      <w:bookmarkStart w:id="3387" w:name="_Toc91440913"/>
      <w:bookmarkStart w:id="3388" w:name="_Toc98849703"/>
      <w:bookmarkStart w:id="3389" w:name="_Toc106543557"/>
      <w:bookmarkStart w:id="3390" w:name="_Toc106737655"/>
      <w:bookmarkStart w:id="3391" w:name="_Toc107233422"/>
      <w:bookmarkStart w:id="3392" w:name="_Toc107235040"/>
      <w:bookmarkStart w:id="3393" w:name="_Toc107420010"/>
      <w:bookmarkStart w:id="3394" w:name="_Toc107477308"/>
      <w:bookmarkStart w:id="3395" w:name="_Toc123057998"/>
      <w:bookmarkStart w:id="3396" w:name="_Toc124255293"/>
      <w:bookmarkStart w:id="3397" w:name="_Toc124255484"/>
      <w:bookmarkStart w:id="3398" w:name="_Toc124255621"/>
      <w:bookmarkStart w:id="3399" w:name="_Toc131688459"/>
      <w:bookmarkStart w:id="3400" w:name="_Toc137543652"/>
      <w:bookmarkStart w:id="3401" w:name="_Toc210629274"/>
      <w:bookmarkEnd w:id="3370"/>
      <w:r w:rsidRPr="00990B12">
        <w:t>A.3.2.1.1</w:t>
      </w:r>
      <w:r w:rsidRPr="00990B12">
        <w:rPr>
          <w:snapToGrid w:val="0"/>
        </w:rPr>
        <w:tab/>
      </w:r>
      <w:r w:rsidRPr="00990B12">
        <w:t>Reference measurement channels for SCS 15 kHz FR1</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7401AB9" w14:textId="77777777" w:rsidR="00EC2303" w:rsidRPr="00990B12" w:rsidRDefault="00EC2303" w:rsidP="00EC2303">
      <w:pPr>
        <w:pStyle w:val="TH"/>
      </w:pPr>
      <w:bookmarkStart w:id="3402" w:name="_CRTableA_3_2_1_11"/>
      <w:r w:rsidRPr="00990B12">
        <w:t xml:space="preserve">Table </w:t>
      </w:r>
      <w:bookmarkEnd w:id="3402"/>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403" w:name="_CRTableA_3_2_1_12"/>
      <w:r w:rsidRPr="00990B12">
        <w:t xml:space="preserve">Table </w:t>
      </w:r>
      <w:bookmarkEnd w:id="3403"/>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404" w:name="_CRA_4"/>
      <w:bookmarkStart w:id="3405" w:name="_Toc161754029"/>
      <w:bookmarkStart w:id="3406" w:name="_Toc161754650"/>
      <w:bookmarkStart w:id="3407" w:name="_Toc163202223"/>
      <w:bookmarkStart w:id="3408" w:name="_Toc169888511"/>
      <w:bookmarkStart w:id="3409" w:name="_Toc171551700"/>
      <w:bookmarkStart w:id="3410" w:name="_Toc176775430"/>
      <w:bookmarkStart w:id="3411" w:name="_Toc210629275"/>
      <w:bookmarkEnd w:id="3404"/>
      <w:r w:rsidRPr="00990B12">
        <w:t>A.3.2.1.2</w:t>
      </w:r>
      <w:r w:rsidRPr="00990B12">
        <w:rPr>
          <w:snapToGrid w:val="0"/>
        </w:rPr>
        <w:tab/>
      </w:r>
      <w:r w:rsidRPr="00990B12">
        <w:t>Reference measurement channels for SCS 60 kHz FR2-NTN</w:t>
      </w:r>
      <w:bookmarkEnd w:id="3405"/>
      <w:bookmarkEnd w:id="3406"/>
      <w:bookmarkEnd w:id="3407"/>
      <w:bookmarkEnd w:id="3408"/>
      <w:bookmarkEnd w:id="3409"/>
      <w:bookmarkEnd w:id="3410"/>
      <w:bookmarkEnd w:id="3411"/>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412" w:name="_Toc161754030"/>
      <w:bookmarkStart w:id="3413" w:name="_Toc161754651"/>
      <w:bookmarkStart w:id="3414" w:name="_Toc163202224"/>
      <w:bookmarkStart w:id="3415" w:name="_Toc169888512"/>
      <w:bookmarkStart w:id="3416" w:name="_Toc171551701"/>
      <w:bookmarkStart w:id="3417" w:name="_Toc176775431"/>
      <w:bookmarkStart w:id="3418" w:name="_Toc210629276"/>
      <w:r w:rsidRPr="00990B12">
        <w:t>A.3.2.1.3</w:t>
      </w:r>
      <w:r w:rsidRPr="00990B12">
        <w:rPr>
          <w:snapToGrid w:val="0"/>
        </w:rPr>
        <w:tab/>
      </w:r>
      <w:r w:rsidRPr="00990B12">
        <w:t>Reference measurement channels for SCS 120 kHz FR2-NTN</w:t>
      </w:r>
      <w:bookmarkEnd w:id="3412"/>
      <w:bookmarkEnd w:id="3413"/>
      <w:bookmarkEnd w:id="3414"/>
      <w:bookmarkEnd w:id="3415"/>
      <w:bookmarkEnd w:id="3416"/>
      <w:bookmarkEnd w:id="3417"/>
      <w:bookmarkEnd w:id="3418"/>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vAlign w:val="center"/>
          </w:tcPr>
          <w:p w14:paraId="4F50AE02" w14:textId="77777777" w:rsidR="00B96234" w:rsidRPr="00990B12" w:rsidRDefault="00B96234" w:rsidP="003012E0">
            <w:pPr>
              <w:pStyle w:val="TAH"/>
            </w:pPr>
            <w:r w:rsidRPr="00990B12">
              <w:t>Parameter</w:t>
            </w:r>
          </w:p>
        </w:tc>
        <w:tc>
          <w:tcPr>
            <w:tcW w:w="362" w:type="pct"/>
            <w:vAlign w:val="center"/>
          </w:tcPr>
          <w:p w14:paraId="653055D2" w14:textId="77777777" w:rsidR="00B96234" w:rsidRPr="00990B12" w:rsidRDefault="00B96234" w:rsidP="003012E0">
            <w:pPr>
              <w:pStyle w:val="TAH"/>
            </w:pPr>
            <w:r w:rsidRPr="00990B12">
              <w:t>Unit</w:t>
            </w:r>
          </w:p>
        </w:tc>
        <w:tc>
          <w:tcPr>
            <w:tcW w:w="3404" w:type="pct"/>
            <w:gridSpan w:val="5"/>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i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i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i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i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i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i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i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i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i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SS/PBCH block is transmitted in slot #0 with periodicity 20 ms</w:t>
            </w:r>
          </w:p>
          <w:p w14:paraId="531E481F" w14:textId="77777777" w:rsidR="00B96234" w:rsidRPr="00990B12" w:rsidRDefault="00B96234" w:rsidP="003012E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vAlign w:val="center"/>
          </w:tcPr>
          <w:p w14:paraId="61A413FE" w14:textId="77777777" w:rsidR="00B96234" w:rsidRPr="00990B12" w:rsidRDefault="00B96234" w:rsidP="003012E0">
            <w:pPr>
              <w:pStyle w:val="TAH"/>
            </w:pPr>
            <w:r w:rsidRPr="00990B12">
              <w:t>Parameter</w:t>
            </w:r>
          </w:p>
        </w:tc>
        <w:tc>
          <w:tcPr>
            <w:tcW w:w="362" w:type="pct"/>
            <w:vAlign w:val="center"/>
          </w:tcPr>
          <w:p w14:paraId="6E9FD7EE" w14:textId="77777777" w:rsidR="00B96234" w:rsidRPr="00990B12" w:rsidRDefault="00B96234" w:rsidP="003012E0">
            <w:pPr>
              <w:pStyle w:val="TAH"/>
            </w:pPr>
            <w:r w:rsidRPr="00990B12">
              <w:t>Unit</w:t>
            </w:r>
          </w:p>
        </w:tc>
        <w:tc>
          <w:tcPr>
            <w:tcW w:w="3408" w:type="pct"/>
            <w:gridSpan w:val="5"/>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i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i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i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i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i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i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i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i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i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SS/PBCH block is transmitted in slot #0 with periodicity 20 ms</w:t>
            </w:r>
          </w:p>
          <w:p w14:paraId="41841BB8" w14:textId="77777777" w:rsidR="00B96234" w:rsidRPr="00990B12" w:rsidRDefault="00B96234" w:rsidP="003012E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419" w:name="_Toc21338408"/>
      <w:bookmarkStart w:id="3420" w:name="_Toc29808516"/>
      <w:bookmarkStart w:id="3421" w:name="_Toc37068435"/>
      <w:bookmarkStart w:id="3422" w:name="_Toc37083980"/>
      <w:bookmarkStart w:id="3423" w:name="_Toc37084322"/>
      <w:bookmarkStart w:id="3424" w:name="_Toc40209684"/>
      <w:bookmarkStart w:id="3425" w:name="_Toc40210026"/>
      <w:bookmarkStart w:id="3426" w:name="_Toc45892985"/>
      <w:bookmarkStart w:id="3427" w:name="_Toc53176850"/>
      <w:bookmarkStart w:id="3428" w:name="_Toc61121178"/>
      <w:bookmarkStart w:id="3429" w:name="_Toc67918374"/>
      <w:bookmarkStart w:id="3430" w:name="_Toc76298444"/>
      <w:bookmarkStart w:id="3431" w:name="_Toc76572456"/>
      <w:bookmarkStart w:id="3432" w:name="_Toc76652323"/>
      <w:bookmarkStart w:id="3433" w:name="_Toc76653161"/>
      <w:bookmarkStart w:id="3434" w:name="_Toc83742434"/>
      <w:bookmarkStart w:id="3435" w:name="_Toc91440924"/>
      <w:bookmarkStart w:id="3436" w:name="_Toc98849714"/>
      <w:bookmarkStart w:id="3437" w:name="_Toc106543568"/>
      <w:bookmarkStart w:id="3438" w:name="_Toc106737666"/>
      <w:bookmarkStart w:id="3439" w:name="_Toc107233433"/>
      <w:bookmarkStart w:id="3440" w:name="_Toc107235051"/>
      <w:bookmarkStart w:id="3441" w:name="_Toc107420021"/>
      <w:bookmarkStart w:id="3442" w:name="_Toc107477319"/>
      <w:bookmarkStart w:id="3443" w:name="_Toc114566179"/>
      <w:bookmarkStart w:id="3444" w:name="_Toc123936491"/>
      <w:bookmarkStart w:id="3445" w:name="_Toc124377508"/>
      <w:bookmarkStart w:id="3446" w:name="_Toc169888513"/>
      <w:bookmarkStart w:id="3447" w:name="_Toc171551702"/>
      <w:bookmarkStart w:id="3448" w:name="_Toc176775432"/>
      <w:bookmarkStart w:id="3449" w:name="_Toc187244027"/>
      <w:bookmarkStart w:id="3450" w:name="_Toc193201576"/>
      <w:bookmarkStart w:id="3451" w:name="_Toc210629277"/>
      <w:r w:rsidRPr="00990B12">
        <w:t>A.3.3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r w:rsidRPr="00990B12">
        <w:tab/>
      </w:r>
    </w:p>
    <w:p w14:paraId="19B547E1" w14:textId="77777777" w:rsidR="00F178C4" w:rsidRPr="00990B12" w:rsidRDefault="00F178C4" w:rsidP="00F178C4">
      <w:pPr>
        <w:pStyle w:val="Heading2"/>
      </w:pPr>
      <w:bookmarkStart w:id="3452" w:name="_Toc210629278"/>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452"/>
    </w:p>
    <w:p w14:paraId="5A933550" w14:textId="77777777" w:rsidR="00F178C4" w:rsidRPr="00990B12" w:rsidRDefault="00F178C4" w:rsidP="00F178C4">
      <w:pPr>
        <w:pStyle w:val="Heading3"/>
      </w:pPr>
      <w:bookmarkStart w:id="3453" w:name="_Toc210629279"/>
      <w:r w:rsidRPr="00990B12">
        <w:t>A.3.</w:t>
      </w:r>
      <w:r w:rsidRPr="00990B12">
        <w:rPr>
          <w:lang w:eastAsia="ja-JP"/>
        </w:rPr>
        <w:t>4</w:t>
      </w:r>
      <w:r w:rsidRPr="00990B12">
        <w:t>.1</w:t>
      </w:r>
      <w:r w:rsidRPr="00990B12">
        <w:tab/>
        <w:t>FDD</w:t>
      </w:r>
      <w:bookmarkEnd w:id="3453"/>
    </w:p>
    <w:p w14:paraId="5C712F34" w14:textId="77777777" w:rsidR="00F178C4" w:rsidRPr="00990B12" w:rsidRDefault="00F178C4" w:rsidP="00F178C4">
      <w:pPr>
        <w:pStyle w:val="Heading4"/>
      </w:pPr>
      <w:bookmarkStart w:id="3454" w:name="_Toc210629280"/>
      <w:r w:rsidRPr="00990B12">
        <w:t>A.3.4.1</w:t>
      </w:r>
      <w:r w:rsidRPr="00990B12">
        <w:rPr>
          <w:lang w:eastAsia="ja-JP"/>
        </w:rPr>
        <w:t>.1</w:t>
      </w:r>
      <w:r w:rsidRPr="00990B12">
        <w:tab/>
        <w:t>Fixed reference channels for SCS 15kHz FR1-NTN</w:t>
      </w:r>
      <w:bookmarkEnd w:id="3454"/>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5" type="#_x0000_t75" style="width:11.5pt;height:14.5pt" o:ole="">
                  <v:imagedata r:id="rId88" o:title=""/>
                </v:shape>
                <o:OLEObject Type="Embed" ProgID="Equation.3" ShapeID="_x0000_i1065" DrawAspect="Content" ObjectID="_1821241881" r:id="rId89"/>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58609D51"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046C9E" w:rsidRPr="00990B12" w14:paraId="0502AC22" w14:textId="77777777" w:rsidTr="008C1403">
        <w:trPr>
          <w:trHeight w:val="70"/>
          <w:jc w:val="center"/>
        </w:trPr>
        <w:tc>
          <w:tcPr>
            <w:tcW w:w="3690" w:type="dxa"/>
            <w:vAlign w:val="center"/>
          </w:tcPr>
          <w:p w14:paraId="4F2787C6"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046C9E" w:rsidRPr="00990B12" w:rsidRDefault="00046C9E" w:rsidP="00046C9E">
            <w:pPr>
              <w:pStyle w:val="TAC"/>
            </w:pPr>
            <w:r w:rsidRPr="00990B12">
              <w:t>Mbps</w:t>
            </w:r>
          </w:p>
        </w:tc>
        <w:tc>
          <w:tcPr>
            <w:tcW w:w="717" w:type="dxa"/>
            <w:vAlign w:val="center"/>
          </w:tcPr>
          <w:p w14:paraId="58143B78" w14:textId="0D801015" w:rsidR="00046C9E" w:rsidRPr="00990B12" w:rsidRDefault="00046C9E" w:rsidP="00046C9E">
            <w:pPr>
              <w:pStyle w:val="TAC"/>
              <w:rPr>
                <w:lang w:eastAsia="ja-JP"/>
              </w:rPr>
            </w:pPr>
            <w:r w:rsidRPr="00562499">
              <w:rPr>
                <w:rFonts w:hint="eastAsia"/>
                <w:lang w:eastAsia="ja-JP"/>
              </w:rPr>
              <w:t>1.338</w:t>
            </w:r>
          </w:p>
        </w:tc>
        <w:tc>
          <w:tcPr>
            <w:tcW w:w="717" w:type="dxa"/>
            <w:vAlign w:val="center"/>
          </w:tcPr>
          <w:p w14:paraId="1B3A4C9A" w14:textId="04F5BF70" w:rsidR="00046C9E" w:rsidRPr="00990B12" w:rsidRDefault="00046C9E" w:rsidP="00046C9E">
            <w:pPr>
              <w:pStyle w:val="TAC"/>
            </w:pPr>
            <w:r w:rsidRPr="00562499">
              <w:rPr>
                <w:lang w:eastAsia="ja-JP"/>
              </w:rPr>
              <w:t>2.694</w:t>
            </w:r>
          </w:p>
        </w:tc>
        <w:tc>
          <w:tcPr>
            <w:tcW w:w="717" w:type="dxa"/>
            <w:vAlign w:val="center"/>
          </w:tcPr>
          <w:p w14:paraId="269979E7" w14:textId="62BDDBF1" w:rsidR="00046C9E" w:rsidRPr="00990B12" w:rsidRDefault="00046C9E" w:rsidP="00046C9E">
            <w:pPr>
              <w:pStyle w:val="TAC"/>
            </w:pPr>
            <w:r w:rsidRPr="00562499">
              <w:rPr>
                <w:lang w:eastAsia="ja-JP"/>
              </w:rPr>
              <w:t>4.096</w:t>
            </w:r>
          </w:p>
        </w:tc>
        <w:tc>
          <w:tcPr>
            <w:tcW w:w="717" w:type="dxa"/>
            <w:vAlign w:val="center"/>
          </w:tcPr>
          <w:p w14:paraId="68E6511B" w14:textId="28AB857E" w:rsidR="00046C9E" w:rsidRPr="00990B12" w:rsidRDefault="00046C9E" w:rsidP="00046C9E">
            <w:pPr>
              <w:pStyle w:val="TAC"/>
            </w:pPr>
            <w:r w:rsidRPr="00562499">
              <w:rPr>
                <w:lang w:eastAsia="ja-JP"/>
              </w:rPr>
              <w:t>5.530</w:t>
            </w:r>
          </w:p>
        </w:tc>
        <w:tc>
          <w:tcPr>
            <w:tcW w:w="717" w:type="dxa"/>
            <w:vAlign w:val="center"/>
          </w:tcPr>
          <w:p w14:paraId="66C26FDE" w14:textId="77777777" w:rsidR="00046C9E" w:rsidRPr="00990B12" w:rsidRDefault="00046C9E" w:rsidP="00046C9E">
            <w:pPr>
              <w:pStyle w:val="TAC"/>
            </w:pPr>
          </w:p>
        </w:tc>
        <w:tc>
          <w:tcPr>
            <w:tcW w:w="717" w:type="dxa"/>
            <w:vAlign w:val="center"/>
          </w:tcPr>
          <w:p w14:paraId="4C4A898A" w14:textId="77777777" w:rsidR="00046C9E" w:rsidRPr="00990B12" w:rsidRDefault="00046C9E" w:rsidP="00046C9E">
            <w:pPr>
              <w:pStyle w:val="TAC"/>
            </w:pPr>
          </w:p>
        </w:tc>
        <w:tc>
          <w:tcPr>
            <w:tcW w:w="717" w:type="dxa"/>
            <w:vAlign w:val="center"/>
          </w:tcPr>
          <w:p w14:paraId="628B5091" w14:textId="77777777" w:rsidR="00046C9E" w:rsidRPr="00990B12" w:rsidRDefault="00046C9E" w:rsidP="00046C9E">
            <w:pPr>
              <w:pStyle w:val="TAC"/>
            </w:pPr>
          </w:p>
        </w:tc>
        <w:tc>
          <w:tcPr>
            <w:tcW w:w="717" w:type="dxa"/>
            <w:vAlign w:val="center"/>
          </w:tcPr>
          <w:p w14:paraId="159EB7ED" w14:textId="77777777" w:rsidR="00046C9E" w:rsidRPr="00990B12" w:rsidRDefault="00046C9E" w:rsidP="00046C9E">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SS/PBCH block is transmitted in slot #0 with periodicity 20 ms.</w:t>
            </w:r>
          </w:p>
          <w:p w14:paraId="7738E3F9" w14:textId="77777777" w:rsidR="00F178C4" w:rsidRPr="00990B12" w:rsidRDefault="00F178C4" w:rsidP="008C1403">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6" type="#_x0000_t75" style="width:10pt;height:12pt" o:ole="">
                  <v:imagedata r:id="rId88" o:title=""/>
                </v:shape>
                <o:OLEObject Type="Embed" ProgID="Equation.3" ShapeID="_x0000_i1066" DrawAspect="Content" ObjectID="_1821241882" r:id="rId90"/>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046C9E"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8C1403">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7" type="#_x0000_t75" style="width:11.5pt;height:14.5pt" o:ole="">
                  <v:imagedata r:id="rId88" o:title=""/>
                </v:shape>
                <o:OLEObject Type="Embed" ProgID="Equation.3" ShapeID="_x0000_i1067" DrawAspect="Content" ObjectID="_1821241883" r:id="rId91"/>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6F0433F1"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046C9E" w:rsidRPr="00990B12" w14:paraId="742DB7F0" w14:textId="77777777" w:rsidTr="008C1403">
        <w:trPr>
          <w:trHeight w:val="70"/>
          <w:jc w:val="center"/>
        </w:trPr>
        <w:tc>
          <w:tcPr>
            <w:tcW w:w="3690" w:type="dxa"/>
            <w:vAlign w:val="center"/>
          </w:tcPr>
          <w:p w14:paraId="3438534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SS/PBCH block is transmitted in slot #0 with periodicity 20 ms.</w:t>
            </w:r>
          </w:p>
          <w:p w14:paraId="2B27F4BC" w14:textId="77777777" w:rsidR="00F178C4" w:rsidRPr="00990B12" w:rsidRDefault="00F178C4" w:rsidP="008C1403">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8" type="#_x0000_t75" style="width:10pt;height:12pt" o:ole="">
                  <v:imagedata r:id="rId88" o:title=""/>
                </v:shape>
                <o:OLEObject Type="Embed" ProgID="Equation.3" ShapeID="_x0000_i1068" DrawAspect="Content" ObjectID="_1821241884"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046C9E"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455" w:name="_Toc210629281"/>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455"/>
    </w:p>
    <w:p w14:paraId="711ECD66" w14:textId="77777777" w:rsidR="00046C9E" w:rsidRPr="00562499" w:rsidRDefault="00046C9E" w:rsidP="00046C9E">
      <w:pPr>
        <w:rPr>
          <w:lang w:val="en-US" w:eastAsia="ja-JP"/>
        </w:rPr>
      </w:pPr>
      <w:r w:rsidRPr="00562499">
        <w:rPr>
          <w:rFonts w:hint="eastAsia"/>
          <w:lang w:val="en-US" w:eastAsia="ja-JP"/>
        </w:rPr>
        <w:t>In addition to general description, no user data is scheduled on slot #1 within 20 ms in order to avoid SIB and PDSCH transmissions in one slot and simplify test configuration.</w:t>
      </w:r>
    </w:p>
    <w:p w14:paraId="45BAB9CA"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6D4044">
        <w:trPr>
          <w:trHeight w:val="187"/>
          <w:jc w:val="center"/>
        </w:trPr>
        <w:tc>
          <w:tcPr>
            <w:tcW w:w="1770" w:type="pct"/>
          </w:tcPr>
          <w:p w14:paraId="27765E6A" w14:textId="77777777" w:rsidR="00046C9E" w:rsidRPr="00562499" w:rsidRDefault="00046C9E" w:rsidP="006D4044">
            <w:pPr>
              <w:pStyle w:val="TAH"/>
              <w:rPr>
                <w:b w:val="0"/>
              </w:rPr>
            </w:pPr>
            <w:r w:rsidRPr="00562499">
              <w:t>Parameter</w:t>
            </w:r>
          </w:p>
        </w:tc>
        <w:tc>
          <w:tcPr>
            <w:tcW w:w="341" w:type="pct"/>
          </w:tcPr>
          <w:p w14:paraId="0310CECB" w14:textId="77777777" w:rsidR="00046C9E" w:rsidRPr="00562499" w:rsidRDefault="00046C9E" w:rsidP="006D4044">
            <w:pPr>
              <w:pStyle w:val="TAH"/>
              <w:rPr>
                <w:b w:val="0"/>
              </w:rPr>
            </w:pPr>
            <w:r w:rsidRPr="00562499">
              <w:t>Unit</w:t>
            </w:r>
          </w:p>
        </w:tc>
        <w:tc>
          <w:tcPr>
            <w:tcW w:w="2889" w:type="pct"/>
            <w:gridSpan w:val="7"/>
          </w:tcPr>
          <w:p w14:paraId="36DA03C2" w14:textId="77777777" w:rsidR="00046C9E" w:rsidRPr="00562499" w:rsidRDefault="00046C9E" w:rsidP="006D4044">
            <w:pPr>
              <w:pStyle w:val="TAH"/>
              <w:rPr>
                <w:b w:val="0"/>
              </w:rPr>
            </w:pPr>
            <w:r w:rsidRPr="00562499">
              <w:t>Value</w:t>
            </w:r>
          </w:p>
        </w:tc>
      </w:tr>
      <w:tr w:rsidR="00046C9E" w:rsidRPr="00562499" w14:paraId="2391D582" w14:textId="77777777" w:rsidTr="006D4044">
        <w:trPr>
          <w:trHeight w:val="187"/>
          <w:jc w:val="center"/>
        </w:trPr>
        <w:tc>
          <w:tcPr>
            <w:tcW w:w="1770" w:type="pct"/>
          </w:tcPr>
          <w:p w14:paraId="74E4816B"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6D4044">
            <w:pPr>
              <w:pStyle w:val="TAH"/>
              <w:rPr>
                <w:b w:val="0"/>
              </w:rPr>
            </w:pPr>
            <w:r w:rsidRPr="00562499">
              <w:rPr>
                <w:b w:val="0"/>
              </w:rPr>
              <w:t>MHz</w:t>
            </w:r>
          </w:p>
        </w:tc>
        <w:tc>
          <w:tcPr>
            <w:tcW w:w="408" w:type="pct"/>
            <w:vAlign w:val="center"/>
          </w:tcPr>
          <w:p w14:paraId="79E3A353" w14:textId="77777777" w:rsidR="00046C9E" w:rsidRPr="00562499" w:rsidRDefault="00046C9E" w:rsidP="006D4044">
            <w:pPr>
              <w:pStyle w:val="TAH"/>
              <w:rPr>
                <w:b w:val="0"/>
              </w:rPr>
            </w:pPr>
            <w:r w:rsidRPr="00562499">
              <w:rPr>
                <w:b w:val="0"/>
              </w:rPr>
              <w:t>10</w:t>
            </w:r>
          </w:p>
        </w:tc>
        <w:tc>
          <w:tcPr>
            <w:tcW w:w="417" w:type="pct"/>
            <w:vAlign w:val="center"/>
          </w:tcPr>
          <w:p w14:paraId="2CFD98D2" w14:textId="77777777" w:rsidR="00046C9E" w:rsidRPr="00562499" w:rsidRDefault="00046C9E" w:rsidP="006D4044">
            <w:pPr>
              <w:pStyle w:val="TAH"/>
              <w:rPr>
                <w:b w:val="0"/>
              </w:rPr>
            </w:pPr>
            <w:r w:rsidRPr="00562499">
              <w:rPr>
                <w:b w:val="0"/>
              </w:rPr>
              <w:t>15</w:t>
            </w:r>
          </w:p>
        </w:tc>
        <w:tc>
          <w:tcPr>
            <w:tcW w:w="417" w:type="pct"/>
            <w:vAlign w:val="center"/>
          </w:tcPr>
          <w:p w14:paraId="17DC78E6" w14:textId="77777777" w:rsidR="00046C9E" w:rsidRPr="00562499" w:rsidRDefault="00046C9E" w:rsidP="006D4044">
            <w:pPr>
              <w:pStyle w:val="TAH"/>
              <w:rPr>
                <w:b w:val="0"/>
              </w:rPr>
            </w:pPr>
            <w:r w:rsidRPr="00562499">
              <w:rPr>
                <w:b w:val="0"/>
              </w:rPr>
              <w:t>20</w:t>
            </w:r>
          </w:p>
        </w:tc>
        <w:tc>
          <w:tcPr>
            <w:tcW w:w="412" w:type="pct"/>
            <w:vAlign w:val="center"/>
          </w:tcPr>
          <w:p w14:paraId="0016C369" w14:textId="77777777" w:rsidR="00046C9E" w:rsidRPr="00562499" w:rsidRDefault="00046C9E" w:rsidP="006D4044">
            <w:pPr>
              <w:pStyle w:val="TAH"/>
            </w:pPr>
          </w:p>
        </w:tc>
        <w:tc>
          <w:tcPr>
            <w:tcW w:w="412" w:type="pct"/>
            <w:vAlign w:val="center"/>
          </w:tcPr>
          <w:p w14:paraId="04533AEF" w14:textId="77777777" w:rsidR="00046C9E" w:rsidRPr="00562499" w:rsidRDefault="00046C9E" w:rsidP="006D4044">
            <w:pPr>
              <w:pStyle w:val="TAH"/>
            </w:pPr>
          </w:p>
        </w:tc>
        <w:tc>
          <w:tcPr>
            <w:tcW w:w="412" w:type="pct"/>
            <w:vAlign w:val="center"/>
          </w:tcPr>
          <w:p w14:paraId="0808A79D" w14:textId="77777777" w:rsidR="00046C9E" w:rsidRPr="00562499" w:rsidRDefault="00046C9E" w:rsidP="006D4044">
            <w:pPr>
              <w:pStyle w:val="TAH"/>
            </w:pPr>
          </w:p>
        </w:tc>
        <w:tc>
          <w:tcPr>
            <w:tcW w:w="412" w:type="pct"/>
            <w:vAlign w:val="center"/>
          </w:tcPr>
          <w:p w14:paraId="4F12E96D" w14:textId="77777777" w:rsidR="00046C9E" w:rsidRPr="00562499" w:rsidRDefault="00046C9E" w:rsidP="006D4044">
            <w:pPr>
              <w:pStyle w:val="TAH"/>
            </w:pPr>
          </w:p>
        </w:tc>
      </w:tr>
      <w:tr w:rsidR="00046C9E" w:rsidRPr="00562499" w14:paraId="0B20C447" w14:textId="77777777" w:rsidTr="006D4044">
        <w:trPr>
          <w:trHeight w:val="187"/>
          <w:jc w:val="center"/>
        </w:trPr>
        <w:tc>
          <w:tcPr>
            <w:tcW w:w="1770" w:type="pct"/>
          </w:tcPr>
          <w:p w14:paraId="2CB89480" w14:textId="77777777" w:rsidR="00046C9E" w:rsidRPr="00562499" w:rsidRDefault="00046C9E" w:rsidP="006D4044">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6D4044">
            <w:pPr>
              <w:pStyle w:val="TAC"/>
            </w:pPr>
          </w:p>
        </w:tc>
        <w:tc>
          <w:tcPr>
            <w:tcW w:w="408" w:type="pct"/>
          </w:tcPr>
          <w:p w14:paraId="01BBBE35" w14:textId="77777777" w:rsidR="00046C9E" w:rsidRPr="00562499" w:rsidRDefault="00046C9E" w:rsidP="006D4044">
            <w:pPr>
              <w:pStyle w:val="TAC"/>
            </w:pPr>
            <w:r w:rsidRPr="00562499">
              <w:t>1</w:t>
            </w:r>
          </w:p>
        </w:tc>
        <w:tc>
          <w:tcPr>
            <w:tcW w:w="417" w:type="pct"/>
          </w:tcPr>
          <w:p w14:paraId="1A7CB718" w14:textId="77777777" w:rsidR="00046C9E" w:rsidRPr="00562499" w:rsidRDefault="00046C9E" w:rsidP="006D4044">
            <w:pPr>
              <w:pStyle w:val="TAC"/>
            </w:pPr>
            <w:r w:rsidRPr="00562499">
              <w:t>1</w:t>
            </w:r>
          </w:p>
        </w:tc>
        <w:tc>
          <w:tcPr>
            <w:tcW w:w="417" w:type="pct"/>
          </w:tcPr>
          <w:p w14:paraId="3D88E445" w14:textId="77777777" w:rsidR="00046C9E" w:rsidRPr="00562499" w:rsidRDefault="00046C9E" w:rsidP="006D4044">
            <w:pPr>
              <w:pStyle w:val="TAC"/>
            </w:pPr>
            <w:r w:rsidRPr="00562499">
              <w:t>1</w:t>
            </w:r>
          </w:p>
        </w:tc>
        <w:tc>
          <w:tcPr>
            <w:tcW w:w="412" w:type="pct"/>
          </w:tcPr>
          <w:p w14:paraId="47A9FFA9" w14:textId="77777777" w:rsidR="00046C9E" w:rsidRPr="00562499" w:rsidRDefault="00046C9E" w:rsidP="006D4044">
            <w:pPr>
              <w:pStyle w:val="TAC"/>
            </w:pPr>
          </w:p>
        </w:tc>
        <w:tc>
          <w:tcPr>
            <w:tcW w:w="412" w:type="pct"/>
          </w:tcPr>
          <w:p w14:paraId="5FC1D301" w14:textId="77777777" w:rsidR="00046C9E" w:rsidRPr="00562499" w:rsidRDefault="00046C9E" w:rsidP="006D4044">
            <w:pPr>
              <w:pStyle w:val="TAC"/>
            </w:pPr>
          </w:p>
        </w:tc>
        <w:tc>
          <w:tcPr>
            <w:tcW w:w="412" w:type="pct"/>
          </w:tcPr>
          <w:p w14:paraId="29C8BAAF" w14:textId="77777777" w:rsidR="00046C9E" w:rsidRPr="00562499" w:rsidRDefault="00046C9E" w:rsidP="006D4044">
            <w:pPr>
              <w:pStyle w:val="TAC"/>
            </w:pPr>
          </w:p>
        </w:tc>
        <w:tc>
          <w:tcPr>
            <w:tcW w:w="412" w:type="pct"/>
          </w:tcPr>
          <w:p w14:paraId="14AEA5F1" w14:textId="77777777" w:rsidR="00046C9E" w:rsidRPr="00562499" w:rsidRDefault="00046C9E" w:rsidP="006D4044">
            <w:pPr>
              <w:pStyle w:val="TAC"/>
            </w:pPr>
          </w:p>
        </w:tc>
      </w:tr>
      <w:tr w:rsidR="00046C9E" w:rsidRPr="00562499" w14:paraId="5A94CC33" w14:textId="77777777" w:rsidTr="006D4044">
        <w:trPr>
          <w:trHeight w:val="187"/>
          <w:jc w:val="center"/>
        </w:trPr>
        <w:tc>
          <w:tcPr>
            <w:tcW w:w="1770" w:type="pct"/>
          </w:tcPr>
          <w:p w14:paraId="03169457" w14:textId="77777777" w:rsidR="00046C9E" w:rsidRPr="00562499" w:rsidRDefault="00046C9E" w:rsidP="006D4044">
            <w:pPr>
              <w:pStyle w:val="TAL"/>
            </w:pPr>
            <w:r w:rsidRPr="00562499">
              <w:t>Allocated resource blocks</w:t>
            </w:r>
          </w:p>
        </w:tc>
        <w:tc>
          <w:tcPr>
            <w:tcW w:w="341" w:type="pct"/>
          </w:tcPr>
          <w:p w14:paraId="14457818" w14:textId="77777777" w:rsidR="00046C9E" w:rsidRPr="00562499" w:rsidRDefault="00046C9E" w:rsidP="006D4044">
            <w:pPr>
              <w:pStyle w:val="TAC"/>
            </w:pPr>
          </w:p>
        </w:tc>
        <w:tc>
          <w:tcPr>
            <w:tcW w:w="408" w:type="pct"/>
          </w:tcPr>
          <w:p w14:paraId="481CE3D2" w14:textId="77777777" w:rsidR="00046C9E" w:rsidRPr="00562499" w:rsidRDefault="00046C9E" w:rsidP="006D4044">
            <w:pPr>
              <w:pStyle w:val="TAC"/>
            </w:pPr>
            <w:r w:rsidRPr="00562499">
              <w:t>24</w:t>
            </w:r>
          </w:p>
        </w:tc>
        <w:tc>
          <w:tcPr>
            <w:tcW w:w="417" w:type="pct"/>
          </w:tcPr>
          <w:p w14:paraId="175CDB7D" w14:textId="77777777" w:rsidR="00046C9E" w:rsidRPr="00562499" w:rsidRDefault="00046C9E" w:rsidP="006D4044">
            <w:pPr>
              <w:pStyle w:val="TAC"/>
            </w:pPr>
            <w:r w:rsidRPr="00562499">
              <w:t>38</w:t>
            </w:r>
          </w:p>
        </w:tc>
        <w:tc>
          <w:tcPr>
            <w:tcW w:w="417" w:type="pct"/>
          </w:tcPr>
          <w:p w14:paraId="605D08F9" w14:textId="77777777" w:rsidR="00046C9E" w:rsidRPr="00562499" w:rsidRDefault="00046C9E" w:rsidP="006D4044">
            <w:pPr>
              <w:pStyle w:val="TAC"/>
            </w:pPr>
            <w:r w:rsidRPr="00562499">
              <w:t>51</w:t>
            </w:r>
          </w:p>
        </w:tc>
        <w:tc>
          <w:tcPr>
            <w:tcW w:w="412" w:type="pct"/>
          </w:tcPr>
          <w:p w14:paraId="6C2E2BFE" w14:textId="77777777" w:rsidR="00046C9E" w:rsidRPr="00562499" w:rsidRDefault="00046C9E" w:rsidP="006D4044">
            <w:pPr>
              <w:pStyle w:val="TAC"/>
            </w:pPr>
          </w:p>
        </w:tc>
        <w:tc>
          <w:tcPr>
            <w:tcW w:w="412" w:type="pct"/>
          </w:tcPr>
          <w:p w14:paraId="425AB2EC" w14:textId="77777777" w:rsidR="00046C9E" w:rsidRPr="00562499" w:rsidRDefault="00046C9E" w:rsidP="006D4044">
            <w:pPr>
              <w:pStyle w:val="TAC"/>
            </w:pPr>
          </w:p>
        </w:tc>
        <w:tc>
          <w:tcPr>
            <w:tcW w:w="412" w:type="pct"/>
          </w:tcPr>
          <w:p w14:paraId="2C8EE71F" w14:textId="77777777" w:rsidR="00046C9E" w:rsidRPr="00562499" w:rsidRDefault="00046C9E" w:rsidP="006D4044">
            <w:pPr>
              <w:pStyle w:val="TAC"/>
            </w:pPr>
          </w:p>
        </w:tc>
        <w:tc>
          <w:tcPr>
            <w:tcW w:w="412" w:type="pct"/>
          </w:tcPr>
          <w:p w14:paraId="01454C82" w14:textId="77777777" w:rsidR="00046C9E" w:rsidRPr="00562499" w:rsidRDefault="00046C9E" w:rsidP="006D4044">
            <w:pPr>
              <w:pStyle w:val="TAC"/>
            </w:pPr>
          </w:p>
        </w:tc>
      </w:tr>
      <w:tr w:rsidR="00046C9E" w:rsidRPr="00562499" w14:paraId="6D1C843A" w14:textId="77777777" w:rsidTr="006D4044">
        <w:trPr>
          <w:trHeight w:val="187"/>
          <w:jc w:val="center"/>
        </w:trPr>
        <w:tc>
          <w:tcPr>
            <w:tcW w:w="1770" w:type="pct"/>
          </w:tcPr>
          <w:p w14:paraId="196AAA7B" w14:textId="77777777" w:rsidR="00046C9E" w:rsidRPr="00562499" w:rsidRDefault="00046C9E" w:rsidP="006D4044">
            <w:pPr>
              <w:pStyle w:val="TAL"/>
            </w:pPr>
            <w:r w:rsidRPr="00562499">
              <w:t>Subcarriers per resource block</w:t>
            </w:r>
          </w:p>
        </w:tc>
        <w:tc>
          <w:tcPr>
            <w:tcW w:w="341" w:type="pct"/>
          </w:tcPr>
          <w:p w14:paraId="2C1AE97B" w14:textId="77777777" w:rsidR="00046C9E" w:rsidRPr="00562499" w:rsidRDefault="00046C9E" w:rsidP="006D4044">
            <w:pPr>
              <w:pStyle w:val="TAC"/>
            </w:pPr>
          </w:p>
        </w:tc>
        <w:tc>
          <w:tcPr>
            <w:tcW w:w="408" w:type="pct"/>
          </w:tcPr>
          <w:p w14:paraId="1F7BE163" w14:textId="77777777" w:rsidR="00046C9E" w:rsidRPr="00562499" w:rsidRDefault="00046C9E" w:rsidP="006D4044">
            <w:pPr>
              <w:pStyle w:val="TAC"/>
            </w:pPr>
            <w:r w:rsidRPr="00562499">
              <w:t>12</w:t>
            </w:r>
          </w:p>
        </w:tc>
        <w:tc>
          <w:tcPr>
            <w:tcW w:w="417" w:type="pct"/>
          </w:tcPr>
          <w:p w14:paraId="6E82544D" w14:textId="77777777" w:rsidR="00046C9E" w:rsidRPr="00562499" w:rsidRDefault="00046C9E" w:rsidP="006D4044">
            <w:pPr>
              <w:pStyle w:val="TAC"/>
            </w:pPr>
            <w:r w:rsidRPr="00562499">
              <w:t>12</w:t>
            </w:r>
          </w:p>
        </w:tc>
        <w:tc>
          <w:tcPr>
            <w:tcW w:w="417" w:type="pct"/>
          </w:tcPr>
          <w:p w14:paraId="18E8F6CD" w14:textId="77777777" w:rsidR="00046C9E" w:rsidRPr="00562499" w:rsidRDefault="00046C9E" w:rsidP="006D4044">
            <w:pPr>
              <w:pStyle w:val="TAC"/>
            </w:pPr>
            <w:r w:rsidRPr="00562499">
              <w:t>12</w:t>
            </w:r>
          </w:p>
        </w:tc>
        <w:tc>
          <w:tcPr>
            <w:tcW w:w="412" w:type="pct"/>
          </w:tcPr>
          <w:p w14:paraId="3C50CE72" w14:textId="77777777" w:rsidR="00046C9E" w:rsidRPr="00562499" w:rsidRDefault="00046C9E" w:rsidP="006D4044">
            <w:pPr>
              <w:pStyle w:val="TAC"/>
            </w:pPr>
          </w:p>
        </w:tc>
        <w:tc>
          <w:tcPr>
            <w:tcW w:w="412" w:type="pct"/>
          </w:tcPr>
          <w:p w14:paraId="030CB932" w14:textId="77777777" w:rsidR="00046C9E" w:rsidRPr="00562499" w:rsidRDefault="00046C9E" w:rsidP="006D4044">
            <w:pPr>
              <w:pStyle w:val="TAC"/>
            </w:pPr>
          </w:p>
        </w:tc>
        <w:tc>
          <w:tcPr>
            <w:tcW w:w="412" w:type="pct"/>
          </w:tcPr>
          <w:p w14:paraId="1A29551C" w14:textId="77777777" w:rsidR="00046C9E" w:rsidRPr="00562499" w:rsidRDefault="00046C9E" w:rsidP="006D4044">
            <w:pPr>
              <w:pStyle w:val="TAC"/>
            </w:pPr>
          </w:p>
        </w:tc>
        <w:tc>
          <w:tcPr>
            <w:tcW w:w="412" w:type="pct"/>
          </w:tcPr>
          <w:p w14:paraId="3EB2D184" w14:textId="77777777" w:rsidR="00046C9E" w:rsidRPr="00562499" w:rsidRDefault="00046C9E" w:rsidP="006D4044">
            <w:pPr>
              <w:pStyle w:val="TAC"/>
            </w:pPr>
          </w:p>
        </w:tc>
      </w:tr>
      <w:tr w:rsidR="00046C9E" w:rsidRPr="00562499" w14:paraId="6A9119F3" w14:textId="77777777" w:rsidTr="006D4044">
        <w:trPr>
          <w:trHeight w:val="187"/>
          <w:jc w:val="center"/>
        </w:trPr>
        <w:tc>
          <w:tcPr>
            <w:tcW w:w="1770" w:type="pct"/>
          </w:tcPr>
          <w:p w14:paraId="7A0985A6" w14:textId="77777777" w:rsidR="00046C9E" w:rsidRPr="00562499" w:rsidRDefault="00046C9E" w:rsidP="006D4044">
            <w:pPr>
              <w:pStyle w:val="TAL"/>
            </w:pPr>
            <w:r w:rsidRPr="00562499">
              <w:t>Allocated slots per Frame</w:t>
            </w:r>
          </w:p>
        </w:tc>
        <w:tc>
          <w:tcPr>
            <w:tcW w:w="341" w:type="pct"/>
          </w:tcPr>
          <w:p w14:paraId="5A5936C0" w14:textId="77777777" w:rsidR="00046C9E" w:rsidRPr="00562499" w:rsidRDefault="00046C9E" w:rsidP="006D4044">
            <w:pPr>
              <w:pStyle w:val="TAC"/>
            </w:pPr>
          </w:p>
        </w:tc>
        <w:tc>
          <w:tcPr>
            <w:tcW w:w="408" w:type="pct"/>
          </w:tcPr>
          <w:p w14:paraId="2B9650EC" w14:textId="77777777" w:rsidR="00046C9E" w:rsidRPr="00562499" w:rsidRDefault="00046C9E" w:rsidP="006D4044">
            <w:pPr>
              <w:pStyle w:val="TAC"/>
              <w:rPr>
                <w:lang w:eastAsia="ja-JP"/>
              </w:rPr>
            </w:pPr>
            <w:r w:rsidRPr="00562499">
              <w:rPr>
                <w:lang w:eastAsia="ja-JP"/>
              </w:rPr>
              <w:t>16</w:t>
            </w:r>
          </w:p>
        </w:tc>
        <w:tc>
          <w:tcPr>
            <w:tcW w:w="417" w:type="pct"/>
          </w:tcPr>
          <w:p w14:paraId="40AB3A29" w14:textId="77777777" w:rsidR="00046C9E" w:rsidRPr="00562499" w:rsidRDefault="00046C9E" w:rsidP="006D4044">
            <w:pPr>
              <w:pStyle w:val="TAC"/>
              <w:rPr>
                <w:lang w:eastAsia="ja-JP"/>
              </w:rPr>
            </w:pPr>
            <w:r w:rsidRPr="00562499">
              <w:rPr>
                <w:lang w:eastAsia="ja-JP"/>
              </w:rPr>
              <w:t>16</w:t>
            </w:r>
          </w:p>
        </w:tc>
        <w:tc>
          <w:tcPr>
            <w:tcW w:w="417" w:type="pct"/>
          </w:tcPr>
          <w:p w14:paraId="03E31B3A" w14:textId="77777777" w:rsidR="00046C9E" w:rsidRPr="00562499" w:rsidRDefault="00046C9E" w:rsidP="006D4044">
            <w:pPr>
              <w:pStyle w:val="TAC"/>
              <w:rPr>
                <w:lang w:eastAsia="ja-JP"/>
              </w:rPr>
            </w:pPr>
            <w:r w:rsidRPr="00562499">
              <w:rPr>
                <w:lang w:eastAsia="ja-JP"/>
              </w:rPr>
              <w:t>16</w:t>
            </w:r>
          </w:p>
        </w:tc>
        <w:tc>
          <w:tcPr>
            <w:tcW w:w="412" w:type="pct"/>
          </w:tcPr>
          <w:p w14:paraId="3A983BDD" w14:textId="77777777" w:rsidR="00046C9E" w:rsidRPr="00562499" w:rsidRDefault="00046C9E" w:rsidP="006D4044">
            <w:pPr>
              <w:pStyle w:val="TAC"/>
            </w:pPr>
          </w:p>
        </w:tc>
        <w:tc>
          <w:tcPr>
            <w:tcW w:w="412" w:type="pct"/>
          </w:tcPr>
          <w:p w14:paraId="7D3D652C" w14:textId="77777777" w:rsidR="00046C9E" w:rsidRPr="00562499" w:rsidRDefault="00046C9E" w:rsidP="006D4044">
            <w:pPr>
              <w:pStyle w:val="TAC"/>
            </w:pPr>
          </w:p>
        </w:tc>
        <w:tc>
          <w:tcPr>
            <w:tcW w:w="412" w:type="pct"/>
          </w:tcPr>
          <w:p w14:paraId="375F4BA9" w14:textId="77777777" w:rsidR="00046C9E" w:rsidRPr="00562499" w:rsidRDefault="00046C9E" w:rsidP="006D4044">
            <w:pPr>
              <w:pStyle w:val="TAC"/>
            </w:pPr>
          </w:p>
        </w:tc>
        <w:tc>
          <w:tcPr>
            <w:tcW w:w="412" w:type="pct"/>
          </w:tcPr>
          <w:p w14:paraId="5DE663D7" w14:textId="77777777" w:rsidR="00046C9E" w:rsidRPr="00562499" w:rsidRDefault="00046C9E" w:rsidP="006D4044">
            <w:pPr>
              <w:pStyle w:val="TAC"/>
            </w:pPr>
          </w:p>
        </w:tc>
      </w:tr>
      <w:tr w:rsidR="00046C9E" w:rsidRPr="00562499" w14:paraId="4DD5987D" w14:textId="77777777" w:rsidTr="006D4044">
        <w:trPr>
          <w:trHeight w:val="187"/>
          <w:jc w:val="center"/>
        </w:trPr>
        <w:tc>
          <w:tcPr>
            <w:tcW w:w="1770" w:type="pct"/>
          </w:tcPr>
          <w:p w14:paraId="5B9D803A" w14:textId="77777777" w:rsidR="00046C9E" w:rsidRPr="00562499" w:rsidRDefault="00046C9E" w:rsidP="006D4044">
            <w:pPr>
              <w:pStyle w:val="TAL"/>
            </w:pPr>
            <w:r w:rsidRPr="00562499">
              <w:t>MCS Index</w:t>
            </w:r>
          </w:p>
        </w:tc>
        <w:tc>
          <w:tcPr>
            <w:tcW w:w="341" w:type="pct"/>
          </w:tcPr>
          <w:p w14:paraId="444D2210" w14:textId="77777777" w:rsidR="00046C9E" w:rsidRPr="00562499" w:rsidRDefault="00046C9E" w:rsidP="006D4044">
            <w:pPr>
              <w:pStyle w:val="TAC"/>
            </w:pPr>
          </w:p>
        </w:tc>
        <w:tc>
          <w:tcPr>
            <w:tcW w:w="408" w:type="pct"/>
          </w:tcPr>
          <w:p w14:paraId="5E20965A" w14:textId="77777777" w:rsidR="00046C9E" w:rsidRPr="00562499" w:rsidRDefault="00046C9E" w:rsidP="006D4044">
            <w:pPr>
              <w:pStyle w:val="TAC"/>
            </w:pPr>
            <w:r w:rsidRPr="00562499">
              <w:t>4</w:t>
            </w:r>
          </w:p>
        </w:tc>
        <w:tc>
          <w:tcPr>
            <w:tcW w:w="417" w:type="pct"/>
          </w:tcPr>
          <w:p w14:paraId="2334F308" w14:textId="77777777" w:rsidR="00046C9E" w:rsidRPr="00562499" w:rsidRDefault="00046C9E" w:rsidP="006D4044">
            <w:pPr>
              <w:pStyle w:val="TAC"/>
            </w:pPr>
            <w:r w:rsidRPr="00562499">
              <w:t>4</w:t>
            </w:r>
          </w:p>
        </w:tc>
        <w:tc>
          <w:tcPr>
            <w:tcW w:w="417" w:type="pct"/>
          </w:tcPr>
          <w:p w14:paraId="415C48CE" w14:textId="77777777" w:rsidR="00046C9E" w:rsidRPr="00562499" w:rsidRDefault="00046C9E" w:rsidP="006D4044">
            <w:pPr>
              <w:pStyle w:val="TAC"/>
            </w:pPr>
            <w:r w:rsidRPr="00562499">
              <w:t>4</w:t>
            </w:r>
          </w:p>
        </w:tc>
        <w:tc>
          <w:tcPr>
            <w:tcW w:w="412" w:type="pct"/>
          </w:tcPr>
          <w:p w14:paraId="0C61EAF2" w14:textId="77777777" w:rsidR="00046C9E" w:rsidRPr="00562499" w:rsidRDefault="00046C9E" w:rsidP="006D4044">
            <w:pPr>
              <w:pStyle w:val="TAC"/>
            </w:pPr>
          </w:p>
        </w:tc>
        <w:tc>
          <w:tcPr>
            <w:tcW w:w="412" w:type="pct"/>
          </w:tcPr>
          <w:p w14:paraId="237EECCE" w14:textId="77777777" w:rsidR="00046C9E" w:rsidRPr="00562499" w:rsidRDefault="00046C9E" w:rsidP="006D4044">
            <w:pPr>
              <w:pStyle w:val="TAC"/>
            </w:pPr>
          </w:p>
        </w:tc>
        <w:tc>
          <w:tcPr>
            <w:tcW w:w="412" w:type="pct"/>
          </w:tcPr>
          <w:p w14:paraId="574F58BA" w14:textId="77777777" w:rsidR="00046C9E" w:rsidRPr="00562499" w:rsidRDefault="00046C9E" w:rsidP="006D4044">
            <w:pPr>
              <w:pStyle w:val="TAC"/>
            </w:pPr>
          </w:p>
        </w:tc>
        <w:tc>
          <w:tcPr>
            <w:tcW w:w="412" w:type="pct"/>
          </w:tcPr>
          <w:p w14:paraId="1A0BB2C3" w14:textId="77777777" w:rsidR="00046C9E" w:rsidRPr="00562499" w:rsidRDefault="00046C9E" w:rsidP="006D4044">
            <w:pPr>
              <w:pStyle w:val="TAC"/>
            </w:pPr>
          </w:p>
        </w:tc>
      </w:tr>
      <w:tr w:rsidR="00046C9E" w:rsidRPr="00562499" w14:paraId="6BE1AD80" w14:textId="77777777" w:rsidTr="006D4044">
        <w:trPr>
          <w:trHeight w:val="187"/>
          <w:jc w:val="center"/>
        </w:trPr>
        <w:tc>
          <w:tcPr>
            <w:tcW w:w="1770" w:type="pct"/>
          </w:tcPr>
          <w:p w14:paraId="1647CF5A" w14:textId="15A8893F" w:rsidR="00046C9E" w:rsidRPr="00562499" w:rsidRDefault="00046C9E" w:rsidP="006D4044">
            <w:pPr>
              <w:pStyle w:val="TAL"/>
            </w:pPr>
            <w:r w:rsidRPr="00562499">
              <w:t>MCS Table for TBS determination</w:t>
            </w:r>
          </w:p>
        </w:tc>
        <w:tc>
          <w:tcPr>
            <w:tcW w:w="341" w:type="pct"/>
          </w:tcPr>
          <w:p w14:paraId="5BEA5E4D" w14:textId="77777777" w:rsidR="00046C9E" w:rsidRPr="00562499" w:rsidRDefault="00046C9E" w:rsidP="006D4044">
            <w:pPr>
              <w:pStyle w:val="TAC"/>
            </w:pPr>
          </w:p>
        </w:tc>
        <w:tc>
          <w:tcPr>
            <w:tcW w:w="1242" w:type="pct"/>
            <w:gridSpan w:val="3"/>
          </w:tcPr>
          <w:p w14:paraId="4930891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6D4044">
            <w:pPr>
              <w:pStyle w:val="TAC"/>
              <w:rPr>
                <w:lang w:eastAsia="ja-JP"/>
              </w:rPr>
            </w:pPr>
          </w:p>
        </w:tc>
        <w:tc>
          <w:tcPr>
            <w:tcW w:w="412" w:type="pct"/>
          </w:tcPr>
          <w:p w14:paraId="361F2E48" w14:textId="77777777" w:rsidR="00046C9E" w:rsidRPr="00562499" w:rsidRDefault="00046C9E" w:rsidP="006D4044">
            <w:pPr>
              <w:pStyle w:val="TAC"/>
              <w:rPr>
                <w:lang w:eastAsia="ja-JP"/>
              </w:rPr>
            </w:pPr>
          </w:p>
        </w:tc>
        <w:tc>
          <w:tcPr>
            <w:tcW w:w="412" w:type="pct"/>
          </w:tcPr>
          <w:p w14:paraId="653F4AA2" w14:textId="77777777" w:rsidR="00046C9E" w:rsidRPr="00562499" w:rsidRDefault="00046C9E" w:rsidP="006D4044">
            <w:pPr>
              <w:pStyle w:val="TAC"/>
              <w:rPr>
                <w:lang w:eastAsia="ja-JP"/>
              </w:rPr>
            </w:pPr>
          </w:p>
        </w:tc>
        <w:tc>
          <w:tcPr>
            <w:tcW w:w="412" w:type="pct"/>
          </w:tcPr>
          <w:p w14:paraId="481F17D2" w14:textId="77777777" w:rsidR="00046C9E" w:rsidRPr="00562499" w:rsidRDefault="00046C9E" w:rsidP="006D4044">
            <w:pPr>
              <w:pStyle w:val="TAC"/>
              <w:rPr>
                <w:lang w:eastAsia="ja-JP"/>
              </w:rPr>
            </w:pPr>
          </w:p>
        </w:tc>
      </w:tr>
      <w:tr w:rsidR="00046C9E" w:rsidRPr="00562499" w14:paraId="15D15326" w14:textId="77777777" w:rsidTr="006D4044">
        <w:trPr>
          <w:trHeight w:val="187"/>
          <w:jc w:val="center"/>
        </w:trPr>
        <w:tc>
          <w:tcPr>
            <w:tcW w:w="1770" w:type="pct"/>
          </w:tcPr>
          <w:p w14:paraId="4BC9FC03" w14:textId="77777777" w:rsidR="00046C9E" w:rsidRPr="00562499" w:rsidRDefault="00046C9E" w:rsidP="006D4044">
            <w:pPr>
              <w:pStyle w:val="TAL"/>
            </w:pPr>
            <w:r w:rsidRPr="00562499">
              <w:t>Modulation</w:t>
            </w:r>
          </w:p>
        </w:tc>
        <w:tc>
          <w:tcPr>
            <w:tcW w:w="341" w:type="pct"/>
          </w:tcPr>
          <w:p w14:paraId="1ED5EA51" w14:textId="77777777" w:rsidR="00046C9E" w:rsidRPr="00562499" w:rsidRDefault="00046C9E" w:rsidP="006D4044">
            <w:pPr>
              <w:pStyle w:val="TAC"/>
            </w:pPr>
          </w:p>
        </w:tc>
        <w:tc>
          <w:tcPr>
            <w:tcW w:w="408" w:type="pct"/>
          </w:tcPr>
          <w:p w14:paraId="0F8AD622" w14:textId="77777777" w:rsidR="00046C9E" w:rsidRPr="00562499" w:rsidRDefault="00046C9E" w:rsidP="006D4044">
            <w:pPr>
              <w:pStyle w:val="TAC"/>
            </w:pPr>
            <w:r w:rsidRPr="00562499">
              <w:t>QPSK</w:t>
            </w:r>
          </w:p>
        </w:tc>
        <w:tc>
          <w:tcPr>
            <w:tcW w:w="417" w:type="pct"/>
          </w:tcPr>
          <w:p w14:paraId="5C458C60" w14:textId="77777777" w:rsidR="00046C9E" w:rsidRPr="00562499" w:rsidRDefault="00046C9E" w:rsidP="006D4044">
            <w:pPr>
              <w:pStyle w:val="TAC"/>
            </w:pPr>
            <w:r w:rsidRPr="00562499">
              <w:t>QPSK</w:t>
            </w:r>
          </w:p>
        </w:tc>
        <w:tc>
          <w:tcPr>
            <w:tcW w:w="417" w:type="pct"/>
          </w:tcPr>
          <w:p w14:paraId="7327174A" w14:textId="77777777" w:rsidR="00046C9E" w:rsidRPr="00562499" w:rsidRDefault="00046C9E" w:rsidP="006D4044">
            <w:pPr>
              <w:pStyle w:val="TAC"/>
            </w:pPr>
            <w:r w:rsidRPr="00562499">
              <w:t>QPSK</w:t>
            </w:r>
          </w:p>
        </w:tc>
        <w:tc>
          <w:tcPr>
            <w:tcW w:w="412" w:type="pct"/>
          </w:tcPr>
          <w:p w14:paraId="3DB5589C" w14:textId="77777777" w:rsidR="00046C9E" w:rsidRPr="00562499" w:rsidRDefault="00046C9E" w:rsidP="006D4044">
            <w:pPr>
              <w:pStyle w:val="TAC"/>
            </w:pPr>
          </w:p>
        </w:tc>
        <w:tc>
          <w:tcPr>
            <w:tcW w:w="412" w:type="pct"/>
          </w:tcPr>
          <w:p w14:paraId="711533B5" w14:textId="77777777" w:rsidR="00046C9E" w:rsidRPr="00562499" w:rsidRDefault="00046C9E" w:rsidP="006D4044">
            <w:pPr>
              <w:pStyle w:val="TAC"/>
            </w:pPr>
          </w:p>
        </w:tc>
        <w:tc>
          <w:tcPr>
            <w:tcW w:w="412" w:type="pct"/>
          </w:tcPr>
          <w:p w14:paraId="556D9B31" w14:textId="77777777" w:rsidR="00046C9E" w:rsidRPr="00562499" w:rsidRDefault="00046C9E" w:rsidP="006D4044">
            <w:pPr>
              <w:pStyle w:val="TAC"/>
            </w:pPr>
          </w:p>
        </w:tc>
        <w:tc>
          <w:tcPr>
            <w:tcW w:w="412" w:type="pct"/>
          </w:tcPr>
          <w:p w14:paraId="68E78B21" w14:textId="77777777" w:rsidR="00046C9E" w:rsidRPr="00562499" w:rsidRDefault="00046C9E" w:rsidP="006D4044">
            <w:pPr>
              <w:pStyle w:val="TAC"/>
            </w:pPr>
          </w:p>
        </w:tc>
      </w:tr>
      <w:tr w:rsidR="00046C9E" w:rsidRPr="00562499" w14:paraId="72A5CF8B" w14:textId="77777777" w:rsidTr="006D4044">
        <w:trPr>
          <w:trHeight w:val="187"/>
          <w:jc w:val="center"/>
        </w:trPr>
        <w:tc>
          <w:tcPr>
            <w:tcW w:w="1770" w:type="pct"/>
          </w:tcPr>
          <w:p w14:paraId="1A6F8A56" w14:textId="77777777" w:rsidR="00046C9E" w:rsidRPr="00562499" w:rsidRDefault="00046C9E" w:rsidP="006D4044">
            <w:pPr>
              <w:pStyle w:val="TAL"/>
            </w:pPr>
            <w:r w:rsidRPr="00562499">
              <w:t>Target Coding Rate</w:t>
            </w:r>
          </w:p>
        </w:tc>
        <w:tc>
          <w:tcPr>
            <w:tcW w:w="341" w:type="pct"/>
          </w:tcPr>
          <w:p w14:paraId="441ABB31" w14:textId="77777777" w:rsidR="00046C9E" w:rsidRPr="00562499" w:rsidRDefault="00046C9E" w:rsidP="006D4044">
            <w:pPr>
              <w:pStyle w:val="TAC"/>
            </w:pPr>
          </w:p>
        </w:tc>
        <w:tc>
          <w:tcPr>
            <w:tcW w:w="408" w:type="pct"/>
          </w:tcPr>
          <w:p w14:paraId="508C183F" w14:textId="77777777" w:rsidR="00046C9E" w:rsidRPr="00562499" w:rsidRDefault="00046C9E" w:rsidP="006D4044">
            <w:pPr>
              <w:pStyle w:val="TAC"/>
            </w:pPr>
            <w:r w:rsidRPr="00562499">
              <w:t>1/3</w:t>
            </w:r>
          </w:p>
        </w:tc>
        <w:tc>
          <w:tcPr>
            <w:tcW w:w="417" w:type="pct"/>
          </w:tcPr>
          <w:p w14:paraId="298B13BC" w14:textId="77777777" w:rsidR="00046C9E" w:rsidRPr="00562499" w:rsidRDefault="00046C9E" w:rsidP="006D4044">
            <w:pPr>
              <w:pStyle w:val="TAC"/>
            </w:pPr>
            <w:r w:rsidRPr="00562499">
              <w:t>1/3</w:t>
            </w:r>
          </w:p>
        </w:tc>
        <w:tc>
          <w:tcPr>
            <w:tcW w:w="417" w:type="pct"/>
          </w:tcPr>
          <w:p w14:paraId="5780EDE2" w14:textId="77777777" w:rsidR="00046C9E" w:rsidRPr="00562499" w:rsidRDefault="00046C9E" w:rsidP="006D4044">
            <w:pPr>
              <w:pStyle w:val="TAC"/>
            </w:pPr>
            <w:r w:rsidRPr="00562499">
              <w:t>1/3</w:t>
            </w:r>
          </w:p>
        </w:tc>
        <w:tc>
          <w:tcPr>
            <w:tcW w:w="412" w:type="pct"/>
          </w:tcPr>
          <w:p w14:paraId="0832E819" w14:textId="77777777" w:rsidR="00046C9E" w:rsidRPr="00562499" w:rsidRDefault="00046C9E" w:rsidP="006D4044">
            <w:pPr>
              <w:pStyle w:val="TAC"/>
            </w:pPr>
          </w:p>
        </w:tc>
        <w:tc>
          <w:tcPr>
            <w:tcW w:w="412" w:type="pct"/>
          </w:tcPr>
          <w:p w14:paraId="23FEB743" w14:textId="77777777" w:rsidR="00046C9E" w:rsidRPr="00562499" w:rsidRDefault="00046C9E" w:rsidP="006D4044">
            <w:pPr>
              <w:pStyle w:val="TAC"/>
            </w:pPr>
          </w:p>
        </w:tc>
        <w:tc>
          <w:tcPr>
            <w:tcW w:w="412" w:type="pct"/>
          </w:tcPr>
          <w:p w14:paraId="7DC9574F" w14:textId="77777777" w:rsidR="00046C9E" w:rsidRPr="00562499" w:rsidRDefault="00046C9E" w:rsidP="006D4044">
            <w:pPr>
              <w:pStyle w:val="TAC"/>
            </w:pPr>
          </w:p>
        </w:tc>
        <w:tc>
          <w:tcPr>
            <w:tcW w:w="412" w:type="pct"/>
          </w:tcPr>
          <w:p w14:paraId="302766F7" w14:textId="77777777" w:rsidR="00046C9E" w:rsidRPr="00562499" w:rsidRDefault="00046C9E" w:rsidP="006D4044">
            <w:pPr>
              <w:pStyle w:val="TAC"/>
            </w:pPr>
          </w:p>
        </w:tc>
      </w:tr>
      <w:tr w:rsidR="00046C9E" w:rsidRPr="00562499" w14:paraId="58FB574B" w14:textId="77777777" w:rsidTr="006D4044">
        <w:trPr>
          <w:trHeight w:val="187"/>
          <w:jc w:val="center"/>
        </w:trPr>
        <w:tc>
          <w:tcPr>
            <w:tcW w:w="1770" w:type="pct"/>
          </w:tcPr>
          <w:p w14:paraId="5E180214" w14:textId="77777777" w:rsidR="00046C9E" w:rsidRPr="00562499" w:rsidRDefault="00046C9E" w:rsidP="006D4044">
            <w:pPr>
              <w:pStyle w:val="TAL"/>
            </w:pPr>
            <w:r w:rsidRPr="00562499">
              <w:t>Maximum number of HARQ transmissions</w:t>
            </w:r>
          </w:p>
        </w:tc>
        <w:tc>
          <w:tcPr>
            <w:tcW w:w="341" w:type="pct"/>
          </w:tcPr>
          <w:p w14:paraId="5A149966" w14:textId="77777777" w:rsidR="00046C9E" w:rsidRPr="00562499" w:rsidRDefault="00046C9E" w:rsidP="006D4044">
            <w:pPr>
              <w:pStyle w:val="TAC"/>
            </w:pPr>
          </w:p>
        </w:tc>
        <w:tc>
          <w:tcPr>
            <w:tcW w:w="408" w:type="pct"/>
          </w:tcPr>
          <w:p w14:paraId="634DB99D" w14:textId="77777777" w:rsidR="00046C9E" w:rsidRPr="00562499" w:rsidRDefault="00046C9E" w:rsidP="006D4044">
            <w:pPr>
              <w:pStyle w:val="TAC"/>
            </w:pPr>
            <w:r w:rsidRPr="00562499">
              <w:t>1</w:t>
            </w:r>
          </w:p>
        </w:tc>
        <w:tc>
          <w:tcPr>
            <w:tcW w:w="417" w:type="pct"/>
          </w:tcPr>
          <w:p w14:paraId="37D6BAE4" w14:textId="77777777" w:rsidR="00046C9E" w:rsidRPr="00562499" w:rsidRDefault="00046C9E" w:rsidP="006D4044">
            <w:pPr>
              <w:pStyle w:val="TAC"/>
            </w:pPr>
            <w:r w:rsidRPr="00562499">
              <w:t>1</w:t>
            </w:r>
          </w:p>
        </w:tc>
        <w:tc>
          <w:tcPr>
            <w:tcW w:w="417" w:type="pct"/>
          </w:tcPr>
          <w:p w14:paraId="43CC8429" w14:textId="77777777" w:rsidR="00046C9E" w:rsidRPr="00562499" w:rsidRDefault="00046C9E" w:rsidP="006D4044">
            <w:pPr>
              <w:pStyle w:val="TAC"/>
            </w:pPr>
            <w:r w:rsidRPr="00562499">
              <w:t>1</w:t>
            </w:r>
          </w:p>
        </w:tc>
        <w:tc>
          <w:tcPr>
            <w:tcW w:w="412" w:type="pct"/>
          </w:tcPr>
          <w:p w14:paraId="17F6EFBD" w14:textId="77777777" w:rsidR="00046C9E" w:rsidRPr="00562499" w:rsidRDefault="00046C9E" w:rsidP="006D4044">
            <w:pPr>
              <w:pStyle w:val="TAC"/>
            </w:pPr>
          </w:p>
        </w:tc>
        <w:tc>
          <w:tcPr>
            <w:tcW w:w="412" w:type="pct"/>
          </w:tcPr>
          <w:p w14:paraId="7757ED24" w14:textId="77777777" w:rsidR="00046C9E" w:rsidRPr="00562499" w:rsidRDefault="00046C9E" w:rsidP="006D4044">
            <w:pPr>
              <w:pStyle w:val="TAC"/>
            </w:pPr>
          </w:p>
        </w:tc>
        <w:tc>
          <w:tcPr>
            <w:tcW w:w="412" w:type="pct"/>
          </w:tcPr>
          <w:p w14:paraId="033162DC" w14:textId="77777777" w:rsidR="00046C9E" w:rsidRPr="00562499" w:rsidRDefault="00046C9E" w:rsidP="006D4044">
            <w:pPr>
              <w:pStyle w:val="TAC"/>
            </w:pPr>
          </w:p>
        </w:tc>
        <w:tc>
          <w:tcPr>
            <w:tcW w:w="412" w:type="pct"/>
          </w:tcPr>
          <w:p w14:paraId="18AA513D" w14:textId="77777777" w:rsidR="00046C9E" w:rsidRPr="00562499" w:rsidRDefault="00046C9E" w:rsidP="006D4044">
            <w:pPr>
              <w:pStyle w:val="TAC"/>
            </w:pPr>
          </w:p>
        </w:tc>
      </w:tr>
      <w:tr w:rsidR="00046C9E" w:rsidRPr="00562499" w14:paraId="526AA1E9" w14:textId="77777777" w:rsidTr="006D4044">
        <w:trPr>
          <w:trHeight w:val="187"/>
          <w:jc w:val="center"/>
        </w:trPr>
        <w:tc>
          <w:tcPr>
            <w:tcW w:w="1770" w:type="pct"/>
          </w:tcPr>
          <w:p w14:paraId="3D50C9B0" w14:textId="77777777" w:rsidR="00046C9E" w:rsidRPr="00562499" w:rsidRDefault="00046C9E" w:rsidP="006D4044">
            <w:pPr>
              <w:pStyle w:val="TAH"/>
              <w:rPr>
                <w:b w:val="0"/>
              </w:rPr>
            </w:pPr>
            <w:r w:rsidRPr="00562499">
              <w:rPr>
                <w:b w:val="0"/>
              </w:rPr>
              <w:t>Information Bit Payload per Slot</w:t>
            </w:r>
          </w:p>
        </w:tc>
        <w:tc>
          <w:tcPr>
            <w:tcW w:w="341" w:type="pct"/>
          </w:tcPr>
          <w:p w14:paraId="5F563EED" w14:textId="77777777" w:rsidR="00046C9E" w:rsidRPr="00562499" w:rsidRDefault="00046C9E" w:rsidP="006D4044">
            <w:pPr>
              <w:pStyle w:val="TAC"/>
            </w:pPr>
          </w:p>
        </w:tc>
        <w:tc>
          <w:tcPr>
            <w:tcW w:w="408" w:type="pct"/>
          </w:tcPr>
          <w:p w14:paraId="0AB8E9B6" w14:textId="77777777" w:rsidR="00046C9E" w:rsidRPr="00562499" w:rsidRDefault="00046C9E" w:rsidP="006D4044">
            <w:pPr>
              <w:pStyle w:val="TAC"/>
            </w:pPr>
          </w:p>
        </w:tc>
        <w:tc>
          <w:tcPr>
            <w:tcW w:w="417" w:type="pct"/>
          </w:tcPr>
          <w:p w14:paraId="72EA95E6" w14:textId="77777777" w:rsidR="00046C9E" w:rsidRPr="00562499" w:rsidRDefault="00046C9E" w:rsidP="006D4044">
            <w:pPr>
              <w:pStyle w:val="TAC"/>
            </w:pPr>
          </w:p>
        </w:tc>
        <w:tc>
          <w:tcPr>
            <w:tcW w:w="417" w:type="pct"/>
          </w:tcPr>
          <w:p w14:paraId="2C858DE5" w14:textId="77777777" w:rsidR="00046C9E" w:rsidRPr="00562499" w:rsidRDefault="00046C9E" w:rsidP="006D4044">
            <w:pPr>
              <w:pStyle w:val="TAC"/>
            </w:pPr>
          </w:p>
        </w:tc>
        <w:tc>
          <w:tcPr>
            <w:tcW w:w="412" w:type="pct"/>
          </w:tcPr>
          <w:p w14:paraId="1AA14F0E" w14:textId="77777777" w:rsidR="00046C9E" w:rsidRPr="00562499" w:rsidRDefault="00046C9E" w:rsidP="006D4044">
            <w:pPr>
              <w:pStyle w:val="TAC"/>
            </w:pPr>
          </w:p>
        </w:tc>
        <w:tc>
          <w:tcPr>
            <w:tcW w:w="412" w:type="pct"/>
          </w:tcPr>
          <w:p w14:paraId="39627CCA" w14:textId="77777777" w:rsidR="00046C9E" w:rsidRPr="00562499" w:rsidRDefault="00046C9E" w:rsidP="006D4044">
            <w:pPr>
              <w:pStyle w:val="TAC"/>
            </w:pPr>
          </w:p>
        </w:tc>
        <w:tc>
          <w:tcPr>
            <w:tcW w:w="412" w:type="pct"/>
          </w:tcPr>
          <w:p w14:paraId="125A2DC6" w14:textId="77777777" w:rsidR="00046C9E" w:rsidRPr="00562499" w:rsidRDefault="00046C9E" w:rsidP="006D4044">
            <w:pPr>
              <w:pStyle w:val="TAC"/>
            </w:pPr>
          </w:p>
        </w:tc>
        <w:tc>
          <w:tcPr>
            <w:tcW w:w="412" w:type="pct"/>
          </w:tcPr>
          <w:p w14:paraId="289AB6FC" w14:textId="77777777" w:rsidR="00046C9E" w:rsidRPr="00562499" w:rsidRDefault="00046C9E" w:rsidP="006D4044">
            <w:pPr>
              <w:pStyle w:val="TAC"/>
            </w:pPr>
          </w:p>
        </w:tc>
      </w:tr>
      <w:tr w:rsidR="00046C9E" w:rsidRPr="00562499" w14:paraId="7F209817" w14:textId="77777777" w:rsidTr="006D4044">
        <w:trPr>
          <w:trHeight w:val="187"/>
          <w:jc w:val="center"/>
        </w:trPr>
        <w:tc>
          <w:tcPr>
            <w:tcW w:w="1770" w:type="pct"/>
          </w:tcPr>
          <w:p w14:paraId="5FD2429B"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6D4044">
            <w:pPr>
              <w:pStyle w:val="TAC"/>
            </w:pPr>
            <w:r w:rsidRPr="00562499">
              <w:t>Bits</w:t>
            </w:r>
          </w:p>
        </w:tc>
        <w:tc>
          <w:tcPr>
            <w:tcW w:w="408" w:type="pct"/>
          </w:tcPr>
          <w:p w14:paraId="09E6B799" w14:textId="77777777" w:rsidR="00046C9E" w:rsidRPr="00562499" w:rsidRDefault="00046C9E" w:rsidP="006D4044">
            <w:pPr>
              <w:pStyle w:val="TAC"/>
            </w:pPr>
            <w:r w:rsidRPr="00562499">
              <w:t>N/A</w:t>
            </w:r>
          </w:p>
        </w:tc>
        <w:tc>
          <w:tcPr>
            <w:tcW w:w="417" w:type="pct"/>
          </w:tcPr>
          <w:p w14:paraId="731E1610" w14:textId="77777777" w:rsidR="00046C9E" w:rsidRPr="00562499" w:rsidRDefault="00046C9E" w:rsidP="006D4044">
            <w:pPr>
              <w:pStyle w:val="TAC"/>
            </w:pPr>
            <w:r w:rsidRPr="00562499">
              <w:t>N/A</w:t>
            </w:r>
          </w:p>
        </w:tc>
        <w:tc>
          <w:tcPr>
            <w:tcW w:w="417" w:type="pct"/>
          </w:tcPr>
          <w:p w14:paraId="64414777" w14:textId="77777777" w:rsidR="00046C9E" w:rsidRPr="00562499" w:rsidRDefault="00046C9E" w:rsidP="006D4044">
            <w:pPr>
              <w:pStyle w:val="TAC"/>
            </w:pPr>
            <w:r w:rsidRPr="00562499">
              <w:t>N/A</w:t>
            </w:r>
          </w:p>
        </w:tc>
        <w:tc>
          <w:tcPr>
            <w:tcW w:w="412" w:type="pct"/>
          </w:tcPr>
          <w:p w14:paraId="375F908D" w14:textId="77777777" w:rsidR="00046C9E" w:rsidRPr="00562499" w:rsidRDefault="00046C9E" w:rsidP="006D4044">
            <w:pPr>
              <w:pStyle w:val="TAC"/>
            </w:pPr>
          </w:p>
        </w:tc>
        <w:tc>
          <w:tcPr>
            <w:tcW w:w="412" w:type="pct"/>
          </w:tcPr>
          <w:p w14:paraId="68392F69" w14:textId="77777777" w:rsidR="00046C9E" w:rsidRPr="00562499" w:rsidRDefault="00046C9E" w:rsidP="006D4044">
            <w:pPr>
              <w:pStyle w:val="TAC"/>
            </w:pPr>
          </w:p>
        </w:tc>
        <w:tc>
          <w:tcPr>
            <w:tcW w:w="412" w:type="pct"/>
          </w:tcPr>
          <w:p w14:paraId="74DCC634" w14:textId="77777777" w:rsidR="00046C9E" w:rsidRPr="00562499" w:rsidRDefault="00046C9E" w:rsidP="006D4044">
            <w:pPr>
              <w:pStyle w:val="TAC"/>
            </w:pPr>
          </w:p>
        </w:tc>
        <w:tc>
          <w:tcPr>
            <w:tcW w:w="412" w:type="pct"/>
          </w:tcPr>
          <w:p w14:paraId="54ACAAC8" w14:textId="77777777" w:rsidR="00046C9E" w:rsidRPr="00562499" w:rsidRDefault="00046C9E" w:rsidP="006D4044">
            <w:pPr>
              <w:pStyle w:val="TAC"/>
            </w:pPr>
          </w:p>
        </w:tc>
      </w:tr>
      <w:tr w:rsidR="00046C9E" w:rsidRPr="00562499" w14:paraId="6CB73BD0" w14:textId="77777777" w:rsidTr="006D4044">
        <w:trPr>
          <w:trHeight w:val="187"/>
          <w:jc w:val="center"/>
        </w:trPr>
        <w:tc>
          <w:tcPr>
            <w:tcW w:w="1770" w:type="pct"/>
          </w:tcPr>
          <w:p w14:paraId="2077979A"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6D4044">
            <w:pPr>
              <w:pStyle w:val="TAC"/>
            </w:pPr>
            <w:r w:rsidRPr="00562499">
              <w:t>Bits</w:t>
            </w:r>
          </w:p>
        </w:tc>
        <w:tc>
          <w:tcPr>
            <w:tcW w:w="408" w:type="pct"/>
          </w:tcPr>
          <w:p w14:paraId="3CD5238E" w14:textId="77777777" w:rsidR="00046C9E" w:rsidRPr="00562499" w:rsidRDefault="00046C9E" w:rsidP="006D4044">
            <w:pPr>
              <w:pStyle w:val="TAC"/>
            </w:pPr>
            <w:r w:rsidRPr="00562499">
              <w:t>1608</w:t>
            </w:r>
          </w:p>
        </w:tc>
        <w:tc>
          <w:tcPr>
            <w:tcW w:w="417" w:type="pct"/>
          </w:tcPr>
          <w:p w14:paraId="57C1D8E0" w14:textId="77777777" w:rsidR="00046C9E" w:rsidRPr="00562499" w:rsidRDefault="00046C9E" w:rsidP="006D4044">
            <w:pPr>
              <w:pStyle w:val="TAC"/>
            </w:pPr>
            <w:r w:rsidRPr="00562499">
              <w:t>2472</w:t>
            </w:r>
          </w:p>
        </w:tc>
        <w:tc>
          <w:tcPr>
            <w:tcW w:w="417" w:type="pct"/>
          </w:tcPr>
          <w:p w14:paraId="42A9DE7E" w14:textId="77777777" w:rsidR="00046C9E" w:rsidRPr="00562499" w:rsidRDefault="00046C9E" w:rsidP="006D4044">
            <w:pPr>
              <w:pStyle w:val="TAC"/>
            </w:pPr>
            <w:r w:rsidRPr="00562499">
              <w:t>3368</w:t>
            </w:r>
          </w:p>
        </w:tc>
        <w:tc>
          <w:tcPr>
            <w:tcW w:w="412" w:type="pct"/>
          </w:tcPr>
          <w:p w14:paraId="09C96ECE" w14:textId="77777777" w:rsidR="00046C9E" w:rsidRPr="00562499" w:rsidRDefault="00046C9E" w:rsidP="006D4044">
            <w:pPr>
              <w:pStyle w:val="TAC"/>
            </w:pPr>
          </w:p>
        </w:tc>
        <w:tc>
          <w:tcPr>
            <w:tcW w:w="412" w:type="pct"/>
          </w:tcPr>
          <w:p w14:paraId="0FAC7EF3" w14:textId="77777777" w:rsidR="00046C9E" w:rsidRPr="00562499" w:rsidRDefault="00046C9E" w:rsidP="006D4044">
            <w:pPr>
              <w:pStyle w:val="TAC"/>
            </w:pPr>
          </w:p>
        </w:tc>
        <w:tc>
          <w:tcPr>
            <w:tcW w:w="412" w:type="pct"/>
          </w:tcPr>
          <w:p w14:paraId="678EE6E6" w14:textId="77777777" w:rsidR="00046C9E" w:rsidRPr="00562499" w:rsidRDefault="00046C9E" w:rsidP="006D4044">
            <w:pPr>
              <w:pStyle w:val="TAC"/>
            </w:pPr>
          </w:p>
        </w:tc>
        <w:tc>
          <w:tcPr>
            <w:tcW w:w="412" w:type="pct"/>
          </w:tcPr>
          <w:p w14:paraId="703CEF5A" w14:textId="77777777" w:rsidR="00046C9E" w:rsidRPr="00562499" w:rsidRDefault="00046C9E" w:rsidP="006D4044">
            <w:pPr>
              <w:pStyle w:val="TAC"/>
            </w:pPr>
          </w:p>
        </w:tc>
      </w:tr>
      <w:tr w:rsidR="00046C9E" w:rsidRPr="00562499" w14:paraId="5E3EBA94" w14:textId="77777777" w:rsidTr="006D4044">
        <w:trPr>
          <w:trHeight w:val="187"/>
          <w:jc w:val="center"/>
        </w:trPr>
        <w:tc>
          <w:tcPr>
            <w:tcW w:w="1770" w:type="pct"/>
          </w:tcPr>
          <w:p w14:paraId="4C7E9EF6" w14:textId="77777777" w:rsidR="00046C9E" w:rsidRPr="00562499" w:rsidRDefault="00046C9E" w:rsidP="006D4044">
            <w:pPr>
              <w:pStyle w:val="TAL"/>
            </w:pPr>
            <w:r w:rsidRPr="00562499">
              <w:t>Transport block CRC</w:t>
            </w:r>
          </w:p>
        </w:tc>
        <w:tc>
          <w:tcPr>
            <w:tcW w:w="341" w:type="pct"/>
          </w:tcPr>
          <w:p w14:paraId="30A51BB5" w14:textId="77777777" w:rsidR="00046C9E" w:rsidRPr="00562499" w:rsidRDefault="00046C9E" w:rsidP="006D4044">
            <w:pPr>
              <w:pStyle w:val="TAC"/>
            </w:pPr>
            <w:r w:rsidRPr="00562499">
              <w:t>Bits</w:t>
            </w:r>
          </w:p>
        </w:tc>
        <w:tc>
          <w:tcPr>
            <w:tcW w:w="408" w:type="pct"/>
          </w:tcPr>
          <w:p w14:paraId="4924CE83" w14:textId="77777777" w:rsidR="00046C9E" w:rsidRPr="00562499" w:rsidRDefault="00046C9E" w:rsidP="006D4044">
            <w:pPr>
              <w:pStyle w:val="TAC"/>
            </w:pPr>
            <w:r w:rsidRPr="00562499">
              <w:t>16</w:t>
            </w:r>
          </w:p>
        </w:tc>
        <w:tc>
          <w:tcPr>
            <w:tcW w:w="417" w:type="pct"/>
          </w:tcPr>
          <w:p w14:paraId="241356AD" w14:textId="77777777" w:rsidR="00046C9E" w:rsidRPr="00562499" w:rsidRDefault="00046C9E" w:rsidP="006D4044">
            <w:pPr>
              <w:pStyle w:val="TAC"/>
            </w:pPr>
            <w:r w:rsidRPr="00562499">
              <w:t>16</w:t>
            </w:r>
          </w:p>
        </w:tc>
        <w:tc>
          <w:tcPr>
            <w:tcW w:w="417" w:type="pct"/>
          </w:tcPr>
          <w:p w14:paraId="14F0F195" w14:textId="77777777" w:rsidR="00046C9E" w:rsidRPr="00562499" w:rsidRDefault="00046C9E" w:rsidP="006D4044">
            <w:pPr>
              <w:pStyle w:val="TAC"/>
            </w:pPr>
            <w:r w:rsidRPr="00562499">
              <w:t>16</w:t>
            </w:r>
          </w:p>
        </w:tc>
        <w:tc>
          <w:tcPr>
            <w:tcW w:w="412" w:type="pct"/>
          </w:tcPr>
          <w:p w14:paraId="7A70A696" w14:textId="77777777" w:rsidR="00046C9E" w:rsidRPr="00562499" w:rsidRDefault="00046C9E" w:rsidP="006D4044">
            <w:pPr>
              <w:pStyle w:val="TAC"/>
            </w:pPr>
          </w:p>
        </w:tc>
        <w:tc>
          <w:tcPr>
            <w:tcW w:w="412" w:type="pct"/>
          </w:tcPr>
          <w:p w14:paraId="4EB3B0F1" w14:textId="77777777" w:rsidR="00046C9E" w:rsidRPr="00562499" w:rsidRDefault="00046C9E" w:rsidP="006D4044">
            <w:pPr>
              <w:pStyle w:val="TAC"/>
            </w:pPr>
          </w:p>
        </w:tc>
        <w:tc>
          <w:tcPr>
            <w:tcW w:w="412" w:type="pct"/>
          </w:tcPr>
          <w:p w14:paraId="5E97EF7B" w14:textId="77777777" w:rsidR="00046C9E" w:rsidRPr="00562499" w:rsidRDefault="00046C9E" w:rsidP="006D4044">
            <w:pPr>
              <w:pStyle w:val="TAC"/>
            </w:pPr>
          </w:p>
        </w:tc>
        <w:tc>
          <w:tcPr>
            <w:tcW w:w="412" w:type="pct"/>
          </w:tcPr>
          <w:p w14:paraId="05CB2B09" w14:textId="77777777" w:rsidR="00046C9E" w:rsidRPr="00562499" w:rsidRDefault="00046C9E" w:rsidP="006D4044">
            <w:pPr>
              <w:pStyle w:val="TAC"/>
            </w:pPr>
          </w:p>
        </w:tc>
      </w:tr>
      <w:tr w:rsidR="00046C9E" w:rsidRPr="00562499" w14:paraId="320C940C" w14:textId="77777777" w:rsidTr="006D4044">
        <w:trPr>
          <w:trHeight w:val="187"/>
          <w:jc w:val="center"/>
        </w:trPr>
        <w:tc>
          <w:tcPr>
            <w:tcW w:w="1770" w:type="pct"/>
          </w:tcPr>
          <w:p w14:paraId="2788B674" w14:textId="77777777" w:rsidR="00046C9E" w:rsidRPr="00562499" w:rsidRDefault="00046C9E" w:rsidP="006D4044">
            <w:pPr>
              <w:pStyle w:val="TAL"/>
            </w:pPr>
            <w:r w:rsidRPr="00562499">
              <w:t>LDPC base graph</w:t>
            </w:r>
          </w:p>
        </w:tc>
        <w:tc>
          <w:tcPr>
            <w:tcW w:w="341" w:type="pct"/>
          </w:tcPr>
          <w:p w14:paraId="42CC4F31" w14:textId="77777777" w:rsidR="00046C9E" w:rsidRPr="00562499" w:rsidRDefault="00046C9E" w:rsidP="006D4044">
            <w:pPr>
              <w:pStyle w:val="TAC"/>
            </w:pPr>
          </w:p>
        </w:tc>
        <w:tc>
          <w:tcPr>
            <w:tcW w:w="408" w:type="pct"/>
          </w:tcPr>
          <w:p w14:paraId="3306D67B" w14:textId="77777777" w:rsidR="00046C9E" w:rsidRPr="00562499" w:rsidRDefault="00046C9E" w:rsidP="006D4044">
            <w:pPr>
              <w:pStyle w:val="TAC"/>
            </w:pPr>
            <w:r w:rsidRPr="00562499">
              <w:t>2</w:t>
            </w:r>
          </w:p>
        </w:tc>
        <w:tc>
          <w:tcPr>
            <w:tcW w:w="417" w:type="pct"/>
          </w:tcPr>
          <w:p w14:paraId="285EF1B2" w14:textId="77777777" w:rsidR="00046C9E" w:rsidRPr="00562499" w:rsidRDefault="00046C9E" w:rsidP="006D4044">
            <w:pPr>
              <w:pStyle w:val="TAC"/>
            </w:pPr>
            <w:r w:rsidRPr="00562499">
              <w:t>2</w:t>
            </w:r>
          </w:p>
        </w:tc>
        <w:tc>
          <w:tcPr>
            <w:tcW w:w="417" w:type="pct"/>
          </w:tcPr>
          <w:p w14:paraId="5D6AF84D" w14:textId="77777777" w:rsidR="00046C9E" w:rsidRPr="00562499" w:rsidRDefault="00046C9E" w:rsidP="006D4044">
            <w:pPr>
              <w:pStyle w:val="TAC"/>
            </w:pPr>
            <w:r w:rsidRPr="00562499">
              <w:t>2</w:t>
            </w:r>
          </w:p>
        </w:tc>
        <w:tc>
          <w:tcPr>
            <w:tcW w:w="412" w:type="pct"/>
          </w:tcPr>
          <w:p w14:paraId="6BC49C7A" w14:textId="77777777" w:rsidR="00046C9E" w:rsidRPr="00562499" w:rsidRDefault="00046C9E" w:rsidP="006D4044">
            <w:pPr>
              <w:pStyle w:val="TAC"/>
            </w:pPr>
          </w:p>
        </w:tc>
        <w:tc>
          <w:tcPr>
            <w:tcW w:w="412" w:type="pct"/>
          </w:tcPr>
          <w:p w14:paraId="70B3F3D8" w14:textId="77777777" w:rsidR="00046C9E" w:rsidRPr="00562499" w:rsidRDefault="00046C9E" w:rsidP="006D4044">
            <w:pPr>
              <w:pStyle w:val="TAC"/>
            </w:pPr>
          </w:p>
        </w:tc>
        <w:tc>
          <w:tcPr>
            <w:tcW w:w="412" w:type="pct"/>
          </w:tcPr>
          <w:p w14:paraId="429EABAA" w14:textId="77777777" w:rsidR="00046C9E" w:rsidRPr="00562499" w:rsidRDefault="00046C9E" w:rsidP="006D4044">
            <w:pPr>
              <w:pStyle w:val="TAC"/>
            </w:pPr>
          </w:p>
        </w:tc>
        <w:tc>
          <w:tcPr>
            <w:tcW w:w="412" w:type="pct"/>
          </w:tcPr>
          <w:p w14:paraId="5C2C7EE2" w14:textId="77777777" w:rsidR="00046C9E" w:rsidRPr="00562499" w:rsidRDefault="00046C9E" w:rsidP="006D4044">
            <w:pPr>
              <w:pStyle w:val="TAC"/>
            </w:pPr>
          </w:p>
        </w:tc>
      </w:tr>
      <w:tr w:rsidR="00046C9E" w:rsidRPr="00562499" w14:paraId="10FFA3AE" w14:textId="77777777" w:rsidTr="006D4044">
        <w:trPr>
          <w:trHeight w:val="187"/>
          <w:jc w:val="center"/>
        </w:trPr>
        <w:tc>
          <w:tcPr>
            <w:tcW w:w="1770" w:type="pct"/>
          </w:tcPr>
          <w:p w14:paraId="27985213" w14:textId="77777777" w:rsidR="00046C9E" w:rsidRPr="00562499" w:rsidRDefault="00046C9E" w:rsidP="006D4044">
            <w:pPr>
              <w:pStyle w:val="TAH"/>
              <w:rPr>
                <w:b w:val="0"/>
              </w:rPr>
            </w:pPr>
            <w:r w:rsidRPr="00562499">
              <w:rPr>
                <w:b w:val="0"/>
              </w:rPr>
              <w:t>Number of Code Blocks per Slot</w:t>
            </w:r>
          </w:p>
        </w:tc>
        <w:tc>
          <w:tcPr>
            <w:tcW w:w="341" w:type="pct"/>
          </w:tcPr>
          <w:p w14:paraId="199161D8" w14:textId="77777777" w:rsidR="00046C9E" w:rsidRPr="00562499" w:rsidRDefault="00046C9E" w:rsidP="006D4044">
            <w:pPr>
              <w:pStyle w:val="TAC"/>
            </w:pPr>
          </w:p>
        </w:tc>
        <w:tc>
          <w:tcPr>
            <w:tcW w:w="408" w:type="pct"/>
          </w:tcPr>
          <w:p w14:paraId="7963651F" w14:textId="77777777" w:rsidR="00046C9E" w:rsidRPr="00562499" w:rsidRDefault="00046C9E" w:rsidP="006D4044">
            <w:pPr>
              <w:pStyle w:val="TAC"/>
            </w:pPr>
          </w:p>
        </w:tc>
        <w:tc>
          <w:tcPr>
            <w:tcW w:w="417" w:type="pct"/>
          </w:tcPr>
          <w:p w14:paraId="752B454D" w14:textId="77777777" w:rsidR="00046C9E" w:rsidRPr="00562499" w:rsidRDefault="00046C9E" w:rsidP="006D4044">
            <w:pPr>
              <w:pStyle w:val="TAC"/>
            </w:pPr>
          </w:p>
        </w:tc>
        <w:tc>
          <w:tcPr>
            <w:tcW w:w="417" w:type="pct"/>
          </w:tcPr>
          <w:p w14:paraId="180EA2AC" w14:textId="77777777" w:rsidR="00046C9E" w:rsidRPr="00562499" w:rsidRDefault="00046C9E" w:rsidP="006D4044">
            <w:pPr>
              <w:pStyle w:val="TAC"/>
            </w:pPr>
          </w:p>
        </w:tc>
        <w:tc>
          <w:tcPr>
            <w:tcW w:w="412" w:type="pct"/>
          </w:tcPr>
          <w:p w14:paraId="0483522A" w14:textId="77777777" w:rsidR="00046C9E" w:rsidRPr="00562499" w:rsidRDefault="00046C9E" w:rsidP="006D4044">
            <w:pPr>
              <w:pStyle w:val="TAC"/>
            </w:pPr>
          </w:p>
        </w:tc>
        <w:tc>
          <w:tcPr>
            <w:tcW w:w="412" w:type="pct"/>
          </w:tcPr>
          <w:p w14:paraId="3CF3D925" w14:textId="77777777" w:rsidR="00046C9E" w:rsidRPr="00562499" w:rsidRDefault="00046C9E" w:rsidP="006D4044">
            <w:pPr>
              <w:pStyle w:val="TAC"/>
            </w:pPr>
          </w:p>
        </w:tc>
        <w:tc>
          <w:tcPr>
            <w:tcW w:w="412" w:type="pct"/>
          </w:tcPr>
          <w:p w14:paraId="71DE29A5" w14:textId="77777777" w:rsidR="00046C9E" w:rsidRPr="00562499" w:rsidRDefault="00046C9E" w:rsidP="006D4044">
            <w:pPr>
              <w:pStyle w:val="TAC"/>
            </w:pPr>
          </w:p>
        </w:tc>
        <w:tc>
          <w:tcPr>
            <w:tcW w:w="412" w:type="pct"/>
          </w:tcPr>
          <w:p w14:paraId="72F08A89" w14:textId="77777777" w:rsidR="00046C9E" w:rsidRPr="00562499" w:rsidRDefault="00046C9E" w:rsidP="006D4044">
            <w:pPr>
              <w:pStyle w:val="TAC"/>
            </w:pPr>
          </w:p>
        </w:tc>
      </w:tr>
      <w:tr w:rsidR="00046C9E" w:rsidRPr="00562499" w14:paraId="30C6B515" w14:textId="77777777" w:rsidTr="006D4044">
        <w:trPr>
          <w:trHeight w:val="187"/>
          <w:jc w:val="center"/>
        </w:trPr>
        <w:tc>
          <w:tcPr>
            <w:tcW w:w="1770" w:type="pct"/>
          </w:tcPr>
          <w:p w14:paraId="3A371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6D4044">
            <w:pPr>
              <w:pStyle w:val="TAC"/>
            </w:pPr>
            <w:r w:rsidRPr="00562499">
              <w:t>CBs</w:t>
            </w:r>
          </w:p>
        </w:tc>
        <w:tc>
          <w:tcPr>
            <w:tcW w:w="408" w:type="pct"/>
          </w:tcPr>
          <w:p w14:paraId="056D2E53" w14:textId="77777777" w:rsidR="00046C9E" w:rsidRPr="00562499" w:rsidRDefault="00046C9E" w:rsidP="006D4044">
            <w:pPr>
              <w:pStyle w:val="TAC"/>
            </w:pPr>
            <w:r w:rsidRPr="00562499">
              <w:t>N/A</w:t>
            </w:r>
          </w:p>
        </w:tc>
        <w:tc>
          <w:tcPr>
            <w:tcW w:w="417" w:type="pct"/>
          </w:tcPr>
          <w:p w14:paraId="4896E744" w14:textId="77777777" w:rsidR="00046C9E" w:rsidRPr="00562499" w:rsidRDefault="00046C9E" w:rsidP="006D4044">
            <w:pPr>
              <w:pStyle w:val="TAC"/>
            </w:pPr>
            <w:r w:rsidRPr="00562499">
              <w:t>N/A</w:t>
            </w:r>
          </w:p>
        </w:tc>
        <w:tc>
          <w:tcPr>
            <w:tcW w:w="417" w:type="pct"/>
          </w:tcPr>
          <w:p w14:paraId="6032EF9F" w14:textId="77777777" w:rsidR="00046C9E" w:rsidRPr="00562499" w:rsidRDefault="00046C9E" w:rsidP="006D4044">
            <w:pPr>
              <w:pStyle w:val="TAC"/>
            </w:pPr>
            <w:r w:rsidRPr="00562499">
              <w:t>N/A</w:t>
            </w:r>
          </w:p>
        </w:tc>
        <w:tc>
          <w:tcPr>
            <w:tcW w:w="412" w:type="pct"/>
          </w:tcPr>
          <w:p w14:paraId="1D1F9163" w14:textId="77777777" w:rsidR="00046C9E" w:rsidRPr="00562499" w:rsidRDefault="00046C9E" w:rsidP="006D4044">
            <w:pPr>
              <w:pStyle w:val="TAC"/>
            </w:pPr>
          </w:p>
        </w:tc>
        <w:tc>
          <w:tcPr>
            <w:tcW w:w="412" w:type="pct"/>
          </w:tcPr>
          <w:p w14:paraId="5F1948A6" w14:textId="77777777" w:rsidR="00046C9E" w:rsidRPr="00562499" w:rsidRDefault="00046C9E" w:rsidP="006D4044">
            <w:pPr>
              <w:pStyle w:val="TAC"/>
            </w:pPr>
          </w:p>
        </w:tc>
        <w:tc>
          <w:tcPr>
            <w:tcW w:w="412" w:type="pct"/>
          </w:tcPr>
          <w:p w14:paraId="6804DF4B" w14:textId="77777777" w:rsidR="00046C9E" w:rsidRPr="00562499" w:rsidRDefault="00046C9E" w:rsidP="006D4044">
            <w:pPr>
              <w:pStyle w:val="TAC"/>
            </w:pPr>
          </w:p>
        </w:tc>
        <w:tc>
          <w:tcPr>
            <w:tcW w:w="412" w:type="pct"/>
          </w:tcPr>
          <w:p w14:paraId="1DF73C08" w14:textId="77777777" w:rsidR="00046C9E" w:rsidRPr="00562499" w:rsidRDefault="00046C9E" w:rsidP="006D4044">
            <w:pPr>
              <w:pStyle w:val="TAC"/>
            </w:pPr>
          </w:p>
        </w:tc>
      </w:tr>
      <w:tr w:rsidR="00046C9E" w:rsidRPr="00562499" w14:paraId="6E1A262E" w14:textId="77777777" w:rsidTr="006D4044">
        <w:trPr>
          <w:trHeight w:val="187"/>
          <w:jc w:val="center"/>
        </w:trPr>
        <w:tc>
          <w:tcPr>
            <w:tcW w:w="1770" w:type="pct"/>
          </w:tcPr>
          <w:p w14:paraId="521DA6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6D4044">
            <w:pPr>
              <w:pStyle w:val="TAC"/>
            </w:pPr>
            <w:r w:rsidRPr="00562499">
              <w:t>CBs</w:t>
            </w:r>
          </w:p>
        </w:tc>
        <w:tc>
          <w:tcPr>
            <w:tcW w:w="408" w:type="pct"/>
          </w:tcPr>
          <w:p w14:paraId="1AEC8ED1" w14:textId="77777777" w:rsidR="00046C9E" w:rsidRPr="00562499" w:rsidRDefault="00046C9E" w:rsidP="006D4044">
            <w:pPr>
              <w:pStyle w:val="TAC"/>
            </w:pPr>
            <w:r w:rsidRPr="00562499">
              <w:t>1</w:t>
            </w:r>
          </w:p>
        </w:tc>
        <w:tc>
          <w:tcPr>
            <w:tcW w:w="417" w:type="pct"/>
          </w:tcPr>
          <w:p w14:paraId="002FA7FE" w14:textId="77777777" w:rsidR="00046C9E" w:rsidRPr="00562499" w:rsidRDefault="00046C9E" w:rsidP="006D4044">
            <w:pPr>
              <w:pStyle w:val="TAC"/>
            </w:pPr>
            <w:r w:rsidRPr="00562499">
              <w:t>1</w:t>
            </w:r>
          </w:p>
        </w:tc>
        <w:tc>
          <w:tcPr>
            <w:tcW w:w="417" w:type="pct"/>
          </w:tcPr>
          <w:p w14:paraId="3F4C7A5D" w14:textId="77777777" w:rsidR="00046C9E" w:rsidRPr="00562499" w:rsidRDefault="00046C9E" w:rsidP="006D4044">
            <w:pPr>
              <w:pStyle w:val="TAC"/>
            </w:pPr>
            <w:r w:rsidRPr="00562499">
              <w:t>1</w:t>
            </w:r>
          </w:p>
        </w:tc>
        <w:tc>
          <w:tcPr>
            <w:tcW w:w="412" w:type="pct"/>
          </w:tcPr>
          <w:p w14:paraId="73FF1960" w14:textId="77777777" w:rsidR="00046C9E" w:rsidRPr="00562499" w:rsidRDefault="00046C9E" w:rsidP="006D4044">
            <w:pPr>
              <w:pStyle w:val="TAC"/>
            </w:pPr>
          </w:p>
        </w:tc>
        <w:tc>
          <w:tcPr>
            <w:tcW w:w="412" w:type="pct"/>
          </w:tcPr>
          <w:p w14:paraId="1C7D6D11" w14:textId="77777777" w:rsidR="00046C9E" w:rsidRPr="00562499" w:rsidRDefault="00046C9E" w:rsidP="006D4044">
            <w:pPr>
              <w:pStyle w:val="TAC"/>
            </w:pPr>
          </w:p>
        </w:tc>
        <w:tc>
          <w:tcPr>
            <w:tcW w:w="412" w:type="pct"/>
          </w:tcPr>
          <w:p w14:paraId="12CDDBF4" w14:textId="77777777" w:rsidR="00046C9E" w:rsidRPr="00562499" w:rsidRDefault="00046C9E" w:rsidP="006D4044">
            <w:pPr>
              <w:pStyle w:val="TAC"/>
            </w:pPr>
          </w:p>
        </w:tc>
        <w:tc>
          <w:tcPr>
            <w:tcW w:w="412" w:type="pct"/>
          </w:tcPr>
          <w:p w14:paraId="7E7BCAA5" w14:textId="77777777" w:rsidR="00046C9E" w:rsidRPr="00562499" w:rsidRDefault="00046C9E" w:rsidP="006D4044">
            <w:pPr>
              <w:pStyle w:val="TAC"/>
            </w:pPr>
          </w:p>
        </w:tc>
      </w:tr>
      <w:tr w:rsidR="00046C9E" w:rsidRPr="00562499" w14:paraId="175601FF" w14:textId="77777777" w:rsidTr="006D4044">
        <w:trPr>
          <w:trHeight w:val="187"/>
          <w:jc w:val="center"/>
        </w:trPr>
        <w:tc>
          <w:tcPr>
            <w:tcW w:w="1770" w:type="pct"/>
          </w:tcPr>
          <w:p w14:paraId="7C37B7DB" w14:textId="77777777" w:rsidR="00046C9E" w:rsidRPr="00562499" w:rsidRDefault="00046C9E" w:rsidP="006D4044">
            <w:pPr>
              <w:pStyle w:val="TAH"/>
              <w:rPr>
                <w:b w:val="0"/>
              </w:rPr>
            </w:pPr>
            <w:r w:rsidRPr="00562499">
              <w:rPr>
                <w:b w:val="0"/>
              </w:rPr>
              <w:t>Binary Channel Bits per Slot</w:t>
            </w:r>
          </w:p>
        </w:tc>
        <w:tc>
          <w:tcPr>
            <w:tcW w:w="341" w:type="pct"/>
          </w:tcPr>
          <w:p w14:paraId="00954439" w14:textId="77777777" w:rsidR="00046C9E" w:rsidRPr="00562499" w:rsidRDefault="00046C9E" w:rsidP="006D4044">
            <w:pPr>
              <w:pStyle w:val="TAC"/>
            </w:pPr>
          </w:p>
        </w:tc>
        <w:tc>
          <w:tcPr>
            <w:tcW w:w="408" w:type="pct"/>
          </w:tcPr>
          <w:p w14:paraId="7966F554" w14:textId="77777777" w:rsidR="00046C9E" w:rsidRPr="00562499" w:rsidRDefault="00046C9E" w:rsidP="006D4044">
            <w:pPr>
              <w:pStyle w:val="TAC"/>
            </w:pPr>
          </w:p>
        </w:tc>
        <w:tc>
          <w:tcPr>
            <w:tcW w:w="417" w:type="pct"/>
          </w:tcPr>
          <w:p w14:paraId="7DDE8150" w14:textId="77777777" w:rsidR="00046C9E" w:rsidRPr="00562499" w:rsidRDefault="00046C9E" w:rsidP="006D4044">
            <w:pPr>
              <w:pStyle w:val="TAC"/>
            </w:pPr>
          </w:p>
        </w:tc>
        <w:tc>
          <w:tcPr>
            <w:tcW w:w="417" w:type="pct"/>
          </w:tcPr>
          <w:p w14:paraId="5C13D1B9" w14:textId="77777777" w:rsidR="00046C9E" w:rsidRPr="00562499" w:rsidRDefault="00046C9E" w:rsidP="006D4044">
            <w:pPr>
              <w:pStyle w:val="TAC"/>
            </w:pPr>
          </w:p>
        </w:tc>
        <w:tc>
          <w:tcPr>
            <w:tcW w:w="412" w:type="pct"/>
          </w:tcPr>
          <w:p w14:paraId="7F618331" w14:textId="77777777" w:rsidR="00046C9E" w:rsidRPr="00562499" w:rsidRDefault="00046C9E" w:rsidP="006D4044">
            <w:pPr>
              <w:pStyle w:val="TAC"/>
            </w:pPr>
          </w:p>
        </w:tc>
        <w:tc>
          <w:tcPr>
            <w:tcW w:w="412" w:type="pct"/>
          </w:tcPr>
          <w:p w14:paraId="5AF2D899" w14:textId="77777777" w:rsidR="00046C9E" w:rsidRPr="00562499" w:rsidRDefault="00046C9E" w:rsidP="006D4044">
            <w:pPr>
              <w:pStyle w:val="TAC"/>
            </w:pPr>
          </w:p>
        </w:tc>
        <w:tc>
          <w:tcPr>
            <w:tcW w:w="412" w:type="pct"/>
          </w:tcPr>
          <w:p w14:paraId="316C51B4" w14:textId="77777777" w:rsidR="00046C9E" w:rsidRPr="00562499" w:rsidRDefault="00046C9E" w:rsidP="006D4044">
            <w:pPr>
              <w:pStyle w:val="TAC"/>
            </w:pPr>
          </w:p>
        </w:tc>
        <w:tc>
          <w:tcPr>
            <w:tcW w:w="412" w:type="pct"/>
          </w:tcPr>
          <w:p w14:paraId="2387445A" w14:textId="77777777" w:rsidR="00046C9E" w:rsidRPr="00562499" w:rsidRDefault="00046C9E" w:rsidP="006D4044">
            <w:pPr>
              <w:pStyle w:val="TAC"/>
            </w:pPr>
          </w:p>
        </w:tc>
      </w:tr>
      <w:tr w:rsidR="00046C9E" w:rsidRPr="00562499" w14:paraId="56680554" w14:textId="77777777" w:rsidTr="006D4044">
        <w:trPr>
          <w:trHeight w:val="187"/>
          <w:jc w:val="center"/>
        </w:trPr>
        <w:tc>
          <w:tcPr>
            <w:tcW w:w="1770" w:type="pct"/>
          </w:tcPr>
          <w:p w14:paraId="59974A2F"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6D4044">
            <w:pPr>
              <w:pStyle w:val="TAC"/>
            </w:pPr>
            <w:r w:rsidRPr="00562499">
              <w:t>Bits</w:t>
            </w:r>
          </w:p>
        </w:tc>
        <w:tc>
          <w:tcPr>
            <w:tcW w:w="408" w:type="pct"/>
          </w:tcPr>
          <w:p w14:paraId="2605C12A" w14:textId="77777777" w:rsidR="00046C9E" w:rsidRPr="00562499" w:rsidRDefault="00046C9E" w:rsidP="006D4044">
            <w:pPr>
              <w:pStyle w:val="TAC"/>
            </w:pPr>
            <w:r w:rsidRPr="00562499">
              <w:t>N/A</w:t>
            </w:r>
          </w:p>
        </w:tc>
        <w:tc>
          <w:tcPr>
            <w:tcW w:w="417" w:type="pct"/>
          </w:tcPr>
          <w:p w14:paraId="45D01F7B" w14:textId="77777777" w:rsidR="00046C9E" w:rsidRPr="00562499" w:rsidRDefault="00046C9E" w:rsidP="006D4044">
            <w:pPr>
              <w:pStyle w:val="TAC"/>
            </w:pPr>
            <w:r w:rsidRPr="00562499">
              <w:t>N/A</w:t>
            </w:r>
          </w:p>
        </w:tc>
        <w:tc>
          <w:tcPr>
            <w:tcW w:w="417" w:type="pct"/>
          </w:tcPr>
          <w:p w14:paraId="5C548680" w14:textId="77777777" w:rsidR="00046C9E" w:rsidRPr="00562499" w:rsidRDefault="00046C9E" w:rsidP="006D4044">
            <w:pPr>
              <w:pStyle w:val="TAC"/>
            </w:pPr>
            <w:r w:rsidRPr="00562499">
              <w:t>N/A</w:t>
            </w:r>
          </w:p>
        </w:tc>
        <w:tc>
          <w:tcPr>
            <w:tcW w:w="412" w:type="pct"/>
          </w:tcPr>
          <w:p w14:paraId="31B8CE04" w14:textId="77777777" w:rsidR="00046C9E" w:rsidRPr="00562499" w:rsidRDefault="00046C9E" w:rsidP="006D4044">
            <w:pPr>
              <w:pStyle w:val="TAC"/>
            </w:pPr>
          </w:p>
        </w:tc>
        <w:tc>
          <w:tcPr>
            <w:tcW w:w="412" w:type="pct"/>
          </w:tcPr>
          <w:p w14:paraId="19C4506A" w14:textId="77777777" w:rsidR="00046C9E" w:rsidRPr="00562499" w:rsidRDefault="00046C9E" w:rsidP="006D4044">
            <w:pPr>
              <w:pStyle w:val="TAC"/>
            </w:pPr>
          </w:p>
        </w:tc>
        <w:tc>
          <w:tcPr>
            <w:tcW w:w="412" w:type="pct"/>
          </w:tcPr>
          <w:p w14:paraId="1B4DA7A2" w14:textId="77777777" w:rsidR="00046C9E" w:rsidRPr="00562499" w:rsidRDefault="00046C9E" w:rsidP="006D4044">
            <w:pPr>
              <w:pStyle w:val="TAC"/>
            </w:pPr>
          </w:p>
        </w:tc>
        <w:tc>
          <w:tcPr>
            <w:tcW w:w="412" w:type="pct"/>
          </w:tcPr>
          <w:p w14:paraId="0D24C361" w14:textId="77777777" w:rsidR="00046C9E" w:rsidRPr="00562499" w:rsidRDefault="00046C9E" w:rsidP="006D4044">
            <w:pPr>
              <w:pStyle w:val="TAC"/>
            </w:pPr>
          </w:p>
        </w:tc>
      </w:tr>
      <w:tr w:rsidR="00046C9E" w:rsidRPr="00562499" w14:paraId="70884B66" w14:textId="77777777" w:rsidTr="006D4044">
        <w:trPr>
          <w:trHeight w:val="187"/>
          <w:jc w:val="center"/>
        </w:trPr>
        <w:tc>
          <w:tcPr>
            <w:tcW w:w="1770" w:type="pct"/>
          </w:tcPr>
          <w:p w14:paraId="6FA13DFB"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6D4044">
            <w:pPr>
              <w:pStyle w:val="TAC"/>
            </w:pPr>
            <w:r w:rsidRPr="00562499">
              <w:t>Bits</w:t>
            </w:r>
          </w:p>
        </w:tc>
        <w:tc>
          <w:tcPr>
            <w:tcW w:w="408" w:type="pct"/>
          </w:tcPr>
          <w:p w14:paraId="30356F52" w14:textId="77777777" w:rsidR="00046C9E" w:rsidRPr="00562499" w:rsidRDefault="00046C9E" w:rsidP="006D4044">
            <w:pPr>
              <w:pStyle w:val="TAC"/>
            </w:pPr>
            <w:r w:rsidRPr="00562499">
              <w:t>5184</w:t>
            </w:r>
          </w:p>
        </w:tc>
        <w:tc>
          <w:tcPr>
            <w:tcW w:w="417" w:type="pct"/>
          </w:tcPr>
          <w:p w14:paraId="0CFC6121" w14:textId="77777777" w:rsidR="00046C9E" w:rsidRPr="00562499" w:rsidRDefault="00046C9E" w:rsidP="006D4044">
            <w:pPr>
              <w:pStyle w:val="TAC"/>
            </w:pPr>
            <w:r w:rsidRPr="00562499">
              <w:t>8208</w:t>
            </w:r>
          </w:p>
        </w:tc>
        <w:tc>
          <w:tcPr>
            <w:tcW w:w="417" w:type="pct"/>
          </w:tcPr>
          <w:p w14:paraId="4926D547" w14:textId="77777777" w:rsidR="00046C9E" w:rsidRPr="00562499" w:rsidRDefault="00046C9E" w:rsidP="006D4044">
            <w:pPr>
              <w:pStyle w:val="TAC"/>
            </w:pPr>
            <w:r w:rsidRPr="00562499">
              <w:t>11016</w:t>
            </w:r>
          </w:p>
        </w:tc>
        <w:tc>
          <w:tcPr>
            <w:tcW w:w="412" w:type="pct"/>
          </w:tcPr>
          <w:p w14:paraId="71D0D7A9" w14:textId="77777777" w:rsidR="00046C9E" w:rsidRPr="00562499" w:rsidRDefault="00046C9E" w:rsidP="006D4044">
            <w:pPr>
              <w:pStyle w:val="TAC"/>
            </w:pPr>
          </w:p>
        </w:tc>
        <w:tc>
          <w:tcPr>
            <w:tcW w:w="412" w:type="pct"/>
          </w:tcPr>
          <w:p w14:paraId="73EE6A8C" w14:textId="77777777" w:rsidR="00046C9E" w:rsidRPr="00562499" w:rsidRDefault="00046C9E" w:rsidP="006D4044">
            <w:pPr>
              <w:pStyle w:val="TAC"/>
            </w:pPr>
          </w:p>
        </w:tc>
        <w:tc>
          <w:tcPr>
            <w:tcW w:w="412" w:type="pct"/>
          </w:tcPr>
          <w:p w14:paraId="1C7A7C51" w14:textId="77777777" w:rsidR="00046C9E" w:rsidRPr="00562499" w:rsidRDefault="00046C9E" w:rsidP="006D4044">
            <w:pPr>
              <w:pStyle w:val="TAC"/>
            </w:pPr>
          </w:p>
        </w:tc>
        <w:tc>
          <w:tcPr>
            <w:tcW w:w="412" w:type="pct"/>
          </w:tcPr>
          <w:p w14:paraId="21FFE1DB" w14:textId="77777777" w:rsidR="00046C9E" w:rsidRPr="00562499" w:rsidRDefault="00046C9E" w:rsidP="006D4044">
            <w:pPr>
              <w:pStyle w:val="TAC"/>
            </w:pPr>
          </w:p>
        </w:tc>
      </w:tr>
      <w:tr w:rsidR="00046C9E" w:rsidRPr="00562499" w14:paraId="72ABD3C2" w14:textId="77777777" w:rsidTr="006D4044">
        <w:trPr>
          <w:trHeight w:val="187"/>
          <w:jc w:val="center"/>
        </w:trPr>
        <w:tc>
          <w:tcPr>
            <w:tcW w:w="1770" w:type="pct"/>
          </w:tcPr>
          <w:p w14:paraId="37C174C7" w14:textId="77777777" w:rsidR="00046C9E" w:rsidRPr="00562499" w:rsidRDefault="00046C9E" w:rsidP="006D4044">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6D4044">
            <w:pPr>
              <w:pStyle w:val="TAC"/>
            </w:pPr>
            <w:r w:rsidRPr="00562499">
              <w:t>Mbps</w:t>
            </w:r>
          </w:p>
        </w:tc>
        <w:tc>
          <w:tcPr>
            <w:tcW w:w="408" w:type="pct"/>
          </w:tcPr>
          <w:p w14:paraId="721E96FD" w14:textId="77777777" w:rsidR="00046C9E" w:rsidRPr="00562499" w:rsidRDefault="00046C9E" w:rsidP="006D4044">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6D4044">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6D4044">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6D4044">
            <w:pPr>
              <w:pStyle w:val="TAC"/>
              <w:rPr>
                <w:lang w:eastAsia="ja-JP"/>
              </w:rPr>
            </w:pPr>
          </w:p>
        </w:tc>
        <w:tc>
          <w:tcPr>
            <w:tcW w:w="412" w:type="pct"/>
          </w:tcPr>
          <w:p w14:paraId="74527B54" w14:textId="77777777" w:rsidR="00046C9E" w:rsidRPr="00562499" w:rsidRDefault="00046C9E" w:rsidP="006D4044">
            <w:pPr>
              <w:pStyle w:val="TAC"/>
              <w:rPr>
                <w:lang w:eastAsia="ja-JP"/>
              </w:rPr>
            </w:pPr>
          </w:p>
        </w:tc>
        <w:tc>
          <w:tcPr>
            <w:tcW w:w="412" w:type="pct"/>
          </w:tcPr>
          <w:p w14:paraId="1B52293F" w14:textId="77777777" w:rsidR="00046C9E" w:rsidRPr="00562499" w:rsidRDefault="00046C9E" w:rsidP="006D4044">
            <w:pPr>
              <w:pStyle w:val="TAC"/>
            </w:pPr>
          </w:p>
        </w:tc>
        <w:tc>
          <w:tcPr>
            <w:tcW w:w="412" w:type="pct"/>
          </w:tcPr>
          <w:p w14:paraId="3A0526BC" w14:textId="77777777" w:rsidR="00046C9E" w:rsidRPr="00562499" w:rsidRDefault="00046C9E" w:rsidP="006D4044">
            <w:pPr>
              <w:pStyle w:val="TAC"/>
            </w:pPr>
          </w:p>
        </w:tc>
      </w:tr>
      <w:tr w:rsidR="00046C9E" w:rsidRPr="00562499" w14:paraId="62500F13" w14:textId="77777777" w:rsidTr="006D4044">
        <w:trPr>
          <w:trHeight w:val="70"/>
          <w:jc w:val="center"/>
        </w:trPr>
        <w:tc>
          <w:tcPr>
            <w:tcW w:w="5000" w:type="pct"/>
            <w:gridSpan w:val="9"/>
          </w:tcPr>
          <w:p w14:paraId="44E7B509" w14:textId="77777777" w:rsidR="00046C9E" w:rsidRPr="00562499" w:rsidRDefault="00046C9E" w:rsidP="006D4044">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6D4044">
            <w:pPr>
              <w:pStyle w:val="TAN"/>
            </w:pPr>
            <w:r w:rsidRPr="00562499">
              <w:t>NOTE 3:</w:t>
            </w:r>
            <w:r w:rsidRPr="00562499">
              <w:tab/>
              <w:t>SS/PBCH block is transmitted in slot #0 of each frame</w:t>
            </w:r>
          </w:p>
          <w:p w14:paraId="0BF8C95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6D4044">
        <w:trPr>
          <w:jc w:val="center"/>
        </w:trPr>
        <w:tc>
          <w:tcPr>
            <w:tcW w:w="1692" w:type="pct"/>
          </w:tcPr>
          <w:p w14:paraId="4C7F6050"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6D4044">
        <w:trPr>
          <w:trHeight w:val="148"/>
          <w:jc w:val="center"/>
        </w:trPr>
        <w:tc>
          <w:tcPr>
            <w:tcW w:w="1692" w:type="pct"/>
          </w:tcPr>
          <w:p w14:paraId="0FF7109F" w14:textId="77777777" w:rsidR="00046C9E" w:rsidRPr="00562499" w:rsidRDefault="00046C9E" w:rsidP="006D4044">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6D4044">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6D4044">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6D4044">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6D4044">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6D4044">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6D4044">
            <w:pPr>
              <w:keepNext/>
              <w:keepLines/>
              <w:spacing w:after="0"/>
              <w:jc w:val="center"/>
              <w:rPr>
                <w:rFonts w:ascii="Arial" w:hAnsi="Arial"/>
                <w:b/>
                <w:sz w:val="18"/>
              </w:rPr>
            </w:pPr>
          </w:p>
        </w:tc>
      </w:tr>
      <w:tr w:rsidR="00046C9E" w:rsidRPr="00562499" w14:paraId="3C718E6F" w14:textId="77777777" w:rsidTr="006D4044">
        <w:trPr>
          <w:jc w:val="center"/>
        </w:trPr>
        <w:tc>
          <w:tcPr>
            <w:tcW w:w="1692" w:type="pct"/>
          </w:tcPr>
          <w:p w14:paraId="7E1E1FC6" w14:textId="77777777" w:rsidR="00046C9E" w:rsidRPr="00562499" w:rsidRDefault="00046C9E" w:rsidP="006D4044">
            <w:pPr>
              <w:pStyle w:val="TAL"/>
            </w:pPr>
            <w:r w:rsidRPr="00562499">
              <w:t xml:space="preserve">Subcarrier spacing configuration </w:t>
            </w:r>
            <w:r w:rsidRPr="00562499">
              <w:object w:dxaOrig="310" w:dyaOrig="410" w14:anchorId="1CE3577D">
                <v:shape id="_x0000_i1069" type="#_x0000_t75" style="width:18pt;height:18pt" o:ole="">
                  <v:imagedata r:id="rId88" o:title=""/>
                </v:shape>
                <o:OLEObject Type="Embed" ProgID="Equation.3" ShapeID="_x0000_i1069" DrawAspect="Content" ObjectID="_1821241885" r:id="rId94"/>
              </w:object>
            </w:r>
          </w:p>
        </w:tc>
        <w:tc>
          <w:tcPr>
            <w:tcW w:w="359" w:type="pct"/>
          </w:tcPr>
          <w:p w14:paraId="64B5F533" w14:textId="77777777" w:rsidR="00046C9E" w:rsidRPr="00562499" w:rsidRDefault="00046C9E" w:rsidP="006D4044">
            <w:pPr>
              <w:pStyle w:val="TAC"/>
            </w:pPr>
          </w:p>
        </w:tc>
        <w:tc>
          <w:tcPr>
            <w:tcW w:w="427" w:type="pct"/>
          </w:tcPr>
          <w:p w14:paraId="338C928D" w14:textId="77777777" w:rsidR="00046C9E" w:rsidRPr="00562499" w:rsidRDefault="00046C9E" w:rsidP="006D4044">
            <w:pPr>
              <w:pStyle w:val="TAC"/>
            </w:pPr>
            <w:r w:rsidRPr="00562499">
              <w:t>1</w:t>
            </w:r>
          </w:p>
        </w:tc>
        <w:tc>
          <w:tcPr>
            <w:tcW w:w="427" w:type="pct"/>
          </w:tcPr>
          <w:p w14:paraId="32DEE9B7" w14:textId="77777777" w:rsidR="00046C9E" w:rsidRPr="00562499" w:rsidRDefault="00046C9E" w:rsidP="006D4044">
            <w:pPr>
              <w:pStyle w:val="TAC"/>
            </w:pPr>
            <w:r w:rsidRPr="00562499">
              <w:t>1</w:t>
            </w:r>
          </w:p>
        </w:tc>
        <w:tc>
          <w:tcPr>
            <w:tcW w:w="427" w:type="pct"/>
          </w:tcPr>
          <w:p w14:paraId="2CB8D7B1" w14:textId="77777777" w:rsidR="00046C9E" w:rsidRPr="00562499" w:rsidRDefault="00046C9E" w:rsidP="006D4044">
            <w:pPr>
              <w:pStyle w:val="TAC"/>
            </w:pPr>
            <w:r w:rsidRPr="00562499">
              <w:t>1</w:t>
            </w:r>
          </w:p>
        </w:tc>
        <w:tc>
          <w:tcPr>
            <w:tcW w:w="417" w:type="pct"/>
          </w:tcPr>
          <w:p w14:paraId="4A375C58" w14:textId="77777777" w:rsidR="00046C9E" w:rsidRPr="00562499" w:rsidRDefault="00046C9E" w:rsidP="006D4044">
            <w:pPr>
              <w:pStyle w:val="TAC"/>
            </w:pPr>
          </w:p>
        </w:tc>
        <w:tc>
          <w:tcPr>
            <w:tcW w:w="417" w:type="pct"/>
          </w:tcPr>
          <w:p w14:paraId="48DE7AE7" w14:textId="77777777" w:rsidR="00046C9E" w:rsidRPr="00562499" w:rsidRDefault="00046C9E" w:rsidP="006D4044">
            <w:pPr>
              <w:pStyle w:val="TAC"/>
            </w:pPr>
          </w:p>
        </w:tc>
        <w:tc>
          <w:tcPr>
            <w:tcW w:w="417" w:type="pct"/>
          </w:tcPr>
          <w:p w14:paraId="1A1DCF14" w14:textId="77777777" w:rsidR="00046C9E" w:rsidRPr="00562499" w:rsidRDefault="00046C9E" w:rsidP="006D4044">
            <w:pPr>
              <w:pStyle w:val="TAC"/>
            </w:pPr>
          </w:p>
        </w:tc>
        <w:tc>
          <w:tcPr>
            <w:tcW w:w="417" w:type="pct"/>
          </w:tcPr>
          <w:p w14:paraId="049DFFF8" w14:textId="77777777" w:rsidR="00046C9E" w:rsidRPr="00562499" w:rsidRDefault="00046C9E" w:rsidP="006D4044">
            <w:pPr>
              <w:pStyle w:val="TAC"/>
              <w:rPr>
                <w:rFonts w:cs="Arial"/>
              </w:rPr>
            </w:pPr>
          </w:p>
        </w:tc>
      </w:tr>
      <w:tr w:rsidR="00046C9E" w:rsidRPr="00562499" w14:paraId="09C72013" w14:textId="77777777" w:rsidTr="006D4044">
        <w:trPr>
          <w:jc w:val="center"/>
        </w:trPr>
        <w:tc>
          <w:tcPr>
            <w:tcW w:w="1692" w:type="pct"/>
          </w:tcPr>
          <w:p w14:paraId="6B71FAC9" w14:textId="77777777" w:rsidR="00046C9E" w:rsidRPr="00562499" w:rsidRDefault="00046C9E" w:rsidP="006D4044">
            <w:pPr>
              <w:pStyle w:val="TAL"/>
            </w:pPr>
            <w:r w:rsidRPr="00562499">
              <w:t>Allocated resource blocks</w:t>
            </w:r>
          </w:p>
        </w:tc>
        <w:tc>
          <w:tcPr>
            <w:tcW w:w="359" w:type="pct"/>
          </w:tcPr>
          <w:p w14:paraId="0EAECF48" w14:textId="77777777" w:rsidR="00046C9E" w:rsidRPr="00562499" w:rsidRDefault="00046C9E" w:rsidP="006D4044">
            <w:pPr>
              <w:pStyle w:val="TAC"/>
            </w:pPr>
          </w:p>
        </w:tc>
        <w:tc>
          <w:tcPr>
            <w:tcW w:w="427" w:type="pct"/>
          </w:tcPr>
          <w:p w14:paraId="6352C41D" w14:textId="77777777" w:rsidR="00046C9E" w:rsidRPr="00562499" w:rsidRDefault="00046C9E" w:rsidP="006D4044">
            <w:pPr>
              <w:pStyle w:val="TAC"/>
            </w:pPr>
            <w:r w:rsidRPr="00562499">
              <w:t>24</w:t>
            </w:r>
          </w:p>
        </w:tc>
        <w:tc>
          <w:tcPr>
            <w:tcW w:w="427" w:type="pct"/>
          </w:tcPr>
          <w:p w14:paraId="793A66E5" w14:textId="77777777" w:rsidR="00046C9E" w:rsidRPr="00562499" w:rsidRDefault="00046C9E" w:rsidP="006D4044">
            <w:pPr>
              <w:pStyle w:val="TAC"/>
            </w:pPr>
            <w:r w:rsidRPr="00562499">
              <w:t>38</w:t>
            </w:r>
          </w:p>
        </w:tc>
        <w:tc>
          <w:tcPr>
            <w:tcW w:w="427" w:type="pct"/>
          </w:tcPr>
          <w:p w14:paraId="508A61A4" w14:textId="77777777" w:rsidR="00046C9E" w:rsidRPr="00562499" w:rsidRDefault="00046C9E" w:rsidP="006D4044">
            <w:pPr>
              <w:pStyle w:val="TAC"/>
            </w:pPr>
            <w:r w:rsidRPr="00562499">
              <w:t>51</w:t>
            </w:r>
          </w:p>
        </w:tc>
        <w:tc>
          <w:tcPr>
            <w:tcW w:w="417" w:type="pct"/>
          </w:tcPr>
          <w:p w14:paraId="67D0B38E" w14:textId="77777777" w:rsidR="00046C9E" w:rsidRPr="00562499" w:rsidRDefault="00046C9E" w:rsidP="006D4044">
            <w:pPr>
              <w:pStyle w:val="TAC"/>
            </w:pPr>
          </w:p>
        </w:tc>
        <w:tc>
          <w:tcPr>
            <w:tcW w:w="417" w:type="pct"/>
          </w:tcPr>
          <w:p w14:paraId="4C854CC4" w14:textId="77777777" w:rsidR="00046C9E" w:rsidRPr="00562499" w:rsidRDefault="00046C9E" w:rsidP="006D4044">
            <w:pPr>
              <w:pStyle w:val="TAC"/>
            </w:pPr>
          </w:p>
        </w:tc>
        <w:tc>
          <w:tcPr>
            <w:tcW w:w="417" w:type="pct"/>
          </w:tcPr>
          <w:p w14:paraId="30DED08C" w14:textId="77777777" w:rsidR="00046C9E" w:rsidRPr="00562499" w:rsidRDefault="00046C9E" w:rsidP="006D4044">
            <w:pPr>
              <w:pStyle w:val="TAC"/>
            </w:pPr>
          </w:p>
        </w:tc>
        <w:tc>
          <w:tcPr>
            <w:tcW w:w="417" w:type="pct"/>
          </w:tcPr>
          <w:p w14:paraId="6EF3606D" w14:textId="77777777" w:rsidR="00046C9E" w:rsidRPr="00562499" w:rsidRDefault="00046C9E" w:rsidP="006D4044">
            <w:pPr>
              <w:pStyle w:val="TAC"/>
              <w:rPr>
                <w:rFonts w:cs="Arial"/>
              </w:rPr>
            </w:pPr>
          </w:p>
        </w:tc>
      </w:tr>
      <w:tr w:rsidR="00046C9E" w:rsidRPr="00562499" w14:paraId="2FD2EB9D" w14:textId="77777777" w:rsidTr="006D4044">
        <w:trPr>
          <w:jc w:val="center"/>
        </w:trPr>
        <w:tc>
          <w:tcPr>
            <w:tcW w:w="1692" w:type="pct"/>
          </w:tcPr>
          <w:p w14:paraId="372630BA" w14:textId="77777777" w:rsidR="00046C9E" w:rsidRPr="00562499" w:rsidRDefault="00046C9E" w:rsidP="006D4044">
            <w:pPr>
              <w:pStyle w:val="TAL"/>
            </w:pPr>
            <w:r w:rsidRPr="00562499">
              <w:t>Subcarriers per resource block</w:t>
            </w:r>
          </w:p>
        </w:tc>
        <w:tc>
          <w:tcPr>
            <w:tcW w:w="359" w:type="pct"/>
          </w:tcPr>
          <w:p w14:paraId="4F280F69" w14:textId="77777777" w:rsidR="00046C9E" w:rsidRPr="00562499" w:rsidRDefault="00046C9E" w:rsidP="006D4044">
            <w:pPr>
              <w:pStyle w:val="TAC"/>
            </w:pPr>
          </w:p>
        </w:tc>
        <w:tc>
          <w:tcPr>
            <w:tcW w:w="427" w:type="pct"/>
          </w:tcPr>
          <w:p w14:paraId="4EE3FFB1" w14:textId="77777777" w:rsidR="00046C9E" w:rsidRPr="00562499" w:rsidRDefault="00046C9E" w:rsidP="006D4044">
            <w:pPr>
              <w:pStyle w:val="TAC"/>
            </w:pPr>
            <w:r w:rsidRPr="00562499">
              <w:t>12</w:t>
            </w:r>
          </w:p>
        </w:tc>
        <w:tc>
          <w:tcPr>
            <w:tcW w:w="427" w:type="pct"/>
          </w:tcPr>
          <w:p w14:paraId="1BD50D42" w14:textId="77777777" w:rsidR="00046C9E" w:rsidRPr="00562499" w:rsidRDefault="00046C9E" w:rsidP="006D4044">
            <w:pPr>
              <w:pStyle w:val="TAC"/>
            </w:pPr>
            <w:r w:rsidRPr="00562499">
              <w:t>12</w:t>
            </w:r>
          </w:p>
        </w:tc>
        <w:tc>
          <w:tcPr>
            <w:tcW w:w="427" w:type="pct"/>
          </w:tcPr>
          <w:p w14:paraId="576A5C4A" w14:textId="77777777" w:rsidR="00046C9E" w:rsidRPr="00562499" w:rsidRDefault="00046C9E" w:rsidP="006D4044">
            <w:pPr>
              <w:pStyle w:val="TAC"/>
            </w:pPr>
            <w:r w:rsidRPr="00562499">
              <w:t>12</w:t>
            </w:r>
          </w:p>
        </w:tc>
        <w:tc>
          <w:tcPr>
            <w:tcW w:w="417" w:type="pct"/>
          </w:tcPr>
          <w:p w14:paraId="26636F62" w14:textId="77777777" w:rsidR="00046C9E" w:rsidRPr="00562499" w:rsidRDefault="00046C9E" w:rsidP="006D4044">
            <w:pPr>
              <w:pStyle w:val="TAC"/>
            </w:pPr>
          </w:p>
        </w:tc>
        <w:tc>
          <w:tcPr>
            <w:tcW w:w="417" w:type="pct"/>
          </w:tcPr>
          <w:p w14:paraId="4FB4B6AD" w14:textId="77777777" w:rsidR="00046C9E" w:rsidRPr="00562499" w:rsidRDefault="00046C9E" w:rsidP="006D4044">
            <w:pPr>
              <w:pStyle w:val="TAC"/>
            </w:pPr>
          </w:p>
        </w:tc>
        <w:tc>
          <w:tcPr>
            <w:tcW w:w="417" w:type="pct"/>
          </w:tcPr>
          <w:p w14:paraId="62D0EDE7" w14:textId="77777777" w:rsidR="00046C9E" w:rsidRPr="00562499" w:rsidRDefault="00046C9E" w:rsidP="006D4044">
            <w:pPr>
              <w:pStyle w:val="TAC"/>
            </w:pPr>
          </w:p>
        </w:tc>
        <w:tc>
          <w:tcPr>
            <w:tcW w:w="417" w:type="pct"/>
          </w:tcPr>
          <w:p w14:paraId="044395B5" w14:textId="77777777" w:rsidR="00046C9E" w:rsidRPr="00562499" w:rsidRDefault="00046C9E" w:rsidP="006D4044">
            <w:pPr>
              <w:pStyle w:val="TAC"/>
              <w:rPr>
                <w:rFonts w:cs="Arial"/>
              </w:rPr>
            </w:pPr>
          </w:p>
        </w:tc>
      </w:tr>
      <w:tr w:rsidR="00046C9E" w:rsidRPr="00562499" w14:paraId="47093C7C" w14:textId="77777777" w:rsidTr="006D4044">
        <w:trPr>
          <w:jc w:val="center"/>
        </w:trPr>
        <w:tc>
          <w:tcPr>
            <w:tcW w:w="1692" w:type="pct"/>
          </w:tcPr>
          <w:p w14:paraId="49A5BBFA" w14:textId="77777777" w:rsidR="00046C9E" w:rsidRPr="00562499" w:rsidRDefault="00046C9E" w:rsidP="006D4044">
            <w:pPr>
              <w:pStyle w:val="TAL"/>
            </w:pPr>
            <w:r w:rsidRPr="00562499">
              <w:t>Allocated slots per Frame</w:t>
            </w:r>
          </w:p>
        </w:tc>
        <w:tc>
          <w:tcPr>
            <w:tcW w:w="359" w:type="pct"/>
          </w:tcPr>
          <w:p w14:paraId="76294CC5" w14:textId="77777777" w:rsidR="00046C9E" w:rsidRPr="00562499" w:rsidRDefault="00046C9E" w:rsidP="006D4044">
            <w:pPr>
              <w:pStyle w:val="TAC"/>
            </w:pPr>
          </w:p>
        </w:tc>
        <w:tc>
          <w:tcPr>
            <w:tcW w:w="427" w:type="pct"/>
          </w:tcPr>
          <w:p w14:paraId="29731170" w14:textId="77777777" w:rsidR="00046C9E" w:rsidRPr="00562499" w:rsidRDefault="00046C9E" w:rsidP="006D4044">
            <w:pPr>
              <w:pStyle w:val="TAC"/>
              <w:rPr>
                <w:lang w:eastAsia="ja-JP"/>
              </w:rPr>
            </w:pPr>
            <w:r w:rsidRPr="00562499">
              <w:rPr>
                <w:lang w:eastAsia="ja-JP"/>
              </w:rPr>
              <w:t>16</w:t>
            </w:r>
          </w:p>
        </w:tc>
        <w:tc>
          <w:tcPr>
            <w:tcW w:w="427" w:type="pct"/>
          </w:tcPr>
          <w:p w14:paraId="3E70B082" w14:textId="77777777" w:rsidR="00046C9E" w:rsidRPr="00562499" w:rsidRDefault="00046C9E" w:rsidP="006D4044">
            <w:pPr>
              <w:pStyle w:val="TAC"/>
              <w:rPr>
                <w:lang w:eastAsia="ja-JP"/>
              </w:rPr>
            </w:pPr>
            <w:r w:rsidRPr="00562499">
              <w:rPr>
                <w:lang w:eastAsia="ja-JP"/>
              </w:rPr>
              <w:t>16</w:t>
            </w:r>
          </w:p>
        </w:tc>
        <w:tc>
          <w:tcPr>
            <w:tcW w:w="427" w:type="pct"/>
          </w:tcPr>
          <w:p w14:paraId="04303542" w14:textId="77777777" w:rsidR="00046C9E" w:rsidRPr="00562499" w:rsidRDefault="00046C9E" w:rsidP="006D4044">
            <w:pPr>
              <w:pStyle w:val="TAC"/>
              <w:rPr>
                <w:lang w:eastAsia="ja-JP"/>
              </w:rPr>
            </w:pPr>
            <w:r w:rsidRPr="00562499">
              <w:rPr>
                <w:lang w:eastAsia="ja-JP"/>
              </w:rPr>
              <w:t>16</w:t>
            </w:r>
          </w:p>
        </w:tc>
        <w:tc>
          <w:tcPr>
            <w:tcW w:w="417" w:type="pct"/>
          </w:tcPr>
          <w:p w14:paraId="4877EA23" w14:textId="77777777" w:rsidR="00046C9E" w:rsidRPr="00562499" w:rsidRDefault="00046C9E" w:rsidP="006D4044">
            <w:pPr>
              <w:pStyle w:val="TAC"/>
            </w:pPr>
          </w:p>
        </w:tc>
        <w:tc>
          <w:tcPr>
            <w:tcW w:w="417" w:type="pct"/>
          </w:tcPr>
          <w:p w14:paraId="3B5E0D4B" w14:textId="77777777" w:rsidR="00046C9E" w:rsidRPr="00562499" w:rsidRDefault="00046C9E" w:rsidP="006D4044">
            <w:pPr>
              <w:pStyle w:val="TAC"/>
            </w:pPr>
          </w:p>
        </w:tc>
        <w:tc>
          <w:tcPr>
            <w:tcW w:w="417" w:type="pct"/>
          </w:tcPr>
          <w:p w14:paraId="2230C227" w14:textId="77777777" w:rsidR="00046C9E" w:rsidRPr="00562499" w:rsidRDefault="00046C9E" w:rsidP="006D4044">
            <w:pPr>
              <w:pStyle w:val="TAC"/>
            </w:pPr>
          </w:p>
        </w:tc>
        <w:tc>
          <w:tcPr>
            <w:tcW w:w="417" w:type="pct"/>
          </w:tcPr>
          <w:p w14:paraId="439505B8" w14:textId="77777777" w:rsidR="00046C9E" w:rsidRPr="00562499" w:rsidRDefault="00046C9E" w:rsidP="006D4044">
            <w:pPr>
              <w:pStyle w:val="TAC"/>
              <w:rPr>
                <w:rFonts w:cs="Arial"/>
              </w:rPr>
            </w:pPr>
          </w:p>
        </w:tc>
      </w:tr>
      <w:tr w:rsidR="00046C9E" w:rsidRPr="00562499" w14:paraId="0AAD2485" w14:textId="77777777" w:rsidTr="006D4044">
        <w:trPr>
          <w:jc w:val="center"/>
        </w:trPr>
        <w:tc>
          <w:tcPr>
            <w:tcW w:w="1692" w:type="pct"/>
          </w:tcPr>
          <w:p w14:paraId="48623651" w14:textId="77777777" w:rsidR="00046C9E" w:rsidRPr="00562499" w:rsidRDefault="00046C9E" w:rsidP="006D4044">
            <w:pPr>
              <w:pStyle w:val="TAL"/>
            </w:pPr>
            <w:r w:rsidRPr="00562499">
              <w:t>MCS Index</w:t>
            </w:r>
          </w:p>
        </w:tc>
        <w:tc>
          <w:tcPr>
            <w:tcW w:w="359" w:type="pct"/>
          </w:tcPr>
          <w:p w14:paraId="7ACA9006" w14:textId="77777777" w:rsidR="00046C9E" w:rsidRPr="00562499" w:rsidRDefault="00046C9E" w:rsidP="006D4044">
            <w:pPr>
              <w:pStyle w:val="TAC"/>
            </w:pPr>
          </w:p>
        </w:tc>
        <w:tc>
          <w:tcPr>
            <w:tcW w:w="427" w:type="pct"/>
          </w:tcPr>
          <w:p w14:paraId="480424C6" w14:textId="77777777" w:rsidR="00046C9E" w:rsidRPr="00562499" w:rsidRDefault="00046C9E" w:rsidP="006D4044">
            <w:pPr>
              <w:pStyle w:val="TAC"/>
            </w:pPr>
            <w:r w:rsidRPr="00562499">
              <w:t>24</w:t>
            </w:r>
          </w:p>
        </w:tc>
        <w:tc>
          <w:tcPr>
            <w:tcW w:w="427" w:type="pct"/>
          </w:tcPr>
          <w:p w14:paraId="62039DAA" w14:textId="77777777" w:rsidR="00046C9E" w:rsidRPr="00562499" w:rsidRDefault="00046C9E" w:rsidP="006D4044">
            <w:pPr>
              <w:pStyle w:val="TAC"/>
            </w:pPr>
            <w:r w:rsidRPr="00562499">
              <w:t>24</w:t>
            </w:r>
          </w:p>
        </w:tc>
        <w:tc>
          <w:tcPr>
            <w:tcW w:w="427" w:type="pct"/>
          </w:tcPr>
          <w:p w14:paraId="3FC46583" w14:textId="77777777" w:rsidR="00046C9E" w:rsidRPr="00562499" w:rsidRDefault="00046C9E" w:rsidP="006D4044">
            <w:pPr>
              <w:pStyle w:val="TAC"/>
            </w:pPr>
            <w:r w:rsidRPr="00562499">
              <w:t>24</w:t>
            </w:r>
          </w:p>
        </w:tc>
        <w:tc>
          <w:tcPr>
            <w:tcW w:w="417" w:type="pct"/>
          </w:tcPr>
          <w:p w14:paraId="6C773BDD" w14:textId="77777777" w:rsidR="00046C9E" w:rsidRPr="00562499" w:rsidRDefault="00046C9E" w:rsidP="006D4044">
            <w:pPr>
              <w:pStyle w:val="TAC"/>
            </w:pPr>
          </w:p>
        </w:tc>
        <w:tc>
          <w:tcPr>
            <w:tcW w:w="417" w:type="pct"/>
          </w:tcPr>
          <w:p w14:paraId="35406EFE" w14:textId="77777777" w:rsidR="00046C9E" w:rsidRPr="00562499" w:rsidRDefault="00046C9E" w:rsidP="006D4044">
            <w:pPr>
              <w:pStyle w:val="TAC"/>
            </w:pPr>
          </w:p>
        </w:tc>
        <w:tc>
          <w:tcPr>
            <w:tcW w:w="417" w:type="pct"/>
          </w:tcPr>
          <w:p w14:paraId="03EEDAB9" w14:textId="77777777" w:rsidR="00046C9E" w:rsidRPr="00562499" w:rsidRDefault="00046C9E" w:rsidP="006D4044">
            <w:pPr>
              <w:pStyle w:val="TAC"/>
            </w:pPr>
          </w:p>
        </w:tc>
        <w:tc>
          <w:tcPr>
            <w:tcW w:w="417" w:type="pct"/>
          </w:tcPr>
          <w:p w14:paraId="7D499384" w14:textId="77777777" w:rsidR="00046C9E" w:rsidRPr="00562499" w:rsidRDefault="00046C9E" w:rsidP="006D4044">
            <w:pPr>
              <w:pStyle w:val="TAC"/>
              <w:rPr>
                <w:rFonts w:cs="Arial"/>
              </w:rPr>
            </w:pPr>
          </w:p>
        </w:tc>
      </w:tr>
      <w:tr w:rsidR="00046C9E" w:rsidRPr="00562499" w14:paraId="492F6DAD" w14:textId="77777777" w:rsidTr="006D4044">
        <w:trPr>
          <w:jc w:val="center"/>
        </w:trPr>
        <w:tc>
          <w:tcPr>
            <w:tcW w:w="1692" w:type="pct"/>
          </w:tcPr>
          <w:p w14:paraId="2F5EB5A5" w14:textId="77777777" w:rsidR="00046C9E" w:rsidRPr="00562499" w:rsidRDefault="00046C9E" w:rsidP="006D4044">
            <w:pPr>
              <w:pStyle w:val="TAL"/>
            </w:pPr>
            <w:r w:rsidRPr="00562499">
              <w:t xml:space="preserve">MCS Table for TBS determination </w:t>
            </w:r>
          </w:p>
        </w:tc>
        <w:tc>
          <w:tcPr>
            <w:tcW w:w="359" w:type="pct"/>
          </w:tcPr>
          <w:p w14:paraId="5F6B3EAD" w14:textId="77777777" w:rsidR="00046C9E" w:rsidRPr="00562499" w:rsidRDefault="00046C9E" w:rsidP="006D4044">
            <w:pPr>
              <w:pStyle w:val="TAC"/>
            </w:pPr>
          </w:p>
        </w:tc>
        <w:tc>
          <w:tcPr>
            <w:tcW w:w="1281" w:type="pct"/>
            <w:gridSpan w:val="3"/>
          </w:tcPr>
          <w:p w14:paraId="3050547B" w14:textId="77777777" w:rsidR="00046C9E" w:rsidRPr="00562499" w:rsidRDefault="00046C9E" w:rsidP="006D4044">
            <w:pPr>
              <w:pStyle w:val="TAC"/>
              <w:rPr>
                <w:rFonts w:cs="Arial"/>
              </w:rPr>
            </w:pPr>
            <w:r w:rsidRPr="00562499">
              <w:t>64QAM</w:t>
            </w:r>
          </w:p>
        </w:tc>
        <w:tc>
          <w:tcPr>
            <w:tcW w:w="417" w:type="pct"/>
          </w:tcPr>
          <w:p w14:paraId="14C5C02A" w14:textId="77777777" w:rsidR="00046C9E" w:rsidRPr="00562499" w:rsidRDefault="00046C9E" w:rsidP="006D4044">
            <w:pPr>
              <w:pStyle w:val="TAC"/>
              <w:rPr>
                <w:rFonts w:cs="Arial"/>
              </w:rPr>
            </w:pPr>
          </w:p>
        </w:tc>
        <w:tc>
          <w:tcPr>
            <w:tcW w:w="417" w:type="pct"/>
          </w:tcPr>
          <w:p w14:paraId="0169B7B2" w14:textId="77777777" w:rsidR="00046C9E" w:rsidRPr="00562499" w:rsidRDefault="00046C9E" w:rsidP="006D4044">
            <w:pPr>
              <w:pStyle w:val="TAC"/>
              <w:rPr>
                <w:rFonts w:cs="Arial"/>
              </w:rPr>
            </w:pPr>
          </w:p>
        </w:tc>
        <w:tc>
          <w:tcPr>
            <w:tcW w:w="417" w:type="pct"/>
          </w:tcPr>
          <w:p w14:paraId="4FB8D020" w14:textId="77777777" w:rsidR="00046C9E" w:rsidRPr="00562499" w:rsidRDefault="00046C9E" w:rsidP="006D4044">
            <w:pPr>
              <w:pStyle w:val="TAC"/>
              <w:rPr>
                <w:rFonts w:cs="Arial"/>
              </w:rPr>
            </w:pPr>
          </w:p>
        </w:tc>
        <w:tc>
          <w:tcPr>
            <w:tcW w:w="417" w:type="pct"/>
          </w:tcPr>
          <w:p w14:paraId="001538C4" w14:textId="77777777" w:rsidR="00046C9E" w:rsidRPr="00562499" w:rsidRDefault="00046C9E" w:rsidP="006D4044">
            <w:pPr>
              <w:pStyle w:val="TAC"/>
              <w:rPr>
                <w:rFonts w:cs="Arial"/>
              </w:rPr>
            </w:pPr>
          </w:p>
        </w:tc>
      </w:tr>
      <w:tr w:rsidR="00046C9E" w:rsidRPr="00562499" w14:paraId="5720C0A2" w14:textId="77777777" w:rsidTr="006D4044">
        <w:trPr>
          <w:jc w:val="center"/>
        </w:trPr>
        <w:tc>
          <w:tcPr>
            <w:tcW w:w="1692" w:type="pct"/>
          </w:tcPr>
          <w:p w14:paraId="3B8F61B6" w14:textId="77777777" w:rsidR="00046C9E" w:rsidRPr="00562499" w:rsidRDefault="00046C9E" w:rsidP="006D4044">
            <w:pPr>
              <w:pStyle w:val="TAL"/>
            </w:pPr>
            <w:r w:rsidRPr="00562499">
              <w:t>Modulation</w:t>
            </w:r>
          </w:p>
        </w:tc>
        <w:tc>
          <w:tcPr>
            <w:tcW w:w="359" w:type="pct"/>
          </w:tcPr>
          <w:p w14:paraId="06A45EC2" w14:textId="77777777" w:rsidR="00046C9E" w:rsidRPr="00562499" w:rsidRDefault="00046C9E" w:rsidP="006D4044">
            <w:pPr>
              <w:pStyle w:val="TAC"/>
            </w:pPr>
          </w:p>
        </w:tc>
        <w:tc>
          <w:tcPr>
            <w:tcW w:w="427" w:type="pct"/>
          </w:tcPr>
          <w:p w14:paraId="6AD3F192" w14:textId="77777777" w:rsidR="00046C9E" w:rsidRPr="00562499" w:rsidRDefault="00046C9E" w:rsidP="006D4044">
            <w:pPr>
              <w:pStyle w:val="TAC"/>
            </w:pPr>
            <w:r w:rsidRPr="00562499">
              <w:t>64 QAM</w:t>
            </w:r>
          </w:p>
        </w:tc>
        <w:tc>
          <w:tcPr>
            <w:tcW w:w="427" w:type="pct"/>
          </w:tcPr>
          <w:p w14:paraId="5FE7579D" w14:textId="77777777" w:rsidR="00046C9E" w:rsidRPr="00562499" w:rsidRDefault="00046C9E" w:rsidP="006D4044">
            <w:pPr>
              <w:pStyle w:val="TAC"/>
            </w:pPr>
            <w:r w:rsidRPr="00562499">
              <w:t>64 QAM</w:t>
            </w:r>
          </w:p>
        </w:tc>
        <w:tc>
          <w:tcPr>
            <w:tcW w:w="427" w:type="pct"/>
          </w:tcPr>
          <w:p w14:paraId="4918F954" w14:textId="77777777" w:rsidR="00046C9E" w:rsidRPr="00562499" w:rsidRDefault="00046C9E" w:rsidP="006D4044">
            <w:pPr>
              <w:pStyle w:val="TAC"/>
            </w:pPr>
            <w:r w:rsidRPr="00562499">
              <w:t>64 QAM</w:t>
            </w:r>
          </w:p>
        </w:tc>
        <w:tc>
          <w:tcPr>
            <w:tcW w:w="417" w:type="pct"/>
          </w:tcPr>
          <w:p w14:paraId="5E21D671" w14:textId="77777777" w:rsidR="00046C9E" w:rsidRPr="00562499" w:rsidRDefault="00046C9E" w:rsidP="006D4044">
            <w:pPr>
              <w:pStyle w:val="TAC"/>
            </w:pPr>
          </w:p>
        </w:tc>
        <w:tc>
          <w:tcPr>
            <w:tcW w:w="417" w:type="pct"/>
          </w:tcPr>
          <w:p w14:paraId="532C9F77" w14:textId="77777777" w:rsidR="00046C9E" w:rsidRPr="00562499" w:rsidRDefault="00046C9E" w:rsidP="006D4044">
            <w:pPr>
              <w:pStyle w:val="TAC"/>
            </w:pPr>
          </w:p>
        </w:tc>
        <w:tc>
          <w:tcPr>
            <w:tcW w:w="417" w:type="pct"/>
          </w:tcPr>
          <w:p w14:paraId="71EE8014" w14:textId="77777777" w:rsidR="00046C9E" w:rsidRPr="00562499" w:rsidRDefault="00046C9E" w:rsidP="006D4044">
            <w:pPr>
              <w:pStyle w:val="TAC"/>
            </w:pPr>
          </w:p>
        </w:tc>
        <w:tc>
          <w:tcPr>
            <w:tcW w:w="417" w:type="pct"/>
          </w:tcPr>
          <w:p w14:paraId="65B47606" w14:textId="77777777" w:rsidR="00046C9E" w:rsidRPr="00562499" w:rsidRDefault="00046C9E" w:rsidP="006D4044">
            <w:pPr>
              <w:pStyle w:val="TAC"/>
              <w:rPr>
                <w:rFonts w:cs="Arial"/>
              </w:rPr>
            </w:pPr>
          </w:p>
        </w:tc>
      </w:tr>
      <w:tr w:rsidR="00046C9E" w:rsidRPr="00562499" w14:paraId="7C0BBDA1" w14:textId="77777777" w:rsidTr="006D4044">
        <w:trPr>
          <w:jc w:val="center"/>
        </w:trPr>
        <w:tc>
          <w:tcPr>
            <w:tcW w:w="1692" w:type="pct"/>
          </w:tcPr>
          <w:p w14:paraId="1E8AFBBE" w14:textId="77777777" w:rsidR="00046C9E" w:rsidRPr="00562499" w:rsidRDefault="00046C9E" w:rsidP="006D4044">
            <w:pPr>
              <w:pStyle w:val="TAL"/>
            </w:pPr>
            <w:r w:rsidRPr="00562499">
              <w:t>Target Coding Rate</w:t>
            </w:r>
          </w:p>
        </w:tc>
        <w:tc>
          <w:tcPr>
            <w:tcW w:w="359" w:type="pct"/>
          </w:tcPr>
          <w:p w14:paraId="54E86949" w14:textId="77777777" w:rsidR="00046C9E" w:rsidRPr="00562499" w:rsidRDefault="00046C9E" w:rsidP="006D4044">
            <w:pPr>
              <w:pStyle w:val="TAC"/>
            </w:pPr>
          </w:p>
        </w:tc>
        <w:tc>
          <w:tcPr>
            <w:tcW w:w="427" w:type="pct"/>
          </w:tcPr>
          <w:p w14:paraId="731BF760" w14:textId="77777777" w:rsidR="00046C9E" w:rsidRPr="00562499" w:rsidRDefault="00046C9E" w:rsidP="006D4044">
            <w:pPr>
              <w:pStyle w:val="TAC"/>
            </w:pPr>
            <w:r w:rsidRPr="00562499">
              <w:t>3/4</w:t>
            </w:r>
          </w:p>
        </w:tc>
        <w:tc>
          <w:tcPr>
            <w:tcW w:w="427" w:type="pct"/>
          </w:tcPr>
          <w:p w14:paraId="12EE0042" w14:textId="77777777" w:rsidR="00046C9E" w:rsidRPr="00562499" w:rsidRDefault="00046C9E" w:rsidP="006D4044">
            <w:pPr>
              <w:pStyle w:val="TAC"/>
            </w:pPr>
            <w:r w:rsidRPr="00562499">
              <w:t>3/4</w:t>
            </w:r>
          </w:p>
        </w:tc>
        <w:tc>
          <w:tcPr>
            <w:tcW w:w="427" w:type="pct"/>
          </w:tcPr>
          <w:p w14:paraId="4F8CAA7C" w14:textId="77777777" w:rsidR="00046C9E" w:rsidRPr="00562499" w:rsidRDefault="00046C9E" w:rsidP="006D4044">
            <w:pPr>
              <w:pStyle w:val="TAC"/>
            </w:pPr>
            <w:r w:rsidRPr="00562499">
              <w:t>3/4</w:t>
            </w:r>
          </w:p>
        </w:tc>
        <w:tc>
          <w:tcPr>
            <w:tcW w:w="417" w:type="pct"/>
          </w:tcPr>
          <w:p w14:paraId="62752DF6" w14:textId="77777777" w:rsidR="00046C9E" w:rsidRPr="00562499" w:rsidRDefault="00046C9E" w:rsidP="006D4044">
            <w:pPr>
              <w:pStyle w:val="TAC"/>
            </w:pPr>
          </w:p>
        </w:tc>
        <w:tc>
          <w:tcPr>
            <w:tcW w:w="417" w:type="pct"/>
          </w:tcPr>
          <w:p w14:paraId="44712B2E" w14:textId="77777777" w:rsidR="00046C9E" w:rsidRPr="00562499" w:rsidRDefault="00046C9E" w:rsidP="006D4044">
            <w:pPr>
              <w:pStyle w:val="TAC"/>
            </w:pPr>
          </w:p>
        </w:tc>
        <w:tc>
          <w:tcPr>
            <w:tcW w:w="417" w:type="pct"/>
          </w:tcPr>
          <w:p w14:paraId="4492645E" w14:textId="77777777" w:rsidR="00046C9E" w:rsidRPr="00562499" w:rsidRDefault="00046C9E" w:rsidP="006D4044">
            <w:pPr>
              <w:pStyle w:val="TAC"/>
            </w:pPr>
          </w:p>
        </w:tc>
        <w:tc>
          <w:tcPr>
            <w:tcW w:w="417" w:type="pct"/>
          </w:tcPr>
          <w:p w14:paraId="3F215020" w14:textId="77777777" w:rsidR="00046C9E" w:rsidRPr="00562499" w:rsidRDefault="00046C9E" w:rsidP="006D4044">
            <w:pPr>
              <w:pStyle w:val="TAC"/>
              <w:rPr>
                <w:rFonts w:cs="Arial"/>
              </w:rPr>
            </w:pPr>
          </w:p>
        </w:tc>
      </w:tr>
      <w:tr w:rsidR="00046C9E" w:rsidRPr="00562499" w14:paraId="42999363" w14:textId="77777777" w:rsidTr="006D4044">
        <w:trPr>
          <w:jc w:val="center"/>
        </w:trPr>
        <w:tc>
          <w:tcPr>
            <w:tcW w:w="1692" w:type="pct"/>
          </w:tcPr>
          <w:p w14:paraId="6976B9CE" w14:textId="77777777" w:rsidR="00046C9E" w:rsidRPr="00562499" w:rsidRDefault="00046C9E" w:rsidP="006D4044">
            <w:pPr>
              <w:pStyle w:val="TAL"/>
            </w:pPr>
            <w:r w:rsidRPr="00562499">
              <w:t>Maximum number of HARQ transmissions</w:t>
            </w:r>
          </w:p>
        </w:tc>
        <w:tc>
          <w:tcPr>
            <w:tcW w:w="359" w:type="pct"/>
          </w:tcPr>
          <w:p w14:paraId="0AC2F878" w14:textId="77777777" w:rsidR="00046C9E" w:rsidRPr="00562499" w:rsidRDefault="00046C9E" w:rsidP="006D4044">
            <w:pPr>
              <w:pStyle w:val="TAC"/>
            </w:pPr>
          </w:p>
        </w:tc>
        <w:tc>
          <w:tcPr>
            <w:tcW w:w="427" w:type="pct"/>
          </w:tcPr>
          <w:p w14:paraId="74C2C4E5" w14:textId="77777777" w:rsidR="00046C9E" w:rsidRPr="00562499" w:rsidRDefault="00046C9E" w:rsidP="006D4044">
            <w:pPr>
              <w:pStyle w:val="TAC"/>
            </w:pPr>
            <w:r w:rsidRPr="00562499">
              <w:t>1</w:t>
            </w:r>
          </w:p>
        </w:tc>
        <w:tc>
          <w:tcPr>
            <w:tcW w:w="427" w:type="pct"/>
          </w:tcPr>
          <w:p w14:paraId="6F0872F5" w14:textId="77777777" w:rsidR="00046C9E" w:rsidRPr="00562499" w:rsidRDefault="00046C9E" w:rsidP="006D4044">
            <w:pPr>
              <w:pStyle w:val="TAC"/>
            </w:pPr>
            <w:r w:rsidRPr="00562499">
              <w:t>1</w:t>
            </w:r>
          </w:p>
        </w:tc>
        <w:tc>
          <w:tcPr>
            <w:tcW w:w="427" w:type="pct"/>
          </w:tcPr>
          <w:p w14:paraId="322F2541" w14:textId="77777777" w:rsidR="00046C9E" w:rsidRPr="00562499" w:rsidRDefault="00046C9E" w:rsidP="006D4044">
            <w:pPr>
              <w:pStyle w:val="TAC"/>
            </w:pPr>
            <w:r w:rsidRPr="00562499">
              <w:t>1</w:t>
            </w:r>
          </w:p>
        </w:tc>
        <w:tc>
          <w:tcPr>
            <w:tcW w:w="417" w:type="pct"/>
          </w:tcPr>
          <w:p w14:paraId="55B4F904" w14:textId="77777777" w:rsidR="00046C9E" w:rsidRPr="00562499" w:rsidRDefault="00046C9E" w:rsidP="006D4044">
            <w:pPr>
              <w:pStyle w:val="TAC"/>
            </w:pPr>
          </w:p>
        </w:tc>
        <w:tc>
          <w:tcPr>
            <w:tcW w:w="417" w:type="pct"/>
          </w:tcPr>
          <w:p w14:paraId="1AC1F675" w14:textId="77777777" w:rsidR="00046C9E" w:rsidRPr="00562499" w:rsidRDefault="00046C9E" w:rsidP="006D4044">
            <w:pPr>
              <w:pStyle w:val="TAC"/>
            </w:pPr>
          </w:p>
        </w:tc>
        <w:tc>
          <w:tcPr>
            <w:tcW w:w="417" w:type="pct"/>
          </w:tcPr>
          <w:p w14:paraId="1E189E7A" w14:textId="77777777" w:rsidR="00046C9E" w:rsidRPr="00562499" w:rsidRDefault="00046C9E" w:rsidP="006D4044">
            <w:pPr>
              <w:pStyle w:val="TAC"/>
            </w:pPr>
          </w:p>
        </w:tc>
        <w:tc>
          <w:tcPr>
            <w:tcW w:w="417" w:type="pct"/>
          </w:tcPr>
          <w:p w14:paraId="31847C19" w14:textId="77777777" w:rsidR="00046C9E" w:rsidRPr="00562499" w:rsidRDefault="00046C9E" w:rsidP="006D4044">
            <w:pPr>
              <w:pStyle w:val="TAC"/>
              <w:rPr>
                <w:rFonts w:cs="Arial"/>
              </w:rPr>
            </w:pPr>
          </w:p>
        </w:tc>
      </w:tr>
      <w:tr w:rsidR="00046C9E" w:rsidRPr="00562499" w14:paraId="53CFC73F" w14:textId="77777777" w:rsidTr="006D4044">
        <w:trPr>
          <w:jc w:val="center"/>
        </w:trPr>
        <w:tc>
          <w:tcPr>
            <w:tcW w:w="1692" w:type="pct"/>
          </w:tcPr>
          <w:p w14:paraId="18B821AC" w14:textId="77777777" w:rsidR="00046C9E" w:rsidRPr="00562499" w:rsidRDefault="00046C9E" w:rsidP="006D4044">
            <w:pPr>
              <w:pStyle w:val="TAH"/>
              <w:rPr>
                <w:b w:val="0"/>
              </w:rPr>
            </w:pPr>
            <w:r w:rsidRPr="00562499">
              <w:rPr>
                <w:b w:val="0"/>
              </w:rPr>
              <w:t>Information Bit Payload per Slot</w:t>
            </w:r>
          </w:p>
        </w:tc>
        <w:tc>
          <w:tcPr>
            <w:tcW w:w="359" w:type="pct"/>
          </w:tcPr>
          <w:p w14:paraId="6AF07BC1" w14:textId="77777777" w:rsidR="00046C9E" w:rsidRPr="00562499" w:rsidRDefault="00046C9E" w:rsidP="006D4044">
            <w:pPr>
              <w:pStyle w:val="TAC"/>
            </w:pPr>
          </w:p>
        </w:tc>
        <w:tc>
          <w:tcPr>
            <w:tcW w:w="427" w:type="pct"/>
          </w:tcPr>
          <w:p w14:paraId="26C884C4" w14:textId="77777777" w:rsidR="00046C9E" w:rsidRPr="00562499" w:rsidRDefault="00046C9E" w:rsidP="006D4044">
            <w:pPr>
              <w:pStyle w:val="TAC"/>
            </w:pPr>
          </w:p>
        </w:tc>
        <w:tc>
          <w:tcPr>
            <w:tcW w:w="427" w:type="pct"/>
          </w:tcPr>
          <w:p w14:paraId="759A0B2C" w14:textId="77777777" w:rsidR="00046C9E" w:rsidRPr="00562499" w:rsidRDefault="00046C9E" w:rsidP="006D4044">
            <w:pPr>
              <w:pStyle w:val="TAC"/>
            </w:pPr>
          </w:p>
        </w:tc>
        <w:tc>
          <w:tcPr>
            <w:tcW w:w="427" w:type="pct"/>
          </w:tcPr>
          <w:p w14:paraId="31AB8B20" w14:textId="77777777" w:rsidR="00046C9E" w:rsidRPr="00562499" w:rsidRDefault="00046C9E" w:rsidP="006D4044">
            <w:pPr>
              <w:pStyle w:val="TAC"/>
            </w:pPr>
          </w:p>
        </w:tc>
        <w:tc>
          <w:tcPr>
            <w:tcW w:w="417" w:type="pct"/>
          </w:tcPr>
          <w:p w14:paraId="1D051315" w14:textId="77777777" w:rsidR="00046C9E" w:rsidRPr="00562499" w:rsidRDefault="00046C9E" w:rsidP="006D4044">
            <w:pPr>
              <w:pStyle w:val="TAC"/>
            </w:pPr>
          </w:p>
        </w:tc>
        <w:tc>
          <w:tcPr>
            <w:tcW w:w="417" w:type="pct"/>
          </w:tcPr>
          <w:p w14:paraId="66B9D8E7" w14:textId="77777777" w:rsidR="00046C9E" w:rsidRPr="00562499" w:rsidRDefault="00046C9E" w:rsidP="006D4044">
            <w:pPr>
              <w:pStyle w:val="TAC"/>
            </w:pPr>
          </w:p>
        </w:tc>
        <w:tc>
          <w:tcPr>
            <w:tcW w:w="417" w:type="pct"/>
          </w:tcPr>
          <w:p w14:paraId="02C312AD" w14:textId="77777777" w:rsidR="00046C9E" w:rsidRPr="00562499" w:rsidRDefault="00046C9E" w:rsidP="006D4044">
            <w:pPr>
              <w:pStyle w:val="TAC"/>
            </w:pPr>
          </w:p>
        </w:tc>
        <w:tc>
          <w:tcPr>
            <w:tcW w:w="417" w:type="pct"/>
          </w:tcPr>
          <w:p w14:paraId="10B03AE3" w14:textId="77777777" w:rsidR="00046C9E" w:rsidRPr="00562499" w:rsidRDefault="00046C9E" w:rsidP="006D4044">
            <w:pPr>
              <w:pStyle w:val="TAC"/>
              <w:rPr>
                <w:rFonts w:cs="Arial"/>
              </w:rPr>
            </w:pPr>
          </w:p>
        </w:tc>
      </w:tr>
      <w:tr w:rsidR="00046C9E" w:rsidRPr="00562499" w14:paraId="2D5BE22E" w14:textId="77777777" w:rsidTr="006D4044">
        <w:trPr>
          <w:jc w:val="center"/>
        </w:trPr>
        <w:tc>
          <w:tcPr>
            <w:tcW w:w="1692" w:type="pct"/>
          </w:tcPr>
          <w:p w14:paraId="651B8FE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6D4044">
            <w:pPr>
              <w:pStyle w:val="TAC"/>
            </w:pPr>
            <w:r w:rsidRPr="00562499">
              <w:t>Bits</w:t>
            </w:r>
          </w:p>
        </w:tc>
        <w:tc>
          <w:tcPr>
            <w:tcW w:w="427" w:type="pct"/>
          </w:tcPr>
          <w:p w14:paraId="54592A71" w14:textId="77777777" w:rsidR="00046C9E" w:rsidRPr="00562499" w:rsidRDefault="00046C9E" w:rsidP="006D4044">
            <w:pPr>
              <w:pStyle w:val="TAC"/>
            </w:pPr>
            <w:r w:rsidRPr="00562499">
              <w:t>N/A</w:t>
            </w:r>
          </w:p>
        </w:tc>
        <w:tc>
          <w:tcPr>
            <w:tcW w:w="427" w:type="pct"/>
          </w:tcPr>
          <w:p w14:paraId="7BBE087D" w14:textId="77777777" w:rsidR="00046C9E" w:rsidRPr="00562499" w:rsidRDefault="00046C9E" w:rsidP="006D4044">
            <w:pPr>
              <w:pStyle w:val="TAC"/>
            </w:pPr>
            <w:r w:rsidRPr="00562499">
              <w:t>N/A</w:t>
            </w:r>
          </w:p>
        </w:tc>
        <w:tc>
          <w:tcPr>
            <w:tcW w:w="427" w:type="pct"/>
          </w:tcPr>
          <w:p w14:paraId="4458A2A3" w14:textId="77777777" w:rsidR="00046C9E" w:rsidRPr="00562499" w:rsidRDefault="00046C9E" w:rsidP="006D4044">
            <w:pPr>
              <w:pStyle w:val="TAC"/>
            </w:pPr>
            <w:r w:rsidRPr="00562499">
              <w:t>N/A</w:t>
            </w:r>
          </w:p>
        </w:tc>
        <w:tc>
          <w:tcPr>
            <w:tcW w:w="417" w:type="pct"/>
          </w:tcPr>
          <w:p w14:paraId="1764318A" w14:textId="77777777" w:rsidR="00046C9E" w:rsidRPr="00562499" w:rsidRDefault="00046C9E" w:rsidP="006D4044">
            <w:pPr>
              <w:pStyle w:val="TAC"/>
            </w:pPr>
          </w:p>
        </w:tc>
        <w:tc>
          <w:tcPr>
            <w:tcW w:w="417" w:type="pct"/>
          </w:tcPr>
          <w:p w14:paraId="79CD4B4E" w14:textId="77777777" w:rsidR="00046C9E" w:rsidRPr="00562499" w:rsidRDefault="00046C9E" w:rsidP="006D4044">
            <w:pPr>
              <w:pStyle w:val="TAC"/>
            </w:pPr>
          </w:p>
        </w:tc>
        <w:tc>
          <w:tcPr>
            <w:tcW w:w="417" w:type="pct"/>
          </w:tcPr>
          <w:p w14:paraId="53CED6D0" w14:textId="77777777" w:rsidR="00046C9E" w:rsidRPr="00562499" w:rsidRDefault="00046C9E" w:rsidP="006D4044">
            <w:pPr>
              <w:pStyle w:val="TAC"/>
            </w:pPr>
          </w:p>
        </w:tc>
        <w:tc>
          <w:tcPr>
            <w:tcW w:w="417" w:type="pct"/>
          </w:tcPr>
          <w:p w14:paraId="4113BD8F" w14:textId="77777777" w:rsidR="00046C9E" w:rsidRPr="00562499" w:rsidRDefault="00046C9E" w:rsidP="006D4044">
            <w:pPr>
              <w:pStyle w:val="TAC"/>
              <w:rPr>
                <w:rFonts w:cs="Arial"/>
              </w:rPr>
            </w:pPr>
          </w:p>
        </w:tc>
      </w:tr>
      <w:tr w:rsidR="00046C9E" w:rsidRPr="00562499" w14:paraId="023CC24C" w14:textId="77777777" w:rsidTr="006D4044">
        <w:trPr>
          <w:jc w:val="center"/>
        </w:trPr>
        <w:tc>
          <w:tcPr>
            <w:tcW w:w="1692" w:type="pct"/>
          </w:tcPr>
          <w:p w14:paraId="3900C046"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6D4044">
            <w:pPr>
              <w:pStyle w:val="TAC"/>
            </w:pPr>
            <w:r w:rsidRPr="00562499">
              <w:t>Bits</w:t>
            </w:r>
          </w:p>
        </w:tc>
        <w:tc>
          <w:tcPr>
            <w:tcW w:w="427" w:type="pct"/>
          </w:tcPr>
          <w:p w14:paraId="7873A801" w14:textId="77777777" w:rsidR="00046C9E" w:rsidRPr="00562499" w:rsidRDefault="00046C9E" w:rsidP="006D4044">
            <w:pPr>
              <w:pStyle w:val="TAC"/>
            </w:pPr>
            <w:r w:rsidRPr="00562499">
              <w:t>11784</w:t>
            </w:r>
          </w:p>
        </w:tc>
        <w:tc>
          <w:tcPr>
            <w:tcW w:w="427" w:type="pct"/>
          </w:tcPr>
          <w:p w14:paraId="08011CBD" w14:textId="77777777" w:rsidR="00046C9E" w:rsidRPr="00562499" w:rsidRDefault="00046C9E" w:rsidP="006D4044">
            <w:pPr>
              <w:pStyle w:val="TAC"/>
            </w:pPr>
            <w:r w:rsidRPr="00562499">
              <w:t>18432</w:t>
            </w:r>
          </w:p>
        </w:tc>
        <w:tc>
          <w:tcPr>
            <w:tcW w:w="427" w:type="pct"/>
          </w:tcPr>
          <w:p w14:paraId="2DB82134" w14:textId="77777777" w:rsidR="00046C9E" w:rsidRPr="00562499" w:rsidRDefault="00046C9E" w:rsidP="006D4044">
            <w:pPr>
              <w:pStyle w:val="TAC"/>
            </w:pPr>
            <w:r w:rsidRPr="00562499">
              <w:t>25104</w:t>
            </w:r>
          </w:p>
        </w:tc>
        <w:tc>
          <w:tcPr>
            <w:tcW w:w="417" w:type="pct"/>
          </w:tcPr>
          <w:p w14:paraId="0BDE979E" w14:textId="77777777" w:rsidR="00046C9E" w:rsidRPr="00562499" w:rsidRDefault="00046C9E" w:rsidP="006D4044">
            <w:pPr>
              <w:pStyle w:val="TAC"/>
            </w:pPr>
          </w:p>
        </w:tc>
        <w:tc>
          <w:tcPr>
            <w:tcW w:w="417" w:type="pct"/>
          </w:tcPr>
          <w:p w14:paraId="756B4610" w14:textId="77777777" w:rsidR="00046C9E" w:rsidRPr="00562499" w:rsidRDefault="00046C9E" w:rsidP="006D4044">
            <w:pPr>
              <w:pStyle w:val="TAC"/>
            </w:pPr>
          </w:p>
        </w:tc>
        <w:tc>
          <w:tcPr>
            <w:tcW w:w="417" w:type="pct"/>
          </w:tcPr>
          <w:p w14:paraId="2F6BC076" w14:textId="77777777" w:rsidR="00046C9E" w:rsidRPr="00562499" w:rsidRDefault="00046C9E" w:rsidP="006D4044">
            <w:pPr>
              <w:pStyle w:val="TAC"/>
            </w:pPr>
          </w:p>
        </w:tc>
        <w:tc>
          <w:tcPr>
            <w:tcW w:w="417" w:type="pct"/>
          </w:tcPr>
          <w:p w14:paraId="53C33107" w14:textId="77777777" w:rsidR="00046C9E" w:rsidRPr="00562499" w:rsidRDefault="00046C9E" w:rsidP="006D4044">
            <w:pPr>
              <w:pStyle w:val="TAC"/>
              <w:rPr>
                <w:rFonts w:cs="Arial"/>
              </w:rPr>
            </w:pPr>
          </w:p>
        </w:tc>
      </w:tr>
      <w:tr w:rsidR="00046C9E" w:rsidRPr="00562499" w14:paraId="3DCAE050" w14:textId="77777777" w:rsidTr="006D4044">
        <w:trPr>
          <w:jc w:val="center"/>
        </w:trPr>
        <w:tc>
          <w:tcPr>
            <w:tcW w:w="1692" w:type="pct"/>
          </w:tcPr>
          <w:p w14:paraId="6FF68E89" w14:textId="77777777" w:rsidR="00046C9E" w:rsidRPr="00562499" w:rsidRDefault="00046C9E" w:rsidP="006D4044">
            <w:pPr>
              <w:pStyle w:val="TAL"/>
            </w:pPr>
            <w:r w:rsidRPr="00562499">
              <w:t>Transport block CRC</w:t>
            </w:r>
          </w:p>
        </w:tc>
        <w:tc>
          <w:tcPr>
            <w:tcW w:w="359" w:type="pct"/>
          </w:tcPr>
          <w:p w14:paraId="60C70F10" w14:textId="77777777" w:rsidR="00046C9E" w:rsidRPr="00562499" w:rsidRDefault="00046C9E" w:rsidP="006D4044">
            <w:pPr>
              <w:pStyle w:val="TAC"/>
            </w:pPr>
            <w:r w:rsidRPr="00562499">
              <w:t>Bits</w:t>
            </w:r>
          </w:p>
        </w:tc>
        <w:tc>
          <w:tcPr>
            <w:tcW w:w="427" w:type="pct"/>
          </w:tcPr>
          <w:p w14:paraId="4F99BBF1" w14:textId="77777777" w:rsidR="00046C9E" w:rsidRPr="00562499" w:rsidRDefault="00046C9E" w:rsidP="006D4044">
            <w:pPr>
              <w:pStyle w:val="TAC"/>
            </w:pPr>
            <w:r w:rsidRPr="00562499">
              <w:t>24</w:t>
            </w:r>
          </w:p>
        </w:tc>
        <w:tc>
          <w:tcPr>
            <w:tcW w:w="427" w:type="pct"/>
          </w:tcPr>
          <w:p w14:paraId="57CBF24D" w14:textId="77777777" w:rsidR="00046C9E" w:rsidRPr="00562499" w:rsidRDefault="00046C9E" w:rsidP="006D4044">
            <w:pPr>
              <w:pStyle w:val="TAC"/>
            </w:pPr>
            <w:r w:rsidRPr="00562499">
              <w:t>24</w:t>
            </w:r>
          </w:p>
        </w:tc>
        <w:tc>
          <w:tcPr>
            <w:tcW w:w="427" w:type="pct"/>
          </w:tcPr>
          <w:p w14:paraId="461B6770" w14:textId="77777777" w:rsidR="00046C9E" w:rsidRPr="00562499" w:rsidRDefault="00046C9E" w:rsidP="006D4044">
            <w:pPr>
              <w:pStyle w:val="TAC"/>
            </w:pPr>
            <w:r w:rsidRPr="00562499">
              <w:t>24</w:t>
            </w:r>
          </w:p>
        </w:tc>
        <w:tc>
          <w:tcPr>
            <w:tcW w:w="417" w:type="pct"/>
          </w:tcPr>
          <w:p w14:paraId="245C0A02" w14:textId="77777777" w:rsidR="00046C9E" w:rsidRPr="00562499" w:rsidRDefault="00046C9E" w:rsidP="006D4044">
            <w:pPr>
              <w:pStyle w:val="TAC"/>
            </w:pPr>
          </w:p>
        </w:tc>
        <w:tc>
          <w:tcPr>
            <w:tcW w:w="417" w:type="pct"/>
          </w:tcPr>
          <w:p w14:paraId="79F8ABCA" w14:textId="77777777" w:rsidR="00046C9E" w:rsidRPr="00562499" w:rsidRDefault="00046C9E" w:rsidP="006D4044">
            <w:pPr>
              <w:pStyle w:val="TAC"/>
            </w:pPr>
          </w:p>
        </w:tc>
        <w:tc>
          <w:tcPr>
            <w:tcW w:w="417" w:type="pct"/>
          </w:tcPr>
          <w:p w14:paraId="53E36602" w14:textId="77777777" w:rsidR="00046C9E" w:rsidRPr="00562499" w:rsidRDefault="00046C9E" w:rsidP="006D4044">
            <w:pPr>
              <w:pStyle w:val="TAC"/>
            </w:pPr>
          </w:p>
        </w:tc>
        <w:tc>
          <w:tcPr>
            <w:tcW w:w="417" w:type="pct"/>
          </w:tcPr>
          <w:p w14:paraId="55CD3DDB" w14:textId="77777777" w:rsidR="00046C9E" w:rsidRPr="00562499" w:rsidRDefault="00046C9E" w:rsidP="006D4044">
            <w:pPr>
              <w:pStyle w:val="TAC"/>
              <w:rPr>
                <w:rFonts w:cs="Arial"/>
              </w:rPr>
            </w:pPr>
          </w:p>
        </w:tc>
      </w:tr>
      <w:tr w:rsidR="00046C9E" w:rsidRPr="00562499" w14:paraId="1BE582A7" w14:textId="77777777" w:rsidTr="006D4044">
        <w:trPr>
          <w:jc w:val="center"/>
        </w:trPr>
        <w:tc>
          <w:tcPr>
            <w:tcW w:w="1692" w:type="pct"/>
          </w:tcPr>
          <w:p w14:paraId="2B0C2A2A" w14:textId="77777777" w:rsidR="00046C9E" w:rsidRPr="00562499" w:rsidRDefault="00046C9E" w:rsidP="006D4044">
            <w:pPr>
              <w:pStyle w:val="TAL"/>
            </w:pPr>
            <w:r w:rsidRPr="00562499">
              <w:t>LDPC base graph</w:t>
            </w:r>
          </w:p>
        </w:tc>
        <w:tc>
          <w:tcPr>
            <w:tcW w:w="359" w:type="pct"/>
          </w:tcPr>
          <w:p w14:paraId="0CBA6394" w14:textId="77777777" w:rsidR="00046C9E" w:rsidRPr="00562499" w:rsidRDefault="00046C9E" w:rsidP="006D4044">
            <w:pPr>
              <w:pStyle w:val="TAC"/>
            </w:pPr>
          </w:p>
        </w:tc>
        <w:tc>
          <w:tcPr>
            <w:tcW w:w="427" w:type="pct"/>
          </w:tcPr>
          <w:p w14:paraId="658AE1D5" w14:textId="77777777" w:rsidR="00046C9E" w:rsidRPr="00562499" w:rsidRDefault="00046C9E" w:rsidP="006D4044">
            <w:pPr>
              <w:pStyle w:val="TAC"/>
            </w:pPr>
            <w:r w:rsidRPr="00562499">
              <w:t>1</w:t>
            </w:r>
          </w:p>
        </w:tc>
        <w:tc>
          <w:tcPr>
            <w:tcW w:w="427" w:type="pct"/>
          </w:tcPr>
          <w:p w14:paraId="1C0683A5" w14:textId="77777777" w:rsidR="00046C9E" w:rsidRPr="00562499" w:rsidRDefault="00046C9E" w:rsidP="006D4044">
            <w:pPr>
              <w:pStyle w:val="TAC"/>
            </w:pPr>
            <w:r w:rsidRPr="00562499">
              <w:t>1</w:t>
            </w:r>
          </w:p>
        </w:tc>
        <w:tc>
          <w:tcPr>
            <w:tcW w:w="427" w:type="pct"/>
          </w:tcPr>
          <w:p w14:paraId="40F50D8F" w14:textId="77777777" w:rsidR="00046C9E" w:rsidRPr="00562499" w:rsidRDefault="00046C9E" w:rsidP="006D4044">
            <w:pPr>
              <w:pStyle w:val="TAC"/>
            </w:pPr>
            <w:r w:rsidRPr="00562499">
              <w:t>1</w:t>
            </w:r>
          </w:p>
        </w:tc>
        <w:tc>
          <w:tcPr>
            <w:tcW w:w="417" w:type="pct"/>
          </w:tcPr>
          <w:p w14:paraId="1415FEC5" w14:textId="77777777" w:rsidR="00046C9E" w:rsidRPr="00562499" w:rsidRDefault="00046C9E" w:rsidP="006D4044">
            <w:pPr>
              <w:pStyle w:val="TAC"/>
            </w:pPr>
          </w:p>
        </w:tc>
        <w:tc>
          <w:tcPr>
            <w:tcW w:w="417" w:type="pct"/>
          </w:tcPr>
          <w:p w14:paraId="2ADB7A8C" w14:textId="77777777" w:rsidR="00046C9E" w:rsidRPr="00562499" w:rsidRDefault="00046C9E" w:rsidP="006D4044">
            <w:pPr>
              <w:pStyle w:val="TAC"/>
            </w:pPr>
          </w:p>
        </w:tc>
        <w:tc>
          <w:tcPr>
            <w:tcW w:w="417" w:type="pct"/>
          </w:tcPr>
          <w:p w14:paraId="40F9226E" w14:textId="77777777" w:rsidR="00046C9E" w:rsidRPr="00562499" w:rsidRDefault="00046C9E" w:rsidP="006D4044">
            <w:pPr>
              <w:pStyle w:val="TAC"/>
            </w:pPr>
          </w:p>
        </w:tc>
        <w:tc>
          <w:tcPr>
            <w:tcW w:w="417" w:type="pct"/>
          </w:tcPr>
          <w:p w14:paraId="30AA9A12" w14:textId="77777777" w:rsidR="00046C9E" w:rsidRPr="00562499" w:rsidRDefault="00046C9E" w:rsidP="006D4044">
            <w:pPr>
              <w:pStyle w:val="TAC"/>
              <w:rPr>
                <w:rFonts w:cs="Arial"/>
              </w:rPr>
            </w:pPr>
          </w:p>
        </w:tc>
      </w:tr>
      <w:tr w:rsidR="00046C9E" w:rsidRPr="00562499" w14:paraId="3FC104F9" w14:textId="77777777" w:rsidTr="006D4044">
        <w:trPr>
          <w:jc w:val="center"/>
        </w:trPr>
        <w:tc>
          <w:tcPr>
            <w:tcW w:w="1692" w:type="pct"/>
          </w:tcPr>
          <w:p w14:paraId="4ED1F98A" w14:textId="77777777" w:rsidR="00046C9E" w:rsidRPr="00562499" w:rsidRDefault="00046C9E" w:rsidP="006D4044">
            <w:pPr>
              <w:pStyle w:val="TAH"/>
              <w:rPr>
                <w:b w:val="0"/>
              </w:rPr>
            </w:pPr>
            <w:r w:rsidRPr="00562499">
              <w:rPr>
                <w:b w:val="0"/>
              </w:rPr>
              <w:t>Number of Code Blocks per Slot</w:t>
            </w:r>
          </w:p>
        </w:tc>
        <w:tc>
          <w:tcPr>
            <w:tcW w:w="359" w:type="pct"/>
          </w:tcPr>
          <w:p w14:paraId="685EF7CD" w14:textId="77777777" w:rsidR="00046C9E" w:rsidRPr="00562499" w:rsidRDefault="00046C9E" w:rsidP="006D4044">
            <w:pPr>
              <w:pStyle w:val="TAC"/>
            </w:pPr>
          </w:p>
        </w:tc>
        <w:tc>
          <w:tcPr>
            <w:tcW w:w="427" w:type="pct"/>
          </w:tcPr>
          <w:p w14:paraId="1E55570E" w14:textId="77777777" w:rsidR="00046C9E" w:rsidRPr="00562499" w:rsidRDefault="00046C9E" w:rsidP="006D4044">
            <w:pPr>
              <w:pStyle w:val="TAC"/>
            </w:pPr>
          </w:p>
        </w:tc>
        <w:tc>
          <w:tcPr>
            <w:tcW w:w="427" w:type="pct"/>
          </w:tcPr>
          <w:p w14:paraId="4AF976EC" w14:textId="77777777" w:rsidR="00046C9E" w:rsidRPr="00562499" w:rsidRDefault="00046C9E" w:rsidP="006D4044">
            <w:pPr>
              <w:pStyle w:val="TAC"/>
            </w:pPr>
          </w:p>
        </w:tc>
        <w:tc>
          <w:tcPr>
            <w:tcW w:w="427" w:type="pct"/>
          </w:tcPr>
          <w:p w14:paraId="5F541679" w14:textId="77777777" w:rsidR="00046C9E" w:rsidRPr="00562499" w:rsidRDefault="00046C9E" w:rsidP="006D4044">
            <w:pPr>
              <w:pStyle w:val="TAC"/>
            </w:pPr>
          </w:p>
        </w:tc>
        <w:tc>
          <w:tcPr>
            <w:tcW w:w="417" w:type="pct"/>
          </w:tcPr>
          <w:p w14:paraId="37EEF886" w14:textId="77777777" w:rsidR="00046C9E" w:rsidRPr="00562499" w:rsidRDefault="00046C9E" w:rsidP="006D4044">
            <w:pPr>
              <w:pStyle w:val="TAC"/>
            </w:pPr>
          </w:p>
        </w:tc>
        <w:tc>
          <w:tcPr>
            <w:tcW w:w="417" w:type="pct"/>
          </w:tcPr>
          <w:p w14:paraId="65C0FAFA" w14:textId="77777777" w:rsidR="00046C9E" w:rsidRPr="00562499" w:rsidRDefault="00046C9E" w:rsidP="006D4044">
            <w:pPr>
              <w:pStyle w:val="TAC"/>
            </w:pPr>
          </w:p>
        </w:tc>
        <w:tc>
          <w:tcPr>
            <w:tcW w:w="417" w:type="pct"/>
          </w:tcPr>
          <w:p w14:paraId="376941E8" w14:textId="77777777" w:rsidR="00046C9E" w:rsidRPr="00562499" w:rsidRDefault="00046C9E" w:rsidP="006D4044">
            <w:pPr>
              <w:pStyle w:val="TAC"/>
            </w:pPr>
          </w:p>
        </w:tc>
        <w:tc>
          <w:tcPr>
            <w:tcW w:w="417" w:type="pct"/>
          </w:tcPr>
          <w:p w14:paraId="5C122923" w14:textId="77777777" w:rsidR="00046C9E" w:rsidRPr="00562499" w:rsidRDefault="00046C9E" w:rsidP="006D4044">
            <w:pPr>
              <w:pStyle w:val="TAC"/>
              <w:rPr>
                <w:rFonts w:cs="Arial"/>
              </w:rPr>
            </w:pPr>
          </w:p>
        </w:tc>
      </w:tr>
      <w:tr w:rsidR="00046C9E" w:rsidRPr="00562499" w14:paraId="04F1BE10" w14:textId="77777777" w:rsidTr="006D4044">
        <w:trPr>
          <w:jc w:val="center"/>
        </w:trPr>
        <w:tc>
          <w:tcPr>
            <w:tcW w:w="1692" w:type="pct"/>
          </w:tcPr>
          <w:p w14:paraId="6AE89574"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6D4044">
            <w:pPr>
              <w:pStyle w:val="TAC"/>
            </w:pPr>
            <w:r w:rsidRPr="00562499">
              <w:t>CBs</w:t>
            </w:r>
          </w:p>
        </w:tc>
        <w:tc>
          <w:tcPr>
            <w:tcW w:w="427" w:type="pct"/>
          </w:tcPr>
          <w:p w14:paraId="45962373" w14:textId="77777777" w:rsidR="00046C9E" w:rsidRPr="00562499" w:rsidRDefault="00046C9E" w:rsidP="006D4044">
            <w:pPr>
              <w:pStyle w:val="TAC"/>
            </w:pPr>
            <w:r w:rsidRPr="00562499">
              <w:t>N/A</w:t>
            </w:r>
          </w:p>
        </w:tc>
        <w:tc>
          <w:tcPr>
            <w:tcW w:w="427" w:type="pct"/>
          </w:tcPr>
          <w:p w14:paraId="2BDABB3C" w14:textId="77777777" w:rsidR="00046C9E" w:rsidRPr="00562499" w:rsidRDefault="00046C9E" w:rsidP="006D4044">
            <w:pPr>
              <w:pStyle w:val="TAC"/>
            </w:pPr>
            <w:r w:rsidRPr="00562499">
              <w:t>N/A</w:t>
            </w:r>
          </w:p>
        </w:tc>
        <w:tc>
          <w:tcPr>
            <w:tcW w:w="427" w:type="pct"/>
          </w:tcPr>
          <w:p w14:paraId="014DB914" w14:textId="77777777" w:rsidR="00046C9E" w:rsidRPr="00562499" w:rsidRDefault="00046C9E" w:rsidP="006D4044">
            <w:pPr>
              <w:pStyle w:val="TAC"/>
            </w:pPr>
            <w:r w:rsidRPr="00562499">
              <w:t>N/A</w:t>
            </w:r>
          </w:p>
        </w:tc>
        <w:tc>
          <w:tcPr>
            <w:tcW w:w="417" w:type="pct"/>
          </w:tcPr>
          <w:p w14:paraId="1DC1E44C" w14:textId="77777777" w:rsidR="00046C9E" w:rsidRPr="00562499" w:rsidRDefault="00046C9E" w:rsidP="006D4044">
            <w:pPr>
              <w:pStyle w:val="TAC"/>
            </w:pPr>
          </w:p>
        </w:tc>
        <w:tc>
          <w:tcPr>
            <w:tcW w:w="417" w:type="pct"/>
          </w:tcPr>
          <w:p w14:paraId="325FFBA6" w14:textId="77777777" w:rsidR="00046C9E" w:rsidRPr="00562499" w:rsidRDefault="00046C9E" w:rsidP="006D4044">
            <w:pPr>
              <w:pStyle w:val="TAC"/>
            </w:pPr>
          </w:p>
        </w:tc>
        <w:tc>
          <w:tcPr>
            <w:tcW w:w="417" w:type="pct"/>
          </w:tcPr>
          <w:p w14:paraId="2745CB96" w14:textId="77777777" w:rsidR="00046C9E" w:rsidRPr="00562499" w:rsidRDefault="00046C9E" w:rsidP="006D4044">
            <w:pPr>
              <w:pStyle w:val="TAC"/>
            </w:pPr>
          </w:p>
        </w:tc>
        <w:tc>
          <w:tcPr>
            <w:tcW w:w="417" w:type="pct"/>
          </w:tcPr>
          <w:p w14:paraId="3BA00522" w14:textId="77777777" w:rsidR="00046C9E" w:rsidRPr="00562499" w:rsidRDefault="00046C9E" w:rsidP="006D4044">
            <w:pPr>
              <w:pStyle w:val="TAC"/>
              <w:rPr>
                <w:rFonts w:cs="Arial"/>
              </w:rPr>
            </w:pPr>
          </w:p>
        </w:tc>
      </w:tr>
      <w:tr w:rsidR="00046C9E" w:rsidRPr="00562499" w14:paraId="19786147" w14:textId="77777777" w:rsidTr="006D4044">
        <w:trPr>
          <w:jc w:val="center"/>
        </w:trPr>
        <w:tc>
          <w:tcPr>
            <w:tcW w:w="1692" w:type="pct"/>
          </w:tcPr>
          <w:p w14:paraId="4915195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6D4044">
            <w:pPr>
              <w:pStyle w:val="TAC"/>
            </w:pPr>
            <w:r w:rsidRPr="00562499">
              <w:t>CBs</w:t>
            </w:r>
          </w:p>
        </w:tc>
        <w:tc>
          <w:tcPr>
            <w:tcW w:w="427" w:type="pct"/>
          </w:tcPr>
          <w:p w14:paraId="11FF129E" w14:textId="77777777" w:rsidR="00046C9E" w:rsidRPr="00562499" w:rsidRDefault="00046C9E" w:rsidP="006D4044">
            <w:pPr>
              <w:pStyle w:val="TAC"/>
            </w:pPr>
            <w:r w:rsidRPr="00562499">
              <w:t>2</w:t>
            </w:r>
          </w:p>
        </w:tc>
        <w:tc>
          <w:tcPr>
            <w:tcW w:w="427" w:type="pct"/>
          </w:tcPr>
          <w:p w14:paraId="0179E808" w14:textId="77777777" w:rsidR="00046C9E" w:rsidRPr="00562499" w:rsidRDefault="00046C9E" w:rsidP="006D4044">
            <w:pPr>
              <w:pStyle w:val="TAC"/>
            </w:pPr>
            <w:r w:rsidRPr="00562499">
              <w:t>3</w:t>
            </w:r>
          </w:p>
        </w:tc>
        <w:tc>
          <w:tcPr>
            <w:tcW w:w="427" w:type="pct"/>
          </w:tcPr>
          <w:p w14:paraId="3CC729F6" w14:textId="77777777" w:rsidR="00046C9E" w:rsidRPr="00562499" w:rsidRDefault="00046C9E" w:rsidP="006D4044">
            <w:pPr>
              <w:pStyle w:val="TAC"/>
            </w:pPr>
            <w:r w:rsidRPr="00562499">
              <w:t>3</w:t>
            </w:r>
          </w:p>
        </w:tc>
        <w:tc>
          <w:tcPr>
            <w:tcW w:w="417" w:type="pct"/>
          </w:tcPr>
          <w:p w14:paraId="3FA19EE8" w14:textId="77777777" w:rsidR="00046C9E" w:rsidRPr="00562499" w:rsidRDefault="00046C9E" w:rsidP="006D4044">
            <w:pPr>
              <w:pStyle w:val="TAC"/>
            </w:pPr>
          </w:p>
        </w:tc>
        <w:tc>
          <w:tcPr>
            <w:tcW w:w="417" w:type="pct"/>
          </w:tcPr>
          <w:p w14:paraId="3659F5BC" w14:textId="77777777" w:rsidR="00046C9E" w:rsidRPr="00562499" w:rsidRDefault="00046C9E" w:rsidP="006D4044">
            <w:pPr>
              <w:pStyle w:val="TAC"/>
            </w:pPr>
          </w:p>
        </w:tc>
        <w:tc>
          <w:tcPr>
            <w:tcW w:w="417" w:type="pct"/>
          </w:tcPr>
          <w:p w14:paraId="343503C4" w14:textId="77777777" w:rsidR="00046C9E" w:rsidRPr="00562499" w:rsidRDefault="00046C9E" w:rsidP="006D4044">
            <w:pPr>
              <w:pStyle w:val="TAC"/>
            </w:pPr>
          </w:p>
        </w:tc>
        <w:tc>
          <w:tcPr>
            <w:tcW w:w="417" w:type="pct"/>
          </w:tcPr>
          <w:p w14:paraId="70DE4134" w14:textId="77777777" w:rsidR="00046C9E" w:rsidRPr="00562499" w:rsidRDefault="00046C9E" w:rsidP="006D4044">
            <w:pPr>
              <w:pStyle w:val="TAC"/>
              <w:rPr>
                <w:rFonts w:cs="Arial"/>
              </w:rPr>
            </w:pPr>
          </w:p>
        </w:tc>
      </w:tr>
      <w:tr w:rsidR="00046C9E" w:rsidRPr="00562499" w14:paraId="15B32B92" w14:textId="77777777" w:rsidTr="006D4044">
        <w:trPr>
          <w:jc w:val="center"/>
        </w:trPr>
        <w:tc>
          <w:tcPr>
            <w:tcW w:w="1692" w:type="pct"/>
          </w:tcPr>
          <w:p w14:paraId="3A389E29" w14:textId="77777777" w:rsidR="00046C9E" w:rsidRPr="00562499" w:rsidRDefault="00046C9E" w:rsidP="006D4044">
            <w:pPr>
              <w:pStyle w:val="TAH"/>
              <w:rPr>
                <w:b w:val="0"/>
              </w:rPr>
            </w:pPr>
            <w:r w:rsidRPr="00562499">
              <w:rPr>
                <w:b w:val="0"/>
              </w:rPr>
              <w:t>Binary Channel Bits per Slot</w:t>
            </w:r>
          </w:p>
        </w:tc>
        <w:tc>
          <w:tcPr>
            <w:tcW w:w="359" w:type="pct"/>
          </w:tcPr>
          <w:p w14:paraId="29185BAB" w14:textId="77777777" w:rsidR="00046C9E" w:rsidRPr="00562499" w:rsidRDefault="00046C9E" w:rsidP="006D4044">
            <w:pPr>
              <w:pStyle w:val="TAC"/>
            </w:pPr>
          </w:p>
        </w:tc>
        <w:tc>
          <w:tcPr>
            <w:tcW w:w="427" w:type="pct"/>
          </w:tcPr>
          <w:p w14:paraId="2681819E" w14:textId="77777777" w:rsidR="00046C9E" w:rsidRPr="00562499" w:rsidRDefault="00046C9E" w:rsidP="006D4044">
            <w:pPr>
              <w:pStyle w:val="TAC"/>
            </w:pPr>
          </w:p>
        </w:tc>
        <w:tc>
          <w:tcPr>
            <w:tcW w:w="427" w:type="pct"/>
          </w:tcPr>
          <w:p w14:paraId="515663B6" w14:textId="77777777" w:rsidR="00046C9E" w:rsidRPr="00562499" w:rsidRDefault="00046C9E" w:rsidP="006D4044">
            <w:pPr>
              <w:pStyle w:val="TAC"/>
            </w:pPr>
          </w:p>
        </w:tc>
        <w:tc>
          <w:tcPr>
            <w:tcW w:w="427" w:type="pct"/>
          </w:tcPr>
          <w:p w14:paraId="7A3C2ABC" w14:textId="77777777" w:rsidR="00046C9E" w:rsidRPr="00562499" w:rsidRDefault="00046C9E" w:rsidP="006D4044">
            <w:pPr>
              <w:pStyle w:val="TAC"/>
            </w:pPr>
          </w:p>
        </w:tc>
        <w:tc>
          <w:tcPr>
            <w:tcW w:w="417" w:type="pct"/>
          </w:tcPr>
          <w:p w14:paraId="71406488" w14:textId="77777777" w:rsidR="00046C9E" w:rsidRPr="00562499" w:rsidRDefault="00046C9E" w:rsidP="006D4044">
            <w:pPr>
              <w:pStyle w:val="TAC"/>
            </w:pPr>
          </w:p>
        </w:tc>
        <w:tc>
          <w:tcPr>
            <w:tcW w:w="417" w:type="pct"/>
          </w:tcPr>
          <w:p w14:paraId="4E5DA786" w14:textId="77777777" w:rsidR="00046C9E" w:rsidRPr="00562499" w:rsidRDefault="00046C9E" w:rsidP="006D4044">
            <w:pPr>
              <w:pStyle w:val="TAC"/>
            </w:pPr>
          </w:p>
        </w:tc>
        <w:tc>
          <w:tcPr>
            <w:tcW w:w="417" w:type="pct"/>
          </w:tcPr>
          <w:p w14:paraId="79F08BBB" w14:textId="77777777" w:rsidR="00046C9E" w:rsidRPr="00562499" w:rsidRDefault="00046C9E" w:rsidP="006D4044">
            <w:pPr>
              <w:pStyle w:val="TAC"/>
            </w:pPr>
          </w:p>
        </w:tc>
        <w:tc>
          <w:tcPr>
            <w:tcW w:w="417" w:type="pct"/>
          </w:tcPr>
          <w:p w14:paraId="1C2D6CC9" w14:textId="77777777" w:rsidR="00046C9E" w:rsidRPr="00562499" w:rsidRDefault="00046C9E" w:rsidP="006D4044">
            <w:pPr>
              <w:pStyle w:val="TAC"/>
              <w:rPr>
                <w:rFonts w:cs="Arial"/>
              </w:rPr>
            </w:pPr>
          </w:p>
        </w:tc>
      </w:tr>
      <w:tr w:rsidR="00046C9E" w:rsidRPr="00562499" w14:paraId="0811B077" w14:textId="77777777" w:rsidTr="006D4044">
        <w:trPr>
          <w:jc w:val="center"/>
        </w:trPr>
        <w:tc>
          <w:tcPr>
            <w:tcW w:w="1692" w:type="pct"/>
          </w:tcPr>
          <w:p w14:paraId="159B3DA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6D4044">
            <w:pPr>
              <w:pStyle w:val="TAC"/>
            </w:pPr>
            <w:r w:rsidRPr="00562499">
              <w:t>Bits</w:t>
            </w:r>
          </w:p>
        </w:tc>
        <w:tc>
          <w:tcPr>
            <w:tcW w:w="427" w:type="pct"/>
          </w:tcPr>
          <w:p w14:paraId="0C564AC2" w14:textId="77777777" w:rsidR="00046C9E" w:rsidRPr="00562499" w:rsidRDefault="00046C9E" w:rsidP="006D4044">
            <w:pPr>
              <w:pStyle w:val="TAC"/>
            </w:pPr>
            <w:r w:rsidRPr="00562499">
              <w:t>N/A</w:t>
            </w:r>
          </w:p>
        </w:tc>
        <w:tc>
          <w:tcPr>
            <w:tcW w:w="427" w:type="pct"/>
          </w:tcPr>
          <w:p w14:paraId="657EA88D" w14:textId="77777777" w:rsidR="00046C9E" w:rsidRPr="00562499" w:rsidRDefault="00046C9E" w:rsidP="006D4044">
            <w:pPr>
              <w:pStyle w:val="TAC"/>
            </w:pPr>
            <w:r w:rsidRPr="00562499">
              <w:t>N/A</w:t>
            </w:r>
          </w:p>
        </w:tc>
        <w:tc>
          <w:tcPr>
            <w:tcW w:w="427" w:type="pct"/>
          </w:tcPr>
          <w:p w14:paraId="47150C47" w14:textId="77777777" w:rsidR="00046C9E" w:rsidRPr="00562499" w:rsidRDefault="00046C9E" w:rsidP="006D4044">
            <w:pPr>
              <w:pStyle w:val="TAC"/>
            </w:pPr>
            <w:r w:rsidRPr="00562499">
              <w:t>N/A</w:t>
            </w:r>
          </w:p>
        </w:tc>
        <w:tc>
          <w:tcPr>
            <w:tcW w:w="417" w:type="pct"/>
          </w:tcPr>
          <w:p w14:paraId="0D84DE95" w14:textId="77777777" w:rsidR="00046C9E" w:rsidRPr="00562499" w:rsidRDefault="00046C9E" w:rsidP="006D4044">
            <w:pPr>
              <w:pStyle w:val="TAC"/>
            </w:pPr>
          </w:p>
        </w:tc>
        <w:tc>
          <w:tcPr>
            <w:tcW w:w="417" w:type="pct"/>
          </w:tcPr>
          <w:p w14:paraId="3D5BA4FD" w14:textId="77777777" w:rsidR="00046C9E" w:rsidRPr="00562499" w:rsidRDefault="00046C9E" w:rsidP="006D4044">
            <w:pPr>
              <w:pStyle w:val="TAC"/>
            </w:pPr>
          </w:p>
        </w:tc>
        <w:tc>
          <w:tcPr>
            <w:tcW w:w="417" w:type="pct"/>
          </w:tcPr>
          <w:p w14:paraId="7FD553D9" w14:textId="77777777" w:rsidR="00046C9E" w:rsidRPr="00562499" w:rsidRDefault="00046C9E" w:rsidP="006D4044">
            <w:pPr>
              <w:pStyle w:val="TAC"/>
            </w:pPr>
          </w:p>
        </w:tc>
        <w:tc>
          <w:tcPr>
            <w:tcW w:w="417" w:type="pct"/>
          </w:tcPr>
          <w:p w14:paraId="35FEB926" w14:textId="77777777" w:rsidR="00046C9E" w:rsidRPr="00562499" w:rsidRDefault="00046C9E" w:rsidP="006D4044">
            <w:pPr>
              <w:pStyle w:val="TAC"/>
              <w:rPr>
                <w:rFonts w:cs="Arial"/>
              </w:rPr>
            </w:pPr>
          </w:p>
        </w:tc>
      </w:tr>
      <w:tr w:rsidR="00046C9E" w:rsidRPr="00562499" w14:paraId="476CD430" w14:textId="77777777" w:rsidTr="006D4044">
        <w:trPr>
          <w:jc w:val="center"/>
        </w:trPr>
        <w:tc>
          <w:tcPr>
            <w:tcW w:w="1692" w:type="pct"/>
          </w:tcPr>
          <w:p w14:paraId="29AB678D"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6D4044">
            <w:pPr>
              <w:pStyle w:val="TAC"/>
            </w:pPr>
            <w:r w:rsidRPr="00562499">
              <w:t>Bits</w:t>
            </w:r>
          </w:p>
        </w:tc>
        <w:tc>
          <w:tcPr>
            <w:tcW w:w="427" w:type="pct"/>
          </w:tcPr>
          <w:p w14:paraId="18A23B07" w14:textId="77777777" w:rsidR="00046C9E" w:rsidRPr="00562499" w:rsidRDefault="00046C9E" w:rsidP="006D4044">
            <w:pPr>
              <w:pStyle w:val="TAC"/>
            </w:pPr>
            <w:r w:rsidRPr="00562499">
              <w:t>15552</w:t>
            </w:r>
          </w:p>
        </w:tc>
        <w:tc>
          <w:tcPr>
            <w:tcW w:w="427" w:type="pct"/>
          </w:tcPr>
          <w:p w14:paraId="22BF40B4" w14:textId="77777777" w:rsidR="00046C9E" w:rsidRPr="00562499" w:rsidRDefault="00046C9E" w:rsidP="006D4044">
            <w:pPr>
              <w:pStyle w:val="TAC"/>
            </w:pPr>
            <w:r w:rsidRPr="00562499">
              <w:t>24624</w:t>
            </w:r>
          </w:p>
        </w:tc>
        <w:tc>
          <w:tcPr>
            <w:tcW w:w="427" w:type="pct"/>
          </w:tcPr>
          <w:p w14:paraId="1E2205F8" w14:textId="77777777" w:rsidR="00046C9E" w:rsidRPr="00562499" w:rsidRDefault="00046C9E" w:rsidP="006D4044">
            <w:pPr>
              <w:pStyle w:val="TAC"/>
            </w:pPr>
            <w:r w:rsidRPr="00562499">
              <w:t>33048</w:t>
            </w:r>
          </w:p>
        </w:tc>
        <w:tc>
          <w:tcPr>
            <w:tcW w:w="417" w:type="pct"/>
          </w:tcPr>
          <w:p w14:paraId="1A4BC700" w14:textId="77777777" w:rsidR="00046C9E" w:rsidRPr="00562499" w:rsidRDefault="00046C9E" w:rsidP="006D4044">
            <w:pPr>
              <w:pStyle w:val="TAC"/>
            </w:pPr>
          </w:p>
        </w:tc>
        <w:tc>
          <w:tcPr>
            <w:tcW w:w="417" w:type="pct"/>
          </w:tcPr>
          <w:p w14:paraId="681DFE8C" w14:textId="77777777" w:rsidR="00046C9E" w:rsidRPr="00562499" w:rsidRDefault="00046C9E" w:rsidP="006D4044">
            <w:pPr>
              <w:pStyle w:val="TAC"/>
            </w:pPr>
          </w:p>
        </w:tc>
        <w:tc>
          <w:tcPr>
            <w:tcW w:w="417" w:type="pct"/>
          </w:tcPr>
          <w:p w14:paraId="61BB3FDC" w14:textId="77777777" w:rsidR="00046C9E" w:rsidRPr="00562499" w:rsidRDefault="00046C9E" w:rsidP="006D4044">
            <w:pPr>
              <w:pStyle w:val="TAC"/>
            </w:pPr>
          </w:p>
        </w:tc>
        <w:tc>
          <w:tcPr>
            <w:tcW w:w="417" w:type="pct"/>
          </w:tcPr>
          <w:p w14:paraId="678DD68D" w14:textId="77777777" w:rsidR="00046C9E" w:rsidRPr="00562499" w:rsidRDefault="00046C9E" w:rsidP="006D4044">
            <w:pPr>
              <w:pStyle w:val="TAC"/>
              <w:rPr>
                <w:rFonts w:cs="Arial"/>
              </w:rPr>
            </w:pPr>
          </w:p>
        </w:tc>
      </w:tr>
      <w:tr w:rsidR="00046C9E" w:rsidRPr="00562499" w14:paraId="70485AF7" w14:textId="77777777" w:rsidTr="006D4044">
        <w:trPr>
          <w:trHeight w:val="70"/>
          <w:jc w:val="center"/>
        </w:trPr>
        <w:tc>
          <w:tcPr>
            <w:tcW w:w="1692" w:type="pct"/>
          </w:tcPr>
          <w:p w14:paraId="3514FDAB" w14:textId="77777777" w:rsidR="00046C9E" w:rsidRPr="00562499" w:rsidRDefault="00046C9E" w:rsidP="006D4044">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6D4044">
            <w:pPr>
              <w:pStyle w:val="TAC"/>
            </w:pPr>
            <w:r w:rsidRPr="00562499">
              <w:t>Mbps</w:t>
            </w:r>
          </w:p>
        </w:tc>
        <w:tc>
          <w:tcPr>
            <w:tcW w:w="427" w:type="pct"/>
          </w:tcPr>
          <w:p w14:paraId="1DFAC251" w14:textId="77777777" w:rsidR="00046C9E" w:rsidRPr="00562499" w:rsidRDefault="00046C9E" w:rsidP="006D4044">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6D4044">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6D4044">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6D4044">
            <w:pPr>
              <w:pStyle w:val="TAC"/>
              <w:rPr>
                <w:lang w:eastAsia="ja-JP"/>
              </w:rPr>
            </w:pPr>
          </w:p>
        </w:tc>
        <w:tc>
          <w:tcPr>
            <w:tcW w:w="417" w:type="pct"/>
          </w:tcPr>
          <w:p w14:paraId="1E58E02A" w14:textId="77777777" w:rsidR="00046C9E" w:rsidRPr="00562499" w:rsidRDefault="00046C9E" w:rsidP="006D4044">
            <w:pPr>
              <w:pStyle w:val="TAC"/>
              <w:rPr>
                <w:lang w:eastAsia="ja-JP"/>
              </w:rPr>
            </w:pPr>
          </w:p>
        </w:tc>
        <w:tc>
          <w:tcPr>
            <w:tcW w:w="417" w:type="pct"/>
          </w:tcPr>
          <w:p w14:paraId="529C7C8E" w14:textId="77777777" w:rsidR="00046C9E" w:rsidRPr="00562499" w:rsidRDefault="00046C9E" w:rsidP="006D4044">
            <w:pPr>
              <w:pStyle w:val="TAC"/>
            </w:pPr>
          </w:p>
        </w:tc>
        <w:tc>
          <w:tcPr>
            <w:tcW w:w="417" w:type="pct"/>
          </w:tcPr>
          <w:p w14:paraId="5863307F" w14:textId="77777777" w:rsidR="00046C9E" w:rsidRPr="00562499" w:rsidRDefault="00046C9E" w:rsidP="006D4044">
            <w:pPr>
              <w:pStyle w:val="TAC"/>
              <w:rPr>
                <w:rFonts w:cs="Arial"/>
              </w:rPr>
            </w:pPr>
          </w:p>
        </w:tc>
      </w:tr>
      <w:tr w:rsidR="00046C9E" w:rsidRPr="00562499" w14:paraId="14F76EA2" w14:textId="77777777" w:rsidTr="006D4044">
        <w:trPr>
          <w:trHeight w:val="70"/>
          <w:jc w:val="center"/>
        </w:trPr>
        <w:tc>
          <w:tcPr>
            <w:tcW w:w="5000" w:type="pct"/>
            <w:gridSpan w:val="9"/>
          </w:tcPr>
          <w:p w14:paraId="22D6A5FA" w14:textId="77777777" w:rsidR="00046C9E" w:rsidRPr="00562499" w:rsidRDefault="00046C9E" w:rsidP="006D4044">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6D4044">
            <w:pPr>
              <w:pStyle w:val="TAN"/>
            </w:pPr>
            <w:r w:rsidRPr="00562499">
              <w:t>NOTE 3:</w:t>
            </w:r>
            <w:r w:rsidRPr="00562499">
              <w:tab/>
              <w:t>SS/PBCH block is transmitted in slot #0 of each frame</w:t>
            </w:r>
          </w:p>
          <w:p w14:paraId="088C99DD" w14:textId="77777777" w:rsidR="00046C9E" w:rsidRPr="00562499" w:rsidRDefault="00046C9E" w:rsidP="006D4044">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6D4044">
        <w:trPr>
          <w:trHeight w:val="187"/>
          <w:jc w:val="center"/>
        </w:trPr>
        <w:tc>
          <w:tcPr>
            <w:tcW w:w="1770" w:type="pct"/>
          </w:tcPr>
          <w:p w14:paraId="0285BE63" w14:textId="77777777" w:rsidR="00046C9E" w:rsidRPr="00562499" w:rsidRDefault="00046C9E" w:rsidP="006D4044">
            <w:pPr>
              <w:pStyle w:val="TAH"/>
              <w:rPr>
                <w:b w:val="0"/>
              </w:rPr>
            </w:pPr>
            <w:r w:rsidRPr="00562499">
              <w:t>Parameter</w:t>
            </w:r>
          </w:p>
        </w:tc>
        <w:tc>
          <w:tcPr>
            <w:tcW w:w="341" w:type="pct"/>
          </w:tcPr>
          <w:p w14:paraId="5FE5907D" w14:textId="77777777" w:rsidR="00046C9E" w:rsidRPr="00562499" w:rsidRDefault="00046C9E" w:rsidP="006D4044">
            <w:pPr>
              <w:pStyle w:val="TAH"/>
              <w:rPr>
                <w:b w:val="0"/>
              </w:rPr>
            </w:pPr>
            <w:r w:rsidRPr="00562499">
              <w:t>Unit</w:t>
            </w:r>
          </w:p>
        </w:tc>
        <w:tc>
          <w:tcPr>
            <w:tcW w:w="2889" w:type="pct"/>
            <w:gridSpan w:val="7"/>
          </w:tcPr>
          <w:p w14:paraId="04E4F1EB" w14:textId="77777777" w:rsidR="00046C9E" w:rsidRPr="00562499" w:rsidRDefault="00046C9E" w:rsidP="006D4044">
            <w:pPr>
              <w:pStyle w:val="TAH"/>
              <w:rPr>
                <w:b w:val="0"/>
              </w:rPr>
            </w:pPr>
            <w:r w:rsidRPr="00562499">
              <w:t>Value</w:t>
            </w:r>
          </w:p>
        </w:tc>
      </w:tr>
      <w:tr w:rsidR="00046C9E" w:rsidRPr="00562499" w14:paraId="1A98611B" w14:textId="77777777" w:rsidTr="006D4044">
        <w:trPr>
          <w:trHeight w:val="187"/>
          <w:jc w:val="center"/>
        </w:trPr>
        <w:tc>
          <w:tcPr>
            <w:tcW w:w="1770" w:type="pct"/>
          </w:tcPr>
          <w:p w14:paraId="457B2BF1"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6D4044">
            <w:pPr>
              <w:pStyle w:val="TAH"/>
              <w:rPr>
                <w:b w:val="0"/>
              </w:rPr>
            </w:pPr>
            <w:r w:rsidRPr="00562499">
              <w:rPr>
                <w:b w:val="0"/>
              </w:rPr>
              <w:t>MHz</w:t>
            </w:r>
          </w:p>
        </w:tc>
        <w:tc>
          <w:tcPr>
            <w:tcW w:w="408" w:type="pct"/>
            <w:vAlign w:val="center"/>
          </w:tcPr>
          <w:p w14:paraId="5422938E" w14:textId="77777777" w:rsidR="00046C9E" w:rsidRPr="00562499" w:rsidRDefault="00046C9E" w:rsidP="006D4044">
            <w:pPr>
              <w:pStyle w:val="TAH"/>
              <w:rPr>
                <w:b w:val="0"/>
              </w:rPr>
            </w:pPr>
            <w:r w:rsidRPr="00562499">
              <w:rPr>
                <w:b w:val="0"/>
              </w:rPr>
              <w:t>10</w:t>
            </w:r>
          </w:p>
        </w:tc>
        <w:tc>
          <w:tcPr>
            <w:tcW w:w="417" w:type="pct"/>
            <w:vAlign w:val="center"/>
          </w:tcPr>
          <w:p w14:paraId="4D83A2B9" w14:textId="77777777" w:rsidR="00046C9E" w:rsidRPr="00562499" w:rsidRDefault="00046C9E" w:rsidP="006D4044">
            <w:pPr>
              <w:pStyle w:val="TAH"/>
              <w:rPr>
                <w:b w:val="0"/>
              </w:rPr>
            </w:pPr>
            <w:r w:rsidRPr="00562499">
              <w:rPr>
                <w:b w:val="0"/>
              </w:rPr>
              <w:t>15</w:t>
            </w:r>
          </w:p>
        </w:tc>
        <w:tc>
          <w:tcPr>
            <w:tcW w:w="417" w:type="pct"/>
            <w:vAlign w:val="center"/>
          </w:tcPr>
          <w:p w14:paraId="4E0681E0" w14:textId="77777777" w:rsidR="00046C9E" w:rsidRPr="00562499" w:rsidRDefault="00046C9E" w:rsidP="006D4044">
            <w:pPr>
              <w:pStyle w:val="TAH"/>
              <w:rPr>
                <w:b w:val="0"/>
              </w:rPr>
            </w:pPr>
            <w:r w:rsidRPr="00562499">
              <w:rPr>
                <w:b w:val="0"/>
              </w:rPr>
              <w:t>20</w:t>
            </w:r>
          </w:p>
        </w:tc>
        <w:tc>
          <w:tcPr>
            <w:tcW w:w="412" w:type="pct"/>
            <w:vAlign w:val="center"/>
          </w:tcPr>
          <w:p w14:paraId="6AB15314" w14:textId="77777777" w:rsidR="00046C9E" w:rsidRPr="00562499" w:rsidRDefault="00046C9E" w:rsidP="006D4044">
            <w:pPr>
              <w:pStyle w:val="TAH"/>
              <w:rPr>
                <w:b w:val="0"/>
              </w:rPr>
            </w:pPr>
          </w:p>
        </w:tc>
        <w:tc>
          <w:tcPr>
            <w:tcW w:w="412" w:type="pct"/>
            <w:vAlign w:val="center"/>
          </w:tcPr>
          <w:p w14:paraId="2FCD04E7" w14:textId="77777777" w:rsidR="00046C9E" w:rsidRPr="00562499" w:rsidRDefault="00046C9E" w:rsidP="006D4044">
            <w:pPr>
              <w:pStyle w:val="TAH"/>
              <w:rPr>
                <w:b w:val="0"/>
              </w:rPr>
            </w:pPr>
          </w:p>
        </w:tc>
        <w:tc>
          <w:tcPr>
            <w:tcW w:w="412" w:type="pct"/>
            <w:vAlign w:val="center"/>
          </w:tcPr>
          <w:p w14:paraId="6741D534" w14:textId="77777777" w:rsidR="00046C9E" w:rsidRPr="00562499" w:rsidRDefault="00046C9E" w:rsidP="006D4044">
            <w:pPr>
              <w:pStyle w:val="TAH"/>
            </w:pPr>
          </w:p>
        </w:tc>
        <w:tc>
          <w:tcPr>
            <w:tcW w:w="412" w:type="pct"/>
            <w:vAlign w:val="center"/>
          </w:tcPr>
          <w:p w14:paraId="639D0A13" w14:textId="77777777" w:rsidR="00046C9E" w:rsidRPr="00562499" w:rsidRDefault="00046C9E" w:rsidP="006D4044">
            <w:pPr>
              <w:pStyle w:val="TAH"/>
            </w:pPr>
          </w:p>
        </w:tc>
      </w:tr>
      <w:tr w:rsidR="00046C9E" w:rsidRPr="00562499" w14:paraId="4476C4C8" w14:textId="77777777" w:rsidTr="006D4044">
        <w:trPr>
          <w:trHeight w:val="187"/>
          <w:jc w:val="center"/>
        </w:trPr>
        <w:tc>
          <w:tcPr>
            <w:tcW w:w="1770" w:type="pct"/>
          </w:tcPr>
          <w:p w14:paraId="62D2195B" w14:textId="7A64410E" w:rsidR="00046C9E" w:rsidRPr="00562499" w:rsidRDefault="00046C9E" w:rsidP="006D4044">
            <w:pPr>
              <w:pStyle w:val="TAL"/>
            </w:pPr>
            <w:r w:rsidRPr="00562499">
              <w:t>Subcarrier spacing configuration</w:t>
            </w:r>
          </w:p>
        </w:tc>
        <w:tc>
          <w:tcPr>
            <w:tcW w:w="341" w:type="pct"/>
          </w:tcPr>
          <w:p w14:paraId="31239C04" w14:textId="77777777" w:rsidR="00046C9E" w:rsidRPr="00562499" w:rsidRDefault="00046C9E" w:rsidP="006D4044">
            <w:pPr>
              <w:pStyle w:val="TAC"/>
            </w:pPr>
          </w:p>
        </w:tc>
        <w:tc>
          <w:tcPr>
            <w:tcW w:w="408" w:type="pct"/>
          </w:tcPr>
          <w:p w14:paraId="3E2504C5" w14:textId="77777777" w:rsidR="00046C9E" w:rsidRPr="00562499" w:rsidRDefault="00046C9E" w:rsidP="006D4044">
            <w:pPr>
              <w:pStyle w:val="TAC"/>
            </w:pPr>
            <w:r w:rsidRPr="00562499">
              <w:t>1</w:t>
            </w:r>
          </w:p>
        </w:tc>
        <w:tc>
          <w:tcPr>
            <w:tcW w:w="417" w:type="pct"/>
          </w:tcPr>
          <w:p w14:paraId="2D34BFB3" w14:textId="77777777" w:rsidR="00046C9E" w:rsidRPr="00562499" w:rsidRDefault="00046C9E" w:rsidP="006D4044">
            <w:pPr>
              <w:pStyle w:val="TAC"/>
            </w:pPr>
            <w:r w:rsidRPr="00562499">
              <w:t>1</w:t>
            </w:r>
          </w:p>
        </w:tc>
        <w:tc>
          <w:tcPr>
            <w:tcW w:w="417" w:type="pct"/>
          </w:tcPr>
          <w:p w14:paraId="5BAB1077" w14:textId="77777777" w:rsidR="00046C9E" w:rsidRPr="00562499" w:rsidRDefault="00046C9E" w:rsidP="006D4044">
            <w:pPr>
              <w:pStyle w:val="TAC"/>
            </w:pPr>
            <w:r w:rsidRPr="00562499">
              <w:t>1</w:t>
            </w:r>
          </w:p>
        </w:tc>
        <w:tc>
          <w:tcPr>
            <w:tcW w:w="412" w:type="pct"/>
          </w:tcPr>
          <w:p w14:paraId="4CA38849" w14:textId="77777777" w:rsidR="00046C9E" w:rsidRPr="00562499" w:rsidRDefault="00046C9E" w:rsidP="006D4044">
            <w:pPr>
              <w:pStyle w:val="TAC"/>
            </w:pPr>
          </w:p>
        </w:tc>
        <w:tc>
          <w:tcPr>
            <w:tcW w:w="412" w:type="pct"/>
          </w:tcPr>
          <w:p w14:paraId="38B0374E" w14:textId="77777777" w:rsidR="00046C9E" w:rsidRPr="00562499" w:rsidRDefault="00046C9E" w:rsidP="006D4044">
            <w:pPr>
              <w:pStyle w:val="TAC"/>
            </w:pPr>
          </w:p>
        </w:tc>
        <w:tc>
          <w:tcPr>
            <w:tcW w:w="412" w:type="pct"/>
          </w:tcPr>
          <w:p w14:paraId="5B467C8F" w14:textId="77777777" w:rsidR="00046C9E" w:rsidRPr="00562499" w:rsidRDefault="00046C9E" w:rsidP="006D4044">
            <w:pPr>
              <w:pStyle w:val="TAC"/>
            </w:pPr>
          </w:p>
        </w:tc>
        <w:tc>
          <w:tcPr>
            <w:tcW w:w="412" w:type="pct"/>
          </w:tcPr>
          <w:p w14:paraId="3A254FE5" w14:textId="77777777" w:rsidR="00046C9E" w:rsidRPr="00562499" w:rsidRDefault="00046C9E" w:rsidP="006D4044">
            <w:pPr>
              <w:pStyle w:val="TAC"/>
            </w:pPr>
          </w:p>
        </w:tc>
      </w:tr>
      <w:tr w:rsidR="00046C9E" w:rsidRPr="00562499" w14:paraId="33628934" w14:textId="77777777" w:rsidTr="006D4044">
        <w:trPr>
          <w:trHeight w:val="187"/>
          <w:jc w:val="center"/>
        </w:trPr>
        <w:tc>
          <w:tcPr>
            <w:tcW w:w="1770" w:type="pct"/>
          </w:tcPr>
          <w:p w14:paraId="1B67F62A" w14:textId="77777777" w:rsidR="00046C9E" w:rsidRPr="00562499" w:rsidRDefault="00046C9E" w:rsidP="006D4044">
            <w:pPr>
              <w:pStyle w:val="TAL"/>
            </w:pPr>
            <w:r w:rsidRPr="00562499">
              <w:t>Allocated resource blocks</w:t>
            </w:r>
          </w:p>
        </w:tc>
        <w:tc>
          <w:tcPr>
            <w:tcW w:w="341" w:type="pct"/>
          </w:tcPr>
          <w:p w14:paraId="7E5B6400" w14:textId="77777777" w:rsidR="00046C9E" w:rsidRPr="00562499" w:rsidRDefault="00046C9E" w:rsidP="006D4044">
            <w:pPr>
              <w:pStyle w:val="TAC"/>
            </w:pPr>
          </w:p>
        </w:tc>
        <w:tc>
          <w:tcPr>
            <w:tcW w:w="408" w:type="pct"/>
          </w:tcPr>
          <w:p w14:paraId="13183D6D" w14:textId="77777777" w:rsidR="00046C9E" w:rsidRPr="00562499" w:rsidRDefault="00046C9E" w:rsidP="006D4044">
            <w:pPr>
              <w:pStyle w:val="TAC"/>
            </w:pPr>
            <w:r w:rsidRPr="00562499">
              <w:t>24</w:t>
            </w:r>
          </w:p>
        </w:tc>
        <w:tc>
          <w:tcPr>
            <w:tcW w:w="417" w:type="pct"/>
          </w:tcPr>
          <w:p w14:paraId="23F947F4" w14:textId="77777777" w:rsidR="00046C9E" w:rsidRPr="00562499" w:rsidRDefault="00046C9E" w:rsidP="006D4044">
            <w:pPr>
              <w:pStyle w:val="TAC"/>
            </w:pPr>
            <w:r w:rsidRPr="00562499">
              <w:t>38</w:t>
            </w:r>
          </w:p>
        </w:tc>
        <w:tc>
          <w:tcPr>
            <w:tcW w:w="417" w:type="pct"/>
          </w:tcPr>
          <w:p w14:paraId="2D4A2ED0" w14:textId="77777777" w:rsidR="00046C9E" w:rsidRPr="00562499" w:rsidRDefault="00046C9E" w:rsidP="006D4044">
            <w:pPr>
              <w:pStyle w:val="TAC"/>
            </w:pPr>
            <w:r w:rsidRPr="00562499">
              <w:t>51</w:t>
            </w:r>
          </w:p>
        </w:tc>
        <w:tc>
          <w:tcPr>
            <w:tcW w:w="412" w:type="pct"/>
          </w:tcPr>
          <w:p w14:paraId="11F2ACDE" w14:textId="77777777" w:rsidR="00046C9E" w:rsidRPr="00562499" w:rsidRDefault="00046C9E" w:rsidP="006D4044">
            <w:pPr>
              <w:pStyle w:val="TAC"/>
            </w:pPr>
          </w:p>
        </w:tc>
        <w:tc>
          <w:tcPr>
            <w:tcW w:w="412" w:type="pct"/>
          </w:tcPr>
          <w:p w14:paraId="25DE892E" w14:textId="77777777" w:rsidR="00046C9E" w:rsidRPr="00562499" w:rsidRDefault="00046C9E" w:rsidP="006D4044">
            <w:pPr>
              <w:pStyle w:val="TAC"/>
            </w:pPr>
          </w:p>
        </w:tc>
        <w:tc>
          <w:tcPr>
            <w:tcW w:w="412" w:type="pct"/>
          </w:tcPr>
          <w:p w14:paraId="65417CF4" w14:textId="77777777" w:rsidR="00046C9E" w:rsidRPr="00562499" w:rsidRDefault="00046C9E" w:rsidP="006D4044">
            <w:pPr>
              <w:pStyle w:val="TAC"/>
            </w:pPr>
          </w:p>
        </w:tc>
        <w:tc>
          <w:tcPr>
            <w:tcW w:w="412" w:type="pct"/>
          </w:tcPr>
          <w:p w14:paraId="1C639547" w14:textId="77777777" w:rsidR="00046C9E" w:rsidRPr="00562499" w:rsidRDefault="00046C9E" w:rsidP="006D4044">
            <w:pPr>
              <w:pStyle w:val="TAC"/>
            </w:pPr>
          </w:p>
        </w:tc>
      </w:tr>
      <w:tr w:rsidR="00046C9E" w:rsidRPr="00562499" w14:paraId="42C901BB" w14:textId="77777777" w:rsidTr="006D4044">
        <w:trPr>
          <w:trHeight w:val="187"/>
          <w:jc w:val="center"/>
        </w:trPr>
        <w:tc>
          <w:tcPr>
            <w:tcW w:w="1770" w:type="pct"/>
          </w:tcPr>
          <w:p w14:paraId="66366382" w14:textId="77777777" w:rsidR="00046C9E" w:rsidRPr="00562499" w:rsidRDefault="00046C9E" w:rsidP="006D4044">
            <w:pPr>
              <w:pStyle w:val="TAL"/>
            </w:pPr>
            <w:r w:rsidRPr="00562499">
              <w:t>Subcarriers per resource block</w:t>
            </w:r>
          </w:p>
        </w:tc>
        <w:tc>
          <w:tcPr>
            <w:tcW w:w="341" w:type="pct"/>
          </w:tcPr>
          <w:p w14:paraId="4F946757" w14:textId="77777777" w:rsidR="00046C9E" w:rsidRPr="00562499" w:rsidRDefault="00046C9E" w:rsidP="006D4044">
            <w:pPr>
              <w:pStyle w:val="TAC"/>
            </w:pPr>
          </w:p>
        </w:tc>
        <w:tc>
          <w:tcPr>
            <w:tcW w:w="408" w:type="pct"/>
          </w:tcPr>
          <w:p w14:paraId="0B4D4AC7" w14:textId="77777777" w:rsidR="00046C9E" w:rsidRPr="00562499" w:rsidRDefault="00046C9E" w:rsidP="006D4044">
            <w:pPr>
              <w:pStyle w:val="TAC"/>
            </w:pPr>
            <w:r w:rsidRPr="00562499">
              <w:t>12</w:t>
            </w:r>
          </w:p>
        </w:tc>
        <w:tc>
          <w:tcPr>
            <w:tcW w:w="417" w:type="pct"/>
          </w:tcPr>
          <w:p w14:paraId="2F3A636D" w14:textId="77777777" w:rsidR="00046C9E" w:rsidRPr="00562499" w:rsidRDefault="00046C9E" w:rsidP="006D4044">
            <w:pPr>
              <w:pStyle w:val="TAC"/>
            </w:pPr>
            <w:r w:rsidRPr="00562499">
              <w:t>12</w:t>
            </w:r>
          </w:p>
        </w:tc>
        <w:tc>
          <w:tcPr>
            <w:tcW w:w="417" w:type="pct"/>
          </w:tcPr>
          <w:p w14:paraId="6E0509BD" w14:textId="77777777" w:rsidR="00046C9E" w:rsidRPr="00562499" w:rsidRDefault="00046C9E" w:rsidP="006D4044">
            <w:pPr>
              <w:pStyle w:val="TAC"/>
            </w:pPr>
            <w:r w:rsidRPr="00562499">
              <w:t>12</w:t>
            </w:r>
          </w:p>
        </w:tc>
        <w:tc>
          <w:tcPr>
            <w:tcW w:w="412" w:type="pct"/>
          </w:tcPr>
          <w:p w14:paraId="525379E4" w14:textId="77777777" w:rsidR="00046C9E" w:rsidRPr="00562499" w:rsidRDefault="00046C9E" w:rsidP="006D4044">
            <w:pPr>
              <w:pStyle w:val="TAC"/>
            </w:pPr>
          </w:p>
        </w:tc>
        <w:tc>
          <w:tcPr>
            <w:tcW w:w="412" w:type="pct"/>
          </w:tcPr>
          <w:p w14:paraId="6777FEC3" w14:textId="77777777" w:rsidR="00046C9E" w:rsidRPr="00562499" w:rsidRDefault="00046C9E" w:rsidP="006D4044">
            <w:pPr>
              <w:pStyle w:val="TAC"/>
            </w:pPr>
          </w:p>
        </w:tc>
        <w:tc>
          <w:tcPr>
            <w:tcW w:w="412" w:type="pct"/>
          </w:tcPr>
          <w:p w14:paraId="01755E01" w14:textId="77777777" w:rsidR="00046C9E" w:rsidRPr="00562499" w:rsidRDefault="00046C9E" w:rsidP="006D4044">
            <w:pPr>
              <w:pStyle w:val="TAC"/>
            </w:pPr>
          </w:p>
        </w:tc>
        <w:tc>
          <w:tcPr>
            <w:tcW w:w="412" w:type="pct"/>
          </w:tcPr>
          <w:p w14:paraId="0EA3F3B4" w14:textId="77777777" w:rsidR="00046C9E" w:rsidRPr="00562499" w:rsidRDefault="00046C9E" w:rsidP="006D4044">
            <w:pPr>
              <w:pStyle w:val="TAC"/>
            </w:pPr>
          </w:p>
        </w:tc>
      </w:tr>
      <w:tr w:rsidR="00046C9E" w:rsidRPr="00562499" w14:paraId="17237C5E" w14:textId="77777777" w:rsidTr="006D4044">
        <w:trPr>
          <w:trHeight w:val="187"/>
          <w:jc w:val="center"/>
        </w:trPr>
        <w:tc>
          <w:tcPr>
            <w:tcW w:w="1770" w:type="pct"/>
          </w:tcPr>
          <w:p w14:paraId="345430E6" w14:textId="77777777" w:rsidR="00046C9E" w:rsidRPr="00562499" w:rsidRDefault="00046C9E" w:rsidP="006D4044">
            <w:pPr>
              <w:pStyle w:val="TAL"/>
            </w:pPr>
            <w:r w:rsidRPr="00562499">
              <w:t>Allocated slots per Frame</w:t>
            </w:r>
          </w:p>
        </w:tc>
        <w:tc>
          <w:tcPr>
            <w:tcW w:w="341" w:type="pct"/>
          </w:tcPr>
          <w:p w14:paraId="1CE4AE24" w14:textId="77777777" w:rsidR="00046C9E" w:rsidRPr="00562499" w:rsidRDefault="00046C9E" w:rsidP="006D4044">
            <w:pPr>
              <w:pStyle w:val="TAC"/>
            </w:pPr>
          </w:p>
        </w:tc>
        <w:tc>
          <w:tcPr>
            <w:tcW w:w="408" w:type="pct"/>
          </w:tcPr>
          <w:p w14:paraId="0BF9529A" w14:textId="77777777" w:rsidR="00046C9E" w:rsidRPr="00562499" w:rsidRDefault="00046C9E" w:rsidP="006D4044">
            <w:pPr>
              <w:pStyle w:val="TAC"/>
              <w:rPr>
                <w:lang w:eastAsia="ja-JP"/>
              </w:rPr>
            </w:pPr>
            <w:r w:rsidRPr="00562499">
              <w:rPr>
                <w:lang w:eastAsia="ja-JP"/>
              </w:rPr>
              <w:t>16</w:t>
            </w:r>
          </w:p>
        </w:tc>
        <w:tc>
          <w:tcPr>
            <w:tcW w:w="417" w:type="pct"/>
          </w:tcPr>
          <w:p w14:paraId="76E2A845" w14:textId="77777777" w:rsidR="00046C9E" w:rsidRPr="00562499" w:rsidRDefault="00046C9E" w:rsidP="006D4044">
            <w:pPr>
              <w:pStyle w:val="TAC"/>
              <w:rPr>
                <w:lang w:eastAsia="ja-JP"/>
              </w:rPr>
            </w:pPr>
            <w:r w:rsidRPr="00562499">
              <w:rPr>
                <w:lang w:eastAsia="ja-JP"/>
              </w:rPr>
              <w:t>16</w:t>
            </w:r>
          </w:p>
        </w:tc>
        <w:tc>
          <w:tcPr>
            <w:tcW w:w="417" w:type="pct"/>
          </w:tcPr>
          <w:p w14:paraId="705E6676" w14:textId="77777777" w:rsidR="00046C9E" w:rsidRPr="00562499" w:rsidRDefault="00046C9E" w:rsidP="006D4044">
            <w:pPr>
              <w:pStyle w:val="TAC"/>
              <w:rPr>
                <w:lang w:eastAsia="ja-JP"/>
              </w:rPr>
            </w:pPr>
            <w:r w:rsidRPr="00562499">
              <w:rPr>
                <w:lang w:eastAsia="ja-JP"/>
              </w:rPr>
              <w:t>16</w:t>
            </w:r>
          </w:p>
        </w:tc>
        <w:tc>
          <w:tcPr>
            <w:tcW w:w="412" w:type="pct"/>
          </w:tcPr>
          <w:p w14:paraId="708D9F65" w14:textId="77777777" w:rsidR="00046C9E" w:rsidRPr="00562499" w:rsidRDefault="00046C9E" w:rsidP="006D4044">
            <w:pPr>
              <w:pStyle w:val="TAC"/>
            </w:pPr>
          </w:p>
        </w:tc>
        <w:tc>
          <w:tcPr>
            <w:tcW w:w="412" w:type="pct"/>
          </w:tcPr>
          <w:p w14:paraId="0428E081" w14:textId="77777777" w:rsidR="00046C9E" w:rsidRPr="00562499" w:rsidRDefault="00046C9E" w:rsidP="006D4044">
            <w:pPr>
              <w:pStyle w:val="TAC"/>
            </w:pPr>
          </w:p>
        </w:tc>
        <w:tc>
          <w:tcPr>
            <w:tcW w:w="412" w:type="pct"/>
          </w:tcPr>
          <w:p w14:paraId="2F395D40" w14:textId="77777777" w:rsidR="00046C9E" w:rsidRPr="00562499" w:rsidRDefault="00046C9E" w:rsidP="006D4044">
            <w:pPr>
              <w:pStyle w:val="TAC"/>
            </w:pPr>
          </w:p>
        </w:tc>
        <w:tc>
          <w:tcPr>
            <w:tcW w:w="412" w:type="pct"/>
          </w:tcPr>
          <w:p w14:paraId="46BB366B" w14:textId="77777777" w:rsidR="00046C9E" w:rsidRPr="00562499" w:rsidRDefault="00046C9E" w:rsidP="006D4044">
            <w:pPr>
              <w:pStyle w:val="TAC"/>
            </w:pPr>
          </w:p>
        </w:tc>
      </w:tr>
      <w:tr w:rsidR="00046C9E" w:rsidRPr="00562499" w14:paraId="31CDAD21" w14:textId="77777777" w:rsidTr="006D4044">
        <w:trPr>
          <w:trHeight w:val="187"/>
          <w:jc w:val="center"/>
        </w:trPr>
        <w:tc>
          <w:tcPr>
            <w:tcW w:w="1770" w:type="pct"/>
          </w:tcPr>
          <w:p w14:paraId="4766DF4A" w14:textId="77777777" w:rsidR="00046C9E" w:rsidRPr="00562499" w:rsidRDefault="00046C9E" w:rsidP="006D4044">
            <w:pPr>
              <w:pStyle w:val="TAL"/>
            </w:pPr>
            <w:r w:rsidRPr="00562499">
              <w:t>MCS Index</w:t>
            </w:r>
          </w:p>
        </w:tc>
        <w:tc>
          <w:tcPr>
            <w:tcW w:w="341" w:type="pct"/>
          </w:tcPr>
          <w:p w14:paraId="5090FC1D" w14:textId="77777777" w:rsidR="00046C9E" w:rsidRPr="00562499" w:rsidRDefault="00046C9E" w:rsidP="006D4044">
            <w:pPr>
              <w:pStyle w:val="TAC"/>
            </w:pPr>
          </w:p>
        </w:tc>
        <w:tc>
          <w:tcPr>
            <w:tcW w:w="408" w:type="pct"/>
          </w:tcPr>
          <w:p w14:paraId="6524C364" w14:textId="77777777" w:rsidR="00046C9E" w:rsidRPr="00562499" w:rsidRDefault="00046C9E" w:rsidP="006D4044">
            <w:pPr>
              <w:pStyle w:val="TAC"/>
            </w:pPr>
            <w:r w:rsidRPr="00562499">
              <w:t>4</w:t>
            </w:r>
          </w:p>
        </w:tc>
        <w:tc>
          <w:tcPr>
            <w:tcW w:w="417" w:type="pct"/>
          </w:tcPr>
          <w:p w14:paraId="4E68D1E2" w14:textId="77777777" w:rsidR="00046C9E" w:rsidRPr="00562499" w:rsidRDefault="00046C9E" w:rsidP="006D4044">
            <w:pPr>
              <w:pStyle w:val="TAC"/>
            </w:pPr>
            <w:r w:rsidRPr="00562499">
              <w:t>4</w:t>
            </w:r>
          </w:p>
        </w:tc>
        <w:tc>
          <w:tcPr>
            <w:tcW w:w="417" w:type="pct"/>
          </w:tcPr>
          <w:p w14:paraId="26489CED" w14:textId="77777777" w:rsidR="00046C9E" w:rsidRPr="00562499" w:rsidRDefault="00046C9E" w:rsidP="006D4044">
            <w:pPr>
              <w:pStyle w:val="TAC"/>
            </w:pPr>
            <w:r w:rsidRPr="00562499">
              <w:t>4</w:t>
            </w:r>
          </w:p>
        </w:tc>
        <w:tc>
          <w:tcPr>
            <w:tcW w:w="412" w:type="pct"/>
          </w:tcPr>
          <w:p w14:paraId="4AB8F10F" w14:textId="77777777" w:rsidR="00046C9E" w:rsidRPr="00562499" w:rsidRDefault="00046C9E" w:rsidP="006D4044">
            <w:pPr>
              <w:pStyle w:val="TAC"/>
            </w:pPr>
          </w:p>
        </w:tc>
        <w:tc>
          <w:tcPr>
            <w:tcW w:w="412" w:type="pct"/>
          </w:tcPr>
          <w:p w14:paraId="3404B8CC" w14:textId="77777777" w:rsidR="00046C9E" w:rsidRPr="00562499" w:rsidRDefault="00046C9E" w:rsidP="006D4044">
            <w:pPr>
              <w:pStyle w:val="TAC"/>
            </w:pPr>
          </w:p>
        </w:tc>
        <w:tc>
          <w:tcPr>
            <w:tcW w:w="412" w:type="pct"/>
          </w:tcPr>
          <w:p w14:paraId="3432369D" w14:textId="77777777" w:rsidR="00046C9E" w:rsidRPr="00562499" w:rsidRDefault="00046C9E" w:rsidP="006D4044">
            <w:pPr>
              <w:pStyle w:val="TAC"/>
            </w:pPr>
          </w:p>
        </w:tc>
        <w:tc>
          <w:tcPr>
            <w:tcW w:w="412" w:type="pct"/>
          </w:tcPr>
          <w:p w14:paraId="0565E9F9" w14:textId="77777777" w:rsidR="00046C9E" w:rsidRPr="00562499" w:rsidRDefault="00046C9E" w:rsidP="006D4044">
            <w:pPr>
              <w:pStyle w:val="TAC"/>
            </w:pPr>
          </w:p>
        </w:tc>
      </w:tr>
      <w:tr w:rsidR="00046C9E" w:rsidRPr="00562499" w14:paraId="23E1C332" w14:textId="77777777" w:rsidTr="006D4044">
        <w:trPr>
          <w:trHeight w:val="187"/>
          <w:jc w:val="center"/>
        </w:trPr>
        <w:tc>
          <w:tcPr>
            <w:tcW w:w="1770" w:type="pct"/>
          </w:tcPr>
          <w:p w14:paraId="3A77A341" w14:textId="77777777" w:rsidR="00046C9E" w:rsidRPr="00562499" w:rsidRDefault="00046C9E" w:rsidP="006D4044">
            <w:pPr>
              <w:pStyle w:val="TAL"/>
            </w:pPr>
            <w:r w:rsidRPr="00562499">
              <w:t xml:space="preserve">MCS Table for TBS determination </w:t>
            </w:r>
          </w:p>
        </w:tc>
        <w:tc>
          <w:tcPr>
            <w:tcW w:w="341" w:type="pct"/>
          </w:tcPr>
          <w:p w14:paraId="1ABECD68" w14:textId="77777777" w:rsidR="00046C9E" w:rsidRPr="00562499" w:rsidRDefault="00046C9E" w:rsidP="006D4044">
            <w:pPr>
              <w:pStyle w:val="TAC"/>
            </w:pPr>
          </w:p>
        </w:tc>
        <w:tc>
          <w:tcPr>
            <w:tcW w:w="1242" w:type="pct"/>
            <w:gridSpan w:val="3"/>
          </w:tcPr>
          <w:p w14:paraId="24DACBA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6D4044">
            <w:pPr>
              <w:pStyle w:val="TAC"/>
              <w:rPr>
                <w:lang w:eastAsia="ja-JP"/>
              </w:rPr>
            </w:pPr>
          </w:p>
        </w:tc>
        <w:tc>
          <w:tcPr>
            <w:tcW w:w="412" w:type="pct"/>
          </w:tcPr>
          <w:p w14:paraId="58A18107" w14:textId="77777777" w:rsidR="00046C9E" w:rsidRPr="00562499" w:rsidRDefault="00046C9E" w:rsidP="006D4044">
            <w:pPr>
              <w:pStyle w:val="TAC"/>
              <w:rPr>
                <w:lang w:eastAsia="ja-JP"/>
              </w:rPr>
            </w:pPr>
          </w:p>
        </w:tc>
        <w:tc>
          <w:tcPr>
            <w:tcW w:w="412" w:type="pct"/>
          </w:tcPr>
          <w:p w14:paraId="46DFC063" w14:textId="77777777" w:rsidR="00046C9E" w:rsidRPr="00562499" w:rsidRDefault="00046C9E" w:rsidP="006D4044">
            <w:pPr>
              <w:pStyle w:val="TAC"/>
              <w:rPr>
                <w:lang w:eastAsia="ja-JP"/>
              </w:rPr>
            </w:pPr>
          </w:p>
        </w:tc>
        <w:tc>
          <w:tcPr>
            <w:tcW w:w="412" w:type="pct"/>
          </w:tcPr>
          <w:p w14:paraId="10E45D73" w14:textId="77777777" w:rsidR="00046C9E" w:rsidRPr="00562499" w:rsidRDefault="00046C9E" w:rsidP="006D4044">
            <w:pPr>
              <w:pStyle w:val="TAC"/>
              <w:rPr>
                <w:lang w:eastAsia="ja-JP"/>
              </w:rPr>
            </w:pPr>
          </w:p>
        </w:tc>
      </w:tr>
      <w:tr w:rsidR="00046C9E" w:rsidRPr="00562499" w14:paraId="0EFE5366" w14:textId="77777777" w:rsidTr="006D4044">
        <w:trPr>
          <w:trHeight w:val="187"/>
          <w:jc w:val="center"/>
        </w:trPr>
        <w:tc>
          <w:tcPr>
            <w:tcW w:w="1770" w:type="pct"/>
          </w:tcPr>
          <w:p w14:paraId="270A1468" w14:textId="77777777" w:rsidR="00046C9E" w:rsidRPr="00562499" w:rsidRDefault="00046C9E" w:rsidP="006D4044">
            <w:pPr>
              <w:pStyle w:val="TAL"/>
            </w:pPr>
            <w:r w:rsidRPr="00562499">
              <w:t>Modulation</w:t>
            </w:r>
          </w:p>
        </w:tc>
        <w:tc>
          <w:tcPr>
            <w:tcW w:w="341" w:type="pct"/>
          </w:tcPr>
          <w:p w14:paraId="48BD98F2" w14:textId="77777777" w:rsidR="00046C9E" w:rsidRPr="00562499" w:rsidRDefault="00046C9E" w:rsidP="006D4044">
            <w:pPr>
              <w:pStyle w:val="TAC"/>
            </w:pPr>
          </w:p>
        </w:tc>
        <w:tc>
          <w:tcPr>
            <w:tcW w:w="408" w:type="pct"/>
          </w:tcPr>
          <w:p w14:paraId="2CA15A7A" w14:textId="77777777" w:rsidR="00046C9E" w:rsidRPr="00562499" w:rsidRDefault="00046C9E" w:rsidP="006D4044">
            <w:pPr>
              <w:pStyle w:val="TAC"/>
            </w:pPr>
            <w:r w:rsidRPr="00562499">
              <w:t>QPSK</w:t>
            </w:r>
          </w:p>
        </w:tc>
        <w:tc>
          <w:tcPr>
            <w:tcW w:w="417" w:type="pct"/>
          </w:tcPr>
          <w:p w14:paraId="4518B6A3" w14:textId="77777777" w:rsidR="00046C9E" w:rsidRPr="00562499" w:rsidRDefault="00046C9E" w:rsidP="006D4044">
            <w:pPr>
              <w:pStyle w:val="TAC"/>
            </w:pPr>
            <w:r w:rsidRPr="00562499">
              <w:t>QPSK</w:t>
            </w:r>
          </w:p>
        </w:tc>
        <w:tc>
          <w:tcPr>
            <w:tcW w:w="417" w:type="pct"/>
          </w:tcPr>
          <w:p w14:paraId="60236D85" w14:textId="77777777" w:rsidR="00046C9E" w:rsidRPr="00562499" w:rsidRDefault="00046C9E" w:rsidP="006D4044">
            <w:pPr>
              <w:pStyle w:val="TAC"/>
            </w:pPr>
            <w:r w:rsidRPr="00562499">
              <w:t>QPSK</w:t>
            </w:r>
          </w:p>
        </w:tc>
        <w:tc>
          <w:tcPr>
            <w:tcW w:w="412" w:type="pct"/>
          </w:tcPr>
          <w:p w14:paraId="4A2D6D25" w14:textId="77777777" w:rsidR="00046C9E" w:rsidRPr="00562499" w:rsidRDefault="00046C9E" w:rsidP="006D4044">
            <w:pPr>
              <w:pStyle w:val="TAC"/>
            </w:pPr>
          </w:p>
        </w:tc>
        <w:tc>
          <w:tcPr>
            <w:tcW w:w="412" w:type="pct"/>
          </w:tcPr>
          <w:p w14:paraId="4BC0F883" w14:textId="77777777" w:rsidR="00046C9E" w:rsidRPr="00562499" w:rsidRDefault="00046C9E" w:rsidP="006D4044">
            <w:pPr>
              <w:pStyle w:val="TAC"/>
            </w:pPr>
          </w:p>
        </w:tc>
        <w:tc>
          <w:tcPr>
            <w:tcW w:w="412" w:type="pct"/>
          </w:tcPr>
          <w:p w14:paraId="450A8BC9" w14:textId="77777777" w:rsidR="00046C9E" w:rsidRPr="00562499" w:rsidRDefault="00046C9E" w:rsidP="006D4044">
            <w:pPr>
              <w:pStyle w:val="TAC"/>
            </w:pPr>
          </w:p>
        </w:tc>
        <w:tc>
          <w:tcPr>
            <w:tcW w:w="412" w:type="pct"/>
          </w:tcPr>
          <w:p w14:paraId="40A181D3" w14:textId="77777777" w:rsidR="00046C9E" w:rsidRPr="00562499" w:rsidRDefault="00046C9E" w:rsidP="006D4044">
            <w:pPr>
              <w:pStyle w:val="TAC"/>
            </w:pPr>
          </w:p>
        </w:tc>
      </w:tr>
      <w:tr w:rsidR="00046C9E" w:rsidRPr="00562499" w14:paraId="794D3957" w14:textId="77777777" w:rsidTr="006D4044">
        <w:trPr>
          <w:trHeight w:val="187"/>
          <w:jc w:val="center"/>
        </w:trPr>
        <w:tc>
          <w:tcPr>
            <w:tcW w:w="1770" w:type="pct"/>
          </w:tcPr>
          <w:p w14:paraId="4DD21811" w14:textId="77777777" w:rsidR="00046C9E" w:rsidRPr="00562499" w:rsidRDefault="00046C9E" w:rsidP="006D4044">
            <w:pPr>
              <w:pStyle w:val="TAL"/>
            </w:pPr>
            <w:r w:rsidRPr="00562499">
              <w:t>Target Coding Rate</w:t>
            </w:r>
          </w:p>
        </w:tc>
        <w:tc>
          <w:tcPr>
            <w:tcW w:w="341" w:type="pct"/>
          </w:tcPr>
          <w:p w14:paraId="0FF21DDE" w14:textId="77777777" w:rsidR="00046C9E" w:rsidRPr="00562499" w:rsidRDefault="00046C9E" w:rsidP="006D4044">
            <w:pPr>
              <w:pStyle w:val="TAC"/>
            </w:pPr>
          </w:p>
        </w:tc>
        <w:tc>
          <w:tcPr>
            <w:tcW w:w="408" w:type="pct"/>
          </w:tcPr>
          <w:p w14:paraId="56709162" w14:textId="77777777" w:rsidR="00046C9E" w:rsidRPr="00562499" w:rsidRDefault="00046C9E" w:rsidP="006D4044">
            <w:pPr>
              <w:pStyle w:val="TAC"/>
            </w:pPr>
            <w:r w:rsidRPr="00562499">
              <w:t>1/3</w:t>
            </w:r>
          </w:p>
        </w:tc>
        <w:tc>
          <w:tcPr>
            <w:tcW w:w="417" w:type="pct"/>
          </w:tcPr>
          <w:p w14:paraId="37863E3C" w14:textId="77777777" w:rsidR="00046C9E" w:rsidRPr="00562499" w:rsidRDefault="00046C9E" w:rsidP="006D4044">
            <w:pPr>
              <w:pStyle w:val="TAC"/>
            </w:pPr>
            <w:r w:rsidRPr="00562499">
              <w:t>1/3</w:t>
            </w:r>
          </w:p>
        </w:tc>
        <w:tc>
          <w:tcPr>
            <w:tcW w:w="417" w:type="pct"/>
          </w:tcPr>
          <w:p w14:paraId="340E5146" w14:textId="77777777" w:rsidR="00046C9E" w:rsidRPr="00562499" w:rsidRDefault="00046C9E" w:rsidP="006D4044">
            <w:pPr>
              <w:pStyle w:val="TAC"/>
            </w:pPr>
            <w:r w:rsidRPr="00562499">
              <w:t>1/3</w:t>
            </w:r>
          </w:p>
        </w:tc>
        <w:tc>
          <w:tcPr>
            <w:tcW w:w="412" w:type="pct"/>
          </w:tcPr>
          <w:p w14:paraId="2450BD3A" w14:textId="77777777" w:rsidR="00046C9E" w:rsidRPr="00562499" w:rsidRDefault="00046C9E" w:rsidP="006D4044">
            <w:pPr>
              <w:pStyle w:val="TAC"/>
            </w:pPr>
          </w:p>
        </w:tc>
        <w:tc>
          <w:tcPr>
            <w:tcW w:w="412" w:type="pct"/>
          </w:tcPr>
          <w:p w14:paraId="487828E5" w14:textId="77777777" w:rsidR="00046C9E" w:rsidRPr="00562499" w:rsidRDefault="00046C9E" w:rsidP="006D4044">
            <w:pPr>
              <w:pStyle w:val="TAC"/>
            </w:pPr>
          </w:p>
        </w:tc>
        <w:tc>
          <w:tcPr>
            <w:tcW w:w="412" w:type="pct"/>
          </w:tcPr>
          <w:p w14:paraId="44C5B654" w14:textId="77777777" w:rsidR="00046C9E" w:rsidRPr="00562499" w:rsidRDefault="00046C9E" w:rsidP="006D4044">
            <w:pPr>
              <w:pStyle w:val="TAC"/>
            </w:pPr>
          </w:p>
        </w:tc>
        <w:tc>
          <w:tcPr>
            <w:tcW w:w="412" w:type="pct"/>
          </w:tcPr>
          <w:p w14:paraId="6FF085E3" w14:textId="77777777" w:rsidR="00046C9E" w:rsidRPr="00562499" w:rsidRDefault="00046C9E" w:rsidP="006D4044">
            <w:pPr>
              <w:pStyle w:val="TAC"/>
            </w:pPr>
          </w:p>
        </w:tc>
      </w:tr>
      <w:tr w:rsidR="00046C9E" w:rsidRPr="00562499" w14:paraId="7337F3F2" w14:textId="77777777" w:rsidTr="006D4044">
        <w:trPr>
          <w:trHeight w:val="187"/>
          <w:jc w:val="center"/>
        </w:trPr>
        <w:tc>
          <w:tcPr>
            <w:tcW w:w="1770" w:type="pct"/>
          </w:tcPr>
          <w:p w14:paraId="229DC3C1" w14:textId="77777777" w:rsidR="00046C9E" w:rsidRPr="00562499" w:rsidRDefault="00046C9E" w:rsidP="006D4044">
            <w:pPr>
              <w:pStyle w:val="TAL"/>
            </w:pPr>
            <w:r w:rsidRPr="00562499">
              <w:t>Maximum number of HARQ transmissions</w:t>
            </w:r>
          </w:p>
        </w:tc>
        <w:tc>
          <w:tcPr>
            <w:tcW w:w="341" w:type="pct"/>
          </w:tcPr>
          <w:p w14:paraId="196B946A" w14:textId="77777777" w:rsidR="00046C9E" w:rsidRPr="00562499" w:rsidRDefault="00046C9E" w:rsidP="006D4044">
            <w:pPr>
              <w:pStyle w:val="TAC"/>
            </w:pPr>
          </w:p>
        </w:tc>
        <w:tc>
          <w:tcPr>
            <w:tcW w:w="408" w:type="pct"/>
          </w:tcPr>
          <w:p w14:paraId="4F295D0E" w14:textId="77777777" w:rsidR="00046C9E" w:rsidRPr="00562499" w:rsidRDefault="00046C9E" w:rsidP="006D4044">
            <w:pPr>
              <w:pStyle w:val="TAC"/>
            </w:pPr>
            <w:r w:rsidRPr="00562499">
              <w:t>1</w:t>
            </w:r>
          </w:p>
        </w:tc>
        <w:tc>
          <w:tcPr>
            <w:tcW w:w="417" w:type="pct"/>
          </w:tcPr>
          <w:p w14:paraId="00E3C4EC" w14:textId="77777777" w:rsidR="00046C9E" w:rsidRPr="00562499" w:rsidRDefault="00046C9E" w:rsidP="006D4044">
            <w:pPr>
              <w:pStyle w:val="TAC"/>
            </w:pPr>
            <w:r w:rsidRPr="00562499">
              <w:t>1</w:t>
            </w:r>
          </w:p>
        </w:tc>
        <w:tc>
          <w:tcPr>
            <w:tcW w:w="417" w:type="pct"/>
          </w:tcPr>
          <w:p w14:paraId="3D063540" w14:textId="77777777" w:rsidR="00046C9E" w:rsidRPr="00562499" w:rsidRDefault="00046C9E" w:rsidP="006D4044">
            <w:pPr>
              <w:pStyle w:val="TAC"/>
            </w:pPr>
            <w:r w:rsidRPr="00562499">
              <w:t>1</w:t>
            </w:r>
          </w:p>
        </w:tc>
        <w:tc>
          <w:tcPr>
            <w:tcW w:w="412" w:type="pct"/>
          </w:tcPr>
          <w:p w14:paraId="3235B5D6" w14:textId="77777777" w:rsidR="00046C9E" w:rsidRPr="00562499" w:rsidRDefault="00046C9E" w:rsidP="006D4044">
            <w:pPr>
              <w:pStyle w:val="TAC"/>
            </w:pPr>
          </w:p>
        </w:tc>
        <w:tc>
          <w:tcPr>
            <w:tcW w:w="412" w:type="pct"/>
          </w:tcPr>
          <w:p w14:paraId="518DB306" w14:textId="77777777" w:rsidR="00046C9E" w:rsidRPr="00562499" w:rsidRDefault="00046C9E" w:rsidP="006D4044">
            <w:pPr>
              <w:pStyle w:val="TAC"/>
            </w:pPr>
          </w:p>
        </w:tc>
        <w:tc>
          <w:tcPr>
            <w:tcW w:w="412" w:type="pct"/>
          </w:tcPr>
          <w:p w14:paraId="4419D6AE" w14:textId="77777777" w:rsidR="00046C9E" w:rsidRPr="00562499" w:rsidRDefault="00046C9E" w:rsidP="006D4044">
            <w:pPr>
              <w:pStyle w:val="TAC"/>
            </w:pPr>
          </w:p>
        </w:tc>
        <w:tc>
          <w:tcPr>
            <w:tcW w:w="412" w:type="pct"/>
          </w:tcPr>
          <w:p w14:paraId="2E4DA176" w14:textId="77777777" w:rsidR="00046C9E" w:rsidRPr="00562499" w:rsidRDefault="00046C9E" w:rsidP="006D4044">
            <w:pPr>
              <w:pStyle w:val="TAC"/>
            </w:pPr>
          </w:p>
        </w:tc>
      </w:tr>
      <w:tr w:rsidR="00046C9E" w:rsidRPr="00562499" w14:paraId="2F52D3BB" w14:textId="77777777" w:rsidTr="006D4044">
        <w:trPr>
          <w:trHeight w:val="187"/>
          <w:jc w:val="center"/>
        </w:trPr>
        <w:tc>
          <w:tcPr>
            <w:tcW w:w="1770" w:type="pct"/>
          </w:tcPr>
          <w:p w14:paraId="44968113" w14:textId="77777777" w:rsidR="00046C9E" w:rsidRPr="00562499" w:rsidRDefault="00046C9E" w:rsidP="006D4044">
            <w:pPr>
              <w:pStyle w:val="TAH"/>
              <w:rPr>
                <w:b w:val="0"/>
              </w:rPr>
            </w:pPr>
            <w:r w:rsidRPr="00562499">
              <w:rPr>
                <w:b w:val="0"/>
              </w:rPr>
              <w:t>Information Bit Payload per Slot</w:t>
            </w:r>
          </w:p>
        </w:tc>
        <w:tc>
          <w:tcPr>
            <w:tcW w:w="341" w:type="pct"/>
          </w:tcPr>
          <w:p w14:paraId="5CE2A0F9" w14:textId="77777777" w:rsidR="00046C9E" w:rsidRPr="00562499" w:rsidRDefault="00046C9E" w:rsidP="006D4044">
            <w:pPr>
              <w:pStyle w:val="TAC"/>
            </w:pPr>
          </w:p>
        </w:tc>
        <w:tc>
          <w:tcPr>
            <w:tcW w:w="408" w:type="pct"/>
          </w:tcPr>
          <w:p w14:paraId="7D465FF2" w14:textId="77777777" w:rsidR="00046C9E" w:rsidRPr="00562499" w:rsidRDefault="00046C9E" w:rsidP="006D4044">
            <w:pPr>
              <w:pStyle w:val="TAC"/>
            </w:pPr>
          </w:p>
        </w:tc>
        <w:tc>
          <w:tcPr>
            <w:tcW w:w="417" w:type="pct"/>
          </w:tcPr>
          <w:p w14:paraId="0FDBD1E9" w14:textId="77777777" w:rsidR="00046C9E" w:rsidRPr="00562499" w:rsidRDefault="00046C9E" w:rsidP="006D4044">
            <w:pPr>
              <w:pStyle w:val="TAC"/>
            </w:pPr>
          </w:p>
        </w:tc>
        <w:tc>
          <w:tcPr>
            <w:tcW w:w="417" w:type="pct"/>
          </w:tcPr>
          <w:p w14:paraId="7F108905" w14:textId="77777777" w:rsidR="00046C9E" w:rsidRPr="00562499" w:rsidRDefault="00046C9E" w:rsidP="006D4044">
            <w:pPr>
              <w:pStyle w:val="TAC"/>
            </w:pPr>
          </w:p>
        </w:tc>
        <w:tc>
          <w:tcPr>
            <w:tcW w:w="412" w:type="pct"/>
          </w:tcPr>
          <w:p w14:paraId="3865798E" w14:textId="77777777" w:rsidR="00046C9E" w:rsidRPr="00562499" w:rsidRDefault="00046C9E" w:rsidP="006D4044">
            <w:pPr>
              <w:pStyle w:val="TAC"/>
            </w:pPr>
          </w:p>
        </w:tc>
        <w:tc>
          <w:tcPr>
            <w:tcW w:w="412" w:type="pct"/>
          </w:tcPr>
          <w:p w14:paraId="27F5166D" w14:textId="77777777" w:rsidR="00046C9E" w:rsidRPr="00562499" w:rsidRDefault="00046C9E" w:rsidP="006D4044">
            <w:pPr>
              <w:pStyle w:val="TAC"/>
            </w:pPr>
          </w:p>
        </w:tc>
        <w:tc>
          <w:tcPr>
            <w:tcW w:w="412" w:type="pct"/>
          </w:tcPr>
          <w:p w14:paraId="006A2546" w14:textId="77777777" w:rsidR="00046C9E" w:rsidRPr="00562499" w:rsidRDefault="00046C9E" w:rsidP="006D4044">
            <w:pPr>
              <w:pStyle w:val="TAC"/>
            </w:pPr>
          </w:p>
        </w:tc>
        <w:tc>
          <w:tcPr>
            <w:tcW w:w="412" w:type="pct"/>
          </w:tcPr>
          <w:p w14:paraId="0324A176" w14:textId="77777777" w:rsidR="00046C9E" w:rsidRPr="00562499" w:rsidRDefault="00046C9E" w:rsidP="006D4044">
            <w:pPr>
              <w:pStyle w:val="TAC"/>
            </w:pPr>
          </w:p>
        </w:tc>
      </w:tr>
      <w:tr w:rsidR="00046C9E" w:rsidRPr="00562499" w14:paraId="0696293E" w14:textId="77777777" w:rsidTr="006D4044">
        <w:trPr>
          <w:trHeight w:val="187"/>
          <w:jc w:val="center"/>
        </w:trPr>
        <w:tc>
          <w:tcPr>
            <w:tcW w:w="1770" w:type="pct"/>
          </w:tcPr>
          <w:p w14:paraId="17918430"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6D4044">
            <w:pPr>
              <w:pStyle w:val="TAC"/>
            </w:pPr>
            <w:r w:rsidRPr="00562499">
              <w:t>Bits</w:t>
            </w:r>
          </w:p>
        </w:tc>
        <w:tc>
          <w:tcPr>
            <w:tcW w:w="408" w:type="pct"/>
          </w:tcPr>
          <w:p w14:paraId="5361CECF" w14:textId="77777777" w:rsidR="00046C9E" w:rsidRPr="00562499" w:rsidRDefault="00046C9E" w:rsidP="006D4044">
            <w:pPr>
              <w:pStyle w:val="TAC"/>
            </w:pPr>
            <w:r w:rsidRPr="00562499">
              <w:t>N/A</w:t>
            </w:r>
          </w:p>
        </w:tc>
        <w:tc>
          <w:tcPr>
            <w:tcW w:w="417" w:type="pct"/>
          </w:tcPr>
          <w:p w14:paraId="6A47C200" w14:textId="77777777" w:rsidR="00046C9E" w:rsidRPr="00562499" w:rsidRDefault="00046C9E" w:rsidP="006D4044">
            <w:pPr>
              <w:pStyle w:val="TAC"/>
            </w:pPr>
            <w:r w:rsidRPr="00562499">
              <w:t>N/A</w:t>
            </w:r>
          </w:p>
        </w:tc>
        <w:tc>
          <w:tcPr>
            <w:tcW w:w="417" w:type="pct"/>
          </w:tcPr>
          <w:p w14:paraId="5DEA5BEE" w14:textId="77777777" w:rsidR="00046C9E" w:rsidRPr="00562499" w:rsidRDefault="00046C9E" w:rsidP="006D4044">
            <w:pPr>
              <w:pStyle w:val="TAC"/>
            </w:pPr>
            <w:r w:rsidRPr="00562499">
              <w:t>N/A</w:t>
            </w:r>
          </w:p>
        </w:tc>
        <w:tc>
          <w:tcPr>
            <w:tcW w:w="412" w:type="pct"/>
          </w:tcPr>
          <w:p w14:paraId="02D5A2D0" w14:textId="77777777" w:rsidR="00046C9E" w:rsidRPr="00562499" w:rsidRDefault="00046C9E" w:rsidP="006D4044">
            <w:pPr>
              <w:pStyle w:val="TAC"/>
            </w:pPr>
          </w:p>
        </w:tc>
        <w:tc>
          <w:tcPr>
            <w:tcW w:w="412" w:type="pct"/>
          </w:tcPr>
          <w:p w14:paraId="58D3C7DF" w14:textId="77777777" w:rsidR="00046C9E" w:rsidRPr="00562499" w:rsidRDefault="00046C9E" w:rsidP="006D4044">
            <w:pPr>
              <w:pStyle w:val="TAC"/>
            </w:pPr>
          </w:p>
        </w:tc>
        <w:tc>
          <w:tcPr>
            <w:tcW w:w="412" w:type="pct"/>
          </w:tcPr>
          <w:p w14:paraId="4FA7ACB3" w14:textId="77777777" w:rsidR="00046C9E" w:rsidRPr="00562499" w:rsidRDefault="00046C9E" w:rsidP="006D4044">
            <w:pPr>
              <w:pStyle w:val="TAC"/>
            </w:pPr>
          </w:p>
        </w:tc>
        <w:tc>
          <w:tcPr>
            <w:tcW w:w="412" w:type="pct"/>
          </w:tcPr>
          <w:p w14:paraId="6E993514" w14:textId="77777777" w:rsidR="00046C9E" w:rsidRPr="00562499" w:rsidRDefault="00046C9E" w:rsidP="006D4044">
            <w:pPr>
              <w:pStyle w:val="TAC"/>
            </w:pPr>
          </w:p>
        </w:tc>
      </w:tr>
      <w:tr w:rsidR="00046C9E" w:rsidRPr="00562499" w14:paraId="7450D032" w14:textId="77777777" w:rsidTr="006D4044">
        <w:trPr>
          <w:trHeight w:val="187"/>
          <w:jc w:val="center"/>
        </w:trPr>
        <w:tc>
          <w:tcPr>
            <w:tcW w:w="1770" w:type="pct"/>
          </w:tcPr>
          <w:p w14:paraId="49B8F56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6D4044">
            <w:pPr>
              <w:pStyle w:val="TAC"/>
            </w:pPr>
            <w:r w:rsidRPr="00562499">
              <w:t>Bits</w:t>
            </w:r>
          </w:p>
        </w:tc>
        <w:tc>
          <w:tcPr>
            <w:tcW w:w="408" w:type="pct"/>
          </w:tcPr>
          <w:p w14:paraId="0C3F88FB" w14:textId="77777777" w:rsidR="00046C9E" w:rsidRPr="00562499" w:rsidRDefault="00046C9E" w:rsidP="006D4044">
            <w:pPr>
              <w:pStyle w:val="TAC"/>
            </w:pPr>
            <w:r w:rsidRPr="00562499">
              <w:t>1608</w:t>
            </w:r>
          </w:p>
        </w:tc>
        <w:tc>
          <w:tcPr>
            <w:tcW w:w="417" w:type="pct"/>
          </w:tcPr>
          <w:p w14:paraId="7C76BC7A" w14:textId="77777777" w:rsidR="00046C9E" w:rsidRPr="00562499" w:rsidRDefault="00046C9E" w:rsidP="006D4044">
            <w:pPr>
              <w:pStyle w:val="TAC"/>
            </w:pPr>
            <w:r w:rsidRPr="00562499">
              <w:t>2472</w:t>
            </w:r>
          </w:p>
        </w:tc>
        <w:tc>
          <w:tcPr>
            <w:tcW w:w="417" w:type="pct"/>
          </w:tcPr>
          <w:p w14:paraId="72299678" w14:textId="77777777" w:rsidR="00046C9E" w:rsidRPr="00562499" w:rsidRDefault="00046C9E" w:rsidP="006D4044">
            <w:pPr>
              <w:pStyle w:val="TAC"/>
            </w:pPr>
            <w:r w:rsidRPr="00562499">
              <w:t>3368</w:t>
            </w:r>
          </w:p>
        </w:tc>
        <w:tc>
          <w:tcPr>
            <w:tcW w:w="412" w:type="pct"/>
          </w:tcPr>
          <w:p w14:paraId="407E6710" w14:textId="77777777" w:rsidR="00046C9E" w:rsidRPr="00562499" w:rsidRDefault="00046C9E" w:rsidP="006D4044">
            <w:pPr>
              <w:pStyle w:val="TAC"/>
            </w:pPr>
          </w:p>
        </w:tc>
        <w:tc>
          <w:tcPr>
            <w:tcW w:w="412" w:type="pct"/>
          </w:tcPr>
          <w:p w14:paraId="4C44B930" w14:textId="77777777" w:rsidR="00046C9E" w:rsidRPr="00562499" w:rsidRDefault="00046C9E" w:rsidP="006D4044">
            <w:pPr>
              <w:pStyle w:val="TAC"/>
            </w:pPr>
          </w:p>
        </w:tc>
        <w:tc>
          <w:tcPr>
            <w:tcW w:w="412" w:type="pct"/>
          </w:tcPr>
          <w:p w14:paraId="03814141" w14:textId="77777777" w:rsidR="00046C9E" w:rsidRPr="00562499" w:rsidRDefault="00046C9E" w:rsidP="006D4044">
            <w:pPr>
              <w:pStyle w:val="TAC"/>
            </w:pPr>
          </w:p>
        </w:tc>
        <w:tc>
          <w:tcPr>
            <w:tcW w:w="412" w:type="pct"/>
          </w:tcPr>
          <w:p w14:paraId="10B113C9" w14:textId="77777777" w:rsidR="00046C9E" w:rsidRPr="00562499" w:rsidRDefault="00046C9E" w:rsidP="006D4044">
            <w:pPr>
              <w:pStyle w:val="TAC"/>
            </w:pPr>
          </w:p>
        </w:tc>
      </w:tr>
      <w:tr w:rsidR="00046C9E" w:rsidRPr="00562499" w14:paraId="64C46E7D" w14:textId="77777777" w:rsidTr="006D4044">
        <w:trPr>
          <w:trHeight w:val="187"/>
          <w:jc w:val="center"/>
        </w:trPr>
        <w:tc>
          <w:tcPr>
            <w:tcW w:w="1770" w:type="pct"/>
          </w:tcPr>
          <w:p w14:paraId="5B50079F" w14:textId="77777777" w:rsidR="00046C9E" w:rsidRPr="00562499" w:rsidRDefault="00046C9E" w:rsidP="006D4044">
            <w:pPr>
              <w:pStyle w:val="TAL"/>
            </w:pPr>
            <w:r w:rsidRPr="00562499">
              <w:t>Transport block CRC</w:t>
            </w:r>
          </w:p>
        </w:tc>
        <w:tc>
          <w:tcPr>
            <w:tcW w:w="341" w:type="pct"/>
          </w:tcPr>
          <w:p w14:paraId="28414989" w14:textId="77777777" w:rsidR="00046C9E" w:rsidRPr="00562499" w:rsidRDefault="00046C9E" w:rsidP="006D4044">
            <w:pPr>
              <w:pStyle w:val="TAC"/>
            </w:pPr>
            <w:r w:rsidRPr="00562499">
              <w:t>Bits</w:t>
            </w:r>
          </w:p>
        </w:tc>
        <w:tc>
          <w:tcPr>
            <w:tcW w:w="408" w:type="pct"/>
          </w:tcPr>
          <w:p w14:paraId="6BAEE063" w14:textId="77777777" w:rsidR="00046C9E" w:rsidRPr="00562499" w:rsidRDefault="00046C9E" w:rsidP="006D4044">
            <w:pPr>
              <w:pStyle w:val="TAC"/>
            </w:pPr>
            <w:r w:rsidRPr="00562499">
              <w:t>16</w:t>
            </w:r>
          </w:p>
        </w:tc>
        <w:tc>
          <w:tcPr>
            <w:tcW w:w="417" w:type="pct"/>
          </w:tcPr>
          <w:p w14:paraId="2EE32B14" w14:textId="77777777" w:rsidR="00046C9E" w:rsidRPr="00562499" w:rsidRDefault="00046C9E" w:rsidP="006D4044">
            <w:pPr>
              <w:pStyle w:val="TAC"/>
            </w:pPr>
            <w:r w:rsidRPr="00562499">
              <w:t>16</w:t>
            </w:r>
          </w:p>
        </w:tc>
        <w:tc>
          <w:tcPr>
            <w:tcW w:w="417" w:type="pct"/>
          </w:tcPr>
          <w:p w14:paraId="5BF87482" w14:textId="77777777" w:rsidR="00046C9E" w:rsidRPr="00562499" w:rsidRDefault="00046C9E" w:rsidP="006D4044">
            <w:pPr>
              <w:pStyle w:val="TAC"/>
            </w:pPr>
            <w:r w:rsidRPr="00562499">
              <w:t>16</w:t>
            </w:r>
          </w:p>
        </w:tc>
        <w:tc>
          <w:tcPr>
            <w:tcW w:w="412" w:type="pct"/>
          </w:tcPr>
          <w:p w14:paraId="659A7BB0" w14:textId="77777777" w:rsidR="00046C9E" w:rsidRPr="00562499" w:rsidRDefault="00046C9E" w:rsidP="006D4044">
            <w:pPr>
              <w:pStyle w:val="TAC"/>
            </w:pPr>
          </w:p>
        </w:tc>
        <w:tc>
          <w:tcPr>
            <w:tcW w:w="412" w:type="pct"/>
          </w:tcPr>
          <w:p w14:paraId="7287EE52" w14:textId="77777777" w:rsidR="00046C9E" w:rsidRPr="00562499" w:rsidRDefault="00046C9E" w:rsidP="006D4044">
            <w:pPr>
              <w:pStyle w:val="TAC"/>
            </w:pPr>
          </w:p>
        </w:tc>
        <w:tc>
          <w:tcPr>
            <w:tcW w:w="412" w:type="pct"/>
          </w:tcPr>
          <w:p w14:paraId="63CEA265" w14:textId="77777777" w:rsidR="00046C9E" w:rsidRPr="00562499" w:rsidRDefault="00046C9E" w:rsidP="006D4044">
            <w:pPr>
              <w:pStyle w:val="TAC"/>
            </w:pPr>
          </w:p>
        </w:tc>
        <w:tc>
          <w:tcPr>
            <w:tcW w:w="412" w:type="pct"/>
          </w:tcPr>
          <w:p w14:paraId="0938D808" w14:textId="77777777" w:rsidR="00046C9E" w:rsidRPr="00562499" w:rsidRDefault="00046C9E" w:rsidP="006D4044">
            <w:pPr>
              <w:pStyle w:val="TAC"/>
            </w:pPr>
          </w:p>
        </w:tc>
      </w:tr>
      <w:tr w:rsidR="00046C9E" w:rsidRPr="00562499" w14:paraId="1B14C75B" w14:textId="77777777" w:rsidTr="006D4044">
        <w:trPr>
          <w:trHeight w:val="187"/>
          <w:jc w:val="center"/>
        </w:trPr>
        <w:tc>
          <w:tcPr>
            <w:tcW w:w="1770" w:type="pct"/>
          </w:tcPr>
          <w:p w14:paraId="5ECFAB77" w14:textId="77777777" w:rsidR="00046C9E" w:rsidRPr="00562499" w:rsidRDefault="00046C9E" w:rsidP="006D4044">
            <w:pPr>
              <w:pStyle w:val="TAL"/>
            </w:pPr>
            <w:r w:rsidRPr="00562499">
              <w:t>LDPC base graph</w:t>
            </w:r>
          </w:p>
        </w:tc>
        <w:tc>
          <w:tcPr>
            <w:tcW w:w="341" w:type="pct"/>
          </w:tcPr>
          <w:p w14:paraId="5FF1F04F" w14:textId="77777777" w:rsidR="00046C9E" w:rsidRPr="00562499" w:rsidRDefault="00046C9E" w:rsidP="006D4044">
            <w:pPr>
              <w:pStyle w:val="TAC"/>
            </w:pPr>
          </w:p>
        </w:tc>
        <w:tc>
          <w:tcPr>
            <w:tcW w:w="408" w:type="pct"/>
          </w:tcPr>
          <w:p w14:paraId="5F9CFF1B" w14:textId="77777777" w:rsidR="00046C9E" w:rsidRPr="00562499" w:rsidRDefault="00046C9E" w:rsidP="006D4044">
            <w:pPr>
              <w:pStyle w:val="TAC"/>
            </w:pPr>
            <w:r w:rsidRPr="00562499">
              <w:t>2</w:t>
            </w:r>
          </w:p>
        </w:tc>
        <w:tc>
          <w:tcPr>
            <w:tcW w:w="417" w:type="pct"/>
          </w:tcPr>
          <w:p w14:paraId="24F3AB0B" w14:textId="77777777" w:rsidR="00046C9E" w:rsidRPr="00562499" w:rsidRDefault="00046C9E" w:rsidP="006D4044">
            <w:pPr>
              <w:pStyle w:val="TAC"/>
            </w:pPr>
            <w:r w:rsidRPr="00562499">
              <w:t>2</w:t>
            </w:r>
          </w:p>
        </w:tc>
        <w:tc>
          <w:tcPr>
            <w:tcW w:w="417" w:type="pct"/>
          </w:tcPr>
          <w:p w14:paraId="32F57E9E" w14:textId="77777777" w:rsidR="00046C9E" w:rsidRPr="00562499" w:rsidRDefault="00046C9E" w:rsidP="006D4044">
            <w:pPr>
              <w:pStyle w:val="TAC"/>
            </w:pPr>
            <w:r w:rsidRPr="00562499">
              <w:t>2</w:t>
            </w:r>
          </w:p>
        </w:tc>
        <w:tc>
          <w:tcPr>
            <w:tcW w:w="412" w:type="pct"/>
          </w:tcPr>
          <w:p w14:paraId="0F074107" w14:textId="77777777" w:rsidR="00046C9E" w:rsidRPr="00562499" w:rsidRDefault="00046C9E" w:rsidP="006D4044">
            <w:pPr>
              <w:pStyle w:val="TAC"/>
            </w:pPr>
          </w:p>
        </w:tc>
        <w:tc>
          <w:tcPr>
            <w:tcW w:w="412" w:type="pct"/>
          </w:tcPr>
          <w:p w14:paraId="245663EA" w14:textId="77777777" w:rsidR="00046C9E" w:rsidRPr="00562499" w:rsidRDefault="00046C9E" w:rsidP="006D4044">
            <w:pPr>
              <w:pStyle w:val="TAC"/>
            </w:pPr>
          </w:p>
        </w:tc>
        <w:tc>
          <w:tcPr>
            <w:tcW w:w="412" w:type="pct"/>
          </w:tcPr>
          <w:p w14:paraId="2143CE98" w14:textId="77777777" w:rsidR="00046C9E" w:rsidRPr="00562499" w:rsidRDefault="00046C9E" w:rsidP="006D4044">
            <w:pPr>
              <w:pStyle w:val="TAC"/>
            </w:pPr>
          </w:p>
        </w:tc>
        <w:tc>
          <w:tcPr>
            <w:tcW w:w="412" w:type="pct"/>
          </w:tcPr>
          <w:p w14:paraId="415954BE" w14:textId="77777777" w:rsidR="00046C9E" w:rsidRPr="00562499" w:rsidRDefault="00046C9E" w:rsidP="006D4044">
            <w:pPr>
              <w:pStyle w:val="TAC"/>
            </w:pPr>
          </w:p>
        </w:tc>
      </w:tr>
      <w:tr w:rsidR="00046C9E" w:rsidRPr="00562499" w14:paraId="5F513D45" w14:textId="77777777" w:rsidTr="006D4044">
        <w:trPr>
          <w:trHeight w:val="187"/>
          <w:jc w:val="center"/>
        </w:trPr>
        <w:tc>
          <w:tcPr>
            <w:tcW w:w="1770" w:type="pct"/>
          </w:tcPr>
          <w:p w14:paraId="0730A8BB" w14:textId="77777777" w:rsidR="00046C9E" w:rsidRPr="00562499" w:rsidRDefault="00046C9E" w:rsidP="006D4044">
            <w:pPr>
              <w:pStyle w:val="TAH"/>
              <w:rPr>
                <w:b w:val="0"/>
              </w:rPr>
            </w:pPr>
            <w:r w:rsidRPr="00562499">
              <w:rPr>
                <w:b w:val="0"/>
              </w:rPr>
              <w:t>Number of Code Blocks per Slot</w:t>
            </w:r>
          </w:p>
        </w:tc>
        <w:tc>
          <w:tcPr>
            <w:tcW w:w="341" w:type="pct"/>
          </w:tcPr>
          <w:p w14:paraId="70C5CA06" w14:textId="77777777" w:rsidR="00046C9E" w:rsidRPr="00562499" w:rsidRDefault="00046C9E" w:rsidP="006D4044">
            <w:pPr>
              <w:pStyle w:val="TAC"/>
            </w:pPr>
          </w:p>
        </w:tc>
        <w:tc>
          <w:tcPr>
            <w:tcW w:w="408" w:type="pct"/>
          </w:tcPr>
          <w:p w14:paraId="6EE43BF1" w14:textId="77777777" w:rsidR="00046C9E" w:rsidRPr="00562499" w:rsidRDefault="00046C9E" w:rsidP="006D4044">
            <w:pPr>
              <w:pStyle w:val="TAC"/>
            </w:pPr>
          </w:p>
        </w:tc>
        <w:tc>
          <w:tcPr>
            <w:tcW w:w="417" w:type="pct"/>
          </w:tcPr>
          <w:p w14:paraId="44DC7ED1" w14:textId="77777777" w:rsidR="00046C9E" w:rsidRPr="00562499" w:rsidRDefault="00046C9E" w:rsidP="006D4044">
            <w:pPr>
              <w:pStyle w:val="TAC"/>
            </w:pPr>
          </w:p>
        </w:tc>
        <w:tc>
          <w:tcPr>
            <w:tcW w:w="417" w:type="pct"/>
          </w:tcPr>
          <w:p w14:paraId="59F9F1EA" w14:textId="77777777" w:rsidR="00046C9E" w:rsidRPr="00562499" w:rsidRDefault="00046C9E" w:rsidP="006D4044">
            <w:pPr>
              <w:pStyle w:val="TAC"/>
            </w:pPr>
          </w:p>
        </w:tc>
        <w:tc>
          <w:tcPr>
            <w:tcW w:w="412" w:type="pct"/>
          </w:tcPr>
          <w:p w14:paraId="64C27D9D" w14:textId="77777777" w:rsidR="00046C9E" w:rsidRPr="00562499" w:rsidRDefault="00046C9E" w:rsidP="006D4044">
            <w:pPr>
              <w:pStyle w:val="TAC"/>
            </w:pPr>
          </w:p>
        </w:tc>
        <w:tc>
          <w:tcPr>
            <w:tcW w:w="412" w:type="pct"/>
          </w:tcPr>
          <w:p w14:paraId="1459E78C" w14:textId="77777777" w:rsidR="00046C9E" w:rsidRPr="00562499" w:rsidRDefault="00046C9E" w:rsidP="006D4044">
            <w:pPr>
              <w:pStyle w:val="TAC"/>
            </w:pPr>
          </w:p>
        </w:tc>
        <w:tc>
          <w:tcPr>
            <w:tcW w:w="412" w:type="pct"/>
          </w:tcPr>
          <w:p w14:paraId="5814B4D5" w14:textId="77777777" w:rsidR="00046C9E" w:rsidRPr="00562499" w:rsidRDefault="00046C9E" w:rsidP="006D4044">
            <w:pPr>
              <w:pStyle w:val="TAC"/>
            </w:pPr>
          </w:p>
        </w:tc>
        <w:tc>
          <w:tcPr>
            <w:tcW w:w="412" w:type="pct"/>
          </w:tcPr>
          <w:p w14:paraId="2D6A3A74" w14:textId="77777777" w:rsidR="00046C9E" w:rsidRPr="00562499" w:rsidRDefault="00046C9E" w:rsidP="006D4044">
            <w:pPr>
              <w:pStyle w:val="TAC"/>
            </w:pPr>
          </w:p>
        </w:tc>
      </w:tr>
      <w:tr w:rsidR="00046C9E" w:rsidRPr="00562499" w14:paraId="3CE79FD2" w14:textId="77777777" w:rsidTr="006D4044">
        <w:trPr>
          <w:trHeight w:val="187"/>
          <w:jc w:val="center"/>
        </w:trPr>
        <w:tc>
          <w:tcPr>
            <w:tcW w:w="1770" w:type="pct"/>
          </w:tcPr>
          <w:p w14:paraId="4AA864B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6D4044">
            <w:pPr>
              <w:pStyle w:val="TAC"/>
            </w:pPr>
            <w:r w:rsidRPr="00562499">
              <w:t>CBs</w:t>
            </w:r>
          </w:p>
        </w:tc>
        <w:tc>
          <w:tcPr>
            <w:tcW w:w="408" w:type="pct"/>
          </w:tcPr>
          <w:p w14:paraId="6216FC49" w14:textId="77777777" w:rsidR="00046C9E" w:rsidRPr="00562499" w:rsidRDefault="00046C9E" w:rsidP="006D4044">
            <w:pPr>
              <w:pStyle w:val="TAC"/>
            </w:pPr>
            <w:r w:rsidRPr="00562499">
              <w:t>N/A</w:t>
            </w:r>
          </w:p>
        </w:tc>
        <w:tc>
          <w:tcPr>
            <w:tcW w:w="417" w:type="pct"/>
          </w:tcPr>
          <w:p w14:paraId="26D95A55" w14:textId="77777777" w:rsidR="00046C9E" w:rsidRPr="00562499" w:rsidRDefault="00046C9E" w:rsidP="006D4044">
            <w:pPr>
              <w:pStyle w:val="TAC"/>
            </w:pPr>
            <w:r w:rsidRPr="00562499">
              <w:t>N/A</w:t>
            </w:r>
          </w:p>
        </w:tc>
        <w:tc>
          <w:tcPr>
            <w:tcW w:w="417" w:type="pct"/>
          </w:tcPr>
          <w:p w14:paraId="7B6B323C" w14:textId="77777777" w:rsidR="00046C9E" w:rsidRPr="00562499" w:rsidRDefault="00046C9E" w:rsidP="006D4044">
            <w:pPr>
              <w:pStyle w:val="TAC"/>
            </w:pPr>
            <w:r w:rsidRPr="00562499">
              <w:t>N/A</w:t>
            </w:r>
          </w:p>
        </w:tc>
        <w:tc>
          <w:tcPr>
            <w:tcW w:w="412" w:type="pct"/>
          </w:tcPr>
          <w:p w14:paraId="5A733350" w14:textId="77777777" w:rsidR="00046C9E" w:rsidRPr="00562499" w:rsidRDefault="00046C9E" w:rsidP="006D4044">
            <w:pPr>
              <w:pStyle w:val="TAC"/>
            </w:pPr>
          </w:p>
        </w:tc>
        <w:tc>
          <w:tcPr>
            <w:tcW w:w="412" w:type="pct"/>
          </w:tcPr>
          <w:p w14:paraId="1084664C" w14:textId="77777777" w:rsidR="00046C9E" w:rsidRPr="00562499" w:rsidRDefault="00046C9E" w:rsidP="006D4044">
            <w:pPr>
              <w:pStyle w:val="TAC"/>
            </w:pPr>
          </w:p>
        </w:tc>
        <w:tc>
          <w:tcPr>
            <w:tcW w:w="412" w:type="pct"/>
          </w:tcPr>
          <w:p w14:paraId="42552A1B" w14:textId="77777777" w:rsidR="00046C9E" w:rsidRPr="00562499" w:rsidRDefault="00046C9E" w:rsidP="006D4044">
            <w:pPr>
              <w:pStyle w:val="TAC"/>
            </w:pPr>
          </w:p>
        </w:tc>
        <w:tc>
          <w:tcPr>
            <w:tcW w:w="412" w:type="pct"/>
          </w:tcPr>
          <w:p w14:paraId="583D25FF" w14:textId="77777777" w:rsidR="00046C9E" w:rsidRPr="00562499" w:rsidRDefault="00046C9E" w:rsidP="006D4044">
            <w:pPr>
              <w:pStyle w:val="TAC"/>
            </w:pPr>
          </w:p>
        </w:tc>
      </w:tr>
      <w:tr w:rsidR="00046C9E" w:rsidRPr="00562499" w14:paraId="20706D42" w14:textId="77777777" w:rsidTr="006D4044">
        <w:trPr>
          <w:trHeight w:val="187"/>
          <w:jc w:val="center"/>
        </w:trPr>
        <w:tc>
          <w:tcPr>
            <w:tcW w:w="1770" w:type="pct"/>
          </w:tcPr>
          <w:p w14:paraId="1CEB22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6D4044">
            <w:pPr>
              <w:pStyle w:val="TAC"/>
            </w:pPr>
            <w:r w:rsidRPr="00562499">
              <w:t>CBs</w:t>
            </w:r>
          </w:p>
        </w:tc>
        <w:tc>
          <w:tcPr>
            <w:tcW w:w="408" w:type="pct"/>
          </w:tcPr>
          <w:p w14:paraId="0B22F51B" w14:textId="77777777" w:rsidR="00046C9E" w:rsidRPr="00562499" w:rsidRDefault="00046C9E" w:rsidP="006D4044">
            <w:pPr>
              <w:pStyle w:val="TAC"/>
            </w:pPr>
            <w:r w:rsidRPr="00562499">
              <w:t>1</w:t>
            </w:r>
          </w:p>
        </w:tc>
        <w:tc>
          <w:tcPr>
            <w:tcW w:w="417" w:type="pct"/>
          </w:tcPr>
          <w:p w14:paraId="5721D1BE" w14:textId="77777777" w:rsidR="00046C9E" w:rsidRPr="00562499" w:rsidRDefault="00046C9E" w:rsidP="006D4044">
            <w:pPr>
              <w:pStyle w:val="TAC"/>
            </w:pPr>
            <w:r w:rsidRPr="00562499">
              <w:t>1</w:t>
            </w:r>
          </w:p>
        </w:tc>
        <w:tc>
          <w:tcPr>
            <w:tcW w:w="417" w:type="pct"/>
          </w:tcPr>
          <w:p w14:paraId="4778440F" w14:textId="77777777" w:rsidR="00046C9E" w:rsidRPr="00562499" w:rsidRDefault="00046C9E" w:rsidP="006D4044">
            <w:pPr>
              <w:pStyle w:val="TAC"/>
            </w:pPr>
            <w:r w:rsidRPr="00562499">
              <w:t>1</w:t>
            </w:r>
          </w:p>
        </w:tc>
        <w:tc>
          <w:tcPr>
            <w:tcW w:w="412" w:type="pct"/>
          </w:tcPr>
          <w:p w14:paraId="6BD7CBB6" w14:textId="77777777" w:rsidR="00046C9E" w:rsidRPr="00562499" w:rsidRDefault="00046C9E" w:rsidP="006D4044">
            <w:pPr>
              <w:pStyle w:val="TAC"/>
            </w:pPr>
          </w:p>
        </w:tc>
        <w:tc>
          <w:tcPr>
            <w:tcW w:w="412" w:type="pct"/>
          </w:tcPr>
          <w:p w14:paraId="50AF0445" w14:textId="77777777" w:rsidR="00046C9E" w:rsidRPr="00562499" w:rsidRDefault="00046C9E" w:rsidP="006D4044">
            <w:pPr>
              <w:pStyle w:val="TAC"/>
            </w:pPr>
          </w:p>
        </w:tc>
        <w:tc>
          <w:tcPr>
            <w:tcW w:w="412" w:type="pct"/>
          </w:tcPr>
          <w:p w14:paraId="6543AE58" w14:textId="77777777" w:rsidR="00046C9E" w:rsidRPr="00562499" w:rsidRDefault="00046C9E" w:rsidP="006D4044">
            <w:pPr>
              <w:pStyle w:val="TAC"/>
            </w:pPr>
          </w:p>
        </w:tc>
        <w:tc>
          <w:tcPr>
            <w:tcW w:w="412" w:type="pct"/>
          </w:tcPr>
          <w:p w14:paraId="708459A8" w14:textId="77777777" w:rsidR="00046C9E" w:rsidRPr="00562499" w:rsidRDefault="00046C9E" w:rsidP="006D4044">
            <w:pPr>
              <w:pStyle w:val="TAC"/>
            </w:pPr>
          </w:p>
        </w:tc>
      </w:tr>
      <w:tr w:rsidR="00046C9E" w:rsidRPr="00562499" w14:paraId="71BA1C46" w14:textId="77777777" w:rsidTr="006D4044">
        <w:trPr>
          <w:trHeight w:val="187"/>
          <w:jc w:val="center"/>
        </w:trPr>
        <w:tc>
          <w:tcPr>
            <w:tcW w:w="1770" w:type="pct"/>
          </w:tcPr>
          <w:p w14:paraId="141C2DC2" w14:textId="77777777" w:rsidR="00046C9E" w:rsidRPr="00562499" w:rsidRDefault="00046C9E" w:rsidP="006D4044">
            <w:pPr>
              <w:pStyle w:val="TAH"/>
              <w:rPr>
                <w:b w:val="0"/>
              </w:rPr>
            </w:pPr>
            <w:r w:rsidRPr="00562499">
              <w:rPr>
                <w:b w:val="0"/>
              </w:rPr>
              <w:t>Binary Channel Bits per Slot</w:t>
            </w:r>
          </w:p>
        </w:tc>
        <w:tc>
          <w:tcPr>
            <w:tcW w:w="341" w:type="pct"/>
          </w:tcPr>
          <w:p w14:paraId="18142879" w14:textId="77777777" w:rsidR="00046C9E" w:rsidRPr="00562499" w:rsidRDefault="00046C9E" w:rsidP="006D4044">
            <w:pPr>
              <w:pStyle w:val="TAC"/>
            </w:pPr>
          </w:p>
        </w:tc>
        <w:tc>
          <w:tcPr>
            <w:tcW w:w="408" w:type="pct"/>
          </w:tcPr>
          <w:p w14:paraId="586157E3" w14:textId="77777777" w:rsidR="00046C9E" w:rsidRPr="00562499" w:rsidRDefault="00046C9E" w:rsidP="006D4044">
            <w:pPr>
              <w:pStyle w:val="TAC"/>
            </w:pPr>
          </w:p>
        </w:tc>
        <w:tc>
          <w:tcPr>
            <w:tcW w:w="417" w:type="pct"/>
          </w:tcPr>
          <w:p w14:paraId="29758691" w14:textId="77777777" w:rsidR="00046C9E" w:rsidRPr="00562499" w:rsidRDefault="00046C9E" w:rsidP="006D4044">
            <w:pPr>
              <w:pStyle w:val="TAC"/>
            </w:pPr>
          </w:p>
        </w:tc>
        <w:tc>
          <w:tcPr>
            <w:tcW w:w="417" w:type="pct"/>
          </w:tcPr>
          <w:p w14:paraId="1CB8401F" w14:textId="77777777" w:rsidR="00046C9E" w:rsidRPr="00562499" w:rsidRDefault="00046C9E" w:rsidP="006D4044">
            <w:pPr>
              <w:pStyle w:val="TAC"/>
            </w:pPr>
          </w:p>
        </w:tc>
        <w:tc>
          <w:tcPr>
            <w:tcW w:w="412" w:type="pct"/>
          </w:tcPr>
          <w:p w14:paraId="638097C3" w14:textId="77777777" w:rsidR="00046C9E" w:rsidRPr="00562499" w:rsidRDefault="00046C9E" w:rsidP="006D4044">
            <w:pPr>
              <w:pStyle w:val="TAC"/>
            </w:pPr>
          </w:p>
        </w:tc>
        <w:tc>
          <w:tcPr>
            <w:tcW w:w="412" w:type="pct"/>
          </w:tcPr>
          <w:p w14:paraId="574AFE03" w14:textId="77777777" w:rsidR="00046C9E" w:rsidRPr="00562499" w:rsidRDefault="00046C9E" w:rsidP="006D4044">
            <w:pPr>
              <w:pStyle w:val="TAC"/>
            </w:pPr>
          </w:p>
        </w:tc>
        <w:tc>
          <w:tcPr>
            <w:tcW w:w="412" w:type="pct"/>
          </w:tcPr>
          <w:p w14:paraId="72FFA1B0" w14:textId="77777777" w:rsidR="00046C9E" w:rsidRPr="00562499" w:rsidRDefault="00046C9E" w:rsidP="006D4044">
            <w:pPr>
              <w:pStyle w:val="TAC"/>
            </w:pPr>
          </w:p>
        </w:tc>
        <w:tc>
          <w:tcPr>
            <w:tcW w:w="412" w:type="pct"/>
          </w:tcPr>
          <w:p w14:paraId="53EACCA8" w14:textId="77777777" w:rsidR="00046C9E" w:rsidRPr="00562499" w:rsidRDefault="00046C9E" w:rsidP="006D4044">
            <w:pPr>
              <w:pStyle w:val="TAC"/>
            </w:pPr>
          </w:p>
        </w:tc>
      </w:tr>
      <w:tr w:rsidR="00046C9E" w:rsidRPr="00562499" w14:paraId="0590785C" w14:textId="77777777" w:rsidTr="006D4044">
        <w:trPr>
          <w:trHeight w:val="187"/>
          <w:jc w:val="center"/>
        </w:trPr>
        <w:tc>
          <w:tcPr>
            <w:tcW w:w="1770" w:type="pct"/>
          </w:tcPr>
          <w:p w14:paraId="0BDBA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6D4044">
            <w:pPr>
              <w:pStyle w:val="TAC"/>
            </w:pPr>
            <w:r w:rsidRPr="00562499">
              <w:t>Bits</w:t>
            </w:r>
          </w:p>
        </w:tc>
        <w:tc>
          <w:tcPr>
            <w:tcW w:w="408" w:type="pct"/>
          </w:tcPr>
          <w:p w14:paraId="09A54FDB" w14:textId="77777777" w:rsidR="00046C9E" w:rsidRPr="00562499" w:rsidRDefault="00046C9E" w:rsidP="006D4044">
            <w:pPr>
              <w:pStyle w:val="TAC"/>
            </w:pPr>
            <w:r w:rsidRPr="00562499">
              <w:t>N/A</w:t>
            </w:r>
          </w:p>
        </w:tc>
        <w:tc>
          <w:tcPr>
            <w:tcW w:w="417" w:type="pct"/>
          </w:tcPr>
          <w:p w14:paraId="25F54B11" w14:textId="77777777" w:rsidR="00046C9E" w:rsidRPr="00562499" w:rsidRDefault="00046C9E" w:rsidP="006D4044">
            <w:pPr>
              <w:pStyle w:val="TAC"/>
            </w:pPr>
            <w:r w:rsidRPr="00562499">
              <w:t>N/A</w:t>
            </w:r>
          </w:p>
        </w:tc>
        <w:tc>
          <w:tcPr>
            <w:tcW w:w="417" w:type="pct"/>
          </w:tcPr>
          <w:p w14:paraId="4E4DA218" w14:textId="77777777" w:rsidR="00046C9E" w:rsidRPr="00562499" w:rsidRDefault="00046C9E" w:rsidP="006D4044">
            <w:pPr>
              <w:pStyle w:val="TAC"/>
            </w:pPr>
            <w:r w:rsidRPr="00562499">
              <w:t>N/A</w:t>
            </w:r>
          </w:p>
        </w:tc>
        <w:tc>
          <w:tcPr>
            <w:tcW w:w="412" w:type="pct"/>
          </w:tcPr>
          <w:p w14:paraId="1350412C" w14:textId="77777777" w:rsidR="00046C9E" w:rsidRPr="00562499" w:rsidRDefault="00046C9E" w:rsidP="006D4044">
            <w:pPr>
              <w:pStyle w:val="TAC"/>
            </w:pPr>
          </w:p>
        </w:tc>
        <w:tc>
          <w:tcPr>
            <w:tcW w:w="412" w:type="pct"/>
          </w:tcPr>
          <w:p w14:paraId="08E0EF48" w14:textId="77777777" w:rsidR="00046C9E" w:rsidRPr="00562499" w:rsidRDefault="00046C9E" w:rsidP="006D4044">
            <w:pPr>
              <w:pStyle w:val="TAC"/>
            </w:pPr>
          </w:p>
        </w:tc>
        <w:tc>
          <w:tcPr>
            <w:tcW w:w="412" w:type="pct"/>
          </w:tcPr>
          <w:p w14:paraId="38485CC5" w14:textId="77777777" w:rsidR="00046C9E" w:rsidRPr="00562499" w:rsidRDefault="00046C9E" w:rsidP="006D4044">
            <w:pPr>
              <w:pStyle w:val="TAC"/>
            </w:pPr>
          </w:p>
        </w:tc>
        <w:tc>
          <w:tcPr>
            <w:tcW w:w="412" w:type="pct"/>
          </w:tcPr>
          <w:p w14:paraId="4B1BD392" w14:textId="77777777" w:rsidR="00046C9E" w:rsidRPr="00562499" w:rsidRDefault="00046C9E" w:rsidP="006D4044">
            <w:pPr>
              <w:pStyle w:val="TAC"/>
            </w:pPr>
          </w:p>
        </w:tc>
      </w:tr>
      <w:tr w:rsidR="00046C9E" w:rsidRPr="00562499" w14:paraId="168850F8" w14:textId="77777777" w:rsidTr="006D4044">
        <w:trPr>
          <w:trHeight w:val="187"/>
          <w:jc w:val="center"/>
        </w:trPr>
        <w:tc>
          <w:tcPr>
            <w:tcW w:w="1770" w:type="pct"/>
          </w:tcPr>
          <w:p w14:paraId="12661F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6D4044">
            <w:pPr>
              <w:pStyle w:val="TAC"/>
            </w:pPr>
            <w:r w:rsidRPr="00562499">
              <w:t>Bits</w:t>
            </w:r>
          </w:p>
        </w:tc>
        <w:tc>
          <w:tcPr>
            <w:tcW w:w="408" w:type="pct"/>
          </w:tcPr>
          <w:p w14:paraId="5457E9D3" w14:textId="77777777" w:rsidR="00046C9E" w:rsidRPr="00562499" w:rsidRDefault="00046C9E" w:rsidP="006D4044">
            <w:pPr>
              <w:pStyle w:val="TAC"/>
            </w:pPr>
            <w:r w:rsidRPr="00562499">
              <w:t>5184</w:t>
            </w:r>
          </w:p>
        </w:tc>
        <w:tc>
          <w:tcPr>
            <w:tcW w:w="417" w:type="pct"/>
          </w:tcPr>
          <w:p w14:paraId="4BB22116" w14:textId="77777777" w:rsidR="00046C9E" w:rsidRPr="00562499" w:rsidRDefault="00046C9E" w:rsidP="006D4044">
            <w:pPr>
              <w:pStyle w:val="TAC"/>
            </w:pPr>
            <w:r w:rsidRPr="00562499">
              <w:t>8208</w:t>
            </w:r>
          </w:p>
        </w:tc>
        <w:tc>
          <w:tcPr>
            <w:tcW w:w="417" w:type="pct"/>
          </w:tcPr>
          <w:p w14:paraId="0BAC363E" w14:textId="77777777" w:rsidR="00046C9E" w:rsidRPr="00562499" w:rsidRDefault="00046C9E" w:rsidP="006D4044">
            <w:pPr>
              <w:pStyle w:val="TAC"/>
            </w:pPr>
            <w:r w:rsidRPr="00562499">
              <w:t>11016</w:t>
            </w:r>
          </w:p>
        </w:tc>
        <w:tc>
          <w:tcPr>
            <w:tcW w:w="412" w:type="pct"/>
          </w:tcPr>
          <w:p w14:paraId="68A9958E" w14:textId="77777777" w:rsidR="00046C9E" w:rsidRPr="00562499" w:rsidRDefault="00046C9E" w:rsidP="006D4044">
            <w:pPr>
              <w:pStyle w:val="TAC"/>
            </w:pPr>
          </w:p>
        </w:tc>
        <w:tc>
          <w:tcPr>
            <w:tcW w:w="412" w:type="pct"/>
          </w:tcPr>
          <w:p w14:paraId="4CDB48CB" w14:textId="77777777" w:rsidR="00046C9E" w:rsidRPr="00562499" w:rsidRDefault="00046C9E" w:rsidP="006D4044">
            <w:pPr>
              <w:pStyle w:val="TAC"/>
            </w:pPr>
          </w:p>
        </w:tc>
        <w:tc>
          <w:tcPr>
            <w:tcW w:w="412" w:type="pct"/>
          </w:tcPr>
          <w:p w14:paraId="13847648" w14:textId="77777777" w:rsidR="00046C9E" w:rsidRPr="00562499" w:rsidRDefault="00046C9E" w:rsidP="006D4044">
            <w:pPr>
              <w:pStyle w:val="TAC"/>
            </w:pPr>
          </w:p>
        </w:tc>
        <w:tc>
          <w:tcPr>
            <w:tcW w:w="412" w:type="pct"/>
          </w:tcPr>
          <w:p w14:paraId="5BBA5629" w14:textId="77777777" w:rsidR="00046C9E" w:rsidRPr="00562499" w:rsidRDefault="00046C9E" w:rsidP="006D4044">
            <w:pPr>
              <w:pStyle w:val="TAC"/>
            </w:pPr>
          </w:p>
        </w:tc>
      </w:tr>
      <w:tr w:rsidR="00046C9E" w:rsidRPr="00562499" w14:paraId="37F2879B" w14:textId="77777777" w:rsidTr="006D4044">
        <w:trPr>
          <w:trHeight w:val="187"/>
          <w:jc w:val="center"/>
        </w:trPr>
        <w:tc>
          <w:tcPr>
            <w:tcW w:w="1770" w:type="pct"/>
          </w:tcPr>
          <w:p w14:paraId="0696E70E" w14:textId="77777777" w:rsidR="00046C9E" w:rsidRPr="00562499" w:rsidRDefault="00046C9E" w:rsidP="006D4044">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6D4044">
            <w:pPr>
              <w:pStyle w:val="TAC"/>
            </w:pPr>
            <w:r w:rsidRPr="00562499">
              <w:t>Mbps</w:t>
            </w:r>
          </w:p>
        </w:tc>
        <w:tc>
          <w:tcPr>
            <w:tcW w:w="408" w:type="pct"/>
          </w:tcPr>
          <w:p w14:paraId="0FB9E206" w14:textId="77777777" w:rsidR="00046C9E" w:rsidRPr="00562499" w:rsidRDefault="00046C9E" w:rsidP="006D4044">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6D4044">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6D4044">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6D4044">
            <w:pPr>
              <w:pStyle w:val="TAC"/>
              <w:rPr>
                <w:lang w:eastAsia="ja-JP"/>
              </w:rPr>
            </w:pPr>
          </w:p>
        </w:tc>
        <w:tc>
          <w:tcPr>
            <w:tcW w:w="412" w:type="pct"/>
          </w:tcPr>
          <w:p w14:paraId="62638E10" w14:textId="77777777" w:rsidR="00046C9E" w:rsidRPr="00562499" w:rsidRDefault="00046C9E" w:rsidP="006D4044">
            <w:pPr>
              <w:pStyle w:val="TAC"/>
              <w:rPr>
                <w:lang w:eastAsia="ja-JP"/>
              </w:rPr>
            </w:pPr>
          </w:p>
        </w:tc>
        <w:tc>
          <w:tcPr>
            <w:tcW w:w="412" w:type="pct"/>
          </w:tcPr>
          <w:p w14:paraId="204DF413" w14:textId="77777777" w:rsidR="00046C9E" w:rsidRPr="00562499" w:rsidRDefault="00046C9E" w:rsidP="006D4044">
            <w:pPr>
              <w:pStyle w:val="TAC"/>
            </w:pPr>
          </w:p>
        </w:tc>
        <w:tc>
          <w:tcPr>
            <w:tcW w:w="412" w:type="pct"/>
          </w:tcPr>
          <w:p w14:paraId="699944D5" w14:textId="77777777" w:rsidR="00046C9E" w:rsidRPr="00562499" w:rsidRDefault="00046C9E" w:rsidP="006D4044">
            <w:pPr>
              <w:pStyle w:val="TAC"/>
            </w:pPr>
          </w:p>
        </w:tc>
      </w:tr>
      <w:tr w:rsidR="00046C9E" w:rsidRPr="00562499" w14:paraId="10E3E5C7" w14:textId="77777777" w:rsidTr="006D4044">
        <w:trPr>
          <w:trHeight w:val="70"/>
          <w:jc w:val="center"/>
        </w:trPr>
        <w:tc>
          <w:tcPr>
            <w:tcW w:w="5000" w:type="pct"/>
            <w:gridSpan w:val="9"/>
          </w:tcPr>
          <w:p w14:paraId="6E49122F" w14:textId="77777777" w:rsidR="00046C9E" w:rsidRPr="00562499" w:rsidRDefault="00046C9E" w:rsidP="006D4044">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6D4044">
            <w:pPr>
              <w:pStyle w:val="TAN"/>
            </w:pPr>
            <w:r w:rsidRPr="00562499">
              <w:t>NOTE 3:</w:t>
            </w:r>
            <w:r w:rsidRPr="00562499">
              <w:tab/>
              <w:t>SS/PBCH block is transmitted in slot #0 of each frame</w:t>
            </w:r>
          </w:p>
          <w:p w14:paraId="57B3342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6D4044">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6D4044">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6D4044">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8pt;height:18pt" o:ole="">
                  <v:imagedata r:id="rId88" o:title=""/>
                </v:shape>
                <o:OLEObject Type="Embed" ProgID="Equation.3" ShapeID="_x0000_i1070" DrawAspect="Content" ObjectID="_1821241886" r:id="rId95"/>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6D4044">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6D4044">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6D4044">
        <w:trPr>
          <w:jc w:val="center"/>
        </w:trPr>
        <w:tc>
          <w:tcPr>
            <w:tcW w:w="1692" w:type="pct"/>
          </w:tcPr>
          <w:p w14:paraId="0E8F800C" w14:textId="77777777" w:rsidR="00046C9E" w:rsidRPr="00562499" w:rsidRDefault="00046C9E" w:rsidP="00046C9E">
            <w:pPr>
              <w:pStyle w:val="TAL"/>
            </w:pPr>
            <w:r w:rsidRPr="00562499">
              <w:t>Allocated slots per Frame</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6D4044">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6D4044">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6D4044">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6D4044">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6D4044">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6D4044">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6D4044">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6D4044">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6D4044">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6D4044">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6D4044">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6D4044">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6D4044">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6D4044">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6D4044">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6D4044">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6D4044">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6D4044">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456" w:name="_Toc210629282"/>
      <w:r w:rsidRPr="00562499">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456"/>
    </w:p>
    <w:p w14:paraId="1A46E7A8" w14:textId="77777777" w:rsidR="003C4011" w:rsidRPr="00990B12" w:rsidRDefault="003C4011" w:rsidP="003C4011">
      <w:pPr>
        <w:pStyle w:val="Heading4"/>
      </w:pPr>
      <w:bookmarkStart w:id="3457" w:name="_Toc210629283"/>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457"/>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71" type="#_x0000_t75" style="width:9pt;height:14.5pt" o:ole="">
                  <v:imagedata r:id="rId88" o:title=""/>
                </v:shape>
                <o:OLEObject Type="Embed" ProgID="Equation.3" ShapeID="_x0000_i1071" DrawAspect="Content" ObjectID="_1821241887" r:id="rId96"/>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72" type="#_x0000_t75" style="width:9pt;height:14.5pt" o:ole="">
                  <v:imagedata r:id="rId88" o:title=""/>
                </v:shape>
                <o:OLEObject Type="Embed" ProgID="Equation.3" ShapeID="_x0000_i1072" DrawAspect="Content" ObjectID="_1821241888" r:id="rId97"/>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73" type="#_x0000_t75" style="width:11pt;height:16.5pt" o:ole="">
                  <v:imagedata r:id="rId88" o:title=""/>
                </v:shape>
                <o:OLEObject Type="Embed" ProgID="Equation.3" ShapeID="_x0000_i1073" DrawAspect="Content" ObjectID="_1821241889" r:id="rId98"/>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458" w:name="_Toc210629284"/>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458"/>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74" type="#_x0000_t75" style="width:9pt;height:14.5pt" o:ole="">
                  <v:imagedata r:id="rId88" o:title=""/>
                </v:shape>
                <o:OLEObject Type="Embed" ProgID="Equation.3" ShapeID="_x0000_i1074" DrawAspect="Content" ObjectID="_1821241890" r:id="rId99"/>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75" type="#_x0000_t75" style="width:9pt;height:14.5pt" o:ole="">
                  <v:imagedata r:id="rId88" o:title=""/>
                </v:shape>
                <o:OLEObject Type="Embed" ProgID="Equation.3" ShapeID="_x0000_i1075" DrawAspect="Content" ObjectID="_1821241891" r:id="rId100"/>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Slot i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6" type="#_x0000_t75" style="width:11pt;height:16.5pt" o:ole="">
                  <v:imagedata r:id="rId88" o:title=""/>
                </v:shape>
                <o:OLEObject Type="Embed" ProgID="Equation.3" ShapeID="_x0000_i1076" DrawAspect="Content" ObjectID="_1821241892" r:id="rId101"/>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Slot i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459" w:name="_Toc210629285"/>
      <w:r w:rsidRPr="00990B12">
        <w:rPr>
          <w:rFonts w:eastAsia="SimSun"/>
        </w:rPr>
        <w:t>A.4</w:t>
      </w:r>
      <w:r w:rsidRPr="00990B12">
        <w:rPr>
          <w:rFonts w:eastAsia="SimSun"/>
          <w:snapToGrid w:val="0"/>
        </w:rPr>
        <w:tab/>
      </w:r>
      <w:r w:rsidRPr="00990B12">
        <w:rPr>
          <w:rFonts w:eastAsia="SimSun"/>
        </w:rPr>
        <w:t>Testing related to Satellite Access</w:t>
      </w:r>
      <w:bookmarkEnd w:id="3459"/>
      <w:r w:rsidRPr="00990B12">
        <w:rPr>
          <w:rFonts w:eastAsia="SimSun"/>
        </w:rPr>
        <w:t xml:space="preserve"> </w:t>
      </w:r>
    </w:p>
    <w:p w14:paraId="6E966ABA" w14:textId="69BEF8D0" w:rsidR="00403930" w:rsidRPr="00990B12" w:rsidRDefault="00403930" w:rsidP="00403930">
      <w:pPr>
        <w:pStyle w:val="Heading2"/>
        <w:rPr>
          <w:rFonts w:eastAsia="SimSun"/>
        </w:rPr>
      </w:pPr>
      <w:bookmarkStart w:id="3460" w:name="_CRA_4_1"/>
      <w:bookmarkStart w:id="3461" w:name="_Toc137373098"/>
      <w:bookmarkStart w:id="3462" w:name="_Toc138885041"/>
      <w:bookmarkStart w:id="3463" w:name="_Toc145689858"/>
      <w:bookmarkStart w:id="3464" w:name="_Toc210629286"/>
      <w:bookmarkEnd w:id="3460"/>
      <w:r w:rsidRPr="00990B12">
        <w:rPr>
          <w:rFonts w:eastAsia="SimSun"/>
        </w:rPr>
        <w:t>A.4.1</w:t>
      </w:r>
      <w:r w:rsidRPr="00990B12">
        <w:rPr>
          <w:rFonts w:eastAsia="SimSun"/>
          <w:snapToGrid w:val="0"/>
        </w:rPr>
        <w:tab/>
      </w:r>
      <w:r w:rsidRPr="00990B12">
        <w:rPr>
          <w:rFonts w:eastAsia="SimSun"/>
        </w:rPr>
        <w:t>General</w:t>
      </w:r>
      <w:bookmarkEnd w:id="3461"/>
      <w:bookmarkEnd w:id="3462"/>
      <w:bookmarkEnd w:id="3463"/>
      <w:bookmarkEnd w:id="3464"/>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465" w:name="_CRA_4_2"/>
      <w:bookmarkStart w:id="3466" w:name="_Toc210629287"/>
      <w:bookmarkEnd w:id="3465"/>
      <w:r w:rsidRPr="00990B12">
        <w:rPr>
          <w:rFonts w:eastAsia="SimSun"/>
        </w:rPr>
        <w:t>A.4.2</w:t>
      </w:r>
      <w:r w:rsidRPr="00990B12">
        <w:rPr>
          <w:rFonts w:eastAsia="SimSun"/>
          <w:snapToGrid w:val="0"/>
        </w:rPr>
        <w:tab/>
      </w:r>
      <w:r w:rsidRPr="00990B12">
        <w:rPr>
          <w:rFonts w:eastAsia="SimSun"/>
        </w:rPr>
        <w:t>Test condition for transmitter characteristics</w:t>
      </w:r>
      <w:bookmarkEnd w:id="3466"/>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467" w:name="_CRA_4_3"/>
      <w:bookmarkStart w:id="3468" w:name="_Toc210629288"/>
      <w:bookmarkEnd w:id="3467"/>
      <w:r w:rsidRPr="00990B12">
        <w:rPr>
          <w:rFonts w:eastAsia="SimSun"/>
        </w:rPr>
        <w:t>A.4.3</w:t>
      </w:r>
      <w:r w:rsidRPr="00990B12">
        <w:rPr>
          <w:rFonts w:eastAsia="SimSun"/>
          <w:snapToGrid w:val="0"/>
        </w:rPr>
        <w:tab/>
      </w:r>
      <w:r w:rsidRPr="00990B12">
        <w:rPr>
          <w:rFonts w:eastAsia="SimSun"/>
        </w:rPr>
        <w:t>Test condition for receiver characteristics</w:t>
      </w:r>
      <w:bookmarkEnd w:id="3468"/>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469" w:name="_CRA_4_4"/>
      <w:bookmarkStart w:id="3470" w:name="_Toc210629289"/>
      <w:bookmarkEnd w:id="3469"/>
      <w:r w:rsidRPr="00990B12">
        <w:rPr>
          <w:rFonts w:eastAsia="SimSun"/>
        </w:rPr>
        <w:t>A.4.4</w:t>
      </w:r>
      <w:r w:rsidRPr="00990B12">
        <w:rPr>
          <w:rFonts w:eastAsia="SimSun"/>
          <w:snapToGrid w:val="0"/>
        </w:rPr>
        <w:tab/>
      </w:r>
      <w:r w:rsidRPr="00990B12">
        <w:rPr>
          <w:rFonts w:eastAsia="SimSun"/>
        </w:rPr>
        <w:t>Test condition for performance requirements</w:t>
      </w:r>
      <w:bookmarkEnd w:id="3470"/>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990B12"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70A62A0" w14:textId="77777777" w:rsidR="00201225" w:rsidRPr="00990B12" w:rsidRDefault="00201225">
      <w:pPr>
        <w:overflowPunct/>
        <w:autoSpaceDE/>
        <w:autoSpaceDN/>
        <w:adjustRightInd/>
        <w:spacing w:after="0"/>
        <w:textAlignment w:val="auto"/>
        <w:rPr>
          <w:rFonts w:ascii="Arial" w:hAnsi="Arial"/>
          <w:sz w:val="36"/>
        </w:rPr>
      </w:pPr>
      <w:bookmarkStart w:id="3471" w:name="_Toc130455860"/>
      <w:bookmarkStart w:id="3472" w:name="_Toc137543653"/>
      <w:r w:rsidRPr="00990B12">
        <w:br w:type="page"/>
      </w:r>
    </w:p>
    <w:p w14:paraId="5CFDB84B" w14:textId="714534E0" w:rsidR="00EC2303" w:rsidRPr="00990B12" w:rsidRDefault="00EC2303" w:rsidP="00EC2303">
      <w:pPr>
        <w:pStyle w:val="Heading8"/>
      </w:pPr>
      <w:bookmarkStart w:id="3473" w:name="_CRAnnexB"/>
      <w:bookmarkStart w:id="3474" w:name="_Toc210629290"/>
      <w:bookmarkEnd w:id="3473"/>
      <w:r w:rsidRPr="00990B12">
        <w:t>Annex B: (normative):</w:t>
      </w:r>
      <w:r w:rsidRPr="00990B12">
        <w:br/>
        <w:t>Propagation conditions</w:t>
      </w:r>
      <w:bookmarkEnd w:id="3471"/>
      <w:bookmarkEnd w:id="3472"/>
      <w:bookmarkEnd w:id="3474"/>
    </w:p>
    <w:p w14:paraId="7BDA3611" w14:textId="77777777" w:rsidR="00D3313B" w:rsidRPr="00990B12" w:rsidRDefault="00D3313B" w:rsidP="00D3313B">
      <w:pPr>
        <w:pStyle w:val="Heading1"/>
      </w:pPr>
      <w:bookmarkStart w:id="3475" w:name="_CRB_0"/>
      <w:bookmarkStart w:id="3476" w:name="_Toc27478713"/>
      <w:bookmarkStart w:id="3477" w:name="_Toc36227427"/>
      <w:bookmarkStart w:id="3478" w:name="_Toc123058000"/>
      <w:bookmarkStart w:id="3479" w:name="_Toc124255295"/>
      <w:bookmarkStart w:id="3480" w:name="_Toc124255486"/>
      <w:bookmarkStart w:id="3481" w:name="_Toc124255623"/>
      <w:bookmarkStart w:id="3482" w:name="_Toc131688461"/>
      <w:bookmarkStart w:id="3483" w:name="_Toc137543654"/>
      <w:bookmarkStart w:id="3484" w:name="_Toc210629291"/>
      <w:bookmarkEnd w:id="3475"/>
      <w:r w:rsidRPr="00990B12">
        <w:t>B.0</w:t>
      </w:r>
      <w:r w:rsidRPr="00990B12">
        <w:tab/>
        <w:t>No interference</w:t>
      </w:r>
      <w:bookmarkEnd w:id="3476"/>
      <w:bookmarkEnd w:id="3477"/>
      <w:bookmarkEnd w:id="3484"/>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485" w:name="_CRB_1"/>
      <w:bookmarkStart w:id="3486" w:name="_Toc210629292"/>
      <w:bookmarkEnd w:id="3485"/>
      <w:r w:rsidRPr="00990B12">
        <w:t>B.1</w:t>
      </w:r>
      <w:r w:rsidRPr="00990B12">
        <w:tab/>
        <w:t>Static propagation condition</w:t>
      </w:r>
      <w:bookmarkEnd w:id="3478"/>
      <w:bookmarkEnd w:id="3479"/>
      <w:bookmarkEnd w:id="3480"/>
      <w:bookmarkEnd w:id="3481"/>
      <w:bookmarkEnd w:id="3482"/>
      <w:bookmarkEnd w:id="3483"/>
      <w:bookmarkEnd w:id="3486"/>
    </w:p>
    <w:p w14:paraId="25C028B4" w14:textId="77777777" w:rsidR="00EC2303" w:rsidRPr="00990B12" w:rsidRDefault="00EC2303" w:rsidP="00EC2303">
      <w:pPr>
        <w:pStyle w:val="Heading2"/>
        <w:rPr>
          <w:snapToGrid w:val="0"/>
        </w:rPr>
      </w:pPr>
      <w:bookmarkStart w:id="3487" w:name="_CRB_1_1"/>
      <w:bookmarkStart w:id="3488" w:name="_Toc114566211"/>
      <w:bookmarkStart w:id="3489" w:name="_Toc115268301"/>
      <w:bookmarkStart w:id="3490" w:name="_Toc123058001"/>
      <w:bookmarkStart w:id="3491" w:name="_Toc124255296"/>
      <w:bookmarkStart w:id="3492" w:name="_Toc124255487"/>
      <w:bookmarkStart w:id="3493" w:name="_Toc124255624"/>
      <w:bookmarkStart w:id="3494" w:name="_Toc131688462"/>
      <w:bookmarkStart w:id="3495" w:name="_Toc137543655"/>
      <w:bookmarkStart w:id="3496" w:name="_Toc210629293"/>
      <w:bookmarkEnd w:id="3487"/>
      <w:r w:rsidRPr="00990B12">
        <w:rPr>
          <w:snapToGrid w:val="0"/>
        </w:rPr>
        <w:t>B.1.1</w:t>
      </w:r>
      <w:r w:rsidRPr="00990B12">
        <w:rPr>
          <w:snapToGrid w:val="0"/>
        </w:rPr>
        <w:tab/>
        <w:t>UE Receiver with 1Rx</w:t>
      </w:r>
      <w:bookmarkEnd w:id="3488"/>
      <w:bookmarkEnd w:id="3489"/>
      <w:bookmarkEnd w:id="3490"/>
      <w:bookmarkEnd w:id="3491"/>
      <w:bookmarkEnd w:id="3492"/>
      <w:bookmarkEnd w:id="3493"/>
      <w:bookmarkEnd w:id="3494"/>
      <w:bookmarkEnd w:id="3495"/>
      <w:bookmarkEnd w:id="3496"/>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497"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497"/>
    <w:p w14:paraId="68304EAD" w14:textId="77777777" w:rsidR="00EC2303" w:rsidRPr="00990B12" w:rsidRDefault="00EC2303" w:rsidP="00EC2303"/>
    <w:p w14:paraId="20473677" w14:textId="77777777" w:rsidR="00EC2303" w:rsidRPr="00990B12" w:rsidRDefault="00EC2303" w:rsidP="00EC2303">
      <w:pPr>
        <w:pStyle w:val="Heading2"/>
      </w:pPr>
      <w:bookmarkStart w:id="3498" w:name="_CRB_1_2"/>
      <w:bookmarkStart w:id="3499" w:name="_Toc21338429"/>
      <w:bookmarkStart w:id="3500" w:name="_Toc29808537"/>
      <w:bookmarkStart w:id="3501" w:name="_Toc37068456"/>
      <w:bookmarkStart w:id="3502" w:name="_Toc37084001"/>
      <w:bookmarkStart w:id="3503" w:name="_Toc37084343"/>
      <w:bookmarkStart w:id="3504" w:name="_Toc40209705"/>
      <w:bookmarkStart w:id="3505" w:name="_Toc40210047"/>
      <w:bookmarkStart w:id="3506" w:name="_Toc45893006"/>
      <w:bookmarkStart w:id="3507" w:name="_Toc53176871"/>
      <w:bookmarkStart w:id="3508" w:name="_Toc61121199"/>
      <w:bookmarkStart w:id="3509" w:name="_Toc67918395"/>
      <w:bookmarkStart w:id="3510" w:name="_Toc76298470"/>
      <w:bookmarkStart w:id="3511" w:name="_Toc76572482"/>
      <w:bookmarkStart w:id="3512" w:name="_Toc76652349"/>
      <w:bookmarkStart w:id="3513" w:name="_Toc76653193"/>
      <w:bookmarkStart w:id="3514" w:name="_Toc83742466"/>
      <w:bookmarkStart w:id="3515" w:name="_Toc91440956"/>
      <w:bookmarkStart w:id="3516" w:name="_Toc98849746"/>
      <w:bookmarkStart w:id="3517" w:name="_Toc106543600"/>
      <w:bookmarkStart w:id="3518" w:name="_Toc106737698"/>
      <w:bookmarkStart w:id="3519" w:name="_Toc107233465"/>
      <w:bookmarkStart w:id="3520" w:name="_Toc107235083"/>
      <w:bookmarkStart w:id="3521" w:name="_Toc107420053"/>
      <w:bookmarkStart w:id="3522" w:name="_Toc107477351"/>
      <w:bookmarkStart w:id="3523" w:name="_Toc114566212"/>
      <w:bookmarkStart w:id="3524" w:name="_Toc115268302"/>
      <w:bookmarkStart w:id="3525" w:name="_Toc123058002"/>
      <w:bookmarkStart w:id="3526" w:name="_Toc124255297"/>
      <w:bookmarkStart w:id="3527" w:name="_Toc124255488"/>
      <w:bookmarkStart w:id="3528" w:name="_Toc124255625"/>
      <w:bookmarkStart w:id="3529" w:name="_Toc131688463"/>
      <w:bookmarkStart w:id="3530" w:name="_Toc137543656"/>
      <w:bookmarkStart w:id="3531" w:name="_Toc210629294"/>
      <w:bookmarkEnd w:id="3498"/>
      <w:r w:rsidRPr="00990B12">
        <w:rPr>
          <w:snapToGrid w:val="0"/>
        </w:rPr>
        <w:t>B.1.2</w:t>
      </w:r>
      <w:r w:rsidRPr="00990B12">
        <w:rPr>
          <w:snapToGrid w:val="0"/>
        </w:rPr>
        <w:tab/>
        <w:t>UE Receiver with 2Rx</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pt;height:27pt" o:ole="">
            <v:imagedata r:id="rId102" o:title=""/>
          </v:shape>
          <o:OLEObject Type="Embed" ProgID="Equation.3" ShapeID="_x0000_i1077" DrawAspect="Content" ObjectID="_1821241893" r:id="rId103"/>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9.5pt;height:27pt" o:ole="">
            <v:imagedata r:id="rId104" o:title=""/>
          </v:shape>
          <o:OLEObject Type="Embed" ProgID="Equation.3" ShapeID="_x0000_i1078" DrawAspect="Content" ObjectID="_1821241894" r:id="rId105"/>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532" w:name="_CRB_2"/>
      <w:bookmarkStart w:id="3533" w:name="_Toc210629295"/>
      <w:bookmarkEnd w:id="3532"/>
      <w:r w:rsidRPr="00990B12">
        <w:t>B.2</w:t>
      </w:r>
      <w:r w:rsidRPr="00990B12">
        <w:tab/>
        <w:t>Multi-path fading propagation conditions</w:t>
      </w:r>
      <w:bookmarkEnd w:id="3533"/>
    </w:p>
    <w:p w14:paraId="353FB403" w14:textId="3B1A9E26" w:rsidR="00830250" w:rsidRPr="00990B12" w:rsidRDefault="00830250" w:rsidP="00830250">
      <w:pPr>
        <w:pStyle w:val="Heading2"/>
      </w:pPr>
      <w:bookmarkStart w:id="3534" w:name="_CRB_2_0"/>
      <w:bookmarkStart w:id="3535" w:name="_Toc210629296"/>
      <w:bookmarkEnd w:id="3534"/>
      <w:r w:rsidRPr="00990B12">
        <w:t>B.2.0</w:t>
      </w:r>
      <w:r w:rsidRPr="00990B12">
        <w:tab/>
        <w:t>General</w:t>
      </w:r>
      <w:bookmarkEnd w:id="3535"/>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536" w:name="_CRB_2_1"/>
      <w:bookmarkStart w:id="3537" w:name="_Toc123058003"/>
      <w:bookmarkStart w:id="3538" w:name="_Toc124255298"/>
      <w:bookmarkStart w:id="3539" w:name="_Toc124255489"/>
      <w:bookmarkStart w:id="3540" w:name="_Toc124255626"/>
      <w:bookmarkStart w:id="3541" w:name="_Toc131688464"/>
      <w:bookmarkStart w:id="3542" w:name="_Toc137543657"/>
      <w:bookmarkStart w:id="3543" w:name="_Toc210629297"/>
      <w:bookmarkEnd w:id="3536"/>
      <w:r w:rsidRPr="00990B12">
        <w:t>B.2.1</w:t>
      </w:r>
      <w:r w:rsidRPr="00990B12">
        <w:tab/>
        <w:t>Delay profiles</w:t>
      </w:r>
      <w:bookmarkEnd w:id="3537"/>
      <w:bookmarkEnd w:id="3538"/>
      <w:bookmarkEnd w:id="3539"/>
      <w:bookmarkEnd w:id="3540"/>
      <w:bookmarkEnd w:id="3541"/>
      <w:bookmarkEnd w:id="3542"/>
      <w:bookmarkEnd w:id="3543"/>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544" w:name="_CRTableB_2_11"/>
      <w:bookmarkStart w:id="3545" w:name="_MCCTEMPBM_CRPT44170266___4"/>
      <w:r w:rsidRPr="00990B12">
        <w:t xml:space="preserve">Table </w:t>
      </w:r>
      <w:bookmarkEnd w:id="3544"/>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545"/>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546" w:name="_CRTableB_2_12"/>
      <w:bookmarkStart w:id="3547" w:name="_MCCTEMPBM_CRPT44170267___4"/>
      <w:r w:rsidRPr="00990B12">
        <w:t xml:space="preserve">Table </w:t>
      </w:r>
      <w:bookmarkEnd w:id="3546"/>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547"/>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548" w:name="_CRTableB_2_13"/>
      <w:bookmarkStart w:id="3549" w:name="_MCCTEMPBM_CRPT44170268___4"/>
      <w:r w:rsidRPr="00990B12">
        <w:t xml:space="preserve">Table </w:t>
      </w:r>
      <w:bookmarkEnd w:id="3548"/>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549"/>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550"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550"/>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551" w:name="_CRB_2_2"/>
      <w:bookmarkStart w:id="3552" w:name="_Toc123058004"/>
      <w:bookmarkStart w:id="3553" w:name="_Toc124255299"/>
      <w:bookmarkStart w:id="3554" w:name="_Toc124255490"/>
      <w:bookmarkStart w:id="3555" w:name="_Toc124255627"/>
      <w:bookmarkStart w:id="3556" w:name="_Toc131688465"/>
      <w:bookmarkStart w:id="3557" w:name="_Toc137543658"/>
      <w:bookmarkStart w:id="3558" w:name="_Toc210629298"/>
      <w:bookmarkEnd w:id="3551"/>
      <w:r w:rsidRPr="00990B12">
        <w:t>B.2.2</w:t>
      </w:r>
      <w:r w:rsidRPr="00990B12">
        <w:tab/>
        <w:t>Combinations of channel model parameters</w:t>
      </w:r>
      <w:bookmarkEnd w:id="3552"/>
      <w:bookmarkEnd w:id="3553"/>
      <w:bookmarkEnd w:id="3554"/>
      <w:bookmarkEnd w:id="3555"/>
      <w:bookmarkEnd w:id="3556"/>
      <w:bookmarkEnd w:id="3557"/>
      <w:bookmarkEnd w:id="3558"/>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559" w:name="_CRTableB_2_21"/>
      <w:r w:rsidRPr="00990B12">
        <w:t xml:space="preserve">Table </w:t>
      </w:r>
      <w:bookmarkEnd w:id="3559"/>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560" w:name="_CRB_2_3"/>
      <w:bookmarkStart w:id="3561" w:name="_Toc21338436"/>
      <w:bookmarkStart w:id="3562" w:name="_Toc29808544"/>
      <w:bookmarkStart w:id="3563" w:name="_Toc37068463"/>
      <w:bookmarkStart w:id="3564" w:name="_Toc37084008"/>
      <w:bookmarkStart w:id="3565" w:name="_Toc37084350"/>
      <w:bookmarkStart w:id="3566" w:name="_Toc40209712"/>
      <w:bookmarkStart w:id="3567" w:name="_Toc40210054"/>
      <w:bookmarkStart w:id="3568" w:name="_Toc45893013"/>
      <w:bookmarkStart w:id="3569" w:name="_Toc53176878"/>
      <w:bookmarkStart w:id="3570" w:name="_Toc61121206"/>
      <w:bookmarkStart w:id="3571" w:name="_Toc67918402"/>
      <w:bookmarkStart w:id="3572" w:name="_Toc76298477"/>
      <w:bookmarkStart w:id="3573" w:name="_Toc76572489"/>
      <w:bookmarkStart w:id="3574" w:name="_Toc76652356"/>
      <w:bookmarkStart w:id="3575" w:name="_Toc76653200"/>
      <w:bookmarkStart w:id="3576" w:name="_Toc83742473"/>
      <w:bookmarkStart w:id="3577" w:name="_Toc91440963"/>
      <w:bookmarkStart w:id="3578" w:name="_Toc98849753"/>
      <w:bookmarkStart w:id="3579" w:name="_Toc106543607"/>
      <w:bookmarkStart w:id="3580" w:name="_Toc106737705"/>
      <w:bookmarkStart w:id="3581" w:name="_Toc107233472"/>
      <w:bookmarkStart w:id="3582" w:name="_Toc107235090"/>
      <w:bookmarkStart w:id="3583" w:name="_Toc107420060"/>
      <w:bookmarkStart w:id="3584" w:name="_Toc107477358"/>
      <w:bookmarkStart w:id="3585" w:name="_Toc114566219"/>
      <w:bookmarkStart w:id="3586" w:name="_Toc115268309"/>
      <w:bookmarkStart w:id="3587" w:name="_Toc123058005"/>
      <w:bookmarkStart w:id="3588" w:name="_Toc124255300"/>
      <w:bookmarkStart w:id="3589" w:name="_Toc124255491"/>
      <w:bookmarkStart w:id="3590" w:name="_Toc124255628"/>
      <w:bookmarkStart w:id="3591" w:name="_Toc131688466"/>
      <w:bookmarkStart w:id="3592" w:name="_Toc137543659"/>
      <w:bookmarkStart w:id="3593" w:name="_Toc210629299"/>
      <w:bookmarkEnd w:id="3560"/>
      <w:r w:rsidRPr="00990B12">
        <w:rPr>
          <w:snapToGrid w:val="0"/>
        </w:rPr>
        <w:t>B.2.3</w:t>
      </w:r>
      <w:r w:rsidRPr="00990B12">
        <w:rPr>
          <w:snapToGrid w:val="0"/>
        </w:rPr>
        <w:tab/>
        <w:t>MIMO Channel Correlation Matrices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8EABBD9" w14:textId="333D0384" w:rsidR="002859ED" w:rsidRPr="00990B12" w:rsidRDefault="00F97FC4" w:rsidP="002859ED">
      <w:pPr>
        <w:pStyle w:val="Heading3"/>
      </w:pPr>
      <w:bookmarkStart w:id="3594" w:name="_CRB_2_3_0"/>
      <w:bookmarkStart w:id="3595" w:name="_Toc210629300"/>
      <w:bookmarkEnd w:id="3594"/>
      <w:r w:rsidRPr="00990B12">
        <w:t>B.2.3.0</w:t>
      </w:r>
      <w:r w:rsidRPr="00990B12">
        <w:tab/>
        <w:t>General</w:t>
      </w:r>
      <w:bookmarkEnd w:id="3595"/>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3596" w:name="_CRB_2_3_1"/>
      <w:bookmarkStart w:id="3597" w:name="_Toc21338437"/>
      <w:bookmarkStart w:id="3598" w:name="_Toc29808545"/>
      <w:bookmarkStart w:id="3599" w:name="_Toc37068464"/>
      <w:bookmarkStart w:id="3600" w:name="_Toc37084009"/>
      <w:bookmarkStart w:id="3601" w:name="_Toc37084351"/>
      <w:bookmarkStart w:id="3602" w:name="_Toc40209713"/>
      <w:bookmarkStart w:id="3603" w:name="_Toc40210055"/>
      <w:bookmarkStart w:id="3604" w:name="_Toc45893014"/>
      <w:bookmarkStart w:id="3605" w:name="_Toc53176879"/>
      <w:bookmarkStart w:id="3606" w:name="_Toc61121207"/>
      <w:bookmarkStart w:id="3607" w:name="_Toc67918403"/>
      <w:bookmarkStart w:id="3608" w:name="_Toc76298478"/>
      <w:bookmarkStart w:id="3609" w:name="_Toc76572490"/>
      <w:bookmarkStart w:id="3610" w:name="_Toc76652357"/>
      <w:bookmarkStart w:id="3611" w:name="_Toc76653201"/>
      <w:bookmarkStart w:id="3612" w:name="_Toc83742474"/>
      <w:bookmarkStart w:id="3613" w:name="_Toc91440964"/>
      <w:bookmarkStart w:id="3614" w:name="_Toc98849754"/>
      <w:bookmarkStart w:id="3615" w:name="_Toc106543608"/>
      <w:bookmarkStart w:id="3616" w:name="_Toc106737706"/>
      <w:bookmarkStart w:id="3617" w:name="_Toc107233473"/>
      <w:bookmarkStart w:id="3618" w:name="_Toc107235091"/>
      <w:bookmarkStart w:id="3619" w:name="_Toc107420061"/>
      <w:bookmarkStart w:id="3620" w:name="_Toc107477359"/>
      <w:bookmarkStart w:id="3621" w:name="_Toc114566220"/>
      <w:bookmarkStart w:id="3622" w:name="_Toc115268310"/>
      <w:bookmarkStart w:id="3623" w:name="_Toc123058006"/>
      <w:bookmarkStart w:id="3624" w:name="_Toc124255301"/>
      <w:bookmarkStart w:id="3625" w:name="_Toc124255492"/>
      <w:bookmarkStart w:id="3626" w:name="_Toc124255629"/>
      <w:bookmarkStart w:id="3627" w:name="_Toc131688467"/>
      <w:bookmarkStart w:id="3628" w:name="_Toc137543660"/>
      <w:bookmarkStart w:id="3629" w:name="_Toc210629301"/>
      <w:bookmarkEnd w:id="3596"/>
      <w:r w:rsidRPr="00990B12">
        <w:t>B.2.3.1</w:t>
      </w:r>
      <w:r w:rsidRPr="00990B12">
        <w:tab/>
        <w:t>MIMO Correlation Matrices using Uniform Linear Array (ULA)</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5A9C79FF" w14:textId="64883F15" w:rsidR="00F97FC4" w:rsidRPr="00990B12" w:rsidRDefault="00F97FC4" w:rsidP="00F97FC4">
      <w:pPr>
        <w:pStyle w:val="Heading4"/>
      </w:pPr>
      <w:bookmarkStart w:id="3630" w:name="_CRB_2_3_1_0"/>
      <w:bookmarkStart w:id="3631" w:name="_Toc210629302"/>
      <w:bookmarkEnd w:id="3630"/>
      <w:r w:rsidRPr="00990B12">
        <w:t>B.2.3.</w:t>
      </w:r>
      <w:r w:rsidR="00845CA0" w:rsidRPr="00990B12">
        <w:t>1.0</w:t>
      </w:r>
      <w:r w:rsidR="00845CA0" w:rsidRPr="00990B12">
        <w:tab/>
        <w:t>General</w:t>
      </w:r>
      <w:bookmarkEnd w:id="3631"/>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3632" w:name="_CRB_2_3_1_1"/>
      <w:bookmarkStart w:id="3633" w:name="_Toc21338438"/>
      <w:bookmarkStart w:id="3634" w:name="_Toc29808546"/>
      <w:bookmarkStart w:id="3635" w:name="_Toc37068465"/>
      <w:bookmarkStart w:id="3636" w:name="_Toc37084010"/>
      <w:bookmarkStart w:id="3637" w:name="_Toc37084352"/>
      <w:bookmarkStart w:id="3638" w:name="_Toc40209714"/>
      <w:bookmarkStart w:id="3639" w:name="_Toc40210056"/>
      <w:bookmarkStart w:id="3640" w:name="_Toc45893015"/>
      <w:bookmarkStart w:id="3641" w:name="_Toc53176880"/>
      <w:bookmarkStart w:id="3642" w:name="_Toc61121208"/>
      <w:bookmarkStart w:id="3643" w:name="_Toc67918404"/>
      <w:bookmarkStart w:id="3644" w:name="_Toc76298479"/>
      <w:bookmarkStart w:id="3645" w:name="_Toc76572491"/>
      <w:bookmarkStart w:id="3646" w:name="_Toc76652358"/>
      <w:bookmarkStart w:id="3647" w:name="_Toc76653202"/>
      <w:bookmarkStart w:id="3648" w:name="_Toc83742475"/>
      <w:bookmarkStart w:id="3649" w:name="_Toc91440965"/>
      <w:bookmarkStart w:id="3650" w:name="_Toc98849755"/>
      <w:bookmarkStart w:id="3651" w:name="_Toc106543609"/>
      <w:bookmarkStart w:id="3652" w:name="_Toc106737707"/>
      <w:bookmarkStart w:id="3653" w:name="_Toc107233474"/>
      <w:bookmarkStart w:id="3654" w:name="_Toc107235092"/>
      <w:bookmarkStart w:id="3655" w:name="_Toc107420062"/>
      <w:bookmarkStart w:id="3656" w:name="_Toc107477360"/>
      <w:bookmarkStart w:id="3657" w:name="_Toc114566221"/>
      <w:bookmarkStart w:id="3658" w:name="_Toc115268311"/>
      <w:bookmarkStart w:id="3659" w:name="_Toc123058007"/>
      <w:bookmarkStart w:id="3660" w:name="_Toc124255302"/>
      <w:bookmarkStart w:id="3661" w:name="_Toc124255493"/>
      <w:bookmarkStart w:id="3662" w:name="_Toc124255630"/>
      <w:bookmarkStart w:id="3663" w:name="_Toc131688468"/>
      <w:bookmarkStart w:id="3664" w:name="_Toc137543661"/>
      <w:bookmarkStart w:id="3665" w:name="_Toc210629303"/>
      <w:bookmarkEnd w:id="3632"/>
      <w:r w:rsidRPr="00990B12">
        <w:t>B.2.3.1.1</w:t>
      </w:r>
      <w:r w:rsidRPr="00990B12">
        <w:tab/>
        <w:t>Definition of MIMO Correlation Matrices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3666" w:name="_CRTableB_2_3_1_11"/>
      <w:r w:rsidRPr="00990B12">
        <w:t xml:space="preserve">Table </w:t>
      </w:r>
      <w:bookmarkEnd w:id="3666"/>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0.5pt;height:22.5pt" o:ole="">
                  <v:imagedata r:id="rId106" o:title=""/>
                </v:shape>
                <o:OLEObject Type="Embed" ProgID="Equation.DSMT4" ShapeID="_x0000_i1079" DrawAspect="Content" ObjectID="_1821241895" r:id="rId107"/>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2pt;height:39.5pt" o:ole="">
                  <v:imagedata r:id="rId108" o:title=""/>
                </v:shape>
                <o:OLEObject Type="Embed" ProgID="Equation.DSMT4" ShapeID="_x0000_i1080" DrawAspect="Content" ObjectID="_1821241896" r:id="rId109"/>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667" w:name="_CRTableB_2_3_1_12"/>
      <w:r w:rsidRPr="00990B12">
        <w:t xml:space="preserve">Table </w:t>
      </w:r>
      <w:bookmarkEnd w:id="3667"/>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9.5pt" o:ole="">
                  <v:imagedata r:id="rId110" o:title=""/>
                </v:shape>
                <o:OLEObject Type="Embed" ProgID="Equation.3" ShapeID="_x0000_i1081" DrawAspect="Content" ObjectID="_1821241897" r:id="rId111"/>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2pt;height:39.5pt" o:ole="">
                  <v:imagedata r:id="rId112" o:title=""/>
                </v:shape>
                <o:OLEObject Type="Embed" ProgID="Equation.3" ShapeID="_x0000_i1082" DrawAspect="Content" ObjectID="_1821241898" r:id="rId113"/>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2.5pt;height:22.5pt" o:ole="">
            <v:imagedata r:id="rId114" o:title=""/>
          </v:shape>
          <o:OLEObject Type="Embed" ProgID="Equation.DSMT4" ShapeID="_x0000_i1083" DrawAspect="Content" ObjectID="_1821241899" r:id="rId115"/>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3668" w:name="_CRTableB_2_3_1_13"/>
      <w:r w:rsidRPr="00990B12">
        <w:t xml:space="preserve">Table </w:t>
      </w:r>
      <w:bookmarkEnd w:id="3668"/>
      <w:r w:rsidRPr="00990B12">
        <w:t xml:space="preserve">B.2.3.1.1-3: </w:t>
      </w:r>
      <w:r w:rsidRPr="00990B12">
        <w:rPr>
          <w:position w:val="-14"/>
        </w:rPr>
        <w:object w:dxaOrig="460" w:dyaOrig="380" w14:anchorId="0347FA81">
          <v:shape id="_x0000_i1084" type="#_x0000_t75" style="width:22.5pt;height:22.5pt" o:ole="">
            <v:imagedata r:id="rId116" o:title=""/>
          </v:shape>
          <o:OLEObject Type="Embed" ProgID="Equation.DSMT4" ShapeID="_x0000_i1084" DrawAspect="Content" ObjectID="_1821241900" r:id="rId117"/>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4.5pt;height:31.5pt" o:ole="">
                  <v:imagedata r:id="rId118" o:title=""/>
                </v:shape>
                <o:OLEObject Type="Embed" ProgID="Equation.3" ShapeID="_x0000_i1085" DrawAspect="Content" ObjectID="_1821241901" r:id="rId119"/>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6pt;height:30.5pt" o:ole="">
                  <v:imagedata r:id="rId120" o:title=""/>
                </v:shape>
                <o:OLEObject Type="Embed" ProgID="Equation.DSMT4" ShapeID="_x0000_i1086" DrawAspect="Content" ObjectID="_1821241902" r:id="rId121"/>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5pt;height:62pt" o:ole="">
                  <v:imagedata r:id="rId122" o:title=""/>
                </v:shape>
                <o:OLEObject Type="Embed" ProgID="Equation.DSMT4" ShapeID="_x0000_i1087" DrawAspect="Content" ObjectID="_1821241903" r:id="rId123"/>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669" w:name="_CRB_2_3_1_2"/>
      <w:bookmarkStart w:id="3670" w:name="_Toc21338439"/>
      <w:bookmarkStart w:id="3671" w:name="_Toc29808547"/>
      <w:bookmarkStart w:id="3672" w:name="_Toc37068466"/>
      <w:bookmarkStart w:id="3673" w:name="_Toc37084011"/>
      <w:bookmarkStart w:id="3674" w:name="_Toc37084353"/>
      <w:bookmarkStart w:id="3675" w:name="_Toc40209715"/>
      <w:bookmarkStart w:id="3676" w:name="_Toc40210057"/>
      <w:bookmarkStart w:id="3677" w:name="_Toc45893016"/>
      <w:bookmarkStart w:id="3678" w:name="_Toc53176881"/>
      <w:bookmarkStart w:id="3679" w:name="_Toc61121209"/>
      <w:bookmarkStart w:id="3680" w:name="_Toc67918405"/>
      <w:bookmarkStart w:id="3681" w:name="_Toc76298480"/>
      <w:bookmarkStart w:id="3682" w:name="_Toc76572492"/>
      <w:bookmarkStart w:id="3683" w:name="_Toc76652359"/>
      <w:bookmarkStart w:id="3684" w:name="_Toc76653203"/>
      <w:bookmarkStart w:id="3685" w:name="_Toc83742476"/>
      <w:bookmarkStart w:id="3686" w:name="_Toc91440966"/>
      <w:bookmarkStart w:id="3687" w:name="_Toc98849756"/>
      <w:bookmarkStart w:id="3688" w:name="_Toc106543610"/>
      <w:bookmarkStart w:id="3689" w:name="_Toc106737708"/>
      <w:bookmarkStart w:id="3690" w:name="_Toc107233475"/>
      <w:bookmarkStart w:id="3691" w:name="_Toc107235093"/>
      <w:bookmarkStart w:id="3692" w:name="_Toc107420063"/>
      <w:bookmarkStart w:id="3693" w:name="_Toc107477361"/>
      <w:bookmarkStart w:id="3694" w:name="_Toc114566222"/>
      <w:bookmarkStart w:id="3695" w:name="_Toc115268312"/>
      <w:bookmarkStart w:id="3696" w:name="_Toc123058008"/>
      <w:bookmarkStart w:id="3697" w:name="_Toc124255303"/>
      <w:bookmarkStart w:id="3698" w:name="_Toc124255494"/>
      <w:bookmarkStart w:id="3699" w:name="_Toc124255631"/>
      <w:bookmarkStart w:id="3700" w:name="_Toc131688469"/>
      <w:bookmarkStart w:id="3701" w:name="_Toc137543662"/>
      <w:bookmarkStart w:id="3702" w:name="_Toc210629304"/>
      <w:bookmarkEnd w:id="3669"/>
      <w:r w:rsidRPr="00990B12">
        <w:t>B.2.3.1.2</w:t>
      </w:r>
      <w:r w:rsidRPr="00990B12">
        <w:tab/>
        <w:t>MIMO Correlation Matrices at High, Medium and Low Level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703" w:name="_CRTableB_2_3_1_21"/>
      <w:r w:rsidRPr="00990B12">
        <w:t xml:space="preserve">Table </w:t>
      </w:r>
      <w:bookmarkEnd w:id="3703"/>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t>The correlation matrices low correlation are defined in Table B.2.3.1.2-2 below.</w:t>
      </w:r>
    </w:p>
    <w:p w14:paraId="2F668828" w14:textId="77777777" w:rsidR="00EC2303" w:rsidRPr="00990B12" w:rsidRDefault="00EC2303" w:rsidP="00EC2303">
      <w:pPr>
        <w:pStyle w:val="TH"/>
      </w:pPr>
      <w:bookmarkStart w:id="3704" w:name="_CRTableB_2_3_1_22"/>
      <w:r w:rsidRPr="00990B12">
        <w:t xml:space="preserve">Table </w:t>
      </w:r>
      <w:bookmarkEnd w:id="3704"/>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0.5pt;height:19.5pt" o:ole="">
                  <v:imagedata r:id="rId124" o:title=""/>
                </v:shape>
                <o:OLEObject Type="Embed" ProgID="Equation.3" ShapeID="_x0000_i1088" DrawAspect="Content" ObjectID="_1821241904" r:id="rId125"/>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0.5pt;height:19.5pt" o:ole="">
                  <v:imagedata r:id="rId124" o:title=""/>
                </v:shape>
                <o:OLEObject Type="Embed" ProgID="Equation.3" ShapeID="_x0000_i1089" DrawAspect="Content" ObjectID="_1821241905" r:id="rId126"/>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40pt;height:19.5pt" o:ole="">
                  <v:imagedata r:id="rId127" o:title=""/>
                </v:shape>
                <o:OLEObject Type="Embed" ProgID="Equation.3" ShapeID="_x0000_i1090" DrawAspect="Content" ObjectID="_1821241906" r:id="rId128"/>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705" w:name="_CRAnnexCnormative"/>
      <w:bookmarkStart w:id="3706" w:name="_Toc137543663"/>
      <w:bookmarkStart w:id="3707" w:name="_Toc210629305"/>
      <w:bookmarkEnd w:id="3705"/>
      <w:r w:rsidRPr="00990B12">
        <w:t xml:space="preserve">Annex C (normative): </w:t>
      </w:r>
      <w:r w:rsidRPr="00990B12">
        <w:br/>
        <w:t>Downlink physical channels</w:t>
      </w:r>
      <w:bookmarkEnd w:id="3118"/>
      <w:bookmarkEnd w:id="3119"/>
      <w:bookmarkEnd w:id="3120"/>
      <w:bookmarkEnd w:id="3121"/>
      <w:bookmarkEnd w:id="3122"/>
      <w:bookmarkEnd w:id="3123"/>
      <w:bookmarkEnd w:id="3124"/>
      <w:bookmarkEnd w:id="3706"/>
      <w:bookmarkEnd w:id="3707"/>
    </w:p>
    <w:p w14:paraId="654DC6F5" w14:textId="79AABB4B" w:rsidR="006B5106" w:rsidRPr="00990B12" w:rsidRDefault="00142F63" w:rsidP="006B5106">
      <w:pPr>
        <w:pStyle w:val="Heading1"/>
        <w:rPr>
          <w:rFonts w:eastAsia="Malgun Gothic"/>
        </w:rPr>
      </w:pPr>
      <w:bookmarkStart w:id="3708" w:name="_CRC_1"/>
      <w:bookmarkStart w:id="3709" w:name="_Toc137543664"/>
      <w:bookmarkStart w:id="3710" w:name="_Toc210629306"/>
      <w:bookmarkEnd w:id="3708"/>
      <w:r w:rsidRPr="00990B12">
        <w:rPr>
          <w:rFonts w:eastAsia="Malgun Gothic"/>
        </w:rPr>
        <w:t>C.1</w:t>
      </w:r>
      <w:r w:rsidRPr="00990B12">
        <w:rPr>
          <w:rFonts w:eastAsia="Malgun Gothic"/>
        </w:rPr>
        <w:tab/>
      </w:r>
      <w:r w:rsidR="006B5106" w:rsidRPr="00990B12">
        <w:t>General</w:t>
      </w:r>
      <w:bookmarkEnd w:id="3709"/>
      <w:bookmarkEnd w:id="3710"/>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711" w:name="_CRC_2"/>
      <w:bookmarkStart w:id="3712" w:name="_Toc137543665"/>
      <w:bookmarkStart w:id="3713" w:name="_Toc210629307"/>
      <w:bookmarkEnd w:id="3711"/>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712"/>
      <w:bookmarkEnd w:id="3713"/>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714" w:name="_CRTableC_21"/>
      <w:r w:rsidRPr="00990B12">
        <w:t xml:space="preserve">Table </w:t>
      </w:r>
      <w:bookmarkEnd w:id="3714"/>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715" w:name="_CRC_3"/>
      <w:bookmarkStart w:id="3716" w:name="_Toc21338452"/>
      <w:bookmarkStart w:id="3717" w:name="_Toc29808560"/>
      <w:bookmarkStart w:id="3718" w:name="_Toc37068479"/>
      <w:bookmarkStart w:id="3719" w:name="_Toc37084024"/>
      <w:bookmarkStart w:id="3720" w:name="_Toc37084366"/>
      <w:bookmarkStart w:id="3721" w:name="_Toc40209728"/>
      <w:bookmarkStart w:id="3722" w:name="_Toc40210070"/>
      <w:bookmarkStart w:id="3723" w:name="_Toc45893029"/>
      <w:bookmarkStart w:id="3724" w:name="_Toc53176894"/>
      <w:bookmarkStart w:id="3725" w:name="_Toc61121224"/>
      <w:bookmarkStart w:id="3726" w:name="_Toc67918421"/>
      <w:bookmarkStart w:id="3727" w:name="_Toc76298496"/>
      <w:bookmarkStart w:id="3728" w:name="_Toc76572508"/>
      <w:bookmarkStart w:id="3729" w:name="_Toc76652375"/>
      <w:bookmarkStart w:id="3730" w:name="_Toc76653221"/>
      <w:bookmarkStart w:id="3731" w:name="_Toc83742494"/>
      <w:bookmarkStart w:id="3732" w:name="_Toc91440984"/>
      <w:bookmarkStart w:id="3733" w:name="_Toc98849774"/>
      <w:bookmarkStart w:id="3734" w:name="_Toc106543634"/>
      <w:bookmarkStart w:id="3735" w:name="_Toc106737732"/>
      <w:bookmarkStart w:id="3736" w:name="_Toc107233499"/>
      <w:bookmarkStart w:id="3737" w:name="_Toc107235117"/>
      <w:bookmarkStart w:id="3738" w:name="_Toc107420087"/>
      <w:bookmarkStart w:id="3739" w:name="_Toc107477385"/>
      <w:bookmarkStart w:id="3740" w:name="_Toc114566248"/>
      <w:bookmarkStart w:id="3741" w:name="_Toc115268338"/>
      <w:bookmarkStart w:id="3742" w:name="_Toc123058012"/>
      <w:bookmarkStart w:id="3743" w:name="_Toc124256705"/>
      <w:bookmarkStart w:id="3744" w:name="_Toc137543666"/>
      <w:bookmarkStart w:id="3745" w:name="_Toc210629308"/>
      <w:bookmarkEnd w:id="3715"/>
      <w:r w:rsidRPr="00990B12">
        <w:t>C.3</w:t>
      </w:r>
      <w:r w:rsidRPr="00990B12">
        <w:tab/>
        <w:t>Connection (Conducted)</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1A7E892" w14:textId="45373629" w:rsidR="00FC415A" w:rsidRPr="00990B12" w:rsidRDefault="00FC415A" w:rsidP="00FC415A">
      <w:pPr>
        <w:pStyle w:val="Heading2"/>
      </w:pPr>
      <w:bookmarkStart w:id="3746" w:name="_CRC_3_0"/>
      <w:bookmarkStart w:id="3747" w:name="_Toc210629309"/>
      <w:bookmarkEnd w:id="3746"/>
      <w:r w:rsidRPr="00990B12">
        <w:t>C.3.0</w:t>
      </w:r>
      <w:r w:rsidRPr="00990B12">
        <w:tab/>
      </w:r>
      <w:r w:rsidR="00C919B7" w:rsidRPr="00990B12">
        <w:t>General</w:t>
      </w:r>
      <w:bookmarkEnd w:id="3747"/>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748" w:name="_CRC_3_1"/>
      <w:bookmarkStart w:id="3749" w:name="_Toc21338453"/>
      <w:bookmarkStart w:id="3750" w:name="_Toc29808561"/>
      <w:bookmarkStart w:id="3751" w:name="_Toc37068480"/>
      <w:bookmarkStart w:id="3752" w:name="_Toc37084025"/>
      <w:bookmarkStart w:id="3753" w:name="_Toc37084367"/>
      <w:bookmarkStart w:id="3754" w:name="_Toc40209729"/>
      <w:bookmarkStart w:id="3755" w:name="_Toc40210071"/>
      <w:bookmarkStart w:id="3756" w:name="_Toc45893030"/>
      <w:bookmarkStart w:id="3757" w:name="_Toc53176895"/>
      <w:bookmarkStart w:id="3758" w:name="_Toc61121225"/>
      <w:bookmarkStart w:id="3759" w:name="_Toc67918422"/>
      <w:bookmarkStart w:id="3760" w:name="_Toc76298497"/>
      <w:bookmarkStart w:id="3761" w:name="_Toc76572509"/>
      <w:bookmarkStart w:id="3762" w:name="_Toc76652376"/>
      <w:bookmarkStart w:id="3763" w:name="_Toc76653222"/>
      <w:bookmarkStart w:id="3764" w:name="_Toc83742495"/>
      <w:bookmarkStart w:id="3765" w:name="_Toc91440985"/>
      <w:bookmarkStart w:id="3766" w:name="_Toc98849775"/>
      <w:bookmarkStart w:id="3767" w:name="_Toc106543635"/>
      <w:bookmarkStart w:id="3768" w:name="_Toc106737733"/>
      <w:bookmarkStart w:id="3769" w:name="_Toc107233500"/>
      <w:bookmarkStart w:id="3770" w:name="_Toc107235118"/>
      <w:bookmarkStart w:id="3771" w:name="_Toc107420088"/>
      <w:bookmarkStart w:id="3772" w:name="_Toc107477386"/>
      <w:bookmarkStart w:id="3773" w:name="_Toc114566249"/>
      <w:bookmarkStart w:id="3774" w:name="_Toc115268339"/>
      <w:bookmarkStart w:id="3775" w:name="_Toc123058013"/>
      <w:bookmarkStart w:id="3776" w:name="_Toc124256706"/>
      <w:bookmarkStart w:id="3777" w:name="_Toc137543667"/>
      <w:bookmarkStart w:id="3778" w:name="_Toc210629310"/>
      <w:bookmarkEnd w:id="3748"/>
      <w:r w:rsidRPr="00990B12">
        <w:t>C.3.1</w:t>
      </w:r>
      <w:r w:rsidRPr="00990B12">
        <w:tab/>
        <w:t>Measurement of Performance requirements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779" w:name="_CRTableC_3_11"/>
      <w:r w:rsidRPr="00990B12">
        <w:t xml:space="preserve">Table </w:t>
      </w:r>
      <w:bookmarkEnd w:id="3779"/>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5pt;height:14pt" o:ole="">
                  <v:imagedata r:id="rId129" o:title=""/>
                </v:shape>
                <o:OLEObject Type="Embed" ProgID="Equation.3" ShapeID="_x0000_i1091" DrawAspect="Content" ObjectID="_1821241907" r:id="rId130"/>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780" w:name="_Toc21338454"/>
      <w:bookmarkStart w:id="3781" w:name="_Toc29808562"/>
      <w:bookmarkStart w:id="3782" w:name="_Toc37068481"/>
      <w:bookmarkStart w:id="3783" w:name="_Toc37084026"/>
      <w:bookmarkStart w:id="3784" w:name="_Toc37084368"/>
      <w:bookmarkStart w:id="3785" w:name="_Toc40209730"/>
      <w:bookmarkStart w:id="3786" w:name="_Toc40210072"/>
      <w:bookmarkStart w:id="3787" w:name="_Toc45893031"/>
      <w:bookmarkStart w:id="3788" w:name="_Toc53176896"/>
      <w:bookmarkStart w:id="3789" w:name="_Toc61121226"/>
      <w:bookmarkStart w:id="3790" w:name="_Toc67918423"/>
      <w:bookmarkStart w:id="3791" w:name="_Toc76298498"/>
      <w:bookmarkStart w:id="3792" w:name="_Toc76572510"/>
      <w:bookmarkStart w:id="3793" w:name="_Toc76652377"/>
      <w:bookmarkStart w:id="3794" w:name="_Toc76653223"/>
      <w:bookmarkStart w:id="3795" w:name="_Toc83742496"/>
      <w:bookmarkStart w:id="3796" w:name="_Toc91440986"/>
      <w:bookmarkStart w:id="3797" w:name="_Toc98849776"/>
      <w:bookmarkStart w:id="3798" w:name="_Toc106543636"/>
      <w:bookmarkStart w:id="3799" w:name="_Toc106737734"/>
      <w:bookmarkStart w:id="3800" w:name="_Toc107233501"/>
      <w:bookmarkStart w:id="3801" w:name="_Toc107235119"/>
      <w:bookmarkStart w:id="3802" w:name="_Toc107420089"/>
      <w:bookmarkStart w:id="3803" w:name="_Toc107477387"/>
      <w:bookmarkStart w:id="3804" w:name="_Toc114566250"/>
      <w:bookmarkStart w:id="3805" w:name="_Toc123936564"/>
      <w:bookmarkStart w:id="3806" w:name="_Toc124377581"/>
      <w:bookmarkStart w:id="3807" w:name="_Toc169888536"/>
      <w:bookmarkStart w:id="3808" w:name="_Toc171551725"/>
      <w:bookmarkStart w:id="3809" w:name="_Toc176775458"/>
      <w:bookmarkStart w:id="3810" w:name="_Toc21344564"/>
      <w:bookmarkStart w:id="3811" w:name="_Toc29802052"/>
      <w:bookmarkStart w:id="3812" w:name="_Toc29802476"/>
      <w:bookmarkStart w:id="3813" w:name="_Toc29803101"/>
      <w:bookmarkStart w:id="3814" w:name="_Toc36107843"/>
      <w:bookmarkStart w:id="3815" w:name="_Toc37251617"/>
      <w:bookmarkStart w:id="3816" w:name="_Toc45888556"/>
      <w:bookmarkStart w:id="3817" w:name="_Toc45889155"/>
      <w:bookmarkStart w:id="3818" w:name="_Toc61367903"/>
      <w:bookmarkStart w:id="3819" w:name="_Toc61373286"/>
      <w:bookmarkStart w:id="3820" w:name="_Toc68231236"/>
      <w:bookmarkStart w:id="3821" w:name="_Toc69084649"/>
      <w:bookmarkStart w:id="3822" w:name="_Toc75467662"/>
      <w:bookmarkStart w:id="3823" w:name="_Toc76509684"/>
      <w:bookmarkStart w:id="3824" w:name="_Toc76718674"/>
      <w:bookmarkStart w:id="3825" w:name="_Toc83581021"/>
      <w:bookmarkStart w:id="3826" w:name="_Toc84405530"/>
      <w:bookmarkStart w:id="3827" w:name="_Toc84414139"/>
      <w:bookmarkStart w:id="3828" w:name="_Toc210629311"/>
      <w:r w:rsidRPr="00990B12">
        <w:t>C.4</w:t>
      </w:r>
      <w:r w:rsidRPr="00990B12">
        <w:tab/>
        <w:t>Setup (Radiated)</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28"/>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829" w:name="_Toc169888537"/>
      <w:bookmarkStart w:id="3830" w:name="_Toc171551726"/>
      <w:bookmarkStart w:id="3831" w:name="_Toc176775459"/>
      <w:bookmarkStart w:id="3832" w:name="_Toc210629312"/>
      <w:r w:rsidRPr="00990B12">
        <w:t>C.5</w:t>
      </w:r>
      <w:r w:rsidRPr="00990B12">
        <w:tab/>
        <w:t>Connection (Radiated)</w:t>
      </w:r>
      <w:bookmarkEnd w:id="3829"/>
      <w:bookmarkEnd w:id="3830"/>
      <w:bookmarkEnd w:id="3831"/>
      <w:bookmarkEnd w:id="3832"/>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833" w:name="_Toc169888538"/>
      <w:bookmarkStart w:id="3834" w:name="_Toc171551727"/>
      <w:bookmarkStart w:id="3835" w:name="_Toc176775460"/>
      <w:bookmarkStart w:id="3836" w:name="_Toc210629313"/>
      <w:r w:rsidRPr="00990B12">
        <w:t>C.5.1</w:t>
      </w:r>
      <w:r w:rsidRPr="00990B12">
        <w:tab/>
        <w:t>Measurement of Receiver Characteristics</w:t>
      </w:r>
      <w:bookmarkEnd w:id="3833"/>
      <w:bookmarkEnd w:id="3834"/>
      <w:bookmarkEnd w:id="3835"/>
      <w:bookmarkEnd w:id="3836"/>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92" type="#_x0000_t75" alt="" style="width:49.5pt;height:15.5pt;mso-width-percent:0;mso-height-percent:0;mso-width-percent:0;mso-height-percent:0" o:ole="">
                  <v:imagedata r:id="rId129" o:title=""/>
                </v:shape>
                <o:OLEObject Type="Embed" ProgID="Equation.3" ShapeID="_x0000_i1092" DrawAspect="Content" ObjectID="_1821241908" r:id="rId131"/>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837" w:name="_CRAnnexDnormative"/>
      <w:bookmarkStart w:id="3838" w:name="_Toc210629314"/>
      <w:bookmarkEnd w:id="3837"/>
      <w:r w:rsidRPr="00990B12">
        <w:rPr>
          <w:rFonts w:eastAsia="Yu Mincho"/>
        </w:rPr>
        <w:t>Annex D</w:t>
      </w:r>
      <w:r w:rsidRPr="00990B12">
        <w:t xml:space="preserve"> (normative)</w:t>
      </w:r>
      <w:r w:rsidRPr="00990B12">
        <w:rPr>
          <w:rFonts w:eastAsia="Yu Mincho"/>
        </w:rPr>
        <w:t>:</w:t>
      </w:r>
      <w:r w:rsidRPr="00990B12">
        <w:rPr>
          <w:rFonts w:eastAsia="Yu Mincho"/>
        </w:rPr>
        <w:br/>
        <w:t>Characteristics of the interfering signal</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38"/>
    </w:p>
    <w:p w14:paraId="74631D4D" w14:textId="13A0A396" w:rsidR="00D3313B" w:rsidRPr="00990B12" w:rsidRDefault="00D3313B" w:rsidP="00D3313B">
      <w:pPr>
        <w:pStyle w:val="Heading1"/>
        <w:rPr>
          <w:rFonts w:eastAsia="Yu Mincho"/>
        </w:rPr>
      </w:pPr>
      <w:bookmarkStart w:id="3839" w:name="_CRD_1"/>
      <w:bookmarkStart w:id="3840" w:name="_Toc21344565"/>
      <w:bookmarkStart w:id="3841" w:name="_Toc29802053"/>
      <w:bookmarkStart w:id="3842" w:name="_Toc29802477"/>
      <w:bookmarkStart w:id="3843" w:name="_Toc29803102"/>
      <w:bookmarkStart w:id="3844" w:name="_Toc36107844"/>
      <w:bookmarkStart w:id="3845" w:name="_Toc37251618"/>
      <w:bookmarkStart w:id="3846" w:name="_Toc45888557"/>
      <w:bookmarkStart w:id="3847" w:name="_Toc45889156"/>
      <w:bookmarkStart w:id="3848" w:name="_Toc61367904"/>
      <w:bookmarkStart w:id="3849" w:name="_Toc61373287"/>
      <w:bookmarkStart w:id="3850" w:name="_Toc68231237"/>
      <w:bookmarkStart w:id="3851" w:name="_Toc69084650"/>
      <w:bookmarkStart w:id="3852" w:name="_Toc75467663"/>
      <w:bookmarkStart w:id="3853" w:name="_Toc76509685"/>
      <w:bookmarkStart w:id="3854" w:name="_Toc76718675"/>
      <w:bookmarkStart w:id="3855" w:name="_Toc83581022"/>
      <w:bookmarkStart w:id="3856" w:name="_Toc84405531"/>
      <w:bookmarkStart w:id="3857" w:name="_Toc84414140"/>
      <w:bookmarkStart w:id="3858" w:name="_Toc210629315"/>
      <w:bookmarkEnd w:id="3839"/>
      <w:r w:rsidRPr="00990B12">
        <w:rPr>
          <w:rFonts w:eastAsia="Yu Mincho"/>
        </w:rPr>
        <w:t xml:space="preserve">D.1 </w:t>
      </w:r>
      <w:r w:rsidR="009D2F95" w:rsidRPr="00990B12">
        <w:rPr>
          <w:rFonts w:eastAsia="Yu Mincho"/>
        </w:rPr>
        <w:tab/>
      </w:r>
      <w:r w:rsidRPr="00990B12">
        <w:rPr>
          <w:rFonts w:eastAsia="Yu Mincho"/>
        </w:rPr>
        <w:t>General</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859" w:name="_CRD_2"/>
      <w:bookmarkStart w:id="3860" w:name="_Toc21344566"/>
      <w:bookmarkStart w:id="3861" w:name="_Toc29802054"/>
      <w:bookmarkStart w:id="3862" w:name="_Toc29802478"/>
      <w:bookmarkStart w:id="3863" w:name="_Toc29803103"/>
      <w:bookmarkStart w:id="3864" w:name="_Toc36107845"/>
      <w:bookmarkStart w:id="3865" w:name="_Toc37251619"/>
      <w:bookmarkStart w:id="3866" w:name="_Toc45888558"/>
      <w:bookmarkStart w:id="3867" w:name="_Toc45889157"/>
      <w:bookmarkStart w:id="3868" w:name="_Toc61367905"/>
      <w:bookmarkStart w:id="3869" w:name="_Toc61373288"/>
      <w:bookmarkStart w:id="3870" w:name="_Toc68231238"/>
      <w:bookmarkStart w:id="3871" w:name="_Toc69084651"/>
      <w:bookmarkStart w:id="3872" w:name="_Toc75467664"/>
      <w:bookmarkStart w:id="3873" w:name="_Toc76509686"/>
      <w:bookmarkStart w:id="3874" w:name="_Toc76718676"/>
      <w:bookmarkStart w:id="3875" w:name="_Toc83581023"/>
      <w:bookmarkStart w:id="3876" w:name="_Toc84405532"/>
      <w:bookmarkStart w:id="3877" w:name="_Toc84414141"/>
      <w:bookmarkStart w:id="3878" w:name="_Toc210629316"/>
      <w:bookmarkEnd w:id="3859"/>
      <w:r w:rsidRPr="00990B12">
        <w:t>D.2</w:t>
      </w:r>
      <w:r w:rsidRPr="00990B12">
        <w:tab/>
        <w:t>Interference signals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3879" w:name="_CRTableD_21"/>
      <w:r w:rsidRPr="00990B12">
        <w:t xml:space="preserve">Table </w:t>
      </w:r>
      <w:bookmarkEnd w:id="3879"/>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3880" w:name="_CRAnnexEnormative"/>
      <w:bookmarkStart w:id="3881" w:name="_Toc27478723"/>
      <w:bookmarkStart w:id="3882" w:name="_Toc36227437"/>
      <w:bookmarkStart w:id="3883" w:name="_Toc210629317"/>
      <w:bookmarkEnd w:id="3880"/>
      <w:r w:rsidRPr="00990B12">
        <w:t>Annex E (normative):</w:t>
      </w:r>
      <w:r w:rsidRPr="00990B12">
        <w:br/>
        <w:t>Global In-Channel TX-Test</w:t>
      </w:r>
      <w:bookmarkEnd w:id="3881"/>
      <w:bookmarkEnd w:id="3882"/>
      <w:bookmarkEnd w:id="3883"/>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3884" w:name="_Toc27478771"/>
      <w:bookmarkStart w:id="3885" w:name="_Toc36227485"/>
      <w:r w:rsidR="00201225" w:rsidRPr="00990B12">
        <w:br w:type="page"/>
      </w:r>
    </w:p>
    <w:p w14:paraId="7B4274FD" w14:textId="280D94E2" w:rsidR="00004D6A" w:rsidRPr="00990B12" w:rsidRDefault="00004D6A" w:rsidP="00004D6A">
      <w:pPr>
        <w:pStyle w:val="Heading8"/>
      </w:pPr>
      <w:bookmarkStart w:id="3886" w:name="_CRAnnexFnormative"/>
      <w:bookmarkStart w:id="3887" w:name="_Toc210629318"/>
      <w:bookmarkEnd w:id="3886"/>
      <w:r w:rsidRPr="00990B12">
        <w:t>Annex F (normative):</w:t>
      </w:r>
      <w:r w:rsidRPr="00990B12">
        <w:br/>
        <w:t>Measurement uncertainties and Test Tolerances</w:t>
      </w:r>
      <w:bookmarkEnd w:id="3884"/>
      <w:bookmarkEnd w:id="3885"/>
      <w:bookmarkEnd w:id="3887"/>
    </w:p>
    <w:p w14:paraId="3F8F020D" w14:textId="77777777" w:rsidR="00004D6A" w:rsidRPr="00990B12" w:rsidRDefault="00004D6A" w:rsidP="00004D6A">
      <w:pPr>
        <w:pStyle w:val="Heading1"/>
      </w:pPr>
      <w:bookmarkStart w:id="3888" w:name="_CRF_1"/>
      <w:bookmarkStart w:id="3889" w:name="_Toc27478772"/>
      <w:bookmarkStart w:id="3890" w:name="_Toc36227486"/>
      <w:bookmarkStart w:id="3891" w:name="_Toc210629319"/>
      <w:bookmarkEnd w:id="3888"/>
      <w:r w:rsidRPr="00990B12">
        <w:t>F.1</w:t>
      </w:r>
      <w:r w:rsidRPr="00990B12">
        <w:tab/>
        <w:t>Acceptable uncertainty of Test System (normative)</w:t>
      </w:r>
      <w:bookmarkEnd w:id="3889"/>
      <w:bookmarkEnd w:id="3890"/>
      <w:bookmarkEnd w:id="3891"/>
    </w:p>
    <w:p w14:paraId="6C4E752D" w14:textId="77777777" w:rsidR="00004D6A" w:rsidRPr="00990B12" w:rsidRDefault="00004D6A" w:rsidP="00004D6A">
      <w:pPr>
        <w:pStyle w:val="Heading2"/>
      </w:pPr>
      <w:bookmarkStart w:id="3892" w:name="_CRF_1_0"/>
      <w:bookmarkStart w:id="3893" w:name="_Toc210629320"/>
      <w:bookmarkEnd w:id="3892"/>
      <w:r w:rsidRPr="00990B12">
        <w:t>F.1.0</w:t>
      </w:r>
      <w:r w:rsidRPr="00990B12">
        <w:tab/>
      </w:r>
      <w:r w:rsidRPr="00990B12">
        <w:rPr>
          <w:lang w:eastAsia="sv-SE"/>
        </w:rPr>
        <w:t>General</w:t>
      </w:r>
      <w:bookmarkEnd w:id="3893"/>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3894" w:name="_CRF_1_1"/>
      <w:bookmarkStart w:id="3895" w:name="_Toc27478773"/>
      <w:bookmarkStart w:id="3896" w:name="_Toc36227487"/>
      <w:bookmarkStart w:id="3897" w:name="_Toc210629321"/>
      <w:bookmarkEnd w:id="3894"/>
      <w:r w:rsidRPr="00990B12">
        <w:t>F.1.1</w:t>
      </w:r>
      <w:r w:rsidRPr="00990B12">
        <w:tab/>
      </w:r>
      <w:r w:rsidRPr="00990B12">
        <w:rPr>
          <w:lang w:eastAsia="sv-SE"/>
        </w:rPr>
        <w:t>Measurement of test environments</w:t>
      </w:r>
      <w:bookmarkEnd w:id="3895"/>
      <w:bookmarkEnd w:id="3896"/>
      <w:bookmarkEnd w:id="3897"/>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3898"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3898"/>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3899" w:name="_CRF_1_2"/>
      <w:bookmarkStart w:id="3900" w:name="_Toc27478774"/>
      <w:bookmarkStart w:id="3901" w:name="_Toc36227488"/>
      <w:bookmarkStart w:id="3902" w:name="_Toc210629322"/>
      <w:bookmarkEnd w:id="3899"/>
      <w:r w:rsidRPr="00990B12">
        <w:t>F.1.2</w:t>
      </w:r>
      <w:r w:rsidRPr="00990B12">
        <w:tab/>
      </w:r>
      <w:r w:rsidRPr="00990B12">
        <w:rPr>
          <w:lang w:eastAsia="sv-SE"/>
        </w:rPr>
        <w:t xml:space="preserve">Measurement of </w:t>
      </w:r>
      <w:r w:rsidRPr="00990B12">
        <w:t>transmitter</w:t>
      </w:r>
      <w:bookmarkEnd w:id="3900"/>
      <w:bookmarkEnd w:id="3901"/>
      <w:bookmarkEnd w:id="3902"/>
    </w:p>
    <w:p w14:paraId="69B85947" w14:textId="77777777" w:rsidR="00004D6A" w:rsidRPr="00990B12" w:rsidRDefault="00004D6A" w:rsidP="00004D6A">
      <w:pPr>
        <w:pStyle w:val="TH"/>
      </w:pPr>
      <w:bookmarkStart w:id="3903" w:name="_CRTableF_1_21"/>
      <w:r w:rsidRPr="00990B12">
        <w:t xml:space="preserve">Table </w:t>
      </w:r>
      <w:bookmarkEnd w:id="3903"/>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0D6AE8B3" w:rsidR="00AE1BE5" w:rsidRPr="00990B12" w:rsidRDefault="00AE1BE5" w:rsidP="00AE1BE5">
            <w:pPr>
              <w:pStyle w:val="TAL"/>
            </w:pPr>
            <w:r w:rsidRPr="00990B12">
              <w:t>6.3.4</w:t>
            </w:r>
            <w:r w:rsidR="00965431" w:rsidRPr="00965431">
              <w:t>.2 Absolute power tolerance</w:t>
            </w:r>
          </w:p>
        </w:tc>
        <w:tc>
          <w:tcPr>
            <w:tcW w:w="4570" w:type="dxa"/>
          </w:tcPr>
          <w:p w14:paraId="61815564" w14:textId="66BE8C81" w:rsidR="00AE1BE5" w:rsidRPr="00990B12" w:rsidRDefault="00AE1BE5" w:rsidP="00AE1BE5">
            <w:pPr>
              <w:pStyle w:val="TAL"/>
            </w:pPr>
            <w:r w:rsidRPr="00990B12">
              <w:t>Same as clause 6.3.4</w:t>
            </w:r>
            <w:r w:rsidR="00965431" w:rsidRPr="00965431">
              <w:t>.2</w:t>
            </w:r>
            <w:r w:rsidRPr="00990B12">
              <w:t xml:space="preserve">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3967B4" w:rsidRPr="00990B12" w14:paraId="264AD84D" w14:textId="77777777" w:rsidTr="008D0E0E">
        <w:trPr>
          <w:cantSplit/>
          <w:jc w:val="center"/>
        </w:trPr>
        <w:tc>
          <w:tcPr>
            <w:tcW w:w="2454" w:type="dxa"/>
          </w:tcPr>
          <w:p w14:paraId="6819506F" w14:textId="02E307AA" w:rsidR="003967B4" w:rsidRPr="00990B12" w:rsidRDefault="003967B4" w:rsidP="003967B4">
            <w:pPr>
              <w:pStyle w:val="TAL"/>
            </w:pPr>
            <w:r w:rsidRPr="009549F0">
              <w:t>6.3.4.3 Relative power tolerance</w:t>
            </w:r>
          </w:p>
        </w:tc>
        <w:tc>
          <w:tcPr>
            <w:tcW w:w="4570" w:type="dxa"/>
          </w:tcPr>
          <w:p w14:paraId="2E2F9F0C" w14:textId="5AA9B9A8" w:rsidR="003967B4" w:rsidRPr="00990B12" w:rsidRDefault="003967B4" w:rsidP="003967B4">
            <w:pPr>
              <w:pStyle w:val="TAL"/>
            </w:pPr>
            <w:r w:rsidRPr="009549F0">
              <w:t xml:space="preserve">Same as clause 6.3.4.3 in TS 38.521-1 [2] for FDD band with f </w:t>
            </w:r>
            <w:r w:rsidRPr="009549F0">
              <w:rPr>
                <w:rFonts w:cs="Arial"/>
              </w:rPr>
              <w:t>≤</w:t>
            </w:r>
            <w:r w:rsidRPr="009549F0">
              <w:t xml:space="preserve"> 3 GHz</w:t>
            </w:r>
          </w:p>
        </w:tc>
        <w:tc>
          <w:tcPr>
            <w:tcW w:w="2741" w:type="dxa"/>
          </w:tcPr>
          <w:p w14:paraId="73F55856" w14:textId="77777777" w:rsidR="003967B4" w:rsidRPr="00990B12" w:rsidRDefault="003967B4" w:rsidP="003967B4">
            <w:pPr>
              <w:pStyle w:val="TAL"/>
              <w:rPr>
                <w:snapToGrid w:val="0"/>
                <w:lang w:eastAsia="sv-SE"/>
              </w:rPr>
            </w:pPr>
          </w:p>
        </w:tc>
      </w:tr>
      <w:tr w:rsidR="003967B4" w:rsidRPr="00990B12" w14:paraId="0AD325C9" w14:textId="77777777" w:rsidTr="008D0E0E">
        <w:trPr>
          <w:cantSplit/>
          <w:jc w:val="center"/>
        </w:trPr>
        <w:tc>
          <w:tcPr>
            <w:tcW w:w="2454" w:type="dxa"/>
          </w:tcPr>
          <w:p w14:paraId="38F0D4DB" w14:textId="3C444504" w:rsidR="003967B4" w:rsidRPr="00990B12" w:rsidRDefault="003967B4" w:rsidP="003967B4">
            <w:pPr>
              <w:pStyle w:val="TAL"/>
            </w:pPr>
            <w:r w:rsidRPr="009549F0">
              <w:t>6.3.4.4 Aggregate power tolerance</w:t>
            </w:r>
          </w:p>
        </w:tc>
        <w:tc>
          <w:tcPr>
            <w:tcW w:w="4570" w:type="dxa"/>
          </w:tcPr>
          <w:p w14:paraId="0A22A330" w14:textId="221872E9" w:rsidR="003967B4" w:rsidRPr="00990B12" w:rsidRDefault="003967B4" w:rsidP="003967B4">
            <w:pPr>
              <w:pStyle w:val="TAL"/>
            </w:pPr>
            <w:r w:rsidRPr="009549F0">
              <w:t xml:space="preserve">Same as clause 6.3.4.4 in TS 38.521-1 [2] for FDD band with f </w:t>
            </w:r>
            <w:r w:rsidRPr="009549F0">
              <w:rPr>
                <w:rFonts w:cs="Arial"/>
              </w:rPr>
              <w:t>≤</w:t>
            </w:r>
            <w:r w:rsidRPr="009549F0">
              <w:t xml:space="preserve"> 3 GHz</w:t>
            </w:r>
          </w:p>
        </w:tc>
        <w:tc>
          <w:tcPr>
            <w:tcW w:w="2741" w:type="dxa"/>
          </w:tcPr>
          <w:p w14:paraId="6DDB22CE" w14:textId="77777777" w:rsidR="003967B4" w:rsidRPr="00990B12" w:rsidRDefault="003967B4" w:rsidP="003967B4">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3904" w:name="_CRF_1_3"/>
      <w:bookmarkStart w:id="3905" w:name="_Toc27478775"/>
      <w:bookmarkStart w:id="3906" w:name="_Toc36227489"/>
      <w:bookmarkStart w:id="3907" w:name="_Toc210629323"/>
      <w:bookmarkEnd w:id="3904"/>
      <w:r w:rsidRPr="00990B12">
        <w:t>F.1.3</w:t>
      </w:r>
      <w:r w:rsidRPr="00990B12">
        <w:tab/>
      </w:r>
      <w:r w:rsidRPr="00990B12">
        <w:rPr>
          <w:lang w:eastAsia="sv-SE"/>
        </w:rPr>
        <w:t xml:space="preserve">Measurement of </w:t>
      </w:r>
      <w:r w:rsidRPr="00990B12">
        <w:t>receiver</w:t>
      </w:r>
      <w:bookmarkEnd w:id="3905"/>
      <w:bookmarkEnd w:id="3906"/>
      <w:bookmarkEnd w:id="3907"/>
    </w:p>
    <w:p w14:paraId="02DAFEBD" w14:textId="77777777" w:rsidR="000F3AE1" w:rsidRPr="00990B12" w:rsidRDefault="000F3AE1" w:rsidP="000F3AE1">
      <w:pPr>
        <w:pStyle w:val="TH"/>
      </w:pPr>
      <w:bookmarkStart w:id="3908" w:name="_CRTableF_1_31"/>
      <w:r w:rsidRPr="00990B12">
        <w:t xml:space="preserve">Table </w:t>
      </w:r>
      <w:bookmarkEnd w:id="3908"/>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FD35AD" w:rsidRPr="00990B12" w14:paraId="5FDE548B" w14:textId="77777777" w:rsidTr="008D0E0E">
        <w:trPr>
          <w:cantSplit/>
          <w:jc w:val="center"/>
        </w:trPr>
        <w:tc>
          <w:tcPr>
            <w:tcW w:w="2435" w:type="dxa"/>
          </w:tcPr>
          <w:p w14:paraId="5C6B305A" w14:textId="6E3C0937"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103A6DCB" w:rsidR="00FD35AD" w:rsidRPr="00990B12" w:rsidRDefault="00FD35AD" w:rsidP="00FD35AD">
            <w:pPr>
              <w:pStyle w:val="TAL"/>
            </w:pPr>
            <w:r w:rsidRPr="00990B12">
              <w:t>Same as clause 7.3.2 in TS 38.521-1 [2].</w:t>
            </w:r>
          </w:p>
        </w:tc>
        <w:tc>
          <w:tcPr>
            <w:tcW w:w="2720" w:type="dxa"/>
          </w:tcPr>
          <w:p w14:paraId="61D267A0" w14:textId="77777777" w:rsidR="00FD35AD" w:rsidRPr="00990B12" w:rsidRDefault="00FD35AD" w:rsidP="00FD35AD">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446CA8DC" w:rsidR="00EB1742" w:rsidRPr="00990B12" w:rsidRDefault="00EB1742" w:rsidP="00EB1742">
            <w:pPr>
              <w:pStyle w:val="TAL"/>
            </w:pPr>
            <w:r w:rsidRPr="00990B12">
              <w:t>Same as clause 7.8.2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77777777" w:rsidR="00EB1742" w:rsidRPr="00990B12" w:rsidRDefault="00EB1742" w:rsidP="00EB1742">
            <w:pPr>
              <w:pStyle w:val="TAL"/>
              <w:rPr>
                <w:rFonts w:cs="v4.2.0"/>
                <w:lang w:eastAsia="ja-JP"/>
              </w:rPr>
            </w:pP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3909" w:name="_CRF_1_4"/>
      <w:bookmarkStart w:id="3910" w:name="_Toc210629324"/>
      <w:bookmarkEnd w:id="3909"/>
      <w:r w:rsidRPr="00990B12">
        <w:t>F.1.4</w:t>
      </w:r>
      <w:r w:rsidRPr="00990B12">
        <w:tab/>
      </w:r>
      <w:r w:rsidRPr="00990B12">
        <w:rPr>
          <w:lang w:eastAsia="sv-SE"/>
        </w:rPr>
        <w:t xml:space="preserve">Measurement of </w:t>
      </w:r>
      <w:r w:rsidRPr="00990B12">
        <w:t>Demod Performance requirements</w:t>
      </w:r>
      <w:bookmarkEnd w:id="3910"/>
    </w:p>
    <w:p w14:paraId="5FBDEEF3" w14:textId="77777777" w:rsidR="00E05935" w:rsidRPr="00990B12" w:rsidRDefault="00E05935" w:rsidP="00E05935">
      <w:pPr>
        <w:pStyle w:val="TH"/>
      </w:pPr>
      <w:bookmarkStart w:id="3911" w:name="_CRTableF_1_41"/>
      <w:r w:rsidRPr="00990B12">
        <w:t xml:space="preserve">Table </w:t>
      </w:r>
      <w:bookmarkEnd w:id="3911"/>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3912" w:name="_CRF_2"/>
      <w:bookmarkStart w:id="3913" w:name="_Toc27478776"/>
      <w:bookmarkStart w:id="3914" w:name="_Toc36227490"/>
      <w:bookmarkStart w:id="3915" w:name="_Toc210629325"/>
      <w:bookmarkEnd w:id="3912"/>
      <w:r w:rsidRPr="00990B12">
        <w:t>F.2</w:t>
      </w:r>
      <w:r w:rsidRPr="00990B12">
        <w:tab/>
        <w:t>Interpretation of measurement results (normative)</w:t>
      </w:r>
      <w:bookmarkEnd w:id="3913"/>
      <w:bookmarkEnd w:id="3914"/>
      <w:bookmarkEnd w:id="3915"/>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3916" w:name="_CRF_3"/>
      <w:bookmarkStart w:id="3917" w:name="_Toc27478777"/>
      <w:bookmarkStart w:id="3918" w:name="_Toc36227491"/>
      <w:bookmarkStart w:id="3919" w:name="_Toc210629326"/>
      <w:bookmarkEnd w:id="3916"/>
      <w:r w:rsidRPr="00990B12">
        <w:t>F.3</w:t>
      </w:r>
      <w:r w:rsidRPr="00990B12">
        <w:tab/>
        <w:t>Test Tolerance and Derivation of Test Requirements (informative)</w:t>
      </w:r>
      <w:bookmarkEnd w:id="3917"/>
      <w:bookmarkEnd w:id="3918"/>
      <w:bookmarkEnd w:id="3919"/>
    </w:p>
    <w:p w14:paraId="69B1A74E" w14:textId="1CDBE7C8" w:rsidR="00D84AAA" w:rsidRPr="00990B12" w:rsidRDefault="00D84AAA" w:rsidP="002B17B1">
      <w:pPr>
        <w:pStyle w:val="Heading2"/>
      </w:pPr>
      <w:bookmarkStart w:id="3920" w:name="_CRF_3_0"/>
      <w:bookmarkStart w:id="3921" w:name="_Toc210629327"/>
      <w:bookmarkEnd w:id="3920"/>
      <w:r w:rsidRPr="00990B12">
        <w:t>F.3.0</w:t>
      </w:r>
      <w:r w:rsidRPr="00990B12">
        <w:tab/>
        <w:t>General</w:t>
      </w:r>
      <w:bookmarkEnd w:id="3921"/>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3922" w:name="_CRF_3_1"/>
      <w:bookmarkStart w:id="3923" w:name="_Toc27478778"/>
      <w:bookmarkStart w:id="3924" w:name="_Toc36227492"/>
      <w:bookmarkStart w:id="3925" w:name="_Toc210629328"/>
      <w:bookmarkEnd w:id="3922"/>
      <w:r w:rsidRPr="00990B12">
        <w:t>F.3.1</w:t>
      </w:r>
      <w:r w:rsidRPr="00990B12">
        <w:tab/>
      </w:r>
      <w:r w:rsidRPr="00990B12">
        <w:rPr>
          <w:lang w:eastAsia="sv-SE"/>
        </w:rPr>
        <w:t>Measurement of test environments</w:t>
      </w:r>
      <w:bookmarkEnd w:id="3923"/>
      <w:bookmarkEnd w:id="3924"/>
      <w:bookmarkEnd w:id="3925"/>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3926" w:name="_CRF_3_2"/>
      <w:bookmarkStart w:id="3927" w:name="_Toc27478779"/>
      <w:bookmarkStart w:id="3928" w:name="_Toc36227493"/>
      <w:bookmarkStart w:id="3929" w:name="_Toc210629329"/>
      <w:bookmarkEnd w:id="3926"/>
      <w:r w:rsidRPr="00990B12">
        <w:t>F.3.2</w:t>
      </w:r>
      <w:r w:rsidRPr="00990B12">
        <w:tab/>
      </w:r>
      <w:r w:rsidRPr="00990B12">
        <w:rPr>
          <w:lang w:eastAsia="sv-SE"/>
        </w:rPr>
        <w:t xml:space="preserve">Measurement of </w:t>
      </w:r>
      <w:r w:rsidRPr="00990B12">
        <w:t>transmitter</w:t>
      </w:r>
      <w:bookmarkEnd w:id="3927"/>
      <w:bookmarkEnd w:id="3928"/>
      <w:bookmarkEnd w:id="3929"/>
    </w:p>
    <w:p w14:paraId="0138337B" w14:textId="77777777" w:rsidR="00004D6A" w:rsidRPr="00990B12" w:rsidRDefault="00004D6A" w:rsidP="00004D6A">
      <w:pPr>
        <w:pStyle w:val="TH"/>
      </w:pPr>
      <w:bookmarkStart w:id="3930" w:name="_CRTableF_3_21"/>
      <w:r w:rsidRPr="00990B12">
        <w:t xml:space="preserve">Table </w:t>
      </w:r>
      <w:bookmarkEnd w:id="3930"/>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3931" w:name="_CRF_3_3"/>
      <w:bookmarkStart w:id="3932" w:name="_Toc210629330"/>
      <w:bookmarkEnd w:id="3931"/>
      <w:r w:rsidRPr="00990B12">
        <w:t>F.3.3</w:t>
      </w:r>
      <w:r w:rsidRPr="00990B12">
        <w:tab/>
      </w:r>
      <w:r w:rsidRPr="00990B12">
        <w:rPr>
          <w:lang w:eastAsia="sv-SE"/>
        </w:rPr>
        <w:t>Measurement of receiver</w:t>
      </w:r>
      <w:bookmarkEnd w:id="3932"/>
    </w:p>
    <w:p w14:paraId="4547B6B1" w14:textId="77777777" w:rsidR="009F710A" w:rsidRPr="00990B12" w:rsidRDefault="009F710A" w:rsidP="009F710A">
      <w:pPr>
        <w:pStyle w:val="TH"/>
      </w:pPr>
      <w:bookmarkStart w:id="3933" w:name="_CRTableF_3_31"/>
      <w:r w:rsidRPr="00990B12">
        <w:t xml:space="preserve">Table </w:t>
      </w:r>
      <w:bookmarkEnd w:id="3933"/>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FD35AD" w:rsidRPr="00990B12" w14:paraId="7E0E606D" w14:textId="77777777" w:rsidTr="008D0E0E">
        <w:trPr>
          <w:jc w:val="center"/>
        </w:trPr>
        <w:tc>
          <w:tcPr>
            <w:tcW w:w="2437" w:type="dxa"/>
          </w:tcPr>
          <w:p w14:paraId="5A669160" w14:textId="66CB149E"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17E2D7E7" w:rsidR="00FD35AD" w:rsidRPr="00990B12" w:rsidRDefault="00FD35AD" w:rsidP="00FD35AD">
            <w:pPr>
              <w:pStyle w:val="TAL"/>
            </w:pPr>
            <w:r w:rsidRPr="00990B12">
              <w:t>Same as clause 7.3.2 in TS 38.521-1 [2].</w:t>
            </w:r>
          </w:p>
        </w:tc>
        <w:tc>
          <w:tcPr>
            <w:tcW w:w="3247" w:type="dxa"/>
          </w:tcPr>
          <w:p w14:paraId="60BAEC76" w14:textId="74817EF9" w:rsidR="00FD35AD" w:rsidRPr="00990B12" w:rsidRDefault="00FD35AD" w:rsidP="00FD35AD">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3934" w:name="_CRF_3_4"/>
      <w:bookmarkStart w:id="3935" w:name="_Toc210629331"/>
      <w:bookmarkEnd w:id="3934"/>
      <w:r w:rsidRPr="00990B12">
        <w:t>F.3.4</w:t>
      </w:r>
      <w:r w:rsidRPr="00990B12">
        <w:tab/>
      </w:r>
      <w:r w:rsidRPr="00990B12">
        <w:rPr>
          <w:lang w:eastAsia="sv-SE"/>
        </w:rPr>
        <w:t xml:space="preserve">Measurement of </w:t>
      </w:r>
      <w:r w:rsidRPr="00990B12">
        <w:t>Demod Performance requirements</w:t>
      </w:r>
      <w:bookmarkEnd w:id="3935"/>
    </w:p>
    <w:p w14:paraId="59FC136B" w14:textId="77777777" w:rsidR="00E05935" w:rsidRPr="00990B12" w:rsidRDefault="00E05935" w:rsidP="00E05935">
      <w:pPr>
        <w:pStyle w:val="TH"/>
      </w:pPr>
      <w:bookmarkStart w:id="3936" w:name="_CRTableF_3_41"/>
      <w:r w:rsidRPr="00990B12">
        <w:t xml:space="preserve">Table </w:t>
      </w:r>
      <w:bookmarkEnd w:id="3936"/>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3937" w:name="_CRF_4"/>
      <w:bookmarkStart w:id="3938" w:name="_Toc27476142"/>
      <w:bookmarkStart w:id="3939" w:name="_Toc29495583"/>
      <w:bookmarkStart w:id="3940" w:name="_Toc36116634"/>
      <w:bookmarkStart w:id="3941" w:name="_Toc36118683"/>
      <w:bookmarkStart w:id="3942" w:name="_Toc36560798"/>
      <w:bookmarkStart w:id="3943" w:name="_Toc43977335"/>
      <w:bookmarkStart w:id="3944" w:name="_Toc52213924"/>
      <w:bookmarkStart w:id="3945" w:name="_Toc60743397"/>
      <w:bookmarkStart w:id="3946" w:name="_Toc68206578"/>
      <w:bookmarkStart w:id="3947" w:name="_Toc75972376"/>
      <w:bookmarkStart w:id="3948" w:name="_Toc85051815"/>
      <w:bookmarkStart w:id="3949" w:name="_Toc90493837"/>
      <w:bookmarkStart w:id="3950" w:name="_Toc90494477"/>
      <w:bookmarkStart w:id="3951" w:name="_Toc100094530"/>
      <w:bookmarkStart w:id="3952" w:name="_Toc106873221"/>
      <w:bookmarkStart w:id="3953" w:name="_Toc146906780"/>
      <w:bookmarkStart w:id="3954" w:name="_Toc210629332"/>
      <w:bookmarkEnd w:id="3937"/>
      <w:r w:rsidRPr="00990B12">
        <w:t>F.4</w:t>
      </w:r>
      <w:r w:rsidRPr="00990B12">
        <w:tab/>
        <w:t>Uplink power window</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B5B0033" w14:textId="77777777" w:rsidR="000379BC" w:rsidRPr="00990B12" w:rsidRDefault="000379BC" w:rsidP="000379BC">
      <w:pPr>
        <w:pStyle w:val="Heading2"/>
      </w:pPr>
      <w:bookmarkStart w:id="3955" w:name="_CRF_4_1"/>
      <w:bookmarkStart w:id="3956" w:name="_Toc27476143"/>
      <w:bookmarkStart w:id="3957" w:name="_Toc29495584"/>
      <w:bookmarkStart w:id="3958" w:name="_Toc36116635"/>
      <w:bookmarkStart w:id="3959" w:name="_Toc36118684"/>
      <w:bookmarkStart w:id="3960" w:name="_Toc36560799"/>
      <w:bookmarkStart w:id="3961" w:name="_Toc43977336"/>
      <w:bookmarkStart w:id="3962" w:name="_Toc52213925"/>
      <w:bookmarkStart w:id="3963" w:name="_Toc60743398"/>
      <w:bookmarkStart w:id="3964" w:name="_Toc68206579"/>
      <w:bookmarkStart w:id="3965" w:name="_Toc75972377"/>
      <w:bookmarkStart w:id="3966" w:name="_Toc85051816"/>
      <w:bookmarkStart w:id="3967" w:name="_Toc90493838"/>
      <w:bookmarkStart w:id="3968" w:name="_Toc90494478"/>
      <w:bookmarkStart w:id="3969" w:name="_Toc100094531"/>
      <w:bookmarkStart w:id="3970" w:name="_Toc106873222"/>
      <w:bookmarkStart w:id="3971" w:name="_Toc146906781"/>
      <w:bookmarkStart w:id="3972" w:name="_Toc210629333"/>
      <w:bookmarkEnd w:id="3955"/>
      <w:r w:rsidRPr="00990B12">
        <w:t>F.4.1</w:t>
      </w:r>
      <w:r w:rsidRPr="00990B12">
        <w:tab/>
        <w:t>Introduction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3973" w:name="_CRF_4_2"/>
      <w:bookmarkStart w:id="3974" w:name="_Toc27476144"/>
      <w:bookmarkStart w:id="3975" w:name="_Toc29495585"/>
      <w:bookmarkStart w:id="3976" w:name="_Toc36116636"/>
      <w:bookmarkStart w:id="3977" w:name="_Toc36118685"/>
      <w:bookmarkStart w:id="3978" w:name="_Toc36560800"/>
      <w:bookmarkStart w:id="3979" w:name="_Toc43977337"/>
      <w:bookmarkStart w:id="3980" w:name="_Toc52213926"/>
      <w:bookmarkStart w:id="3981" w:name="_Toc60743399"/>
      <w:bookmarkStart w:id="3982" w:name="_Toc68206580"/>
      <w:bookmarkStart w:id="3983" w:name="_Toc75972378"/>
      <w:bookmarkStart w:id="3984" w:name="_Toc85051817"/>
      <w:bookmarkStart w:id="3985" w:name="_Toc90493839"/>
      <w:bookmarkStart w:id="3986" w:name="_Toc90494479"/>
      <w:bookmarkStart w:id="3987" w:name="_Toc100094532"/>
      <w:bookmarkStart w:id="3988" w:name="_Toc106873223"/>
      <w:bookmarkStart w:id="3989" w:name="_Toc146906782"/>
      <w:bookmarkStart w:id="3990" w:name="_Toc210629334"/>
      <w:bookmarkEnd w:id="3973"/>
      <w:r w:rsidRPr="00990B12">
        <w:t>F.4.2</w:t>
      </w:r>
      <w:r w:rsidRPr="00990B12">
        <w:tab/>
        <w:t>Setting the power window above a requirement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3991" w:name="_CRFigureF_4_21"/>
      <w:r w:rsidRPr="00990B12">
        <w:t xml:space="preserve">Figure </w:t>
      </w:r>
      <w:bookmarkEnd w:id="3991"/>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3992" w:name="_MON_1587198493"/>
      <w:bookmarkStart w:id="3993" w:name="_CRF_4_3"/>
      <w:bookmarkStart w:id="3994" w:name="_Toc27476148"/>
      <w:bookmarkStart w:id="3995" w:name="_Toc29495589"/>
      <w:bookmarkStart w:id="3996" w:name="_Toc36116640"/>
      <w:bookmarkStart w:id="3997" w:name="_Toc36118689"/>
      <w:bookmarkStart w:id="3998" w:name="_Toc36560804"/>
      <w:bookmarkStart w:id="3999" w:name="_Toc43977341"/>
      <w:bookmarkStart w:id="4000" w:name="_Toc52213930"/>
      <w:bookmarkStart w:id="4001" w:name="_Toc60743403"/>
      <w:bookmarkStart w:id="4002" w:name="_Toc68206584"/>
      <w:bookmarkStart w:id="4003" w:name="_Toc75972382"/>
      <w:bookmarkStart w:id="4004" w:name="_Toc85051821"/>
      <w:bookmarkStart w:id="4005" w:name="_Toc90493843"/>
      <w:bookmarkStart w:id="4006" w:name="_Toc90494483"/>
      <w:bookmarkStart w:id="4007" w:name="_Toc100094536"/>
      <w:bookmarkStart w:id="4008" w:name="_Toc106873227"/>
      <w:bookmarkStart w:id="4009" w:name="_Toc146906786"/>
      <w:bookmarkStart w:id="4010" w:name="_Toc210629335"/>
      <w:bookmarkEnd w:id="3992"/>
      <w:bookmarkEnd w:id="3993"/>
      <w:r w:rsidRPr="00990B12">
        <w:t>F.4.3</w:t>
      </w:r>
      <w:r w:rsidRPr="00990B12">
        <w:tab/>
        <w:t>Setting the power window below a requirement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011" w:name="_CRFigureF_4_31"/>
      <w:r w:rsidRPr="00990B12">
        <w:t xml:space="preserve">Figure </w:t>
      </w:r>
      <w:bookmarkEnd w:id="4011"/>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012" w:name="_CRF_4_4"/>
      <w:bookmarkStart w:id="4013" w:name="_Toc27476152"/>
      <w:bookmarkStart w:id="4014" w:name="_Toc29495593"/>
      <w:bookmarkStart w:id="4015" w:name="_Toc36116644"/>
      <w:bookmarkStart w:id="4016" w:name="_Toc36118693"/>
      <w:bookmarkStart w:id="4017" w:name="_Toc36560808"/>
      <w:bookmarkStart w:id="4018" w:name="_Toc43977345"/>
      <w:bookmarkStart w:id="4019" w:name="_Toc52213934"/>
      <w:bookmarkStart w:id="4020" w:name="_Toc60743407"/>
      <w:bookmarkStart w:id="4021" w:name="_Toc68206588"/>
      <w:bookmarkStart w:id="4022" w:name="_Toc75972386"/>
      <w:bookmarkStart w:id="4023" w:name="_Toc85051825"/>
      <w:bookmarkStart w:id="4024" w:name="_Toc90493847"/>
      <w:bookmarkStart w:id="4025" w:name="_Toc90494487"/>
      <w:bookmarkStart w:id="4026" w:name="_Toc100094540"/>
      <w:bookmarkStart w:id="4027" w:name="_Toc106873231"/>
      <w:bookmarkStart w:id="4028" w:name="_Toc146906790"/>
      <w:bookmarkStart w:id="4029" w:name="_Toc210629336"/>
      <w:bookmarkEnd w:id="4012"/>
      <w:r w:rsidRPr="00990B12">
        <w:t>F.4.4</w:t>
      </w:r>
      <w:r w:rsidRPr="00990B12">
        <w:tab/>
        <w:t>Setting the power window centred on a target value</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030" w:name="_CRFigureF_4_41"/>
      <w:r w:rsidRPr="00990B12">
        <w:t xml:space="preserve">Figure </w:t>
      </w:r>
      <w:bookmarkEnd w:id="4030"/>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031" w:name="_Toc27478797"/>
      <w:bookmarkStart w:id="4032" w:name="_Toc36227511"/>
      <w:r w:rsidRPr="00990B12">
        <w:br w:type="page"/>
      </w:r>
    </w:p>
    <w:p w14:paraId="7E804B10" w14:textId="77777777" w:rsidR="00AC3A7C" w:rsidRPr="00990B12" w:rsidRDefault="00AC3A7C" w:rsidP="00AC3A7C">
      <w:pPr>
        <w:pStyle w:val="Heading8"/>
      </w:pPr>
      <w:bookmarkStart w:id="4033" w:name="_Toc27479747"/>
      <w:bookmarkStart w:id="4034" w:name="_Toc36058946"/>
      <w:bookmarkStart w:id="4035" w:name="_Toc44067880"/>
      <w:bookmarkStart w:id="4036" w:name="_Toc52716807"/>
      <w:bookmarkStart w:id="4037" w:name="_Toc58239459"/>
      <w:bookmarkStart w:id="4038" w:name="_Toc68247050"/>
      <w:bookmarkStart w:id="4039" w:name="_Toc75790367"/>
      <w:bookmarkStart w:id="4040" w:name="_Toc210629337"/>
      <w:r w:rsidRPr="00990B12">
        <w:t>Annex G (normative):</w:t>
      </w:r>
      <w:r w:rsidRPr="00990B12">
        <w:br/>
        <w:t>Statistical Testing</w:t>
      </w:r>
      <w:bookmarkEnd w:id="4033"/>
      <w:bookmarkEnd w:id="4034"/>
      <w:bookmarkEnd w:id="4035"/>
      <w:bookmarkEnd w:id="4036"/>
      <w:bookmarkEnd w:id="4037"/>
      <w:bookmarkEnd w:id="4038"/>
      <w:bookmarkEnd w:id="4039"/>
      <w:bookmarkEnd w:id="4040"/>
    </w:p>
    <w:p w14:paraId="1ACC8F4A" w14:textId="77777777" w:rsidR="00AC3A7C" w:rsidRPr="00990B12" w:rsidRDefault="00AC3A7C" w:rsidP="00AC3A7C">
      <w:pPr>
        <w:pStyle w:val="Heading1"/>
      </w:pPr>
      <w:bookmarkStart w:id="4041" w:name="_Toc27479748"/>
      <w:bookmarkStart w:id="4042" w:name="_Toc36058947"/>
      <w:bookmarkStart w:id="4043" w:name="_Toc44067881"/>
      <w:bookmarkStart w:id="4044" w:name="_Toc52716808"/>
      <w:bookmarkStart w:id="4045" w:name="_Toc58239460"/>
      <w:bookmarkStart w:id="4046" w:name="_Toc68247051"/>
      <w:bookmarkStart w:id="4047" w:name="_Toc75790368"/>
      <w:bookmarkStart w:id="4048" w:name="_Toc210629338"/>
      <w:r w:rsidRPr="00990B12">
        <w:t>G.1</w:t>
      </w:r>
      <w:r w:rsidRPr="00990B12">
        <w:tab/>
        <w:t>Statistical testing of Performance Requirements with throughput</w:t>
      </w:r>
      <w:bookmarkEnd w:id="4041"/>
      <w:bookmarkEnd w:id="4042"/>
      <w:bookmarkEnd w:id="4043"/>
      <w:bookmarkEnd w:id="4044"/>
      <w:bookmarkEnd w:id="4045"/>
      <w:bookmarkEnd w:id="4046"/>
      <w:bookmarkEnd w:id="4047"/>
      <w:bookmarkEnd w:id="4048"/>
    </w:p>
    <w:p w14:paraId="34A1C1B5" w14:textId="77777777" w:rsidR="00AC3A7C" w:rsidRPr="00990B12" w:rsidRDefault="00AC3A7C" w:rsidP="00AC3A7C">
      <w:pPr>
        <w:pStyle w:val="Heading2"/>
      </w:pPr>
      <w:bookmarkStart w:id="4049" w:name="_Toc27479749"/>
      <w:bookmarkStart w:id="4050" w:name="_Toc36058948"/>
      <w:bookmarkStart w:id="4051" w:name="_Toc44067882"/>
      <w:bookmarkStart w:id="4052" w:name="_Toc52716809"/>
      <w:bookmarkStart w:id="4053" w:name="_Toc58239461"/>
      <w:bookmarkStart w:id="4054" w:name="_Toc68247052"/>
      <w:bookmarkStart w:id="4055" w:name="_Toc75790369"/>
      <w:bookmarkStart w:id="4056" w:name="_Toc210629339"/>
      <w:r w:rsidRPr="00990B12">
        <w:t>G.1.1</w:t>
      </w:r>
      <w:r w:rsidRPr="00990B12">
        <w:tab/>
        <w:t>General</w:t>
      </w:r>
      <w:bookmarkEnd w:id="4049"/>
      <w:bookmarkEnd w:id="4050"/>
      <w:bookmarkEnd w:id="4051"/>
      <w:bookmarkEnd w:id="4052"/>
      <w:bookmarkEnd w:id="4053"/>
      <w:bookmarkEnd w:id="4054"/>
      <w:bookmarkEnd w:id="4055"/>
      <w:bookmarkEnd w:id="4056"/>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057" w:name="_Toc27479750"/>
      <w:bookmarkStart w:id="4058" w:name="_Toc36058949"/>
      <w:bookmarkStart w:id="4059" w:name="_Toc44067883"/>
      <w:bookmarkStart w:id="4060" w:name="_Toc52716810"/>
      <w:bookmarkStart w:id="4061" w:name="_Toc58239462"/>
      <w:bookmarkStart w:id="4062" w:name="_Toc68247053"/>
      <w:bookmarkStart w:id="4063" w:name="_Toc75790370"/>
      <w:bookmarkStart w:id="4064" w:name="_Toc210629340"/>
      <w:r w:rsidRPr="00990B12">
        <w:t>G.1.2</w:t>
      </w:r>
      <w:r w:rsidRPr="00990B12">
        <w:tab/>
        <w:t>Mapping throughput to error ratio</w:t>
      </w:r>
      <w:bookmarkEnd w:id="4057"/>
      <w:bookmarkEnd w:id="4058"/>
      <w:bookmarkEnd w:id="4059"/>
      <w:bookmarkEnd w:id="4060"/>
      <w:bookmarkEnd w:id="4061"/>
      <w:bookmarkEnd w:id="4062"/>
      <w:bookmarkEnd w:id="4063"/>
      <w:bookmarkEnd w:id="4064"/>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065" w:name="_Toc27479751"/>
      <w:bookmarkStart w:id="4066" w:name="_Toc36058950"/>
      <w:bookmarkStart w:id="4067" w:name="_Toc44067884"/>
      <w:bookmarkStart w:id="4068" w:name="_Toc52716811"/>
      <w:bookmarkStart w:id="4069" w:name="_Toc58239463"/>
      <w:bookmarkStart w:id="4070" w:name="_Toc68247054"/>
      <w:bookmarkStart w:id="4071" w:name="_Toc75790371"/>
      <w:bookmarkStart w:id="4072" w:name="_Toc210629341"/>
      <w:r w:rsidRPr="00990B12">
        <w:t>G.1.3</w:t>
      </w:r>
      <w:r w:rsidRPr="00990B12">
        <w:tab/>
        <w:t>Design of the test</w:t>
      </w:r>
      <w:bookmarkEnd w:id="4065"/>
      <w:bookmarkEnd w:id="4066"/>
      <w:bookmarkEnd w:id="4067"/>
      <w:bookmarkEnd w:id="4068"/>
      <w:bookmarkEnd w:id="4069"/>
      <w:bookmarkEnd w:id="4070"/>
      <w:bookmarkEnd w:id="4071"/>
      <w:bookmarkEnd w:id="4072"/>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77777777" w:rsidR="00AC3A7C" w:rsidRPr="00990B12" w:rsidRDefault="00AC3A7C" w:rsidP="00AC3A7C">
      <w:pPr>
        <w:pStyle w:val="Heading2"/>
      </w:pPr>
      <w:bookmarkStart w:id="4073" w:name="_Toc27479752"/>
      <w:bookmarkStart w:id="4074" w:name="_Toc36058951"/>
      <w:bookmarkStart w:id="4075" w:name="_Toc44067885"/>
      <w:bookmarkStart w:id="4076" w:name="_Toc52716812"/>
      <w:bookmarkStart w:id="4077" w:name="_Toc58239464"/>
      <w:bookmarkStart w:id="4078" w:name="_Toc68247055"/>
      <w:bookmarkStart w:id="4079" w:name="_Toc75790372"/>
      <w:bookmarkStart w:id="4080" w:name="_Toc210629342"/>
      <w:r w:rsidRPr="00990B12">
        <w:t>G.1.4</w:t>
      </w:r>
      <w:r w:rsidRPr="00990B12">
        <w:tab/>
        <w:t>Pass Fail limit</w:t>
      </w:r>
      <w:bookmarkEnd w:id="4073"/>
      <w:bookmarkEnd w:id="4074"/>
      <w:bookmarkEnd w:id="4075"/>
      <w:bookmarkEnd w:id="4076"/>
      <w:bookmarkEnd w:id="4077"/>
      <w:bookmarkEnd w:id="4078"/>
      <w:bookmarkEnd w:id="4079"/>
      <w:bookmarkEnd w:id="4080"/>
    </w:p>
    <w:p w14:paraId="0089D2FF" w14:textId="77777777" w:rsidR="00AC3A7C" w:rsidRPr="00990B12" w:rsidRDefault="00AC3A7C" w:rsidP="00AC3A7C">
      <w:r w:rsidRPr="00990B12">
        <w:t>Testing Throughput = 30 %, then the test limit is</w:t>
      </w:r>
    </w:p>
    <w:p w14:paraId="42701E29" w14:textId="77777777" w:rsidR="00AC3A7C" w:rsidRPr="00990B12" w:rsidRDefault="00AC3A7C" w:rsidP="00AC3A7C">
      <w:r w:rsidRPr="00990B12">
        <w:t xml:space="preserve">Number of successes (ACK) / number of samples ≥ 59 / 233 </w:t>
      </w:r>
    </w:p>
    <w:p w14:paraId="6241D419" w14:textId="77777777" w:rsidR="00AC3A7C" w:rsidRPr="00990B12" w:rsidRDefault="00AC3A7C" w:rsidP="00AC3A7C">
      <w:r w:rsidRPr="00990B12">
        <w:t>Testing Throughput = 70 % then the test limit is</w:t>
      </w:r>
    </w:p>
    <w:p w14:paraId="1272BA25" w14:textId="77777777" w:rsidR="00AC3A7C" w:rsidRPr="00990B12" w:rsidRDefault="00AC3A7C" w:rsidP="00AC3A7C">
      <w:r w:rsidRPr="00990B12">
        <w:t xml:space="preserve">Number of fails (NACK and statDTX) / number of samples ≤ 66 / 184 </w:t>
      </w:r>
    </w:p>
    <w:p w14:paraId="565BE8F8" w14:textId="77777777" w:rsidR="00AC3A7C" w:rsidRPr="00990B12" w:rsidRDefault="00AC3A7C" w:rsidP="00AC3A7C">
      <w:r w:rsidRPr="00990B12">
        <w:t>Testing BLER = 1% then the test limit is</w:t>
      </w:r>
    </w:p>
    <w:p w14:paraId="1F054F88" w14:textId="77777777" w:rsidR="00AC3A7C" w:rsidRPr="00990B12" w:rsidRDefault="00AC3A7C" w:rsidP="00AC3A7C">
      <w:r w:rsidRPr="00990B12">
        <w:t>Number of fails (NACK and statDTX) / number of samples ≤ 163 / 13135</w:t>
      </w:r>
    </w:p>
    <w:p w14:paraId="29C8DB4A" w14:textId="77777777" w:rsidR="00AC3A7C" w:rsidRPr="00990B12" w:rsidRDefault="00AC3A7C" w:rsidP="00AC3A7C">
      <w:r w:rsidRPr="00990B12">
        <w:t>There are 3 distinct cases:</w:t>
      </w:r>
    </w:p>
    <w:p w14:paraId="19917948" w14:textId="77777777" w:rsidR="00AC3A7C" w:rsidRPr="00990B12" w:rsidRDefault="00AC3A7C" w:rsidP="00AC3A7C">
      <w:pPr>
        <w:pStyle w:val="B1"/>
      </w:pPr>
      <w:r w:rsidRPr="00990B12">
        <w:t>a)</w:t>
      </w:r>
      <w:r w:rsidRPr="00990B12">
        <w:tab/>
        <w:t xml:space="preserve">The duration for the number of samples (233, 184 </w:t>
      </w:r>
      <w:r w:rsidRPr="00990B12">
        <w:rPr>
          <w:lang w:eastAsia="zh-CN"/>
        </w:rPr>
        <w:t>or 13135</w:t>
      </w:r>
      <w:r w:rsidRPr="00990B12">
        <w:t>) is greater than the minimum test time:</w:t>
      </w:r>
    </w:p>
    <w:p w14:paraId="7CE678FF" w14:textId="77777777" w:rsidR="00AC3A7C" w:rsidRPr="00990B12" w:rsidRDefault="00AC3A7C" w:rsidP="00AC3A7C">
      <w:pPr>
        <w:pStyle w:val="B1"/>
      </w:pPr>
      <w:r w:rsidRPr="00990B12">
        <w:t>Then the number of samples (233, 184 or 13135) is predefined and the decision is done according to the number of events (59 successes, 66 fails or 163 fails)</w:t>
      </w:r>
    </w:p>
    <w:p w14:paraId="30BCD788" w14:textId="77777777" w:rsidR="00AC3A7C" w:rsidRPr="00990B12" w:rsidRDefault="00AC3A7C" w:rsidP="00AC3A7C">
      <w:pPr>
        <w:pStyle w:val="B1"/>
      </w:pPr>
      <w:r w:rsidRPr="00990B12">
        <w:t>b)</w:t>
      </w:r>
      <w:r w:rsidRPr="00990B12">
        <w:tab/>
        <w:t>Since subframe 0 and 5 contain less bits than the remaining subframes, it is allowed to predefine a number of samples contained in an integer number of frames. In this case test-limit-ratio applies.</w:t>
      </w:r>
    </w:p>
    <w:p w14:paraId="57A550D9" w14:textId="77777777" w:rsidR="00AC3A7C" w:rsidRPr="00990B12" w:rsidRDefault="00AC3A7C" w:rsidP="00AC3A7C">
      <w:pPr>
        <w:pStyle w:val="B1"/>
      </w:pPr>
      <w:r w:rsidRPr="00990B12">
        <w:t>c)</w:t>
      </w:r>
      <w:r w:rsidRPr="00990B12">
        <w:tab/>
        <w:t>The minimum test time is greater than the duration for the number of samples:</w:t>
      </w:r>
    </w:p>
    <w:p w14:paraId="7C1B89DE" w14:textId="77777777" w:rsidR="00AC3A7C" w:rsidRPr="00990B12" w:rsidRDefault="00AC3A7C" w:rsidP="00AC3A7C">
      <w:pPr>
        <w:pStyle w:val="B1"/>
      </w:pPr>
      <w:r w:rsidRPr="00990B12">
        <w:t>The minimum test time is predefined and the decision is done comparing the measured ratio at that instant against the test-limit-ratio.</w:t>
      </w:r>
    </w:p>
    <w:p w14:paraId="4784FF36" w14:textId="77777777" w:rsidR="00AC3A7C" w:rsidRPr="00990B12" w:rsidRDefault="00AC3A7C" w:rsidP="00AC3A7C">
      <w:pPr>
        <w:pStyle w:val="NO"/>
      </w:pPr>
      <w:r w:rsidRPr="00990B12">
        <w:t>NOTE:</w:t>
      </w:r>
      <w:r w:rsidRPr="00990B12">
        <w:tab/>
        <w:t>The test time for most of the tests is governed by the Minimum Test Time.</w:t>
      </w:r>
    </w:p>
    <w:p w14:paraId="543F944E" w14:textId="77777777" w:rsidR="00AC3A7C" w:rsidRPr="00990B12" w:rsidRDefault="00AC3A7C" w:rsidP="00AC3A7C">
      <w:pPr>
        <w:pStyle w:val="Heading2"/>
      </w:pPr>
      <w:bookmarkStart w:id="4081" w:name="_Toc27479753"/>
      <w:bookmarkStart w:id="4082" w:name="_Toc36058952"/>
      <w:bookmarkStart w:id="4083" w:name="_Toc44067886"/>
      <w:bookmarkStart w:id="4084" w:name="_Toc52716813"/>
      <w:bookmarkStart w:id="4085" w:name="_Toc58239465"/>
      <w:bookmarkStart w:id="4086" w:name="_Toc68247056"/>
      <w:bookmarkStart w:id="4087" w:name="_Toc75790373"/>
      <w:bookmarkStart w:id="4088" w:name="_Toc210629343"/>
      <w:r w:rsidRPr="00990B12">
        <w:t>G.1.5</w:t>
      </w:r>
      <w:r w:rsidRPr="00990B12">
        <w:tab/>
        <w:t>Minimum Test time</w:t>
      </w:r>
      <w:bookmarkEnd w:id="4081"/>
      <w:bookmarkEnd w:id="4082"/>
      <w:bookmarkEnd w:id="4083"/>
      <w:bookmarkEnd w:id="4084"/>
      <w:bookmarkEnd w:id="4085"/>
      <w:bookmarkEnd w:id="4086"/>
      <w:bookmarkEnd w:id="4087"/>
      <w:bookmarkEnd w:id="4088"/>
    </w:p>
    <w:p w14:paraId="26295E70" w14:textId="77777777" w:rsidR="00AC3A7C" w:rsidRPr="00990B12" w:rsidRDefault="00AC3A7C" w:rsidP="00AC3A7C">
      <w:r w:rsidRPr="00990B12">
        <w:t>If a pass fail decision in clause G.1.4 can be achieved earlier than the minimum test time, then the test shall not be decided, but continued until the minimum test time is elapsed.</w:t>
      </w:r>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089" w:name="_Toc210629344"/>
      <w:r w:rsidRPr="00990B12">
        <w:t>G.1.5.0_1</w:t>
      </w:r>
      <w:r w:rsidRPr="00990B12">
        <w:tab/>
        <w:t>Minimum Test Time procedure for PDSCH scenarios with 30% or 70% Throughput requirement</w:t>
      </w:r>
      <w:bookmarkEnd w:id="4089"/>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090" w:name="_Toc210629345"/>
      <w:r w:rsidRPr="00990B12">
        <w:t>G.1.5.0_2</w:t>
      </w:r>
      <w:r w:rsidRPr="00990B12">
        <w:tab/>
        <w:t>Minimum Test Time procedure for PDSCH and PDCCH scenarios with 1% BLER requirement</w:t>
      </w:r>
      <w:bookmarkEnd w:id="4090"/>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091" w:name="_MON_1776882604"/>
    <w:bookmarkEnd w:id="4091"/>
    <w:p w14:paraId="2C28DDE7" w14:textId="77777777" w:rsidR="00D81826" w:rsidRPr="00990B12" w:rsidRDefault="00AC3A7C" w:rsidP="00AC3A7C">
      <w:pPr>
        <w:pStyle w:val="TH"/>
      </w:pPr>
      <w:r w:rsidRPr="00990B12">
        <w:object w:dxaOrig="10800" w:dyaOrig="5878" w14:anchorId="3E3E5A92">
          <v:shape id="_x0000_i1093" type="#_x0000_t75" style="width:540.5pt;height:293pt" o:ole="">
            <v:imagedata r:id="rId136" o:title=""/>
          </v:shape>
          <o:OLEObject Type="Embed" ProgID="Word.Document.8" ShapeID="_x0000_i1093" DrawAspect="Content" ObjectID="_1821241909" r:id="rId137">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94" type="#_x0000_t75" style="width:59.5pt;height:19.5pt" o:ole="">
                  <v:imagedata r:id="rId138" o:title=""/>
                </v:shape>
                <o:OLEObject Type="Embed" ProgID="Equation.3" ShapeID="_x0000_i1094" DrawAspect="Content" ObjectID="_1821241910" r:id="rId139"/>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092" w:name="_Toc27479754"/>
      <w:bookmarkStart w:id="4093" w:name="_Toc36058953"/>
      <w:bookmarkStart w:id="4094" w:name="_Toc44067887"/>
      <w:bookmarkStart w:id="4095" w:name="_Toc52716814"/>
      <w:bookmarkStart w:id="4096" w:name="_Toc58239466"/>
      <w:bookmarkStart w:id="4097" w:name="_Toc68247057"/>
      <w:bookmarkStart w:id="4098" w:name="_Toc75790374"/>
      <w:bookmarkStart w:id="4099" w:name="_Toc210629346"/>
      <w:r w:rsidRPr="00990B12">
        <w:t>G.2</w:t>
      </w:r>
      <w:r w:rsidRPr="00990B12">
        <w:tab/>
        <w:t>Theory to derive the numbers for statistical testing (informative)</w:t>
      </w:r>
      <w:bookmarkEnd w:id="4092"/>
      <w:bookmarkEnd w:id="4093"/>
      <w:bookmarkEnd w:id="4094"/>
      <w:bookmarkEnd w:id="4095"/>
      <w:bookmarkEnd w:id="4096"/>
      <w:bookmarkEnd w:id="4097"/>
      <w:bookmarkEnd w:id="4098"/>
      <w:bookmarkEnd w:id="4099"/>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100" w:name="_Toc27479755"/>
      <w:bookmarkStart w:id="4101" w:name="_Toc36058954"/>
      <w:bookmarkStart w:id="4102" w:name="_Toc44067888"/>
      <w:bookmarkStart w:id="4103" w:name="_Toc52716815"/>
      <w:bookmarkStart w:id="4104" w:name="_Toc58239467"/>
      <w:bookmarkStart w:id="4105" w:name="_Toc68247058"/>
      <w:bookmarkStart w:id="4106" w:name="_Toc75790375"/>
      <w:bookmarkStart w:id="4107" w:name="_Toc210629347"/>
      <w:r w:rsidRPr="00990B12">
        <w:t>G.2.1</w:t>
      </w:r>
      <w:r w:rsidRPr="00990B12">
        <w:tab/>
        <w:t>Error Ratio (ER)</w:t>
      </w:r>
      <w:bookmarkEnd w:id="4100"/>
      <w:bookmarkEnd w:id="4101"/>
      <w:bookmarkEnd w:id="4102"/>
      <w:bookmarkEnd w:id="4103"/>
      <w:bookmarkEnd w:id="4104"/>
      <w:bookmarkEnd w:id="4105"/>
      <w:bookmarkEnd w:id="4106"/>
      <w:bookmarkEnd w:id="4107"/>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108" w:name="_Toc27479756"/>
      <w:bookmarkStart w:id="4109" w:name="_Toc36058955"/>
      <w:bookmarkStart w:id="4110" w:name="_Toc44067889"/>
      <w:bookmarkStart w:id="4111" w:name="_Toc52716816"/>
      <w:bookmarkStart w:id="4112" w:name="_Toc58239468"/>
      <w:bookmarkStart w:id="4113" w:name="_Toc68247059"/>
      <w:bookmarkStart w:id="4114" w:name="_Toc75790376"/>
      <w:bookmarkStart w:id="4115" w:name="_Toc210629348"/>
      <w:r w:rsidRPr="00990B12">
        <w:t>G.2.2</w:t>
      </w:r>
      <w:r w:rsidRPr="00990B12">
        <w:tab/>
        <w:t>Test Design</w:t>
      </w:r>
      <w:bookmarkEnd w:id="4108"/>
      <w:bookmarkEnd w:id="4109"/>
      <w:bookmarkEnd w:id="4110"/>
      <w:bookmarkEnd w:id="4111"/>
      <w:bookmarkEnd w:id="4112"/>
      <w:bookmarkEnd w:id="4113"/>
      <w:bookmarkEnd w:id="4114"/>
      <w:bookmarkEnd w:id="4115"/>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116" w:name="_Toc27479757"/>
      <w:bookmarkStart w:id="4117" w:name="_Toc36058956"/>
      <w:bookmarkStart w:id="4118" w:name="_Toc44067890"/>
      <w:bookmarkStart w:id="4119" w:name="_Toc52716817"/>
      <w:bookmarkStart w:id="4120" w:name="_Toc58239469"/>
      <w:bookmarkStart w:id="4121" w:name="_Toc68247060"/>
      <w:bookmarkStart w:id="4122" w:name="_Toc75790377"/>
      <w:bookmarkStart w:id="4123" w:name="_Toc210629349"/>
      <w:r w:rsidRPr="00990B12">
        <w:t>G.2.3</w:t>
      </w:r>
      <w:r w:rsidRPr="00990B12">
        <w:tab/>
        <w:t>Confidence level</w:t>
      </w:r>
      <w:bookmarkEnd w:id="4116"/>
      <w:bookmarkEnd w:id="4117"/>
      <w:bookmarkEnd w:id="4118"/>
      <w:bookmarkEnd w:id="4119"/>
      <w:bookmarkEnd w:id="4120"/>
      <w:bookmarkEnd w:id="4121"/>
      <w:bookmarkEnd w:id="4122"/>
      <w:bookmarkEnd w:id="4123"/>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124" w:name="_Toc27479758"/>
      <w:bookmarkStart w:id="4125" w:name="_Toc36058957"/>
      <w:bookmarkStart w:id="4126" w:name="_Toc44067891"/>
      <w:bookmarkStart w:id="4127" w:name="_Toc52716818"/>
      <w:bookmarkStart w:id="4128" w:name="_Toc58239470"/>
      <w:bookmarkStart w:id="4129" w:name="_Toc68247061"/>
      <w:bookmarkStart w:id="4130" w:name="_Toc75790378"/>
      <w:bookmarkStart w:id="4131" w:name="_Toc210629350"/>
      <w:r w:rsidRPr="00990B12">
        <w:t>G.2.4</w:t>
      </w:r>
      <w:r w:rsidRPr="00990B12">
        <w:tab/>
        <w:t>Introduction: Supplier Risk versus Customer Risk</w:t>
      </w:r>
      <w:bookmarkEnd w:id="4124"/>
      <w:bookmarkEnd w:id="4125"/>
      <w:bookmarkEnd w:id="4126"/>
      <w:bookmarkEnd w:id="4127"/>
      <w:bookmarkEnd w:id="4128"/>
      <w:bookmarkEnd w:id="4129"/>
      <w:bookmarkEnd w:id="4130"/>
      <w:bookmarkEnd w:id="4131"/>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132" w:name="_Toc27479759"/>
      <w:bookmarkStart w:id="4133" w:name="_Toc36058958"/>
      <w:bookmarkStart w:id="4134" w:name="_Toc44067892"/>
      <w:bookmarkStart w:id="4135" w:name="_Toc52716819"/>
      <w:bookmarkStart w:id="4136" w:name="_Toc58239471"/>
      <w:bookmarkStart w:id="4137" w:name="_Toc68247062"/>
      <w:bookmarkStart w:id="4138" w:name="_Toc75790379"/>
      <w:bookmarkStart w:id="4139" w:name="_Toc210629351"/>
      <w:r w:rsidRPr="00990B12">
        <w:t>G.2.5</w:t>
      </w:r>
      <w:r w:rsidRPr="00990B12">
        <w:tab/>
        <w:t>Supplier Risk versus Customer Risk</w:t>
      </w:r>
      <w:bookmarkEnd w:id="4132"/>
      <w:bookmarkEnd w:id="4133"/>
      <w:bookmarkEnd w:id="4134"/>
      <w:bookmarkEnd w:id="4135"/>
      <w:bookmarkEnd w:id="4136"/>
      <w:bookmarkEnd w:id="4137"/>
      <w:bookmarkEnd w:id="4138"/>
      <w:bookmarkEnd w:id="4139"/>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tcPr>
          <w:p w14:paraId="71EDF488" w14:textId="77777777" w:rsidR="00AC3A7C" w:rsidRPr="00990B12" w:rsidRDefault="00AC3A7C" w:rsidP="00766ED9">
            <w:pPr>
              <w:pStyle w:val="TAH"/>
            </w:pPr>
          </w:p>
        </w:tc>
        <w:tc>
          <w:tcPr>
            <w:tcW w:w="5760" w:type="dxa"/>
            <w:gridSpan w:val="2"/>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tcPr>
          <w:p w14:paraId="13F8ACDC" w14:textId="77777777" w:rsidR="00AC3A7C" w:rsidRPr="00990B12" w:rsidRDefault="00AC3A7C" w:rsidP="00766ED9">
            <w:pPr>
              <w:pStyle w:val="TAL"/>
            </w:pPr>
            <w:r w:rsidRPr="00990B12">
              <w:t>cause-to-effect-directions</w:t>
            </w:r>
          </w:p>
        </w:tc>
        <w:tc>
          <w:tcPr>
            <w:tcW w:w="2880" w:type="dxa"/>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tcPr>
          <w:p w14:paraId="101142A1" w14:textId="77777777" w:rsidR="00AC3A7C" w:rsidRPr="00990B12" w:rsidRDefault="00AC3A7C" w:rsidP="00766ED9">
            <w:pPr>
              <w:pStyle w:val="TAL"/>
            </w:pPr>
            <w:r w:rsidRPr="00990B12">
              <w:t>Customer Risk</w:t>
            </w:r>
          </w:p>
        </w:tc>
        <w:tc>
          <w:tcPr>
            <w:tcW w:w="2880" w:type="dxa"/>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140" w:name="_Toc27479760"/>
      <w:bookmarkStart w:id="4141" w:name="_Toc36058959"/>
      <w:bookmarkStart w:id="4142" w:name="_Toc44067893"/>
      <w:bookmarkStart w:id="4143" w:name="_Toc52716820"/>
      <w:bookmarkStart w:id="4144" w:name="_Toc58239472"/>
      <w:bookmarkStart w:id="4145" w:name="_Toc68247063"/>
      <w:bookmarkStart w:id="4146" w:name="_Toc75790380"/>
      <w:bookmarkStart w:id="4147" w:name="_Toc210629352"/>
      <w:r w:rsidRPr="00990B12">
        <w:t>G.2.6</w:t>
      </w:r>
      <w:r w:rsidRPr="00990B12">
        <w:tab/>
        <w:t>Introduction: Standard test versus early decision concept</w:t>
      </w:r>
      <w:bookmarkEnd w:id="4140"/>
      <w:bookmarkEnd w:id="4141"/>
      <w:bookmarkEnd w:id="4142"/>
      <w:bookmarkEnd w:id="4143"/>
      <w:bookmarkEnd w:id="4144"/>
      <w:bookmarkEnd w:id="4145"/>
      <w:bookmarkEnd w:id="4146"/>
      <w:bookmarkEnd w:id="4147"/>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4148" w:name="_Toc27479761"/>
      <w:bookmarkStart w:id="4149" w:name="_Toc36058960"/>
      <w:bookmarkStart w:id="4150" w:name="_Toc44067894"/>
      <w:bookmarkStart w:id="4151" w:name="_Toc52716821"/>
      <w:bookmarkStart w:id="4152" w:name="_Toc58239473"/>
      <w:bookmarkStart w:id="4153" w:name="_Toc68247064"/>
      <w:bookmarkStart w:id="4154" w:name="_Toc75790381"/>
      <w:bookmarkStart w:id="4155" w:name="_Toc210629353"/>
      <w:r w:rsidRPr="00990B12">
        <w:t>G.2.7</w:t>
      </w:r>
      <w:r w:rsidRPr="00990B12">
        <w:tab/>
        <w:t>Standard test versus early decision concept</w:t>
      </w:r>
      <w:bookmarkEnd w:id="4148"/>
      <w:bookmarkEnd w:id="4149"/>
      <w:bookmarkEnd w:id="4150"/>
      <w:bookmarkEnd w:id="4151"/>
      <w:bookmarkEnd w:id="4152"/>
      <w:bookmarkEnd w:id="4153"/>
      <w:bookmarkEnd w:id="4154"/>
      <w:bookmarkEnd w:id="4155"/>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156" w:name="_Toc27479762"/>
      <w:bookmarkStart w:id="4157" w:name="_Toc36058961"/>
      <w:bookmarkStart w:id="4158" w:name="_Toc44067895"/>
      <w:bookmarkStart w:id="4159" w:name="_Toc52716822"/>
      <w:bookmarkStart w:id="4160" w:name="_Toc58239474"/>
      <w:bookmarkStart w:id="4161" w:name="_Toc68247065"/>
      <w:bookmarkStart w:id="4162" w:name="_Toc75790382"/>
      <w:bookmarkStart w:id="4163" w:name="_Toc210629354"/>
      <w:r w:rsidRPr="00990B12">
        <w:t>G.2.8</w:t>
      </w:r>
      <w:r w:rsidRPr="00990B12">
        <w:tab/>
        <w:t>Selectivity</w:t>
      </w:r>
      <w:bookmarkEnd w:id="4156"/>
      <w:bookmarkEnd w:id="4157"/>
      <w:bookmarkEnd w:id="4158"/>
      <w:bookmarkEnd w:id="4159"/>
      <w:bookmarkEnd w:id="4160"/>
      <w:bookmarkEnd w:id="4161"/>
      <w:bookmarkEnd w:id="4162"/>
      <w:bookmarkEnd w:id="4163"/>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9pt;height:228.5pt" o:ole="">
            <v:imagedata r:id="rId140" o:title=""/>
          </v:shape>
          <o:OLEObject Type="Embed" ProgID="Word.Document.8" ShapeID="_x0000_i1095" DrawAspect="Content" ObjectID="_1821241911" r:id="rId141">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164" w:name="_Toc27479763"/>
      <w:bookmarkStart w:id="4165" w:name="_Toc36058962"/>
      <w:bookmarkStart w:id="4166" w:name="_Toc44067896"/>
      <w:bookmarkStart w:id="4167" w:name="_Toc52716823"/>
      <w:bookmarkStart w:id="4168" w:name="_Toc58239475"/>
      <w:bookmarkStart w:id="4169" w:name="_Toc68247066"/>
      <w:bookmarkStart w:id="4170" w:name="_Toc75790383"/>
      <w:bookmarkStart w:id="4171" w:name="_Toc210629355"/>
      <w:r w:rsidRPr="00990B12">
        <w:t>G.2.9</w:t>
      </w:r>
      <w:r w:rsidRPr="00990B12">
        <w:tab/>
        <w:t>Design of the test</w:t>
      </w:r>
      <w:bookmarkEnd w:id="4164"/>
      <w:bookmarkEnd w:id="4165"/>
      <w:bookmarkEnd w:id="4166"/>
      <w:bookmarkEnd w:id="4167"/>
      <w:bookmarkEnd w:id="4168"/>
      <w:bookmarkEnd w:id="4169"/>
      <w:bookmarkEnd w:id="4170"/>
      <w:bookmarkEnd w:id="4171"/>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172" w:name="_Toc27479764"/>
      <w:bookmarkStart w:id="4173" w:name="_Toc36058963"/>
      <w:bookmarkStart w:id="4174" w:name="_Toc44067897"/>
      <w:bookmarkStart w:id="4175" w:name="_Toc52716824"/>
      <w:bookmarkStart w:id="4176" w:name="_Toc58239476"/>
      <w:bookmarkStart w:id="4177" w:name="_Toc68247067"/>
      <w:bookmarkStart w:id="4178" w:name="_Toc75790384"/>
      <w:bookmarkStart w:id="4179" w:name="_Toc210629356"/>
      <w:r w:rsidRPr="00990B12">
        <w:t>G.2.10</w:t>
      </w:r>
      <w:r w:rsidRPr="00990B12">
        <w:tab/>
        <w:t>Simulation to derive the pass fail limits</w:t>
      </w:r>
      <w:bookmarkEnd w:id="4172"/>
      <w:bookmarkEnd w:id="4173"/>
      <w:bookmarkEnd w:id="4174"/>
      <w:bookmarkEnd w:id="4175"/>
      <w:bookmarkEnd w:id="4176"/>
      <w:bookmarkEnd w:id="4177"/>
      <w:bookmarkEnd w:id="4178"/>
      <w:bookmarkEnd w:id="4179"/>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5pt;height:114pt" o:ole="">
            <v:imagedata r:id="rId142" o:title=""/>
          </v:shape>
          <o:OLEObject Type="Embed" ProgID="Mathcad" ShapeID="_x0000_i1096" DrawAspect="Content" ObjectID="_1821241912" r:id="rId143"/>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180" w:name="_CRAnnexHnormative"/>
      <w:bookmarkStart w:id="4181" w:name="_Toc210629357"/>
      <w:bookmarkEnd w:id="4180"/>
      <w:r w:rsidRPr="00990B12">
        <w:t>Annex H (normative):</w:t>
      </w:r>
      <w:r w:rsidRPr="00990B12">
        <w:br/>
      </w:r>
      <w:r w:rsidRPr="00990B12">
        <w:rPr>
          <w:rFonts w:cs="v4.2.0"/>
        </w:rPr>
        <w:t>Statistical Testing</w:t>
      </w:r>
      <w:bookmarkEnd w:id="4031"/>
      <w:bookmarkEnd w:id="4032"/>
      <w:bookmarkEnd w:id="4181"/>
    </w:p>
    <w:p w14:paraId="205DBE27" w14:textId="77777777" w:rsidR="001265E6" w:rsidRPr="00990B12" w:rsidRDefault="001265E6" w:rsidP="001265E6">
      <w:pPr>
        <w:pStyle w:val="Heading1"/>
      </w:pPr>
      <w:bookmarkStart w:id="4182" w:name="_CRH_1"/>
      <w:bookmarkStart w:id="4183" w:name="_Toc27478798"/>
      <w:bookmarkStart w:id="4184" w:name="_Toc36227512"/>
      <w:bookmarkStart w:id="4185" w:name="_Toc210629358"/>
      <w:bookmarkEnd w:id="4182"/>
      <w:r w:rsidRPr="00990B12">
        <w:t>H.1</w:t>
      </w:r>
      <w:r w:rsidRPr="00990B12">
        <w:tab/>
        <w:t>General</w:t>
      </w:r>
      <w:bookmarkEnd w:id="4183"/>
      <w:bookmarkEnd w:id="4184"/>
      <w:bookmarkEnd w:id="4185"/>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186" w:name="_CRH_2"/>
      <w:bookmarkStart w:id="4187" w:name="_Toc27478799"/>
      <w:bookmarkStart w:id="4188" w:name="_Toc36227513"/>
      <w:bookmarkStart w:id="4189" w:name="_Toc210629359"/>
      <w:bookmarkEnd w:id="4186"/>
      <w:r w:rsidRPr="00990B12">
        <w:t>H.2</w:t>
      </w:r>
      <w:r w:rsidRPr="00990B12">
        <w:tab/>
        <w:t>Statistical testing of receiver characteristics</w:t>
      </w:r>
      <w:bookmarkEnd w:id="4187"/>
      <w:bookmarkEnd w:id="4188"/>
      <w:bookmarkEnd w:id="4189"/>
    </w:p>
    <w:p w14:paraId="789CDB54" w14:textId="77777777" w:rsidR="001265E6" w:rsidRPr="00990B12" w:rsidRDefault="001265E6" w:rsidP="001265E6">
      <w:pPr>
        <w:pStyle w:val="Heading2"/>
      </w:pPr>
      <w:bookmarkStart w:id="4190" w:name="_CRH_2_1"/>
      <w:bookmarkStart w:id="4191" w:name="_Toc27478800"/>
      <w:bookmarkStart w:id="4192" w:name="_Toc36227514"/>
      <w:bookmarkStart w:id="4193" w:name="_Toc210629360"/>
      <w:bookmarkEnd w:id="4190"/>
      <w:r w:rsidRPr="00990B12">
        <w:t>H.2.1</w:t>
      </w:r>
      <w:r w:rsidRPr="00990B12">
        <w:tab/>
        <w:t>General</w:t>
      </w:r>
      <w:bookmarkEnd w:id="4191"/>
      <w:bookmarkEnd w:id="4192"/>
      <w:bookmarkEnd w:id="4193"/>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194" w:name="_CRH_2_2"/>
      <w:bookmarkStart w:id="4195" w:name="_Toc27478801"/>
      <w:bookmarkStart w:id="4196" w:name="_Toc36227515"/>
      <w:bookmarkStart w:id="4197" w:name="_Toc210629361"/>
      <w:bookmarkEnd w:id="4194"/>
      <w:r w:rsidRPr="00990B12">
        <w:t>H.2.2</w:t>
      </w:r>
      <w:r w:rsidRPr="00990B12">
        <w:tab/>
        <w:t>Mapping throughput to error ratio</w:t>
      </w:r>
      <w:bookmarkEnd w:id="4195"/>
      <w:bookmarkEnd w:id="4196"/>
      <w:bookmarkEnd w:id="4197"/>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198" w:name="_CRH_2_3"/>
      <w:bookmarkStart w:id="4199" w:name="_Toc27478802"/>
      <w:bookmarkStart w:id="4200" w:name="_Toc36227516"/>
      <w:bookmarkStart w:id="4201" w:name="_Toc210629362"/>
      <w:bookmarkEnd w:id="4198"/>
      <w:r w:rsidRPr="00990B12">
        <w:t>H.2.3</w:t>
      </w:r>
      <w:r w:rsidRPr="00990B12">
        <w:tab/>
        <w:t>Design of the test</w:t>
      </w:r>
      <w:bookmarkEnd w:id="4199"/>
      <w:bookmarkEnd w:id="4200"/>
      <w:bookmarkEnd w:id="4201"/>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202" w:name="_CRH_2_4"/>
      <w:bookmarkStart w:id="4203" w:name="_Toc27478803"/>
      <w:bookmarkStart w:id="4204" w:name="_Toc36227517"/>
      <w:bookmarkStart w:id="4205" w:name="_Toc210629363"/>
      <w:bookmarkEnd w:id="4202"/>
      <w:r w:rsidRPr="00990B12">
        <w:t>H.2.4</w:t>
      </w:r>
      <w:r w:rsidRPr="00990B12">
        <w:tab/>
        <w:t>Numerical definition of the pass fail limits</w:t>
      </w:r>
      <w:bookmarkEnd w:id="4203"/>
      <w:bookmarkEnd w:id="4204"/>
      <w:bookmarkEnd w:id="4205"/>
    </w:p>
    <w:p w14:paraId="5FF2C8B3" w14:textId="77777777" w:rsidR="001265E6" w:rsidRPr="00990B12" w:rsidRDefault="001265E6" w:rsidP="001265E6">
      <w:pPr>
        <w:pStyle w:val="TH"/>
      </w:pPr>
      <w:bookmarkStart w:id="4206" w:name="_CRTableH_2_41"/>
      <w:r w:rsidRPr="00990B12">
        <w:t xml:space="preserve">Table </w:t>
      </w:r>
      <w:bookmarkEnd w:id="4206"/>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207" w:name="_CRH_2_5"/>
      <w:bookmarkStart w:id="4208" w:name="_Toc27478804"/>
      <w:bookmarkStart w:id="4209" w:name="_Toc36227518"/>
      <w:bookmarkStart w:id="4210" w:name="_Toc210629364"/>
      <w:bookmarkEnd w:id="4207"/>
      <w:r w:rsidRPr="00990B12">
        <w:t>H.2.5</w:t>
      </w:r>
      <w:r w:rsidRPr="00990B12">
        <w:tab/>
        <w:t>Pass fail decision rules</w:t>
      </w:r>
      <w:bookmarkEnd w:id="4208"/>
      <w:bookmarkEnd w:id="4209"/>
      <w:bookmarkEnd w:id="4210"/>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211" w:name="_CRH_2_6"/>
      <w:bookmarkStart w:id="4212" w:name="_Toc210629365"/>
      <w:bookmarkEnd w:id="4211"/>
      <w:r w:rsidRPr="00990B12">
        <w:t>H.2.6</w:t>
      </w:r>
      <w:r w:rsidRPr="00990B12">
        <w:tab/>
        <w:t>Theory to derive the pass fail limits (Informative)</w:t>
      </w:r>
      <w:bookmarkEnd w:id="4212"/>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213" w:name="_CRH_2_6_1"/>
      <w:bookmarkStart w:id="4214" w:name="_Toc232582203"/>
      <w:bookmarkStart w:id="4215" w:name="_Toc210629366"/>
      <w:bookmarkEnd w:id="4213"/>
      <w:r w:rsidRPr="00990B12">
        <w:t>H.2.6.1</w:t>
      </w:r>
      <w:r w:rsidRPr="00990B12">
        <w:tab/>
      </w:r>
      <w:bookmarkEnd w:id="4214"/>
      <w:r w:rsidRPr="00990B12">
        <w:t>Numerical definition of the pass-fail limits</w:t>
      </w:r>
      <w:bookmarkEnd w:id="4215"/>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216" w:name="_CRH_2_6_2"/>
      <w:bookmarkStart w:id="4217" w:name="_Toc58860624"/>
      <w:bookmarkStart w:id="4218" w:name="_Toc58863128"/>
      <w:bookmarkStart w:id="4219" w:name="_Toc61183113"/>
      <w:bookmarkStart w:id="4220" w:name="_Toc66728428"/>
      <w:bookmarkStart w:id="4221" w:name="_Toc74962305"/>
      <w:bookmarkStart w:id="4222" w:name="_Toc75243215"/>
      <w:bookmarkStart w:id="4223" w:name="_Toc76545561"/>
      <w:bookmarkStart w:id="4224" w:name="_Toc210629367"/>
      <w:bookmarkEnd w:id="4216"/>
      <w:r w:rsidRPr="00990B12">
        <w:t>H.2.6.2</w:t>
      </w:r>
      <w:r w:rsidRPr="00990B12">
        <w:tab/>
        <w:t>Simulation to derive the pass-fail limits for testing 95% throughput</w:t>
      </w:r>
      <w:bookmarkEnd w:id="4217"/>
      <w:bookmarkEnd w:id="4218"/>
      <w:bookmarkEnd w:id="4219"/>
      <w:bookmarkEnd w:id="4220"/>
      <w:bookmarkEnd w:id="4221"/>
      <w:bookmarkEnd w:id="4222"/>
      <w:bookmarkEnd w:id="4223"/>
      <w:bookmarkEnd w:id="4224"/>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5pt;height:94.5pt" o:ole="">
            <v:imagedata r:id="rId144" o:title=""/>
          </v:shape>
          <o:OLEObject Type="Embed" ProgID="Equation.DSMT4" ShapeID="_x0000_i1097" DrawAspect="Content" ObjectID="_1821241913" r:id="rId145"/>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225" w:name="_CRAnnexIinformative"/>
      <w:bookmarkStart w:id="4226" w:name="_Toc137543668"/>
      <w:bookmarkStart w:id="4227" w:name="_Toc210629368"/>
      <w:bookmarkEnd w:id="4225"/>
      <w:r w:rsidRPr="00990B12">
        <w:t xml:space="preserve">Annex </w:t>
      </w:r>
      <w:r w:rsidR="001265E6" w:rsidRPr="00990B12">
        <w:t xml:space="preserve">I </w:t>
      </w:r>
      <w:r w:rsidRPr="00990B12">
        <w:t>(informative):</w:t>
      </w:r>
      <w:r w:rsidRPr="00990B12">
        <w:br/>
        <w:t>Change history</w:t>
      </w:r>
      <w:bookmarkEnd w:id="4226"/>
      <w:bookmarkEnd w:id="422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228" w:name="historyclause"/>
            <w:bookmarkEnd w:id="4228"/>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Clean up of Tx, Rx and Px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Update of RMCs for FR1-NTN TRx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bl>
    <w:p w14:paraId="6BA8C2E7" w14:textId="77777777" w:rsidR="003C3971" w:rsidRPr="00990B12" w:rsidRDefault="003C3971" w:rsidP="003C3971"/>
    <w:sectPr w:rsidR="003C3971" w:rsidRPr="00990B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D459C" w14:textId="77777777" w:rsidR="00EA411F" w:rsidRDefault="00EA411F">
      <w:r>
        <w:separator/>
      </w:r>
    </w:p>
  </w:endnote>
  <w:endnote w:type="continuationSeparator" w:id="0">
    <w:p w14:paraId="40ADF8EB" w14:textId="77777777" w:rsidR="00EA411F" w:rsidRDefault="00EA4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Malgun Gothic Semilight"/>
    <w:charset w:val="88"/>
    <w:family w:val="auto"/>
    <w:pitch w:val="variable"/>
    <w:sig w:usb0="00000001" w:usb1="08080000" w:usb2="00000010" w:usb3="00000000" w:csb0="00100000" w:csb1="00000000"/>
  </w:font>
  <w:font w:name="Osaka">
    <w:altName w:val="Yu Gothic"/>
    <w:charset w:val="80"/>
    <w:family w:val="swiss"/>
    <w:pitch w:val="variable"/>
    <w:sig w:usb0="00000001" w:usb1="08070000" w:usb2="00000010" w:usb3="00000000" w:csb0="00020093"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charset w:val="80"/>
    <w:family w:val="modern"/>
    <w:pitch w:val="variable"/>
    <w:sig w:usb0="00000001"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default"/>
    <w:sig w:usb0="00000000"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00D30" w14:textId="77777777" w:rsidR="00EA411F" w:rsidRDefault="00EA411F">
      <w:r>
        <w:separator/>
      </w:r>
    </w:p>
  </w:footnote>
  <w:footnote w:type="continuationSeparator" w:id="0">
    <w:p w14:paraId="1631130E" w14:textId="77777777" w:rsidR="00EA411F" w:rsidRDefault="00EA41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72CD3574"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2C449A">
      <w:rPr>
        <w:rFonts w:ascii="Arial" w:hAnsi="Arial" w:cs="Arial"/>
        <w:b/>
        <w:szCs w:val="18"/>
      </w:rPr>
      <w:t>7</w:t>
    </w:r>
    <w:r w:rsidRPr="000F28A7">
      <w:rPr>
        <w:rFonts w:ascii="Arial" w:hAnsi="Arial" w:cs="Arial"/>
        <w:b/>
        <w:szCs w:val="18"/>
      </w:rPr>
      <w:t>.0 (202</w:t>
    </w:r>
    <w:r w:rsidR="006702CB">
      <w:rPr>
        <w:rFonts w:ascii="Arial" w:hAnsi="Arial" w:cs="Arial"/>
        <w:b/>
        <w:szCs w:val="18"/>
      </w:rPr>
      <w:t>5</w:t>
    </w:r>
    <w:r w:rsidRPr="000F28A7">
      <w:rPr>
        <w:rFonts w:ascii="Arial" w:hAnsi="Arial" w:cs="Arial"/>
        <w:b/>
        <w:szCs w:val="18"/>
      </w:rPr>
      <w:t>-</w:t>
    </w:r>
    <w:r w:rsidR="006702CB">
      <w:rPr>
        <w:rFonts w:ascii="Arial" w:hAnsi="Arial" w:cs="Arial"/>
        <w:b/>
        <w:szCs w:val="18"/>
      </w:rPr>
      <w:t>0</w:t>
    </w:r>
    <w:r w:rsidR="002C449A">
      <w:rPr>
        <w:rFonts w:ascii="Arial" w:hAnsi="Arial" w:cs="Arial"/>
        <w:b/>
        <w:szCs w:val="18"/>
      </w:rPr>
      <w:t>9</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5478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CAB">
      <w:rPr>
        <w:rFonts w:ascii="Arial" w:hAnsi="Arial" w:cs="Arial"/>
        <w:b/>
        <w:noProof/>
        <w:sz w:val="18"/>
        <w:szCs w:val="18"/>
      </w:rPr>
      <w:t>3GPP TS 38.521-5 V18.7.0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071B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CA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40"/>
  </w:num>
  <w:num w:numId="17" w16cid:durableId="748506360">
    <w:abstractNumId w:val="26"/>
  </w:num>
  <w:num w:numId="18" w16cid:durableId="831723714">
    <w:abstractNumId w:val="31"/>
  </w:num>
  <w:num w:numId="19" w16cid:durableId="850529945">
    <w:abstractNumId w:val="37"/>
  </w:num>
  <w:num w:numId="20" w16cid:durableId="626549245">
    <w:abstractNumId w:val="15"/>
  </w:num>
  <w:num w:numId="21" w16cid:durableId="831335596">
    <w:abstractNumId w:val="29"/>
  </w:num>
  <w:num w:numId="22" w16cid:durableId="835733690">
    <w:abstractNumId w:val="28"/>
  </w:num>
  <w:num w:numId="23" w16cid:durableId="1032614571">
    <w:abstractNumId w:val="10"/>
  </w:num>
  <w:num w:numId="24" w16cid:durableId="2136023277">
    <w:abstractNumId w:val="36"/>
  </w:num>
  <w:num w:numId="25" w16cid:durableId="1212571602">
    <w:abstractNumId w:val="41"/>
  </w:num>
  <w:num w:numId="26" w16cid:durableId="1729720235">
    <w:abstractNumId w:val="18"/>
  </w:num>
  <w:num w:numId="27" w16cid:durableId="2062706650">
    <w:abstractNumId w:val="21"/>
  </w:num>
  <w:num w:numId="28" w16cid:durableId="1517502848">
    <w:abstractNumId w:val="17"/>
  </w:num>
  <w:num w:numId="29" w16cid:durableId="184178856">
    <w:abstractNumId w:val="33"/>
  </w:num>
  <w:num w:numId="30" w16cid:durableId="1801268336">
    <w:abstractNumId w:val="16"/>
  </w:num>
  <w:num w:numId="31" w16cid:durableId="701325879">
    <w:abstractNumId w:val="38"/>
  </w:num>
  <w:num w:numId="32" w16cid:durableId="1707560866">
    <w:abstractNumId w:val="42"/>
  </w:num>
  <w:num w:numId="33" w16cid:durableId="377896633">
    <w:abstractNumId w:val="39"/>
  </w:num>
  <w:num w:numId="34" w16cid:durableId="776751785">
    <w:abstractNumId w:val="35"/>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4"/>
  </w:num>
  <w:num w:numId="39" w16cid:durableId="403650874">
    <w:abstractNumId w:val="24"/>
  </w:num>
  <w:num w:numId="40" w16cid:durableId="1544443244">
    <w:abstractNumId w:val="22"/>
  </w:num>
  <w:num w:numId="41" w16cid:durableId="30958915">
    <w:abstractNumId w:val="25"/>
  </w:num>
  <w:num w:numId="42" w16cid:durableId="1137600146">
    <w:abstractNumId w:val="19"/>
  </w:num>
  <w:num w:numId="43" w16cid:durableId="1584796190">
    <w:abstractNumId w:val="3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106"/>
    <w:rsid w:val="00020B0B"/>
    <w:rsid w:val="00022962"/>
    <w:rsid w:val="0002370F"/>
    <w:rsid w:val="000270B9"/>
    <w:rsid w:val="00027298"/>
    <w:rsid w:val="00033397"/>
    <w:rsid w:val="00033A17"/>
    <w:rsid w:val="0003610B"/>
    <w:rsid w:val="0003761E"/>
    <w:rsid w:val="000379BC"/>
    <w:rsid w:val="00040095"/>
    <w:rsid w:val="00041B47"/>
    <w:rsid w:val="00046C9E"/>
    <w:rsid w:val="00051834"/>
    <w:rsid w:val="00054A22"/>
    <w:rsid w:val="00061DA3"/>
    <w:rsid w:val="00062023"/>
    <w:rsid w:val="000655A6"/>
    <w:rsid w:val="000702BF"/>
    <w:rsid w:val="00071F95"/>
    <w:rsid w:val="00074A9F"/>
    <w:rsid w:val="00080512"/>
    <w:rsid w:val="00094F20"/>
    <w:rsid w:val="000A025F"/>
    <w:rsid w:val="000A2603"/>
    <w:rsid w:val="000A67E8"/>
    <w:rsid w:val="000B2002"/>
    <w:rsid w:val="000B5E48"/>
    <w:rsid w:val="000B5F80"/>
    <w:rsid w:val="000C0377"/>
    <w:rsid w:val="000C0837"/>
    <w:rsid w:val="000C2691"/>
    <w:rsid w:val="000C47C3"/>
    <w:rsid w:val="000C537E"/>
    <w:rsid w:val="000C7F56"/>
    <w:rsid w:val="000D1B0A"/>
    <w:rsid w:val="000D58AB"/>
    <w:rsid w:val="000D7434"/>
    <w:rsid w:val="000E4D30"/>
    <w:rsid w:val="000E5091"/>
    <w:rsid w:val="000E53CD"/>
    <w:rsid w:val="000E684F"/>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BFA"/>
    <w:rsid w:val="00184D5F"/>
    <w:rsid w:val="00184EEF"/>
    <w:rsid w:val="001858B9"/>
    <w:rsid w:val="00187E4B"/>
    <w:rsid w:val="00190506"/>
    <w:rsid w:val="0019319A"/>
    <w:rsid w:val="00193EB1"/>
    <w:rsid w:val="00197C56"/>
    <w:rsid w:val="001A4C42"/>
    <w:rsid w:val="001A7420"/>
    <w:rsid w:val="001B1FEF"/>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0146"/>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87E34"/>
    <w:rsid w:val="002A243D"/>
    <w:rsid w:val="002B00BB"/>
    <w:rsid w:val="002B0810"/>
    <w:rsid w:val="002B17B1"/>
    <w:rsid w:val="002B6339"/>
    <w:rsid w:val="002C0218"/>
    <w:rsid w:val="002C055F"/>
    <w:rsid w:val="002C449A"/>
    <w:rsid w:val="002D1775"/>
    <w:rsid w:val="002D281E"/>
    <w:rsid w:val="002D3291"/>
    <w:rsid w:val="002E00EE"/>
    <w:rsid w:val="002E0E9B"/>
    <w:rsid w:val="002E1FD3"/>
    <w:rsid w:val="002E44DF"/>
    <w:rsid w:val="002E48F0"/>
    <w:rsid w:val="002F0C64"/>
    <w:rsid w:val="002F616A"/>
    <w:rsid w:val="002F6804"/>
    <w:rsid w:val="00303A0B"/>
    <w:rsid w:val="003107C0"/>
    <w:rsid w:val="00313FD7"/>
    <w:rsid w:val="00315B85"/>
    <w:rsid w:val="00316A1B"/>
    <w:rsid w:val="003172DC"/>
    <w:rsid w:val="00320E01"/>
    <w:rsid w:val="00325B2B"/>
    <w:rsid w:val="003266BE"/>
    <w:rsid w:val="00340C22"/>
    <w:rsid w:val="003447EA"/>
    <w:rsid w:val="00347E8C"/>
    <w:rsid w:val="0035462D"/>
    <w:rsid w:val="00356555"/>
    <w:rsid w:val="00360CDB"/>
    <w:rsid w:val="003765B8"/>
    <w:rsid w:val="003816E2"/>
    <w:rsid w:val="00384981"/>
    <w:rsid w:val="00384EB6"/>
    <w:rsid w:val="003936BA"/>
    <w:rsid w:val="003967B4"/>
    <w:rsid w:val="003A617D"/>
    <w:rsid w:val="003B5A46"/>
    <w:rsid w:val="003B65B1"/>
    <w:rsid w:val="003B7F01"/>
    <w:rsid w:val="003C3971"/>
    <w:rsid w:val="003C401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145E7"/>
    <w:rsid w:val="005217E2"/>
    <w:rsid w:val="0052453E"/>
    <w:rsid w:val="00526951"/>
    <w:rsid w:val="00530507"/>
    <w:rsid w:val="0053388B"/>
    <w:rsid w:val="00535773"/>
    <w:rsid w:val="00543E6C"/>
    <w:rsid w:val="00552219"/>
    <w:rsid w:val="0055256A"/>
    <w:rsid w:val="00560DB8"/>
    <w:rsid w:val="00561C97"/>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88A"/>
    <w:rsid w:val="00602AEA"/>
    <w:rsid w:val="00614FDF"/>
    <w:rsid w:val="006150EF"/>
    <w:rsid w:val="006160FC"/>
    <w:rsid w:val="006279A3"/>
    <w:rsid w:val="00634285"/>
    <w:rsid w:val="0063543D"/>
    <w:rsid w:val="0064212E"/>
    <w:rsid w:val="00645286"/>
    <w:rsid w:val="00647114"/>
    <w:rsid w:val="00647DF3"/>
    <w:rsid w:val="006572B9"/>
    <w:rsid w:val="00660A77"/>
    <w:rsid w:val="006625AF"/>
    <w:rsid w:val="00670047"/>
    <w:rsid w:val="006702CB"/>
    <w:rsid w:val="00670CF4"/>
    <w:rsid w:val="006757BD"/>
    <w:rsid w:val="00683E8B"/>
    <w:rsid w:val="00687040"/>
    <w:rsid w:val="006912E9"/>
    <w:rsid w:val="006924F7"/>
    <w:rsid w:val="00692589"/>
    <w:rsid w:val="00695633"/>
    <w:rsid w:val="00697624"/>
    <w:rsid w:val="006A0FA8"/>
    <w:rsid w:val="006A323F"/>
    <w:rsid w:val="006B0236"/>
    <w:rsid w:val="006B30D0"/>
    <w:rsid w:val="006B4AD4"/>
    <w:rsid w:val="006B5106"/>
    <w:rsid w:val="006B7A5C"/>
    <w:rsid w:val="006C3D95"/>
    <w:rsid w:val="006C5E17"/>
    <w:rsid w:val="006D439C"/>
    <w:rsid w:val="006D6D03"/>
    <w:rsid w:val="006E09DD"/>
    <w:rsid w:val="006E5C86"/>
    <w:rsid w:val="006F5850"/>
    <w:rsid w:val="007000D6"/>
    <w:rsid w:val="00701116"/>
    <w:rsid w:val="00705702"/>
    <w:rsid w:val="007060AB"/>
    <w:rsid w:val="0071174C"/>
    <w:rsid w:val="0071248E"/>
    <w:rsid w:val="00713C44"/>
    <w:rsid w:val="00720E23"/>
    <w:rsid w:val="00727EA7"/>
    <w:rsid w:val="0073342E"/>
    <w:rsid w:val="007346C1"/>
    <w:rsid w:val="00734A5B"/>
    <w:rsid w:val="00734B1C"/>
    <w:rsid w:val="00734D06"/>
    <w:rsid w:val="007374A2"/>
    <w:rsid w:val="00737688"/>
    <w:rsid w:val="0074026F"/>
    <w:rsid w:val="007429F6"/>
    <w:rsid w:val="00744E76"/>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049B4"/>
    <w:rsid w:val="0081042E"/>
    <w:rsid w:val="008127F2"/>
    <w:rsid w:val="00813B38"/>
    <w:rsid w:val="008177E7"/>
    <w:rsid w:val="008217D6"/>
    <w:rsid w:val="00826F20"/>
    <w:rsid w:val="00830250"/>
    <w:rsid w:val="00830747"/>
    <w:rsid w:val="00830904"/>
    <w:rsid w:val="00831910"/>
    <w:rsid w:val="00837B95"/>
    <w:rsid w:val="0084460A"/>
    <w:rsid w:val="008454F0"/>
    <w:rsid w:val="00845CA0"/>
    <w:rsid w:val="00845CAB"/>
    <w:rsid w:val="0084798E"/>
    <w:rsid w:val="00864DB6"/>
    <w:rsid w:val="008659EA"/>
    <w:rsid w:val="00870506"/>
    <w:rsid w:val="00875AE8"/>
    <w:rsid w:val="008768CA"/>
    <w:rsid w:val="0088750A"/>
    <w:rsid w:val="00887512"/>
    <w:rsid w:val="00896730"/>
    <w:rsid w:val="008A1314"/>
    <w:rsid w:val="008A513A"/>
    <w:rsid w:val="008A6ED2"/>
    <w:rsid w:val="008B12CE"/>
    <w:rsid w:val="008B19AB"/>
    <w:rsid w:val="008B3E2A"/>
    <w:rsid w:val="008B66FF"/>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90021E"/>
    <w:rsid w:val="0090271F"/>
    <w:rsid w:val="00902D3F"/>
    <w:rsid w:val="00902E23"/>
    <w:rsid w:val="009050A4"/>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539BD"/>
    <w:rsid w:val="00961316"/>
    <w:rsid w:val="00962386"/>
    <w:rsid w:val="00965431"/>
    <w:rsid w:val="00967A8A"/>
    <w:rsid w:val="00967CE4"/>
    <w:rsid w:val="00967F60"/>
    <w:rsid w:val="00975DAE"/>
    <w:rsid w:val="009802E2"/>
    <w:rsid w:val="0098370D"/>
    <w:rsid w:val="00985B24"/>
    <w:rsid w:val="009867A5"/>
    <w:rsid w:val="00987B4F"/>
    <w:rsid w:val="00990B12"/>
    <w:rsid w:val="009A0C97"/>
    <w:rsid w:val="009A2F7D"/>
    <w:rsid w:val="009A3CC4"/>
    <w:rsid w:val="009B5DF6"/>
    <w:rsid w:val="009C1BFF"/>
    <w:rsid w:val="009C47F3"/>
    <w:rsid w:val="009D1113"/>
    <w:rsid w:val="009D2F95"/>
    <w:rsid w:val="009E2713"/>
    <w:rsid w:val="009E3FA3"/>
    <w:rsid w:val="009E7EFF"/>
    <w:rsid w:val="009F072B"/>
    <w:rsid w:val="009F0E26"/>
    <w:rsid w:val="009F3061"/>
    <w:rsid w:val="009F37B7"/>
    <w:rsid w:val="009F65F5"/>
    <w:rsid w:val="009F710A"/>
    <w:rsid w:val="009F74D3"/>
    <w:rsid w:val="00A07999"/>
    <w:rsid w:val="00A10F02"/>
    <w:rsid w:val="00A14C3C"/>
    <w:rsid w:val="00A15787"/>
    <w:rsid w:val="00A164B4"/>
    <w:rsid w:val="00A20D27"/>
    <w:rsid w:val="00A26956"/>
    <w:rsid w:val="00A27486"/>
    <w:rsid w:val="00A42ED7"/>
    <w:rsid w:val="00A430D6"/>
    <w:rsid w:val="00A43337"/>
    <w:rsid w:val="00A43C7C"/>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1674"/>
    <w:rsid w:val="00AB4A5D"/>
    <w:rsid w:val="00AB77A8"/>
    <w:rsid w:val="00AC351B"/>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23C5C"/>
    <w:rsid w:val="00B24165"/>
    <w:rsid w:val="00B30D5E"/>
    <w:rsid w:val="00B31CE9"/>
    <w:rsid w:val="00B32E97"/>
    <w:rsid w:val="00B43832"/>
    <w:rsid w:val="00B44CCD"/>
    <w:rsid w:val="00B45007"/>
    <w:rsid w:val="00B712F0"/>
    <w:rsid w:val="00B7162E"/>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BF3511"/>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558BB"/>
    <w:rsid w:val="00C62099"/>
    <w:rsid w:val="00C676D7"/>
    <w:rsid w:val="00C7135C"/>
    <w:rsid w:val="00C71AD5"/>
    <w:rsid w:val="00C71AFF"/>
    <w:rsid w:val="00C72833"/>
    <w:rsid w:val="00C73948"/>
    <w:rsid w:val="00C804C2"/>
    <w:rsid w:val="00C80F1D"/>
    <w:rsid w:val="00C91962"/>
    <w:rsid w:val="00C919B7"/>
    <w:rsid w:val="00C93F40"/>
    <w:rsid w:val="00CA2FAA"/>
    <w:rsid w:val="00CA3D0C"/>
    <w:rsid w:val="00CD04AD"/>
    <w:rsid w:val="00CD1DFB"/>
    <w:rsid w:val="00CD3C67"/>
    <w:rsid w:val="00CD67EB"/>
    <w:rsid w:val="00CE4C74"/>
    <w:rsid w:val="00CE6244"/>
    <w:rsid w:val="00CF2AD3"/>
    <w:rsid w:val="00CF36E0"/>
    <w:rsid w:val="00CF769D"/>
    <w:rsid w:val="00D01953"/>
    <w:rsid w:val="00D02D8D"/>
    <w:rsid w:val="00D0324E"/>
    <w:rsid w:val="00D05D3E"/>
    <w:rsid w:val="00D14B40"/>
    <w:rsid w:val="00D1577B"/>
    <w:rsid w:val="00D2000A"/>
    <w:rsid w:val="00D21047"/>
    <w:rsid w:val="00D2200E"/>
    <w:rsid w:val="00D25E26"/>
    <w:rsid w:val="00D2755B"/>
    <w:rsid w:val="00D27C73"/>
    <w:rsid w:val="00D3213C"/>
    <w:rsid w:val="00D3313B"/>
    <w:rsid w:val="00D362E8"/>
    <w:rsid w:val="00D367A6"/>
    <w:rsid w:val="00D476AC"/>
    <w:rsid w:val="00D518C2"/>
    <w:rsid w:val="00D53AF5"/>
    <w:rsid w:val="00D545A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05FCD"/>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52174"/>
    <w:rsid w:val="00E65D33"/>
    <w:rsid w:val="00E66EDE"/>
    <w:rsid w:val="00E747D6"/>
    <w:rsid w:val="00E77645"/>
    <w:rsid w:val="00E777DB"/>
    <w:rsid w:val="00E8099C"/>
    <w:rsid w:val="00E87A5C"/>
    <w:rsid w:val="00E90F12"/>
    <w:rsid w:val="00E938A3"/>
    <w:rsid w:val="00EA0370"/>
    <w:rsid w:val="00EA15B0"/>
    <w:rsid w:val="00EA411F"/>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757E"/>
    <w:rsid w:val="00F54560"/>
    <w:rsid w:val="00F56DBE"/>
    <w:rsid w:val="00F653B8"/>
    <w:rsid w:val="00F7676F"/>
    <w:rsid w:val="00F8073F"/>
    <w:rsid w:val="00F832ED"/>
    <w:rsid w:val="00F9008D"/>
    <w:rsid w:val="00F92CC9"/>
    <w:rsid w:val="00F952AC"/>
    <w:rsid w:val="00F954AA"/>
    <w:rsid w:val="00F97FC4"/>
    <w:rsid w:val="00FA0529"/>
    <w:rsid w:val="00FA1266"/>
    <w:rsid w:val="00FA4524"/>
    <w:rsid w:val="00FB0D70"/>
    <w:rsid w:val="00FB2295"/>
    <w:rsid w:val="00FB3BB9"/>
    <w:rsid w:val="00FC1192"/>
    <w:rsid w:val="00FC3F37"/>
    <w:rsid w:val="00FC415A"/>
    <w:rsid w:val="00FD1324"/>
    <w:rsid w:val="00FD35AD"/>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uiPriority w:val="99"/>
    <w:qFormat/>
    <w:rsid w:val="00EC77CB"/>
    <w:rPr>
      <w:color w:val="0000FF"/>
      <w:u w:val="single"/>
    </w:rPr>
  </w:style>
  <w:style w:type="character" w:styleId="FollowedHyperlink">
    <w:name w:val="FollowedHyperlink"/>
    <w:aliases w:val="已访问的超链接"/>
    <w:uiPriority w:val="99"/>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99"/>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2fb">
    <w:name w:val="正文2"/>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qFormat/>
    <w:rsid w:val="00EC77CB"/>
    <w:rPr>
      <w:rFonts w:ascii="Segoe UI" w:hAnsi="Segoe UI" w:cs="Segoe UI"/>
      <w:sz w:val="18"/>
      <w:szCs w:val="18"/>
      <w:lang w:val="en-GB"/>
    </w:rPr>
  </w:style>
  <w:style w:type="character" w:customStyle="1" w:styleId="Char35">
    <w:name w:val="文档结构图 Char3"/>
    <w:uiPriority w:val="99"/>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uiPriority w:val="99"/>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7.bin"/><Relationship Id="rId21" Type="http://schemas.openxmlformats.org/officeDocument/2006/relationships/footer" Target="footer1.xml"/><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image" Target="media/image24.png"/><Relationship Id="rId68" Type="http://schemas.openxmlformats.org/officeDocument/2006/relationships/oleObject" Target="embeddings/oleObject25.bin"/><Relationship Id="rId84"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41.wmf"/><Relationship Id="rId133" Type="http://schemas.openxmlformats.org/officeDocument/2006/relationships/image" Target="media/image51.wmf"/><Relationship Id="rId138" Type="http://schemas.openxmlformats.org/officeDocument/2006/relationships/image" Target="media/image55.w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2.bin"/><Relationship Id="rId11"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image" Target="media/image13.png"/><Relationship Id="rId53" Type="http://schemas.openxmlformats.org/officeDocument/2006/relationships/oleObject" Target="embeddings/oleObject17.bin"/><Relationship Id="rId58"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2.bin"/><Relationship Id="rId102" Type="http://schemas.openxmlformats.org/officeDocument/2006/relationships/image" Target="media/image36.wmf"/><Relationship Id="rId123" Type="http://schemas.openxmlformats.org/officeDocument/2006/relationships/oleObject" Target="embeddings/oleObject60.bin"/><Relationship Id="rId128" Type="http://schemas.openxmlformats.org/officeDocument/2006/relationships/oleObject" Target="embeddings/oleObject63.bin"/><Relationship Id="rId144" Type="http://schemas.openxmlformats.org/officeDocument/2006/relationships/image" Target="media/image58.wmf"/><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oleObject" Target="embeddings/oleObject43.bin"/><Relationship Id="rId22" Type="http://schemas.openxmlformats.org/officeDocument/2006/relationships/image" Target="media/image6.emf"/><Relationship Id="rId27" Type="http://schemas.openxmlformats.org/officeDocument/2006/relationships/oleObject" Target="embeddings/oleObject5.bin"/><Relationship Id="rId43" Type="http://schemas.openxmlformats.org/officeDocument/2006/relationships/image" Target="media/image17.wmf"/><Relationship Id="rId48" Type="http://schemas.openxmlformats.org/officeDocument/2006/relationships/image" Target="media/image19.wmf"/><Relationship Id="rId64" Type="http://schemas.openxmlformats.org/officeDocument/2006/relationships/image" Target="media/image25.emf"/><Relationship Id="rId69" Type="http://schemas.openxmlformats.org/officeDocument/2006/relationships/image" Target="media/image28.wmf"/><Relationship Id="rId113" Type="http://schemas.openxmlformats.org/officeDocument/2006/relationships/oleObject" Target="embeddings/oleObject55.bin"/><Relationship Id="rId118" Type="http://schemas.openxmlformats.org/officeDocument/2006/relationships/image" Target="media/image44.wmf"/><Relationship Id="rId134" Type="http://schemas.openxmlformats.org/officeDocument/2006/relationships/image" Target="media/image52.png"/><Relationship Id="rId139" Type="http://schemas.openxmlformats.org/officeDocument/2006/relationships/oleObject" Target="embeddings/oleObject66.bin"/><Relationship Id="rId80" Type="http://schemas.openxmlformats.org/officeDocument/2006/relationships/image" Target="media/image31.wmf"/><Relationship Id="rId85"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4.png"/><Relationship Id="rId46" Type="http://schemas.openxmlformats.org/officeDocument/2006/relationships/image" Target="media/image18.wmf"/><Relationship Id="rId59" Type="http://schemas.openxmlformats.org/officeDocument/2006/relationships/oleObject" Target="embeddings/oleObject21.bin"/><Relationship Id="rId67" Type="http://schemas.openxmlformats.org/officeDocument/2006/relationships/image" Target="media/image27.wmf"/><Relationship Id="rId103" Type="http://schemas.openxmlformats.org/officeDocument/2006/relationships/oleObject" Target="embeddings/oleObject50.bin"/><Relationship Id="rId108" Type="http://schemas.openxmlformats.org/officeDocument/2006/relationships/image" Target="media/image39.wmf"/><Relationship Id="rId116" Type="http://schemas.openxmlformats.org/officeDocument/2006/relationships/image" Target="media/image43.wmf"/><Relationship Id="rId124" Type="http://schemas.openxmlformats.org/officeDocument/2006/relationships/image" Target="media/image47.wmf"/><Relationship Id="rId129" Type="http://schemas.openxmlformats.org/officeDocument/2006/relationships/image" Target="media/image49.wmf"/><Relationship Id="rId137" Type="http://schemas.openxmlformats.org/officeDocument/2006/relationships/oleObject" Target="embeddings/Microsoft_Word_97_-_2003_Document1.doc"/><Relationship Id="rId20" Type="http://schemas.openxmlformats.org/officeDocument/2006/relationships/header" Target="header1.xml"/><Relationship Id="rId41" Type="http://schemas.openxmlformats.org/officeDocument/2006/relationships/image" Target="media/image16.wmf"/><Relationship Id="rId54" Type="http://schemas.openxmlformats.org/officeDocument/2006/relationships/image" Target="media/image22.wmf"/><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oleObject" Target="embeddings/oleObject28.bin"/><Relationship Id="rId83" Type="http://schemas.openxmlformats.org/officeDocument/2006/relationships/oleObject" Target="embeddings/oleObject34.bin"/><Relationship Id="rId88" Type="http://schemas.openxmlformats.org/officeDocument/2006/relationships/image" Target="media/image34.wmf"/><Relationship Id="rId91" Type="http://schemas.openxmlformats.org/officeDocument/2006/relationships/oleObject" Target="embeddings/oleObject40.bin"/><Relationship Id="rId96" Type="http://schemas.openxmlformats.org/officeDocument/2006/relationships/oleObject" Target="embeddings/oleObject44.bin"/><Relationship Id="rId111" Type="http://schemas.openxmlformats.org/officeDocument/2006/relationships/oleObject" Target="embeddings/oleObject54.bin"/><Relationship Id="rId132" Type="http://schemas.openxmlformats.org/officeDocument/2006/relationships/image" Target="media/image50.png"/><Relationship Id="rId140" Type="http://schemas.openxmlformats.org/officeDocument/2006/relationships/image" Target="media/image56.emf"/><Relationship Id="rId145" Type="http://schemas.openxmlformats.org/officeDocument/2006/relationships/oleObject" Target="embeddings/oleObject6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package" Target="embeddings/Microsoft_Visio_Drawing3.vsdx"/><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38.wmf"/><Relationship Id="rId114" Type="http://schemas.openxmlformats.org/officeDocument/2006/relationships/image" Target="media/image42.wmf"/><Relationship Id="rId119" Type="http://schemas.openxmlformats.org/officeDocument/2006/relationships/oleObject" Target="embeddings/oleObject58.bin"/><Relationship Id="rId127" Type="http://schemas.openxmlformats.org/officeDocument/2006/relationships/image" Target="media/image48.wmf"/><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image" Target="media/image21.wmf"/><Relationship Id="rId60" Type="http://schemas.openxmlformats.org/officeDocument/2006/relationships/oleObject" Target="embeddings/oleObject22.bin"/><Relationship Id="rId65" Type="http://schemas.openxmlformats.org/officeDocument/2006/relationships/package" Target="embeddings/Microsoft_Word_Document.docx"/><Relationship Id="rId73" Type="http://schemas.openxmlformats.org/officeDocument/2006/relationships/image" Target="media/image30.wmf"/><Relationship Id="rId78" Type="http://schemas.openxmlformats.org/officeDocument/2006/relationships/oleObject" Target="embeddings/oleObject31.bin"/><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6.wmf"/><Relationship Id="rId130" Type="http://schemas.openxmlformats.org/officeDocument/2006/relationships/oleObject" Target="embeddings/oleObject64.bin"/><Relationship Id="rId135" Type="http://schemas.openxmlformats.org/officeDocument/2006/relationships/image" Target="media/image53.png"/><Relationship Id="rId143" Type="http://schemas.openxmlformats.org/officeDocument/2006/relationships/oleObject" Target="embeddings/oleObject67.bin"/><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image" Target="media/image15.wmf"/><Relationship Id="rId109" Type="http://schemas.openxmlformats.org/officeDocument/2006/relationships/oleObject" Target="embeddings/oleObject53.bin"/><Relationship Id="rId34" Type="http://schemas.openxmlformats.org/officeDocument/2006/relationships/oleObject" Target="embeddings/oleObject9.bin"/><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oleObject" Target="embeddings/oleObject61.bin"/><Relationship Id="rId141" Type="http://schemas.openxmlformats.org/officeDocument/2006/relationships/oleObject" Target="embeddings/Microsoft_Word_97_-_2003_Document2.doc"/><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7.emf"/><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26.emf"/><Relationship Id="rId87" Type="http://schemas.openxmlformats.org/officeDocument/2006/relationships/oleObject" Target="embeddings/oleObject37.bin"/><Relationship Id="rId110" Type="http://schemas.openxmlformats.org/officeDocument/2006/relationships/image" Target="media/image40.wmf"/><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image" Target="media/image54.emf"/><Relationship Id="rId61" Type="http://schemas.openxmlformats.org/officeDocument/2006/relationships/oleObject" Target="embeddings/oleObject23.bin"/><Relationship Id="rId82" Type="http://schemas.openxmlformats.org/officeDocument/2006/relationships/image" Target="media/image32.wmf"/><Relationship Id="rId19" Type="http://schemas.openxmlformats.org/officeDocument/2006/relationships/image" Target="media/image5.pn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10.wmf"/><Relationship Id="rId35" Type="http://schemas.openxmlformats.org/officeDocument/2006/relationships/image" Target="media/image12.emf"/><Relationship Id="rId56" Type="http://schemas.openxmlformats.org/officeDocument/2006/relationships/oleObject" Target="embeddings/oleObject18.bin"/><Relationship Id="rId77" Type="http://schemas.openxmlformats.org/officeDocument/2006/relationships/oleObject" Target="embeddings/oleObject30.bin"/><Relationship Id="rId100" Type="http://schemas.openxmlformats.org/officeDocument/2006/relationships/oleObject" Target="embeddings/oleObject48.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16.bin"/><Relationship Id="rId72" Type="http://schemas.openxmlformats.org/officeDocument/2006/relationships/oleObject" Target="embeddings/Microsoft_Word_97_-_2003_Document.doc"/><Relationship Id="rId93" Type="http://schemas.openxmlformats.org/officeDocument/2006/relationships/image" Target="media/image35.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1717</TotalTime>
  <Pages>3</Pages>
  <Words>86480</Words>
  <Characters>492939</Characters>
  <Application>Microsoft Office Word</Application>
  <DocSecurity>0</DocSecurity>
  <Lines>4107</Lines>
  <Paragraphs>1156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578263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4985</cp:lastModifiedBy>
  <cp:revision>118</cp:revision>
  <cp:lastPrinted>2019-02-25T16:05:00Z</cp:lastPrinted>
  <dcterms:created xsi:type="dcterms:W3CDTF">2024-04-04T12:35:00Z</dcterms:created>
  <dcterms:modified xsi:type="dcterms:W3CDTF">2025-10-06T05:40:00Z</dcterms:modified>
</cp:coreProperties>
</file>