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5BAE37BE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17</w:t>
            </w:r>
            <w:r w:rsidRPr="00D548B0">
              <w:rPr>
                <w:noProof w:val="0"/>
              </w:rPr>
              <w:t>.</w:t>
            </w:r>
            <w:r w:rsidR="004E4EB3">
              <w:rPr>
                <w:noProof w:val="0"/>
              </w:rPr>
              <w:t>8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4E4EB3">
              <w:rPr>
                <w:noProof w:val="0"/>
                <w:sz w:val="32"/>
                <w:lang w:eastAsia="zh-CN"/>
              </w:rPr>
              <w:t>3</w:t>
            </w:r>
            <w:r w:rsidRPr="00D548B0">
              <w:rPr>
                <w:noProof w:val="0"/>
                <w:sz w:val="32"/>
              </w:rPr>
              <w:t>-</w:t>
            </w:r>
            <w:r w:rsidR="004E4EB3">
              <w:rPr>
                <w:noProof w:val="0"/>
                <w:sz w:val="32"/>
              </w:rPr>
              <w:t>03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77777777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17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000000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5.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000000" w:rsidP="00660D3D">
            <w:pPr>
              <w:jc w:val="right"/>
            </w:pPr>
            <w:r>
              <w:pict w14:anchorId="5765BADD">
                <v:shape id="_x0000_i1026" type="#_x0000_t75" style="width:128.5pt;height:74.5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53A6BD4B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4E4EB3">
              <w:rPr>
                <w:noProof/>
                <w:sz w:val="18"/>
              </w:rPr>
              <w:t>3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6BF6C558" w14:textId="77777777" w:rsidR="00703099" w:rsidRDefault="00DB681A">
      <w:pPr>
        <w:pStyle w:val="TOC1"/>
        <w:rPr>
          <w:rFonts w:ascii="Calibri" w:eastAsia="Malgun Gothic" w:hAnsi="Calibr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703099">
        <w:rPr>
          <w:noProof/>
        </w:rPr>
        <w:t>Foreword</w:t>
      </w:r>
      <w:r w:rsidR="00703099">
        <w:rPr>
          <w:noProof/>
        </w:rPr>
        <w:tab/>
        <w:t>19</w:t>
      </w:r>
    </w:p>
    <w:p w14:paraId="74FDB362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20</w:t>
      </w:r>
    </w:p>
    <w:p w14:paraId="43D79E87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20</w:t>
      </w:r>
    </w:p>
    <w:p w14:paraId="41E9787C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21</w:t>
      </w:r>
    </w:p>
    <w:p w14:paraId="34C005E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21</w:t>
      </w:r>
    </w:p>
    <w:p w14:paraId="45AFA5D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22</w:t>
      </w:r>
    </w:p>
    <w:p w14:paraId="7E792B8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24</w:t>
      </w:r>
    </w:p>
    <w:p w14:paraId="0987A367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3394534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26</w:t>
      </w:r>
    </w:p>
    <w:p w14:paraId="5C4C833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26</w:t>
      </w:r>
    </w:p>
    <w:p w14:paraId="7E53CC4B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26</w:t>
      </w:r>
    </w:p>
    <w:p w14:paraId="6FD1533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points analysis</w:t>
      </w:r>
      <w:r>
        <w:rPr>
          <w:noProof/>
        </w:rPr>
        <w:tab/>
        <w:t>27</w:t>
      </w:r>
    </w:p>
    <w:p w14:paraId="4C72CD2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27</w:t>
      </w:r>
    </w:p>
    <w:p w14:paraId="6B365A5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27</w:t>
      </w:r>
    </w:p>
    <w:p w14:paraId="1F33B1E4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28</w:t>
      </w:r>
    </w:p>
    <w:p w14:paraId="1D3C310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2930972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bands</w:t>
      </w:r>
      <w:r>
        <w:rPr>
          <w:noProof/>
        </w:rPr>
        <w:tab/>
        <w:t>28</w:t>
      </w:r>
    </w:p>
    <w:p w14:paraId="482492C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bands for CA</w:t>
      </w:r>
      <w:r>
        <w:rPr>
          <w:noProof/>
        </w:rPr>
        <w:tab/>
        <w:t>31</w:t>
      </w:r>
    </w:p>
    <w:p w14:paraId="3E20D38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Intra-band CA</w:t>
      </w:r>
      <w:r>
        <w:rPr>
          <w:noProof/>
        </w:rPr>
        <w:tab/>
        <w:t>31</w:t>
      </w:r>
    </w:p>
    <w:p w14:paraId="0C5FFB6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Inter-band CA</w:t>
      </w:r>
      <w:r>
        <w:rPr>
          <w:noProof/>
        </w:rPr>
        <w:tab/>
        <w:t>32</w:t>
      </w:r>
    </w:p>
    <w:p w14:paraId="593D311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Inter-band CA (</w:t>
      </w:r>
      <w:r w:rsidRPr="00B1622B">
        <w:rPr>
          <w:bCs/>
          <w:noProof/>
        </w:rPr>
        <w:t>two bands)</w:t>
      </w:r>
      <w:r>
        <w:rPr>
          <w:noProof/>
        </w:rPr>
        <w:tab/>
        <w:t>33</w:t>
      </w:r>
    </w:p>
    <w:p w14:paraId="1B91AE9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Inter-band CA (</w:t>
      </w:r>
      <w:r w:rsidRPr="00B1622B">
        <w:rPr>
          <w:bCs/>
          <w:noProof/>
        </w:rPr>
        <w:t>three bands)</w:t>
      </w:r>
      <w:r>
        <w:rPr>
          <w:noProof/>
        </w:rPr>
        <w:tab/>
        <w:t>35</w:t>
      </w:r>
    </w:p>
    <w:p w14:paraId="3EE422F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Inter-band CA (</w:t>
      </w:r>
      <w:r w:rsidRPr="00B1622B">
        <w:rPr>
          <w:bCs/>
          <w:noProof/>
        </w:rPr>
        <w:t>four bands)</w:t>
      </w:r>
      <w:r>
        <w:rPr>
          <w:noProof/>
        </w:rPr>
        <w:tab/>
        <w:t>35</w:t>
      </w:r>
    </w:p>
    <w:p w14:paraId="511E091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bands for DC</w:t>
      </w:r>
      <w:r>
        <w:rPr>
          <w:noProof/>
        </w:rPr>
        <w:tab/>
        <w:t>35</w:t>
      </w:r>
    </w:p>
    <w:p w14:paraId="08507DE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36</w:t>
      </w:r>
    </w:p>
    <w:p w14:paraId="12FA844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37</w:t>
      </w:r>
    </w:p>
    <w:p w14:paraId="2FB223B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 for V2X</w:t>
      </w:r>
      <w:r>
        <w:rPr>
          <w:noProof/>
        </w:rPr>
        <w:tab/>
        <w:t>37</w:t>
      </w:r>
    </w:p>
    <w:p w14:paraId="6011D21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V2X operating bands</w:t>
      </w:r>
      <w:r>
        <w:rPr>
          <w:noProof/>
        </w:rPr>
        <w:tab/>
        <w:t>37</w:t>
      </w:r>
    </w:p>
    <w:p w14:paraId="26B6952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38</w:t>
      </w:r>
    </w:p>
    <w:p w14:paraId="4585B5B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channel bandwidth</w:t>
      </w:r>
      <w:r>
        <w:rPr>
          <w:noProof/>
        </w:rPr>
        <w:tab/>
        <w:t>38</w:t>
      </w:r>
    </w:p>
    <w:p w14:paraId="3599FE0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6FB45C9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39</w:t>
      </w:r>
    </w:p>
    <w:p w14:paraId="7550F03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39</w:t>
      </w:r>
    </w:p>
    <w:p w14:paraId="3D1C1C1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RB alignment</w:t>
      </w:r>
      <w:r>
        <w:rPr>
          <w:noProof/>
        </w:rPr>
        <w:tab/>
        <w:t>41</w:t>
      </w:r>
    </w:p>
    <w:p w14:paraId="7A6D608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41</w:t>
      </w:r>
    </w:p>
    <w:p w14:paraId="511E4A7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Asymmetric channel bandwidths</w:t>
      </w:r>
      <w:r>
        <w:rPr>
          <w:noProof/>
        </w:rPr>
        <w:tab/>
        <w:t>45</w:t>
      </w:r>
    </w:p>
    <w:p w14:paraId="121C265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channel bandwidth for CA</w:t>
      </w:r>
      <w:r>
        <w:rPr>
          <w:noProof/>
        </w:rPr>
        <w:tab/>
        <w:t>46</w:t>
      </w:r>
    </w:p>
    <w:p w14:paraId="5CF72F9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11E9B43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46</w:t>
      </w:r>
    </w:p>
    <w:p w14:paraId="4DB334D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46</w:t>
      </w:r>
    </w:p>
    <w:p w14:paraId="6EFFD36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</w:t>
      </w:r>
    </w:p>
    <w:p w14:paraId="675F184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48</w:t>
      </w:r>
    </w:p>
    <w:p w14:paraId="463406D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bandwidth for V2X</w:t>
      </w:r>
      <w:r>
        <w:rPr>
          <w:noProof/>
        </w:rPr>
        <w:tab/>
        <w:t>49</w:t>
      </w:r>
    </w:p>
    <w:p w14:paraId="54F6F07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207321C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50</w:t>
      </w:r>
    </w:p>
    <w:p w14:paraId="7BE48DE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bandwidth for RedCap</w:t>
      </w:r>
      <w:r>
        <w:rPr>
          <w:noProof/>
        </w:rPr>
        <w:tab/>
        <w:t>50</w:t>
      </w:r>
    </w:p>
    <w:p w14:paraId="0A24243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arrangement</w:t>
      </w:r>
      <w:r>
        <w:rPr>
          <w:noProof/>
        </w:rPr>
        <w:tab/>
        <w:t>50</w:t>
      </w:r>
    </w:p>
    <w:p w14:paraId="278D46D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50</w:t>
      </w:r>
    </w:p>
    <w:p w14:paraId="71E3742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50</w:t>
      </w:r>
    </w:p>
    <w:p w14:paraId="3DECECE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50</w:t>
      </w:r>
    </w:p>
    <w:p w14:paraId="4548BB1F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50</w:t>
      </w:r>
    </w:p>
    <w:p w14:paraId="123F7B5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51</w:t>
      </w:r>
    </w:p>
    <w:p w14:paraId="286C763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51</w:t>
      </w:r>
    </w:p>
    <w:p w14:paraId="640067E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</w:t>
      </w:r>
      <w:r>
        <w:rPr>
          <w:noProof/>
        </w:rPr>
        <w:tab/>
        <w:t>54</w:t>
      </w:r>
    </w:p>
    <w:p w14:paraId="7EA025F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5.4.3.1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54</w:t>
      </w:r>
    </w:p>
    <w:p w14:paraId="60DE903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54</w:t>
      </w:r>
    </w:p>
    <w:p w14:paraId="55503D8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55</w:t>
      </w:r>
    </w:p>
    <w:p w14:paraId="0254C42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TX–RX frequency separation</w:t>
      </w:r>
      <w:r>
        <w:rPr>
          <w:noProof/>
        </w:rPr>
        <w:tab/>
        <w:t>58</w:t>
      </w:r>
    </w:p>
    <w:p w14:paraId="08F4CAE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arrangement for CA</w:t>
      </w:r>
      <w:r>
        <w:rPr>
          <w:noProof/>
        </w:rPr>
        <w:tab/>
        <w:t>59</w:t>
      </w:r>
    </w:p>
    <w:p w14:paraId="3219D4F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spacing for CA</w:t>
      </w:r>
      <w:r>
        <w:rPr>
          <w:noProof/>
        </w:rPr>
        <w:tab/>
        <w:t>59</w:t>
      </w:r>
    </w:p>
    <w:p w14:paraId="240CFE8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for CA</w:t>
      </w:r>
      <w:r>
        <w:rPr>
          <w:noProof/>
        </w:rPr>
        <w:tab/>
        <w:t>60</w:t>
      </w:r>
    </w:p>
    <w:p w14:paraId="218CC7E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60</w:t>
      </w:r>
    </w:p>
    <w:p w14:paraId="30DE0F73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60</w:t>
      </w:r>
    </w:p>
    <w:p w14:paraId="520369C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arrangement for V2X</w:t>
      </w:r>
      <w:r>
        <w:rPr>
          <w:noProof/>
        </w:rPr>
        <w:tab/>
        <w:t>60</w:t>
      </w:r>
    </w:p>
    <w:p w14:paraId="67FE0C4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60</w:t>
      </w:r>
    </w:p>
    <w:p w14:paraId="182A40F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60</w:t>
      </w:r>
    </w:p>
    <w:p w14:paraId="280ADB2F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60</w:t>
      </w:r>
    </w:p>
    <w:p w14:paraId="43876E4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61</w:t>
      </w:r>
    </w:p>
    <w:p w14:paraId="3D9F136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61</w:t>
      </w:r>
    </w:p>
    <w:p w14:paraId="1AB74BC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61</w:t>
      </w:r>
    </w:p>
    <w:p w14:paraId="04E3CFF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</w:t>
      </w:r>
    </w:p>
    <w:p w14:paraId="32ADFE1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CA</w:t>
      </w:r>
      <w:r>
        <w:rPr>
          <w:noProof/>
        </w:rPr>
        <w:tab/>
        <w:t>61</w:t>
      </w:r>
    </w:p>
    <w:p w14:paraId="57F882A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3B92E83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61</w:t>
      </w:r>
    </w:p>
    <w:p w14:paraId="223A3C5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65</w:t>
      </w:r>
    </w:p>
    <w:p w14:paraId="2F2AC7D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65</w:t>
      </w:r>
    </w:p>
    <w:p w14:paraId="1740D62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inter-band CA (</w:t>
      </w:r>
      <w:r w:rsidRPr="00B1622B">
        <w:rPr>
          <w:bCs/>
          <w:noProof/>
        </w:rPr>
        <w:t>two bands)</w:t>
      </w:r>
      <w:r>
        <w:rPr>
          <w:noProof/>
        </w:rPr>
        <w:tab/>
        <w:t>66</w:t>
      </w:r>
    </w:p>
    <w:p w14:paraId="2D644A3F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inter-band CA (</w:t>
      </w:r>
      <w:r w:rsidRPr="00B1622B">
        <w:rPr>
          <w:bCs/>
          <w:noProof/>
        </w:rPr>
        <w:t>three bands)</w:t>
      </w:r>
      <w:r>
        <w:rPr>
          <w:noProof/>
        </w:rPr>
        <w:tab/>
        <w:t>73</w:t>
      </w:r>
    </w:p>
    <w:p w14:paraId="7B810F9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inter-band CA (</w:t>
      </w:r>
      <w:r w:rsidRPr="00B1622B">
        <w:rPr>
          <w:bCs/>
          <w:noProof/>
        </w:rPr>
        <w:t>four bands)</w:t>
      </w:r>
      <w:r>
        <w:rPr>
          <w:noProof/>
        </w:rPr>
        <w:tab/>
        <w:t>76</w:t>
      </w:r>
    </w:p>
    <w:p w14:paraId="213F7F8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76</w:t>
      </w:r>
    </w:p>
    <w:p w14:paraId="1C0D158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SUL</w:t>
      </w:r>
      <w:r>
        <w:rPr>
          <w:noProof/>
        </w:rPr>
        <w:tab/>
        <w:t>77</w:t>
      </w:r>
    </w:p>
    <w:p w14:paraId="3CFF6C3A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Transmitter characteristics</w:t>
      </w:r>
      <w:r>
        <w:rPr>
          <w:noProof/>
        </w:rPr>
        <w:tab/>
        <w:t>79</w:t>
      </w:r>
    </w:p>
    <w:p w14:paraId="2DE7CFE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</w:t>
      </w:r>
    </w:p>
    <w:p w14:paraId="311F9AC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248261B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38EABE7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</w:t>
      </w:r>
      <w:r>
        <w:rPr>
          <w:noProof/>
        </w:rPr>
        <w:tab/>
        <w:t>97</w:t>
      </w:r>
    </w:p>
    <w:p w14:paraId="209A663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</w:t>
      </w:r>
      <w:r>
        <w:rPr>
          <w:noProof/>
        </w:rPr>
        <w:tab/>
        <w:t>97</w:t>
      </w:r>
    </w:p>
    <w:p w14:paraId="5E4F937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104</w:t>
      </w:r>
    </w:p>
    <w:p w14:paraId="2DD9D78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132</w:t>
      </w:r>
    </w:p>
    <w:p w14:paraId="192E744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</w:rPr>
        <w:tab/>
        <w:t>321</w:t>
      </w:r>
    </w:p>
    <w:p w14:paraId="26302CB3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CA</w:t>
      </w:r>
      <w:r>
        <w:rPr>
          <w:noProof/>
        </w:rPr>
        <w:tab/>
        <w:t>328</w:t>
      </w:r>
    </w:p>
    <w:p w14:paraId="212FA57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328</w:t>
      </w:r>
    </w:p>
    <w:p w14:paraId="3BECC42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328</w:t>
      </w:r>
    </w:p>
    <w:p w14:paraId="052D6C1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328</w:t>
      </w:r>
    </w:p>
    <w:p w14:paraId="3A98DED0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328</w:t>
      </w:r>
    </w:p>
    <w:p w14:paraId="15A8A257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328</w:t>
      </w:r>
    </w:p>
    <w:p w14:paraId="01688FBE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330</w:t>
      </w:r>
    </w:p>
    <w:p w14:paraId="235F1EF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331</w:t>
      </w:r>
    </w:p>
    <w:p w14:paraId="1334241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331</w:t>
      </w:r>
    </w:p>
    <w:p w14:paraId="5258EEA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336</w:t>
      </w:r>
    </w:p>
    <w:p w14:paraId="38C7E3D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</w:t>
      </w:r>
    </w:p>
    <w:p w14:paraId="677C20DE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FFS</w:t>
      </w:r>
      <w:r>
        <w:rPr>
          <w:noProof/>
        </w:rPr>
        <w:tab/>
        <w:t>336</w:t>
      </w:r>
    </w:p>
    <w:p w14:paraId="2005D139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FFS</w:t>
      </w:r>
      <w:r>
        <w:rPr>
          <w:noProof/>
        </w:rPr>
        <w:tab/>
        <w:t>336</w:t>
      </w:r>
    </w:p>
    <w:p w14:paraId="1A3832C1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336</w:t>
      </w:r>
    </w:p>
    <w:p w14:paraId="78FFCEAE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336</w:t>
      </w:r>
    </w:p>
    <w:p w14:paraId="08A8EEBD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339</w:t>
      </w:r>
    </w:p>
    <w:p w14:paraId="53DB702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341</w:t>
      </w:r>
    </w:p>
    <w:p w14:paraId="246A311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363</w:t>
      </w:r>
    </w:p>
    <w:p w14:paraId="18E9ACD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</w:t>
      </w:r>
    </w:p>
    <w:p w14:paraId="5798DFD7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363</w:t>
      </w:r>
    </w:p>
    <w:p w14:paraId="1ED0213C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A-MPR for CA_NS_04</w:t>
      </w:r>
      <w:r>
        <w:rPr>
          <w:noProof/>
        </w:rPr>
        <w:tab/>
        <w:t>364</w:t>
      </w:r>
    </w:p>
    <w:p w14:paraId="3197C461" w14:textId="77777777" w:rsidR="00703099" w:rsidRDefault="00703099">
      <w:pPr>
        <w:pStyle w:val="TOC7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Non-contiguous allocations</w:t>
      </w:r>
      <w:r>
        <w:rPr>
          <w:noProof/>
        </w:rPr>
        <w:tab/>
        <w:t>364</w:t>
      </w:r>
    </w:p>
    <w:p w14:paraId="26557EF4" w14:textId="77777777" w:rsidR="00703099" w:rsidRDefault="00703099">
      <w:pPr>
        <w:pStyle w:val="TOC7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AMPR</w:t>
      </w:r>
      <w:r w:rsidRPr="00B1622B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365</w:t>
      </w:r>
    </w:p>
    <w:p w14:paraId="38F41595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FFS</w:t>
      </w:r>
      <w:r>
        <w:rPr>
          <w:noProof/>
        </w:rPr>
        <w:tab/>
        <w:t>365</w:t>
      </w:r>
    </w:p>
    <w:p w14:paraId="06ECBEC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365</w:t>
      </w:r>
    </w:p>
    <w:p w14:paraId="435FEDB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6.2A.3.1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367</w:t>
      </w:r>
    </w:p>
    <w:p w14:paraId="522ECD3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379</w:t>
      </w:r>
    </w:p>
    <w:p w14:paraId="68835AA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379</w:t>
      </w:r>
    </w:p>
    <w:p w14:paraId="12395777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379</w:t>
      </w:r>
    </w:p>
    <w:p w14:paraId="3CDD3CCF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ΔT</w:t>
      </w:r>
      <w:r w:rsidRPr="00B1622B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383</w:t>
      </w:r>
    </w:p>
    <w:p w14:paraId="0E729D1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384</w:t>
      </w:r>
    </w:p>
    <w:p w14:paraId="5E01C85C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384</w:t>
      </w:r>
    </w:p>
    <w:p w14:paraId="05704A11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ΔT</w:t>
      </w:r>
      <w:r w:rsidRPr="00B1622B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384</w:t>
      </w:r>
    </w:p>
    <w:p w14:paraId="3FD61D1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386</w:t>
      </w:r>
    </w:p>
    <w:p w14:paraId="14267D3B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NR-DC</w:t>
      </w:r>
      <w:r>
        <w:rPr>
          <w:noProof/>
        </w:rPr>
        <w:tab/>
        <w:t>392</w:t>
      </w:r>
    </w:p>
    <w:p w14:paraId="239F08A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392</w:t>
      </w:r>
    </w:p>
    <w:p w14:paraId="271C3F7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392</w:t>
      </w:r>
    </w:p>
    <w:p w14:paraId="01BCA78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392</w:t>
      </w:r>
    </w:p>
    <w:p w14:paraId="3D73CF51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FFS</w:t>
      </w:r>
      <w:r>
        <w:rPr>
          <w:noProof/>
        </w:rPr>
        <w:tab/>
        <w:t>392</w:t>
      </w:r>
    </w:p>
    <w:p w14:paraId="1EE53823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FFS</w:t>
      </w:r>
      <w:r>
        <w:rPr>
          <w:noProof/>
        </w:rPr>
        <w:tab/>
        <w:t>392</w:t>
      </w:r>
    </w:p>
    <w:p w14:paraId="5AA75BCC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392</w:t>
      </w:r>
    </w:p>
    <w:p w14:paraId="61798D1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UE maximum output power for NR-DC</w:t>
      </w:r>
      <w:r>
        <w:rPr>
          <w:noProof/>
        </w:rPr>
        <w:tab/>
        <w:t>393</w:t>
      </w:r>
    </w:p>
    <w:p w14:paraId="0F262EA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395</w:t>
      </w:r>
    </w:p>
    <w:p w14:paraId="46D8963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</w:t>
      </w:r>
    </w:p>
    <w:p w14:paraId="7E074B6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FFS</w:t>
      </w:r>
      <w:r>
        <w:rPr>
          <w:noProof/>
        </w:rPr>
        <w:tab/>
        <w:t>395</w:t>
      </w:r>
    </w:p>
    <w:p w14:paraId="78E50B61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FFS</w:t>
      </w:r>
      <w:r>
        <w:rPr>
          <w:noProof/>
        </w:rPr>
        <w:tab/>
        <w:t>395</w:t>
      </w:r>
    </w:p>
    <w:p w14:paraId="05F27B68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</w:t>
      </w:r>
      <w:r w:rsidRPr="00B1622B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395</w:t>
      </w:r>
    </w:p>
    <w:p w14:paraId="4274FF4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395</w:t>
      </w:r>
    </w:p>
    <w:p w14:paraId="1D73017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397</w:t>
      </w:r>
    </w:p>
    <w:p w14:paraId="600D146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</w:t>
      </w:r>
    </w:p>
    <w:p w14:paraId="70D517F2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FFS</w:t>
      </w:r>
      <w:r>
        <w:rPr>
          <w:noProof/>
        </w:rPr>
        <w:tab/>
        <w:t>397</w:t>
      </w:r>
    </w:p>
    <w:p w14:paraId="3A049F4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FFS</w:t>
      </w:r>
      <w:r>
        <w:rPr>
          <w:noProof/>
        </w:rPr>
        <w:tab/>
        <w:t>397</w:t>
      </w:r>
    </w:p>
    <w:p w14:paraId="5E5ED363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397</w:t>
      </w:r>
    </w:p>
    <w:p w14:paraId="76E0551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397</w:t>
      </w:r>
    </w:p>
    <w:p w14:paraId="172CD17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399</w:t>
      </w:r>
    </w:p>
    <w:p w14:paraId="2D6D473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399</w:t>
      </w:r>
    </w:p>
    <w:p w14:paraId="545188D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399</w:t>
      </w:r>
    </w:p>
    <w:p w14:paraId="56FB1F48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ΔT</w:t>
      </w:r>
      <w:r w:rsidRPr="00B1622B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402</w:t>
      </w:r>
    </w:p>
    <w:p w14:paraId="7AEBE711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402</w:t>
      </w:r>
    </w:p>
    <w:p w14:paraId="470C762E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402</w:t>
      </w:r>
    </w:p>
    <w:p w14:paraId="441E980E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ΔT</w:t>
      </w:r>
      <w:r w:rsidRPr="00B1622B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NR-DC</w:t>
      </w:r>
      <w:r>
        <w:rPr>
          <w:noProof/>
        </w:rPr>
        <w:tab/>
        <w:t>402</w:t>
      </w:r>
    </w:p>
    <w:p w14:paraId="64BC26A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402</w:t>
      </w:r>
    </w:p>
    <w:p w14:paraId="2123BF2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SUL</w:t>
      </w:r>
      <w:r>
        <w:rPr>
          <w:noProof/>
        </w:rPr>
        <w:tab/>
        <w:t>405</w:t>
      </w:r>
    </w:p>
    <w:p w14:paraId="7368A62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405</w:t>
      </w:r>
    </w:p>
    <w:p w14:paraId="10BC5EA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ΔT</w:t>
      </w:r>
      <w:r w:rsidRPr="00B1622B">
        <w:rPr>
          <w:noProof/>
          <w:vertAlign w:val="subscript"/>
          <w:lang w:eastAsia="zh-CN"/>
        </w:rPr>
        <w:t>IB,c</w:t>
      </w:r>
      <w:r>
        <w:rPr>
          <w:noProof/>
        </w:rPr>
        <w:tab/>
        <w:t>408</w:t>
      </w:r>
    </w:p>
    <w:p w14:paraId="2588C13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408</w:t>
      </w:r>
    </w:p>
    <w:p w14:paraId="0A69B89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411</w:t>
      </w:r>
    </w:p>
    <w:p w14:paraId="14DC6A7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411</w:t>
      </w:r>
    </w:p>
    <w:p w14:paraId="66EDA56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422</w:t>
      </w:r>
    </w:p>
    <w:p w14:paraId="45F0685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UL MIMO</w:t>
      </w:r>
      <w:r>
        <w:rPr>
          <w:noProof/>
        </w:rPr>
        <w:tab/>
        <w:t>457</w:t>
      </w:r>
    </w:p>
    <w:p w14:paraId="32E0BE3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457</w:t>
      </w:r>
    </w:p>
    <w:p w14:paraId="72EDCBD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462</w:t>
      </w:r>
    </w:p>
    <w:p w14:paraId="27B2207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465</w:t>
      </w:r>
    </w:p>
    <w:p w14:paraId="77937C5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496</w:t>
      </w:r>
    </w:p>
    <w:p w14:paraId="701722D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539</w:t>
      </w:r>
    </w:p>
    <w:p w14:paraId="42A1C79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542</w:t>
      </w:r>
    </w:p>
    <w:p w14:paraId="53739C9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V2X</w:t>
      </w:r>
      <w:r>
        <w:rPr>
          <w:noProof/>
        </w:rPr>
        <w:tab/>
        <w:t>545</w:t>
      </w:r>
    </w:p>
    <w:p w14:paraId="154B1C6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545</w:t>
      </w:r>
    </w:p>
    <w:p w14:paraId="7D8E7E0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545</w:t>
      </w:r>
    </w:p>
    <w:p w14:paraId="5E86AD9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546</w:t>
      </w:r>
    </w:p>
    <w:p w14:paraId="6FBF214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547</w:t>
      </w:r>
    </w:p>
    <w:p w14:paraId="126D427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549</w:t>
      </w:r>
    </w:p>
    <w:p w14:paraId="049BB1C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</w:t>
      </w:r>
    </w:p>
    <w:p w14:paraId="63FF5A3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550</w:t>
      </w:r>
    </w:p>
    <w:p w14:paraId="5634915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555</w:t>
      </w:r>
    </w:p>
    <w:p w14:paraId="39B7F07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557</w:t>
      </w:r>
    </w:p>
    <w:p w14:paraId="60912B3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6.2F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561</w:t>
      </w:r>
    </w:p>
    <w:p w14:paraId="3C3303D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561</w:t>
      </w:r>
    </w:p>
    <w:p w14:paraId="0C263CE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</w:t>
      </w:r>
      <w:r>
        <w:rPr>
          <w:noProof/>
        </w:rPr>
        <w:tab/>
        <w:t>564</w:t>
      </w:r>
    </w:p>
    <w:p w14:paraId="31FBF4F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564</w:t>
      </w:r>
    </w:p>
    <w:p w14:paraId="29F1694B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570</w:t>
      </w:r>
    </w:p>
    <w:p w14:paraId="2D61399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570</w:t>
      </w:r>
    </w:p>
    <w:p w14:paraId="05EC0DF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582</w:t>
      </w:r>
    </w:p>
    <w:p w14:paraId="4BDF51C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618</w:t>
      </w:r>
    </w:p>
    <w:p w14:paraId="5150415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629</w:t>
      </w:r>
    </w:p>
    <w:p w14:paraId="0EE7737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RedCap</w:t>
      </w:r>
      <w:r>
        <w:rPr>
          <w:noProof/>
        </w:rPr>
        <w:tab/>
        <w:t>634</w:t>
      </w:r>
    </w:p>
    <w:p w14:paraId="60461D7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634</w:t>
      </w:r>
    </w:p>
    <w:p w14:paraId="7CE5014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636</w:t>
      </w:r>
    </w:p>
    <w:p w14:paraId="786F9AB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636</w:t>
      </w:r>
    </w:p>
    <w:p w14:paraId="6C907F0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636</w:t>
      </w:r>
    </w:p>
    <w:p w14:paraId="7E653FA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</w:t>
      </w:r>
      <w:r>
        <w:rPr>
          <w:noProof/>
        </w:rPr>
        <w:tab/>
        <w:t>636</w:t>
      </w:r>
    </w:p>
    <w:p w14:paraId="0D48A27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636</w:t>
      </w:r>
    </w:p>
    <w:p w14:paraId="368EA31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</w:t>
      </w:r>
      <w:r>
        <w:rPr>
          <w:noProof/>
        </w:rPr>
        <w:tab/>
        <w:t>638</w:t>
      </w:r>
    </w:p>
    <w:p w14:paraId="1913E26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</w:t>
      </w:r>
      <w:r>
        <w:rPr>
          <w:noProof/>
        </w:rPr>
        <w:tab/>
        <w:t>639</w:t>
      </w:r>
    </w:p>
    <w:p w14:paraId="2AE2627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639</w:t>
      </w:r>
    </w:p>
    <w:p w14:paraId="49E8342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640</w:t>
      </w:r>
    </w:p>
    <w:p w14:paraId="6C260D4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644</w:t>
      </w:r>
    </w:p>
    <w:p w14:paraId="0AD8CE8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PRACH time mask</w:t>
      </w:r>
      <w:r>
        <w:rPr>
          <w:noProof/>
        </w:rPr>
        <w:tab/>
        <w:t>644</w:t>
      </w:r>
    </w:p>
    <w:p w14:paraId="3A77508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651</w:t>
      </w:r>
    </w:p>
    <w:p w14:paraId="0E593C30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SRS time mask</w:t>
      </w:r>
      <w:r>
        <w:rPr>
          <w:noProof/>
        </w:rPr>
        <w:tab/>
        <w:t>651</w:t>
      </w:r>
    </w:p>
    <w:p w14:paraId="1066BB8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662</w:t>
      </w:r>
    </w:p>
    <w:p w14:paraId="5036005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662</w:t>
      </w:r>
    </w:p>
    <w:p w14:paraId="42B6F31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662</w:t>
      </w:r>
    </w:p>
    <w:p w14:paraId="7F97FCF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Power control</w:t>
      </w:r>
      <w:r>
        <w:rPr>
          <w:noProof/>
        </w:rPr>
        <w:tab/>
        <w:t>662</w:t>
      </w:r>
    </w:p>
    <w:p w14:paraId="04D05A2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662</w:t>
      </w:r>
    </w:p>
    <w:p w14:paraId="481EB26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</w:t>
      </w:r>
      <w:r>
        <w:rPr>
          <w:noProof/>
        </w:rPr>
        <w:tab/>
        <w:t>662</w:t>
      </w:r>
    </w:p>
    <w:p w14:paraId="5CAFE4E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</w:t>
      </w:r>
      <w:r>
        <w:rPr>
          <w:noProof/>
        </w:rPr>
        <w:tab/>
        <w:t>665</w:t>
      </w:r>
    </w:p>
    <w:p w14:paraId="62ED3B9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Aggregate power tolerance</w:t>
      </w:r>
      <w:r>
        <w:rPr>
          <w:noProof/>
        </w:rPr>
        <w:tab/>
        <w:t>681</w:t>
      </w:r>
    </w:p>
    <w:p w14:paraId="42133F1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687</w:t>
      </w:r>
    </w:p>
    <w:p w14:paraId="7767E9C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  <w:lang w:eastAsia="zh-CN"/>
        </w:rPr>
        <w:t>Mini</w:t>
      </w:r>
      <w:r w:rsidRPr="00B1622B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687</w:t>
      </w:r>
    </w:p>
    <w:p w14:paraId="68819A9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687</w:t>
      </w:r>
    </w:p>
    <w:p w14:paraId="4F147E6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687</w:t>
      </w:r>
    </w:p>
    <w:p w14:paraId="60411BD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6.3A.</w:t>
      </w:r>
      <w:r w:rsidRPr="00B1622B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Transmit OFF power for CA</w:t>
      </w:r>
      <w:r>
        <w:rPr>
          <w:noProof/>
        </w:rPr>
        <w:tab/>
        <w:t>690</w:t>
      </w:r>
    </w:p>
    <w:p w14:paraId="3CD4ECD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6.3A.</w:t>
      </w:r>
      <w:r w:rsidRPr="00B1622B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690</w:t>
      </w:r>
    </w:p>
    <w:p w14:paraId="4F8E5AE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Transmit OFF power for CA (2UL CA)</w:t>
      </w:r>
      <w:r>
        <w:rPr>
          <w:noProof/>
        </w:rPr>
        <w:tab/>
        <w:t>690</w:t>
      </w:r>
    </w:p>
    <w:p w14:paraId="2343351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691</w:t>
      </w:r>
    </w:p>
    <w:p w14:paraId="6458FBB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691</w:t>
      </w:r>
    </w:p>
    <w:p w14:paraId="44BD6A15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691</w:t>
      </w:r>
    </w:p>
    <w:p w14:paraId="319B6FDC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691</w:t>
      </w:r>
    </w:p>
    <w:p w14:paraId="331F28A9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691</w:t>
      </w:r>
    </w:p>
    <w:p w14:paraId="4D6797C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692</w:t>
      </w:r>
    </w:p>
    <w:p w14:paraId="1A36E34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698</w:t>
      </w:r>
    </w:p>
    <w:p w14:paraId="46BA95F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703</w:t>
      </w:r>
    </w:p>
    <w:p w14:paraId="7F17861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703</w:t>
      </w:r>
    </w:p>
    <w:p w14:paraId="447FC8A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703</w:t>
      </w:r>
    </w:p>
    <w:p w14:paraId="75421778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703</w:t>
      </w:r>
    </w:p>
    <w:p w14:paraId="038B3E2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706</w:t>
      </w:r>
    </w:p>
    <w:p w14:paraId="0FDBEC7C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030BF8C3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707</w:t>
      </w:r>
    </w:p>
    <w:p w14:paraId="7D530EA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715</w:t>
      </w:r>
    </w:p>
    <w:p w14:paraId="76661740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4596E976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715</w:t>
      </w:r>
    </w:p>
    <w:p w14:paraId="49872D6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720</w:t>
      </w:r>
    </w:p>
    <w:p w14:paraId="61E5CAF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  <w:lang w:eastAsia="zh-CN"/>
        </w:rPr>
        <w:t>Mini</w:t>
      </w:r>
      <w:r w:rsidRPr="00B1622B">
        <w:rPr>
          <w:rFonts w:eastAsia="MS Mincho"/>
          <w:noProof/>
        </w:rPr>
        <w:t>mum output power for NR-DC</w:t>
      </w:r>
      <w:r>
        <w:rPr>
          <w:noProof/>
        </w:rPr>
        <w:tab/>
        <w:t>720</w:t>
      </w:r>
    </w:p>
    <w:p w14:paraId="47A7696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6.3B.</w:t>
      </w:r>
      <w:r w:rsidRPr="00B1622B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Transmit OFF power for NR-DC</w:t>
      </w:r>
      <w:r>
        <w:rPr>
          <w:noProof/>
        </w:rPr>
        <w:tab/>
        <w:t>720</w:t>
      </w:r>
    </w:p>
    <w:p w14:paraId="7C84475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</w:rPr>
        <w:t>Transmit ON/OFF time mask for NR-DC</w:t>
      </w:r>
      <w:r>
        <w:rPr>
          <w:noProof/>
        </w:rPr>
        <w:tab/>
        <w:t>720</w:t>
      </w:r>
    </w:p>
    <w:p w14:paraId="79B114F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6.3C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SUL</w:t>
      </w:r>
      <w:r>
        <w:rPr>
          <w:noProof/>
        </w:rPr>
        <w:tab/>
        <w:t>720</w:t>
      </w:r>
    </w:p>
    <w:p w14:paraId="197F260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720</w:t>
      </w:r>
    </w:p>
    <w:p w14:paraId="3DE26E4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SUL</w:t>
      </w:r>
      <w:r>
        <w:rPr>
          <w:noProof/>
        </w:rPr>
        <w:tab/>
        <w:t>722</w:t>
      </w:r>
    </w:p>
    <w:p w14:paraId="32AC5E53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722</w:t>
      </w:r>
    </w:p>
    <w:p w14:paraId="19AB5E2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</w:rPr>
        <w:t>Minimum conformance requirements</w:t>
      </w:r>
      <w:r>
        <w:rPr>
          <w:noProof/>
        </w:rPr>
        <w:tab/>
        <w:t>722</w:t>
      </w:r>
    </w:p>
    <w:p w14:paraId="5E4813B9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722</w:t>
      </w:r>
    </w:p>
    <w:p w14:paraId="0E298F5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723</w:t>
      </w:r>
    </w:p>
    <w:p w14:paraId="6B6C4B4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S Mincho"/>
          <w:noProof/>
        </w:rPr>
        <w:t>General transmit ON/OFF time mask for SUL</w:t>
      </w:r>
      <w:r>
        <w:rPr>
          <w:noProof/>
        </w:rPr>
        <w:tab/>
        <w:t>723</w:t>
      </w:r>
    </w:p>
    <w:p w14:paraId="3491B53F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725</w:t>
      </w:r>
    </w:p>
    <w:p w14:paraId="54E2F77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Power control for SUL</w:t>
      </w:r>
      <w:r>
        <w:rPr>
          <w:noProof/>
        </w:rPr>
        <w:tab/>
        <w:t>729</w:t>
      </w:r>
    </w:p>
    <w:p w14:paraId="223D932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729</w:t>
      </w:r>
    </w:p>
    <w:p w14:paraId="2F43656F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731</w:t>
      </w:r>
    </w:p>
    <w:p w14:paraId="47972F7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739</w:t>
      </w:r>
    </w:p>
    <w:p w14:paraId="0E0591E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742</w:t>
      </w:r>
    </w:p>
    <w:p w14:paraId="06BBD77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zh-CN"/>
        </w:rPr>
        <w:t>Mini</w:t>
      </w:r>
      <w:r w:rsidRPr="00B1622B">
        <w:rPr>
          <w:rFonts w:eastAsia="Malgun Gothic"/>
          <w:noProof/>
        </w:rPr>
        <w:t>mum output power for UL MIMO</w:t>
      </w:r>
      <w:r>
        <w:rPr>
          <w:noProof/>
        </w:rPr>
        <w:tab/>
        <w:t>742</w:t>
      </w:r>
    </w:p>
    <w:p w14:paraId="6F45A3B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zh-CN"/>
        </w:rPr>
        <w:t>Mini</w:t>
      </w:r>
      <w:r w:rsidRPr="00B1622B">
        <w:rPr>
          <w:rFonts w:eastAsia="Malgun Gothic"/>
          <w:noProof/>
        </w:rPr>
        <w:t>mum output power for SUL with UL MIMO</w:t>
      </w:r>
      <w:r>
        <w:rPr>
          <w:noProof/>
        </w:rPr>
        <w:tab/>
        <w:t>744</w:t>
      </w:r>
    </w:p>
    <w:p w14:paraId="5DA6286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746</w:t>
      </w:r>
    </w:p>
    <w:p w14:paraId="4A69B723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748</w:t>
      </w:r>
    </w:p>
    <w:p w14:paraId="54A395E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749</w:t>
      </w:r>
    </w:p>
    <w:p w14:paraId="22B99C4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753</w:t>
      </w:r>
    </w:p>
    <w:p w14:paraId="45AC0FF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Power control for UL MIMO</w:t>
      </w:r>
      <w:r>
        <w:rPr>
          <w:noProof/>
        </w:rPr>
        <w:tab/>
        <w:t>758</w:t>
      </w:r>
    </w:p>
    <w:p w14:paraId="74EDC3A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758</w:t>
      </w:r>
    </w:p>
    <w:p w14:paraId="6077FC1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762</w:t>
      </w:r>
    </w:p>
    <w:p w14:paraId="760DF1B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765</w:t>
      </w:r>
    </w:p>
    <w:p w14:paraId="0FFED5A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776</w:t>
      </w:r>
    </w:p>
    <w:p w14:paraId="3E56DE9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783</w:t>
      </w:r>
    </w:p>
    <w:p w14:paraId="25A6949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785</w:t>
      </w:r>
    </w:p>
    <w:p w14:paraId="029FF64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787</w:t>
      </w:r>
    </w:p>
    <w:p w14:paraId="4DB7877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output power for V2X</w:t>
      </w:r>
      <w:r>
        <w:rPr>
          <w:noProof/>
        </w:rPr>
        <w:tab/>
        <w:t>787</w:t>
      </w:r>
    </w:p>
    <w:p w14:paraId="14D598C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787</w:t>
      </w:r>
    </w:p>
    <w:p w14:paraId="61522CD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787</w:t>
      </w:r>
    </w:p>
    <w:p w14:paraId="288FBA5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789</w:t>
      </w:r>
    </w:p>
    <w:p w14:paraId="2CED050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V2X</w:t>
      </w:r>
      <w:r>
        <w:rPr>
          <w:noProof/>
        </w:rPr>
        <w:tab/>
        <w:t>792</w:t>
      </w:r>
    </w:p>
    <w:p w14:paraId="1BE5F04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792</w:t>
      </w:r>
    </w:p>
    <w:p w14:paraId="5F4073E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792</w:t>
      </w:r>
    </w:p>
    <w:p w14:paraId="46AADB5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793</w:t>
      </w:r>
    </w:p>
    <w:p w14:paraId="23ACF5C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V2X / con-current operation</w:t>
      </w:r>
      <w:r>
        <w:rPr>
          <w:noProof/>
        </w:rPr>
        <w:tab/>
        <w:t>794</w:t>
      </w:r>
    </w:p>
    <w:p w14:paraId="3D5D284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794</w:t>
      </w:r>
    </w:p>
    <w:p w14:paraId="39DF485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794</w:t>
      </w:r>
    </w:p>
    <w:p w14:paraId="45E6366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797</w:t>
      </w:r>
    </w:p>
    <w:p w14:paraId="2BC2B5C3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798</w:t>
      </w:r>
    </w:p>
    <w:p w14:paraId="67C3BC3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798</w:t>
      </w:r>
    </w:p>
    <w:p w14:paraId="5B18D45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798</w:t>
      </w:r>
    </w:p>
    <w:p w14:paraId="6297BEB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801</w:t>
      </w:r>
    </w:p>
    <w:p w14:paraId="727C3E8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801</w:t>
      </w:r>
    </w:p>
    <w:p w14:paraId="2377CF4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802</w:t>
      </w:r>
    </w:p>
    <w:p w14:paraId="4656E78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803</w:t>
      </w:r>
    </w:p>
    <w:p w14:paraId="0EFCE3A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803</w:t>
      </w:r>
    </w:p>
    <w:p w14:paraId="16B5A38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805</w:t>
      </w:r>
    </w:p>
    <w:p w14:paraId="514F5E8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807</w:t>
      </w:r>
    </w:p>
    <w:p w14:paraId="6CEAAE9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808</w:t>
      </w:r>
    </w:p>
    <w:p w14:paraId="0237FA1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808</w:t>
      </w:r>
    </w:p>
    <w:p w14:paraId="388249A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808</w:t>
      </w:r>
    </w:p>
    <w:p w14:paraId="79506AD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817</w:t>
      </w:r>
    </w:p>
    <w:p w14:paraId="1D1F2BB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</w:t>
      </w:r>
      <w:r>
        <w:rPr>
          <w:noProof/>
        </w:rPr>
        <w:tab/>
        <w:t>818</w:t>
      </w:r>
    </w:p>
    <w:p w14:paraId="4FDD107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818</w:t>
      </w:r>
    </w:p>
    <w:p w14:paraId="6ECE01F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820</w:t>
      </w:r>
    </w:p>
    <w:p w14:paraId="702E654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820</w:t>
      </w:r>
    </w:p>
    <w:p w14:paraId="3EF03B1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828</w:t>
      </w:r>
    </w:p>
    <w:p w14:paraId="2116F92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832</w:t>
      </w:r>
    </w:p>
    <w:p w14:paraId="09604DC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835</w:t>
      </w:r>
    </w:p>
    <w:p w14:paraId="4E952050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6.4.2.4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842</w:t>
      </w:r>
    </w:p>
    <w:p w14:paraId="4A05866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846</w:t>
      </w:r>
    </w:p>
    <w:p w14:paraId="510252D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850</w:t>
      </w:r>
    </w:p>
    <w:p w14:paraId="6130129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noProof/>
          <w:color w:val="000000"/>
        </w:rPr>
        <w:t>6.4</w:t>
      </w:r>
      <w:r w:rsidRPr="00B1622B">
        <w:rPr>
          <w:noProof/>
          <w:color w:val="000000"/>
          <w:lang w:eastAsia="zh-CN"/>
        </w:rPr>
        <w:t>A</w:t>
      </w:r>
      <w:r w:rsidRPr="00B1622B">
        <w:rPr>
          <w:noProof/>
          <w:color w:val="000000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noProof/>
          <w:color w:val="000000"/>
        </w:rPr>
        <w:t>Frequency error</w:t>
      </w:r>
      <w:r w:rsidRPr="00B1622B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850</w:t>
      </w:r>
    </w:p>
    <w:p w14:paraId="0C46E01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850</w:t>
      </w:r>
    </w:p>
    <w:p w14:paraId="160F77A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850</w:t>
      </w:r>
    </w:p>
    <w:p w14:paraId="6A6EC67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852</w:t>
      </w:r>
    </w:p>
    <w:p w14:paraId="36C1B4C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852</w:t>
      </w:r>
    </w:p>
    <w:p w14:paraId="40410A70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852</w:t>
      </w:r>
    </w:p>
    <w:p w14:paraId="1A3A43D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853</w:t>
      </w:r>
    </w:p>
    <w:p w14:paraId="4849E1E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856</w:t>
      </w:r>
    </w:p>
    <w:p w14:paraId="556B4CD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856</w:t>
      </w:r>
    </w:p>
    <w:p w14:paraId="1070386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856</w:t>
      </w:r>
    </w:p>
    <w:p w14:paraId="3C30FF9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859</w:t>
      </w:r>
    </w:p>
    <w:p w14:paraId="3ECA2FD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859</w:t>
      </w:r>
    </w:p>
    <w:p w14:paraId="6D99A809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860</w:t>
      </w:r>
    </w:p>
    <w:p w14:paraId="3AD0612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863</w:t>
      </w:r>
    </w:p>
    <w:p w14:paraId="672CB13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noProof/>
          <w:color w:val="000000"/>
        </w:rPr>
        <w:t>6.4</w:t>
      </w:r>
      <w:r w:rsidRPr="00B1622B">
        <w:rPr>
          <w:noProof/>
          <w:color w:val="000000"/>
          <w:lang w:eastAsia="zh-CN"/>
        </w:rPr>
        <w:t>B</w:t>
      </w:r>
      <w:r w:rsidRPr="00B1622B">
        <w:rPr>
          <w:noProof/>
          <w:color w:val="000000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noProof/>
          <w:color w:val="000000"/>
        </w:rPr>
        <w:t>Frequency error</w:t>
      </w:r>
      <w:r w:rsidRPr="00B1622B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863</w:t>
      </w:r>
    </w:p>
    <w:p w14:paraId="3897A23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864</w:t>
      </w:r>
    </w:p>
    <w:p w14:paraId="2C35D40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864</w:t>
      </w:r>
    </w:p>
    <w:p w14:paraId="2814843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864</w:t>
      </w:r>
    </w:p>
    <w:p w14:paraId="3620D9C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864</w:t>
      </w:r>
    </w:p>
    <w:p w14:paraId="254F1F5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864</w:t>
      </w:r>
    </w:p>
    <w:p w14:paraId="67728FC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 for SUL</w:t>
      </w:r>
      <w:r>
        <w:rPr>
          <w:noProof/>
        </w:rPr>
        <w:tab/>
        <w:t>864</w:t>
      </w:r>
    </w:p>
    <w:p w14:paraId="31033F4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</w:rPr>
        <w:t>Transmit modulation quality for SUL</w:t>
      </w:r>
      <w:r>
        <w:rPr>
          <w:noProof/>
        </w:rPr>
        <w:tab/>
        <w:t>865</w:t>
      </w:r>
    </w:p>
    <w:p w14:paraId="649E78A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</w:rPr>
        <w:t>Error Vector Magnitude for SUL</w:t>
      </w:r>
      <w:r>
        <w:rPr>
          <w:noProof/>
        </w:rPr>
        <w:tab/>
        <w:t>865</w:t>
      </w:r>
    </w:p>
    <w:p w14:paraId="2E8788E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Carrier leakage for SUL</w:t>
      </w:r>
      <w:r>
        <w:rPr>
          <w:noProof/>
        </w:rPr>
        <w:tab/>
        <w:t>868</w:t>
      </w:r>
    </w:p>
    <w:p w14:paraId="209C689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for SUL</w:t>
      </w:r>
      <w:r>
        <w:rPr>
          <w:noProof/>
        </w:rPr>
        <w:tab/>
        <w:t>869</w:t>
      </w:r>
    </w:p>
    <w:p w14:paraId="2B64BB00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870</w:t>
      </w:r>
    </w:p>
    <w:p w14:paraId="5266C28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871</w:t>
      </w:r>
    </w:p>
    <w:p w14:paraId="4B423CA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874</w:t>
      </w:r>
    </w:p>
    <w:p w14:paraId="471D39D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874</w:t>
      </w:r>
    </w:p>
    <w:p w14:paraId="4741CEC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876</w:t>
      </w:r>
    </w:p>
    <w:p w14:paraId="42A61C3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877</w:t>
      </w:r>
    </w:p>
    <w:p w14:paraId="7995D3E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878</w:t>
      </w:r>
    </w:p>
    <w:p w14:paraId="03EF484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881</w:t>
      </w:r>
    </w:p>
    <w:p w14:paraId="0DB4429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884</w:t>
      </w:r>
    </w:p>
    <w:p w14:paraId="576AF47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887</w:t>
      </w:r>
    </w:p>
    <w:p w14:paraId="3D325F9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890</w:t>
      </w:r>
    </w:p>
    <w:p w14:paraId="508ADBB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892</w:t>
      </w:r>
    </w:p>
    <w:p w14:paraId="7A1B882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895</w:t>
      </w:r>
    </w:p>
    <w:p w14:paraId="0D42C1A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897</w:t>
      </w:r>
    </w:p>
    <w:p w14:paraId="550C88D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899</w:t>
      </w:r>
    </w:p>
    <w:p w14:paraId="5CEBC55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901</w:t>
      </w:r>
    </w:p>
    <w:p w14:paraId="5BFEEE9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901</w:t>
      </w:r>
    </w:p>
    <w:p w14:paraId="5E13784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901</w:t>
      </w:r>
    </w:p>
    <w:p w14:paraId="2BFA5E2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901</w:t>
      </w:r>
    </w:p>
    <w:p w14:paraId="3EFB3C5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901</w:t>
      </w:r>
    </w:p>
    <w:p w14:paraId="4746893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901</w:t>
      </w:r>
    </w:p>
    <w:p w14:paraId="780B7C0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903</w:t>
      </w:r>
    </w:p>
    <w:p w14:paraId="6BA2832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904</w:t>
      </w:r>
    </w:p>
    <w:p w14:paraId="548DF17D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904</w:t>
      </w:r>
    </w:p>
    <w:p w14:paraId="64763A86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908</w:t>
      </w:r>
    </w:p>
    <w:p w14:paraId="26B01906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for V2X / con-current operation</w:t>
      </w:r>
      <w:r>
        <w:rPr>
          <w:noProof/>
        </w:rPr>
        <w:tab/>
        <w:t>909</w:t>
      </w:r>
    </w:p>
    <w:p w14:paraId="4CBCB5B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911</w:t>
      </w:r>
    </w:p>
    <w:p w14:paraId="7E93688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911</w:t>
      </w:r>
    </w:p>
    <w:p w14:paraId="781E9880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913</w:t>
      </w:r>
    </w:p>
    <w:p w14:paraId="48CD580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EVM equalizer spectrum flatness for V2X / con-current operation</w:t>
      </w:r>
      <w:r>
        <w:rPr>
          <w:noProof/>
        </w:rPr>
        <w:tab/>
        <w:t>914</w:t>
      </w:r>
    </w:p>
    <w:p w14:paraId="08B6727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916</w:t>
      </w:r>
    </w:p>
    <w:p w14:paraId="5A52E18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916</w:t>
      </w:r>
    </w:p>
    <w:p w14:paraId="38A1DF4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917</w:t>
      </w:r>
    </w:p>
    <w:p w14:paraId="34FEFF8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6.4F.2.0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917</w:t>
      </w:r>
    </w:p>
    <w:p w14:paraId="359DD75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918</w:t>
      </w:r>
    </w:p>
    <w:p w14:paraId="035B747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920</w:t>
      </w:r>
    </w:p>
    <w:p w14:paraId="668F816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923</w:t>
      </w:r>
    </w:p>
    <w:p w14:paraId="2A63F82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929</w:t>
      </w:r>
    </w:p>
    <w:p w14:paraId="5834B32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932</w:t>
      </w:r>
    </w:p>
    <w:p w14:paraId="78CAEDE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932</w:t>
      </w:r>
    </w:p>
    <w:p w14:paraId="1C16DE3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933</w:t>
      </w:r>
    </w:p>
    <w:p w14:paraId="3456B4B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933</w:t>
      </w:r>
    </w:p>
    <w:p w14:paraId="7D5FFC8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936</w:t>
      </w:r>
    </w:p>
    <w:p w14:paraId="66672F9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938</w:t>
      </w:r>
    </w:p>
    <w:p w14:paraId="1F99936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939</w:t>
      </w:r>
    </w:p>
    <w:p w14:paraId="61B82D8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</w:t>
      </w:r>
      <w:r>
        <w:rPr>
          <w:noProof/>
        </w:rPr>
        <w:tab/>
        <w:t>942</w:t>
      </w:r>
    </w:p>
    <w:p w14:paraId="71B6A75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942</w:t>
      </w:r>
    </w:p>
    <w:p w14:paraId="073DDF7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</w:t>
      </w:r>
      <w:r>
        <w:rPr>
          <w:noProof/>
        </w:rPr>
        <w:tab/>
        <w:t>942</w:t>
      </w:r>
    </w:p>
    <w:p w14:paraId="6BB38B0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</w:t>
      </w:r>
      <w:r>
        <w:rPr>
          <w:noProof/>
        </w:rPr>
        <w:tab/>
        <w:t>944</w:t>
      </w:r>
    </w:p>
    <w:p w14:paraId="61EAB7A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944</w:t>
      </w:r>
    </w:p>
    <w:p w14:paraId="04958A8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945</w:t>
      </w:r>
    </w:p>
    <w:p w14:paraId="77EFD0E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953</w:t>
      </w:r>
    </w:p>
    <w:p w14:paraId="462E1DC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960</w:t>
      </w:r>
    </w:p>
    <w:p w14:paraId="72398933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960</w:t>
      </w:r>
    </w:p>
    <w:p w14:paraId="245159EC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noProof/>
          <w:snapToGrid w:val="0"/>
        </w:rPr>
        <w:t>UTRA ACLR</w:t>
      </w:r>
      <w:r>
        <w:rPr>
          <w:noProof/>
        </w:rPr>
        <w:tab/>
        <w:t>964</w:t>
      </w:r>
    </w:p>
    <w:p w14:paraId="5FF377E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965</w:t>
      </w:r>
    </w:p>
    <w:p w14:paraId="1A4B58C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966</w:t>
      </w:r>
    </w:p>
    <w:p w14:paraId="5799497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969</w:t>
      </w:r>
    </w:p>
    <w:p w14:paraId="2EA45A8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</w:t>
      </w:r>
      <w:r>
        <w:rPr>
          <w:noProof/>
        </w:rPr>
        <w:tab/>
        <w:t>995</w:t>
      </w:r>
    </w:p>
    <w:p w14:paraId="723105D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</w:rPr>
        <w:tab/>
        <w:t>1022</w:t>
      </w:r>
    </w:p>
    <w:p w14:paraId="5DBAEAE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1024</w:t>
      </w:r>
    </w:p>
    <w:p w14:paraId="66D3081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1024</w:t>
      </w:r>
    </w:p>
    <w:p w14:paraId="48EB636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1024</w:t>
      </w:r>
    </w:p>
    <w:p w14:paraId="09524875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34B26DA5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1024</w:t>
      </w:r>
    </w:p>
    <w:p w14:paraId="3C25352C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1024</w:t>
      </w:r>
    </w:p>
    <w:p w14:paraId="7A75B7D7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1024</w:t>
      </w:r>
    </w:p>
    <w:p w14:paraId="111AB1A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1024</w:t>
      </w:r>
    </w:p>
    <w:p w14:paraId="481E724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CA</w:t>
      </w:r>
      <w:r>
        <w:rPr>
          <w:noProof/>
        </w:rPr>
        <w:tab/>
        <w:t>1028</w:t>
      </w:r>
    </w:p>
    <w:p w14:paraId="53136F2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1028</w:t>
      </w:r>
    </w:p>
    <w:p w14:paraId="2B9CF99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1028</w:t>
      </w:r>
    </w:p>
    <w:p w14:paraId="401F4947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1028</w:t>
      </w:r>
    </w:p>
    <w:p w14:paraId="0B4B1092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1029</w:t>
      </w:r>
    </w:p>
    <w:p w14:paraId="59C77A7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1035</w:t>
      </w:r>
    </w:p>
    <w:p w14:paraId="54B227B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1035</w:t>
      </w:r>
    </w:p>
    <w:p w14:paraId="51AB1E7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1035</w:t>
      </w:r>
    </w:p>
    <w:p w14:paraId="2CBD1D9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1037</w:t>
      </w:r>
    </w:p>
    <w:p w14:paraId="6E24F99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1037</w:t>
      </w:r>
    </w:p>
    <w:p w14:paraId="1B8786CC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1037</w:t>
      </w:r>
    </w:p>
    <w:p w14:paraId="394B0678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 for Inter-band CA</w:t>
      </w:r>
      <w:r>
        <w:rPr>
          <w:noProof/>
        </w:rPr>
        <w:tab/>
        <w:t>1038</w:t>
      </w:r>
    </w:p>
    <w:p w14:paraId="0E43F294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1039</w:t>
      </w:r>
    </w:p>
    <w:p w14:paraId="5FBDC818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UTRA ACLR</w:t>
      </w:r>
      <w:r>
        <w:rPr>
          <w:noProof/>
        </w:rPr>
        <w:tab/>
        <w:t>1042</w:t>
      </w:r>
    </w:p>
    <w:p w14:paraId="0EB220A1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1042</w:t>
      </w:r>
    </w:p>
    <w:p w14:paraId="629A8725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1042</w:t>
      </w:r>
    </w:p>
    <w:p w14:paraId="5D3F7B4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CA</w:t>
      </w:r>
      <w:r>
        <w:rPr>
          <w:noProof/>
        </w:rPr>
        <w:tab/>
        <w:t>1044</w:t>
      </w:r>
    </w:p>
    <w:p w14:paraId="6769D8D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1044</w:t>
      </w:r>
    </w:p>
    <w:p w14:paraId="62AFAB55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1044</w:t>
      </w:r>
    </w:p>
    <w:p w14:paraId="084CBAD1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1045</w:t>
      </w:r>
    </w:p>
    <w:p w14:paraId="02A79CB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1052</w:t>
      </w:r>
    </w:p>
    <w:p w14:paraId="733432E8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1052</w:t>
      </w:r>
    </w:p>
    <w:p w14:paraId="3491D5FC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1052</w:t>
      </w:r>
    </w:p>
    <w:p w14:paraId="59CAFE16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5B826E27" w14:textId="77777777" w:rsidR="00703099" w:rsidRDefault="0070309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1054</w:t>
      </w:r>
    </w:p>
    <w:p w14:paraId="35C8B80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1061</w:t>
      </w:r>
    </w:p>
    <w:p w14:paraId="70494AB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lastRenderedPageBreak/>
        <w:t>6.5A.3.3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1072</w:t>
      </w:r>
    </w:p>
    <w:p w14:paraId="46C4750C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1072</w:t>
      </w:r>
    </w:p>
    <w:p w14:paraId="79CB1F1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1072</w:t>
      </w:r>
    </w:p>
    <w:p w14:paraId="00752F2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1074</w:t>
      </w:r>
    </w:p>
    <w:p w14:paraId="2A9F4EE0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1074</w:t>
      </w:r>
    </w:p>
    <w:p w14:paraId="3CA1C17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1074</w:t>
      </w:r>
    </w:p>
    <w:p w14:paraId="2486D7C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1077</w:t>
      </w:r>
    </w:p>
    <w:p w14:paraId="641055E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Occupied bandwidth for NR-DC</w:t>
      </w:r>
      <w:r>
        <w:rPr>
          <w:noProof/>
        </w:rPr>
        <w:tab/>
        <w:t>1077</w:t>
      </w:r>
    </w:p>
    <w:p w14:paraId="61BCD86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1077</w:t>
      </w:r>
    </w:p>
    <w:p w14:paraId="24C7FFC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1077</w:t>
      </w:r>
    </w:p>
    <w:p w14:paraId="27AC4CE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1077</w:t>
      </w:r>
    </w:p>
    <w:p w14:paraId="180E60E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1077</w:t>
      </w:r>
    </w:p>
    <w:p w14:paraId="7AA85FD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NR-DC</w:t>
      </w:r>
      <w:r>
        <w:rPr>
          <w:noProof/>
        </w:rPr>
        <w:tab/>
        <w:t>1077</w:t>
      </w:r>
    </w:p>
    <w:p w14:paraId="2871F12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1077</w:t>
      </w:r>
    </w:p>
    <w:p w14:paraId="363E5A8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1077</w:t>
      </w:r>
    </w:p>
    <w:p w14:paraId="1124180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SUL</w:t>
      </w:r>
      <w:r>
        <w:rPr>
          <w:noProof/>
        </w:rPr>
        <w:tab/>
        <w:t>1077</w:t>
      </w:r>
    </w:p>
    <w:p w14:paraId="30BAB1B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SUL</w:t>
      </w:r>
      <w:r>
        <w:rPr>
          <w:noProof/>
        </w:rPr>
        <w:tab/>
        <w:t>1079</w:t>
      </w:r>
    </w:p>
    <w:p w14:paraId="054085E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1079</w:t>
      </w:r>
    </w:p>
    <w:p w14:paraId="175DF99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1079</w:t>
      </w:r>
    </w:p>
    <w:p w14:paraId="0B3DB7D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1083</w:t>
      </w:r>
    </w:p>
    <w:p w14:paraId="59C217E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1084</w:t>
      </w:r>
    </w:p>
    <w:p w14:paraId="061BFB99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 for SUL</w:t>
      </w:r>
      <w:r>
        <w:rPr>
          <w:noProof/>
        </w:rPr>
        <w:tab/>
        <w:t>1084</w:t>
      </w:r>
    </w:p>
    <w:p w14:paraId="7A8FC7A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UTRA ACLR for SUL</w:t>
      </w:r>
      <w:r>
        <w:rPr>
          <w:noProof/>
        </w:rPr>
        <w:tab/>
        <w:t>1085</w:t>
      </w:r>
    </w:p>
    <w:p w14:paraId="78EBAF9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SUL</w:t>
      </w:r>
      <w:r>
        <w:rPr>
          <w:noProof/>
        </w:rPr>
        <w:tab/>
        <w:t>1086</w:t>
      </w:r>
    </w:p>
    <w:p w14:paraId="04BCA80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1086</w:t>
      </w:r>
    </w:p>
    <w:p w14:paraId="5487AD00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1087</w:t>
      </w:r>
    </w:p>
    <w:p w14:paraId="7404AE4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1089</w:t>
      </w:r>
    </w:p>
    <w:p w14:paraId="729E5BA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1106</w:t>
      </w:r>
    </w:p>
    <w:p w14:paraId="402F776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1108</w:t>
      </w:r>
    </w:p>
    <w:p w14:paraId="7805756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1108</w:t>
      </w:r>
    </w:p>
    <w:p w14:paraId="0474C97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1110</w:t>
      </w:r>
    </w:p>
    <w:p w14:paraId="0F6232D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1110</w:t>
      </w:r>
    </w:p>
    <w:p w14:paraId="45458D6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1112</w:t>
      </w:r>
    </w:p>
    <w:p w14:paraId="184E180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1112</w:t>
      </w:r>
    </w:p>
    <w:p w14:paraId="06FBE70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1112</w:t>
      </w:r>
    </w:p>
    <w:p w14:paraId="08DB03B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1117</w:t>
      </w:r>
    </w:p>
    <w:p w14:paraId="552B175E" w14:textId="41E6F3BB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6.5D.2.3</w:t>
      </w:r>
      <w:r w:rsidR="008073F7">
        <w:rPr>
          <w:noProof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1122</w:t>
      </w:r>
    </w:p>
    <w:p w14:paraId="712C435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1125</w:t>
      </w:r>
    </w:p>
    <w:p w14:paraId="4A206AC6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 for UL MIMO</w:t>
      </w:r>
      <w:r>
        <w:rPr>
          <w:noProof/>
        </w:rPr>
        <w:tab/>
        <w:t>1126</w:t>
      </w:r>
    </w:p>
    <w:p w14:paraId="58AD05A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UTRA ACLR for UL MIMO</w:t>
      </w:r>
      <w:r>
        <w:rPr>
          <w:noProof/>
        </w:rPr>
        <w:tab/>
        <w:t>1127</w:t>
      </w:r>
    </w:p>
    <w:p w14:paraId="00BF65D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1132</w:t>
      </w:r>
    </w:p>
    <w:p w14:paraId="49B3829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1132</w:t>
      </w:r>
    </w:p>
    <w:p w14:paraId="06A684C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1132</w:t>
      </w:r>
    </w:p>
    <w:p w14:paraId="3D4066A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1134</w:t>
      </w:r>
    </w:p>
    <w:p w14:paraId="6AAF4D3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1135</w:t>
      </w:r>
    </w:p>
    <w:p w14:paraId="62321F6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1142</w:t>
      </w:r>
    </w:p>
    <w:p w14:paraId="37ECA0B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1142</w:t>
      </w:r>
    </w:p>
    <w:p w14:paraId="0BDF747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1143</w:t>
      </w:r>
    </w:p>
    <w:p w14:paraId="1682B73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1144</w:t>
      </w:r>
    </w:p>
    <w:p w14:paraId="2FBC951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1146</w:t>
      </w:r>
    </w:p>
    <w:p w14:paraId="70B0B62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1148</w:t>
      </w:r>
    </w:p>
    <w:p w14:paraId="4649AAD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1151</w:t>
      </w:r>
    </w:p>
    <w:p w14:paraId="132D14A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V2X</w:t>
      </w:r>
      <w:r>
        <w:rPr>
          <w:noProof/>
        </w:rPr>
        <w:tab/>
        <w:t>1151</w:t>
      </w:r>
    </w:p>
    <w:p w14:paraId="437D931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V2X</w:t>
      </w:r>
      <w:r>
        <w:rPr>
          <w:noProof/>
        </w:rPr>
        <w:tab/>
        <w:t>1151</w:t>
      </w:r>
    </w:p>
    <w:p w14:paraId="437FFBE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1151</w:t>
      </w:r>
    </w:p>
    <w:p w14:paraId="1FF0532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1151</w:t>
      </w:r>
    </w:p>
    <w:p w14:paraId="61B36891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1151</w:t>
      </w:r>
    </w:p>
    <w:p w14:paraId="3ABF7B9C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1155</w:t>
      </w:r>
    </w:p>
    <w:p w14:paraId="5EF5EFF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1158</w:t>
      </w:r>
    </w:p>
    <w:p w14:paraId="1C034D2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1158</w:t>
      </w:r>
    </w:p>
    <w:p w14:paraId="45B32E5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1161</w:t>
      </w:r>
    </w:p>
    <w:p w14:paraId="0605149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6.5E.2.4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1163</w:t>
      </w:r>
    </w:p>
    <w:p w14:paraId="0BF40162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1163</w:t>
      </w:r>
    </w:p>
    <w:p w14:paraId="2AE5D13D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1166</w:t>
      </w:r>
    </w:p>
    <w:p w14:paraId="4D98D35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V2X</w:t>
      </w:r>
      <w:r>
        <w:rPr>
          <w:noProof/>
        </w:rPr>
        <w:tab/>
        <w:t>1168</w:t>
      </w:r>
    </w:p>
    <w:p w14:paraId="7AEFD98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1168</w:t>
      </w:r>
    </w:p>
    <w:p w14:paraId="5E795A6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1168</w:t>
      </w:r>
    </w:p>
    <w:p w14:paraId="708ED299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1168</w:t>
      </w:r>
    </w:p>
    <w:p w14:paraId="323230F8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1169</w:t>
      </w:r>
    </w:p>
    <w:p w14:paraId="4A8D577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1170</w:t>
      </w:r>
    </w:p>
    <w:p w14:paraId="2B611AA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1170</w:t>
      </w:r>
    </w:p>
    <w:p w14:paraId="4747D813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1172</w:t>
      </w:r>
    </w:p>
    <w:p w14:paraId="2A392A3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1172</w:t>
      </w:r>
    </w:p>
    <w:p w14:paraId="6E156D9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1172</w:t>
      </w:r>
    </w:p>
    <w:p w14:paraId="471A7CD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5E33500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1172</w:t>
      </w:r>
    </w:p>
    <w:p w14:paraId="719281F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1176</w:t>
      </w:r>
    </w:p>
    <w:p w14:paraId="1C910E58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noProof/>
          <w:snapToGrid w:val="0"/>
        </w:rPr>
        <w:t>Shared spectrum channel access ACLR</w:t>
      </w:r>
      <w:r>
        <w:rPr>
          <w:noProof/>
        </w:rPr>
        <w:tab/>
        <w:t>1176</w:t>
      </w:r>
    </w:p>
    <w:p w14:paraId="03DFF43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1178</w:t>
      </w:r>
    </w:p>
    <w:p w14:paraId="41A8252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1179</w:t>
      </w:r>
    </w:p>
    <w:p w14:paraId="6AA59D0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1180</w:t>
      </w:r>
    </w:p>
    <w:p w14:paraId="6E863CA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1180</w:t>
      </w:r>
    </w:p>
    <w:p w14:paraId="2ED0EEF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1183</w:t>
      </w:r>
    </w:p>
    <w:p w14:paraId="206B502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1183</w:t>
      </w:r>
    </w:p>
    <w:p w14:paraId="4FEF597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1183</w:t>
      </w:r>
    </w:p>
    <w:p w14:paraId="2C46F30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1183</w:t>
      </w:r>
    </w:p>
    <w:p w14:paraId="38E64F7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1192</w:t>
      </w:r>
    </w:p>
    <w:p w14:paraId="7683BF6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1195</w:t>
      </w:r>
    </w:p>
    <w:p w14:paraId="3753BD12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1195</w:t>
      </w:r>
    </w:p>
    <w:p w14:paraId="22893AC6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noProof/>
          <w:snapToGrid w:val="0"/>
        </w:rPr>
        <w:t>UTRA ACLR for Tx Diversity</w:t>
      </w:r>
      <w:r>
        <w:rPr>
          <w:noProof/>
        </w:rPr>
        <w:tab/>
        <w:t>1197</w:t>
      </w:r>
    </w:p>
    <w:p w14:paraId="05A0929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1197</w:t>
      </w:r>
    </w:p>
    <w:p w14:paraId="7C24DB2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1197</w:t>
      </w:r>
    </w:p>
    <w:p w14:paraId="2CF89D1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  <w:lang w:eastAsia="en-US"/>
        </w:rPr>
        <w:t>6.5</w:t>
      </w:r>
      <w:r w:rsidRPr="00B1622B">
        <w:rPr>
          <w:rFonts w:eastAsia="SimSun"/>
          <w:noProof/>
          <w:lang w:eastAsia="zh-CN"/>
        </w:rPr>
        <w:t>G</w:t>
      </w:r>
      <w:r w:rsidRPr="00B1622B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1198</w:t>
      </w:r>
    </w:p>
    <w:p w14:paraId="58AF7C75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1200</w:t>
      </w:r>
    </w:p>
    <w:p w14:paraId="5F466D1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1201</w:t>
      </w:r>
    </w:p>
    <w:p w14:paraId="2BD319D7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Receiver characteristics</w:t>
      </w:r>
      <w:r>
        <w:rPr>
          <w:noProof/>
        </w:rPr>
        <w:tab/>
        <w:t>1203</w:t>
      </w:r>
    </w:p>
    <w:p w14:paraId="5C931FD3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1203</w:t>
      </w:r>
    </w:p>
    <w:p w14:paraId="1338CFE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1204</w:t>
      </w:r>
    </w:p>
    <w:p w14:paraId="058B7F4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1204</w:t>
      </w:r>
    </w:p>
    <w:p w14:paraId="539E4B1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Diversity characteristics</w:t>
      </w:r>
      <w:r>
        <w:rPr>
          <w:noProof/>
        </w:rPr>
        <w:tab/>
        <w:t>1204</w:t>
      </w:r>
    </w:p>
    <w:p w14:paraId="7AB28C3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</w:t>
      </w:r>
      <w:r>
        <w:rPr>
          <w:noProof/>
        </w:rPr>
        <w:tab/>
        <w:t>1204</w:t>
      </w:r>
    </w:p>
    <w:p w14:paraId="2EB9E6E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1204</w:t>
      </w:r>
    </w:p>
    <w:p w14:paraId="2CDD274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1204</w:t>
      </w:r>
    </w:p>
    <w:p w14:paraId="3B38C16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1240</w:t>
      </w:r>
    </w:p>
    <w:p w14:paraId="0B6195B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CA</w:t>
      </w:r>
      <w:r>
        <w:rPr>
          <w:noProof/>
        </w:rPr>
        <w:tab/>
        <w:t>1240</w:t>
      </w:r>
    </w:p>
    <w:p w14:paraId="39B977E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1240</w:t>
      </w:r>
    </w:p>
    <w:p w14:paraId="1B38C9E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1240</w:t>
      </w:r>
    </w:p>
    <w:p w14:paraId="6CA5A01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1240</w:t>
      </w:r>
    </w:p>
    <w:p w14:paraId="28FB8D0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1240</w:t>
      </w:r>
    </w:p>
    <w:p w14:paraId="555D934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1241</w:t>
      </w:r>
    </w:p>
    <w:p w14:paraId="01E7761E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1241</w:t>
      </w:r>
    </w:p>
    <w:p w14:paraId="27AB0B48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SDL bands</w:t>
      </w:r>
      <w:r>
        <w:rPr>
          <w:noProof/>
        </w:rPr>
        <w:tab/>
        <w:t>1241</w:t>
      </w:r>
    </w:p>
    <w:p w14:paraId="67DC8D57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</w:t>
      </w:r>
      <w:r w:rsidRPr="00B1622B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1243</w:t>
      </w:r>
    </w:p>
    <w:p w14:paraId="13273EB1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1243</w:t>
      </w:r>
    </w:p>
    <w:p w14:paraId="639CB7F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</w:t>
      </w:r>
      <w:r w:rsidRPr="00B1622B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1243</w:t>
      </w:r>
    </w:p>
    <w:p w14:paraId="0E4B146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1245</w:t>
      </w:r>
    </w:p>
    <w:p w14:paraId="715B067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1249</w:t>
      </w:r>
    </w:p>
    <w:p w14:paraId="4C14DD66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1262</w:t>
      </w:r>
    </w:p>
    <w:p w14:paraId="577E72C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1265</w:t>
      </w:r>
    </w:p>
    <w:p w14:paraId="290675F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1273</w:t>
      </w:r>
    </w:p>
    <w:p w14:paraId="77E8629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1298</w:t>
      </w:r>
    </w:p>
    <w:p w14:paraId="291C11B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Reference sensitivity power level for 3DL CA exceptions</w:t>
      </w:r>
      <w:r>
        <w:rPr>
          <w:noProof/>
        </w:rPr>
        <w:tab/>
        <w:t>1305</w:t>
      </w:r>
    </w:p>
    <w:p w14:paraId="34E0ED9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7.3A.3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1312</w:t>
      </w:r>
    </w:p>
    <w:p w14:paraId="34080F6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1319</w:t>
      </w:r>
    </w:p>
    <w:p w14:paraId="3443AFD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1319</w:t>
      </w:r>
    </w:p>
    <w:p w14:paraId="23BCD71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1319</w:t>
      </w:r>
    </w:p>
    <w:p w14:paraId="1E956CD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1319</w:t>
      </w:r>
    </w:p>
    <w:p w14:paraId="657D773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1319</w:t>
      </w:r>
    </w:p>
    <w:p w14:paraId="1953E75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1319</w:t>
      </w:r>
    </w:p>
    <w:p w14:paraId="42DE53A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ΔRIB,c for SUL</w:t>
      </w:r>
      <w:r>
        <w:rPr>
          <w:noProof/>
        </w:rPr>
        <w:tab/>
        <w:t>1322</w:t>
      </w:r>
    </w:p>
    <w:p w14:paraId="663B710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1323</w:t>
      </w:r>
    </w:p>
    <w:p w14:paraId="116CDB9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1323</w:t>
      </w:r>
    </w:p>
    <w:p w14:paraId="1830D77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sensitivity power level for SUL (3CC)</w:t>
      </w:r>
      <w:r>
        <w:rPr>
          <w:noProof/>
        </w:rPr>
        <w:tab/>
        <w:t>1337</w:t>
      </w:r>
    </w:p>
    <w:p w14:paraId="24C7D9F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1337</w:t>
      </w:r>
    </w:p>
    <w:p w14:paraId="220270E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1337</w:t>
      </w:r>
    </w:p>
    <w:p w14:paraId="52B1943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1338</w:t>
      </w:r>
    </w:p>
    <w:p w14:paraId="01902DC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1339</w:t>
      </w:r>
    </w:p>
    <w:p w14:paraId="13398B7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1341</w:t>
      </w:r>
    </w:p>
    <w:p w14:paraId="21A8B32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1342</w:t>
      </w:r>
    </w:p>
    <w:p w14:paraId="5FED600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1342</w:t>
      </w:r>
    </w:p>
    <w:p w14:paraId="3089DCF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1342</w:t>
      </w:r>
    </w:p>
    <w:p w14:paraId="33EF185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1345</w:t>
      </w:r>
    </w:p>
    <w:p w14:paraId="7684CFC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1345</w:t>
      </w:r>
    </w:p>
    <w:p w14:paraId="6024559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1345</w:t>
      </w:r>
    </w:p>
    <w:p w14:paraId="6CF4808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1349</w:t>
      </w:r>
    </w:p>
    <w:p w14:paraId="7AF4CDB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1350</w:t>
      </w:r>
    </w:p>
    <w:p w14:paraId="1C8477F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RedCap</w:t>
      </w:r>
      <w:r>
        <w:rPr>
          <w:noProof/>
        </w:rPr>
        <w:tab/>
        <w:t>1350</w:t>
      </w:r>
    </w:p>
    <w:p w14:paraId="20FBF9A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1350</w:t>
      </w:r>
    </w:p>
    <w:p w14:paraId="7DA5663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1350</w:t>
      </w:r>
    </w:p>
    <w:p w14:paraId="4D4F310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</w:rPr>
        <w:tab/>
        <w:t>1376</w:t>
      </w:r>
    </w:p>
    <w:p w14:paraId="7219E7A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CA</w:t>
      </w:r>
      <w:r>
        <w:rPr>
          <w:noProof/>
        </w:rPr>
        <w:tab/>
        <w:t>1378</w:t>
      </w:r>
    </w:p>
    <w:p w14:paraId="66D8343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1378</w:t>
      </w:r>
    </w:p>
    <w:p w14:paraId="0F58710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1378</w:t>
      </w:r>
    </w:p>
    <w:p w14:paraId="4EF42EB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1379</w:t>
      </w:r>
    </w:p>
    <w:p w14:paraId="08B03BC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1379</w:t>
      </w:r>
    </w:p>
    <w:p w14:paraId="6BF133D3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Maximum input level for CA (2DL CA)</w:t>
      </w:r>
      <w:r>
        <w:rPr>
          <w:noProof/>
        </w:rPr>
        <w:tab/>
        <w:t>1379</w:t>
      </w:r>
    </w:p>
    <w:p w14:paraId="1F5E284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Maximum input level for CA (3DL CA)</w:t>
      </w:r>
      <w:r>
        <w:rPr>
          <w:noProof/>
        </w:rPr>
        <w:tab/>
        <w:t>1383</w:t>
      </w:r>
    </w:p>
    <w:p w14:paraId="7A3B102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Maximum input level for CA (4DL CA)</w:t>
      </w:r>
      <w:r>
        <w:rPr>
          <w:noProof/>
        </w:rPr>
        <w:tab/>
        <w:t>1389</w:t>
      </w:r>
    </w:p>
    <w:p w14:paraId="46E8113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NR-DC</w:t>
      </w:r>
      <w:r>
        <w:rPr>
          <w:noProof/>
        </w:rPr>
        <w:tab/>
        <w:t>1395</w:t>
      </w:r>
    </w:p>
    <w:p w14:paraId="4FE8816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1395</w:t>
      </w:r>
    </w:p>
    <w:p w14:paraId="25B94F3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1398</w:t>
      </w:r>
    </w:p>
    <w:p w14:paraId="5121DCE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1400</w:t>
      </w:r>
    </w:p>
    <w:p w14:paraId="1B2492E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1406</w:t>
      </w:r>
    </w:p>
    <w:p w14:paraId="6523E9C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1406</w:t>
      </w:r>
    </w:p>
    <w:p w14:paraId="2DCD476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1406</w:t>
      </w:r>
    </w:p>
    <w:p w14:paraId="3739CDE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1408</w:t>
      </w:r>
    </w:p>
    <w:p w14:paraId="3F9DF92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1409</w:t>
      </w:r>
    </w:p>
    <w:p w14:paraId="2A6D2BC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1409</w:t>
      </w:r>
    </w:p>
    <w:p w14:paraId="3934875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1424</w:t>
      </w:r>
    </w:p>
    <w:p w14:paraId="2F391AF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1436</w:t>
      </w:r>
    </w:p>
    <w:p w14:paraId="3CCBD04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1445</w:t>
      </w:r>
    </w:p>
    <w:p w14:paraId="7201A16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1445</w:t>
      </w:r>
    </w:p>
    <w:p w14:paraId="439B0C4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1447</w:t>
      </w:r>
    </w:p>
    <w:p w14:paraId="2E32911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1448</w:t>
      </w:r>
    </w:p>
    <w:p w14:paraId="64F56AB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1448</w:t>
      </w:r>
    </w:p>
    <w:p w14:paraId="360BA0E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</w:t>
      </w:r>
      <w:r>
        <w:rPr>
          <w:noProof/>
        </w:rPr>
        <w:tab/>
        <w:t>1451</w:t>
      </w:r>
    </w:p>
    <w:p w14:paraId="7728C77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1451</w:t>
      </w:r>
    </w:p>
    <w:p w14:paraId="7279CCC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1451</w:t>
      </w:r>
    </w:p>
    <w:p w14:paraId="45B16A9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1457</w:t>
      </w:r>
    </w:p>
    <w:p w14:paraId="4254337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</w:t>
      </w:r>
      <w:r>
        <w:rPr>
          <w:noProof/>
        </w:rPr>
        <w:tab/>
        <w:t>1463</w:t>
      </w:r>
    </w:p>
    <w:p w14:paraId="334871E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1466</w:t>
      </w:r>
    </w:p>
    <w:p w14:paraId="7D46211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1466</w:t>
      </w:r>
    </w:p>
    <w:p w14:paraId="0670C42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Inband blocking for CA</w:t>
      </w:r>
      <w:r>
        <w:rPr>
          <w:noProof/>
        </w:rPr>
        <w:tab/>
        <w:t>1466</w:t>
      </w:r>
    </w:p>
    <w:p w14:paraId="2F21E09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7.6A.2.0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1466</w:t>
      </w:r>
    </w:p>
    <w:p w14:paraId="41B2B5B6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1466</w:t>
      </w:r>
    </w:p>
    <w:p w14:paraId="7FF1D650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1468</w:t>
      </w:r>
    </w:p>
    <w:p w14:paraId="7BB7BB09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1468</w:t>
      </w:r>
    </w:p>
    <w:p w14:paraId="528F51C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1469</w:t>
      </w:r>
    </w:p>
    <w:p w14:paraId="5F408BA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1476</w:t>
      </w:r>
    </w:p>
    <w:p w14:paraId="4A3AF33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1486</w:t>
      </w:r>
    </w:p>
    <w:p w14:paraId="529070F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CA</w:t>
      </w:r>
      <w:r>
        <w:rPr>
          <w:noProof/>
        </w:rPr>
        <w:tab/>
        <w:t>1494</w:t>
      </w:r>
    </w:p>
    <w:p w14:paraId="0A4BCA7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1494</w:t>
      </w:r>
    </w:p>
    <w:p w14:paraId="18A228CB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1494</w:t>
      </w:r>
    </w:p>
    <w:p w14:paraId="2003C220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1495</w:t>
      </w:r>
    </w:p>
    <w:p w14:paraId="4B3AF8F3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1495</w:t>
      </w:r>
    </w:p>
    <w:p w14:paraId="306D6C6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1496</w:t>
      </w:r>
    </w:p>
    <w:p w14:paraId="70E3808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1504</w:t>
      </w:r>
    </w:p>
    <w:p w14:paraId="62C5C8B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1512</w:t>
      </w:r>
    </w:p>
    <w:p w14:paraId="58B1745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 for CA</w:t>
      </w:r>
      <w:r>
        <w:rPr>
          <w:noProof/>
        </w:rPr>
        <w:tab/>
        <w:t>1518</w:t>
      </w:r>
    </w:p>
    <w:p w14:paraId="2AC8E40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</w:rPr>
        <w:t>7.6A.4.</w:t>
      </w:r>
      <w:r w:rsidRPr="00B1622B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1518</w:t>
      </w:r>
    </w:p>
    <w:p w14:paraId="77DFCF41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</w:rPr>
        <w:t>7.6A.4.</w:t>
      </w:r>
      <w:r w:rsidRPr="00B1622B">
        <w:rPr>
          <w:rFonts w:eastAsia="SimSun"/>
          <w:noProof/>
          <w:lang w:eastAsia="zh-CN"/>
        </w:rPr>
        <w:t>0.</w:t>
      </w:r>
      <w:r w:rsidRPr="00B1622B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1518</w:t>
      </w:r>
    </w:p>
    <w:p w14:paraId="601EE919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1519</w:t>
      </w:r>
    </w:p>
    <w:p w14:paraId="1CE140EC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</w:rPr>
        <w:t>7.6A.4.</w:t>
      </w:r>
      <w:r w:rsidRPr="00B1622B">
        <w:rPr>
          <w:rFonts w:eastAsia="SimSun"/>
          <w:noProof/>
          <w:lang w:eastAsia="zh-CN"/>
        </w:rPr>
        <w:t>0.</w:t>
      </w:r>
      <w:r w:rsidRPr="00B1622B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</w:rPr>
        <w:t>Narrow band blocking for Inter-band CA</w:t>
      </w:r>
      <w:r>
        <w:rPr>
          <w:noProof/>
        </w:rPr>
        <w:tab/>
        <w:t>1519</w:t>
      </w:r>
    </w:p>
    <w:p w14:paraId="0884533D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SimSun"/>
          <w:noProof/>
        </w:rPr>
        <w:t>Narrow band blocking for CA (2DL CA)</w:t>
      </w:r>
      <w:r>
        <w:rPr>
          <w:noProof/>
        </w:rPr>
        <w:tab/>
        <w:t>1519</w:t>
      </w:r>
    </w:p>
    <w:p w14:paraId="5779F2CC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1523</w:t>
      </w:r>
    </w:p>
    <w:p w14:paraId="7C64595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1526</w:t>
      </w:r>
    </w:p>
    <w:p w14:paraId="30C3772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1529</w:t>
      </w:r>
    </w:p>
    <w:p w14:paraId="55BE0CD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1529</w:t>
      </w:r>
    </w:p>
    <w:p w14:paraId="76FEBA5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1529</w:t>
      </w:r>
    </w:p>
    <w:p w14:paraId="253F849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SUL</w:t>
      </w:r>
      <w:r>
        <w:rPr>
          <w:noProof/>
        </w:rPr>
        <w:tab/>
        <w:t>1529</w:t>
      </w:r>
    </w:p>
    <w:p w14:paraId="10CE0E0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1531</w:t>
      </w:r>
    </w:p>
    <w:p w14:paraId="4BFD5B2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1531</w:t>
      </w:r>
    </w:p>
    <w:p w14:paraId="519F49A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SUL</w:t>
      </w:r>
      <w:r>
        <w:rPr>
          <w:noProof/>
        </w:rPr>
        <w:tab/>
        <w:t>1534</w:t>
      </w:r>
    </w:p>
    <w:p w14:paraId="66DA4F8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1536</w:t>
      </w:r>
    </w:p>
    <w:p w14:paraId="60290A0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1536</w:t>
      </w:r>
    </w:p>
    <w:p w14:paraId="2172027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1540</w:t>
      </w:r>
    </w:p>
    <w:p w14:paraId="2DD6306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1540</w:t>
      </w:r>
    </w:p>
    <w:p w14:paraId="0D0AD13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1540</w:t>
      </w:r>
    </w:p>
    <w:p w14:paraId="73089B2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1542</w:t>
      </w:r>
    </w:p>
    <w:p w14:paraId="2C35B45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1543</w:t>
      </w:r>
    </w:p>
    <w:p w14:paraId="235325E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1544</w:t>
      </w:r>
    </w:p>
    <w:p w14:paraId="47E2A5C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1546</w:t>
      </w:r>
    </w:p>
    <w:p w14:paraId="5CFF85D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Narrow band blocking for SUL with UL MIMO</w:t>
      </w:r>
      <w:r>
        <w:rPr>
          <w:noProof/>
        </w:rPr>
        <w:tab/>
        <w:t>1547</w:t>
      </w:r>
    </w:p>
    <w:p w14:paraId="51BF215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1549</w:t>
      </w:r>
    </w:p>
    <w:p w14:paraId="2C6EC6F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1549</w:t>
      </w:r>
    </w:p>
    <w:p w14:paraId="30D3F30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1549</w:t>
      </w:r>
    </w:p>
    <w:p w14:paraId="4E204D8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1549</w:t>
      </w:r>
    </w:p>
    <w:p w14:paraId="484C28E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1550</w:t>
      </w:r>
    </w:p>
    <w:p w14:paraId="2CC96050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In-band blocking for V2X / con-current operation</w:t>
      </w:r>
      <w:r>
        <w:rPr>
          <w:noProof/>
        </w:rPr>
        <w:tab/>
        <w:t>1550</w:t>
      </w:r>
    </w:p>
    <w:p w14:paraId="44809A5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1550</w:t>
      </w:r>
    </w:p>
    <w:p w14:paraId="14AE5EDE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1550</w:t>
      </w:r>
    </w:p>
    <w:p w14:paraId="007A1AE8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1551</w:t>
      </w:r>
    </w:p>
    <w:p w14:paraId="6766E8D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Out-of-band blocking for V2X / con-current operation</w:t>
      </w:r>
      <w:r>
        <w:rPr>
          <w:noProof/>
        </w:rPr>
        <w:tab/>
        <w:t>1551</w:t>
      </w:r>
    </w:p>
    <w:p w14:paraId="72000AB3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1551</w:t>
      </w:r>
    </w:p>
    <w:p w14:paraId="06A764F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1551</w:t>
      </w:r>
    </w:p>
    <w:p w14:paraId="5ED9665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1551</w:t>
      </w:r>
    </w:p>
    <w:p w14:paraId="553724A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1551</w:t>
      </w:r>
    </w:p>
    <w:p w14:paraId="3F867589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1551</w:t>
      </w:r>
    </w:p>
    <w:p w14:paraId="2457D234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1551</w:t>
      </w:r>
    </w:p>
    <w:p w14:paraId="5827C8AA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1552</w:t>
      </w:r>
    </w:p>
    <w:p w14:paraId="094A0F4E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1552</w:t>
      </w:r>
    </w:p>
    <w:p w14:paraId="7939EC3D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3E28D63F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1555</w:t>
      </w:r>
    </w:p>
    <w:p w14:paraId="3FB012E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7.6F.3 Out-of-band blocking</w:t>
      </w:r>
      <w:r>
        <w:rPr>
          <w:noProof/>
        </w:rPr>
        <w:tab/>
        <w:t>1555</w:t>
      </w:r>
    </w:p>
    <w:p w14:paraId="60D287A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7.7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</w:rPr>
        <w:tab/>
        <w:t>1558</w:t>
      </w:r>
    </w:p>
    <w:p w14:paraId="07AAFA0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1560</w:t>
      </w:r>
    </w:p>
    <w:p w14:paraId="454752C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1560</w:t>
      </w:r>
    </w:p>
    <w:p w14:paraId="5C40AEB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1560</w:t>
      </w:r>
    </w:p>
    <w:p w14:paraId="387C2C7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1561</w:t>
      </w:r>
    </w:p>
    <w:p w14:paraId="0EC3176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1561</w:t>
      </w:r>
    </w:p>
    <w:p w14:paraId="6D66283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1561</w:t>
      </w:r>
    </w:p>
    <w:p w14:paraId="032145E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1561</w:t>
      </w:r>
    </w:p>
    <w:p w14:paraId="2E83A83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1563</w:t>
      </w:r>
    </w:p>
    <w:p w14:paraId="0BD995D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1564</w:t>
      </w:r>
    </w:p>
    <w:p w14:paraId="3555F84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NR-DC</w:t>
      </w:r>
      <w:r>
        <w:rPr>
          <w:noProof/>
        </w:rPr>
        <w:tab/>
        <w:t>1565</w:t>
      </w:r>
    </w:p>
    <w:p w14:paraId="3E2284D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UL MIMO</w:t>
      </w:r>
      <w:r>
        <w:rPr>
          <w:noProof/>
        </w:rPr>
        <w:tab/>
        <w:t>1565</w:t>
      </w:r>
    </w:p>
    <w:p w14:paraId="4D4F567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1566</w:t>
      </w:r>
    </w:p>
    <w:p w14:paraId="77B5FB8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1567</w:t>
      </w:r>
    </w:p>
    <w:p w14:paraId="1B808A5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1567</w:t>
      </w:r>
    </w:p>
    <w:p w14:paraId="2D48334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1567</w:t>
      </w:r>
    </w:p>
    <w:p w14:paraId="45E4E8F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Spurious response for V2X / con-current operation</w:t>
      </w:r>
      <w:r>
        <w:rPr>
          <w:noProof/>
        </w:rPr>
        <w:tab/>
        <w:t>1567</w:t>
      </w:r>
    </w:p>
    <w:p w14:paraId="79C9227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1567</w:t>
      </w:r>
    </w:p>
    <w:p w14:paraId="343C22E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1567</w:t>
      </w:r>
    </w:p>
    <w:p w14:paraId="02147C9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1567</w:t>
      </w:r>
    </w:p>
    <w:p w14:paraId="66FCAA49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1567</w:t>
      </w:r>
    </w:p>
    <w:p w14:paraId="061D8EEA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1568</w:t>
      </w:r>
    </w:p>
    <w:p w14:paraId="370049B3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1568</w:t>
      </w:r>
    </w:p>
    <w:p w14:paraId="211835B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1569</w:t>
      </w:r>
    </w:p>
    <w:p w14:paraId="38D07CB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1569</w:t>
      </w:r>
    </w:p>
    <w:p w14:paraId="314DB29B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1569</w:t>
      </w:r>
    </w:p>
    <w:p w14:paraId="0CC99F4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1569</w:t>
      </w:r>
    </w:p>
    <w:p w14:paraId="2DF03EC3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</w:rPr>
        <w:tab/>
        <w:t>1569</w:t>
      </w:r>
    </w:p>
    <w:p w14:paraId="74A47BC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1575</w:t>
      </w:r>
    </w:p>
    <w:p w14:paraId="652C8EC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1575</w:t>
      </w:r>
    </w:p>
    <w:p w14:paraId="796F39B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1575</w:t>
      </w:r>
    </w:p>
    <w:p w14:paraId="3B0538B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Minimum conformance requirements</w:t>
      </w:r>
      <w:r>
        <w:rPr>
          <w:noProof/>
        </w:rPr>
        <w:tab/>
        <w:t>1575</w:t>
      </w:r>
    </w:p>
    <w:p w14:paraId="525E3A78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1575</w:t>
      </w:r>
    </w:p>
    <w:p w14:paraId="03F5F3F3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1576</w:t>
      </w:r>
    </w:p>
    <w:p w14:paraId="0D9C6967" w14:textId="77777777" w:rsidR="00703099" w:rsidRDefault="0070309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1576</w:t>
      </w:r>
    </w:p>
    <w:p w14:paraId="448449C4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1577</w:t>
      </w:r>
    </w:p>
    <w:p w14:paraId="220ECAA2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1583</w:t>
      </w:r>
    </w:p>
    <w:p w14:paraId="2C8067F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1589</w:t>
      </w:r>
    </w:p>
    <w:p w14:paraId="5520602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1593</w:t>
      </w:r>
    </w:p>
    <w:p w14:paraId="56152BE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1593</w:t>
      </w:r>
    </w:p>
    <w:p w14:paraId="054138A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1593</w:t>
      </w:r>
    </w:p>
    <w:p w14:paraId="3227E17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1593</w:t>
      </w:r>
    </w:p>
    <w:p w14:paraId="3F01A14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1595</w:t>
      </w:r>
    </w:p>
    <w:p w14:paraId="3C94A46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1596</w:t>
      </w:r>
    </w:p>
    <w:p w14:paraId="2D735F6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1596</w:t>
      </w:r>
    </w:p>
    <w:p w14:paraId="3E1ED7E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1597</w:t>
      </w:r>
    </w:p>
    <w:p w14:paraId="404E1761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1597</w:t>
      </w:r>
    </w:p>
    <w:p w14:paraId="0EE3C93F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1597</w:t>
      </w:r>
    </w:p>
    <w:p w14:paraId="53AC23AB" w14:textId="77777777" w:rsidR="00703099" w:rsidRDefault="0070309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V2X / con-current operation</w:t>
      </w:r>
      <w:r>
        <w:rPr>
          <w:noProof/>
        </w:rPr>
        <w:tab/>
        <w:t>1597</w:t>
      </w:r>
    </w:p>
    <w:p w14:paraId="0DE1304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1597</w:t>
      </w:r>
    </w:p>
    <w:p w14:paraId="1306403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1597</w:t>
      </w:r>
    </w:p>
    <w:p w14:paraId="71D9E30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1597</w:t>
      </w:r>
    </w:p>
    <w:p w14:paraId="4EE68E9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1600</w:t>
      </w:r>
    </w:p>
    <w:p w14:paraId="7DF8AF4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CA</w:t>
      </w:r>
      <w:r>
        <w:rPr>
          <w:noProof/>
        </w:rPr>
        <w:tab/>
        <w:t>1603</w:t>
      </w:r>
    </w:p>
    <w:p w14:paraId="4869767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1603</w:t>
      </w:r>
    </w:p>
    <w:p w14:paraId="10F258E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1603</w:t>
      </w:r>
    </w:p>
    <w:p w14:paraId="3C4A173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NR-DC</w:t>
      </w:r>
      <w:r>
        <w:rPr>
          <w:noProof/>
        </w:rPr>
        <w:tab/>
        <w:t>1605</w:t>
      </w:r>
    </w:p>
    <w:p w14:paraId="0169B61C" w14:textId="77777777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1606</w:t>
      </w:r>
    </w:p>
    <w:p w14:paraId="4F7BFFD3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1606</w:t>
      </w:r>
    </w:p>
    <w:p w14:paraId="63122F92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1606</w:t>
      </w:r>
    </w:p>
    <w:p w14:paraId="4BB7EB4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1606</w:t>
      </w:r>
    </w:p>
    <w:p w14:paraId="69C8CFB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1607</w:t>
      </w:r>
    </w:p>
    <w:p w14:paraId="57D574A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1607</w:t>
      </w:r>
    </w:p>
    <w:p w14:paraId="32E9D87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1608</w:t>
      </w:r>
    </w:p>
    <w:p w14:paraId="5022B30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1609</w:t>
      </w:r>
    </w:p>
    <w:p w14:paraId="5E3B3DA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1610</w:t>
      </w:r>
    </w:p>
    <w:p w14:paraId="21B82FC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1611</w:t>
      </w:r>
    </w:p>
    <w:p w14:paraId="320D49B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1612</w:t>
      </w:r>
    </w:p>
    <w:p w14:paraId="42D1F7A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1613</w:t>
      </w:r>
    </w:p>
    <w:p w14:paraId="0C178DE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1614</w:t>
      </w:r>
    </w:p>
    <w:p w14:paraId="7EAB998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1615</w:t>
      </w:r>
    </w:p>
    <w:p w14:paraId="182DBC3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1617</w:t>
      </w:r>
    </w:p>
    <w:p w14:paraId="2D9B5517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1617</w:t>
      </w:r>
    </w:p>
    <w:p w14:paraId="3B1C208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1617</w:t>
      </w:r>
    </w:p>
    <w:p w14:paraId="4118DEB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1617</w:t>
      </w:r>
    </w:p>
    <w:p w14:paraId="72240B9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1617</w:t>
      </w:r>
    </w:p>
    <w:p w14:paraId="6BDE3B4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1617</w:t>
      </w:r>
    </w:p>
    <w:p w14:paraId="4796253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1617</w:t>
      </w:r>
    </w:p>
    <w:p w14:paraId="661F390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1617</w:t>
      </w:r>
    </w:p>
    <w:p w14:paraId="56DC81C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1617</w:t>
      </w:r>
    </w:p>
    <w:p w14:paraId="646BE298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1617</w:t>
      </w:r>
    </w:p>
    <w:p w14:paraId="19E0D49C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1617</w:t>
      </w:r>
    </w:p>
    <w:p w14:paraId="6149340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1617</w:t>
      </w:r>
    </w:p>
    <w:p w14:paraId="505D8B5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1620</w:t>
      </w:r>
    </w:p>
    <w:p w14:paraId="2FB8700A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1620</w:t>
      </w:r>
    </w:p>
    <w:p w14:paraId="51AEEFC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1621</w:t>
      </w:r>
    </w:p>
    <w:p w14:paraId="3F3144F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1624</w:t>
      </w:r>
    </w:p>
    <w:p w14:paraId="6030716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1627</w:t>
      </w:r>
    </w:p>
    <w:p w14:paraId="3D7A7D6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1630</w:t>
      </w:r>
    </w:p>
    <w:p w14:paraId="1F2A29E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1630</w:t>
      </w:r>
    </w:p>
    <w:p w14:paraId="2F96F11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1632</w:t>
      </w:r>
    </w:p>
    <w:p w14:paraId="4CACD01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1635</w:t>
      </w:r>
    </w:p>
    <w:p w14:paraId="1CB79AB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1638</w:t>
      </w:r>
    </w:p>
    <w:p w14:paraId="4AB6ECDE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1641</w:t>
      </w:r>
    </w:p>
    <w:p w14:paraId="66A9D5B1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1641</w:t>
      </w:r>
    </w:p>
    <w:p w14:paraId="1C77C75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1641</w:t>
      </w:r>
    </w:p>
    <w:p w14:paraId="3A27E904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1641</w:t>
      </w:r>
    </w:p>
    <w:p w14:paraId="28231B1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1641</w:t>
      </w:r>
    </w:p>
    <w:p w14:paraId="65D22222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1641</w:t>
      </w:r>
    </w:p>
    <w:p w14:paraId="49744CB7" w14:textId="651BDEC9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A.6</w:t>
      </w:r>
      <w:r>
        <w:rPr>
          <w:noProof/>
        </w:rPr>
        <w:tab/>
      </w:r>
      <w:r w:rsidR="008073F7">
        <w:rPr>
          <w:noProof/>
        </w:rPr>
        <w:tab/>
      </w:r>
      <w:r>
        <w:rPr>
          <w:noProof/>
        </w:rPr>
        <w:t>1642</w:t>
      </w:r>
    </w:p>
    <w:p w14:paraId="0DAFE492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1642</w:t>
      </w:r>
    </w:p>
    <w:p w14:paraId="2FE0719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1642</w:t>
      </w:r>
    </w:p>
    <w:p w14:paraId="507231F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1642</w:t>
      </w:r>
    </w:p>
    <w:p w14:paraId="47F41D4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1644</w:t>
      </w:r>
    </w:p>
    <w:p w14:paraId="7B144EB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1645</w:t>
      </w:r>
    </w:p>
    <w:p w14:paraId="551C8A1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B1622B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B1622B">
        <w:rPr>
          <w:rFonts w:eastAsia="Malgun Gothic"/>
          <w:noProof/>
        </w:rPr>
        <w:t>FRC for transmitter requirements</w:t>
      </w:r>
      <w:r>
        <w:rPr>
          <w:noProof/>
        </w:rPr>
        <w:tab/>
        <w:t>1647</w:t>
      </w:r>
    </w:p>
    <w:p w14:paraId="42EB46E3" w14:textId="77777777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lastRenderedPageBreak/>
        <w:t>Annex B (normative): Propagation Conditions</w:t>
      </w:r>
      <w:r>
        <w:rPr>
          <w:noProof/>
        </w:rPr>
        <w:tab/>
        <w:t>1651</w:t>
      </w:r>
    </w:p>
    <w:p w14:paraId="570B4FD3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1651</w:t>
      </w:r>
    </w:p>
    <w:p w14:paraId="680237ED" w14:textId="77777777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1651</w:t>
      </w:r>
    </w:p>
    <w:p w14:paraId="38287CFA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1651</w:t>
      </w:r>
    </w:p>
    <w:p w14:paraId="044F62A8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1652</w:t>
      </w:r>
    </w:p>
    <w:p w14:paraId="748886B8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Setup</w:t>
      </w:r>
      <w:r>
        <w:rPr>
          <w:noProof/>
        </w:rPr>
        <w:tab/>
        <w:t>1652</w:t>
      </w:r>
    </w:p>
    <w:p w14:paraId="34A529D2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1653</w:t>
      </w:r>
    </w:p>
    <w:p w14:paraId="3F422333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1653</w:t>
      </w:r>
    </w:p>
    <w:p w14:paraId="674D210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1654</w:t>
      </w:r>
    </w:p>
    <w:p w14:paraId="14FA2BDF" w14:textId="77777777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 w:rsidRPr="00B1622B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1654</w:t>
      </w:r>
    </w:p>
    <w:p w14:paraId="5C71C14F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1654</w:t>
      </w:r>
    </w:p>
    <w:p w14:paraId="1311CF7D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Interference signals</w:t>
      </w:r>
      <w:r>
        <w:rPr>
          <w:noProof/>
        </w:rPr>
        <w:tab/>
        <w:t>1655</w:t>
      </w:r>
    </w:p>
    <w:p w14:paraId="2D51B572" w14:textId="77777777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1655</w:t>
      </w:r>
    </w:p>
    <w:p w14:paraId="32AA9162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1656</w:t>
      </w:r>
    </w:p>
    <w:p w14:paraId="54983491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Signals and results</w:t>
      </w:r>
      <w:r>
        <w:rPr>
          <w:noProof/>
        </w:rPr>
        <w:tab/>
        <w:t>1656</w:t>
      </w:r>
    </w:p>
    <w:p w14:paraId="6E2581F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1656</w:t>
      </w:r>
    </w:p>
    <w:p w14:paraId="2FF7615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1656</w:t>
      </w:r>
    </w:p>
    <w:p w14:paraId="405DBEB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1656</w:t>
      </w:r>
    </w:p>
    <w:p w14:paraId="676B2FB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1657</w:t>
      </w:r>
    </w:p>
    <w:p w14:paraId="1612CEF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1657</w:t>
      </w:r>
    </w:p>
    <w:p w14:paraId="6A9A656B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Signal processing</w:t>
      </w:r>
      <w:r>
        <w:rPr>
          <w:noProof/>
        </w:rPr>
        <w:tab/>
        <w:t>1658</w:t>
      </w:r>
    </w:p>
    <w:p w14:paraId="4031A09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1658</w:t>
      </w:r>
    </w:p>
    <w:p w14:paraId="4AEAE88B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1658</w:t>
      </w:r>
    </w:p>
    <w:p w14:paraId="30E809F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1659</w:t>
      </w:r>
    </w:p>
    <w:p w14:paraId="50D33108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1660</w:t>
      </w:r>
    </w:p>
    <w:p w14:paraId="510CD3C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</w:t>
      </w:r>
      <w:r>
        <w:rPr>
          <w:noProof/>
        </w:rPr>
        <w:tab/>
        <w:t>1660</w:t>
      </w:r>
    </w:p>
    <w:p w14:paraId="7424506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Averaged EVM</w:t>
      </w:r>
      <w:r>
        <w:rPr>
          <w:noProof/>
        </w:rPr>
        <w:tab/>
        <w:t>1660</w:t>
      </w:r>
    </w:p>
    <w:p w14:paraId="302D6F9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1661</w:t>
      </w:r>
    </w:p>
    <w:p w14:paraId="5A1EA42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</w:t>
      </w:r>
      <w:r>
        <w:rPr>
          <w:noProof/>
        </w:rPr>
        <w:tab/>
        <w:t>1663</w:t>
      </w:r>
    </w:p>
    <w:p w14:paraId="648D7EFB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1663</w:t>
      </w:r>
    </w:p>
    <w:p w14:paraId="234D503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1664</w:t>
      </w:r>
    </w:p>
    <w:p w14:paraId="680ABFB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1664</w:t>
      </w:r>
    </w:p>
    <w:p w14:paraId="7F6AC89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of Demodulation reference symbols (EVM</w:t>
      </w:r>
      <w:r w:rsidRPr="00B1622B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1664</w:t>
      </w:r>
    </w:p>
    <w:p w14:paraId="3E9E50A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</w:t>
      </w:r>
      <w:r w:rsidRPr="00B1622B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B1622B">
        <w:rPr>
          <w:noProof/>
          <w:vertAlign w:val="subscript"/>
        </w:rPr>
        <w:t>DMRS</w:t>
      </w:r>
      <w:r>
        <w:rPr>
          <w:noProof/>
        </w:rPr>
        <w:tab/>
        <w:t>1665</w:t>
      </w:r>
    </w:p>
    <w:p w14:paraId="5A87E90F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Final average for EVM </w:t>
      </w:r>
      <w:r w:rsidRPr="00B1622B">
        <w:rPr>
          <w:noProof/>
          <w:vertAlign w:val="subscript"/>
        </w:rPr>
        <w:t>DMRS</w:t>
      </w:r>
      <w:r>
        <w:rPr>
          <w:noProof/>
        </w:rPr>
        <w:tab/>
        <w:t>1666</w:t>
      </w:r>
    </w:p>
    <w:p w14:paraId="2B04C39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Modified signal under test</w:t>
      </w:r>
      <w:r>
        <w:rPr>
          <w:noProof/>
        </w:rPr>
        <w:tab/>
        <w:t>1666</w:t>
      </w:r>
    </w:p>
    <w:p w14:paraId="70D1055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1668</w:t>
      </w:r>
    </w:p>
    <w:p w14:paraId="1DC7F537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1668</w:t>
      </w:r>
    </w:p>
    <w:p w14:paraId="1B17017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1668</w:t>
      </w:r>
    </w:p>
    <w:p w14:paraId="5C9F2A4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1668</w:t>
      </w:r>
    </w:p>
    <w:p w14:paraId="612705D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1669</w:t>
      </w:r>
    </w:p>
    <w:p w14:paraId="3119087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1669</w:t>
      </w:r>
    </w:p>
    <w:p w14:paraId="2865950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1669</w:t>
      </w:r>
    </w:p>
    <w:p w14:paraId="5C129C9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1669</w:t>
      </w:r>
    </w:p>
    <w:p w14:paraId="510EE49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1669</w:t>
      </w:r>
    </w:p>
    <w:p w14:paraId="436344A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1669</w:t>
      </w:r>
    </w:p>
    <w:p w14:paraId="524C7F9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1670</w:t>
      </w:r>
    </w:p>
    <w:p w14:paraId="5BC6EEE3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</w:t>
      </w:r>
      <w:r w:rsidRPr="00B1622B">
        <w:rPr>
          <w:noProof/>
          <w:vertAlign w:val="subscript"/>
        </w:rPr>
        <w:t>PUCCH</w:t>
      </w:r>
      <w:r>
        <w:rPr>
          <w:noProof/>
        </w:rPr>
        <w:tab/>
        <w:t>1670</w:t>
      </w:r>
    </w:p>
    <w:p w14:paraId="79C7550D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Averaged EVM</w:t>
      </w:r>
      <w:r w:rsidRPr="00B1622B">
        <w:rPr>
          <w:noProof/>
          <w:vertAlign w:val="subscript"/>
        </w:rPr>
        <w:t>PUCCH</w:t>
      </w:r>
      <w:r>
        <w:rPr>
          <w:noProof/>
        </w:rPr>
        <w:tab/>
        <w:t>1671</w:t>
      </w:r>
    </w:p>
    <w:p w14:paraId="6F16C4B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1671</w:t>
      </w:r>
    </w:p>
    <w:p w14:paraId="57857706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1672</w:t>
      </w:r>
    </w:p>
    <w:p w14:paraId="3633F33A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lastRenderedPageBreak/>
        <w:t>E.6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EVM for PRACH</w:t>
      </w:r>
      <w:r>
        <w:rPr>
          <w:noProof/>
        </w:rPr>
        <w:tab/>
        <w:t>1672</w:t>
      </w:r>
    </w:p>
    <w:p w14:paraId="0206CDF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1672</w:t>
      </w:r>
    </w:p>
    <w:p w14:paraId="5A17502B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1672</w:t>
      </w:r>
    </w:p>
    <w:p w14:paraId="4B6B759D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1673</w:t>
      </w:r>
    </w:p>
    <w:p w14:paraId="748BD96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1673</w:t>
      </w:r>
    </w:p>
    <w:p w14:paraId="34204EA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1673</w:t>
      </w:r>
    </w:p>
    <w:p w14:paraId="5676882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1673</w:t>
      </w:r>
    </w:p>
    <w:p w14:paraId="1C531DF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1674</w:t>
      </w:r>
    </w:p>
    <w:p w14:paraId="3BB02FC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1675</w:t>
      </w:r>
    </w:p>
    <w:p w14:paraId="7125592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1675</w:t>
      </w:r>
    </w:p>
    <w:p w14:paraId="40DA1D09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</w:t>
      </w:r>
      <w:r w:rsidRPr="00B1622B">
        <w:rPr>
          <w:noProof/>
          <w:vertAlign w:val="subscript"/>
        </w:rPr>
        <w:t>PRACH</w:t>
      </w:r>
      <w:r>
        <w:rPr>
          <w:noProof/>
        </w:rPr>
        <w:tab/>
        <w:t>1675</w:t>
      </w:r>
    </w:p>
    <w:p w14:paraId="0A98C375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Averaged EVM</w:t>
      </w:r>
      <w:r w:rsidRPr="00B1622B">
        <w:rPr>
          <w:noProof/>
          <w:vertAlign w:val="subscript"/>
        </w:rPr>
        <w:t>PRACH</w:t>
      </w:r>
      <w:r>
        <w:rPr>
          <w:noProof/>
        </w:rPr>
        <w:tab/>
        <w:t>1675</w:t>
      </w:r>
    </w:p>
    <w:p w14:paraId="218F032C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1675</w:t>
      </w:r>
    </w:p>
    <w:p w14:paraId="06797426" w14:textId="77777777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1676</w:t>
      </w:r>
    </w:p>
    <w:p w14:paraId="7C697C04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1676</w:t>
      </w:r>
    </w:p>
    <w:p w14:paraId="75C797B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1676</w:t>
      </w:r>
    </w:p>
    <w:p w14:paraId="051447D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1676</w:t>
      </w:r>
    </w:p>
    <w:p w14:paraId="7614960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1677</w:t>
      </w:r>
    </w:p>
    <w:p w14:paraId="0ECDBBE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1690</w:t>
      </w:r>
    </w:p>
    <w:p w14:paraId="05AF6451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1694</w:t>
      </w:r>
    </w:p>
    <w:p w14:paraId="34A83C83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1695</w:t>
      </w:r>
    </w:p>
    <w:p w14:paraId="35263333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1695</w:t>
      </w:r>
    </w:p>
    <w:p w14:paraId="1586FB8E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1696</w:t>
      </w:r>
    </w:p>
    <w:p w14:paraId="766D29C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1706</w:t>
      </w:r>
    </w:p>
    <w:p w14:paraId="54E7FA00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Uplink power window</w:t>
      </w:r>
      <w:r>
        <w:rPr>
          <w:noProof/>
        </w:rPr>
        <w:tab/>
        <w:t>1709</w:t>
      </w:r>
    </w:p>
    <w:p w14:paraId="626EBC0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1709</w:t>
      </w:r>
    </w:p>
    <w:p w14:paraId="4D300CD8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1709</w:t>
      </w:r>
    </w:p>
    <w:p w14:paraId="47698C11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1709</w:t>
      </w:r>
    </w:p>
    <w:p w14:paraId="372F3A9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1710</w:t>
      </w:r>
    </w:p>
    <w:p w14:paraId="29E7D1EE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1710</w:t>
      </w:r>
    </w:p>
    <w:p w14:paraId="3D6D62D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1710</w:t>
      </w:r>
    </w:p>
    <w:p w14:paraId="2875A19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1710</w:t>
      </w:r>
    </w:p>
    <w:p w14:paraId="43C5866F" w14:textId="77777777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1710</w:t>
      </w:r>
    </w:p>
    <w:p w14:paraId="0BC322F9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Uplink Signal Levels</w:t>
      </w:r>
      <w:r>
        <w:rPr>
          <w:noProof/>
        </w:rPr>
        <w:tab/>
        <w:t>1710</w:t>
      </w:r>
    </w:p>
    <w:p w14:paraId="58216B58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1710</w:t>
      </w:r>
    </w:p>
    <w:p w14:paraId="151FF45A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Set-up</w:t>
      </w:r>
      <w:r>
        <w:rPr>
          <w:noProof/>
        </w:rPr>
        <w:tab/>
        <w:t>1712</w:t>
      </w:r>
    </w:p>
    <w:p w14:paraId="05EDCAF5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1712</w:t>
      </w:r>
    </w:p>
    <w:p w14:paraId="0E8FDD9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1712</w:t>
      </w:r>
    </w:p>
    <w:p w14:paraId="4033BED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1712</w:t>
      </w:r>
    </w:p>
    <w:p w14:paraId="1C2E3786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1712</w:t>
      </w:r>
    </w:p>
    <w:p w14:paraId="3414C03C" w14:textId="77777777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 xml:space="preserve">Annex H (normative): </w:t>
      </w:r>
      <w:r w:rsidRPr="00B1622B">
        <w:rPr>
          <w:rFonts w:cs="v4.2.0"/>
          <w:noProof/>
        </w:rPr>
        <w:t>Statistical Testing</w:t>
      </w:r>
      <w:r>
        <w:rPr>
          <w:noProof/>
        </w:rPr>
        <w:tab/>
        <w:t>1714</w:t>
      </w:r>
    </w:p>
    <w:p w14:paraId="1B1F8C40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1714</w:t>
      </w:r>
    </w:p>
    <w:p w14:paraId="24542D8C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1714</w:t>
      </w:r>
    </w:p>
    <w:p w14:paraId="4C641379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1714</w:t>
      </w:r>
    </w:p>
    <w:p w14:paraId="364BEAF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1714</w:t>
      </w:r>
    </w:p>
    <w:p w14:paraId="1981CFB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1715</w:t>
      </w:r>
    </w:p>
    <w:p w14:paraId="24095121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1716</w:t>
      </w:r>
    </w:p>
    <w:p w14:paraId="147A2FB0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1717</w:t>
      </w:r>
    </w:p>
    <w:p w14:paraId="2E843E77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1717</w:t>
      </w:r>
    </w:p>
    <w:p w14:paraId="225D38AB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1717</w:t>
      </w:r>
    </w:p>
    <w:p w14:paraId="6D53BF00" w14:textId="77777777" w:rsidR="00703099" w:rsidRDefault="0070309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1718</w:t>
      </w:r>
    </w:p>
    <w:p w14:paraId="40D35CC2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lastRenderedPageBreak/>
        <w:t>H.2A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1719</w:t>
      </w:r>
    </w:p>
    <w:p w14:paraId="079A5EC3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1719</w:t>
      </w:r>
    </w:p>
    <w:p w14:paraId="483221FA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1719</w:t>
      </w:r>
    </w:p>
    <w:p w14:paraId="464E4412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1719</w:t>
      </w:r>
    </w:p>
    <w:p w14:paraId="43962E9F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1719</w:t>
      </w:r>
    </w:p>
    <w:p w14:paraId="7387598F" w14:textId="77777777" w:rsidR="00703099" w:rsidRDefault="00703099">
      <w:pPr>
        <w:pStyle w:val="TOC1"/>
        <w:rPr>
          <w:rFonts w:ascii="Calibri" w:eastAsia="Malgun Gothic" w:hAnsi="Calibri"/>
          <w:b/>
          <w:bCs/>
          <w:noProof/>
          <w:szCs w:val="22"/>
        </w:rPr>
      </w:pPr>
      <w:r w:rsidRPr="008073F7">
        <w:rPr>
          <w:b/>
          <w:bCs/>
          <w:noProof/>
        </w:rPr>
        <w:t>Annex I (normative): ModifiedMPR-Behaviour</w:t>
      </w:r>
      <w:r w:rsidRPr="008073F7">
        <w:rPr>
          <w:b/>
          <w:bCs/>
          <w:noProof/>
        </w:rPr>
        <w:tab/>
        <w:t>1720</w:t>
      </w:r>
    </w:p>
    <w:p w14:paraId="2A83ADF3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1720</w:t>
      </w:r>
    </w:p>
    <w:p w14:paraId="18B50571" w14:textId="36A01381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J (normative):</w:t>
      </w:r>
      <w:r w:rsidR="008073F7">
        <w:rPr>
          <w:noProof/>
        </w:rPr>
        <w:tab/>
      </w:r>
      <w:r>
        <w:rPr>
          <w:noProof/>
        </w:rPr>
        <w:tab/>
        <w:t>1723</w:t>
      </w:r>
    </w:p>
    <w:p w14:paraId="739E826F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1723</w:t>
      </w:r>
    </w:p>
    <w:p w14:paraId="22FED9FB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Measurement Point</w:t>
      </w:r>
      <w:r>
        <w:rPr>
          <w:noProof/>
        </w:rPr>
        <w:tab/>
        <w:t>1723</w:t>
      </w:r>
    </w:p>
    <w:p w14:paraId="25FD3D30" w14:textId="77777777" w:rsidR="00703099" w:rsidRDefault="0070309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1725</w:t>
      </w:r>
    </w:p>
    <w:p w14:paraId="7F212D74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Symbols and subcarriers used</w:t>
      </w:r>
      <w:r>
        <w:rPr>
          <w:noProof/>
        </w:rPr>
        <w:tab/>
        <w:t>1725</w:t>
      </w:r>
    </w:p>
    <w:p w14:paraId="36D9C53C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1725</w:t>
      </w:r>
    </w:p>
    <w:p w14:paraId="5B705FA5" w14:textId="77777777" w:rsidR="00703099" w:rsidRDefault="0070309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1725</w:t>
      </w:r>
    </w:p>
    <w:p w14:paraId="01121669" w14:textId="77777777" w:rsidR="00703099" w:rsidRDefault="0070309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K (informative): Change history</w:t>
      </w:r>
      <w:r>
        <w:rPr>
          <w:noProof/>
        </w:rPr>
        <w:tab/>
        <w:t>1727</w:t>
      </w:r>
    </w:p>
    <w:p w14:paraId="1B3B1AB8" w14:textId="2DF268FA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39B48A1D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4E4EB3">
        <w:instrText>h80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4E4EB3">
        <w:instrText>h80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4E4EB3">
        <w:instrText>h80</w:instrText>
      </w:r>
      <w:r w:rsidR="003E3997">
        <w:instrText>_s0602D-s0603</w:instrText>
      </w:r>
      <w:r w:rsidR="00B05DBF">
        <w:instrText>0</w:instrText>
      </w:r>
      <w:r w:rsidR="00966C5A">
        <w:instrText>4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4E4EB3">
        <w:instrText>h80</w:instrText>
      </w:r>
      <w:r w:rsidR="00B05DBF">
        <w:instrText>_s0603</w:instrText>
      </w:r>
      <w:r w:rsidR="00966C5A">
        <w:instrText>A</w:instrText>
      </w:r>
      <w:r w:rsidR="00B05DBF">
        <w:instrText>-s060</w:instrText>
      </w:r>
      <w:r w:rsidR="00966C5A">
        <w:instrText>4G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966C5A" w:rsidRPr="00CA19DC">
        <w:fldChar w:fldCharType="begin"/>
      </w:r>
      <w:r w:rsidR="00966C5A" w:rsidRPr="00CA19DC">
        <w:instrText xml:space="preserve"> RD "</w:instrText>
      </w:r>
      <w:r w:rsidR="00966C5A">
        <w:instrText>38521-1-</w:instrText>
      </w:r>
      <w:r w:rsidR="004E4EB3">
        <w:instrText>h80</w:instrText>
      </w:r>
      <w:r w:rsidR="00966C5A">
        <w:instrText>_s0605.docx</w:instrText>
      </w:r>
      <w:r w:rsidR="00966C5A" w:rsidRPr="00CA19DC">
        <w:instrText xml:space="preserve">" \f  </w:instrText>
      </w:r>
      <w:r w:rsidR="00966C5A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4E4EB3">
        <w:instrText>h80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4E4EB3">
        <w:instrText>h80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CFA54" w14:textId="77777777" w:rsidR="0034003E" w:rsidRDefault="0034003E">
      <w:r>
        <w:separator/>
      </w:r>
    </w:p>
  </w:endnote>
  <w:endnote w:type="continuationSeparator" w:id="0">
    <w:p w14:paraId="61A59D58" w14:textId="77777777" w:rsidR="0034003E" w:rsidRDefault="0034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F779" w14:textId="77777777" w:rsidR="0034003E" w:rsidRDefault="0034003E">
      <w:r>
        <w:separator/>
      </w:r>
    </w:p>
  </w:footnote>
  <w:footnote w:type="continuationSeparator" w:id="0">
    <w:p w14:paraId="40DFE13A" w14:textId="77777777" w:rsidR="0034003E" w:rsidRDefault="00340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2719BA06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73F7">
      <w:rPr>
        <w:rFonts w:ascii="Arial" w:hAnsi="Arial" w:cs="Arial"/>
        <w:b/>
        <w:noProof/>
        <w:sz w:val="18"/>
        <w:szCs w:val="18"/>
      </w:rPr>
      <w:t>3GPP TS 38.521-1 V17.8.0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6ED55539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73F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10B9C"/>
    <w:rsid w:val="00E1191C"/>
    <w:rsid w:val="00E11E99"/>
    <w:rsid w:val="00E146DA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semiHidden/>
    <w:rsid w:val="007030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3099"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699</TotalTime>
  <Pages>18</Pages>
  <Words>6307</Words>
  <Characters>35952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42175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2011</cp:lastModifiedBy>
  <cp:revision>28</cp:revision>
  <dcterms:created xsi:type="dcterms:W3CDTF">2022-02-11T07:01:00Z</dcterms:created>
  <dcterms:modified xsi:type="dcterms:W3CDTF">2023-04-15T19:00:00Z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